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5B38E1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5B38E1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E04EB7"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6B311DB0" w14:textId="69B5EE60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B12AF1"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206CA1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</w:p>
    <w:p w14:paraId="0F05AF2C" w14:textId="77777777" w:rsidR="00A16885" w:rsidRPr="00A92DA2" w:rsidRDefault="00A16885" w:rsidP="001260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1DEEF1" w14:textId="77777777" w:rsidR="00F17D9F" w:rsidRPr="00A92DA2" w:rsidRDefault="00DB4D95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</w:t>
      </w:r>
      <w:r w:rsidR="00A6632B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632B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F648A16" w14:textId="77777777" w:rsidR="00A6632B" w:rsidRPr="00A92DA2" w:rsidRDefault="00A6632B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A92DA2">
        <w:rPr>
          <w:rFonts w:ascii="Angsana New" w:hAnsi="Angsana New"/>
          <w:color w:val="000000" w:themeColor="text1"/>
        </w:rPr>
        <w:tab/>
        <w:t>1.1</w:t>
      </w:r>
      <w:r w:rsidR="009A1562" w:rsidRPr="00A92DA2">
        <w:rPr>
          <w:rFonts w:ascii="Angsana New" w:hAnsi="Angsana New"/>
          <w:color w:val="000000" w:themeColor="text1"/>
        </w:rPr>
        <w:t xml:space="preserve"> </w:t>
      </w:r>
      <w:r w:rsidR="00D53507" w:rsidRPr="00A92DA2">
        <w:rPr>
          <w:rFonts w:ascii="Angsana New" w:hAnsi="Angsana New"/>
          <w:color w:val="000000" w:themeColor="text1"/>
        </w:rPr>
        <w:tab/>
      </w:r>
      <w:r w:rsidRPr="005B38E1">
        <w:rPr>
          <w:rFonts w:ascii="Angsana New" w:hAnsi="Angsana New"/>
          <w:color w:val="000000" w:themeColor="text1"/>
          <w:cs/>
        </w:rPr>
        <w:t>สถานะของบริษัท</w:t>
      </w:r>
    </w:p>
    <w:p w14:paraId="2F125578" w14:textId="54242184" w:rsidR="002108ED" w:rsidRPr="00A92DA2" w:rsidRDefault="00244D28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) (“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จดทะเบียนเป็นบริษัทมหาชนจำกัด</w:t>
      </w:r>
      <w:r w:rsidR="00B02081"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7A4748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ประเทศไทย</w:t>
      </w:r>
      <w:r w:rsidR="00A6632B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="00CF6721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391164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</w:p>
    <w:p w14:paraId="6D65B083" w14:textId="77777777" w:rsidR="00244D28" w:rsidRPr="00A92DA2" w:rsidRDefault="00183651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="00244D28"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229 </w:t>
      </w:r>
      <w:r w:rsidR="00244D28"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10300</w:t>
      </w:r>
    </w:p>
    <w:p w14:paraId="71317C36" w14:textId="77777777" w:rsidR="00A735BE" w:rsidRPr="00A92DA2" w:rsidRDefault="00A735BE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770FBE" w14:textId="77777777" w:rsidR="002108ED" w:rsidRPr="00A92DA2" w:rsidRDefault="002108ED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A92DA2">
        <w:rPr>
          <w:rFonts w:ascii="Angsana New" w:hAnsi="Angsana New"/>
          <w:color w:val="000000" w:themeColor="text1"/>
        </w:rPr>
        <w:tab/>
        <w:t>1.</w:t>
      </w:r>
      <w:r w:rsidR="00A735BE" w:rsidRPr="00A92DA2">
        <w:rPr>
          <w:rFonts w:ascii="Angsana New" w:hAnsi="Angsana New"/>
          <w:color w:val="000000" w:themeColor="text1"/>
        </w:rPr>
        <w:t>2</w:t>
      </w:r>
      <w:r w:rsidRPr="00A92DA2">
        <w:rPr>
          <w:rFonts w:ascii="Angsana New" w:hAnsi="Angsana New"/>
          <w:color w:val="000000" w:themeColor="text1"/>
        </w:rPr>
        <w:tab/>
      </w:r>
      <w:r w:rsidR="00A735BE" w:rsidRPr="00A92DA2">
        <w:rPr>
          <w:rFonts w:ascii="Angsana New" w:hAnsi="Angsana New"/>
          <w:color w:val="000000" w:themeColor="text1"/>
        </w:rPr>
        <w:tab/>
      </w:r>
      <w:r w:rsidRPr="005B38E1">
        <w:rPr>
          <w:rFonts w:ascii="Angsana New" w:hAnsi="Angsana New"/>
          <w:color w:val="000000" w:themeColor="text1"/>
          <w:cs/>
        </w:rPr>
        <w:t>ลักษณะธุรกิจ</w:t>
      </w:r>
    </w:p>
    <w:p w14:paraId="7CA3A3B1" w14:textId="6D519BC9" w:rsidR="002108ED" w:rsidRPr="005B38E1" w:rsidRDefault="002108ED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A4748"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</w:t>
      </w:r>
      <w:r w:rsidR="007A4748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ตเลส อลูมิเนียม </w:t>
      </w:r>
      <w:r w:rsidR="000C30B5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และธุรกิจ</w:t>
      </w:r>
      <w:r w:rsidR="00F55CB3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A92DA2" w:rsidRDefault="00A6632B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F57267" w14:textId="77777777" w:rsidR="003D1493" w:rsidRPr="005B38E1" w:rsidRDefault="003D1493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</w:t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A92DA2" w:rsidRDefault="00792D3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3D1493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A73B1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73B1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35028" w:rsidRPr="005B38E1">
        <w:rPr>
          <w:rFonts w:asciiTheme="majorBidi" w:hAnsiTheme="majorBidi"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34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27A87714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ธันวาคม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8A07AB" w:rsidRPr="00A92DA2">
        <w:rPr>
          <w:rFonts w:asciiTheme="majorBidi" w:hAnsiTheme="majorBidi"/>
          <w:color w:val="000000" w:themeColor="text1"/>
          <w:sz w:val="32"/>
          <w:szCs w:val="32"/>
        </w:rPr>
        <w:t>5</w:t>
      </w:r>
    </w:p>
    <w:p w14:paraId="30B87296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A92DA2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41B7A47" w14:textId="77777777" w:rsidR="00D75559" w:rsidRPr="005B38E1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EB0321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การจัดทำ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</w:p>
    <w:p w14:paraId="6D2EC391" w14:textId="77777777" w:rsidR="00B45AFA" w:rsidRPr="005B38E1" w:rsidRDefault="000B3182" w:rsidP="001260B8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ก)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45AFA" w:rsidRPr="005B38E1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="00A0041D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45AFA" w:rsidRPr="005B38E1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5AFA" w:rsidRPr="005B38E1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รายละเอียดบริษัทย่อยของบริษัท</w:t>
      </w:r>
      <w:r w:rsidR="00D575D6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5AFA" w:rsidRPr="005B38E1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18"/>
        <w:gridCol w:w="134"/>
        <w:gridCol w:w="907"/>
        <w:gridCol w:w="134"/>
        <w:gridCol w:w="907"/>
        <w:gridCol w:w="141"/>
        <w:gridCol w:w="907"/>
      </w:tblGrid>
      <w:tr w:rsidR="00A92DA2" w:rsidRPr="00A92DA2" w14:paraId="0DA64404" w14:textId="77777777" w:rsidTr="006808EC">
        <w:tc>
          <w:tcPr>
            <w:tcW w:w="2551" w:type="dxa"/>
          </w:tcPr>
          <w:p w14:paraId="36118059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1D848FE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5B38E1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50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A92DA2" w:rsidRPr="00A92DA2" w14:paraId="19A47B98" w14:textId="77777777" w:rsidTr="006808EC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A92DA2" w:rsidRDefault="007A5221" w:rsidP="006808EC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ประเทศที่นิติ</w:t>
            </w:r>
            <w:r w:rsidR="005C3729"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795FBA36" w:rsidR="005C3729" w:rsidRPr="00A92DA2" w:rsidRDefault="00C81E2A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0</w:t>
            </w:r>
            <w:r w:rsidR="00096AC9" w:rsidRPr="005B38E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กันยายน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50BFCC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2A19D2B5" w:rsidR="005C3729" w:rsidRPr="00A92DA2" w:rsidRDefault="009479FA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A92DA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A92DA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</w:t>
            </w:r>
            <w:r w:rsidR="00497D77" w:rsidRPr="00A92DA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5</w:t>
            </w:r>
          </w:p>
        </w:tc>
      </w:tr>
      <w:tr w:rsidR="00A92DA2" w:rsidRPr="00A92DA2" w14:paraId="0FCCCD51" w14:textId="77777777" w:rsidTr="006808EC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325C4A" w:rsidRPr="005B38E1" w:rsidRDefault="00325C4A" w:rsidP="00325C4A">
            <w:pPr>
              <w:spacing w:line="260" w:lineRule="exact"/>
              <w:ind w:right="-194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DCC2345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325C4A" w:rsidRPr="005B38E1" w:rsidRDefault="00325C4A" w:rsidP="00325C4A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325C4A" w:rsidRPr="00A92DA2" w:rsidRDefault="00325C4A" w:rsidP="00325C4A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8E5E858" w14:textId="5551BBF1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  <w:tc>
          <w:tcPr>
            <w:tcW w:w="141" w:type="dxa"/>
          </w:tcPr>
          <w:p w14:paraId="570F783F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1BA9F1FB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</w:tr>
      <w:tr w:rsidR="00A92DA2" w:rsidRPr="00A92DA2" w14:paraId="49660D27" w14:textId="77777777" w:rsidTr="006808EC">
        <w:tc>
          <w:tcPr>
            <w:tcW w:w="2551" w:type="dxa"/>
          </w:tcPr>
          <w:p w14:paraId="709F6910" w14:textId="77777777" w:rsidR="00325C4A" w:rsidRPr="005B38E1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98137EE" w14:textId="77777777" w:rsidR="00325C4A" w:rsidRPr="005B38E1" w:rsidRDefault="00325C4A" w:rsidP="00325C4A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2F4EE2" w14:textId="77777777" w:rsidR="00325C4A" w:rsidRPr="005B38E1" w:rsidRDefault="00325C4A" w:rsidP="00325C4A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325C4A" w:rsidRPr="00A92DA2" w:rsidRDefault="00325C4A" w:rsidP="00325C4A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610478" w14:textId="3BA400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  <w:tc>
          <w:tcPr>
            <w:tcW w:w="141" w:type="dxa"/>
          </w:tcPr>
          <w:p w14:paraId="4AF56AED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12BC4C46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</w:tr>
    </w:tbl>
    <w:p w14:paraId="6B136D67" w14:textId="77777777" w:rsidR="00746D0F" w:rsidRPr="00A92DA2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746D0F" w:rsidRPr="00A92DA2" w:rsidSect="00F161F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14:paraId="6358F942" w14:textId="77777777" w:rsidR="000B3182" w:rsidRPr="00405A2F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ข)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05A2F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405A2F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</w:t>
      </w:r>
      <w:r w:rsidRPr="00405A2F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ซึ่งบริษัท</w:t>
      </w:r>
      <w:r w:rsidRPr="00405A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5076" w:rsidRPr="00405A2F">
        <w:rPr>
          <w:rFonts w:ascii="Angsana New" w:hAnsi="Angsana New"/>
          <w:color w:val="000000" w:themeColor="text1"/>
          <w:sz w:val="32"/>
          <w:szCs w:val="32"/>
          <w:cs/>
        </w:rPr>
        <w:t xml:space="preserve">พรพรหมเม็ททอล จำกัด (มหาชน) 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405A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D5DA8DE" w14:textId="77777777" w:rsidR="000B3182" w:rsidRPr="00405A2F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05A2F">
        <w:rPr>
          <w:rFonts w:ascii="Angsana New" w:hAnsi="Angsana New"/>
          <w:color w:val="000000" w:themeColor="text1"/>
          <w:sz w:val="32"/>
          <w:szCs w:val="32"/>
        </w:rPr>
        <w:tab/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ค)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1A87B45" w14:textId="77777777" w:rsidR="000B3182" w:rsidRPr="00405A2F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05A2F">
        <w:rPr>
          <w:rFonts w:ascii="Angsana New" w:hAnsi="Angsana New"/>
          <w:color w:val="000000" w:themeColor="text1"/>
          <w:sz w:val="32"/>
          <w:szCs w:val="32"/>
        </w:rPr>
        <w:tab/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ง)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405A2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405A2F" w:rsidRDefault="000B3182" w:rsidP="00793150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64FB5EC" w14:textId="77777777" w:rsidR="000B3182" w:rsidRPr="00405A2F" w:rsidRDefault="000B3182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405A2F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405A2F" w:rsidRDefault="00E04EB7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51ADB6" w14:textId="10883832" w:rsidR="009F6C2F" w:rsidRPr="00405A2F" w:rsidRDefault="009F6C2F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405A2F">
        <w:rPr>
          <w:rFonts w:ascii="Angsana New" w:hAnsi="Angsana New"/>
          <w:color w:val="000000" w:themeColor="text1"/>
          <w:sz w:val="32"/>
          <w:szCs w:val="32"/>
        </w:rPr>
        <w:t xml:space="preserve">2.3     </w:t>
      </w:r>
      <w:r w:rsidRPr="00405A2F">
        <w:rPr>
          <w:rFonts w:ascii="Angsana New" w:hAnsi="Angsana New"/>
          <w:color w:val="000000" w:themeColor="text1"/>
          <w:sz w:val="32"/>
          <w:szCs w:val="32"/>
        </w:rPr>
        <w:tab/>
      </w:r>
      <w:r w:rsidR="0033684B" w:rsidRPr="00405A2F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5BFF30C" w14:textId="7F3E83D5" w:rsidR="00497D77" w:rsidRPr="00405A2F" w:rsidRDefault="00497D77" w:rsidP="00A9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40270" w:rsidRPr="00405A2F">
        <w:rPr>
          <w:rFonts w:ascii="Angsana New" w:hAnsi="Angsana New"/>
          <w:color w:val="000000" w:themeColor="text1"/>
          <w:sz w:val="32"/>
          <w:szCs w:val="32"/>
        </w:rPr>
        <w:br/>
      </w:r>
      <w:r w:rsidRPr="00405A2F">
        <w:rPr>
          <w:rFonts w:ascii="Angsana New" w:hAnsi="Angsana New"/>
          <w:color w:val="000000" w:themeColor="text1"/>
          <w:sz w:val="32"/>
          <w:szCs w:val="32"/>
        </w:rPr>
        <w:t>1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405A2F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มาถือปฏิบัติ </w:t>
      </w:r>
      <w:r w:rsidRPr="00405A2F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405A2F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7B62B13" w14:textId="3A0A2950" w:rsidR="00B23DE7" w:rsidRPr="00405A2F" w:rsidRDefault="00497D77" w:rsidP="0079315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030BD" w:rsidRPr="00405A2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05A2F">
        <w:rPr>
          <w:rFonts w:ascii="Angsana New" w:hAnsi="Angsana New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</w:p>
    <w:p w14:paraId="177207AF" w14:textId="77777777" w:rsidR="003025B1" w:rsidRPr="00405A2F" w:rsidRDefault="003025B1" w:rsidP="0079315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13BDFD1" w14:textId="25218591" w:rsidR="009D754E" w:rsidRPr="00405A2F" w:rsidRDefault="009D754E" w:rsidP="009D754E">
      <w:pPr>
        <w:shd w:val="clear" w:color="auto" w:fill="FFFFFF"/>
        <w:tabs>
          <w:tab w:val="clear" w:pos="227"/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05A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2.4 </w:t>
      </w:r>
      <w:r w:rsidRPr="00405A2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 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405A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410608ED" w14:textId="4FC4DB6B" w:rsidR="009D754E" w:rsidRPr="00405A2F" w:rsidRDefault="009D754E" w:rsidP="00405A2F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ฉบับปรับปรุง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405A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405A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นั้น เป็นการปรับปรุงทั้งหมด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405A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 xml:space="preserve">17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สัญญาประกันภัย ซึ่งการปรับปรุงนี้</w:t>
      </w:r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โดยจะมีผลบังคับใช้สำหรับงบการเงินรอบระยะเวลาบัญชีที่เริ่มในหรือหลังวันที่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405A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405A2F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1F914830" w14:textId="77777777" w:rsidR="009D754E" w:rsidRPr="00405A2F" w:rsidRDefault="009D754E" w:rsidP="005B38E1">
      <w:pPr>
        <w:tabs>
          <w:tab w:val="clear" w:pos="907"/>
        </w:tabs>
        <w:spacing w:line="38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05A2F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3C7F1B8" w14:textId="77777777" w:rsidR="003025B1" w:rsidRDefault="003025B1" w:rsidP="009D754E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</w:p>
    <w:p w14:paraId="74D442F7" w14:textId="77777777" w:rsidR="005B38E1" w:rsidRDefault="005B38E1" w:rsidP="009D754E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</w:p>
    <w:p w14:paraId="75740E2E" w14:textId="77777777" w:rsidR="00EB448E" w:rsidRPr="005B38E1" w:rsidRDefault="00EB448E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0050FD3E" w14:textId="2F76E35D" w:rsidR="00EB448E" w:rsidRPr="00A92DA2" w:rsidRDefault="00EB448E" w:rsidP="007030BD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firstLine="567"/>
        <w:jc w:val="thaiDistribute"/>
        <w:rPr>
          <w:color w:val="000000" w:themeColor="text1"/>
          <w:sz w:val="32"/>
          <w:szCs w:val="32"/>
        </w:rPr>
      </w:pP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97D7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p w14:paraId="20913CDE" w14:textId="107B9D30" w:rsidR="006B3EE3" w:rsidRPr="00A92DA2" w:rsidRDefault="006B3EE3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B976BE" w14:textId="77777777" w:rsidR="00E11D0D" w:rsidRPr="00A92DA2" w:rsidRDefault="00546028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442DE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2DE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17AB4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A92DA2" w:rsidRDefault="00E11D0D" w:rsidP="00793150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ถูกบริษัท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ควบคุม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ไม่ว่าจะเป็นโดย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A92DA2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42"/>
        <w:gridCol w:w="3118"/>
        <w:gridCol w:w="134"/>
        <w:gridCol w:w="1928"/>
      </w:tblGrid>
      <w:tr w:rsidR="00A92DA2" w:rsidRPr="005B38E1" w14:paraId="4F039CDA" w14:textId="77777777" w:rsidTr="00A92DA2">
        <w:tc>
          <w:tcPr>
            <w:tcW w:w="3061" w:type="dxa"/>
            <w:tcBorders>
              <w:bottom w:val="single" w:sz="6" w:space="0" w:color="auto"/>
            </w:tcBorders>
          </w:tcPr>
          <w:p w14:paraId="19BE5F2C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บุคคลหรือ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กิจการ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72E6CAA3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5B38E1" w:rsidRDefault="00E11D0D" w:rsidP="005B38E1">
            <w:pPr>
              <w:spacing w:line="320" w:lineRule="exact"/>
              <w:ind w:right="1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56D546A2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92DA2" w:rsidRPr="005B38E1" w14:paraId="5362A4B9" w14:textId="77777777" w:rsidTr="00A92DA2">
        <w:tc>
          <w:tcPr>
            <w:tcW w:w="3061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5B38E1" w:rsidRDefault="00E11D0D" w:rsidP="005B38E1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13E7030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A92DA2" w:rsidRPr="005B38E1" w14:paraId="273ECB25" w14:textId="77777777" w:rsidTr="00A92DA2">
        <w:tc>
          <w:tcPr>
            <w:tcW w:w="3061" w:type="dxa"/>
          </w:tcPr>
          <w:p w14:paraId="0A562B66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บริษัท </w:t>
            </w: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5B38E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9ECDB2A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5B38E1" w:rsidRDefault="00E11D0D" w:rsidP="005B38E1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3AECBDEC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A92DA2" w:rsidRPr="005B38E1" w14:paraId="74B9AFBC" w14:textId="77777777" w:rsidTr="00A92DA2">
        <w:tc>
          <w:tcPr>
            <w:tcW w:w="3061" w:type="dxa"/>
          </w:tcPr>
          <w:p w14:paraId="7262C687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บริษัท พรพรหม</w:t>
            </w:r>
            <w:r w:rsidRPr="005B38E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5B723E86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5B38E1" w:rsidRDefault="00E11D0D" w:rsidP="005B38E1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440E5402" w14:textId="77777777" w:rsidR="00E11D0D" w:rsidRPr="005B38E1" w:rsidRDefault="00E11D0D" w:rsidP="005B38E1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A92DA2" w:rsidRPr="005B38E1" w14:paraId="5A6DB85B" w14:textId="77777777" w:rsidTr="00A92DA2">
        <w:tc>
          <w:tcPr>
            <w:tcW w:w="3061" w:type="dxa"/>
            <w:vAlign w:val="center"/>
          </w:tcPr>
          <w:p w14:paraId="30348F93" w14:textId="4FAB5B04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A55B355" w14:textId="77141723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5B38E1" w:rsidRDefault="00112D57" w:rsidP="005B38E1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2447329F" w14:textId="7E0AB622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A92DA2" w:rsidRPr="005B38E1" w14:paraId="491B024D" w14:textId="77777777" w:rsidTr="00A92DA2">
        <w:tc>
          <w:tcPr>
            <w:tcW w:w="3061" w:type="dxa"/>
            <w:vAlign w:val="center"/>
          </w:tcPr>
          <w:p w14:paraId="1297A56D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026564B" w14:textId="3C5A5023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5B38E1" w:rsidRDefault="00112D57" w:rsidP="005B38E1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0CEBB212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A92DA2" w:rsidRPr="005B38E1" w14:paraId="52B97C5F" w14:textId="77777777" w:rsidTr="00A92DA2">
        <w:tc>
          <w:tcPr>
            <w:tcW w:w="3061" w:type="dxa"/>
            <w:vAlign w:val="center"/>
          </w:tcPr>
          <w:p w14:paraId="2C3432CB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FF65692" w14:textId="6FC12195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5B38E1" w:rsidRDefault="00112D57" w:rsidP="005B38E1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10CAE4D5" w14:textId="77777777" w:rsidR="00112D57" w:rsidRPr="005B38E1" w:rsidRDefault="00112D57" w:rsidP="005B38E1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A92DA2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608EF1F0" w14:textId="77777777" w:rsidR="00E11D0D" w:rsidRPr="00A92DA2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A92DA2" w:rsidRPr="005B38E1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92DA2" w:rsidRPr="005B38E1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รายได้จากการขาย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</w:t>
            </w:r>
            <w:r w:rsidR="00FD12DB"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A92DA2" w:rsidRPr="005B38E1" w14:paraId="21632C95" w14:textId="77777777" w:rsidTr="00240270">
        <w:tc>
          <w:tcPr>
            <w:tcW w:w="4309" w:type="dxa"/>
          </w:tcPr>
          <w:p w14:paraId="50D4F52B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ขาย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5B38E1" w:rsidRDefault="00325C4A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92DA2" w:rsidRPr="005B38E1" w14:paraId="12C4279F" w14:textId="77777777" w:rsidTr="00240270">
        <w:tc>
          <w:tcPr>
            <w:tcW w:w="4309" w:type="dxa"/>
          </w:tcPr>
          <w:p w14:paraId="74B20A45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รายได้ค่าบริการ (รายได้อื่น)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ค่าเช่ารับ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A92DA2" w:rsidRPr="005B38E1" w14:paraId="66EDD6C1" w14:textId="77777777" w:rsidTr="00240270">
        <w:tc>
          <w:tcPr>
            <w:tcW w:w="4309" w:type="dxa"/>
          </w:tcPr>
          <w:p w14:paraId="0A30C6EC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A92DA2" w:rsidRPr="005B38E1" w14:paraId="07560E31" w14:textId="77777777" w:rsidTr="00240270">
        <w:tc>
          <w:tcPr>
            <w:tcW w:w="4309" w:type="dxa"/>
          </w:tcPr>
          <w:p w14:paraId="4D548F57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A92DA2" w:rsidRPr="005B38E1" w14:paraId="65E5F8BB" w14:textId="77777777" w:rsidTr="00240270">
        <w:tc>
          <w:tcPr>
            <w:tcW w:w="4309" w:type="dxa"/>
          </w:tcPr>
          <w:p w14:paraId="0B6B14FE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A92DA2" w:rsidRPr="005B38E1" w14:paraId="457409D7" w14:textId="77777777" w:rsidTr="00240270">
        <w:tc>
          <w:tcPr>
            <w:tcW w:w="4309" w:type="dxa"/>
          </w:tcPr>
          <w:p w14:paraId="42841226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5B38E1" w14:paraId="56C75F94" w14:textId="77777777" w:rsidTr="00240270">
        <w:tc>
          <w:tcPr>
            <w:tcW w:w="4309" w:type="dxa"/>
          </w:tcPr>
          <w:p w14:paraId="0FAA633C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5B38E1" w:rsidRDefault="00E11D0D" w:rsidP="005B38E1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E11D0D" w:rsidRPr="005B38E1" w:rsidRDefault="00E11D0D" w:rsidP="005B38E1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Default="00793150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F21A67" w14:textId="77777777" w:rsidR="003025B1" w:rsidRDefault="003025B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D16314A" w14:textId="77777777" w:rsidR="005B38E1" w:rsidRDefault="005B38E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15E341" w14:textId="77777777" w:rsidR="005B38E1" w:rsidRDefault="005B38E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B4F60A1" w14:textId="77777777" w:rsidR="005B38E1" w:rsidRDefault="005B38E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1ED4222" w14:textId="77777777" w:rsidR="005B38E1" w:rsidRPr="00A92DA2" w:rsidRDefault="005B38E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1C675D" w14:textId="0439E95F" w:rsidR="00C81E2A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096A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096AC9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A92DA2" w:rsidRPr="00F9112F" w14:paraId="6B2208F1" w14:textId="77777777" w:rsidTr="00F9112F">
        <w:trPr>
          <w:trHeight w:val="20"/>
        </w:trPr>
        <w:tc>
          <w:tcPr>
            <w:tcW w:w="2041" w:type="dxa"/>
            <w:vAlign w:val="bottom"/>
          </w:tcPr>
          <w:p w14:paraId="0A3852D6" w14:textId="77777777" w:rsidR="00C81E2A" w:rsidRPr="00F9112F" w:rsidRDefault="00C81E2A" w:rsidP="00F9112F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2DCEA1CD" w14:textId="77777777" w:rsidR="00C81E2A" w:rsidRPr="00F9112F" w:rsidRDefault="00C81E2A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92DA2" w:rsidRPr="00F9112F" w14:paraId="40DAFB39" w14:textId="77777777" w:rsidTr="00F9112F">
        <w:trPr>
          <w:trHeight w:val="20"/>
        </w:trPr>
        <w:tc>
          <w:tcPr>
            <w:tcW w:w="2041" w:type="dxa"/>
            <w:vAlign w:val="bottom"/>
          </w:tcPr>
          <w:p w14:paraId="13BDECBB" w14:textId="77777777" w:rsidR="00C81E2A" w:rsidRPr="00F9112F" w:rsidRDefault="00C81E2A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2F7A0D" w14:textId="77777777" w:rsidR="00C81E2A" w:rsidRPr="00F9112F" w:rsidRDefault="00C81E2A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06A46CC" w14:textId="77777777" w:rsidR="00C81E2A" w:rsidRPr="00F9112F" w:rsidRDefault="00C81E2A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2AE68A" w14:textId="77777777" w:rsidR="00C81E2A" w:rsidRPr="00F9112F" w:rsidRDefault="00C81E2A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6AC9" w:rsidRPr="00F9112F" w14:paraId="3FF640D6" w14:textId="77777777" w:rsidTr="00F9112F">
        <w:trPr>
          <w:trHeight w:val="20"/>
        </w:trPr>
        <w:tc>
          <w:tcPr>
            <w:tcW w:w="2041" w:type="dxa"/>
            <w:vAlign w:val="bottom"/>
          </w:tcPr>
          <w:p w14:paraId="2BE4914D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66C7E2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726E5913" w14:textId="7B0F17D8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F9112F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E5C1754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7DF7BADE" w14:textId="704D7965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F9112F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23C8D02F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21643F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D551F82" w14:textId="3C0F82B4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F9112F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75A6AF97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16AB2D51" w14:textId="0C2C01B9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F9112F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F9112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9112F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096AC9" w:rsidRPr="00F9112F" w14:paraId="31488E58" w14:textId="77777777" w:rsidTr="00F9112F">
        <w:trPr>
          <w:trHeight w:val="20"/>
        </w:trPr>
        <w:tc>
          <w:tcPr>
            <w:tcW w:w="2041" w:type="dxa"/>
          </w:tcPr>
          <w:p w14:paraId="6522255C" w14:textId="77777777" w:rsidR="00096AC9" w:rsidRPr="00F9112F" w:rsidRDefault="00096AC9" w:rsidP="00F9112F">
            <w:pPr>
              <w:tabs>
                <w:tab w:val="left" w:pos="540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6A002F88" w14:textId="0D6AC25F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14:paraId="242C70F0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57F57CAE" w14:textId="22DB2FBF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7FBD02B6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1E08B7" w14:textId="0A5F8DA6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8410D0D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29E8AE3" w14:textId="0717CDBB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742CDCE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78DE192C" w14:textId="5F347AD3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14:paraId="7B78ACCF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F8A7CE7" w14:textId="45619810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5EE6A5EC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8402D" w14:textId="1BE68CB6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F9112F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D42D857" w14:textId="77777777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23AD9" w14:textId="66C9E9B5" w:rsidR="00096AC9" w:rsidRPr="00F9112F" w:rsidRDefault="00096AC9" w:rsidP="00F9112F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096AC9" w:rsidRPr="00F9112F" w14:paraId="25C035EA" w14:textId="77777777" w:rsidTr="00F9112F">
        <w:trPr>
          <w:trHeight w:val="20"/>
        </w:trPr>
        <w:tc>
          <w:tcPr>
            <w:tcW w:w="2041" w:type="dxa"/>
          </w:tcPr>
          <w:p w14:paraId="478994F1" w14:textId="77777777" w:rsidR="00096AC9" w:rsidRPr="00F9112F" w:rsidRDefault="00096AC9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0423CCA1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C6DDF41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E1AA53E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F421343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4E9E614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C2C671B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E7C487B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0F57013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2D95721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6F058BF" w14:textId="77777777" w:rsidR="00096AC9" w:rsidRPr="00F9112F" w:rsidRDefault="00096AC9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D893D00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4F609E2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DE5F7A0" w14:textId="77777777" w:rsidR="00096AC9" w:rsidRPr="00F9112F" w:rsidRDefault="00096AC9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A596468" w14:textId="77777777" w:rsidR="00096AC9" w:rsidRPr="00F9112F" w:rsidRDefault="00096AC9" w:rsidP="00F9112F">
            <w:pPr>
              <w:spacing w:line="26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26DB4DC" w14:textId="77777777" w:rsidR="00096AC9" w:rsidRPr="00F9112F" w:rsidRDefault="00096AC9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96AC9" w:rsidRPr="00F9112F" w14:paraId="79D4317D" w14:textId="77777777" w:rsidTr="00F9112F">
        <w:trPr>
          <w:trHeight w:val="20"/>
        </w:trPr>
        <w:tc>
          <w:tcPr>
            <w:tcW w:w="2041" w:type="dxa"/>
          </w:tcPr>
          <w:p w14:paraId="59E10B40" w14:textId="1E12B003" w:rsidR="00096AC9" w:rsidRPr="00F9112F" w:rsidRDefault="00096AC9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</w:t>
            </w:r>
            <w:r w:rsidRPr="00F9112F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847" w:type="dxa"/>
            <w:vAlign w:val="bottom"/>
          </w:tcPr>
          <w:p w14:paraId="29798DC3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74040D1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70356A3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61F7459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FBF3899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5EB1D3F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7CDE7A8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13CF5EB" w14:textId="77777777" w:rsidR="00096AC9" w:rsidRPr="00F9112F" w:rsidRDefault="00096AC9" w:rsidP="00F9112F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AB302B3" w14:textId="5750AA68" w:rsidR="00096AC9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77,362</w:t>
            </w:r>
          </w:p>
        </w:tc>
        <w:tc>
          <w:tcPr>
            <w:tcW w:w="76" w:type="dxa"/>
            <w:vAlign w:val="bottom"/>
          </w:tcPr>
          <w:p w14:paraId="707B6E0F" w14:textId="77777777" w:rsidR="00096AC9" w:rsidRPr="00F9112F" w:rsidRDefault="00096AC9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A3A17E8" w14:textId="65C58E44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26,111</w:t>
            </w:r>
          </w:p>
        </w:tc>
        <w:tc>
          <w:tcPr>
            <w:tcW w:w="76" w:type="dxa"/>
            <w:vAlign w:val="bottom"/>
          </w:tcPr>
          <w:p w14:paraId="31B3ECD5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918124" w14:textId="03671276" w:rsidR="00096AC9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162,423</w:t>
            </w:r>
          </w:p>
        </w:tc>
        <w:tc>
          <w:tcPr>
            <w:tcW w:w="76" w:type="dxa"/>
            <w:vAlign w:val="bottom"/>
          </w:tcPr>
          <w:p w14:paraId="0F143326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4FAEFF4" w14:textId="7122CCA8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219,286</w:t>
            </w:r>
          </w:p>
        </w:tc>
      </w:tr>
      <w:tr w:rsidR="00096AC9" w:rsidRPr="00F9112F" w14:paraId="5B2D27EE" w14:textId="77777777" w:rsidTr="00F9112F">
        <w:trPr>
          <w:trHeight w:val="20"/>
        </w:trPr>
        <w:tc>
          <w:tcPr>
            <w:tcW w:w="2041" w:type="dxa"/>
          </w:tcPr>
          <w:p w14:paraId="5C7B7E0C" w14:textId="77777777" w:rsidR="00096AC9" w:rsidRPr="00F9112F" w:rsidRDefault="00096AC9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089F7318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80F264D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83D35DC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F480340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8B18F49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ED29F9C" w14:textId="77777777" w:rsidR="00096AC9" w:rsidRPr="00F9112F" w:rsidRDefault="00096AC9" w:rsidP="00F9112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1421770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F89EF96" w14:textId="77777777" w:rsidR="00096AC9" w:rsidRPr="00F9112F" w:rsidRDefault="00096AC9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9B94DC4" w14:textId="2D78EF78" w:rsidR="00096AC9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3,311</w:t>
            </w:r>
          </w:p>
        </w:tc>
        <w:tc>
          <w:tcPr>
            <w:tcW w:w="76" w:type="dxa"/>
            <w:vAlign w:val="bottom"/>
          </w:tcPr>
          <w:p w14:paraId="04E95736" w14:textId="77777777" w:rsidR="00096AC9" w:rsidRPr="00F9112F" w:rsidRDefault="00096AC9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6C36187" w14:textId="124AC208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2,443</w:t>
            </w:r>
          </w:p>
        </w:tc>
        <w:tc>
          <w:tcPr>
            <w:tcW w:w="76" w:type="dxa"/>
            <w:vAlign w:val="bottom"/>
          </w:tcPr>
          <w:p w14:paraId="10812048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C03263" w14:textId="3D8C2E24" w:rsidR="00096AC9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8,352</w:t>
            </w:r>
          </w:p>
        </w:tc>
        <w:tc>
          <w:tcPr>
            <w:tcW w:w="76" w:type="dxa"/>
            <w:vAlign w:val="bottom"/>
          </w:tcPr>
          <w:p w14:paraId="1C59DDB4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E9AFEC9" w14:textId="5A03A664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7,715</w:t>
            </w:r>
          </w:p>
        </w:tc>
      </w:tr>
      <w:tr w:rsidR="00096AC9" w:rsidRPr="00F9112F" w14:paraId="7D55FF6B" w14:textId="77777777" w:rsidTr="00F9112F">
        <w:trPr>
          <w:trHeight w:val="20"/>
        </w:trPr>
        <w:tc>
          <w:tcPr>
            <w:tcW w:w="2041" w:type="dxa"/>
          </w:tcPr>
          <w:p w14:paraId="6E61B72A" w14:textId="77777777" w:rsidR="00096AC9" w:rsidRPr="00F9112F" w:rsidRDefault="00096AC9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35BCC111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54777ED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1D09544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9FB2731" w14:textId="77777777" w:rsidR="00096AC9" w:rsidRPr="00F9112F" w:rsidRDefault="00096AC9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31B8CAC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2F05E5A" w14:textId="77777777" w:rsidR="00096AC9" w:rsidRPr="00F9112F" w:rsidRDefault="00096AC9" w:rsidP="00F9112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1A60818F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356FCC8" w14:textId="77777777" w:rsidR="00096AC9" w:rsidRPr="00F9112F" w:rsidRDefault="00096AC9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B2C301E" w14:textId="12731A61" w:rsidR="00096AC9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1,670</w:t>
            </w:r>
          </w:p>
        </w:tc>
        <w:tc>
          <w:tcPr>
            <w:tcW w:w="76" w:type="dxa"/>
            <w:vAlign w:val="bottom"/>
          </w:tcPr>
          <w:p w14:paraId="293EAFDD" w14:textId="77777777" w:rsidR="00096AC9" w:rsidRPr="00F9112F" w:rsidRDefault="00096AC9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4ED7744" w14:textId="4E62FCCE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1,955</w:t>
            </w:r>
          </w:p>
        </w:tc>
        <w:tc>
          <w:tcPr>
            <w:tcW w:w="76" w:type="dxa"/>
            <w:vAlign w:val="bottom"/>
          </w:tcPr>
          <w:p w14:paraId="05055E92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A09CBF9" w14:textId="4806392C" w:rsidR="00096AC9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5,378</w:t>
            </w:r>
          </w:p>
        </w:tc>
        <w:tc>
          <w:tcPr>
            <w:tcW w:w="76" w:type="dxa"/>
            <w:vAlign w:val="bottom"/>
          </w:tcPr>
          <w:p w14:paraId="24E2ED7E" w14:textId="77777777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0BDD30A" w14:textId="4E56B7AE" w:rsidR="00096AC9" w:rsidRPr="00F9112F" w:rsidRDefault="00096AC9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5,867</w:t>
            </w:r>
          </w:p>
        </w:tc>
      </w:tr>
      <w:tr w:rsidR="00D230DE" w:rsidRPr="00F9112F" w14:paraId="3F1ABC50" w14:textId="77777777" w:rsidTr="00F9112F">
        <w:trPr>
          <w:trHeight w:val="20"/>
        </w:trPr>
        <w:tc>
          <w:tcPr>
            <w:tcW w:w="2041" w:type="dxa"/>
          </w:tcPr>
          <w:p w14:paraId="51E51FA8" w14:textId="5CD5400E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5DFC5376" w14:textId="5A1F2486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1AB122" w14:textId="77777777" w:rsidR="00D230DE" w:rsidRPr="00F9112F" w:rsidRDefault="00D230DE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F0A21F7" w14:textId="77C9042A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2C5FEE9" w14:textId="77777777" w:rsidR="00D230DE" w:rsidRPr="00F9112F" w:rsidRDefault="00D230DE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0D105FD" w14:textId="75B1B724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DDF907B" w14:textId="77777777" w:rsidR="00D230DE" w:rsidRPr="00F9112F" w:rsidRDefault="00D230DE" w:rsidP="00F9112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4B682CA" w14:textId="3DCBD1E5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8C483DC" w14:textId="77777777" w:rsidR="00D230DE" w:rsidRPr="00F9112F" w:rsidRDefault="00D230DE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60347CB" w14:textId="4F4014BC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E60B6B" w14:textId="77777777" w:rsidR="00D230DE" w:rsidRPr="00F9112F" w:rsidRDefault="00D230DE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250C516" w14:textId="1ED4BCD6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FA5C631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74" w:type="dxa"/>
            <w:vAlign w:val="bottom"/>
          </w:tcPr>
          <w:p w14:paraId="05B1208B" w14:textId="02C31FF8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3A26B2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CEB6F55" w14:textId="768643C0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</w:tr>
      <w:tr w:rsidR="00D230DE" w:rsidRPr="00F9112F" w14:paraId="33B69B22" w14:textId="77777777" w:rsidTr="00F9112F">
        <w:trPr>
          <w:trHeight w:val="20"/>
        </w:trPr>
        <w:tc>
          <w:tcPr>
            <w:tcW w:w="2041" w:type="dxa"/>
          </w:tcPr>
          <w:p w14:paraId="6734B570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6C217668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AC86320" w14:textId="77777777" w:rsidR="00D230DE" w:rsidRPr="00F9112F" w:rsidRDefault="00D230DE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48F9977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3FF5814" w14:textId="77777777" w:rsidR="00D230DE" w:rsidRPr="00F9112F" w:rsidRDefault="00D230DE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5E2B5AF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560B9D1" w14:textId="77777777" w:rsidR="00D230DE" w:rsidRPr="00F9112F" w:rsidRDefault="00D230DE" w:rsidP="00F9112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AC54617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D1EBEEA" w14:textId="77777777" w:rsidR="00D230DE" w:rsidRPr="00F9112F" w:rsidRDefault="00D230DE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F8EF9AF" w14:textId="4F089FA9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B0DB73F" w14:textId="77777777" w:rsidR="00D230DE" w:rsidRPr="00F9112F" w:rsidRDefault="00D230DE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83BAB5A" w14:textId="152CF928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296FC4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74" w:type="dxa"/>
            <w:vAlign w:val="bottom"/>
          </w:tcPr>
          <w:p w14:paraId="34B18467" w14:textId="35367FFC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93120DD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CC66FAB" w14:textId="78E6D91D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</w:tr>
      <w:tr w:rsidR="00D230DE" w:rsidRPr="00F9112F" w14:paraId="724AE9BC" w14:textId="77777777" w:rsidTr="00F9112F">
        <w:trPr>
          <w:trHeight w:val="20"/>
        </w:trPr>
        <w:tc>
          <w:tcPr>
            <w:tcW w:w="2041" w:type="dxa"/>
          </w:tcPr>
          <w:p w14:paraId="7F6A410A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2A4E06BC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E651592" w14:textId="77777777" w:rsidR="00D230DE" w:rsidRPr="00F9112F" w:rsidRDefault="00D230DE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6F92927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FAC8FF7" w14:textId="77777777" w:rsidR="00D230DE" w:rsidRPr="00F9112F" w:rsidRDefault="00D230DE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A1BC58F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676B5B8" w14:textId="77777777" w:rsidR="00D230DE" w:rsidRPr="00F9112F" w:rsidRDefault="00D230DE" w:rsidP="00F9112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3264B94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F2E50A6" w14:textId="77777777" w:rsidR="00D230DE" w:rsidRPr="00F9112F" w:rsidRDefault="00D230DE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ED8A8BA" w14:textId="78507516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8CDB8CA" w14:textId="77777777" w:rsidR="00D230DE" w:rsidRPr="00F9112F" w:rsidRDefault="00D230DE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73719B1" w14:textId="2A14F018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7E15BE3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8F0354" w14:textId="393F8E0C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87FB4FD" w14:textId="77777777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64F10F9" w14:textId="451B477F" w:rsidR="00D230DE" w:rsidRPr="00F9112F" w:rsidRDefault="00D230DE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A92DA2" w:rsidRPr="00F9112F" w14:paraId="0F61FD71" w14:textId="77777777" w:rsidTr="00F9112F">
        <w:trPr>
          <w:trHeight w:val="20"/>
        </w:trPr>
        <w:tc>
          <w:tcPr>
            <w:tcW w:w="2041" w:type="dxa"/>
          </w:tcPr>
          <w:p w14:paraId="7DD9153D" w14:textId="77777777" w:rsidR="00C81E2A" w:rsidRPr="00F9112F" w:rsidRDefault="00C81E2A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0C10AE4A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6FAFA5C" w14:textId="77777777" w:rsidR="00C81E2A" w:rsidRPr="00F9112F" w:rsidRDefault="00C81E2A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563A571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ACEAA02" w14:textId="77777777" w:rsidR="00C81E2A" w:rsidRPr="00F9112F" w:rsidRDefault="00C81E2A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55CCCEB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42E2411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592A9211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132739C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78A14EC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7514EC5" w14:textId="77777777" w:rsidR="00C81E2A" w:rsidRPr="00F9112F" w:rsidRDefault="00C81E2A" w:rsidP="00F9112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5479568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63BBFAD" w14:textId="77777777" w:rsidR="00C81E2A" w:rsidRPr="00F9112F" w:rsidRDefault="00C81E2A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35244B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ABE1FED" w14:textId="77777777" w:rsidR="00C81E2A" w:rsidRPr="00F9112F" w:rsidRDefault="00C81E2A" w:rsidP="00F9112F">
            <w:pPr>
              <w:spacing w:line="260" w:lineRule="exact"/>
              <w:ind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ADB6FEF" w14:textId="77777777" w:rsidR="00C81E2A" w:rsidRPr="00F9112F" w:rsidRDefault="00C81E2A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B1C1C" w:rsidRPr="00F9112F" w14:paraId="0AC315D3" w14:textId="77777777" w:rsidTr="00F9112F">
        <w:trPr>
          <w:trHeight w:val="20"/>
        </w:trPr>
        <w:tc>
          <w:tcPr>
            <w:tcW w:w="2041" w:type="dxa"/>
          </w:tcPr>
          <w:p w14:paraId="3D4494D1" w14:textId="77777777" w:rsidR="00DB1C1C" w:rsidRPr="00F9112F" w:rsidRDefault="00DB1C1C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hint="cs"/>
                <w:b/>
                <w:color w:val="000000" w:themeColor="text1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vAlign w:val="bottom"/>
          </w:tcPr>
          <w:p w14:paraId="0B0DFBAF" w14:textId="15B032E8" w:rsidR="00DB1C1C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327D0F50" w14:textId="77777777" w:rsidR="00DB1C1C" w:rsidRPr="00F9112F" w:rsidRDefault="00DB1C1C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2C14662" w14:textId="63189215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76" w:type="dxa"/>
            <w:vAlign w:val="bottom"/>
          </w:tcPr>
          <w:p w14:paraId="4BB5DAAB" w14:textId="77777777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A92AD64" w14:textId="1295BE3F" w:rsidR="00DB1C1C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08128297" w14:textId="77777777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928833E" w14:textId="663F9980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23FB7B1" w14:textId="77777777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176D6CB" w14:textId="12851E71" w:rsidR="00DB1C1C" w:rsidRPr="00F9112F" w:rsidRDefault="00DB1C1C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71B0D40" w14:textId="77777777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3D8327B" w14:textId="20B0807F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638</w:t>
            </w:r>
          </w:p>
        </w:tc>
        <w:tc>
          <w:tcPr>
            <w:tcW w:w="76" w:type="dxa"/>
            <w:vAlign w:val="bottom"/>
          </w:tcPr>
          <w:p w14:paraId="5815778B" w14:textId="77777777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97E7B0" w14:textId="13878CDD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40A01CC2" w14:textId="77777777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97C25CD" w14:textId="57054CA2" w:rsidR="00DB1C1C" w:rsidRPr="00F9112F" w:rsidRDefault="00DB1C1C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643</w:t>
            </w:r>
          </w:p>
        </w:tc>
      </w:tr>
      <w:tr w:rsidR="00076016" w:rsidRPr="00F9112F" w14:paraId="7AF8D0B2" w14:textId="77777777" w:rsidTr="00F9112F">
        <w:trPr>
          <w:trHeight w:val="20"/>
        </w:trPr>
        <w:tc>
          <w:tcPr>
            <w:tcW w:w="2041" w:type="dxa"/>
          </w:tcPr>
          <w:p w14:paraId="587E2D55" w14:textId="21DF43F9" w:rsidR="00076016" w:rsidRPr="00F9112F" w:rsidRDefault="00076016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7B9E0764" w14:textId="21FD39FD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88E8EA5" w14:textId="77777777" w:rsidR="00076016" w:rsidRPr="00F9112F" w:rsidRDefault="00076016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00351F2" w14:textId="40A9123C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6B6A15" w14:textId="77777777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5D1982C" w14:textId="1A88DF7F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4C7A314" w14:textId="77777777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9C820F7" w14:textId="3FBB5B4B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DA57062" w14:textId="77777777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ED53278" w14:textId="17ED8F1F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3FE21C0" w14:textId="77777777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7619BC4" w14:textId="133D0446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6A17FF3" w14:textId="77777777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B66DA2" w14:textId="21C73B2F" w:rsidR="00076016" w:rsidRPr="00F9112F" w:rsidRDefault="00076016" w:rsidP="00F9112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D98D052" w14:textId="77777777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A7CA5FD" w14:textId="7BBC75F4" w:rsidR="00076016" w:rsidRPr="00F9112F" w:rsidRDefault="00076016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 w:hint="cs"/>
                <w:sz w:val="22"/>
                <w:szCs w:val="22"/>
              </w:rPr>
              <w:t>110</w:t>
            </w:r>
          </w:p>
        </w:tc>
      </w:tr>
      <w:tr w:rsidR="003A0737" w:rsidRPr="00F9112F" w14:paraId="4853C219" w14:textId="77777777" w:rsidTr="00F9112F">
        <w:trPr>
          <w:trHeight w:val="20"/>
        </w:trPr>
        <w:tc>
          <w:tcPr>
            <w:tcW w:w="2041" w:type="dxa"/>
          </w:tcPr>
          <w:p w14:paraId="7928E5CA" w14:textId="77777777" w:rsidR="003A0737" w:rsidRPr="00F9112F" w:rsidRDefault="003A07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310461AE" w14:textId="692F55F6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0242E40" w14:textId="77777777" w:rsidR="003A0737" w:rsidRPr="00F9112F" w:rsidRDefault="003A0737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70EFF27" w14:textId="312D6323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55F53F4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524C135" w14:textId="3B5320D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4E14FAF9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5ED11CE" w14:textId="1B99EFB8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2D0BC2A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CCF772A" w14:textId="371794B0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E1B7348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E224FA6" w14:textId="53A0F68F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25565984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B4D7FE" w14:textId="0D30C906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40CF3092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7873045" w14:textId="6D574CA9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855</w:t>
            </w:r>
          </w:p>
        </w:tc>
      </w:tr>
      <w:tr w:rsidR="003A0737" w:rsidRPr="00F9112F" w14:paraId="00590D4D" w14:textId="77777777" w:rsidTr="00F9112F">
        <w:trPr>
          <w:trHeight w:val="20"/>
        </w:trPr>
        <w:tc>
          <w:tcPr>
            <w:tcW w:w="2041" w:type="dxa"/>
          </w:tcPr>
          <w:p w14:paraId="504A1CA9" w14:textId="77777777" w:rsidR="003A0737" w:rsidRPr="00F9112F" w:rsidRDefault="003A07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463A6898" w14:textId="77777777" w:rsidR="003A0737" w:rsidRPr="00F9112F" w:rsidRDefault="003A0737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9CB69F5" w14:textId="77777777" w:rsidR="003A0737" w:rsidRPr="00F9112F" w:rsidRDefault="003A0737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BACB492" w14:textId="77777777" w:rsidR="003A0737" w:rsidRPr="00F9112F" w:rsidRDefault="003A0737" w:rsidP="00F9112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981357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42AC354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7943560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2BD05EC5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3D07C90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04787B7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32E446E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1041EB4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61ACB37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F2BF11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798D0F5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C95227D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A0737" w:rsidRPr="00F9112F" w14:paraId="3D2B72F5" w14:textId="77777777" w:rsidTr="00F9112F">
        <w:trPr>
          <w:trHeight w:val="20"/>
        </w:trPr>
        <w:tc>
          <w:tcPr>
            <w:tcW w:w="2041" w:type="dxa"/>
          </w:tcPr>
          <w:p w14:paraId="735FE80F" w14:textId="77777777" w:rsidR="003A0737" w:rsidRPr="00F9112F" w:rsidRDefault="003A07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41568448" w14:textId="1FF857D5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4,631</w:t>
            </w:r>
          </w:p>
        </w:tc>
        <w:tc>
          <w:tcPr>
            <w:tcW w:w="76" w:type="dxa"/>
            <w:vAlign w:val="bottom"/>
          </w:tcPr>
          <w:p w14:paraId="2F1D978C" w14:textId="77777777" w:rsidR="003A0737" w:rsidRPr="00F9112F" w:rsidRDefault="003A0737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D4BA416" w14:textId="3540F94D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2,325</w:t>
            </w:r>
          </w:p>
        </w:tc>
        <w:tc>
          <w:tcPr>
            <w:tcW w:w="76" w:type="dxa"/>
            <w:vAlign w:val="bottom"/>
          </w:tcPr>
          <w:p w14:paraId="79E2ABBE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</w:tcPr>
          <w:p w14:paraId="07E38A5E" w14:textId="4495692C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 xml:space="preserve">  12,892 </w:t>
            </w:r>
          </w:p>
        </w:tc>
        <w:tc>
          <w:tcPr>
            <w:tcW w:w="76" w:type="dxa"/>
            <w:vAlign w:val="bottom"/>
          </w:tcPr>
          <w:p w14:paraId="3F3FF2D1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3531E62" w14:textId="7B8E15CB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7,494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6C16300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</w:tcPr>
          <w:p w14:paraId="73FFE930" w14:textId="5C6F25BD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3,418</w:t>
            </w:r>
          </w:p>
        </w:tc>
        <w:tc>
          <w:tcPr>
            <w:tcW w:w="76" w:type="dxa"/>
            <w:vAlign w:val="bottom"/>
          </w:tcPr>
          <w:p w14:paraId="3BA1CFBF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9ABAF39" w14:textId="5E702419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1,559</w:t>
            </w:r>
          </w:p>
        </w:tc>
        <w:tc>
          <w:tcPr>
            <w:tcW w:w="76" w:type="dxa"/>
            <w:vAlign w:val="bottom"/>
          </w:tcPr>
          <w:p w14:paraId="5A6DF991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0C240A" w14:textId="030C903B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10,244</w:t>
            </w:r>
          </w:p>
        </w:tc>
        <w:tc>
          <w:tcPr>
            <w:tcW w:w="76" w:type="dxa"/>
            <w:vAlign w:val="bottom"/>
          </w:tcPr>
          <w:p w14:paraId="14CF70D9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528E6CE" w14:textId="4B6441E2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5,105</w:t>
            </w:r>
          </w:p>
        </w:tc>
      </w:tr>
      <w:tr w:rsidR="003A0737" w:rsidRPr="00F9112F" w14:paraId="0D1D945F" w14:textId="77777777" w:rsidTr="00F9112F">
        <w:trPr>
          <w:trHeight w:val="20"/>
        </w:trPr>
        <w:tc>
          <w:tcPr>
            <w:tcW w:w="2041" w:type="dxa"/>
          </w:tcPr>
          <w:p w14:paraId="46E6003D" w14:textId="77777777" w:rsidR="003A0737" w:rsidRPr="00F9112F" w:rsidRDefault="003A07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00A3F8D5" w14:textId="77AC1A18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76" w:type="dxa"/>
            <w:vAlign w:val="bottom"/>
          </w:tcPr>
          <w:p w14:paraId="2D8DC099" w14:textId="77777777" w:rsidR="003A0737" w:rsidRPr="00F9112F" w:rsidRDefault="003A0737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3222706C" w14:textId="18A8D2AC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162</w:t>
            </w:r>
          </w:p>
        </w:tc>
        <w:tc>
          <w:tcPr>
            <w:tcW w:w="76" w:type="dxa"/>
            <w:vAlign w:val="bottom"/>
          </w:tcPr>
          <w:p w14:paraId="6E3F9F1C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19C7DC63" w14:textId="556930B5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 xml:space="preserve">  414 </w:t>
            </w:r>
          </w:p>
        </w:tc>
        <w:tc>
          <w:tcPr>
            <w:tcW w:w="76" w:type="dxa"/>
            <w:vAlign w:val="bottom"/>
          </w:tcPr>
          <w:p w14:paraId="235E90B7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14:paraId="7DE292A5" w14:textId="14E7168B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820BFCB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1B6AD8B1" w14:textId="62719818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76" w:type="dxa"/>
            <w:vAlign w:val="bottom"/>
          </w:tcPr>
          <w:p w14:paraId="6D07C136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D8C1652" w14:textId="3713A11E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76" w:type="dxa"/>
            <w:vAlign w:val="bottom"/>
          </w:tcPr>
          <w:p w14:paraId="62414298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7CA4B641" w14:textId="4407A819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405</w:t>
            </w:r>
          </w:p>
        </w:tc>
        <w:tc>
          <w:tcPr>
            <w:tcW w:w="76" w:type="dxa"/>
            <w:vAlign w:val="bottom"/>
          </w:tcPr>
          <w:p w14:paraId="55F0D12D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1295850A" w14:textId="151706E8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457</w:t>
            </w:r>
          </w:p>
        </w:tc>
      </w:tr>
      <w:tr w:rsidR="003A0737" w:rsidRPr="00F9112F" w14:paraId="5C0991AC" w14:textId="77777777" w:rsidTr="00F9112F">
        <w:trPr>
          <w:trHeight w:val="20"/>
        </w:trPr>
        <w:tc>
          <w:tcPr>
            <w:tcW w:w="2041" w:type="dxa"/>
          </w:tcPr>
          <w:p w14:paraId="42D1BBC8" w14:textId="77777777" w:rsidR="003A0737" w:rsidRPr="00F9112F" w:rsidRDefault="003A07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  <w:tab/>
            </w:r>
            <w:r w:rsidRPr="00F9112F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DB523" w14:textId="6EBB2306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4,675</w:t>
            </w:r>
          </w:p>
        </w:tc>
        <w:tc>
          <w:tcPr>
            <w:tcW w:w="76" w:type="dxa"/>
            <w:vAlign w:val="bottom"/>
          </w:tcPr>
          <w:p w14:paraId="25BAAC26" w14:textId="77777777" w:rsidR="003A0737" w:rsidRPr="00F9112F" w:rsidRDefault="003A0737" w:rsidP="00F9112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AFCA3" w14:textId="1FA6BFD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2,487</w:t>
            </w:r>
          </w:p>
        </w:tc>
        <w:tc>
          <w:tcPr>
            <w:tcW w:w="76" w:type="dxa"/>
            <w:vAlign w:val="bottom"/>
          </w:tcPr>
          <w:p w14:paraId="746AA0A0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9A108CB" w14:textId="3526597C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13,306</w:t>
            </w:r>
          </w:p>
        </w:tc>
        <w:tc>
          <w:tcPr>
            <w:tcW w:w="76" w:type="dxa"/>
            <w:vAlign w:val="bottom"/>
          </w:tcPr>
          <w:p w14:paraId="71DB3886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2145249" w14:textId="0058877A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7,978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0A579AF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473A0D23" w14:textId="5EEC17AD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3,553</w:t>
            </w:r>
          </w:p>
        </w:tc>
        <w:tc>
          <w:tcPr>
            <w:tcW w:w="76" w:type="dxa"/>
            <w:vAlign w:val="bottom"/>
          </w:tcPr>
          <w:p w14:paraId="1916CB0A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7F183" w14:textId="5E006E83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1,711</w:t>
            </w:r>
          </w:p>
        </w:tc>
        <w:tc>
          <w:tcPr>
            <w:tcW w:w="76" w:type="dxa"/>
            <w:vAlign w:val="bottom"/>
          </w:tcPr>
          <w:p w14:paraId="0678EEE2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687101BB" w14:textId="70351761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9112F">
              <w:rPr>
                <w:rFonts w:ascii="Angsana New" w:hAnsi="Angsana New"/>
                <w:color w:val="000000" w:themeColor="text1"/>
                <w:sz w:val="22"/>
                <w:szCs w:val="22"/>
              </w:rPr>
              <w:t>10,649</w:t>
            </w:r>
          </w:p>
        </w:tc>
        <w:tc>
          <w:tcPr>
            <w:tcW w:w="76" w:type="dxa"/>
            <w:vAlign w:val="bottom"/>
          </w:tcPr>
          <w:p w14:paraId="525C5486" w14:textId="77777777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3809B" w14:textId="271BB05F" w:rsidR="003A0737" w:rsidRPr="00F9112F" w:rsidRDefault="003A0737" w:rsidP="00F9112F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9112F">
              <w:rPr>
                <w:rFonts w:ascii="Angsana New" w:hAnsi="Angsana New"/>
                <w:sz w:val="22"/>
                <w:szCs w:val="22"/>
              </w:rPr>
              <w:t>5,562</w:t>
            </w:r>
          </w:p>
        </w:tc>
      </w:tr>
    </w:tbl>
    <w:p w14:paraId="5F2BB816" w14:textId="77777777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8FC01C" w14:textId="4C08F883" w:rsidR="00123D48" w:rsidRPr="00A92DA2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81E2A" w:rsidRPr="005B38E1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230DE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97D7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1398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97D7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61095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A92DA2" w:rsidRPr="005B38E1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5B38E1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5B38E1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5B38E1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5B38E1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5B38E1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5B38E1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5B38E1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0DE" w:rsidRPr="005B38E1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F604DD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CDDF439" w14:textId="2472ABF3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7BDFDDB" w14:textId="00AAA824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EC060B3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7B2452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24E8F667" w14:textId="2F2D2FC3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1841A5B0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6253E9FD" w14:textId="116AE2CD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230DE" w:rsidRPr="005B38E1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674E3DC7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230DE" w:rsidRPr="005B38E1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3B54D943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FA10B1" w:rsidRPr="005B38E1" w14:paraId="6F506141" w14:textId="77777777" w:rsidTr="00F421A0">
        <w:trPr>
          <w:trHeight w:val="62"/>
        </w:trPr>
        <w:tc>
          <w:tcPr>
            <w:tcW w:w="3458" w:type="dxa"/>
          </w:tcPr>
          <w:p w14:paraId="046060FF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19199BA0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2A3835AC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2,685 </w:t>
            </w:r>
          </w:p>
        </w:tc>
        <w:tc>
          <w:tcPr>
            <w:tcW w:w="135" w:type="dxa"/>
          </w:tcPr>
          <w:p w14:paraId="61F009BE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7D3B80BD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20,087</w:t>
            </w:r>
          </w:p>
        </w:tc>
      </w:tr>
      <w:tr w:rsidR="00FA10B1" w:rsidRPr="005B38E1" w14:paraId="6869495F" w14:textId="77777777" w:rsidTr="009E17FE">
        <w:trPr>
          <w:trHeight w:val="62"/>
        </w:trPr>
        <w:tc>
          <w:tcPr>
            <w:tcW w:w="3458" w:type="dxa"/>
          </w:tcPr>
          <w:p w14:paraId="79AFF831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06740F30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496FDFD3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221,253 </w:t>
            </w:r>
          </w:p>
        </w:tc>
        <w:tc>
          <w:tcPr>
            <w:tcW w:w="135" w:type="dxa"/>
          </w:tcPr>
          <w:p w14:paraId="08BEA2B7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012509EE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289,923</w:t>
            </w:r>
          </w:p>
        </w:tc>
      </w:tr>
      <w:tr w:rsidR="00D230DE" w:rsidRPr="005B38E1" w14:paraId="50C61A50" w14:textId="77777777" w:rsidTr="009E17FE">
        <w:trPr>
          <w:trHeight w:val="62"/>
        </w:trPr>
        <w:tc>
          <w:tcPr>
            <w:tcW w:w="3458" w:type="dxa"/>
          </w:tcPr>
          <w:p w14:paraId="50E7D672" w14:textId="631C8684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AA3F6" w14:textId="2D77518C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C134778" w14:textId="5B753C6A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89602" w14:textId="0FB6DF9A" w:rsidR="00D230DE" w:rsidRPr="005B38E1" w:rsidRDefault="00FA10B1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223,938</w:t>
            </w:r>
          </w:p>
        </w:tc>
        <w:tc>
          <w:tcPr>
            <w:tcW w:w="135" w:type="dxa"/>
          </w:tcPr>
          <w:p w14:paraId="73EFADDB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CED9050" w14:textId="2096E85A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310,010</w:t>
            </w:r>
          </w:p>
        </w:tc>
      </w:tr>
      <w:tr w:rsidR="00D230DE" w:rsidRPr="005B38E1" w14:paraId="528E7DCC" w14:textId="77777777" w:rsidTr="009E17FE">
        <w:trPr>
          <w:trHeight w:val="62"/>
        </w:trPr>
        <w:tc>
          <w:tcPr>
            <w:tcW w:w="3458" w:type="dxa"/>
          </w:tcPr>
          <w:p w14:paraId="66FAAD29" w14:textId="358BE2B9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กิจการ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D1ECDE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578C2E3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4D947D2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EA51675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5B782B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161DF885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D3B334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230DE" w:rsidRPr="005B38E1" w14:paraId="1649A732" w14:textId="77777777" w:rsidTr="009E17FE">
        <w:trPr>
          <w:trHeight w:val="62"/>
        </w:trPr>
        <w:tc>
          <w:tcPr>
            <w:tcW w:w="3458" w:type="dxa"/>
          </w:tcPr>
          <w:p w14:paraId="7BF2A443" w14:textId="7608C789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บึงกาฬรับเบอร์ เทคโนโลยี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9496AD" w14:textId="1B43BB1F" w:rsidR="00D230DE" w:rsidRPr="005B38E1" w:rsidRDefault="00821BA3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" w:type="dxa"/>
          </w:tcPr>
          <w:p w14:paraId="2D6539E6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F6AF83C" w14:textId="2B805CD4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65C1DACE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F3F5D7" w14:textId="75ACE2EB" w:rsidR="00D230DE" w:rsidRPr="005B38E1" w:rsidRDefault="00FA10B1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" w:type="dxa"/>
          </w:tcPr>
          <w:p w14:paraId="222B0D41" w14:textId="77777777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A8296A" w14:textId="49618839" w:rsidR="00D230DE" w:rsidRPr="005B38E1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</w:t>
            </w:r>
          </w:p>
        </w:tc>
      </w:tr>
      <w:tr w:rsidR="00FA10B1" w:rsidRPr="005B38E1" w14:paraId="5DD6CC9E" w14:textId="77777777" w:rsidTr="009E17FE">
        <w:trPr>
          <w:trHeight w:val="62"/>
        </w:trPr>
        <w:tc>
          <w:tcPr>
            <w:tcW w:w="3458" w:type="dxa"/>
          </w:tcPr>
          <w:p w14:paraId="7D7D3012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AA10FC" w14:textId="106E5C45" w:rsidR="00FA10B1" w:rsidRPr="005B38E1" w:rsidRDefault="00821BA3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" w:type="dxa"/>
          </w:tcPr>
          <w:p w14:paraId="055A6380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A7D1B4" w14:textId="6F865A4F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7C24ED09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A65BD8" w14:textId="1D204008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223,939</w:t>
            </w:r>
          </w:p>
        </w:tc>
        <w:tc>
          <w:tcPr>
            <w:tcW w:w="135" w:type="dxa"/>
          </w:tcPr>
          <w:p w14:paraId="1C1E44C3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040B7C4" w14:textId="700331FF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310,826</w:t>
            </w:r>
          </w:p>
        </w:tc>
      </w:tr>
      <w:tr w:rsidR="00FA10B1" w:rsidRPr="005B38E1" w14:paraId="11377B7A" w14:textId="77777777" w:rsidTr="00F421A0">
        <w:trPr>
          <w:trHeight w:val="62"/>
        </w:trPr>
        <w:tc>
          <w:tcPr>
            <w:tcW w:w="3458" w:type="dxa"/>
          </w:tcPr>
          <w:p w14:paraId="15C106D7" w14:textId="23EB9E5D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93015D6" w14:textId="7953C95F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4C28145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E5F555" w14:textId="46A4056A" w:rsidR="00FA10B1" w:rsidRPr="005B38E1" w:rsidRDefault="00FA10B1" w:rsidP="00FA10B1">
            <w:pPr>
              <w:spacing w:line="32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34" w:type="dxa"/>
          </w:tcPr>
          <w:p w14:paraId="25017960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9A13E5" w14:textId="43AFD77B" w:rsidR="00FA10B1" w:rsidRPr="005B38E1" w:rsidRDefault="00FA10B1" w:rsidP="00FA10B1">
            <w:pPr>
              <w:spacing w:line="32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(114)</w:t>
            </w:r>
          </w:p>
        </w:tc>
        <w:tc>
          <w:tcPr>
            <w:tcW w:w="135" w:type="dxa"/>
          </w:tcPr>
          <w:p w14:paraId="65F9FE9F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2AA1013" w14:textId="4AA4B6F2" w:rsidR="00FA10B1" w:rsidRPr="005B38E1" w:rsidRDefault="00FA10B1" w:rsidP="00FA10B1">
            <w:pPr>
              <w:spacing w:line="32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(188)</w:t>
            </w:r>
          </w:p>
        </w:tc>
      </w:tr>
      <w:tr w:rsidR="00FA10B1" w:rsidRPr="005B38E1" w14:paraId="60D6F54A" w14:textId="77777777" w:rsidTr="009E17FE">
        <w:trPr>
          <w:trHeight w:val="201"/>
        </w:trPr>
        <w:tc>
          <w:tcPr>
            <w:tcW w:w="3458" w:type="dxa"/>
          </w:tcPr>
          <w:p w14:paraId="2A30A013" w14:textId="1C101E8E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74D68BE5" w:rsidR="00FA10B1" w:rsidRPr="005B38E1" w:rsidRDefault="00821BA3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" w:type="dxa"/>
          </w:tcPr>
          <w:p w14:paraId="262A07A7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6C4F3D00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813</w:t>
            </w:r>
          </w:p>
        </w:tc>
        <w:tc>
          <w:tcPr>
            <w:tcW w:w="134" w:type="dxa"/>
          </w:tcPr>
          <w:p w14:paraId="4A59596C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25A24CD6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223,825</w:t>
            </w:r>
          </w:p>
        </w:tc>
        <w:tc>
          <w:tcPr>
            <w:tcW w:w="135" w:type="dxa"/>
          </w:tcPr>
          <w:p w14:paraId="00A89DC5" w14:textId="77777777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70FDA919" w:rsidR="00FA10B1" w:rsidRPr="005B38E1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310,638</w:t>
            </w:r>
          </w:p>
        </w:tc>
      </w:tr>
    </w:tbl>
    <w:p w14:paraId="1395A491" w14:textId="77777777" w:rsidR="005B38E1" w:rsidRDefault="005B38E1"/>
    <w:p w14:paraId="791530DA" w14:textId="77777777" w:rsidR="00F9112F" w:rsidRDefault="00F9112F"/>
    <w:p w14:paraId="480B2B18" w14:textId="77777777" w:rsidR="00F9112F" w:rsidRDefault="00F9112F"/>
    <w:p w14:paraId="46F2BC75" w14:textId="77777777" w:rsidR="00F9112F" w:rsidRDefault="00F9112F"/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3025B1" w:rsidRPr="005B38E1" w14:paraId="6B043F63" w14:textId="77777777" w:rsidTr="00F52E91">
        <w:trPr>
          <w:trHeight w:val="62"/>
        </w:trPr>
        <w:tc>
          <w:tcPr>
            <w:tcW w:w="3458" w:type="dxa"/>
          </w:tcPr>
          <w:p w14:paraId="626948EE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7C1FCCE4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025B1" w:rsidRPr="005B38E1" w14:paraId="151A1687" w14:textId="77777777" w:rsidTr="00F52E91">
        <w:trPr>
          <w:trHeight w:val="62"/>
        </w:trPr>
        <w:tc>
          <w:tcPr>
            <w:tcW w:w="3458" w:type="dxa"/>
          </w:tcPr>
          <w:p w14:paraId="1D009CD9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E941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3A33D6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E36EB0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25B1" w:rsidRPr="005B38E1" w14:paraId="6446EC33" w14:textId="77777777" w:rsidTr="00F52E91">
        <w:trPr>
          <w:trHeight w:val="62"/>
        </w:trPr>
        <w:tc>
          <w:tcPr>
            <w:tcW w:w="3458" w:type="dxa"/>
          </w:tcPr>
          <w:p w14:paraId="24DF028D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7195F8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12930E28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E92DDD0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35440C4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62456EA0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CB1DEA6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EB736B5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05BAA4A2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644A9D76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D87A411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7ADDEBD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3025B1" w:rsidRPr="005B38E1" w14:paraId="364DFA7F" w14:textId="77777777" w:rsidTr="00F52E91">
        <w:tc>
          <w:tcPr>
            <w:tcW w:w="3458" w:type="dxa"/>
          </w:tcPr>
          <w:p w14:paraId="25993FF2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</w:t>
            </w:r>
            <w:r w:rsidRPr="005B38E1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สั้นและระยะ</w:t>
            </w:r>
            <w:r w:rsidRPr="005B38E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134" w:type="dxa"/>
          </w:tcPr>
          <w:p w14:paraId="0336E7CE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C6788D9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AF9E3D2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FA5CAED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666C58E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3FB5C229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AE6761D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025B1" w:rsidRPr="005B38E1" w14:paraId="016018BC" w14:textId="77777777" w:rsidTr="00F52E91">
        <w:tc>
          <w:tcPr>
            <w:tcW w:w="3458" w:type="dxa"/>
          </w:tcPr>
          <w:p w14:paraId="688FAA4F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6A85802C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1E931245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B30A554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4434D32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4F57486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5783E7BC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A5DF3D5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025B1" w:rsidRPr="005B38E1" w14:paraId="3EFD2F75" w14:textId="77777777" w:rsidTr="00F52E91">
        <w:tc>
          <w:tcPr>
            <w:tcW w:w="3458" w:type="dxa"/>
          </w:tcPr>
          <w:p w14:paraId="5EA19C91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79005053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1669CE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2E5BBCF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62C1F9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B85C21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63,161 </w:t>
            </w:r>
          </w:p>
        </w:tc>
        <w:tc>
          <w:tcPr>
            <w:tcW w:w="135" w:type="dxa"/>
          </w:tcPr>
          <w:p w14:paraId="18B31C55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A52A127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49,123</w:t>
            </w:r>
          </w:p>
        </w:tc>
      </w:tr>
      <w:tr w:rsidR="003025B1" w:rsidRPr="005B38E1" w14:paraId="536A033F" w14:textId="77777777" w:rsidTr="00F52E91">
        <w:tc>
          <w:tcPr>
            <w:tcW w:w="3458" w:type="dxa"/>
          </w:tcPr>
          <w:p w14:paraId="121270A0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68776AC9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4897DB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3F6898C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407834B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44C05D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197,297 </w:t>
            </w:r>
          </w:p>
        </w:tc>
        <w:tc>
          <w:tcPr>
            <w:tcW w:w="135" w:type="dxa"/>
          </w:tcPr>
          <w:p w14:paraId="3B94B41C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2CE679E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147,969</w:t>
            </w:r>
          </w:p>
        </w:tc>
      </w:tr>
      <w:tr w:rsidR="003025B1" w:rsidRPr="005B38E1" w14:paraId="47F60440" w14:textId="77777777" w:rsidTr="00F52E91">
        <w:tc>
          <w:tcPr>
            <w:tcW w:w="3458" w:type="dxa"/>
          </w:tcPr>
          <w:p w14:paraId="250B627A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CDACF3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D70BCD2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9089642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79573D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14A343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260,458</w:t>
            </w:r>
          </w:p>
        </w:tc>
        <w:tc>
          <w:tcPr>
            <w:tcW w:w="135" w:type="dxa"/>
          </w:tcPr>
          <w:p w14:paraId="55C834F4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A458F7" w14:textId="77777777" w:rsidR="003025B1" w:rsidRPr="005B38E1" w:rsidRDefault="003025B1" w:rsidP="00F5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197,092</w:t>
            </w:r>
          </w:p>
        </w:tc>
      </w:tr>
    </w:tbl>
    <w:p w14:paraId="25D2CF52" w14:textId="2368544F" w:rsidR="00C81E2A" w:rsidRPr="00A92DA2" w:rsidRDefault="00C81E2A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0689AD1" w14:textId="0AFD9366" w:rsidR="006B5631" w:rsidRPr="00A92DA2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</w:t>
      </w:r>
      <w:r w:rsidR="005C138A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ของบัญชี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</w:t>
      </w:r>
      <w:r w:rsidR="00BE0D8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แก่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กิจการที่เกี่ยวข้องกัน</w:t>
      </w:r>
      <w:r w:rsidR="008153E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92DA2" w:rsidRPr="00F9112F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F9112F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F9112F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F9112F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F9112F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F9112F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F9112F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F9112F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0DE" w:rsidRPr="00F9112F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292478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7D3A7AC" w14:textId="4C68D31B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6A5CCE2" w14:textId="4F0BF61A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31B1EFF7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78BA642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149A9535" w14:textId="237620CC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95AD325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D5E620" w14:textId="0BA54C55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230DE" w:rsidRPr="00F9112F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A740C0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6BBB40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FB5441" w14:textId="77777777" w:rsidR="00D230DE" w:rsidRPr="00F9112F" w:rsidRDefault="00D230DE" w:rsidP="00D230DE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D79F37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230DE" w:rsidRPr="00F9112F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03017358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D230DE" w:rsidRPr="00F9112F" w:rsidRDefault="00D230DE" w:rsidP="00D230DE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3C4A0CA1" w:rsidR="00D230DE" w:rsidRPr="00F9112F" w:rsidRDefault="00FA10B1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198,500</w:t>
            </w:r>
          </w:p>
        </w:tc>
        <w:tc>
          <w:tcPr>
            <w:tcW w:w="134" w:type="dxa"/>
          </w:tcPr>
          <w:p w14:paraId="06DBC859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28BDFB96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254,500</w:t>
            </w:r>
          </w:p>
        </w:tc>
      </w:tr>
      <w:tr w:rsidR="00FA10B1" w:rsidRPr="00F9112F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0481916E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  ดอกเบี้ยรับรอตัดบัญชี</w:t>
            </w:r>
            <w:r w:rsidRPr="00F9112F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0CB4BD76" w14:textId="69B2BAB4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D51024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D8F85D" w14:textId="778F450D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BCE5F8" w14:textId="77777777" w:rsidR="00FA10B1" w:rsidRPr="00F9112F" w:rsidRDefault="00FA10B1" w:rsidP="00FA10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22AEB3B0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2F1982E1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(1,331)</w:t>
            </w:r>
          </w:p>
        </w:tc>
      </w:tr>
      <w:tr w:rsidR="00FA10B1" w:rsidRPr="00F9112F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08B16D0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3A23F3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DF5E59" w14:textId="77777777" w:rsidR="00FA10B1" w:rsidRPr="00F9112F" w:rsidRDefault="00FA10B1" w:rsidP="00FA10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4A1F7723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1,324</w:t>
            </w:r>
          </w:p>
        </w:tc>
        <w:tc>
          <w:tcPr>
            <w:tcW w:w="134" w:type="dxa"/>
          </w:tcPr>
          <w:p w14:paraId="26AE0301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09CC18B2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1,212</w:t>
            </w:r>
          </w:p>
        </w:tc>
      </w:tr>
      <w:tr w:rsidR="00FA10B1" w:rsidRPr="00F9112F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170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19B063A9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6AEB28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A74311" w14:textId="77777777" w:rsidR="00FA10B1" w:rsidRPr="00F9112F" w:rsidRDefault="00FA10B1" w:rsidP="00FA10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0D3572A2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198,493</w:t>
            </w:r>
          </w:p>
        </w:tc>
        <w:tc>
          <w:tcPr>
            <w:tcW w:w="134" w:type="dxa"/>
          </w:tcPr>
          <w:p w14:paraId="308BCB89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6FB01878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254,381</w:t>
            </w:r>
          </w:p>
        </w:tc>
      </w:tr>
      <w:tr w:rsidR="00FA10B1" w:rsidRPr="00F9112F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1EEC1420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FA10B1" w:rsidRPr="00F9112F" w:rsidRDefault="00FA10B1" w:rsidP="00FA10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4369F506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124,000</w:t>
            </w:r>
          </w:p>
        </w:tc>
        <w:tc>
          <w:tcPr>
            <w:tcW w:w="134" w:type="dxa"/>
          </w:tcPr>
          <w:p w14:paraId="33D702BE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4564673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  <w:tr w:rsidR="00FA10B1" w:rsidRPr="00F9112F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4DBA239B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61CCDF46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FA10B1" w:rsidRPr="00F9112F" w:rsidRDefault="00FA10B1" w:rsidP="00FA10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7CBD851A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(61,000)</w:t>
            </w:r>
          </w:p>
        </w:tc>
        <w:tc>
          <w:tcPr>
            <w:tcW w:w="134" w:type="dxa"/>
          </w:tcPr>
          <w:p w14:paraId="4100AA59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6FA8754E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(56,000)</w:t>
            </w:r>
          </w:p>
        </w:tc>
      </w:tr>
      <w:tr w:rsidR="00FA10B1" w:rsidRPr="00F9112F" w14:paraId="244114F2" w14:textId="77777777" w:rsidTr="00F421A0">
        <w:trPr>
          <w:jc w:val="right"/>
        </w:trPr>
        <w:tc>
          <w:tcPr>
            <w:tcW w:w="3458" w:type="dxa"/>
          </w:tcPr>
          <w:p w14:paraId="7F8A9538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8B88D9" w14:textId="0B9E5D7F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0D97EB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9D6DC" w14:textId="0BBFA12C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5048127" w14:textId="77777777" w:rsidR="00FA10B1" w:rsidRPr="00F9112F" w:rsidRDefault="00FA10B1" w:rsidP="00FA10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DB76BC" w14:textId="043E6E4A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261,493</w:t>
            </w:r>
          </w:p>
        </w:tc>
        <w:tc>
          <w:tcPr>
            <w:tcW w:w="134" w:type="dxa"/>
          </w:tcPr>
          <w:p w14:paraId="3666BB4D" w14:textId="77777777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2C4ADF" w14:textId="4B419FB1" w:rsidR="00FA10B1" w:rsidRPr="00F9112F" w:rsidRDefault="00FA10B1" w:rsidP="00FA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198,381</w:t>
            </w:r>
          </w:p>
        </w:tc>
      </w:tr>
      <w:tr w:rsidR="003025B1" w:rsidRPr="00F9112F" w14:paraId="07884FC9" w14:textId="77777777" w:rsidTr="00F421A0">
        <w:trPr>
          <w:jc w:val="right"/>
        </w:trPr>
        <w:tc>
          <w:tcPr>
            <w:tcW w:w="3458" w:type="dxa"/>
          </w:tcPr>
          <w:p w14:paraId="721FA33A" w14:textId="05C82161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112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112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5D551" w14:textId="5575752D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A9557F9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5CB33E" w14:textId="5196D4D3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550574" w14:textId="77777777" w:rsidR="003025B1" w:rsidRPr="00F9112F" w:rsidRDefault="003025B1" w:rsidP="003025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BEE1E5" w14:textId="0E712718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(1,035)</w:t>
            </w:r>
          </w:p>
        </w:tc>
        <w:tc>
          <w:tcPr>
            <w:tcW w:w="134" w:type="dxa"/>
          </w:tcPr>
          <w:p w14:paraId="2AECF538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8835E4" w14:textId="288AF2E8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(1,289)</w:t>
            </w:r>
          </w:p>
        </w:tc>
      </w:tr>
      <w:tr w:rsidR="003025B1" w:rsidRPr="00F9112F" w14:paraId="1D316A0C" w14:textId="77777777" w:rsidTr="00F421A0">
        <w:trPr>
          <w:jc w:val="right"/>
        </w:trPr>
        <w:tc>
          <w:tcPr>
            <w:tcW w:w="3458" w:type="dxa"/>
          </w:tcPr>
          <w:p w14:paraId="567EEE30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84920F" w14:textId="161D275A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E43580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E52021" w14:textId="014751D0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0E6767" w14:textId="77777777" w:rsidR="003025B1" w:rsidRPr="00F9112F" w:rsidRDefault="003025B1" w:rsidP="003025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A1DD51" w14:textId="1B5DE1E5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260,458</w:t>
            </w:r>
          </w:p>
        </w:tc>
        <w:tc>
          <w:tcPr>
            <w:tcW w:w="134" w:type="dxa"/>
          </w:tcPr>
          <w:p w14:paraId="6BB452DA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DB5AA5" w14:textId="695E1298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197,092</w:t>
            </w:r>
          </w:p>
        </w:tc>
      </w:tr>
      <w:tr w:rsidR="003025B1" w:rsidRPr="00F9112F" w14:paraId="33DC6DD8" w14:textId="77777777" w:rsidTr="001D2E34">
        <w:trPr>
          <w:jc w:val="right"/>
        </w:trPr>
        <w:tc>
          <w:tcPr>
            <w:tcW w:w="3458" w:type="dxa"/>
          </w:tcPr>
          <w:p w14:paraId="241C2DE7" w14:textId="2ED08651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F9112F">
              <w:rPr>
                <w:rFonts w:asciiTheme="majorBidi" w:hAnsi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112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19AB4A" w14:textId="777B5FAA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CD34D0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4A6FDDDD" w14:textId="281A5542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9F3A02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12695" w14:textId="4C5E4531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 xml:space="preserve">(67,955) </w:t>
            </w:r>
          </w:p>
        </w:tc>
        <w:tc>
          <w:tcPr>
            <w:tcW w:w="134" w:type="dxa"/>
          </w:tcPr>
          <w:p w14:paraId="70B20362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838BDF6" w14:textId="7D353B16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  <w:tr w:rsidR="003025B1" w:rsidRPr="00F9112F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5311F0E5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3025B1" w:rsidRPr="00F9112F" w:rsidRDefault="003025B1" w:rsidP="003025B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73ACD06C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192,503</w:t>
            </w:r>
          </w:p>
        </w:tc>
        <w:tc>
          <w:tcPr>
            <w:tcW w:w="134" w:type="dxa"/>
          </w:tcPr>
          <w:p w14:paraId="454CB104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0FF397F9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197,092</w:t>
            </w:r>
          </w:p>
        </w:tc>
      </w:tr>
      <w:tr w:rsidR="003025B1" w:rsidRPr="00F9112F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70BDCBC8" w14:textId="77777777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left="-57" w:firstLine="428"/>
              <w:contextualSpacing/>
              <w:jc w:val="thaiDistribute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</w:pPr>
          </w:p>
          <w:p w14:paraId="64E36B1E" w14:textId="6D0194FE" w:rsidR="003025B1" w:rsidRPr="00F9112F" w:rsidRDefault="003025B1" w:rsidP="0030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left="-57" w:firstLine="428"/>
              <w:contextualSpacing/>
              <w:jc w:val="thaiDistribute"/>
              <w:rPr>
                <w:rFonts w:ascii="Angsana New" w:hAnsi="Angsana New"/>
                <w:b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  <w:t>(*)</w:t>
            </w:r>
            <w:r w:rsidRPr="00F9112F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บริษัทมีเงินให้กู้ยืมแก่บริษัทย่อ</w:t>
            </w:r>
            <w:r w:rsidRPr="00F9112F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ย ซึ่งคิดอัตราดอกเบี้ยต่ำกว่าราคาตลาด บริษัทจึงได้รับรู้ผลต่างระหว่างจำนวนเงิน</w:t>
            </w:r>
            <w:r w:rsidRPr="00F9112F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</w:tbl>
    <w:p w14:paraId="4F5BA470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953A450" w14:textId="1147048C" w:rsidR="009848C2" w:rsidRPr="005B38E1" w:rsidRDefault="003B50ED" w:rsidP="00EB2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ในระหว่าง</w:t>
      </w:r>
      <w:r w:rsidR="00793150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งวด </w:t>
      </w:r>
      <w:r w:rsidR="00793150"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บริษัท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ให้กู้ยืมเงินแก่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บริษัท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พรีเมี่ยม เฟล็กซิเบิ้ล แพคเกจจิ้ง จำกัด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โดยออก</w:t>
      </w:r>
      <w:r w:rsidR="001E2920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ตั๋วสัญญาใช้เงิน</w:t>
      </w:r>
      <w:r w:rsidR="003025B1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 </w:t>
      </w:r>
      <w:r w:rsidR="003025B1">
        <w:rPr>
          <w:rFonts w:asciiTheme="majorBidi" w:hAnsiTheme="majorBidi"/>
          <w:color w:val="000000" w:themeColor="text1"/>
          <w:sz w:val="32"/>
          <w:szCs w:val="32"/>
        </w:rPr>
        <w:t>2</w:t>
      </w:r>
      <w:r w:rsidR="003025B1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ฉบับ รวม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3025B1">
        <w:rPr>
          <w:rFonts w:asciiTheme="majorBidi" w:hAnsiTheme="majorBidi"/>
          <w:color w:val="000000" w:themeColor="text1"/>
          <w:sz w:val="32"/>
          <w:szCs w:val="32"/>
        </w:rPr>
        <w:t>14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793150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บาท ระยะเวลา</w:t>
      </w:r>
      <w:r w:rsidR="003025B1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3025B1">
        <w:rPr>
          <w:rFonts w:asciiTheme="majorBidi" w:hAnsiTheme="majorBidi"/>
          <w:color w:val="000000" w:themeColor="text1"/>
          <w:sz w:val="32"/>
          <w:szCs w:val="32"/>
        </w:rPr>
        <w:t xml:space="preserve">120 </w:t>
      </w:r>
      <w:r w:rsidR="003025B1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วัน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EB2DE3" w:rsidRPr="00EB2DE3">
        <w:rPr>
          <w:rFonts w:asciiTheme="majorBidi" w:hAnsiTheme="majorBidi"/>
          <w:color w:val="000000" w:themeColor="text1"/>
          <w:sz w:val="32"/>
          <w:szCs w:val="32"/>
        </w:rPr>
        <w:t xml:space="preserve">16 </w:t>
      </w:r>
      <w:r w:rsidR="00EB2DE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EB2DE3" w:rsidRPr="00EB2DE3">
        <w:rPr>
          <w:rFonts w:asciiTheme="majorBidi" w:hAnsiTheme="majorBidi"/>
          <w:color w:val="000000" w:themeColor="text1"/>
          <w:sz w:val="32"/>
          <w:szCs w:val="32"/>
        </w:rPr>
        <w:t xml:space="preserve">26 </w:t>
      </w:r>
      <w:r w:rsidR="00EB2DE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พฤศจิกายน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B2DE3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อัตราดอกเบี้ยร้อยละ </w:t>
      </w:r>
      <w:r w:rsidR="003025B1">
        <w:rPr>
          <w:rFonts w:asciiTheme="majorBidi" w:hAnsiTheme="majorBidi"/>
          <w:color w:val="000000" w:themeColor="text1"/>
          <w:sz w:val="32"/>
          <w:szCs w:val="32"/>
        </w:rPr>
        <w:t>4.</w:t>
      </w:r>
      <w:r w:rsidR="003025B1" w:rsidRPr="00EB2DE3">
        <w:rPr>
          <w:rFonts w:asciiTheme="majorBidi" w:hAnsiTheme="majorBidi"/>
          <w:color w:val="000000" w:themeColor="text1"/>
          <w:sz w:val="32"/>
          <w:szCs w:val="32"/>
        </w:rPr>
        <w:t>36</w:t>
      </w:r>
      <w:r w:rsidRPr="00EB2DE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="00AA3FB5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ให้กู้ยืมเงินแก่ 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บริษัท </w:t>
      </w:r>
      <w:r w:rsidR="009848C2" w:rsidRPr="005B38E1">
        <w:rPr>
          <w:rFonts w:asciiTheme="majorBidi" w:hAnsiTheme="majorBidi"/>
          <w:color w:val="000000" w:themeColor="text1"/>
          <w:sz w:val="32"/>
          <w:szCs w:val="32"/>
          <w:cs/>
        </w:rPr>
        <w:t>โซลาร์ พีพีเอ็ม จำกัด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โดยออกตั๋วสัญญาใช้เงิน</w:t>
      </w:r>
      <w:r w:rsidR="00EB2DE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 </w:t>
      </w:r>
      <w:r w:rsidR="00EB2DE3" w:rsidRPr="00EB2DE3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EB2DE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ฉบับ 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9848C2" w:rsidRPr="00EB2DE3">
        <w:rPr>
          <w:rFonts w:asciiTheme="majorBidi" w:hAnsiTheme="majorBidi"/>
          <w:color w:val="000000" w:themeColor="text1"/>
          <w:sz w:val="32"/>
          <w:szCs w:val="32"/>
        </w:rPr>
        <w:t xml:space="preserve">110 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ระยะเวลาตั้งแต่วันที่</w:t>
      </w:r>
      <w:r w:rsidR="001E292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9848C2" w:rsidRPr="00EB2DE3">
        <w:rPr>
          <w:rFonts w:asciiTheme="majorBidi" w:hAnsiTheme="majorBidi"/>
          <w:color w:val="000000" w:themeColor="text1"/>
          <w:sz w:val="32"/>
          <w:szCs w:val="32"/>
        </w:rPr>
        <w:t>28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="009848C2" w:rsidRPr="00EB2DE3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9848C2" w:rsidRPr="00EB2DE3">
        <w:rPr>
          <w:rFonts w:asciiTheme="majorBidi" w:hAnsiTheme="majorBidi"/>
          <w:color w:val="000000" w:themeColor="text1"/>
          <w:sz w:val="32"/>
          <w:szCs w:val="32"/>
        </w:rPr>
        <w:t xml:space="preserve">27 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ตุลาคม </w:t>
      </w:r>
      <w:r w:rsidR="009848C2" w:rsidRPr="00EB2DE3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อัตราดอกเบี้ยร้อยละ </w:t>
      </w:r>
      <w:r w:rsidR="009848C2" w:rsidRPr="00EB2DE3">
        <w:rPr>
          <w:rFonts w:asciiTheme="majorBidi" w:hAnsiTheme="majorBidi"/>
          <w:color w:val="000000" w:themeColor="text1"/>
          <w:sz w:val="32"/>
          <w:szCs w:val="32"/>
        </w:rPr>
        <w:t xml:space="preserve">3.883 </w:t>
      </w:r>
      <w:r w:rsidR="009848C2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</w:p>
    <w:p w14:paraId="2784422D" w14:textId="77777777" w:rsidR="003B50ED" w:rsidRPr="00A92DA2" w:rsidRDefault="003B50ED" w:rsidP="003D09C5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lastRenderedPageBreak/>
        <w:t>สัญญาสำคัญกับบุคคลที่เกี่ยวข้องกัน</w:t>
      </w:r>
    </w:p>
    <w:p w14:paraId="35C30513" w14:textId="44BA3A2A" w:rsidR="003B50ED" w:rsidRPr="005B38E1" w:rsidRDefault="003B50ED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bookmarkStart w:id="0" w:name="_Hlk142263111"/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สิงหาคม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95,000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</w:t>
      </w:r>
      <w:r w:rsidR="0060326A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4D383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และมีการต่อสัญญา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ระยะเวลา </w:t>
      </w:r>
      <w:r w:rsidR="00BE0D8D">
        <w:rPr>
          <w:rFonts w:asciiTheme="majorBidi" w:hAnsiTheme="majorBidi"/>
          <w:color w:val="000000" w:themeColor="text1"/>
          <w:sz w:val="32"/>
          <w:szCs w:val="32"/>
        </w:rPr>
        <w:t xml:space="preserve">5 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เดือน</w:t>
      </w:r>
      <w:r w:rsidR="004D383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สิ้นสุด </w:t>
      </w:r>
      <w:r w:rsidR="004D3833">
        <w:rPr>
          <w:rFonts w:asciiTheme="majorBidi" w:hAnsiTheme="majorBidi"/>
          <w:color w:val="000000" w:themeColor="text1"/>
          <w:sz w:val="32"/>
          <w:szCs w:val="32"/>
        </w:rPr>
        <w:t xml:space="preserve">31 </w:t>
      </w:r>
      <w:r w:rsidR="004D383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4D3833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="00BE0D8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BE0D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ในอัตราค่าเช่าเท่าเดิม</w:t>
      </w:r>
    </w:p>
    <w:bookmarkEnd w:id="0"/>
    <w:p w14:paraId="49909D1D" w14:textId="77777777" w:rsidR="00853F59" w:rsidRPr="004D3833" w:rsidRDefault="00853F59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61886CEB" w14:textId="5B1E9F4F" w:rsidR="000358BC" w:rsidRPr="00A92DA2" w:rsidRDefault="00D44797" w:rsidP="003D09C5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A37A35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37A35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7A35"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5B38E1" w:rsidRDefault="00A37A35" w:rsidP="003D09C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A92DA2" w:rsidRPr="00F9112F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F9112F" w:rsidRDefault="000D4E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F9112F" w:rsidRDefault="000D4E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F9112F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F9112F" w:rsidRDefault="000D4E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F9112F" w:rsidRDefault="000D4E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F9112F" w:rsidRDefault="000D4E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F9112F" w:rsidRDefault="000D4E37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0DE" w:rsidRPr="00F9112F" w14:paraId="7D789CC7" w14:textId="77777777" w:rsidTr="000D4E37">
        <w:tc>
          <w:tcPr>
            <w:tcW w:w="3455" w:type="dxa"/>
          </w:tcPr>
          <w:p w14:paraId="16CE19AB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D009AA5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BBB7AF3" w14:textId="2AE9C705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4B47023" w14:textId="09D95579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93EC9E8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6B215956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48D47EEE" w14:textId="796D36A5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F565146" w14:textId="4BAC382D" w:rsidR="00D230DE" w:rsidRPr="00F9112F" w:rsidRDefault="00D230DE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067F75" w:rsidRPr="00F9112F" w14:paraId="1FEBE0C0" w14:textId="77777777" w:rsidTr="000D4E37">
        <w:tc>
          <w:tcPr>
            <w:tcW w:w="3455" w:type="dxa"/>
          </w:tcPr>
          <w:p w14:paraId="172380E5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4A213604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134" w:type="dxa"/>
          </w:tcPr>
          <w:p w14:paraId="59A7BDF6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361163B3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34" w:type="dxa"/>
          </w:tcPr>
          <w:p w14:paraId="1AFAE965" w14:textId="77777777" w:rsidR="00067F75" w:rsidRPr="00F9112F" w:rsidRDefault="00067F75" w:rsidP="00F9112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67839701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367 </w:t>
            </w:r>
          </w:p>
        </w:tc>
        <w:tc>
          <w:tcPr>
            <w:tcW w:w="134" w:type="dxa"/>
          </w:tcPr>
          <w:p w14:paraId="5C0ADA7F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1C2796B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370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067F75" w:rsidRPr="00F9112F" w14:paraId="620AAFFB" w14:textId="77777777" w:rsidTr="000D4E37">
        <w:tc>
          <w:tcPr>
            <w:tcW w:w="3455" w:type="dxa"/>
          </w:tcPr>
          <w:p w14:paraId="3719F5B3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19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466230BC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43,830</w:t>
            </w:r>
          </w:p>
        </w:tc>
        <w:tc>
          <w:tcPr>
            <w:tcW w:w="134" w:type="dxa"/>
          </w:tcPr>
          <w:p w14:paraId="134B1BDE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245D8CFF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23,769</w:t>
            </w:r>
          </w:p>
        </w:tc>
        <w:tc>
          <w:tcPr>
            <w:tcW w:w="134" w:type="dxa"/>
          </w:tcPr>
          <w:p w14:paraId="0DD78D24" w14:textId="77777777" w:rsidR="00067F75" w:rsidRPr="00F9112F" w:rsidRDefault="00067F75" w:rsidP="00F9112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3E44DD3A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30,574 </w:t>
            </w:r>
          </w:p>
        </w:tc>
        <w:tc>
          <w:tcPr>
            <w:tcW w:w="134" w:type="dxa"/>
          </w:tcPr>
          <w:p w14:paraId="5713E9CE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0D5D5511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390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067F75" w:rsidRPr="00F9112F" w14:paraId="3C62C1A8" w14:textId="77777777" w:rsidTr="000D4E37">
        <w:tc>
          <w:tcPr>
            <w:tcW w:w="3455" w:type="dxa"/>
          </w:tcPr>
          <w:p w14:paraId="4F0E1ACE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19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3FF46C3F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27,429</w:t>
            </w:r>
          </w:p>
        </w:tc>
        <w:tc>
          <w:tcPr>
            <w:tcW w:w="134" w:type="dxa"/>
          </w:tcPr>
          <w:p w14:paraId="5B578118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04E6DABE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19,610</w:t>
            </w:r>
          </w:p>
        </w:tc>
        <w:tc>
          <w:tcPr>
            <w:tcW w:w="134" w:type="dxa"/>
          </w:tcPr>
          <w:p w14:paraId="71523A1F" w14:textId="77777777" w:rsidR="00067F75" w:rsidRPr="00F9112F" w:rsidRDefault="00067F75" w:rsidP="00F9112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72E7C811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17,233 </w:t>
            </w:r>
          </w:p>
        </w:tc>
        <w:tc>
          <w:tcPr>
            <w:tcW w:w="134" w:type="dxa"/>
          </w:tcPr>
          <w:p w14:paraId="7EE955B4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28635712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714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067F75" w:rsidRPr="00F9112F" w14:paraId="2439102D" w14:textId="77777777" w:rsidTr="000D4E37">
        <w:tc>
          <w:tcPr>
            <w:tcW w:w="3455" w:type="dxa"/>
          </w:tcPr>
          <w:p w14:paraId="33AC0E38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19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1EE97F76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7,410</w:t>
            </w:r>
          </w:p>
        </w:tc>
        <w:tc>
          <w:tcPr>
            <w:tcW w:w="134" w:type="dxa"/>
          </w:tcPr>
          <w:p w14:paraId="1F5BCF90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39E0C26D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3,898</w:t>
            </w:r>
          </w:p>
        </w:tc>
        <w:tc>
          <w:tcPr>
            <w:tcW w:w="134" w:type="dxa"/>
          </w:tcPr>
          <w:p w14:paraId="6A192F1D" w14:textId="77777777" w:rsidR="00067F75" w:rsidRPr="00F9112F" w:rsidRDefault="00067F75" w:rsidP="00F9112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40F337C0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7,410 </w:t>
            </w:r>
          </w:p>
        </w:tc>
        <w:tc>
          <w:tcPr>
            <w:tcW w:w="134" w:type="dxa"/>
          </w:tcPr>
          <w:p w14:paraId="7935CC62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507FECD0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3,898</w:t>
            </w:r>
          </w:p>
        </w:tc>
      </w:tr>
      <w:tr w:rsidR="00067F75" w:rsidRPr="00F9112F" w14:paraId="55D74668" w14:textId="77777777" w:rsidTr="000D4E37">
        <w:tc>
          <w:tcPr>
            <w:tcW w:w="3455" w:type="dxa"/>
          </w:tcPr>
          <w:p w14:paraId="3C2E4B0A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7ECB8BC9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79,489</w:t>
            </w:r>
          </w:p>
        </w:tc>
        <w:tc>
          <w:tcPr>
            <w:tcW w:w="134" w:type="dxa"/>
          </w:tcPr>
          <w:p w14:paraId="7400E317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51AC4A2A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47,831</w:t>
            </w:r>
          </w:p>
        </w:tc>
        <w:tc>
          <w:tcPr>
            <w:tcW w:w="134" w:type="dxa"/>
          </w:tcPr>
          <w:p w14:paraId="79BB6B6B" w14:textId="77777777" w:rsidR="00067F75" w:rsidRPr="00F9112F" w:rsidRDefault="00067F75" w:rsidP="00F9112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4DAE991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55,584 </w:t>
            </w:r>
          </w:p>
        </w:tc>
        <w:tc>
          <w:tcPr>
            <w:tcW w:w="134" w:type="dxa"/>
          </w:tcPr>
          <w:p w14:paraId="09B0A2E5" w14:textId="77777777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7E7C6284" w:rsidR="00067F75" w:rsidRPr="00F9112F" w:rsidRDefault="00067F75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11,372 </w:t>
            </w:r>
          </w:p>
        </w:tc>
      </w:tr>
    </w:tbl>
    <w:p w14:paraId="13036557" w14:textId="77777777" w:rsidR="003D09C5" w:rsidRDefault="003D09C5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61C607" w14:textId="27C03023" w:rsidR="00B43E5F" w:rsidRPr="00A92DA2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43E5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43E5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73E2"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A92DA2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A92DA2" w:rsidRPr="00F9112F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F9112F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F9112F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F9112F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F9112F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F9112F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F9112F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F9112F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F9112F" w14:paraId="1A938962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F9112F" w:rsidRDefault="00D563E6" w:rsidP="00230A2B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699DF9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E8CC1E2" w14:textId="39DE3CBD" w:rsidR="00D563E6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179FDB98" w14:textId="5D2BEE4F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837E6E"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B812D5" w14:textId="77777777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860DC5" w14:textId="77777777" w:rsidR="00D230DE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2B7738F" w14:textId="06CB15A3" w:rsidR="00D563E6" w:rsidRPr="00F9112F" w:rsidRDefault="00D230DE" w:rsidP="00D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4617A09" w14:textId="45450F9D" w:rsidR="00D563E6" w:rsidRPr="00F9112F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837E6E"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F9112F" w14:paraId="11D7FED0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3A2C0C4F" w:rsidR="009A0268" w:rsidRPr="00F9112F" w:rsidRDefault="009A0268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7777777" w:rsidR="009A0268" w:rsidRPr="00F9112F" w:rsidRDefault="009A0268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64AADF" w14:textId="77777777" w:rsidR="009A0268" w:rsidRPr="00F9112F" w:rsidRDefault="009A0268" w:rsidP="00230A2B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9A0268" w:rsidRPr="00F9112F" w:rsidRDefault="009A0268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E77412A" w14:textId="77777777" w:rsidR="009A0268" w:rsidRPr="00F9112F" w:rsidRDefault="009A0268" w:rsidP="00230A2B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9A0268" w:rsidRPr="00F9112F" w:rsidRDefault="009A0268" w:rsidP="00230A2B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7D2D11" w14:textId="77777777" w:rsidR="009A0268" w:rsidRPr="00F9112F" w:rsidRDefault="009A0268" w:rsidP="00230A2B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9A0268" w:rsidRPr="00F9112F" w:rsidRDefault="009A0268" w:rsidP="00230A2B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F9112F" w14:paraId="34B51B93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77777777" w:rsidR="00160F91" w:rsidRPr="00F9112F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67165868" w:rsidR="00160F91" w:rsidRPr="00F9112F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160F91" w:rsidRPr="00F9112F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182895F3" w:rsidR="00160F91" w:rsidRPr="00F9112F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181</w:t>
            </w:r>
          </w:p>
        </w:tc>
        <w:tc>
          <w:tcPr>
            <w:tcW w:w="134" w:type="dxa"/>
          </w:tcPr>
          <w:p w14:paraId="0803DB75" w14:textId="77777777" w:rsidR="00160F91" w:rsidRPr="00F9112F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46C2898F" w:rsidR="00160F91" w:rsidRPr="00F9112F" w:rsidRDefault="00A239CB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213,254</w:t>
            </w:r>
          </w:p>
        </w:tc>
        <w:tc>
          <w:tcPr>
            <w:tcW w:w="134" w:type="dxa"/>
          </w:tcPr>
          <w:p w14:paraId="79D11A6C" w14:textId="77777777" w:rsidR="00160F91" w:rsidRPr="00F9112F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13EA58B8" w:rsidR="00160F91" w:rsidRPr="00F9112F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287,426</w:t>
            </w:r>
          </w:p>
        </w:tc>
      </w:tr>
      <w:tr w:rsidR="00A92DA2" w:rsidRPr="00F9112F" w14:paraId="4A1A7E0D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77777777" w:rsidR="00160F91" w:rsidRPr="00F9112F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160F91" w:rsidRPr="00F9112F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160F91" w:rsidRPr="00F9112F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160F91" w:rsidRPr="00F9112F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160F91" w:rsidRPr="00F9112F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160F91" w:rsidRPr="00F9112F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160F91" w:rsidRPr="00F9112F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160F91" w:rsidRPr="00F9112F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67F75" w:rsidRPr="00F9112F" w14:paraId="21C4DD97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38986B" w14:textId="34A6439F" w:rsidR="00067F75" w:rsidRPr="00F9112F" w:rsidRDefault="00067F75" w:rsidP="00067F7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0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73C2833" w14:textId="3940A2A8" w:rsidR="00067F75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79DEF295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3085149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63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B28BFB2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2A9B0710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2C69EDAE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1C08F793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8,737</w:t>
            </w:r>
          </w:p>
        </w:tc>
      </w:tr>
      <w:tr w:rsidR="005F7F5B" w:rsidRPr="00F9112F" w14:paraId="3117FC02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B54FC9B" w:rsidR="005F7F5B" w:rsidRPr="00F9112F" w:rsidRDefault="005F7F5B" w:rsidP="005F7F5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E8D59" w14:textId="472ABCEF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55117E4D" w14:textId="77777777" w:rsidR="005F7F5B" w:rsidRPr="00F9112F" w:rsidRDefault="005F7F5B" w:rsidP="005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1D2E2DDA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488D2175" w14:textId="77777777" w:rsidR="005F7F5B" w:rsidRPr="00F9112F" w:rsidRDefault="005F7F5B" w:rsidP="005F7F5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3ED93225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213,255</w:t>
            </w:r>
          </w:p>
        </w:tc>
        <w:tc>
          <w:tcPr>
            <w:tcW w:w="134" w:type="dxa"/>
          </w:tcPr>
          <w:p w14:paraId="40D56DE1" w14:textId="77777777" w:rsidR="005F7F5B" w:rsidRPr="00F9112F" w:rsidRDefault="005F7F5B" w:rsidP="005F7F5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23A504C7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296,163</w:t>
            </w:r>
          </w:p>
        </w:tc>
      </w:tr>
      <w:tr w:rsidR="00067F75" w:rsidRPr="00F9112F" w14:paraId="0BDA70D8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B9E7D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6BD902" w14:textId="3B423B3C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70F306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7157818A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D3FDE5C" w14:textId="77777777" w:rsidR="00067F75" w:rsidRPr="00F9112F" w:rsidRDefault="00067F75" w:rsidP="00067F75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34F87318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(106)</w:t>
            </w:r>
          </w:p>
        </w:tc>
        <w:tc>
          <w:tcPr>
            <w:tcW w:w="134" w:type="dxa"/>
          </w:tcPr>
          <w:p w14:paraId="22055455" w14:textId="77777777" w:rsidR="00067F75" w:rsidRPr="00F9112F" w:rsidRDefault="00067F75" w:rsidP="00067F7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72D2E802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(180)</w:t>
            </w:r>
          </w:p>
        </w:tc>
      </w:tr>
      <w:tr w:rsidR="005F7F5B" w:rsidRPr="00F9112F" w14:paraId="1CBE1A8A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627D2A7" w14:textId="6EBFABF0" w:rsidR="005F7F5B" w:rsidRPr="00F9112F" w:rsidRDefault="005F7F5B" w:rsidP="005F7F5B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20FBCF41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521FBB80" w14:textId="77777777" w:rsidR="005F7F5B" w:rsidRPr="00F9112F" w:rsidRDefault="005F7F5B" w:rsidP="005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9A86DBD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813</w:t>
            </w:r>
          </w:p>
        </w:tc>
        <w:tc>
          <w:tcPr>
            <w:tcW w:w="134" w:type="dxa"/>
          </w:tcPr>
          <w:p w14:paraId="232D9E8E" w14:textId="77777777" w:rsidR="005F7F5B" w:rsidRPr="00F9112F" w:rsidRDefault="005F7F5B" w:rsidP="005F7F5B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20373227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213,149</w:t>
            </w:r>
          </w:p>
        </w:tc>
        <w:tc>
          <w:tcPr>
            <w:tcW w:w="134" w:type="dxa"/>
          </w:tcPr>
          <w:p w14:paraId="3516FB53" w14:textId="77777777" w:rsidR="005F7F5B" w:rsidRPr="00F9112F" w:rsidRDefault="005F7F5B" w:rsidP="005F7F5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507D3988" w:rsidR="005F7F5B" w:rsidRPr="00F9112F" w:rsidRDefault="005F7F5B" w:rsidP="005F7F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295,983</w:t>
            </w:r>
          </w:p>
        </w:tc>
      </w:tr>
      <w:tr w:rsidR="00067F75" w:rsidRPr="00F9112F" w14:paraId="095A76BC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067F75" w:rsidRPr="00F9112F" w:rsidRDefault="00067F75" w:rsidP="00067F75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067F75" w:rsidRPr="00F9112F" w:rsidRDefault="00067F75" w:rsidP="00067F75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67F75" w:rsidRPr="00F9112F" w14:paraId="66FCA6CF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32F3C9DD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259,60</w:t>
            </w:r>
            <w:r w:rsidR="00D772FA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87A0810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3AAEE53C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260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,123</w:t>
            </w:r>
          </w:p>
        </w:tc>
        <w:tc>
          <w:tcPr>
            <w:tcW w:w="134" w:type="dxa"/>
          </w:tcPr>
          <w:p w14:paraId="5D938307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20128A9A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189,233</w:t>
            </w:r>
          </w:p>
        </w:tc>
        <w:tc>
          <w:tcPr>
            <w:tcW w:w="134" w:type="dxa"/>
          </w:tcPr>
          <w:p w14:paraId="1F13D069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3DECAE3F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232,110</w:t>
            </w:r>
          </w:p>
        </w:tc>
      </w:tr>
      <w:tr w:rsidR="00067F75" w:rsidRPr="00F9112F" w14:paraId="121F5586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407BBFD4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06199FC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67F75" w:rsidRPr="00F9112F" w14:paraId="4001B3F8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067F75" w:rsidRPr="00F9112F" w:rsidRDefault="00067F75" w:rsidP="00067F7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2B3162CB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49,0</w:t>
            </w:r>
            <w:r w:rsidR="005F7F5B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19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C8C52AF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0D212C5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74,932</w:t>
            </w:r>
          </w:p>
        </w:tc>
        <w:tc>
          <w:tcPr>
            <w:tcW w:w="134" w:type="dxa"/>
          </w:tcPr>
          <w:p w14:paraId="2505269F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025C0779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30,732</w:t>
            </w:r>
          </w:p>
        </w:tc>
        <w:tc>
          <w:tcPr>
            <w:tcW w:w="134" w:type="dxa"/>
          </w:tcPr>
          <w:p w14:paraId="20437FDF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2B7D03BC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58,461</w:t>
            </w:r>
          </w:p>
        </w:tc>
      </w:tr>
      <w:tr w:rsidR="00067F75" w:rsidRPr="00F9112F" w14:paraId="2F5711BC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067F75" w:rsidRPr="00F9112F" w:rsidRDefault="00067F75" w:rsidP="00067F7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6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474041C0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2,787 </w:t>
            </w:r>
          </w:p>
        </w:tc>
        <w:tc>
          <w:tcPr>
            <w:tcW w:w="134" w:type="dxa"/>
          </w:tcPr>
          <w:p w14:paraId="548FECD9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1828E16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13,164</w:t>
            </w:r>
          </w:p>
        </w:tc>
        <w:tc>
          <w:tcPr>
            <w:tcW w:w="134" w:type="dxa"/>
          </w:tcPr>
          <w:p w14:paraId="6FA7179B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1F97520D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1,080</w:t>
            </w:r>
          </w:p>
        </w:tc>
        <w:tc>
          <w:tcPr>
            <w:tcW w:w="134" w:type="dxa"/>
          </w:tcPr>
          <w:p w14:paraId="023D8BF3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773F340C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13,086</w:t>
            </w:r>
          </w:p>
        </w:tc>
      </w:tr>
      <w:tr w:rsidR="00067F75" w:rsidRPr="00F9112F" w14:paraId="28DB0813" w14:textId="77777777" w:rsidTr="00F00D03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067F75" w:rsidRPr="00F9112F" w:rsidRDefault="00067F75" w:rsidP="00067F7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6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12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07273BEB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998 </w:t>
            </w:r>
          </w:p>
        </w:tc>
        <w:tc>
          <w:tcPr>
            <w:tcW w:w="134" w:type="dxa"/>
          </w:tcPr>
          <w:p w14:paraId="15616655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6112722A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3,005</w:t>
            </w:r>
          </w:p>
        </w:tc>
        <w:tc>
          <w:tcPr>
            <w:tcW w:w="134" w:type="dxa"/>
          </w:tcPr>
          <w:p w14:paraId="09F80A1C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87837" w14:textId="421F3F2A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4" w:type="dxa"/>
          </w:tcPr>
          <w:p w14:paraId="5918979E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64A20E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2,093</w:t>
            </w:r>
          </w:p>
        </w:tc>
      </w:tr>
      <w:tr w:rsidR="00067F75" w:rsidRPr="00F9112F" w14:paraId="64147706" w14:textId="77777777" w:rsidTr="00F00D03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067F75" w:rsidRPr="00F9112F" w:rsidRDefault="00067F75" w:rsidP="00067F7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07325FB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18,046 </w:t>
            </w:r>
          </w:p>
        </w:tc>
        <w:tc>
          <w:tcPr>
            <w:tcW w:w="134" w:type="dxa"/>
          </w:tcPr>
          <w:p w14:paraId="740A87A3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570DAE9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17,708</w:t>
            </w:r>
          </w:p>
        </w:tc>
        <w:tc>
          <w:tcPr>
            <w:tcW w:w="134" w:type="dxa"/>
          </w:tcPr>
          <w:p w14:paraId="1D71508D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2BEEF7" w14:textId="0B336CD5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11,842</w:t>
            </w:r>
          </w:p>
        </w:tc>
        <w:tc>
          <w:tcPr>
            <w:tcW w:w="134" w:type="dxa"/>
          </w:tcPr>
          <w:p w14:paraId="737B46FB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3CBDB8B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10,163</w:t>
            </w:r>
          </w:p>
        </w:tc>
      </w:tr>
      <w:tr w:rsidR="00067F75" w:rsidRPr="00F9112F" w14:paraId="2FC0A1A0" w14:textId="77777777" w:rsidTr="00F00D03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7AC03FF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D221425" w14:textId="41B302AD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330,45</w:t>
            </w:r>
            <w:r w:rsidR="00D772FA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F6BA65B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D9E5DF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368,932</w:t>
            </w:r>
          </w:p>
        </w:tc>
        <w:tc>
          <w:tcPr>
            <w:tcW w:w="134" w:type="dxa"/>
          </w:tcPr>
          <w:p w14:paraId="45547CBF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54271F8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233,459</w:t>
            </w:r>
          </w:p>
        </w:tc>
        <w:tc>
          <w:tcPr>
            <w:tcW w:w="134" w:type="dxa"/>
          </w:tcPr>
          <w:p w14:paraId="711B14FA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3700AB83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315,913</w:t>
            </w:r>
          </w:p>
        </w:tc>
      </w:tr>
      <w:tr w:rsidR="00067F75" w:rsidRPr="00F9112F" w14:paraId="1967331C" w14:textId="77777777" w:rsidTr="00770039">
        <w:trPr>
          <w:trHeight w:val="62"/>
        </w:trPr>
        <w:tc>
          <w:tcPr>
            <w:tcW w:w="3458" w:type="dxa"/>
          </w:tcPr>
          <w:p w14:paraId="216F0AF9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3C04A628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67F75" w:rsidRPr="00F9112F" w14:paraId="6982AD0C" w14:textId="77777777" w:rsidTr="002D3B2E">
        <w:trPr>
          <w:trHeight w:val="62"/>
        </w:trPr>
        <w:tc>
          <w:tcPr>
            <w:tcW w:w="3458" w:type="dxa"/>
          </w:tcPr>
          <w:p w14:paraId="27208633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C921E1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2575ED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9DFFD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7F75" w:rsidRPr="00F9112F" w14:paraId="183477C8" w14:textId="77777777" w:rsidTr="002724C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53591C8" w14:textId="77777777" w:rsidR="00067F75" w:rsidRPr="00F9112F" w:rsidRDefault="00067F75" w:rsidP="00067F7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3267921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601A7CC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8F41E3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DF66EC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177C5430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7B67102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1A1CB6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DCC5ACA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C3EE12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E90F797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A772789" w14:textId="77777777" w:rsidR="00067F75" w:rsidRPr="00F9112F" w:rsidRDefault="00067F75" w:rsidP="0006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067F75" w:rsidRPr="00F9112F" w14:paraId="2BFE32E3" w14:textId="77777777" w:rsidTr="002724C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1330FE9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EF63C0E" w14:textId="615C7456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(20,891) </w:t>
            </w:r>
          </w:p>
        </w:tc>
        <w:tc>
          <w:tcPr>
            <w:tcW w:w="134" w:type="dxa"/>
          </w:tcPr>
          <w:p w14:paraId="376AB9D5" w14:textId="77777777" w:rsidR="00067F75" w:rsidRPr="00F9112F" w:rsidRDefault="00067F75" w:rsidP="00067F75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67E491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(22,161)</w:t>
            </w:r>
          </w:p>
        </w:tc>
        <w:tc>
          <w:tcPr>
            <w:tcW w:w="134" w:type="dxa"/>
          </w:tcPr>
          <w:p w14:paraId="70B84D63" w14:textId="77777777" w:rsidR="00067F75" w:rsidRPr="00F9112F" w:rsidRDefault="00067F75" w:rsidP="00067F75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7DD070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(12,647)</w:t>
            </w:r>
          </w:p>
        </w:tc>
        <w:tc>
          <w:tcPr>
            <w:tcW w:w="134" w:type="dxa"/>
          </w:tcPr>
          <w:p w14:paraId="1AB25419" w14:textId="77777777" w:rsidR="00067F75" w:rsidRPr="00F9112F" w:rsidRDefault="00067F75" w:rsidP="00067F7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650FCC7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(13,447)</w:t>
            </w:r>
          </w:p>
        </w:tc>
      </w:tr>
      <w:tr w:rsidR="00067F75" w:rsidRPr="00F9112F" w14:paraId="723C89E2" w14:textId="77777777" w:rsidTr="002D3B2E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1F30B13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กิจการที่ไม่เกี่ยวข้องกัน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3FCC538" w14:textId="07DF405D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309,56</w:t>
            </w:r>
            <w:r w:rsidR="00D772FA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326F612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BAECC7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346,771</w:t>
            </w:r>
          </w:p>
        </w:tc>
        <w:tc>
          <w:tcPr>
            <w:tcW w:w="134" w:type="dxa"/>
          </w:tcPr>
          <w:p w14:paraId="461A58C6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CC6C88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220,812 </w:t>
            </w:r>
          </w:p>
        </w:tc>
        <w:tc>
          <w:tcPr>
            <w:tcW w:w="134" w:type="dxa"/>
          </w:tcPr>
          <w:p w14:paraId="6C6C9DFB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DF59AB3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302,466</w:t>
            </w:r>
          </w:p>
        </w:tc>
      </w:tr>
      <w:tr w:rsidR="00067F75" w:rsidRPr="00F9112F" w14:paraId="39D32B8C" w14:textId="77777777" w:rsidTr="002D3B2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82A089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9555DF2" w14:textId="74301D15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309,56</w:t>
            </w:r>
            <w:r w:rsidR="00D772FA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B01CCE8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1E9866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347,584</w:t>
            </w:r>
          </w:p>
        </w:tc>
        <w:tc>
          <w:tcPr>
            <w:tcW w:w="134" w:type="dxa"/>
          </w:tcPr>
          <w:p w14:paraId="53C98321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B86F6A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433,961</w:t>
            </w:r>
          </w:p>
        </w:tc>
        <w:tc>
          <w:tcPr>
            <w:tcW w:w="134" w:type="dxa"/>
          </w:tcPr>
          <w:p w14:paraId="62971AF5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9F2271B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598,449</w:t>
            </w:r>
          </w:p>
        </w:tc>
      </w:tr>
      <w:tr w:rsidR="00067F75" w:rsidRPr="00F9112F" w14:paraId="7DFF6783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BC02002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498C6B8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0C3A16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1D5581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6604EA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D750B0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F34F3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EDF0CEA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67F75" w:rsidRPr="00F9112F" w14:paraId="3AAC96A2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A330C31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23679A88" w14:textId="474BB914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6,152</w:t>
            </w:r>
          </w:p>
        </w:tc>
        <w:tc>
          <w:tcPr>
            <w:tcW w:w="134" w:type="dxa"/>
          </w:tcPr>
          <w:p w14:paraId="58A00801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5FFBD6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4,011</w:t>
            </w:r>
          </w:p>
        </w:tc>
        <w:tc>
          <w:tcPr>
            <w:tcW w:w="134" w:type="dxa"/>
          </w:tcPr>
          <w:p w14:paraId="134D02AF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6CA10F" w14:textId="2CD371A3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1,283 </w:t>
            </w:r>
          </w:p>
        </w:tc>
        <w:tc>
          <w:tcPr>
            <w:tcW w:w="134" w:type="dxa"/>
          </w:tcPr>
          <w:p w14:paraId="3E6B79BE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C2A37D4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974</w:t>
            </w:r>
          </w:p>
        </w:tc>
      </w:tr>
      <w:tr w:rsidR="00067F75" w:rsidRPr="00F9112F" w14:paraId="6A09F7F2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A1B9DCC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60813F86" w14:textId="3ACEA00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2,360</w:t>
            </w:r>
          </w:p>
        </w:tc>
        <w:tc>
          <w:tcPr>
            <w:tcW w:w="134" w:type="dxa"/>
          </w:tcPr>
          <w:p w14:paraId="596EDC28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00DAA1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46,401</w:t>
            </w:r>
          </w:p>
        </w:tc>
        <w:tc>
          <w:tcPr>
            <w:tcW w:w="134" w:type="dxa"/>
          </w:tcPr>
          <w:p w14:paraId="74CFFBC5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FAB7FD" w14:textId="46BB534E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557 </w:t>
            </w:r>
          </w:p>
        </w:tc>
        <w:tc>
          <w:tcPr>
            <w:tcW w:w="134" w:type="dxa"/>
          </w:tcPr>
          <w:p w14:paraId="527155D4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0F67596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4,884</w:t>
            </w:r>
          </w:p>
        </w:tc>
      </w:tr>
      <w:tr w:rsidR="00067F75" w:rsidRPr="00F9112F" w14:paraId="07EE64B7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B79F3CE" w14:textId="3A4A30D0" w:rsidR="00067F75" w:rsidRPr="00F9112F" w:rsidRDefault="00067F75" w:rsidP="00067F75">
            <w:pPr>
              <w:tabs>
                <w:tab w:val="clear" w:pos="227"/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เงินชดเชยค้างรับ </w:t>
            </w:r>
            <w:r w:rsidRPr="00405A2F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</w:rPr>
              <w:t>(*) (**)</w:t>
            </w:r>
          </w:p>
        </w:tc>
        <w:tc>
          <w:tcPr>
            <w:tcW w:w="1133" w:type="dxa"/>
          </w:tcPr>
          <w:p w14:paraId="308AE71A" w14:textId="2B53359D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30,798</w:t>
            </w:r>
          </w:p>
        </w:tc>
        <w:tc>
          <w:tcPr>
            <w:tcW w:w="134" w:type="dxa"/>
          </w:tcPr>
          <w:p w14:paraId="5BD08BF0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955891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29,103</w:t>
            </w:r>
          </w:p>
        </w:tc>
        <w:tc>
          <w:tcPr>
            <w:tcW w:w="134" w:type="dxa"/>
          </w:tcPr>
          <w:p w14:paraId="7E739F78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B9B4E8" w14:textId="1B77B00E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10,080 </w:t>
            </w:r>
          </w:p>
        </w:tc>
        <w:tc>
          <w:tcPr>
            <w:tcW w:w="134" w:type="dxa"/>
          </w:tcPr>
          <w:p w14:paraId="535DFAED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7703D59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14,400</w:t>
            </w:r>
          </w:p>
        </w:tc>
      </w:tr>
      <w:tr w:rsidR="00067F75" w:rsidRPr="00F9112F" w14:paraId="268F0060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9A6ABD" w14:textId="0455B58F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1FDBF95" w14:textId="23B48C0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13,106 </w:t>
            </w:r>
          </w:p>
        </w:tc>
        <w:tc>
          <w:tcPr>
            <w:tcW w:w="134" w:type="dxa"/>
          </w:tcPr>
          <w:p w14:paraId="3EAB98B0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0D5E72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10,534</w:t>
            </w:r>
          </w:p>
        </w:tc>
        <w:tc>
          <w:tcPr>
            <w:tcW w:w="134" w:type="dxa"/>
          </w:tcPr>
          <w:p w14:paraId="13ED1255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E51555" w14:textId="5DD66B0D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10,384</w:t>
            </w:r>
          </w:p>
        </w:tc>
        <w:tc>
          <w:tcPr>
            <w:tcW w:w="134" w:type="dxa"/>
          </w:tcPr>
          <w:p w14:paraId="5770182C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25C35F7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7,968</w:t>
            </w:r>
          </w:p>
        </w:tc>
      </w:tr>
      <w:tr w:rsidR="00067F75" w:rsidRPr="00F9112F" w14:paraId="3AFCD7A9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0E2CD5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5DABC92" w14:textId="606BFC0C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299 </w:t>
            </w:r>
          </w:p>
        </w:tc>
        <w:tc>
          <w:tcPr>
            <w:tcW w:w="134" w:type="dxa"/>
          </w:tcPr>
          <w:p w14:paraId="43811B09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6F49F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4" w:type="dxa"/>
          </w:tcPr>
          <w:p w14:paraId="7F13551E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B56C8A" w14:textId="600FADD8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152 </w:t>
            </w:r>
          </w:p>
        </w:tc>
        <w:tc>
          <w:tcPr>
            <w:tcW w:w="134" w:type="dxa"/>
          </w:tcPr>
          <w:p w14:paraId="0211C1BA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41BD01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59</w:t>
            </w:r>
          </w:p>
        </w:tc>
      </w:tr>
      <w:tr w:rsidR="00067F75" w:rsidRPr="00F9112F" w14:paraId="44748BD2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EA4863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6E7B737" w14:textId="65CB874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52,715</w:t>
            </w:r>
          </w:p>
        </w:tc>
        <w:tc>
          <w:tcPr>
            <w:tcW w:w="134" w:type="dxa"/>
          </w:tcPr>
          <w:p w14:paraId="026C63C5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3C252E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90,192</w:t>
            </w:r>
          </w:p>
        </w:tc>
        <w:tc>
          <w:tcPr>
            <w:tcW w:w="134" w:type="dxa"/>
          </w:tcPr>
          <w:p w14:paraId="056B1A6D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E1815D" w14:textId="4E5C7C62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22,456</w:t>
            </w:r>
          </w:p>
        </w:tc>
        <w:tc>
          <w:tcPr>
            <w:tcW w:w="134" w:type="dxa"/>
          </w:tcPr>
          <w:p w14:paraId="7E2CCEB5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802F4C3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28,285</w:t>
            </w:r>
          </w:p>
        </w:tc>
      </w:tr>
      <w:tr w:rsidR="00067F75" w:rsidRPr="00F9112F" w14:paraId="626FF7C6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624CCDB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CD3D809" w14:textId="67924108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(6,902)</w:t>
            </w:r>
          </w:p>
        </w:tc>
        <w:tc>
          <w:tcPr>
            <w:tcW w:w="134" w:type="dxa"/>
          </w:tcPr>
          <w:p w14:paraId="36138904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7C3DB0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(5,427)</w:t>
            </w:r>
          </w:p>
        </w:tc>
        <w:tc>
          <w:tcPr>
            <w:tcW w:w="134" w:type="dxa"/>
          </w:tcPr>
          <w:p w14:paraId="07575D9C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AEE6E4" w14:textId="26C2F7C1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(21)</w:t>
            </w:r>
          </w:p>
        </w:tc>
        <w:tc>
          <w:tcPr>
            <w:tcW w:w="134" w:type="dxa"/>
          </w:tcPr>
          <w:p w14:paraId="79DC7BA9" w14:textId="77777777" w:rsidR="00067F75" w:rsidRPr="00F9112F" w:rsidRDefault="00067F75" w:rsidP="00067F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A810380" w14:textId="77777777" w:rsidR="00067F75" w:rsidRPr="00F9112F" w:rsidRDefault="00067F75" w:rsidP="00067F75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9112F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(37)</w:t>
            </w:r>
          </w:p>
        </w:tc>
      </w:tr>
      <w:tr w:rsidR="00067F75" w:rsidRPr="00F9112F" w14:paraId="10354F4C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7C81628F" w14:textId="77777777" w:rsidR="00067F75" w:rsidRPr="00F9112F" w:rsidRDefault="00067F75" w:rsidP="00067F7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EFCEA" w14:textId="236E6BCA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45,813</w:t>
            </w:r>
          </w:p>
        </w:tc>
        <w:tc>
          <w:tcPr>
            <w:tcW w:w="134" w:type="dxa"/>
          </w:tcPr>
          <w:p w14:paraId="76296550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2092C5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84,765</w:t>
            </w:r>
          </w:p>
        </w:tc>
        <w:tc>
          <w:tcPr>
            <w:tcW w:w="134" w:type="dxa"/>
          </w:tcPr>
          <w:p w14:paraId="55AB47D6" w14:textId="77777777" w:rsidR="00067F75" w:rsidRPr="00F9112F" w:rsidRDefault="00067F75" w:rsidP="00067F7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EFC665" w14:textId="6E2CFA3C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22,435</w:t>
            </w:r>
          </w:p>
        </w:tc>
        <w:tc>
          <w:tcPr>
            <w:tcW w:w="134" w:type="dxa"/>
          </w:tcPr>
          <w:p w14:paraId="579AC883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80B2FCA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28,248</w:t>
            </w:r>
          </w:p>
        </w:tc>
      </w:tr>
      <w:tr w:rsidR="00067F75" w:rsidRPr="00F9112F" w14:paraId="0B3E9AF8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2FD433" w14:textId="77777777" w:rsidR="00067F75" w:rsidRPr="00F9112F" w:rsidRDefault="00067F75" w:rsidP="00067F75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EC8E35" w14:textId="57A2F456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355,37</w:t>
            </w:r>
            <w:r w:rsidR="00076016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7184D63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5DA968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432,349</w:t>
            </w:r>
          </w:p>
        </w:tc>
        <w:tc>
          <w:tcPr>
            <w:tcW w:w="134" w:type="dxa"/>
          </w:tcPr>
          <w:p w14:paraId="4638B779" w14:textId="77777777" w:rsidR="00067F75" w:rsidRPr="00F9112F" w:rsidRDefault="00067F75" w:rsidP="00067F75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E37BBF" w14:textId="7E0D59B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456,396</w:t>
            </w:r>
          </w:p>
        </w:tc>
        <w:tc>
          <w:tcPr>
            <w:tcW w:w="134" w:type="dxa"/>
          </w:tcPr>
          <w:p w14:paraId="1A0EF940" w14:textId="77777777" w:rsidR="00067F75" w:rsidRPr="00F9112F" w:rsidRDefault="00067F75" w:rsidP="00067F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CBBD4" w14:textId="77777777" w:rsidR="00067F75" w:rsidRPr="00F9112F" w:rsidRDefault="00067F75" w:rsidP="00067F7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626,697</w:t>
            </w:r>
          </w:p>
        </w:tc>
      </w:tr>
    </w:tbl>
    <w:p w14:paraId="4AE93161" w14:textId="77777777" w:rsidR="00916026" w:rsidRPr="00A92DA2" w:rsidRDefault="00916026" w:rsidP="00230A2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9D4009" w14:textId="3C09C19A" w:rsidR="00336FAC" w:rsidRPr="00A92DA2" w:rsidRDefault="00336FAC" w:rsidP="00230A2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รายการเคลื่อนไหวของบัญชีค่าเผื่อ</w:t>
      </w:r>
      <w:r w:rsidR="006D2E1B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A92DA2" w:rsidRPr="005B38E1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5B38E1" w:rsidRDefault="000D4E37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5B38E1" w:rsidRDefault="000D4E37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5B38E1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5B38E1" w:rsidRDefault="000D4E37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5B38E1" w:rsidRDefault="000D4E37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5B38E1" w:rsidRDefault="000D4E37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5B38E1" w:rsidRDefault="000D4E37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5B38E1" w14:paraId="2ED25A83" w14:textId="77777777" w:rsidTr="001609C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5B38E1" w:rsidRDefault="00336FAC" w:rsidP="005B38E1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1E9E58D" w14:textId="77777777" w:rsidR="00D230DE" w:rsidRPr="005B38E1" w:rsidRDefault="00D230DE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7D854FC" w14:textId="451825D8" w:rsidR="00336FAC" w:rsidRPr="005B38E1" w:rsidRDefault="00D230DE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5B38E1" w:rsidRDefault="00336FAC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5B38E1" w:rsidRDefault="00336FAC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33A71E2" w14:textId="792E7D22" w:rsidR="00336FAC" w:rsidRPr="005B38E1" w:rsidRDefault="00336FAC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96378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5B38E1" w:rsidRDefault="00336FAC" w:rsidP="005B38E1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D72A083" w14:textId="77777777" w:rsidR="00D230DE" w:rsidRPr="005B38E1" w:rsidRDefault="00D230DE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BADF4AA" w14:textId="11849716" w:rsidR="00336FAC" w:rsidRPr="005B38E1" w:rsidRDefault="00D230DE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5B38E1" w:rsidRDefault="00336FAC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5B38E1" w:rsidRDefault="00336FAC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45FEB4A" w14:textId="63E857C7" w:rsidR="00336FAC" w:rsidRPr="005B38E1" w:rsidRDefault="00336FAC" w:rsidP="005B3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96378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066B6A" w:rsidRPr="005B38E1" w14:paraId="7E7B1E77" w14:textId="77777777" w:rsidTr="001B139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066B6A" w:rsidRPr="005B38E1" w:rsidRDefault="00066B6A" w:rsidP="005B38E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734A61" w14:textId="153DB99B" w:rsidR="00066B6A" w:rsidRPr="005B38E1" w:rsidRDefault="005F7F5B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27,591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502B7B71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735B08BE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13,664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21B877A6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11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,091</w:t>
            </w:r>
          </w:p>
        </w:tc>
      </w:tr>
      <w:tr w:rsidR="005F7F5B" w:rsidRPr="005B38E1" w14:paraId="094805E2" w14:textId="77777777" w:rsidTr="00CB52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DE5FB80" w:rsidR="005F7F5B" w:rsidRPr="005B38E1" w:rsidRDefault="005F7F5B" w:rsidP="005F7F5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37F0FD6C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F7F5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1,20</w:t>
            </w:r>
            <w:r w:rsidR="00AD1448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5F7F5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2A737831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12,749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6408FD4E" w:rsidR="005F7F5B" w:rsidRPr="005B38E1" w:rsidRDefault="005F7F5B" w:rsidP="005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27A129DD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2,573</w:t>
            </w:r>
          </w:p>
        </w:tc>
      </w:tr>
      <w:tr w:rsidR="005F7F5B" w:rsidRPr="005B38E1" w14:paraId="2AD78D4B" w14:textId="77777777" w:rsidTr="00383A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1B53461" w14:textId="7A9DBF20" w:rsidR="005F7F5B" w:rsidRPr="005B38E1" w:rsidRDefault="005F7F5B" w:rsidP="005F7F5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736BE" w14:textId="01C0E060" w:rsidR="005F7F5B" w:rsidRPr="005B38E1" w:rsidRDefault="005F7F5B" w:rsidP="00C0614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F7F5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(1,004)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822" w14:textId="77777777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AF369" w14:textId="0CED678D" w:rsidR="005F7F5B" w:rsidRPr="005B38E1" w:rsidRDefault="005F7F5B" w:rsidP="005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F2CA" w14:textId="77777777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06FBBC" w14:textId="7BF49628" w:rsidR="005F7F5B" w:rsidRPr="005B38E1" w:rsidRDefault="005F7F5B" w:rsidP="005F7F5B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(890)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38A7" w14:textId="77777777" w:rsidR="005F7F5B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72E6B4F" w14:textId="7242E674" w:rsidR="005F7F5B" w:rsidRPr="005B38E1" w:rsidRDefault="005F7F5B" w:rsidP="005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066B6A" w:rsidRPr="005B38E1" w14:paraId="11034763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066B6A" w:rsidRPr="005B38E1" w:rsidRDefault="00066B6A" w:rsidP="005B38E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77D36B51" w:rsidR="00066B6A" w:rsidRPr="005B38E1" w:rsidRDefault="005F7F5B" w:rsidP="005F7F5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27,793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6A8C998F" w:rsidR="00066B6A" w:rsidRPr="005B38E1" w:rsidRDefault="00066B6A" w:rsidP="005B38E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27,591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4ACF3C13" w:rsidR="00066B6A" w:rsidRPr="005B38E1" w:rsidRDefault="00EB2DE3" w:rsidP="005B38E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12,774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61E35E5A" w:rsidR="00066B6A" w:rsidRPr="005B38E1" w:rsidRDefault="00066B6A" w:rsidP="005B38E1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13,664</w:t>
            </w:r>
          </w:p>
        </w:tc>
      </w:tr>
    </w:tbl>
    <w:p w14:paraId="28E82B2A" w14:textId="77777777" w:rsidR="003D09C5" w:rsidRPr="005B38E1" w:rsidRDefault="003D09C5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7CD4A3CE" w14:textId="6B3F2B7A" w:rsidR="00050475" w:rsidRPr="00A92DA2" w:rsidRDefault="005F692C" w:rsidP="00405A2F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05A2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(*)</w:t>
      </w:r>
      <w:r w:rsidRPr="00405A2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405A2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proofErr w:type="spellStart"/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</w:t>
      </w:r>
      <w:proofErr w:type="spellEnd"/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Solar (Hong Kong) Ltd. (</w:t>
      </w:r>
      <w:r w:rsidRPr="00405A2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="00405A2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405A2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405A2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405A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405A2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เมกะวัตต์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หรือร้อยละ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="00405A2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ซึ่งปัจจุบันบริษัทย่อยอยู่ระหว่างดำเนินการเรียกเงินชดเชยดังกล่าวคืนจากผู้ว่าจ้าง</w:t>
      </w:r>
    </w:p>
    <w:p w14:paraId="3A5B83F8" w14:textId="2802CEC9" w:rsidR="005F692C" w:rsidRPr="005B38E1" w:rsidRDefault="005F692C" w:rsidP="00CA7B5E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vertAlign w:val="superscript"/>
        </w:rPr>
        <w:lastRenderedPageBreak/>
        <w:t>(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**)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บริษัทได้ทำข้อตกลงกับบริษั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โซลาร์ พีพีเอ็ม จำกัด (บริษัทย่อย) สำหรับการคิดค่าเช่าจากการใช้พื้นที่ส่วนเพิ่มของโรงงาน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โดยคิดค่าเช่าเพิ่มตั้งแต่วันที่ 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 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CA7B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งวดเดือน) เดือนละ </w:t>
      </w:r>
      <w:r w:rsidRPr="00CA7B5E">
        <w:rPr>
          <w:rFonts w:asciiTheme="majorBidi" w:hAnsiTheme="majorBidi" w:cstheme="majorBidi"/>
          <w:color w:val="000000" w:themeColor="text1"/>
          <w:sz w:val="32"/>
          <w:szCs w:val="32"/>
        </w:rPr>
        <w:t>0.72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รวมเป็นจำนวนเงิน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14.40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="00CA7B5E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</w:p>
    <w:p w14:paraId="56BAF895" w14:textId="11F738FA" w:rsidR="00E2182E" w:rsidRPr="005B38E1" w:rsidRDefault="0069531D" w:rsidP="00E2182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ในระหว่างงวด </w:t>
      </w:r>
      <w:r w:rsidR="00E2182E" w:rsidRPr="00F7500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="00E2182E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บริษัทได้รับชำระเงินชดเชยดังกล่าวจำนวน </w:t>
      </w:r>
      <w:r w:rsidR="00066B6A" w:rsidRPr="00066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E2182E" w:rsidRPr="00066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2182E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งวด เป็นจำนวนเงิน </w:t>
      </w:r>
      <w:r w:rsidR="00066B6A" w:rsidRPr="00066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F75003" w:rsidRPr="00066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066B6A" w:rsidRPr="00066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32</w:t>
      </w:r>
      <w:r w:rsidR="00F75003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2182E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E2182E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066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A62095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ยน </w:t>
      </w:r>
      <w:r w:rsidRPr="00066B6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="00E2182E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คงเหลือที่ค้างชำระอีกเป็นจำนวนเงิน</w:t>
      </w:r>
      <w:r w:rsidR="00F75003" w:rsidRPr="00066B6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="00066B6A" w:rsidRPr="00066B6A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F75003" w:rsidRPr="00066B6A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066B6A" w:rsidRPr="00066B6A">
        <w:rPr>
          <w:rFonts w:asciiTheme="majorBidi" w:hAnsiTheme="majorBidi" w:cstheme="majorBidi"/>
          <w:color w:val="000000" w:themeColor="text1"/>
          <w:sz w:val="32"/>
          <w:szCs w:val="32"/>
        </w:rPr>
        <w:t>08</w:t>
      </w:r>
      <w:r w:rsidR="00E2182E" w:rsidRPr="00066B6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2182E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0FB34F28" w14:textId="77777777" w:rsidR="007240DF" w:rsidRPr="00A92DA2" w:rsidRDefault="007240DF" w:rsidP="00287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1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6387E" w14:textId="3946CCAD" w:rsidR="00C75C8F" w:rsidRPr="005B38E1" w:rsidRDefault="00C75C8F" w:rsidP="003A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A92DA2" w:rsidRDefault="00C75C8F" w:rsidP="003A55C8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A92DA2" w:rsidRPr="005B38E1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5B38E1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5B38E1" w:rsidRDefault="00FC3418" w:rsidP="003A55C8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A92DA2" w:rsidRPr="005B38E1" w14:paraId="5389199D" w14:textId="77777777" w:rsidTr="00874925">
        <w:tc>
          <w:tcPr>
            <w:tcW w:w="5103" w:type="dxa"/>
          </w:tcPr>
          <w:p w14:paraId="7535224A" w14:textId="77777777" w:rsidR="00FC3418" w:rsidRPr="005B38E1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5B38E1" w:rsidRDefault="00FC3418" w:rsidP="003A55C8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92DA2" w:rsidRPr="005B38E1" w14:paraId="119A8FEB" w14:textId="77777777" w:rsidTr="000C6523">
        <w:tc>
          <w:tcPr>
            <w:tcW w:w="5103" w:type="dxa"/>
          </w:tcPr>
          <w:p w14:paraId="4DA86BD5" w14:textId="77777777" w:rsidR="00FC3418" w:rsidRPr="005B38E1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680C0AD" w14:textId="77777777" w:rsidR="00C81E2A" w:rsidRPr="005B38E1" w:rsidRDefault="00C81E2A" w:rsidP="00C81E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</w:p>
          <w:p w14:paraId="47640C66" w14:textId="0BCA78CE" w:rsidR="00FC3418" w:rsidRPr="005B38E1" w:rsidRDefault="00F937FC" w:rsidP="00C81E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C81E2A"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81E2A"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C81E2A"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5B38E1" w:rsidRDefault="00FC3418" w:rsidP="003A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797970C" w14:textId="77777777" w:rsidR="00916026" w:rsidRPr="005B38E1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</w:p>
          <w:p w14:paraId="0218EF22" w14:textId="650979EE" w:rsidR="00FC3418" w:rsidRPr="005B38E1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6378"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</w:tr>
      <w:tr w:rsidR="00A92DA2" w:rsidRPr="005B38E1" w14:paraId="73521E20" w14:textId="77777777" w:rsidTr="00497D77">
        <w:tc>
          <w:tcPr>
            <w:tcW w:w="5103" w:type="dxa"/>
          </w:tcPr>
          <w:p w14:paraId="6681855E" w14:textId="01E84594" w:rsidR="009B2D5C" w:rsidRPr="005B38E1" w:rsidRDefault="009B2D5C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693999A0" w:rsidR="009B2D5C" w:rsidRPr="005B38E1" w:rsidRDefault="00C66853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343,579</w:t>
            </w:r>
          </w:p>
        </w:tc>
        <w:tc>
          <w:tcPr>
            <w:tcW w:w="134" w:type="dxa"/>
            <w:vAlign w:val="bottom"/>
          </w:tcPr>
          <w:p w14:paraId="4EF81ACA" w14:textId="77777777" w:rsidR="009B2D5C" w:rsidRPr="005B38E1" w:rsidRDefault="009B2D5C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F2897BE" w14:textId="2459F4D6" w:rsidR="009B2D5C" w:rsidRPr="005B38E1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229,367</w:t>
            </w:r>
          </w:p>
        </w:tc>
      </w:tr>
      <w:tr w:rsidR="00A92DA2" w:rsidRPr="005B38E1" w14:paraId="16E90388" w14:textId="77777777" w:rsidTr="00497D77">
        <w:tc>
          <w:tcPr>
            <w:tcW w:w="5103" w:type="dxa"/>
          </w:tcPr>
          <w:p w14:paraId="3F18BF6D" w14:textId="52AA1AA7" w:rsidR="00DD0CF2" w:rsidRPr="005B38E1" w:rsidRDefault="00DD0CF2" w:rsidP="00DD0CF2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5435E485" w:rsidR="00DD0CF2" w:rsidRPr="005B38E1" w:rsidRDefault="00C66853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(84,805)</w:t>
            </w:r>
          </w:p>
        </w:tc>
        <w:tc>
          <w:tcPr>
            <w:tcW w:w="134" w:type="dxa"/>
            <w:vAlign w:val="bottom"/>
          </w:tcPr>
          <w:p w14:paraId="19E64714" w14:textId="77777777" w:rsidR="00DD0CF2" w:rsidRPr="005B38E1" w:rsidRDefault="00DD0CF2" w:rsidP="00DD0CF2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3241871C" w14:textId="083B5722" w:rsidR="00DD0CF2" w:rsidRPr="005B38E1" w:rsidRDefault="00DD0CF2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(53,272)</w:t>
            </w:r>
          </w:p>
        </w:tc>
      </w:tr>
      <w:tr w:rsidR="00A92DA2" w:rsidRPr="005B38E1" w14:paraId="0DABFAE9" w14:textId="77777777" w:rsidTr="00497D77">
        <w:tc>
          <w:tcPr>
            <w:tcW w:w="5103" w:type="dxa"/>
          </w:tcPr>
          <w:p w14:paraId="181C9887" w14:textId="29908B29" w:rsidR="00DD0CF2" w:rsidRPr="005B38E1" w:rsidRDefault="00DD0CF2" w:rsidP="00DD0CF2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57AF0F40" w:rsidR="00DD0CF2" w:rsidRPr="005B38E1" w:rsidRDefault="00C66853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(20,256)</w:t>
            </w:r>
          </w:p>
        </w:tc>
        <w:tc>
          <w:tcPr>
            <w:tcW w:w="134" w:type="dxa"/>
            <w:vAlign w:val="bottom"/>
          </w:tcPr>
          <w:p w14:paraId="4D587F81" w14:textId="77777777" w:rsidR="00DD0CF2" w:rsidRPr="005B38E1" w:rsidRDefault="00DD0CF2" w:rsidP="00DD0CF2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720500E" w14:textId="5264970A" w:rsidR="00DD0CF2" w:rsidRPr="005B38E1" w:rsidRDefault="00DD0CF2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(12,826)</w:t>
            </w:r>
          </w:p>
        </w:tc>
      </w:tr>
      <w:tr w:rsidR="00A92DA2" w:rsidRPr="005B38E1" w14:paraId="77324300" w14:textId="77777777" w:rsidTr="005A78C6">
        <w:tc>
          <w:tcPr>
            <w:tcW w:w="5103" w:type="dxa"/>
          </w:tcPr>
          <w:p w14:paraId="40E61A1B" w14:textId="70B8D901" w:rsidR="005A78C6" w:rsidRPr="005B38E1" w:rsidRDefault="005A78C6" w:rsidP="003A55C8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161878EA" w:rsidR="005A78C6" w:rsidRPr="005B38E1" w:rsidRDefault="00C66853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(5,405)</w:t>
            </w:r>
          </w:p>
        </w:tc>
        <w:tc>
          <w:tcPr>
            <w:tcW w:w="134" w:type="dxa"/>
            <w:vAlign w:val="bottom"/>
          </w:tcPr>
          <w:p w14:paraId="2B8B4ADA" w14:textId="77777777" w:rsidR="005A78C6" w:rsidRPr="005B38E1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628711DD" w:rsidR="005A78C6" w:rsidRPr="005B38E1" w:rsidRDefault="005A78C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96378"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3,397</w:t>
            </w: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2DA2" w:rsidRPr="005B38E1" w14:paraId="3CCD3B31" w14:textId="77777777" w:rsidTr="005A78C6">
        <w:tc>
          <w:tcPr>
            <w:tcW w:w="5103" w:type="dxa"/>
          </w:tcPr>
          <w:p w14:paraId="46BBED55" w14:textId="77777777" w:rsidR="005A78C6" w:rsidRPr="005B38E1" w:rsidRDefault="005A78C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11F03734" w:rsidR="005A78C6" w:rsidRPr="005B38E1" w:rsidRDefault="00C66853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233,113</w:t>
            </w:r>
          </w:p>
        </w:tc>
        <w:tc>
          <w:tcPr>
            <w:tcW w:w="134" w:type="dxa"/>
            <w:vAlign w:val="bottom"/>
          </w:tcPr>
          <w:p w14:paraId="59694116" w14:textId="77777777" w:rsidR="005A78C6" w:rsidRPr="005B38E1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8F5BB57" w:rsidR="005A78C6" w:rsidRPr="005B38E1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159,872</w:t>
            </w:r>
          </w:p>
        </w:tc>
      </w:tr>
      <w:tr w:rsidR="00A92DA2" w:rsidRPr="005B38E1" w14:paraId="2C113ED9" w14:textId="77777777" w:rsidTr="005A78C6">
        <w:tc>
          <w:tcPr>
            <w:tcW w:w="5103" w:type="dxa"/>
          </w:tcPr>
          <w:p w14:paraId="2B089468" w14:textId="253AD19D" w:rsidR="005A78C6" w:rsidRPr="005B38E1" w:rsidRDefault="005A78C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7C7DEBF9" w:rsidR="005A78C6" w:rsidRPr="005B38E1" w:rsidRDefault="00C66853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(2,590)</w:t>
            </w:r>
          </w:p>
        </w:tc>
        <w:tc>
          <w:tcPr>
            <w:tcW w:w="134" w:type="dxa"/>
            <w:vAlign w:val="bottom"/>
          </w:tcPr>
          <w:p w14:paraId="33A35E19" w14:textId="77777777" w:rsidR="005A78C6" w:rsidRPr="005B38E1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30DB45F2" w:rsidR="005A78C6" w:rsidRPr="005B38E1" w:rsidRDefault="005A78C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96378"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2,177</w:t>
            </w: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2DA2" w:rsidRPr="005B38E1" w14:paraId="34FCBC70" w14:textId="77777777" w:rsidTr="005A78C6">
        <w:tc>
          <w:tcPr>
            <w:tcW w:w="5103" w:type="dxa"/>
          </w:tcPr>
          <w:p w14:paraId="7C6E3CDB" w14:textId="58E50B4E" w:rsidR="005A78C6" w:rsidRPr="005B38E1" w:rsidRDefault="005A78C6" w:rsidP="003A55C8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79558D45" w:rsidR="005A78C6" w:rsidRPr="005B38E1" w:rsidRDefault="00C66853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230,</w:t>
            </w:r>
            <w:r w:rsidR="00AD1448">
              <w:rPr>
                <w:rFonts w:ascii="Angsana New" w:hAnsi="Angsana New"/>
                <w:color w:val="000000" w:themeColor="text1"/>
                <w:sz w:val="30"/>
                <w:szCs w:val="30"/>
              </w:rPr>
              <w:t>523</w:t>
            </w:r>
          </w:p>
        </w:tc>
        <w:tc>
          <w:tcPr>
            <w:tcW w:w="134" w:type="dxa"/>
            <w:vAlign w:val="bottom"/>
          </w:tcPr>
          <w:p w14:paraId="213DCD1F" w14:textId="77777777" w:rsidR="005A78C6" w:rsidRPr="005B38E1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2BA7D7AF" w:rsidR="005A78C6" w:rsidRPr="005B38E1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157,695</w:t>
            </w:r>
          </w:p>
        </w:tc>
      </w:tr>
      <w:tr w:rsidR="00A92DA2" w:rsidRPr="005B38E1" w14:paraId="0E81B5E0" w14:textId="77777777" w:rsidTr="000C6523">
        <w:tc>
          <w:tcPr>
            <w:tcW w:w="5103" w:type="dxa"/>
          </w:tcPr>
          <w:p w14:paraId="31AF6757" w14:textId="3C750F3B" w:rsidR="00D96378" w:rsidRPr="005B38E1" w:rsidRDefault="00D96378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ส่วนที่ถึงกำหนด</w:t>
            </w:r>
            <w:r w:rsidR="00046B93"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รับ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587" w:type="dxa"/>
            <w:vAlign w:val="center"/>
          </w:tcPr>
          <w:p w14:paraId="311C551D" w14:textId="3EB2D390" w:rsidR="00D96378" w:rsidRPr="005B38E1" w:rsidRDefault="00C66853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(23,470)</w:t>
            </w:r>
          </w:p>
        </w:tc>
        <w:tc>
          <w:tcPr>
            <w:tcW w:w="134" w:type="dxa"/>
            <w:vAlign w:val="bottom"/>
          </w:tcPr>
          <w:p w14:paraId="26FA1194" w14:textId="77777777" w:rsidR="00D96378" w:rsidRPr="005B38E1" w:rsidRDefault="00D96378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2811EA6" w14:textId="17797A7C" w:rsidR="00D96378" w:rsidRPr="005B38E1" w:rsidRDefault="00D96378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(16,917)</w:t>
            </w:r>
          </w:p>
        </w:tc>
      </w:tr>
      <w:tr w:rsidR="00A92DA2" w:rsidRPr="005B38E1" w14:paraId="06627745" w14:textId="77777777" w:rsidTr="00874925">
        <w:tc>
          <w:tcPr>
            <w:tcW w:w="5103" w:type="dxa"/>
          </w:tcPr>
          <w:p w14:paraId="0BB80F32" w14:textId="5045E444" w:rsidR="00D96378" w:rsidRPr="005B38E1" w:rsidRDefault="00D96378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79626448" w:rsidR="00D96378" w:rsidRPr="005B38E1" w:rsidRDefault="00C66853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207,053</w:t>
            </w:r>
          </w:p>
        </w:tc>
        <w:tc>
          <w:tcPr>
            <w:tcW w:w="134" w:type="dxa"/>
            <w:vAlign w:val="bottom"/>
          </w:tcPr>
          <w:p w14:paraId="38973668" w14:textId="77777777" w:rsidR="00D96378" w:rsidRPr="005B38E1" w:rsidRDefault="00D96378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76F2344" w:rsidR="00D96378" w:rsidRPr="005B38E1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B38E1">
              <w:rPr>
                <w:rFonts w:ascii="Angsana New" w:hAnsi="Angsana New"/>
                <w:color w:val="000000" w:themeColor="text1"/>
                <w:sz w:val="30"/>
                <w:szCs w:val="30"/>
              </w:rPr>
              <w:t>140,778</w:t>
            </w:r>
          </w:p>
        </w:tc>
      </w:tr>
    </w:tbl>
    <w:p w14:paraId="23EC528D" w14:textId="77777777" w:rsidR="00287D53" w:rsidRDefault="00287D53" w:rsidP="00287D53">
      <w:pPr>
        <w:tabs>
          <w:tab w:val="clear" w:pos="227"/>
        </w:tabs>
        <w:spacing w:line="180" w:lineRule="exact"/>
        <w:ind w:left="284" w:firstLine="567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</w:pPr>
    </w:p>
    <w:p w14:paraId="19EE5073" w14:textId="32C3FDCC" w:rsidR="00FC3418" w:rsidRPr="00A92DA2" w:rsidRDefault="008E2433" w:rsidP="005B38E1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</w:pP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ลูกหนี้ตามสัญญาเช่าเงินทุน</w:t>
      </w:r>
      <w:r w:rsidR="00D810D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ถือ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เป็นสัญญา</w:t>
      </w:r>
      <w:r w:rsidR="00D810D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เช่าระยะยาวจากสัญญา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(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โซลา</w:t>
      </w:r>
      <w:r w:rsidR="009250C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ร์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เซลล์</w:t>
      </w:r>
      <w:r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 xml:space="preserve">) </w:t>
      </w:r>
      <w:r w:rsidR="00D810D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A92DA2" w:rsidRPr="00A92DA2" w14:paraId="68474F45" w14:textId="77777777" w:rsidTr="00CE61BC">
        <w:tc>
          <w:tcPr>
            <w:tcW w:w="794" w:type="dxa"/>
            <w:vAlign w:val="bottom"/>
          </w:tcPr>
          <w:p w14:paraId="7CBD9E8B" w14:textId="2BE07CC8" w:rsidR="008867E1" w:rsidRPr="00A92DA2" w:rsidRDefault="008867E1" w:rsidP="00C061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5B38E1" w:rsidRDefault="008867E1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A92DA2" w:rsidRDefault="008867E1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0DDEDE" w14:textId="77777777" w:rsidR="00E37CB4" w:rsidRPr="00A92DA2" w:rsidRDefault="00E37CB4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5E111EA7" w14:textId="08E46341" w:rsidR="008867E1" w:rsidRPr="00A92DA2" w:rsidRDefault="00F937FC" w:rsidP="00C061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37CB4"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37CB4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37CB4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A92DA2" w:rsidRDefault="008867E1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A92DA2" w:rsidRDefault="008867E1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C717B8" w14:textId="472A5C1E" w:rsidR="008867E1" w:rsidRPr="00A92DA2" w:rsidRDefault="008867E1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96378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A92DA2" w:rsidRDefault="008867E1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A92DA2" w:rsidRDefault="008867E1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ระยะเวลาผ่อนชำระ</w:t>
            </w:r>
          </w:p>
          <w:p w14:paraId="0896E35F" w14:textId="644C794A" w:rsidR="008867E1" w:rsidRPr="00A92DA2" w:rsidRDefault="008867E1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A92DA2" w:rsidRDefault="008867E1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A92DA2" w:rsidRDefault="008867E1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  <w:p w14:paraId="73A1B3CC" w14:textId="05465381" w:rsidR="008867E1" w:rsidRPr="00A92DA2" w:rsidRDefault="008867E1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</w:tr>
      <w:tr w:rsidR="00287D53" w:rsidRPr="00A92DA2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4E055EC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05E8F7D3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38.16</w:t>
            </w:r>
          </w:p>
        </w:tc>
        <w:tc>
          <w:tcPr>
            <w:tcW w:w="143" w:type="dxa"/>
          </w:tcPr>
          <w:p w14:paraId="7BAA4765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24A36740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38.16</w:t>
            </w:r>
          </w:p>
        </w:tc>
        <w:tc>
          <w:tcPr>
            <w:tcW w:w="145" w:type="dxa"/>
          </w:tcPr>
          <w:p w14:paraId="6B8D04F8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142" w:type="dxa"/>
          </w:tcPr>
          <w:p w14:paraId="78143D1C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4.50</w:t>
            </w:r>
          </w:p>
        </w:tc>
      </w:tr>
      <w:tr w:rsidR="00287D53" w:rsidRPr="00A92DA2" w14:paraId="0389CB0F" w14:textId="77777777" w:rsidTr="008867E1">
        <w:tc>
          <w:tcPr>
            <w:tcW w:w="794" w:type="dxa"/>
          </w:tcPr>
          <w:p w14:paraId="3EAF6A51" w14:textId="583FC1BC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A8E79A5" w14:textId="6B0F7FE2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55780662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32.57</w:t>
            </w:r>
          </w:p>
        </w:tc>
        <w:tc>
          <w:tcPr>
            <w:tcW w:w="143" w:type="dxa"/>
          </w:tcPr>
          <w:p w14:paraId="2CC6A777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01AB7136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32.57</w:t>
            </w:r>
          </w:p>
        </w:tc>
        <w:tc>
          <w:tcPr>
            <w:tcW w:w="145" w:type="dxa"/>
          </w:tcPr>
          <w:p w14:paraId="6D453847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20FD0AC9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3.95</w:t>
            </w:r>
          </w:p>
        </w:tc>
      </w:tr>
      <w:tr w:rsidR="00287D53" w:rsidRPr="00A92DA2" w14:paraId="7B901754" w14:textId="77777777" w:rsidTr="008867E1">
        <w:tc>
          <w:tcPr>
            <w:tcW w:w="794" w:type="dxa"/>
          </w:tcPr>
          <w:p w14:paraId="3FD9F32C" w14:textId="61DBE667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752B7ED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7899C84C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42.68</w:t>
            </w:r>
          </w:p>
        </w:tc>
        <w:tc>
          <w:tcPr>
            <w:tcW w:w="143" w:type="dxa"/>
          </w:tcPr>
          <w:p w14:paraId="215B7ADB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398699DC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42.68</w:t>
            </w:r>
          </w:p>
        </w:tc>
        <w:tc>
          <w:tcPr>
            <w:tcW w:w="145" w:type="dxa"/>
          </w:tcPr>
          <w:p w14:paraId="7F8FFF87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1DB88326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3.93</w:t>
            </w:r>
          </w:p>
        </w:tc>
      </w:tr>
      <w:tr w:rsidR="00287D53" w:rsidRPr="00A92DA2" w14:paraId="64F20E15" w14:textId="77777777" w:rsidTr="008867E1">
        <w:tc>
          <w:tcPr>
            <w:tcW w:w="794" w:type="dxa"/>
          </w:tcPr>
          <w:p w14:paraId="2FCCBCCA" w14:textId="4C22E50B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C73562A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3EA5FEA0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41.95</w:t>
            </w:r>
          </w:p>
        </w:tc>
        <w:tc>
          <w:tcPr>
            <w:tcW w:w="143" w:type="dxa"/>
          </w:tcPr>
          <w:p w14:paraId="33D9965A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59559BF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41.95</w:t>
            </w:r>
          </w:p>
        </w:tc>
        <w:tc>
          <w:tcPr>
            <w:tcW w:w="145" w:type="dxa"/>
          </w:tcPr>
          <w:p w14:paraId="1FC6608C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10CE56A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3.95</w:t>
            </w:r>
          </w:p>
        </w:tc>
      </w:tr>
      <w:tr w:rsidR="00287D53" w:rsidRPr="00A92DA2" w14:paraId="25AC9BD0" w14:textId="77777777" w:rsidTr="008867E1">
        <w:tc>
          <w:tcPr>
            <w:tcW w:w="794" w:type="dxa"/>
          </w:tcPr>
          <w:p w14:paraId="501EE8B0" w14:textId="0A47C758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CD18C57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E01CEBB" w14:textId="01261313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80.88</w:t>
            </w:r>
          </w:p>
        </w:tc>
        <w:tc>
          <w:tcPr>
            <w:tcW w:w="143" w:type="dxa"/>
          </w:tcPr>
          <w:p w14:paraId="4664AFB4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FB56914" w14:textId="56EA8127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80.88</w:t>
            </w:r>
          </w:p>
        </w:tc>
        <w:tc>
          <w:tcPr>
            <w:tcW w:w="145" w:type="dxa"/>
          </w:tcPr>
          <w:p w14:paraId="0D8CF232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7334180A" w14:textId="7D6986E9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42" w:type="dxa"/>
          </w:tcPr>
          <w:p w14:paraId="308B3A75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84E7A09" w14:textId="54699F5D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4.69</w:t>
            </w:r>
          </w:p>
        </w:tc>
      </w:tr>
      <w:tr w:rsidR="00287D53" w:rsidRPr="00A92DA2" w14:paraId="2AE8DF65" w14:textId="77777777" w:rsidTr="00BE0D8D">
        <w:tc>
          <w:tcPr>
            <w:tcW w:w="794" w:type="dxa"/>
          </w:tcPr>
          <w:p w14:paraId="0E135A55" w14:textId="106B1148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177D2B59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7F4BF36" w14:textId="600F4581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54.13</w:t>
            </w:r>
          </w:p>
        </w:tc>
        <w:tc>
          <w:tcPr>
            <w:tcW w:w="143" w:type="dxa"/>
          </w:tcPr>
          <w:p w14:paraId="43585834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F3C97B6" w14:textId="799E85E1" w:rsidR="00287D53" w:rsidRPr="00A92DA2" w:rsidRDefault="00287D53" w:rsidP="00467A13">
            <w:pPr>
              <w:tabs>
                <w:tab w:val="left" w:pos="-108"/>
              </w:tabs>
              <w:spacing w:line="280" w:lineRule="exact"/>
              <w:ind w:left="-108" w:right="45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5" w:type="dxa"/>
          </w:tcPr>
          <w:p w14:paraId="4294EC45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638F406" w14:textId="2C9FED74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31F665AB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54A722A4" w14:textId="36379AB0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4.96</w:t>
            </w:r>
          </w:p>
        </w:tc>
      </w:tr>
      <w:tr w:rsidR="00287D53" w:rsidRPr="00A92DA2" w14:paraId="4760B818" w14:textId="77777777" w:rsidTr="00BE0D8D">
        <w:tc>
          <w:tcPr>
            <w:tcW w:w="794" w:type="dxa"/>
          </w:tcPr>
          <w:p w14:paraId="39FD0B4F" w14:textId="1003A191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3BA7A174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E9AB1F" w14:textId="2CF43C56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40.38</w:t>
            </w:r>
          </w:p>
        </w:tc>
        <w:tc>
          <w:tcPr>
            <w:tcW w:w="143" w:type="dxa"/>
          </w:tcPr>
          <w:p w14:paraId="27567EC8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C4A932D" w14:textId="5183057E" w:rsidR="00287D53" w:rsidRPr="00A92DA2" w:rsidRDefault="00287D53" w:rsidP="00467A13">
            <w:pPr>
              <w:tabs>
                <w:tab w:val="left" w:pos="-108"/>
              </w:tabs>
              <w:spacing w:line="280" w:lineRule="exact"/>
              <w:ind w:left="-108" w:right="45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5" w:type="dxa"/>
          </w:tcPr>
          <w:p w14:paraId="13FCFAFE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0E6534EA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5482FB0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39F74A31" w:rsidR="00287D53" w:rsidRPr="00A92DA2" w:rsidRDefault="00467A1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4.96</w:t>
            </w:r>
          </w:p>
        </w:tc>
      </w:tr>
      <w:tr w:rsidR="00287D53" w:rsidRPr="00A92DA2" w14:paraId="5C37AE63" w14:textId="77777777" w:rsidTr="00BE0D8D">
        <w:tc>
          <w:tcPr>
            <w:tcW w:w="794" w:type="dxa"/>
          </w:tcPr>
          <w:p w14:paraId="6ED8D47B" w14:textId="30BB8051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0F5C5E0F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6591242A" w14:textId="1E2EB565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25.56</w:t>
            </w:r>
          </w:p>
        </w:tc>
        <w:tc>
          <w:tcPr>
            <w:tcW w:w="143" w:type="dxa"/>
          </w:tcPr>
          <w:p w14:paraId="0C253A60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B3D238F" w14:textId="6D69563A" w:rsidR="00287D53" w:rsidRPr="00A92DA2" w:rsidRDefault="00287D53" w:rsidP="00467A13">
            <w:pPr>
              <w:tabs>
                <w:tab w:val="left" w:pos="-108"/>
              </w:tabs>
              <w:spacing w:line="280" w:lineRule="exact"/>
              <w:ind w:left="-108" w:right="45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5" w:type="dxa"/>
          </w:tcPr>
          <w:p w14:paraId="4389DEA5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B2F348A" w14:textId="0E0CC35C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7CFF4861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8889E8E" w14:textId="79A427F5" w:rsidR="00287D53" w:rsidRPr="00A92DA2" w:rsidRDefault="00467A1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4.96</w:t>
            </w:r>
          </w:p>
        </w:tc>
      </w:tr>
      <w:tr w:rsidR="00287D53" w:rsidRPr="00A92DA2" w14:paraId="4D13ADBC" w14:textId="77777777" w:rsidTr="00E839D4">
        <w:tc>
          <w:tcPr>
            <w:tcW w:w="794" w:type="dxa"/>
          </w:tcPr>
          <w:p w14:paraId="3DA51075" w14:textId="784B0E3D" w:rsidR="00287D53" w:rsidRPr="00A92DA2" w:rsidRDefault="00287D53" w:rsidP="00C0614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" w:type="dxa"/>
          </w:tcPr>
          <w:p w14:paraId="00752DED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6F9346" w14:textId="553127FE" w:rsidR="00287D53" w:rsidRPr="00A92DA2" w:rsidRDefault="00C668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6685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356.31</w:t>
            </w:r>
          </w:p>
        </w:tc>
        <w:tc>
          <w:tcPr>
            <w:tcW w:w="143" w:type="dxa"/>
          </w:tcPr>
          <w:p w14:paraId="1571A46C" w14:textId="77777777" w:rsidR="00287D53" w:rsidRPr="00A92DA2" w:rsidRDefault="00287D53" w:rsidP="00C06141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D86DB" w14:textId="784AE876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236.24</w:t>
            </w:r>
          </w:p>
        </w:tc>
        <w:tc>
          <w:tcPr>
            <w:tcW w:w="145" w:type="dxa"/>
          </w:tcPr>
          <w:p w14:paraId="58EB69EB" w14:textId="77777777" w:rsidR="00287D53" w:rsidRPr="005B38E1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A4B432C" w14:textId="77777777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5CD0EB" w14:textId="77777777" w:rsidR="00287D53" w:rsidRPr="00A92DA2" w:rsidRDefault="00287D53" w:rsidP="00C061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7C78A5B" w14:textId="77777777" w:rsidR="00287D53" w:rsidRPr="00A92DA2" w:rsidRDefault="00287D53" w:rsidP="00C061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01A799EB" w14:textId="574F0B5A" w:rsidR="005A40FD" w:rsidRPr="005B38E1" w:rsidRDefault="002E28A2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8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A92DA2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275"/>
        <w:gridCol w:w="142"/>
        <w:gridCol w:w="1276"/>
        <w:gridCol w:w="145"/>
        <w:gridCol w:w="1275"/>
        <w:gridCol w:w="142"/>
        <w:gridCol w:w="1275"/>
      </w:tblGrid>
      <w:tr w:rsidR="00A92DA2" w:rsidRPr="00C06141" w14:paraId="326C024F" w14:textId="77777777" w:rsidTr="00C35573">
        <w:tc>
          <w:tcPr>
            <w:tcW w:w="2835" w:type="dxa"/>
          </w:tcPr>
          <w:p w14:paraId="49D1A301" w14:textId="77777777" w:rsidR="005A40FD" w:rsidRPr="00C06141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C06141" w:rsidRDefault="005A40FD" w:rsidP="004F602D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C06141" w14:paraId="06BEADD5" w14:textId="77777777" w:rsidTr="00C35573">
        <w:tc>
          <w:tcPr>
            <w:tcW w:w="2835" w:type="dxa"/>
          </w:tcPr>
          <w:p w14:paraId="74A14E36" w14:textId="77777777" w:rsidR="005A40FD" w:rsidRPr="00C06141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C06141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C06141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C06141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C06141" w14:paraId="644BEE36" w14:textId="77777777" w:rsidTr="00065625">
        <w:tc>
          <w:tcPr>
            <w:tcW w:w="2835" w:type="dxa"/>
          </w:tcPr>
          <w:p w14:paraId="5C1F6DE3" w14:textId="77777777" w:rsidR="00E37CB4" w:rsidRPr="00C06141" w:rsidRDefault="00E37CB4" w:rsidP="00E37CB4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BA3292" w14:textId="77777777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CC78F6E" w14:textId="78485B41" w:rsidR="00E37CB4" w:rsidRPr="00C06141" w:rsidRDefault="00F937FC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37CB4"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37CB4"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37CB4" w:rsidRPr="00C061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D6535D" w14:textId="77777777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48FFEA" w14:textId="77777777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E8E6169" w14:textId="5D524704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5" w:type="dxa"/>
          </w:tcPr>
          <w:p w14:paraId="373BFC32" w14:textId="77777777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DA5F0D8" w14:textId="77777777" w:rsidR="00F937FC" w:rsidRPr="00C06141" w:rsidRDefault="00F937FC" w:rsidP="00F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1346D82B" w14:textId="0215459F" w:rsidR="00E37CB4" w:rsidRPr="00C06141" w:rsidRDefault="00F937FC" w:rsidP="00F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869F796" w14:textId="5183E5F1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5F7F5B" w:rsidRPr="00C06141" w14:paraId="0D10C4DD" w14:textId="77777777" w:rsidTr="00065625">
        <w:tc>
          <w:tcPr>
            <w:tcW w:w="2835" w:type="dxa"/>
          </w:tcPr>
          <w:p w14:paraId="4FFE7AB6" w14:textId="77777777" w:rsidR="005F7F5B" w:rsidRPr="00C06141" w:rsidRDefault="005F7F5B" w:rsidP="005F7F5B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118D2ED8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424,424 </w:t>
            </w:r>
          </w:p>
        </w:tc>
        <w:tc>
          <w:tcPr>
            <w:tcW w:w="142" w:type="dxa"/>
          </w:tcPr>
          <w:p w14:paraId="24F076A4" w14:textId="77777777" w:rsidR="005F7F5B" w:rsidRPr="00C06141" w:rsidRDefault="005F7F5B" w:rsidP="005F7F5B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8042D26" w14:textId="087D1DC8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528,890</w:t>
            </w:r>
          </w:p>
        </w:tc>
        <w:tc>
          <w:tcPr>
            <w:tcW w:w="145" w:type="dxa"/>
          </w:tcPr>
          <w:p w14:paraId="1344CDCB" w14:textId="77777777" w:rsidR="005F7F5B" w:rsidRPr="00C06141" w:rsidRDefault="005F7F5B" w:rsidP="005F7F5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761C10CB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358,931 </w:t>
            </w:r>
          </w:p>
        </w:tc>
        <w:tc>
          <w:tcPr>
            <w:tcW w:w="142" w:type="dxa"/>
          </w:tcPr>
          <w:p w14:paraId="41F0BAC6" w14:textId="77777777" w:rsidR="005F7F5B" w:rsidRPr="00C06141" w:rsidRDefault="005F7F5B" w:rsidP="005F7F5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367F0ABA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422,905 </w:t>
            </w:r>
          </w:p>
        </w:tc>
      </w:tr>
      <w:tr w:rsidR="005F7F5B" w:rsidRPr="00C06141" w14:paraId="33A12701" w14:textId="77777777" w:rsidTr="00065625">
        <w:tc>
          <w:tcPr>
            <w:tcW w:w="2835" w:type="dxa"/>
          </w:tcPr>
          <w:p w14:paraId="575D174B" w14:textId="77777777" w:rsidR="005F7F5B" w:rsidRPr="00C06141" w:rsidRDefault="005F7F5B" w:rsidP="005F7F5B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704ACD09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26,933 </w:t>
            </w:r>
          </w:p>
        </w:tc>
        <w:tc>
          <w:tcPr>
            <w:tcW w:w="142" w:type="dxa"/>
          </w:tcPr>
          <w:p w14:paraId="02F8D466" w14:textId="77777777" w:rsidR="005F7F5B" w:rsidRPr="00C06141" w:rsidRDefault="005F7F5B" w:rsidP="005F7F5B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F8FFDC" w14:textId="0B345016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20,188</w:t>
            </w:r>
          </w:p>
        </w:tc>
        <w:tc>
          <w:tcPr>
            <w:tcW w:w="145" w:type="dxa"/>
          </w:tcPr>
          <w:p w14:paraId="517C543E" w14:textId="77777777" w:rsidR="005F7F5B" w:rsidRPr="00C06141" w:rsidRDefault="005F7F5B" w:rsidP="005F7F5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2DBD3E46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25,952 </w:t>
            </w:r>
          </w:p>
        </w:tc>
        <w:tc>
          <w:tcPr>
            <w:tcW w:w="142" w:type="dxa"/>
          </w:tcPr>
          <w:p w14:paraId="2F5024BB" w14:textId="77777777" w:rsidR="005F7F5B" w:rsidRPr="00C06141" w:rsidRDefault="005F7F5B" w:rsidP="005F7F5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39997E9B" w:rsidR="005F7F5B" w:rsidRPr="00C06141" w:rsidRDefault="005F7F5B" w:rsidP="005F7F5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18,512 </w:t>
            </w:r>
          </w:p>
        </w:tc>
      </w:tr>
      <w:tr w:rsidR="00A92DA2" w:rsidRPr="00C06141" w14:paraId="106D0053" w14:textId="77777777" w:rsidTr="00065625">
        <w:tc>
          <w:tcPr>
            <w:tcW w:w="2835" w:type="dxa"/>
          </w:tcPr>
          <w:p w14:paraId="48621A6B" w14:textId="77777777" w:rsidR="00BC4504" w:rsidRPr="00C06141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36E36A1A" w:rsidR="00BC4504" w:rsidRPr="00C06141" w:rsidRDefault="00AF4CE0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63,441</w:t>
            </w:r>
          </w:p>
        </w:tc>
        <w:tc>
          <w:tcPr>
            <w:tcW w:w="142" w:type="dxa"/>
          </w:tcPr>
          <w:p w14:paraId="66FD3531" w14:textId="77777777" w:rsidR="00BC4504" w:rsidRPr="00C06141" w:rsidRDefault="00BC4504" w:rsidP="00BC4504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EE8646" w14:textId="3EE7FF30" w:rsidR="00BC4504" w:rsidRPr="00C06141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29,270</w:t>
            </w:r>
          </w:p>
        </w:tc>
        <w:tc>
          <w:tcPr>
            <w:tcW w:w="145" w:type="dxa"/>
          </w:tcPr>
          <w:p w14:paraId="4BA1ED5E" w14:textId="77777777" w:rsidR="00BC4504" w:rsidRPr="00C06141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7080A8C3" w:rsidR="00BC4504" w:rsidRPr="00C06141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BC4504" w:rsidRPr="00C06141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BC4504" w:rsidRPr="00C06141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F4CE0" w:rsidRPr="00C06141" w14:paraId="29C13F1B" w14:textId="77777777" w:rsidTr="00065625">
        <w:tc>
          <w:tcPr>
            <w:tcW w:w="2835" w:type="dxa"/>
          </w:tcPr>
          <w:p w14:paraId="40B222BB" w14:textId="77777777" w:rsidR="00AF4CE0" w:rsidRPr="00C06141" w:rsidRDefault="00AF4CE0" w:rsidP="00AF4CE0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73655B58" w:rsidR="00AF4CE0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12,567 </w:t>
            </w:r>
          </w:p>
        </w:tc>
        <w:tc>
          <w:tcPr>
            <w:tcW w:w="142" w:type="dxa"/>
          </w:tcPr>
          <w:p w14:paraId="34D26C99" w14:textId="77777777" w:rsidR="00AF4CE0" w:rsidRPr="00C06141" w:rsidRDefault="00AF4CE0" w:rsidP="00AF4CE0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9CF351" w14:textId="3A2D3228" w:rsidR="00AF4CE0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11,438</w:t>
            </w:r>
          </w:p>
        </w:tc>
        <w:tc>
          <w:tcPr>
            <w:tcW w:w="145" w:type="dxa"/>
          </w:tcPr>
          <w:p w14:paraId="2B2F13B6" w14:textId="77777777" w:rsidR="00AF4CE0" w:rsidRPr="00C06141" w:rsidRDefault="00AF4CE0" w:rsidP="00AF4CE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12D737C1" w:rsidR="00AF4CE0" w:rsidRPr="00C0614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AF4CE0" w:rsidRPr="00C06141" w:rsidRDefault="00AF4CE0" w:rsidP="00AF4CE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AF4CE0" w:rsidRPr="00C0614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F4CE0" w:rsidRPr="00C06141" w14:paraId="5D2D2E8C" w14:textId="77777777" w:rsidTr="00065625">
        <w:tc>
          <w:tcPr>
            <w:tcW w:w="2835" w:type="dxa"/>
          </w:tcPr>
          <w:p w14:paraId="759EBC95" w14:textId="77777777" w:rsidR="00AF4CE0" w:rsidRPr="00C06141" w:rsidRDefault="00AF4CE0" w:rsidP="00AF4CE0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16842D3D" w:rsidR="00AF4CE0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66,747 </w:t>
            </w:r>
          </w:p>
        </w:tc>
        <w:tc>
          <w:tcPr>
            <w:tcW w:w="142" w:type="dxa"/>
          </w:tcPr>
          <w:p w14:paraId="01340CE4" w14:textId="77777777" w:rsidR="00AF4CE0" w:rsidRPr="00C06141" w:rsidRDefault="00AF4CE0" w:rsidP="00AF4CE0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DF4611" w14:textId="5ED385B5" w:rsidR="00AF4CE0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88,291</w:t>
            </w:r>
          </w:p>
        </w:tc>
        <w:tc>
          <w:tcPr>
            <w:tcW w:w="145" w:type="dxa"/>
          </w:tcPr>
          <w:p w14:paraId="448FDFB4" w14:textId="77777777" w:rsidR="00AF4CE0" w:rsidRPr="00C06141" w:rsidRDefault="00AF4CE0" w:rsidP="00AF4CE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6582A4C7" w:rsidR="00AF4CE0" w:rsidRPr="00C0614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AF4CE0" w:rsidRPr="00C06141" w:rsidRDefault="00AF4CE0" w:rsidP="00AF4CE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AF4CE0" w:rsidRPr="00C0614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F4CE0" w:rsidRPr="00C06141" w14:paraId="0771AF7D" w14:textId="77777777" w:rsidTr="00065625">
        <w:tc>
          <w:tcPr>
            <w:tcW w:w="2835" w:type="dxa"/>
          </w:tcPr>
          <w:p w14:paraId="295FA992" w14:textId="77777777" w:rsidR="00AF4CE0" w:rsidRPr="00C06141" w:rsidRDefault="00AF4CE0" w:rsidP="00AF4CE0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290A5D49" w:rsidR="00AF4CE0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1,815 </w:t>
            </w:r>
          </w:p>
        </w:tc>
        <w:tc>
          <w:tcPr>
            <w:tcW w:w="142" w:type="dxa"/>
          </w:tcPr>
          <w:p w14:paraId="4F1E055F" w14:textId="77777777" w:rsidR="00AF4CE0" w:rsidRPr="00C06141" w:rsidRDefault="00AF4CE0" w:rsidP="00AF4CE0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32F463E9" w:rsidR="00AF4CE0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2,279</w:t>
            </w:r>
          </w:p>
        </w:tc>
        <w:tc>
          <w:tcPr>
            <w:tcW w:w="145" w:type="dxa"/>
          </w:tcPr>
          <w:p w14:paraId="7ADD2BDC" w14:textId="77777777" w:rsidR="00AF4CE0" w:rsidRPr="00C06141" w:rsidRDefault="00AF4CE0" w:rsidP="00AF4CE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5FF852F0" w:rsidR="00AF4CE0" w:rsidRPr="00C0614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AF4CE0" w:rsidRPr="00C06141" w:rsidRDefault="00AF4CE0" w:rsidP="00AF4CE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AF4CE0" w:rsidRPr="00C0614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E9372F" w:rsidRPr="00C06141" w14:paraId="45827127" w14:textId="77777777" w:rsidTr="00065625">
        <w:tc>
          <w:tcPr>
            <w:tcW w:w="2835" w:type="dxa"/>
          </w:tcPr>
          <w:p w14:paraId="2F660A5B" w14:textId="77777777" w:rsidR="00E9372F" w:rsidRPr="00C06141" w:rsidRDefault="00E9372F" w:rsidP="00E9372F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6FFF53F5" w:rsidR="00E9372F" w:rsidRPr="00C06141" w:rsidRDefault="00AF4CE0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595,927</w:t>
            </w:r>
          </w:p>
        </w:tc>
        <w:tc>
          <w:tcPr>
            <w:tcW w:w="142" w:type="dxa"/>
          </w:tcPr>
          <w:p w14:paraId="60C25CBF" w14:textId="77777777" w:rsidR="00E9372F" w:rsidRPr="00C06141" w:rsidRDefault="00E9372F" w:rsidP="00E9372F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B6D0419" w14:textId="6081232A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680,356</w:t>
            </w:r>
          </w:p>
        </w:tc>
        <w:tc>
          <w:tcPr>
            <w:tcW w:w="145" w:type="dxa"/>
          </w:tcPr>
          <w:p w14:paraId="4042FE76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3A6A4BB5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384,883 </w:t>
            </w:r>
          </w:p>
        </w:tc>
        <w:tc>
          <w:tcPr>
            <w:tcW w:w="142" w:type="dxa"/>
          </w:tcPr>
          <w:p w14:paraId="68021945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79A9E6D9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441,417</w:t>
            </w:r>
          </w:p>
        </w:tc>
      </w:tr>
      <w:tr w:rsidR="00E9372F" w:rsidRPr="00C06141" w14:paraId="0F9D804A" w14:textId="77777777" w:rsidTr="006379FF">
        <w:tc>
          <w:tcPr>
            <w:tcW w:w="2835" w:type="dxa"/>
          </w:tcPr>
          <w:p w14:paraId="383BCA8C" w14:textId="77777777" w:rsidR="00E9372F" w:rsidRPr="00C06141" w:rsidRDefault="00E9372F" w:rsidP="00E9372F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D62D7B" w14:textId="578C3A1D" w:rsidR="00E9372F" w:rsidRPr="00C06141" w:rsidRDefault="00AF4CE0" w:rsidP="00F911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(47,329)</w:t>
            </w:r>
          </w:p>
        </w:tc>
        <w:tc>
          <w:tcPr>
            <w:tcW w:w="142" w:type="dxa"/>
          </w:tcPr>
          <w:p w14:paraId="7B9BB29A" w14:textId="77777777" w:rsidR="00E9372F" w:rsidRPr="00C06141" w:rsidRDefault="00E9372F" w:rsidP="00E937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1A10B8C2" w:rsidR="00E9372F" w:rsidRPr="00C06141" w:rsidRDefault="00E9372F" w:rsidP="00E937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(43,543)</w:t>
            </w:r>
          </w:p>
        </w:tc>
        <w:tc>
          <w:tcPr>
            <w:tcW w:w="145" w:type="dxa"/>
          </w:tcPr>
          <w:p w14:paraId="20F69C4F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1AE7245D" w:rsidR="00E9372F" w:rsidRPr="00C06141" w:rsidRDefault="00E9372F" w:rsidP="00E937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(19,546)</w:t>
            </w:r>
          </w:p>
        </w:tc>
        <w:tc>
          <w:tcPr>
            <w:tcW w:w="142" w:type="dxa"/>
          </w:tcPr>
          <w:p w14:paraId="6FECBB02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1EF7BB55" w:rsidR="00E9372F" w:rsidRPr="00C06141" w:rsidRDefault="00E9372F" w:rsidP="00E9372F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(17,409)</w:t>
            </w:r>
          </w:p>
        </w:tc>
      </w:tr>
      <w:tr w:rsidR="00E9372F" w:rsidRPr="00C06141" w14:paraId="6E65E3ED" w14:textId="77777777" w:rsidTr="00065625">
        <w:tc>
          <w:tcPr>
            <w:tcW w:w="2835" w:type="dxa"/>
          </w:tcPr>
          <w:p w14:paraId="284F4FAE" w14:textId="08C967E9" w:rsidR="00E9372F" w:rsidRPr="00C06141" w:rsidRDefault="00E9372F" w:rsidP="00E9372F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3949F1CC" w:rsidR="00E9372F" w:rsidRPr="00C0614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548,598 </w:t>
            </w:r>
          </w:p>
        </w:tc>
        <w:tc>
          <w:tcPr>
            <w:tcW w:w="142" w:type="dxa"/>
          </w:tcPr>
          <w:p w14:paraId="62273958" w14:textId="77777777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0491DA2C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636,813</w:t>
            </w:r>
          </w:p>
        </w:tc>
        <w:tc>
          <w:tcPr>
            <w:tcW w:w="145" w:type="dxa"/>
          </w:tcPr>
          <w:p w14:paraId="6016C301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306AD3CF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365,337 </w:t>
            </w:r>
          </w:p>
        </w:tc>
        <w:tc>
          <w:tcPr>
            <w:tcW w:w="142" w:type="dxa"/>
          </w:tcPr>
          <w:p w14:paraId="1C895633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7A76B1EF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424,008</w:t>
            </w:r>
          </w:p>
        </w:tc>
      </w:tr>
      <w:tr w:rsidR="00A92DA2" w:rsidRPr="00C06141" w14:paraId="4793E22D" w14:textId="77777777" w:rsidTr="00065625">
        <w:tc>
          <w:tcPr>
            <w:tcW w:w="2835" w:type="dxa"/>
          </w:tcPr>
          <w:p w14:paraId="7D6D5275" w14:textId="7BD74F91" w:rsidR="00065625" w:rsidRPr="00C06141" w:rsidRDefault="00065625" w:rsidP="00065625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478B9B03" w:rsidR="00065625" w:rsidRPr="00C06141" w:rsidRDefault="00AF4CE0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109,276</w:t>
            </w:r>
          </w:p>
        </w:tc>
        <w:tc>
          <w:tcPr>
            <w:tcW w:w="142" w:type="dxa"/>
          </w:tcPr>
          <w:p w14:paraId="5A676BBD" w14:textId="77777777" w:rsidR="00065625" w:rsidRPr="00C06141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0C090F4C" w:rsidR="00065625" w:rsidRPr="00C06141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21,150</w:t>
            </w:r>
          </w:p>
        </w:tc>
        <w:tc>
          <w:tcPr>
            <w:tcW w:w="145" w:type="dxa"/>
          </w:tcPr>
          <w:p w14:paraId="4449EB92" w14:textId="77777777" w:rsidR="00065625" w:rsidRPr="00C06141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39D3B751" w:rsidR="00065625" w:rsidRPr="00C06141" w:rsidRDefault="00065625" w:rsidP="00F9112F">
            <w:pPr>
              <w:tabs>
                <w:tab w:val="clear" w:pos="907"/>
                <w:tab w:val="left" w:pos="-108"/>
                <w:tab w:val="left" w:pos="853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065625" w:rsidRPr="00C06141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065625" w:rsidRPr="00C06141" w:rsidRDefault="00065625" w:rsidP="0006562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9372F" w:rsidRPr="00C06141" w14:paraId="363730D5" w14:textId="77777777" w:rsidTr="00065625">
        <w:tc>
          <w:tcPr>
            <w:tcW w:w="2835" w:type="dxa"/>
          </w:tcPr>
          <w:p w14:paraId="67CDD52E" w14:textId="24389C00" w:rsidR="00E9372F" w:rsidRPr="00C06141" w:rsidRDefault="00E9372F" w:rsidP="00E9372F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Pr="00C0614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0E5F8A29" w:rsidR="00E9372F" w:rsidRPr="00C06141" w:rsidRDefault="00AF4CE0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657,874</w:t>
            </w:r>
          </w:p>
        </w:tc>
        <w:tc>
          <w:tcPr>
            <w:tcW w:w="142" w:type="dxa"/>
          </w:tcPr>
          <w:p w14:paraId="465B7C79" w14:textId="77777777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041FE2C0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657,963</w:t>
            </w:r>
          </w:p>
        </w:tc>
        <w:tc>
          <w:tcPr>
            <w:tcW w:w="145" w:type="dxa"/>
          </w:tcPr>
          <w:p w14:paraId="5CBE1B62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08F39DE8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365,337 </w:t>
            </w:r>
          </w:p>
        </w:tc>
        <w:tc>
          <w:tcPr>
            <w:tcW w:w="142" w:type="dxa"/>
          </w:tcPr>
          <w:p w14:paraId="59EEC100" w14:textId="77777777" w:rsidR="00E9372F" w:rsidRPr="00C06141" w:rsidRDefault="00E9372F" w:rsidP="00E9372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6E4F0519" w:rsidR="00E9372F" w:rsidRPr="00C0614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6141">
              <w:rPr>
                <w:rFonts w:ascii="Angsana New" w:hAnsi="Angsana New"/>
                <w:color w:val="000000" w:themeColor="text1"/>
                <w:sz w:val="26"/>
                <w:szCs w:val="26"/>
              </w:rPr>
              <w:t>424,008</w:t>
            </w:r>
          </w:p>
        </w:tc>
      </w:tr>
    </w:tbl>
    <w:p w14:paraId="05586336" w14:textId="77777777" w:rsidR="00F7623D" w:rsidRPr="00A92DA2" w:rsidRDefault="00F7623D" w:rsidP="002449E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B61983" w14:textId="5693F630" w:rsidR="002449E1" w:rsidRPr="00A92DA2" w:rsidRDefault="002449E1" w:rsidP="002449E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A92DA2" w:rsidRPr="005B38E1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5B38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5B38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5B38E1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5B38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5B38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5B38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5B38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5B38E1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2449E1" w:rsidRPr="005B38E1" w:rsidRDefault="002449E1" w:rsidP="002449E1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B3C7F9F" w14:textId="77777777" w:rsidR="00F937FC" w:rsidRPr="005B38E1" w:rsidRDefault="00F937FC" w:rsidP="00F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09E1A099" w14:textId="0AF8E150" w:rsidR="002449E1" w:rsidRPr="005B38E1" w:rsidRDefault="00F937FC" w:rsidP="00F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21CFCC7" w14:textId="39EA8FBD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8" w:type="dxa"/>
          </w:tcPr>
          <w:p w14:paraId="6D1A4791" w14:textId="77777777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740525" w14:textId="77777777" w:rsidR="00F937FC" w:rsidRPr="005B38E1" w:rsidRDefault="00F937FC" w:rsidP="00F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22E2EF0C" w14:textId="52F64F9B" w:rsidR="002449E1" w:rsidRPr="005B38E1" w:rsidRDefault="00F937FC" w:rsidP="00F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B40BB49" w14:textId="7278EBB5" w:rsidR="002449E1" w:rsidRPr="005B38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E9372F" w:rsidRPr="005B38E1" w14:paraId="324C5AA5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55"/>
        </w:trPr>
        <w:tc>
          <w:tcPr>
            <w:tcW w:w="2835" w:type="dxa"/>
          </w:tcPr>
          <w:p w14:paraId="3C4CD63F" w14:textId="77777777" w:rsidR="00E9372F" w:rsidRPr="005B38E1" w:rsidRDefault="00E9372F" w:rsidP="00E9372F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0B60BE22" w:rsidR="00E9372F" w:rsidRPr="005B38E1" w:rsidRDefault="00AF4CE0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43,543</w:t>
            </w:r>
          </w:p>
        </w:tc>
        <w:tc>
          <w:tcPr>
            <w:tcW w:w="165" w:type="dxa"/>
          </w:tcPr>
          <w:p w14:paraId="7BB82E73" w14:textId="77777777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38C64A0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63,413</w:t>
            </w:r>
          </w:p>
        </w:tc>
        <w:tc>
          <w:tcPr>
            <w:tcW w:w="138" w:type="dxa"/>
          </w:tcPr>
          <w:p w14:paraId="5F3D560D" w14:textId="77777777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0A2C202A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17,409 </w:t>
            </w:r>
          </w:p>
        </w:tc>
        <w:tc>
          <w:tcPr>
            <w:tcW w:w="134" w:type="dxa"/>
          </w:tcPr>
          <w:p w14:paraId="60702E6F" w14:textId="77777777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03B5E97C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47,951</w:t>
            </w:r>
          </w:p>
        </w:tc>
      </w:tr>
      <w:tr w:rsidR="00AF4CE0" w:rsidRPr="005B38E1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77777777" w:rsidR="00AF4CE0" w:rsidRPr="005B38E1" w:rsidRDefault="00AF4CE0" w:rsidP="00AF4CE0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250" w:type="dxa"/>
          </w:tcPr>
          <w:p w14:paraId="0CC8C9B0" w14:textId="79BA6EA0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F4CE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4,054 </w:t>
            </w:r>
          </w:p>
        </w:tc>
        <w:tc>
          <w:tcPr>
            <w:tcW w:w="165" w:type="dxa"/>
          </w:tcPr>
          <w:p w14:paraId="0DEE150B" w14:textId="77777777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1E6CB5E6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12,124</w:t>
            </w:r>
          </w:p>
        </w:tc>
        <w:tc>
          <w:tcPr>
            <w:tcW w:w="138" w:type="dxa"/>
          </w:tcPr>
          <w:p w14:paraId="74815D05" w14:textId="77777777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59DAB2AA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2,137 </w:t>
            </w:r>
          </w:p>
        </w:tc>
        <w:tc>
          <w:tcPr>
            <w:tcW w:w="134" w:type="dxa"/>
          </w:tcPr>
          <w:p w14:paraId="5383133F" w14:textId="77777777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79EF833A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750</w:t>
            </w:r>
          </w:p>
        </w:tc>
      </w:tr>
      <w:tr w:rsidR="00AF4CE0" w:rsidRPr="005B38E1" w14:paraId="5CE2B35D" w14:textId="77777777" w:rsidTr="001A0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77777777" w:rsidR="00AF4CE0" w:rsidRPr="005B38E1" w:rsidRDefault="00AF4CE0" w:rsidP="00AF4CE0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685D4087" w:rsidR="00AF4CE0" w:rsidRPr="005B38E1" w:rsidRDefault="00AF4CE0" w:rsidP="00F911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F4CE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(268) </w:t>
            </w:r>
          </w:p>
        </w:tc>
        <w:tc>
          <w:tcPr>
            <w:tcW w:w="165" w:type="dxa"/>
          </w:tcPr>
          <w:p w14:paraId="5834C19D" w14:textId="77777777" w:rsidR="00AF4CE0" w:rsidRPr="005B38E1" w:rsidRDefault="00AF4CE0" w:rsidP="00AF4CE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0E4364DB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(31,994)</w:t>
            </w:r>
          </w:p>
        </w:tc>
        <w:tc>
          <w:tcPr>
            <w:tcW w:w="138" w:type="dxa"/>
          </w:tcPr>
          <w:p w14:paraId="10B32A5E" w14:textId="77777777" w:rsidR="00AF4CE0" w:rsidRPr="005B38E1" w:rsidRDefault="00AF4CE0" w:rsidP="00AF4CE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46D2267" w14:textId="6E69B40F" w:rsidR="00AF4CE0" w:rsidRPr="005B38E1" w:rsidRDefault="00AF4CE0" w:rsidP="00AF4CE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9CDA37C" w14:textId="77777777" w:rsidR="00AF4CE0" w:rsidRPr="005B38E1" w:rsidRDefault="00AF4CE0" w:rsidP="00AF4CE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2B50FB1B" w:rsidR="00AF4CE0" w:rsidRPr="005B38E1" w:rsidRDefault="00AF4CE0" w:rsidP="00AF4CE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(31,292)</w:t>
            </w:r>
          </w:p>
        </w:tc>
      </w:tr>
      <w:tr w:rsidR="00E9372F" w:rsidRPr="005B38E1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77777777" w:rsidR="00E9372F" w:rsidRPr="005B38E1" w:rsidRDefault="00E9372F" w:rsidP="00E9372F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6E11752D" w:rsidR="00E9372F" w:rsidRPr="005B38E1" w:rsidRDefault="00AF4CE0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F4CE0">
              <w:rPr>
                <w:rFonts w:ascii="Angsana New" w:hAnsi="Angsana New"/>
                <w:color w:val="000000" w:themeColor="text1"/>
                <w:sz w:val="26"/>
                <w:szCs w:val="26"/>
              </w:rPr>
              <w:t>47,329</w:t>
            </w:r>
          </w:p>
        </w:tc>
        <w:tc>
          <w:tcPr>
            <w:tcW w:w="165" w:type="dxa"/>
          </w:tcPr>
          <w:p w14:paraId="26AF59D4" w14:textId="77777777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3A01A850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43,543</w:t>
            </w:r>
          </w:p>
        </w:tc>
        <w:tc>
          <w:tcPr>
            <w:tcW w:w="138" w:type="dxa"/>
          </w:tcPr>
          <w:p w14:paraId="536A1F0D" w14:textId="77777777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791A0165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19,546 </w:t>
            </w:r>
          </w:p>
        </w:tc>
        <w:tc>
          <w:tcPr>
            <w:tcW w:w="134" w:type="dxa"/>
          </w:tcPr>
          <w:p w14:paraId="1BA0A63C" w14:textId="77777777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6A954E18" w:rsidR="00E9372F" w:rsidRPr="005B38E1" w:rsidRDefault="00E9372F" w:rsidP="00E937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17,409</w:t>
            </w:r>
          </w:p>
        </w:tc>
      </w:tr>
    </w:tbl>
    <w:p w14:paraId="7345C57C" w14:textId="77777777" w:rsidR="002449E1" w:rsidRPr="00A92DA2" w:rsidRDefault="002449E1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</w:p>
    <w:p w14:paraId="30531C65" w14:textId="5F4B32AB" w:rsidR="005A40FD" w:rsidRPr="00A92DA2" w:rsidRDefault="00653006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2E2D96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 </w:t>
      </w:r>
      <w:r w:rsidR="00702CB5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F4D44"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7AD4C1A6" w:rsidR="00E644B9" w:rsidRPr="005B38E1" w:rsidRDefault="00E644B9" w:rsidP="00455644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69531D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E37CB4"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937FC"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Pr="005B38E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8B50C2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</w:t>
      </w:r>
      <w:r w:rsidRPr="005B38E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lang w:val="en-GB"/>
        </w:rPr>
        <w:t>31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>256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455644" w:rsidRPr="005B38E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3A55C8"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และบริษัทย่อย</w:t>
      </w:r>
      <w:r w:rsidR="00455644" w:rsidRPr="005B38E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</w:t>
      </w:r>
      <w:r w:rsidR="00455644"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บัญชี</w:t>
      </w:r>
      <w:r w:rsidR="00455644" w:rsidRPr="005B38E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เงินฝากกับ</w:t>
      </w:r>
      <w:r w:rsidR="00455644"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ธนาคารในประเทศหลายแห่งจำนวน</w:t>
      </w:r>
      <w:r w:rsidR="00455644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3A55C8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9531D" w:rsidRPr="008A19B7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8A19B7" w:rsidRPr="008A19B7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69531D" w:rsidRPr="008A19B7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A19B7" w:rsidRPr="008A19B7">
        <w:rPr>
          <w:rFonts w:asciiTheme="majorBidi" w:hAnsiTheme="majorBidi" w:cstheme="majorBidi"/>
          <w:color w:val="000000" w:themeColor="text1"/>
          <w:sz w:val="32"/>
          <w:szCs w:val="32"/>
        </w:rPr>
        <w:t>90</w:t>
      </w:r>
      <w:r w:rsidR="0069531D" w:rsidRPr="008A19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531D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3A55C8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98.51 </w:t>
      </w:r>
      <w:r w:rsidR="003A55C8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455644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9531D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ตามลำดับ </w:t>
      </w:r>
      <w:r w:rsidR="003A55C8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(เฉพาะกิจการ </w:t>
      </w:r>
      <w:r w:rsidR="003A55C8"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จำนวนเงิน 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86.12 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3A55C8" w:rsidRPr="00C061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  <w:r w:rsidR="00455644" w:rsidRPr="00C061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468F1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>0.</w:t>
      </w:r>
      <w:r w:rsidR="00E9372F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468F1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="00764CBA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C468F1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0.85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55644" w:rsidRPr="00C061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55644" w:rsidRPr="00C061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="00455644" w:rsidRPr="00C061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0.1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5 - 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0.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5</w:t>
      </w:r>
      <w:r w:rsidR="00455644" w:rsidRPr="00C0614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ต่อปี</w:t>
      </w:r>
      <w:r w:rsidR="00455644" w:rsidRPr="00C061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</w:t>
      </w:r>
      <w:r w:rsidR="00455644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55644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</w:t>
      </w:r>
      <w:r w:rsidR="00455644"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455644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="00455644"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</w:t>
      </w:r>
      <w:r w:rsidR="00455644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บัญชี</w:t>
      </w:r>
      <w:r w:rsidR="00455644"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เงินฝากกับธนาคารในประเทศ</w:t>
      </w:r>
      <w:r w:rsidR="00455644"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สอง</w:t>
      </w:r>
      <w:r w:rsidR="00455644"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แห่งจำนวนเงิน </w:t>
      </w:r>
      <w:r w:rsidR="008A19B7">
        <w:rPr>
          <w:rFonts w:asciiTheme="majorBidi" w:hAnsiTheme="majorBidi"/>
          <w:color w:val="000000" w:themeColor="text1"/>
          <w:spacing w:val="-4"/>
          <w:sz w:val="32"/>
          <w:szCs w:val="32"/>
        </w:rPr>
        <w:t>20.78</w:t>
      </w:r>
      <w:r w:rsidR="00455644"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="00455644" w:rsidRPr="005B38E1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ล้านบา</w:t>
      </w:r>
      <w:r w:rsidR="00392250" w:rsidRPr="005B38E1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ท </w:t>
      </w:r>
      <w:r w:rsidR="0069531D" w:rsidRPr="005B38E1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อัตราดอกเบี้ยร้อย</w:t>
      </w:r>
      <w:r w:rsidR="0069531D" w:rsidRPr="005B38E1">
        <w:rPr>
          <w:rFonts w:asciiTheme="majorBidi" w:hAnsiTheme="majorBidi"/>
          <w:color w:val="000000" w:themeColor="text1"/>
          <w:sz w:val="32"/>
          <w:szCs w:val="32"/>
          <w:cs/>
        </w:rPr>
        <w:t>ละ</w:t>
      </w:r>
      <w:r w:rsidR="0069531D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531D" w:rsidRPr="00BE0D8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0.50 </w:t>
      </w:r>
      <w:r w:rsidR="003D09C5" w:rsidRPr="00BE0D8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- </w:t>
      </w:r>
      <w:r w:rsidR="0069531D" w:rsidRPr="00BE0D8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1.50 </w:t>
      </w:r>
      <w:r w:rsidR="0069531D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69531D"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9531D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55644"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="0069531D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55644" w:rsidRPr="00BE0D8D">
        <w:rPr>
          <w:rFonts w:asciiTheme="majorBidi" w:hAnsiTheme="majorBidi"/>
          <w:color w:val="000000" w:themeColor="text1"/>
          <w:sz w:val="32"/>
          <w:szCs w:val="32"/>
        </w:rPr>
        <w:t xml:space="preserve">0.35 - 1.50 </w:t>
      </w:r>
      <w:r w:rsidR="00455644" w:rsidRPr="005B38E1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="00392250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2C0B37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ตามลำดับ </w:t>
      </w:r>
      <w:r w:rsidR="00455644" w:rsidRPr="005B38E1">
        <w:rPr>
          <w:rFonts w:asciiTheme="majorBidi" w:hAnsiTheme="majorBidi"/>
          <w:color w:val="000000" w:themeColor="text1"/>
          <w:sz w:val="32"/>
          <w:szCs w:val="32"/>
          <w:cs/>
        </w:rPr>
        <w:t>ซึ่งใช้เป็นหลักประกันวงเงินสินเชื่อ</w:t>
      </w:r>
      <w:r w:rsidR="00455644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กับ</w:t>
      </w:r>
      <w:r w:rsidR="00455644" w:rsidRPr="005B38E1">
        <w:rPr>
          <w:rFonts w:asciiTheme="majorBidi" w:hAnsiTheme="majorBidi"/>
          <w:color w:val="000000" w:themeColor="text1"/>
          <w:sz w:val="32"/>
          <w:szCs w:val="32"/>
          <w:cs/>
        </w:rPr>
        <w:t>ธนาคารในประเทศดังกล่าว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(ดูหมายเหตุ </w:t>
      </w:r>
      <w:r w:rsidR="000A00BF" w:rsidRPr="00BE0D8D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16</w:t>
      </w:r>
      <w:r w:rsidRPr="00BE0D8D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)</w:t>
      </w:r>
    </w:p>
    <w:p w14:paraId="40E664ED" w14:textId="77777777" w:rsidR="00F846E9" w:rsidRPr="00A92DA2" w:rsidRDefault="00F846E9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1DA4BDAA" w14:textId="77777777" w:rsidR="00050475" w:rsidRPr="00A92DA2" w:rsidRDefault="00050475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D41196D" w14:textId="77777777" w:rsidR="00050475" w:rsidRPr="00A92DA2" w:rsidRDefault="00050475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07E617C" w14:textId="23528B6A" w:rsidR="00D82471" w:rsidRPr="00A92DA2" w:rsidRDefault="00345782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65300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0.</w:t>
      </w:r>
      <w:r w:rsidR="00D82471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2471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A92DA2" w:rsidRDefault="00D82471" w:rsidP="00F82359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เงินลงทุนในบริษัทย่อย</w:t>
      </w:r>
      <w:r w:rsidR="009942D3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ตามที่แสดง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A92DA2" w:rsidRPr="00C06141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14:paraId="66967C21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A92DA2" w:rsidRPr="00C06141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C0614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รับ</w:t>
            </w:r>
          </w:p>
        </w:tc>
      </w:tr>
      <w:tr w:rsidR="00A92DA2" w:rsidRPr="00C06141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9034B34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0767E0FF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E37CB4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="00F937FC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="00CB4E10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</w:t>
            </w:r>
            <w:r w:rsidR="00707597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18F4DB72" w14:textId="579C6519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8" w:type="dxa"/>
          </w:tcPr>
          <w:p w14:paraId="049359FE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241C7AAF" w:rsidR="00653006" w:rsidRPr="00C06141" w:rsidRDefault="00F937FC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2D135A2C" w14:textId="533601E5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" w:type="dxa"/>
          </w:tcPr>
          <w:p w14:paraId="5A771476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2ABC9A20" w:rsidR="00653006" w:rsidRPr="00C06141" w:rsidRDefault="00F937FC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4815FC51" w14:textId="7BD42651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" w:type="dxa"/>
          </w:tcPr>
          <w:p w14:paraId="0E7D7FAD" w14:textId="77777777" w:rsidR="00653006" w:rsidRPr="00C06141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E787FB" w14:textId="4B0D81DC" w:rsidR="00E37CB4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F937FC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เก้า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เดือน</w:t>
            </w:r>
          </w:p>
          <w:p w14:paraId="7F439542" w14:textId="245076A0" w:rsidR="00653006" w:rsidRPr="00C0614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F937FC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</w:tr>
      <w:tr w:rsidR="00A92DA2" w:rsidRPr="00C06141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62F0159C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2990EBB" w:rsidR="005B1365" w:rsidRPr="00C0614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</w:t>
            </w:r>
          </w:p>
        </w:tc>
      </w:tr>
      <w:tr w:rsidR="00A92DA2" w:rsidRPr="00C06141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6497CDEE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2959B010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5F7D3B04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33C7EABA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A92DA2" w:rsidRPr="00C06141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บริษัท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2EC41162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31568BFD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624DEDD4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7CAE168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3115108A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0EE54945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1784A442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*37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4E54D441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04CB11B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*37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19518906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A92DA2" w:rsidRPr="00C06141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569E44C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97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3F4225AF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1EBFEEEC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97</w:t>
            </w: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5F8ED19E" w14:textId="77777777" w:rsidR="00905A9C" w:rsidRPr="00C06141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905A9C" w:rsidRPr="00C06141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061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1"/>
    </w:tbl>
    <w:p w14:paraId="239D7B1D" w14:textId="77777777" w:rsidR="00905A9C" w:rsidRPr="00A92DA2" w:rsidRDefault="00905A9C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694B66" w14:textId="09661CEA" w:rsidR="0014719F" w:rsidRPr="00A92DA2" w:rsidRDefault="00B32000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*</w:t>
      </w:r>
      <w:r w:rsidR="003D09C5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5B38E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</w:t>
      </w:r>
    </w:p>
    <w:p w14:paraId="1C74C29A" w14:textId="77777777" w:rsidR="00F846E9" w:rsidRPr="005B38E1" w:rsidRDefault="00F846E9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5F7E5095" w14:textId="25AAA922" w:rsidR="00653006" w:rsidRPr="00A92DA2" w:rsidRDefault="00653006" w:rsidP="003D09C5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9B75FE"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32B4CDB" w14:textId="77777777" w:rsidR="00D939B3" w:rsidRPr="00A92DA2" w:rsidRDefault="00D939B3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A92DA2" w:rsidRPr="005B38E1" w14:paraId="2BCCA10A" w14:textId="77777777" w:rsidTr="00CB52FB">
        <w:tc>
          <w:tcPr>
            <w:tcW w:w="4876" w:type="dxa"/>
          </w:tcPr>
          <w:p w14:paraId="0C55770D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5C4D92E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A92DA2" w:rsidRPr="005B38E1" w14:paraId="39881CD1" w14:textId="77777777" w:rsidTr="00CB52FB">
        <w:tc>
          <w:tcPr>
            <w:tcW w:w="4876" w:type="dxa"/>
          </w:tcPr>
          <w:p w14:paraId="644AC29D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318F3E7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F51A9DB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AEDEE3B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24D925B3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5B38E1" w14:paraId="4B9AFAD6" w14:textId="77777777" w:rsidTr="00CB52FB">
        <w:tc>
          <w:tcPr>
            <w:tcW w:w="4876" w:type="dxa"/>
          </w:tcPr>
          <w:p w14:paraId="35C66122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6891BB6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24F8DE19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A6D3BC5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5B38E1" w14:paraId="72D546AC" w14:textId="77777777" w:rsidTr="00CB52FB">
        <w:tc>
          <w:tcPr>
            <w:tcW w:w="4876" w:type="dxa"/>
          </w:tcPr>
          <w:p w14:paraId="1395D0C4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7576ADB1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11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4F24BDF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E558B7E" w14:textId="77777777" w:rsidR="00F2427A" w:rsidRPr="005B38E1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42,361</w:t>
            </w:r>
          </w:p>
        </w:tc>
      </w:tr>
      <w:tr w:rsidR="00E9372F" w:rsidRPr="005B38E1" w14:paraId="71675261" w14:textId="77777777" w:rsidTr="00CB52FB">
        <w:tc>
          <w:tcPr>
            <w:tcW w:w="4876" w:type="dxa"/>
          </w:tcPr>
          <w:p w14:paraId="7B0535E2" w14:textId="4AE942FD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F1139E" w14:textId="5A29F3B1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11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88A5941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8F100C" w14:textId="6BC1ED55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42,361</w:t>
            </w:r>
          </w:p>
        </w:tc>
      </w:tr>
      <w:tr w:rsidR="00E9372F" w:rsidRPr="005B38E1" w14:paraId="6FAAE8F0" w14:textId="77777777" w:rsidTr="00CB52FB">
        <w:tc>
          <w:tcPr>
            <w:tcW w:w="4876" w:type="dxa"/>
          </w:tcPr>
          <w:p w14:paraId="23D05205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9E74A2F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0915A1AD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1DE830F5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E9372F" w:rsidRPr="005B38E1" w14:paraId="09F94E06" w14:textId="77777777" w:rsidTr="00CB52FB">
        <w:tc>
          <w:tcPr>
            <w:tcW w:w="4876" w:type="dxa"/>
          </w:tcPr>
          <w:p w14:paraId="0AB73966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3221BB6C" w14:textId="324199B4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531FEF02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B20F23A" w14:textId="374C3580" w:rsidR="00E9372F" w:rsidRPr="005B38E1" w:rsidRDefault="007E613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4,789</w:t>
            </w:r>
          </w:p>
        </w:tc>
      </w:tr>
      <w:tr w:rsidR="00E9372F" w:rsidRPr="005B38E1" w14:paraId="2334A845" w14:textId="77777777" w:rsidTr="00CB52FB">
        <w:tc>
          <w:tcPr>
            <w:tcW w:w="4876" w:type="dxa"/>
          </w:tcPr>
          <w:p w14:paraId="3C330370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0C17AF91" w14:textId="19B24F35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3B6F2EB" w14:textId="77777777" w:rsidR="00E9372F" w:rsidRPr="005B38E1" w:rsidRDefault="00E9372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C91DF6A" w14:textId="0240B007" w:rsidR="00E9372F" w:rsidRPr="005B38E1" w:rsidRDefault="007E613F" w:rsidP="00E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1,091</w:t>
            </w:r>
          </w:p>
        </w:tc>
      </w:tr>
      <w:tr w:rsidR="007E613F" w:rsidRPr="005B38E1" w14:paraId="3E2BF737" w14:textId="77777777" w:rsidTr="00CB52FB">
        <w:tc>
          <w:tcPr>
            <w:tcW w:w="4876" w:type="dxa"/>
          </w:tcPr>
          <w:p w14:paraId="362832D6" w14:textId="1997D706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F33186E" w14:textId="5967309A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263D01E3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7E37B6" w14:textId="20CF83DE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5,880</w:t>
            </w:r>
          </w:p>
        </w:tc>
      </w:tr>
      <w:tr w:rsidR="007E613F" w:rsidRPr="005B38E1" w14:paraId="70F82B72" w14:textId="77777777" w:rsidTr="00CB52FB">
        <w:tc>
          <w:tcPr>
            <w:tcW w:w="4876" w:type="dxa"/>
          </w:tcPr>
          <w:p w14:paraId="37B7D85D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2F44A65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10D6B9AB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89D98B6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7E613F" w:rsidRPr="005B38E1" w14:paraId="42655A28" w14:textId="77777777" w:rsidTr="00CB52FB">
        <w:tc>
          <w:tcPr>
            <w:tcW w:w="4876" w:type="dxa"/>
          </w:tcPr>
          <w:p w14:paraId="7BA7B07E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B2ACA2E" w14:textId="1727B908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11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39B4304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666D77A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37,572</w:t>
            </w:r>
          </w:p>
        </w:tc>
      </w:tr>
      <w:tr w:rsidR="007E613F" w:rsidRPr="005B38E1" w14:paraId="1B74D4C2" w14:textId="77777777" w:rsidTr="00CB52FB">
        <w:tc>
          <w:tcPr>
            <w:tcW w:w="4876" w:type="dxa"/>
          </w:tcPr>
          <w:p w14:paraId="45408D84" w14:textId="134E6E33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881EAC0" w14:textId="07A14825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11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0B17B3E0" w14:textId="77777777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75C4FF9" w14:textId="268CAE1C" w:rsidR="007E613F" w:rsidRPr="005B38E1" w:rsidRDefault="007E613F" w:rsidP="007E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36,481</w:t>
            </w:r>
          </w:p>
        </w:tc>
      </w:tr>
    </w:tbl>
    <w:p w14:paraId="699B00F9" w14:textId="77777777" w:rsidR="003D09C5" w:rsidRPr="00A92DA2" w:rsidRDefault="00847338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hint="cs"/>
          <w:color w:val="000000" w:themeColor="text1"/>
          <w:sz w:val="32"/>
          <w:szCs w:val="32"/>
        </w:rPr>
        <w:t xml:space="preserve">  </w:t>
      </w:r>
    </w:p>
    <w:p w14:paraId="0BE65DBE" w14:textId="3CB558FB" w:rsidR="00653006" w:rsidRPr="00A92DA2" w:rsidRDefault="00653006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ที่ยังไม่ใช้ดำเนินงาน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ของบริษัท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แปลง มูลค่าราคาทุน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11.15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โดย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3D09C5" w:rsidRPr="005B38E1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บริษัทได้ประเมินราคา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4.80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2561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บริษัทได้มีการประเมินราคา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โดยใช้วิธีเปรียบเทียบกับ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48.20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53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</w:p>
    <w:p w14:paraId="36289775" w14:textId="30BBC838" w:rsidR="00847338" w:rsidRPr="00A92DA2" w:rsidRDefault="008708B3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มีไว้เพื่อให้บริษัทย่อยแห่งหนึ่งเช่าใช้ดำเนินงาน</w:t>
      </w:r>
    </w:p>
    <w:p w14:paraId="6202AE3B" w14:textId="66C24CFC" w:rsidR="00CE21F0" w:rsidRPr="00A92DA2" w:rsidRDefault="00AC588C" w:rsidP="0024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65300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21F0" w:rsidRPr="00A92DA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E21F0" w:rsidRPr="00A92DA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C640A3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CE21F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และอุปกรณ์</w:t>
      </w:r>
    </w:p>
    <w:p w14:paraId="1DEF9511" w14:textId="23385899" w:rsidR="00E37CB4" w:rsidRPr="005B38E1" w:rsidRDefault="00E37CB4" w:rsidP="0024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7C30C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ดเก้า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C30C6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A92DA2" w:rsidRPr="00A92DA2" w14:paraId="13DED71B" w14:textId="77777777" w:rsidTr="00853134">
        <w:tc>
          <w:tcPr>
            <w:tcW w:w="4876" w:type="dxa"/>
          </w:tcPr>
          <w:p w14:paraId="6FA0629E" w14:textId="61B6DB04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5B38E1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7549BC5" w14:textId="77777777" w:rsidTr="009A0487">
        <w:tc>
          <w:tcPr>
            <w:tcW w:w="4876" w:type="dxa"/>
          </w:tcPr>
          <w:p w14:paraId="66EEF1F6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04EA6F5" w14:textId="77777777" w:rsidR="00EB555A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5B38E1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59A268B4" w14:textId="77777777" w:rsidTr="009A0487">
        <w:tc>
          <w:tcPr>
            <w:tcW w:w="4876" w:type="dxa"/>
          </w:tcPr>
          <w:p w14:paraId="43E8A6EA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582A63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045EE778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A92DA2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70E55DEA" w14:textId="77777777" w:rsidTr="009A0487">
        <w:tc>
          <w:tcPr>
            <w:tcW w:w="4876" w:type="dxa"/>
          </w:tcPr>
          <w:p w14:paraId="4697A8A4" w14:textId="723AF7E7" w:rsidR="00CE21F0" w:rsidRPr="005B38E1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</w:t>
            </w:r>
            <w:r w:rsidR="00707597"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32D80F5" w14:textId="606FE0E4" w:rsidR="00CE21F0" w:rsidRPr="00A92DA2" w:rsidRDefault="00707597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859,040</w:t>
            </w:r>
          </w:p>
        </w:tc>
        <w:tc>
          <w:tcPr>
            <w:tcW w:w="135" w:type="dxa"/>
          </w:tcPr>
          <w:p w14:paraId="43B907A0" w14:textId="77777777" w:rsidR="00CE21F0" w:rsidRPr="005B38E1" w:rsidRDefault="00CE21F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C66700D" w14:textId="6760919A" w:rsidR="00CE21F0" w:rsidRPr="005B38E1" w:rsidRDefault="004537B2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495,151</w:t>
            </w:r>
          </w:p>
        </w:tc>
      </w:tr>
      <w:tr w:rsidR="00A92DA2" w:rsidRPr="00A92DA2" w14:paraId="7B1571DB" w14:textId="77777777" w:rsidTr="009A0487">
        <w:tc>
          <w:tcPr>
            <w:tcW w:w="4876" w:type="dxa"/>
          </w:tcPr>
          <w:p w14:paraId="2A50C6E1" w14:textId="77777777" w:rsidR="00D20D63" w:rsidRPr="005B38E1" w:rsidRDefault="00D20D63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7EA7CBA" w14:textId="04D707DB" w:rsidR="00D20D63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9303A6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28</w:t>
            </w:r>
            <w:r w:rsidRPr="009303A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9303A6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726</w:t>
            </w:r>
          </w:p>
        </w:tc>
        <w:tc>
          <w:tcPr>
            <w:tcW w:w="135" w:type="dxa"/>
          </w:tcPr>
          <w:p w14:paraId="79BFE759" w14:textId="77777777" w:rsidR="00D20D63" w:rsidRPr="00A92DA2" w:rsidRDefault="00D20D63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2AA7811B" w:rsidR="00D20D63" w:rsidRPr="005B38E1" w:rsidRDefault="00D52A2F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D52A2F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5B38E1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79</w:t>
            </w:r>
            <w:r w:rsidR="00437246" w:rsidRPr="005B38E1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</w:rPr>
              <w:t>1</w:t>
            </w:r>
          </w:p>
        </w:tc>
      </w:tr>
      <w:tr w:rsidR="00A92DA2" w:rsidRPr="00A92DA2" w14:paraId="334AEF4D" w14:textId="77777777" w:rsidTr="009A0487">
        <w:tc>
          <w:tcPr>
            <w:tcW w:w="4876" w:type="dxa"/>
          </w:tcPr>
          <w:p w14:paraId="2230A8A8" w14:textId="30C8C51E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3FC2F7B8" w14:textId="1990A6F4" w:rsidR="00B00E5A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 w:rsidRPr="009303A6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236</w:t>
            </w:r>
            <w:r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5" w:type="dxa"/>
          </w:tcPr>
          <w:p w14:paraId="35A61AA5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0590CC0" w14:textId="16E389A1" w:rsidR="00B00E5A" w:rsidRPr="00A92DA2" w:rsidRDefault="00D52A2F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A92DA2" w:rsidRPr="00A92DA2" w14:paraId="6CD87131" w14:textId="77777777" w:rsidTr="009A0487">
        <w:tc>
          <w:tcPr>
            <w:tcW w:w="4876" w:type="dxa"/>
          </w:tcPr>
          <w:p w14:paraId="2C6A8EB7" w14:textId="467B5531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EF1C8EB" w14:textId="4B00D436" w:rsidR="00B00E5A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</w:t>
            </w:r>
            <w:r w:rsidRPr="009303A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6,38</w:t>
            </w:r>
            <w:r w:rsidR="000C4A69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6CB59FF5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EC669E0" w14:textId="5CDDEE42" w:rsidR="00B00E5A" w:rsidRPr="005B38E1" w:rsidRDefault="00D52A2F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(6</w:t>
            </w:r>
            <w:r w:rsidRPr="00D52A2F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5B38E1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37</w:t>
            </w:r>
            <w:r w:rsidRPr="005B38E1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</w:rPr>
              <w:t>2)</w:t>
            </w:r>
          </w:p>
        </w:tc>
      </w:tr>
      <w:tr w:rsidR="00A92DA2" w:rsidRPr="00A92DA2" w14:paraId="2EABD457" w14:textId="77777777" w:rsidTr="009A0487">
        <w:tc>
          <w:tcPr>
            <w:tcW w:w="4876" w:type="dxa"/>
          </w:tcPr>
          <w:p w14:paraId="6AAA82EB" w14:textId="687BC368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="007C30C6"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6824A317" w:rsidR="00B00E5A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9303A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881,14</w:t>
            </w:r>
            <w:r w:rsidR="000C4A69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</w:p>
        </w:tc>
        <w:tc>
          <w:tcPr>
            <w:tcW w:w="135" w:type="dxa"/>
          </w:tcPr>
          <w:p w14:paraId="41801F09" w14:textId="77777777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317492ED" w:rsidR="00B00E5A" w:rsidRPr="005B38E1" w:rsidRDefault="00D52A2F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D52A2F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492,57</w:t>
            </w:r>
            <w:r w:rsidR="0043724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0</w:t>
            </w:r>
          </w:p>
        </w:tc>
      </w:tr>
      <w:tr w:rsidR="00A92DA2" w:rsidRPr="00A92DA2" w14:paraId="1412FB56" w14:textId="77777777" w:rsidTr="009A0487">
        <w:tc>
          <w:tcPr>
            <w:tcW w:w="4876" w:type="dxa"/>
          </w:tcPr>
          <w:p w14:paraId="3CDF1983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29573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708C34F7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DD8DFEA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03F28E10" w14:textId="77777777" w:rsidTr="009A0487">
        <w:tc>
          <w:tcPr>
            <w:tcW w:w="4876" w:type="dxa"/>
          </w:tcPr>
          <w:p w14:paraId="3740D83A" w14:textId="319419AB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4DB3F592" w14:textId="7924A751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460,244</w:t>
            </w:r>
          </w:p>
        </w:tc>
        <w:tc>
          <w:tcPr>
            <w:tcW w:w="135" w:type="dxa"/>
          </w:tcPr>
          <w:p w14:paraId="0BE0CD57" w14:textId="77777777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A323A47" w14:textId="3D7EFB02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258,499</w:t>
            </w:r>
          </w:p>
        </w:tc>
      </w:tr>
      <w:tr w:rsidR="00A92DA2" w:rsidRPr="00A92DA2" w14:paraId="781E68F1" w14:textId="77777777" w:rsidTr="009A0487">
        <w:tc>
          <w:tcPr>
            <w:tcW w:w="4876" w:type="dxa"/>
          </w:tcPr>
          <w:p w14:paraId="0B40AE3E" w14:textId="77777777" w:rsidR="00B00E5A" w:rsidRPr="00A92DA2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1914042F" w:rsidR="00B00E5A" w:rsidRPr="00A92DA2" w:rsidRDefault="003E50B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39,021</w:t>
            </w:r>
          </w:p>
        </w:tc>
        <w:tc>
          <w:tcPr>
            <w:tcW w:w="135" w:type="dxa"/>
          </w:tcPr>
          <w:p w14:paraId="1F640582" w14:textId="77777777" w:rsidR="00B00E5A" w:rsidRPr="005B38E1" w:rsidRDefault="00B00E5A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4C8470C3" w:rsidR="00B00E5A" w:rsidRPr="005B38E1" w:rsidRDefault="00D52A2F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D52A2F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18,64</w:t>
            </w:r>
            <w:r w:rsidR="007E613F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1</w:t>
            </w:r>
          </w:p>
        </w:tc>
      </w:tr>
      <w:tr w:rsidR="009303A6" w:rsidRPr="00A92DA2" w14:paraId="17939409" w14:textId="77777777" w:rsidTr="009A0487">
        <w:tc>
          <w:tcPr>
            <w:tcW w:w="4876" w:type="dxa"/>
          </w:tcPr>
          <w:p w14:paraId="3F9F0E93" w14:textId="69629338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</w:tcPr>
          <w:p w14:paraId="53FEECFA" w14:textId="1C275EA2" w:rsidR="009303A6" w:rsidRPr="00A92DA2" w:rsidRDefault="003E50B0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(6,364)</w:t>
            </w:r>
          </w:p>
        </w:tc>
        <w:tc>
          <w:tcPr>
            <w:tcW w:w="135" w:type="dxa"/>
          </w:tcPr>
          <w:p w14:paraId="75D608E9" w14:textId="77777777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F20C789" w14:textId="73465F16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D52A2F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(6,36</w:t>
            </w: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5)</w:t>
            </w:r>
          </w:p>
        </w:tc>
      </w:tr>
      <w:tr w:rsidR="009303A6" w:rsidRPr="00A92DA2" w14:paraId="698BCE6C" w14:textId="77777777" w:rsidTr="009A0487">
        <w:tc>
          <w:tcPr>
            <w:tcW w:w="4876" w:type="dxa"/>
          </w:tcPr>
          <w:p w14:paraId="35AF901A" w14:textId="5E2140D5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16A928B3" w:rsidR="009303A6" w:rsidRPr="00A92DA2" w:rsidRDefault="000C4A69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0C4A69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492,901</w:t>
            </w:r>
          </w:p>
        </w:tc>
        <w:tc>
          <w:tcPr>
            <w:tcW w:w="135" w:type="dxa"/>
          </w:tcPr>
          <w:p w14:paraId="217B4C03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3782A909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270</w:t>
            </w:r>
            <w:r w:rsidRPr="00D52A2F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775</w:t>
            </w:r>
          </w:p>
        </w:tc>
      </w:tr>
      <w:tr w:rsidR="009303A6" w:rsidRPr="00A92DA2" w14:paraId="07A2C7BB" w14:textId="77777777" w:rsidTr="009A0487">
        <w:tc>
          <w:tcPr>
            <w:tcW w:w="4876" w:type="dxa"/>
          </w:tcPr>
          <w:p w14:paraId="30DDC876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 w:hint="cs"/>
                <w:b/>
                <w:bCs/>
                <w:color w:val="000000" w:themeColor="text1"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602B03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4F5EEB41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773FC4D" w14:textId="77777777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</w:tr>
      <w:tr w:rsidR="009303A6" w:rsidRPr="00A92DA2" w14:paraId="18FAE5A0" w14:textId="77777777" w:rsidTr="009A0487">
        <w:tc>
          <w:tcPr>
            <w:tcW w:w="4876" w:type="dxa"/>
          </w:tcPr>
          <w:p w14:paraId="0AD4F56D" w14:textId="16B055F2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26D81BAF" w14:textId="240E886B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5" w:type="dxa"/>
          </w:tcPr>
          <w:p w14:paraId="4BAACE2F" w14:textId="77777777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2B4B118" w14:textId="4201BC2D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</w:p>
        </w:tc>
      </w:tr>
      <w:tr w:rsidR="009303A6" w:rsidRPr="00A92DA2" w14:paraId="191E1EAD" w14:textId="77777777" w:rsidTr="009A0487">
        <w:tc>
          <w:tcPr>
            <w:tcW w:w="4876" w:type="dxa"/>
          </w:tcPr>
          <w:p w14:paraId="5D6B1EFC" w14:textId="584D54D6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37476DB1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5" w:type="dxa"/>
          </w:tcPr>
          <w:p w14:paraId="53491964" w14:textId="77777777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3FF5F22C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</w:p>
        </w:tc>
      </w:tr>
      <w:tr w:rsidR="009303A6" w:rsidRPr="00A92DA2" w14:paraId="51DFF3C5" w14:textId="77777777" w:rsidTr="009A0487">
        <w:tc>
          <w:tcPr>
            <w:tcW w:w="4876" w:type="dxa"/>
          </w:tcPr>
          <w:p w14:paraId="338B8593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A90311F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58B92822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459131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9303A6" w:rsidRPr="00A92DA2" w14:paraId="493B3673" w14:textId="77777777" w:rsidTr="009A0487">
        <w:tc>
          <w:tcPr>
            <w:tcW w:w="4876" w:type="dxa"/>
          </w:tcPr>
          <w:p w14:paraId="1797A6C8" w14:textId="155460F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E614CF" w14:textId="3843932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396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,752</w:t>
            </w:r>
          </w:p>
        </w:tc>
        <w:tc>
          <w:tcPr>
            <w:tcW w:w="135" w:type="dxa"/>
          </w:tcPr>
          <w:p w14:paraId="28B90DFC" w14:textId="77777777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E5A4CA5" w14:textId="22334242" w:rsidR="009303A6" w:rsidRPr="005B38E1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235,060</w:t>
            </w:r>
          </w:p>
        </w:tc>
      </w:tr>
      <w:tr w:rsidR="009303A6" w:rsidRPr="00A92DA2" w14:paraId="6A4B077C" w14:textId="77777777" w:rsidTr="009A0487">
        <w:tc>
          <w:tcPr>
            <w:tcW w:w="4876" w:type="dxa"/>
          </w:tcPr>
          <w:p w14:paraId="7FA4B1D1" w14:textId="3ED7A45E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46FE0864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9303A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386,19</w:t>
            </w: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8</w:t>
            </w:r>
          </w:p>
        </w:tc>
        <w:tc>
          <w:tcPr>
            <w:tcW w:w="135" w:type="dxa"/>
          </w:tcPr>
          <w:p w14:paraId="69094CB3" w14:textId="7777777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5B421CC7" w:rsidR="009303A6" w:rsidRPr="00A92DA2" w:rsidRDefault="009303A6" w:rsidP="0024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220</w:t>
            </w:r>
            <w:r w:rsidRPr="00D52A2F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5B38E1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203</w:t>
            </w:r>
          </w:p>
        </w:tc>
      </w:tr>
    </w:tbl>
    <w:p w14:paraId="20C4BEE9" w14:textId="77777777" w:rsidR="00F846E9" w:rsidRPr="00A92DA2" w:rsidRDefault="00F846E9" w:rsidP="0024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</w:p>
    <w:p w14:paraId="35F542DC" w14:textId="3B3BED70" w:rsidR="00AC1AB4" w:rsidRPr="005B38E1" w:rsidRDefault="00B16F00" w:rsidP="0024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  <w:cs/>
        </w:rPr>
      </w:pPr>
      <w:r w:rsidRPr="005B38E1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7D274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5B38E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7D2745">
        <w:rPr>
          <w:rFonts w:asciiTheme="majorBidi" w:hAnsiTheme="majorBidi" w:cstheme="majorBidi"/>
          <w:sz w:val="32"/>
          <w:szCs w:val="32"/>
        </w:rPr>
        <w:t xml:space="preserve"> 3</w:t>
      </w:r>
      <w:r w:rsidR="00E37CB4" w:rsidRPr="005B38E1">
        <w:rPr>
          <w:rFonts w:asciiTheme="majorBidi" w:hAnsiTheme="majorBidi" w:cstheme="majorBidi" w:hint="cs"/>
          <w:sz w:val="32"/>
          <w:szCs w:val="32"/>
        </w:rPr>
        <w:t>0</w:t>
      </w:r>
      <w:r w:rsidR="002E2D96" w:rsidRPr="007D2745">
        <w:rPr>
          <w:rFonts w:asciiTheme="majorBidi" w:hAnsiTheme="majorBidi" w:cstheme="majorBidi"/>
          <w:sz w:val="32"/>
          <w:szCs w:val="32"/>
        </w:rPr>
        <w:t xml:space="preserve"> </w:t>
      </w:r>
      <w:r w:rsidR="007C30C6" w:rsidRPr="005B38E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E2D96" w:rsidRPr="005B38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2D96" w:rsidRPr="007D2745">
        <w:rPr>
          <w:rFonts w:asciiTheme="majorBidi" w:hAnsiTheme="majorBidi" w:cstheme="majorBidi"/>
          <w:sz w:val="32"/>
          <w:szCs w:val="32"/>
        </w:rPr>
        <w:t>256</w:t>
      </w:r>
      <w:r w:rsidR="004537B2" w:rsidRPr="007D2745">
        <w:rPr>
          <w:rFonts w:asciiTheme="majorBidi" w:hAnsiTheme="majorBidi" w:cstheme="majorBidi"/>
          <w:sz w:val="32"/>
          <w:szCs w:val="32"/>
        </w:rPr>
        <w:t>6</w:t>
      </w:r>
      <w:r w:rsidR="002E2D96" w:rsidRPr="007D2745">
        <w:rPr>
          <w:rFonts w:asciiTheme="majorBidi" w:hAnsiTheme="majorBidi" w:cstheme="majorBidi"/>
          <w:sz w:val="32"/>
          <w:szCs w:val="32"/>
        </w:rPr>
        <w:t xml:space="preserve"> </w:t>
      </w:r>
      <w:r w:rsidRPr="005B38E1">
        <w:rPr>
          <w:rFonts w:asciiTheme="majorBidi" w:hAnsiTheme="majorBidi"/>
          <w:spacing w:val="-2"/>
          <w:sz w:val="32"/>
          <w:szCs w:val="32"/>
          <w:cs/>
        </w:rPr>
        <w:t xml:space="preserve">ที่ดินบางส่วนของบริษัท </w:t>
      </w:r>
      <w:r w:rsidRPr="005B38E1">
        <w:rPr>
          <w:rFonts w:asciiTheme="majorBidi" w:hAnsiTheme="majorBidi"/>
          <w:sz w:val="32"/>
          <w:szCs w:val="32"/>
          <w:cs/>
        </w:rPr>
        <w:t>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7D2745">
        <w:rPr>
          <w:rFonts w:asciiTheme="majorBidi" w:hAnsiTheme="majorBidi"/>
          <w:sz w:val="32"/>
          <w:szCs w:val="32"/>
        </w:rPr>
        <w:t xml:space="preserve"> 1</w:t>
      </w:r>
      <w:r w:rsidR="009B75FE" w:rsidRPr="007D2745">
        <w:rPr>
          <w:rFonts w:asciiTheme="majorBidi" w:hAnsiTheme="majorBidi"/>
          <w:sz w:val="32"/>
          <w:szCs w:val="32"/>
        </w:rPr>
        <w:t>6</w:t>
      </w:r>
      <w:r w:rsidRPr="005B38E1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7D2745">
        <w:rPr>
          <w:rFonts w:asciiTheme="majorBidi" w:hAnsiTheme="majorBidi"/>
          <w:sz w:val="32"/>
          <w:szCs w:val="32"/>
        </w:rPr>
        <w:t>19</w:t>
      </w:r>
      <w:r w:rsidRPr="007D2745">
        <w:rPr>
          <w:rFonts w:asciiTheme="majorBidi" w:hAnsiTheme="majorBidi"/>
          <w:sz w:val="32"/>
          <w:szCs w:val="32"/>
        </w:rPr>
        <w:t>)</w:t>
      </w:r>
    </w:p>
    <w:p w14:paraId="79B5FF67" w14:textId="42A13A10" w:rsidR="00E37CB4" w:rsidRPr="00A92DA2" w:rsidRDefault="00244A2B" w:rsidP="0024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44A2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ณ วันที่ </w:t>
      </w:r>
      <w:r w:rsidRPr="00244A2B">
        <w:rPr>
          <w:rFonts w:asciiTheme="majorBidi" w:hAnsiTheme="majorBidi"/>
          <w:color w:val="000000" w:themeColor="text1"/>
          <w:sz w:val="32"/>
          <w:szCs w:val="32"/>
        </w:rPr>
        <w:t xml:space="preserve">31 </w:t>
      </w:r>
      <w:r w:rsidRPr="00244A2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Pr="00244A2B">
        <w:rPr>
          <w:rFonts w:asciiTheme="majorBidi" w:hAnsiTheme="majorBidi"/>
          <w:color w:val="000000" w:themeColor="text1"/>
          <w:sz w:val="32"/>
          <w:szCs w:val="32"/>
        </w:rPr>
        <w:t xml:space="preserve">2565 </w:t>
      </w:r>
      <w:r w:rsidRPr="00244A2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ที่ดินบางส่วนของบริษัท ที่ดินพร้อมสิ่งปลูกสร้างของบริษัทย่อยแห่งหนึ่ง </w:t>
      </w:r>
      <w:r w:rsidRPr="00244A2B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ติดภาระค้ำประกันวงเงินเบิกเกินบัญชีและวงเงินสินเชื่อกับธนาคารพาณิชย์ในประเทศ (ดูหมายเหตุ </w:t>
      </w:r>
      <w:r w:rsidRPr="00244A2B">
        <w:rPr>
          <w:rFonts w:asciiTheme="majorBidi" w:hAnsiTheme="majorBidi"/>
          <w:color w:val="000000" w:themeColor="text1"/>
          <w:spacing w:val="-6"/>
          <w:sz w:val="32"/>
          <w:szCs w:val="32"/>
        </w:rPr>
        <w:t xml:space="preserve">16 </w:t>
      </w:r>
      <w:r w:rsidRPr="00244A2B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และ </w:t>
      </w:r>
      <w:r w:rsidRPr="00244A2B">
        <w:rPr>
          <w:rFonts w:asciiTheme="majorBidi" w:hAnsiTheme="majorBidi"/>
          <w:color w:val="000000" w:themeColor="text1"/>
          <w:spacing w:val="-6"/>
          <w:sz w:val="32"/>
          <w:szCs w:val="32"/>
        </w:rPr>
        <w:t>19)</w:t>
      </w:r>
    </w:p>
    <w:p w14:paraId="4F099658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C5E8BD4" w14:textId="77777777" w:rsidR="00F7623D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65FC445" w14:textId="77777777" w:rsidR="007D2745" w:rsidRPr="007D2745" w:rsidRDefault="007D2745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32F7B08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66A93D8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F6F3238" w14:textId="7DE2BE39" w:rsidR="00AB2305" w:rsidRPr="00A92DA2" w:rsidRDefault="00AB2305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6F53B7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3</w:t>
      </w: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19F18525" w14:textId="5D1046B3" w:rsidR="00E37CB4" w:rsidRPr="00A92DA2" w:rsidRDefault="00E37CB4" w:rsidP="00E37CB4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7C30C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C30C6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Pr="005B38E1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A92DA2" w:rsidRPr="005B38E1" w14:paraId="6D2A62B9" w14:textId="77777777" w:rsidTr="00853134">
        <w:tc>
          <w:tcPr>
            <w:tcW w:w="6463" w:type="dxa"/>
          </w:tcPr>
          <w:p w14:paraId="74791102" w14:textId="77777777" w:rsidR="00BC58CA" w:rsidRPr="005B38E1" w:rsidRDefault="00BC58CA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5B38E1" w:rsidRDefault="00BC58CA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A92DA2" w:rsidRPr="005B38E1" w14:paraId="077C8F04" w14:textId="77777777" w:rsidTr="00853134">
        <w:tc>
          <w:tcPr>
            <w:tcW w:w="6463" w:type="dxa"/>
          </w:tcPr>
          <w:p w14:paraId="0E1A325F" w14:textId="77777777" w:rsidR="00BC58CA" w:rsidRPr="005B38E1" w:rsidRDefault="00BC58CA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5B38E1" w:rsidRDefault="00BC58CA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5B38E1"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5B38E1">
              <w:rPr>
                <w:rFonts w:asciiTheme="majorBidi" w:hAnsiTheme="majorBidi" w:hint="cs"/>
                <w:b/>
                <w:color w:val="000000" w:themeColor="text1"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5B38E1" w:rsidRDefault="00BC58CA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2DA2" w:rsidRPr="005B38E1" w14:paraId="7BC4FF32" w14:textId="77777777" w:rsidTr="00853134">
        <w:tc>
          <w:tcPr>
            <w:tcW w:w="6463" w:type="dxa"/>
          </w:tcPr>
          <w:p w14:paraId="50874519" w14:textId="33F4537E" w:rsidR="00BC58CA" w:rsidRPr="005B38E1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38E1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1</w:t>
            </w:r>
            <w:r w:rsidRPr="005B38E1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5B38E1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25</w:t>
            </w:r>
            <w:r w:rsidR="00920684" w:rsidRPr="005B38E1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6</w:t>
            </w:r>
            <w:r w:rsidR="004537B2" w:rsidRPr="005B38E1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20C6ADA2" w:rsidR="00BC58CA" w:rsidRPr="005B38E1" w:rsidRDefault="004537B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57,341</w:t>
            </w:r>
          </w:p>
        </w:tc>
      </w:tr>
      <w:tr w:rsidR="00A92DA2" w:rsidRPr="005B38E1" w14:paraId="7F68A889" w14:textId="77777777" w:rsidTr="00853134">
        <w:tc>
          <w:tcPr>
            <w:tcW w:w="6463" w:type="dxa"/>
          </w:tcPr>
          <w:p w14:paraId="4F7F0964" w14:textId="77777777" w:rsidR="00F22BA7" w:rsidRPr="005B38E1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368475DD" w:rsidR="00F22BA7" w:rsidRPr="005B38E1" w:rsidRDefault="00D52A2F" w:rsidP="00ED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3,573</w:t>
            </w:r>
          </w:p>
        </w:tc>
      </w:tr>
      <w:tr w:rsidR="00E37CB4" w:rsidRPr="005B38E1" w14:paraId="6542F648" w14:textId="77777777" w:rsidTr="00853134">
        <w:tc>
          <w:tcPr>
            <w:tcW w:w="6463" w:type="dxa"/>
          </w:tcPr>
          <w:p w14:paraId="6D167B70" w14:textId="00B526B8" w:rsidR="00E37CB4" w:rsidRPr="005B38E1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38E1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 xml:space="preserve">30 </w:t>
            </w:r>
            <w:r w:rsidR="007C30C6" w:rsidRPr="005B38E1">
              <w:rPr>
                <w:rFonts w:asciiTheme="majorBidi" w:eastAsia="Calibri" w:hAnsiTheme="majorBidi" w:hint="cs"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8E1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7DD37BD2" w:rsidR="00E37CB4" w:rsidRPr="005B38E1" w:rsidRDefault="00D52A2F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53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B38E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768</w:t>
            </w:r>
          </w:p>
        </w:tc>
      </w:tr>
    </w:tbl>
    <w:p w14:paraId="052A1B4A" w14:textId="77777777" w:rsidR="004537B2" w:rsidRPr="00A92DA2" w:rsidRDefault="004537B2" w:rsidP="004537B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29C5030" w14:textId="71BD45C2" w:rsidR="004537B2" w:rsidRPr="00A92DA2" w:rsidRDefault="004537B2" w:rsidP="004537B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บริษัทมีสัญญาเช่าที่ดินกับสำนักงานทรัพย์สินพระมหากษัตริย์จำนวนหนึ่งฉบับเพื่อปลูกสร้างอาคาร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โครงการเดอะศาลายา (คอมมูนิตี้ มอลล์) มีกำหนดเวลา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กุมภาพันธ์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2582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14:paraId="757FD230" w14:textId="77777777" w:rsidR="00F846E9" w:rsidRPr="00A92DA2" w:rsidRDefault="00F846E9" w:rsidP="004537B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  <w:highlight w:val="yellow"/>
        </w:rPr>
      </w:pPr>
    </w:p>
    <w:p w14:paraId="7BDB91DC" w14:textId="2650481B" w:rsidR="002D1A53" w:rsidRPr="00A92DA2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1</w:t>
      </w:r>
      <w:r w:rsidR="006F53B7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4</w:t>
      </w:r>
      <w:r w:rsidR="002D1A53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="002D1A53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="002D1A53" w:rsidRPr="005B38E1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7665C2C0" w14:textId="68AAF529" w:rsidR="00E37CB4" w:rsidRPr="00A92DA2" w:rsidRDefault="00E37CB4" w:rsidP="00E37CB4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C30C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C30C6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6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A92DA2" w:rsidRPr="00A92DA2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5B38E1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D726563" w14:textId="77777777" w:rsidTr="00EB555A">
        <w:trPr>
          <w:trHeight w:val="20"/>
        </w:trPr>
        <w:tc>
          <w:tcPr>
            <w:tcW w:w="4876" w:type="dxa"/>
          </w:tcPr>
          <w:p w14:paraId="00F286DD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867EE3B" w14:textId="77777777" w:rsidR="00853134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5B38E1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3770C2F9" w14:textId="77777777" w:rsidTr="00EB555A">
        <w:trPr>
          <w:trHeight w:val="20"/>
        </w:trPr>
        <w:tc>
          <w:tcPr>
            <w:tcW w:w="4876" w:type="dxa"/>
          </w:tcPr>
          <w:p w14:paraId="68A85F9A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689294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CC065E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</w:p>
        </w:tc>
      </w:tr>
      <w:tr w:rsidR="00A92DA2" w:rsidRPr="00A92DA2" w14:paraId="13B66B6B" w14:textId="77777777" w:rsidTr="00EB555A">
        <w:trPr>
          <w:trHeight w:val="20"/>
        </w:trPr>
        <w:tc>
          <w:tcPr>
            <w:tcW w:w="4876" w:type="dxa"/>
          </w:tcPr>
          <w:p w14:paraId="7BF4AD36" w14:textId="043D87B4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263895"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04FA2"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74A5D9E3" w14:textId="5965AC11" w:rsidR="002D1A53" w:rsidRPr="00A92D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4,585</w:t>
            </w:r>
          </w:p>
        </w:tc>
        <w:tc>
          <w:tcPr>
            <w:tcW w:w="134" w:type="dxa"/>
          </w:tcPr>
          <w:p w14:paraId="19A4E19D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56FF928" w14:textId="3F291FEB" w:rsidR="002D1A53" w:rsidRPr="00A92DA2" w:rsidRDefault="00837E7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1,901</w:t>
            </w:r>
          </w:p>
        </w:tc>
      </w:tr>
      <w:tr w:rsidR="00A92DA2" w:rsidRPr="00A92DA2" w14:paraId="7D65696B" w14:textId="77777777" w:rsidTr="00EB555A">
        <w:trPr>
          <w:trHeight w:val="20"/>
        </w:trPr>
        <w:tc>
          <w:tcPr>
            <w:tcW w:w="4876" w:type="dxa"/>
          </w:tcPr>
          <w:p w14:paraId="0196A075" w14:textId="7B90A13C" w:rsidR="004C66DB" w:rsidRPr="005B38E1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0A9666FF" w14:textId="18A2D59A" w:rsidR="004C66DB" w:rsidRPr="00A92DA2" w:rsidRDefault="000C4A69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34" w:type="dxa"/>
          </w:tcPr>
          <w:p w14:paraId="46FA0AD8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017EED62" w14:textId="5952BFDF" w:rsidR="004C66DB" w:rsidRPr="00A92DA2" w:rsidRDefault="00D52A2F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52A2F" w:rsidRPr="00A92DA2" w14:paraId="1BB42770" w14:textId="77777777" w:rsidTr="00EB555A">
        <w:trPr>
          <w:trHeight w:val="20"/>
        </w:trPr>
        <w:tc>
          <w:tcPr>
            <w:tcW w:w="4876" w:type="dxa"/>
          </w:tcPr>
          <w:p w14:paraId="5843B353" w14:textId="71E9284D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58BE19AD" w:rsidR="00D52A2F" w:rsidRPr="00A92DA2" w:rsidRDefault="000C4A69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4,635</w:t>
            </w:r>
          </w:p>
        </w:tc>
        <w:tc>
          <w:tcPr>
            <w:tcW w:w="134" w:type="dxa"/>
          </w:tcPr>
          <w:p w14:paraId="090597C5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6C321B6B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1,901</w:t>
            </w:r>
          </w:p>
        </w:tc>
      </w:tr>
      <w:tr w:rsidR="00D52A2F" w:rsidRPr="00A92DA2" w14:paraId="3EB09F44" w14:textId="77777777" w:rsidTr="00EB555A">
        <w:trPr>
          <w:trHeight w:val="20"/>
        </w:trPr>
        <w:tc>
          <w:tcPr>
            <w:tcW w:w="4876" w:type="dxa"/>
          </w:tcPr>
          <w:p w14:paraId="6959C475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D2B55D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35848A1A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38B2CEB4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52A2F" w:rsidRPr="00A92DA2" w14:paraId="07293213" w14:textId="77777777" w:rsidTr="00EB555A">
        <w:trPr>
          <w:trHeight w:val="20"/>
        </w:trPr>
        <w:tc>
          <w:tcPr>
            <w:tcW w:w="4876" w:type="dxa"/>
          </w:tcPr>
          <w:p w14:paraId="18DABF4F" w14:textId="5835F902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1AE9F7BE" w14:textId="6D04753D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3,227</w:t>
            </w:r>
          </w:p>
        </w:tc>
        <w:tc>
          <w:tcPr>
            <w:tcW w:w="134" w:type="dxa"/>
          </w:tcPr>
          <w:p w14:paraId="1CD1F6C9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3DF550CA" w14:textId="2F4F1F71" w:rsidR="00D52A2F" w:rsidRPr="005B38E1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1,462</w:t>
            </w:r>
          </w:p>
        </w:tc>
      </w:tr>
      <w:tr w:rsidR="00D52A2F" w:rsidRPr="00A92DA2" w14:paraId="0E167739" w14:textId="77777777" w:rsidTr="00EB555A">
        <w:trPr>
          <w:trHeight w:val="20"/>
        </w:trPr>
        <w:tc>
          <w:tcPr>
            <w:tcW w:w="4876" w:type="dxa"/>
          </w:tcPr>
          <w:p w14:paraId="5272AA77" w14:textId="77777777" w:rsidR="00D52A2F" w:rsidRPr="005B38E1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525880FF" w:rsidR="00D52A2F" w:rsidRPr="00A92DA2" w:rsidRDefault="000C4A69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34" w:type="dxa"/>
          </w:tcPr>
          <w:p w14:paraId="3C2E976B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6B000D0D" w:rsidR="00D52A2F" w:rsidRPr="005B38E1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43</w:t>
            </w:r>
          </w:p>
        </w:tc>
      </w:tr>
      <w:tr w:rsidR="00D52A2F" w:rsidRPr="00A92DA2" w14:paraId="7ED1FA72" w14:textId="77777777" w:rsidTr="00EB555A">
        <w:trPr>
          <w:trHeight w:val="20"/>
        </w:trPr>
        <w:tc>
          <w:tcPr>
            <w:tcW w:w="4876" w:type="dxa"/>
          </w:tcPr>
          <w:p w14:paraId="0EE87AAF" w14:textId="24AD212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48859A0A" w:rsidR="00D52A2F" w:rsidRPr="00A92DA2" w:rsidRDefault="000C4A69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3,387</w:t>
            </w:r>
          </w:p>
        </w:tc>
        <w:tc>
          <w:tcPr>
            <w:tcW w:w="134" w:type="dxa"/>
          </w:tcPr>
          <w:p w14:paraId="1E64AB98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4E3C0748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,505</w:t>
            </w:r>
          </w:p>
        </w:tc>
      </w:tr>
      <w:tr w:rsidR="00D52A2F" w:rsidRPr="00A92DA2" w14:paraId="609F0289" w14:textId="77777777" w:rsidTr="00972DAE">
        <w:trPr>
          <w:trHeight w:val="20"/>
        </w:trPr>
        <w:tc>
          <w:tcPr>
            <w:tcW w:w="4876" w:type="dxa"/>
          </w:tcPr>
          <w:p w14:paraId="5881E3A5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071114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26E177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AA46AB9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52A2F" w:rsidRPr="00A92DA2" w14:paraId="2394B33A" w14:textId="77777777" w:rsidTr="00972DAE">
        <w:trPr>
          <w:trHeight w:val="20"/>
        </w:trPr>
        <w:tc>
          <w:tcPr>
            <w:tcW w:w="4876" w:type="dxa"/>
          </w:tcPr>
          <w:p w14:paraId="4F313EF9" w14:textId="081562AB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49C44E" w14:textId="5E03DA88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1,358</w:t>
            </w:r>
          </w:p>
        </w:tc>
        <w:tc>
          <w:tcPr>
            <w:tcW w:w="134" w:type="dxa"/>
          </w:tcPr>
          <w:p w14:paraId="3BFCA2C0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65FC855A" w14:textId="15D0C1F5" w:rsidR="00D52A2F" w:rsidRPr="005B38E1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439</w:t>
            </w:r>
          </w:p>
        </w:tc>
      </w:tr>
      <w:tr w:rsidR="00D52A2F" w:rsidRPr="00A92DA2" w14:paraId="3F72703E" w14:textId="77777777" w:rsidTr="00972DAE">
        <w:trPr>
          <w:trHeight w:val="20"/>
        </w:trPr>
        <w:tc>
          <w:tcPr>
            <w:tcW w:w="4876" w:type="dxa"/>
          </w:tcPr>
          <w:p w14:paraId="1AAC7045" w14:textId="162016D0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5B38E1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5B38E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376FD7EA" w:rsidR="00D52A2F" w:rsidRPr="00A92DA2" w:rsidRDefault="000C4A69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,248</w:t>
            </w:r>
          </w:p>
        </w:tc>
        <w:tc>
          <w:tcPr>
            <w:tcW w:w="134" w:type="dxa"/>
          </w:tcPr>
          <w:p w14:paraId="2F6368E9" w14:textId="77777777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5DEEC0D3" w:rsidR="00D52A2F" w:rsidRPr="00A92DA2" w:rsidRDefault="00D52A2F" w:rsidP="00D5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eastAsia="Calibri" w:hAnsiTheme="majorBidi"/>
                <w:color w:val="000000" w:themeColor="text1"/>
                <w:sz w:val="32"/>
                <w:szCs w:val="32"/>
              </w:rPr>
              <w:t>396</w:t>
            </w:r>
          </w:p>
        </w:tc>
      </w:tr>
    </w:tbl>
    <w:p w14:paraId="093F0460" w14:textId="77777777" w:rsidR="0049029E" w:rsidRPr="00A92DA2" w:rsidRDefault="0049029E" w:rsidP="000E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</w:p>
    <w:p w14:paraId="17E292A7" w14:textId="5B2D1274" w:rsidR="004161F4" w:rsidRPr="00A92DA2" w:rsidRDefault="00AC588C" w:rsidP="006C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04F2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5</w:t>
      </w:r>
      <w:r w:rsidR="004161F4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="004161F4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="004161F4" w:rsidRPr="005B38E1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20272438" w14:textId="2CA09B44" w:rsidR="00E37CB4" w:rsidRPr="00A92DA2" w:rsidRDefault="00E37CB4" w:rsidP="00E37CB4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7C30C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3</w:t>
      </w:r>
      <w:r w:rsidRPr="00A92DA2">
        <w:rPr>
          <w:rFonts w:asciiTheme="majorBidi" w:eastAsia="Calibri" w:hAnsiTheme="majorBidi" w:cstheme="majorBidi" w:hint="cs"/>
          <w:color w:val="000000" w:themeColor="text1"/>
          <w:sz w:val="32"/>
          <w:szCs w:val="32"/>
        </w:rPr>
        <w:t>0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="007C30C6" w:rsidRPr="005B38E1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256</w:t>
      </w:r>
      <w:r w:rsidR="000672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284"/>
        <w:gridCol w:w="991"/>
        <w:gridCol w:w="141"/>
        <w:gridCol w:w="1135"/>
        <w:gridCol w:w="141"/>
        <w:gridCol w:w="1277"/>
        <w:gridCol w:w="142"/>
        <w:gridCol w:w="1275"/>
      </w:tblGrid>
      <w:tr w:rsidR="00A92DA2" w:rsidRPr="005B38E1" w14:paraId="0C3432A6" w14:textId="77777777" w:rsidTr="000672AC">
        <w:tc>
          <w:tcPr>
            <w:tcW w:w="3572" w:type="dxa"/>
          </w:tcPr>
          <w:p w14:paraId="05C114BD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5B4549FC" w14:textId="77777777" w:rsidR="00BE2BBD" w:rsidRPr="005B38E1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92DA2" w:rsidRPr="005B38E1" w14:paraId="15583B89" w14:textId="77777777" w:rsidTr="000672AC">
        <w:tc>
          <w:tcPr>
            <w:tcW w:w="3572" w:type="dxa"/>
          </w:tcPr>
          <w:p w14:paraId="4987C593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5B38E1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92DA2" w:rsidRPr="005B38E1" w14:paraId="400C90EE" w14:textId="77777777" w:rsidTr="000672AC">
        <w:tc>
          <w:tcPr>
            <w:tcW w:w="3572" w:type="dxa"/>
          </w:tcPr>
          <w:p w14:paraId="74F0C5AB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5B38E1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5B38E1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5B38E1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A92DA2" w:rsidRPr="005B38E1" w14:paraId="3AC735DA" w14:textId="77777777" w:rsidTr="000672AC">
        <w:tc>
          <w:tcPr>
            <w:tcW w:w="3572" w:type="dxa"/>
          </w:tcPr>
          <w:p w14:paraId="3D20CF6E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7EA336F" w14:textId="0242827E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C2211"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6EC42BEC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5B38E1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4877F11B" w:rsidR="00BE2BBD" w:rsidRPr="005B38E1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37CB4"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="007C30C6"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C2211"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A92DA2" w:rsidRPr="005B38E1" w14:paraId="31FADEEF" w14:textId="77777777" w:rsidTr="000672AC">
        <w:tc>
          <w:tcPr>
            <w:tcW w:w="3572" w:type="dxa"/>
            <w:shd w:val="clear" w:color="auto" w:fill="auto"/>
          </w:tcPr>
          <w:p w14:paraId="0769B674" w14:textId="77777777" w:rsidR="00BE2BBD" w:rsidRPr="005B38E1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7D8933D6" w14:textId="77777777" w:rsidR="00BE2BBD" w:rsidRPr="005B38E1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5B38E1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5B38E1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5B38E1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5B38E1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5B38E1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5B38E1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87D53" w:rsidRPr="005B38E1" w14:paraId="67112862" w14:textId="77777777" w:rsidTr="000672AC">
        <w:tc>
          <w:tcPr>
            <w:tcW w:w="3572" w:type="dxa"/>
            <w:shd w:val="clear" w:color="auto" w:fill="auto"/>
          </w:tcPr>
          <w:p w14:paraId="00474C8C" w14:textId="00297C05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4A50428B" w14:textId="46425479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5,953</w:t>
            </w:r>
          </w:p>
        </w:tc>
        <w:tc>
          <w:tcPr>
            <w:tcW w:w="141" w:type="dxa"/>
          </w:tcPr>
          <w:p w14:paraId="0415A45F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0B95CE71" w:rsidR="00287D53" w:rsidRPr="005B38E1" w:rsidRDefault="00B17BEF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41" w:type="dxa"/>
          </w:tcPr>
          <w:p w14:paraId="7BDB315C" w14:textId="77777777" w:rsidR="00287D53" w:rsidRPr="005B38E1" w:rsidRDefault="00287D53" w:rsidP="00287D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3DA4A13B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287D53" w:rsidRPr="005B38E1" w:rsidRDefault="00287D53" w:rsidP="00287D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52AFF78F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6,</w:t>
            </w:r>
            <w:r w:rsidR="00B17B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</w:p>
        </w:tc>
      </w:tr>
      <w:tr w:rsidR="00287D53" w:rsidRPr="005B38E1" w14:paraId="755C68E9" w14:textId="77777777" w:rsidTr="000672AC">
        <w:tc>
          <w:tcPr>
            <w:tcW w:w="3856" w:type="dxa"/>
            <w:gridSpan w:val="2"/>
            <w:shd w:val="clear" w:color="auto" w:fill="auto"/>
          </w:tcPr>
          <w:p w14:paraId="6B2D520B" w14:textId="5F5F0E14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991" w:type="dxa"/>
          </w:tcPr>
          <w:p w14:paraId="44B15766" w14:textId="0D873844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41" w:type="dxa"/>
          </w:tcPr>
          <w:p w14:paraId="6272B101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3C64756D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41" w:type="dxa"/>
          </w:tcPr>
          <w:p w14:paraId="67A9917A" w14:textId="77777777" w:rsidR="00287D53" w:rsidRPr="005B38E1" w:rsidRDefault="00287D53" w:rsidP="00287D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6FCA214F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287D53" w:rsidRPr="005B38E1" w:rsidRDefault="00287D53" w:rsidP="00287D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269F5757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1,081 </w:t>
            </w:r>
          </w:p>
        </w:tc>
      </w:tr>
      <w:tr w:rsidR="00287D53" w:rsidRPr="005B38E1" w14:paraId="5BDC9D11" w14:textId="77777777" w:rsidTr="000672AC">
        <w:trPr>
          <w:trHeight w:val="270"/>
        </w:trPr>
        <w:tc>
          <w:tcPr>
            <w:tcW w:w="3572" w:type="dxa"/>
            <w:shd w:val="clear" w:color="auto" w:fill="auto"/>
          </w:tcPr>
          <w:p w14:paraId="18472766" w14:textId="77777777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7CBF27D4" w14:textId="1D560544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8,709</w:t>
            </w:r>
          </w:p>
        </w:tc>
        <w:tc>
          <w:tcPr>
            <w:tcW w:w="141" w:type="dxa"/>
          </w:tcPr>
          <w:p w14:paraId="4C67DD8F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74F9A62B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757</w:t>
            </w:r>
          </w:p>
        </w:tc>
        <w:tc>
          <w:tcPr>
            <w:tcW w:w="141" w:type="dxa"/>
            <w:vAlign w:val="bottom"/>
          </w:tcPr>
          <w:p w14:paraId="1F1A41D0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386CD27B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49E6747B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9,466 </w:t>
            </w:r>
          </w:p>
        </w:tc>
      </w:tr>
      <w:tr w:rsidR="00287D53" w:rsidRPr="005B38E1" w14:paraId="461F9F13" w14:textId="77777777" w:rsidTr="000672AC">
        <w:trPr>
          <w:trHeight w:val="270"/>
        </w:trPr>
        <w:tc>
          <w:tcPr>
            <w:tcW w:w="3572" w:type="dxa"/>
            <w:shd w:val="clear" w:color="auto" w:fill="auto"/>
          </w:tcPr>
          <w:p w14:paraId="39827875" w14:textId="77777777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5D53EDD4" w14:textId="227E055F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141" w:type="dxa"/>
          </w:tcPr>
          <w:p w14:paraId="77D7C93C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282056AE" w:rsidR="00287D53" w:rsidRPr="00287D53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41D3790C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290F5E4A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409 </w:t>
            </w:r>
          </w:p>
        </w:tc>
      </w:tr>
      <w:tr w:rsidR="00287D53" w:rsidRPr="005B38E1" w14:paraId="0ACCAB46" w14:textId="77777777" w:rsidTr="000672AC">
        <w:tc>
          <w:tcPr>
            <w:tcW w:w="3572" w:type="dxa"/>
            <w:shd w:val="clear" w:color="auto" w:fill="auto"/>
          </w:tcPr>
          <w:p w14:paraId="78F8393A" w14:textId="77777777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65B8612D" w14:textId="659983FB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990</w:t>
            </w:r>
          </w:p>
        </w:tc>
        <w:tc>
          <w:tcPr>
            <w:tcW w:w="141" w:type="dxa"/>
          </w:tcPr>
          <w:p w14:paraId="6D74E5F8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550419DD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141" w:type="dxa"/>
          </w:tcPr>
          <w:p w14:paraId="04610739" w14:textId="77777777" w:rsidR="00287D53" w:rsidRPr="005B38E1" w:rsidRDefault="00287D53" w:rsidP="00287D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68D79C52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287D53" w:rsidRPr="005B38E1" w:rsidRDefault="00287D53" w:rsidP="00287D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4DA0FAEC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1,157 </w:t>
            </w:r>
          </w:p>
        </w:tc>
      </w:tr>
      <w:tr w:rsidR="00287D53" w:rsidRPr="005B38E1" w14:paraId="61A8FFC1" w14:textId="77777777" w:rsidTr="000672AC">
        <w:tc>
          <w:tcPr>
            <w:tcW w:w="3572" w:type="dxa"/>
            <w:shd w:val="clear" w:color="auto" w:fill="auto"/>
          </w:tcPr>
          <w:p w14:paraId="68D34F01" w14:textId="642E9687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</w:tcPr>
          <w:p w14:paraId="0D8ACA82" w14:textId="27014C01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2,747</w:t>
            </w:r>
          </w:p>
        </w:tc>
        <w:tc>
          <w:tcPr>
            <w:tcW w:w="141" w:type="dxa"/>
          </w:tcPr>
          <w:p w14:paraId="20879B58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196121E2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141" w:type="dxa"/>
          </w:tcPr>
          <w:p w14:paraId="1B74CAAE" w14:textId="77777777" w:rsidR="00287D53" w:rsidRPr="005B38E1" w:rsidRDefault="00287D53" w:rsidP="00287D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3294E343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33C718DC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3,053 </w:t>
            </w:r>
          </w:p>
        </w:tc>
      </w:tr>
      <w:tr w:rsidR="00287D53" w:rsidRPr="005B38E1" w14:paraId="59BB9BC8" w14:textId="77777777" w:rsidTr="000672AC">
        <w:tc>
          <w:tcPr>
            <w:tcW w:w="3572" w:type="dxa"/>
            <w:shd w:val="clear" w:color="auto" w:fill="auto"/>
          </w:tcPr>
          <w:p w14:paraId="71651A4D" w14:textId="3AB346F2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EAEE9F8" w14:textId="54313790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41" w:type="dxa"/>
          </w:tcPr>
          <w:p w14:paraId="27529B73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2241C7" w14:textId="225B3F96" w:rsidR="00287D53" w:rsidRPr="005B38E1" w:rsidRDefault="00287D53" w:rsidP="00C0614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(84)</w:t>
            </w:r>
          </w:p>
        </w:tc>
        <w:tc>
          <w:tcPr>
            <w:tcW w:w="141" w:type="dxa"/>
          </w:tcPr>
          <w:p w14:paraId="68422F34" w14:textId="77777777" w:rsidR="00287D53" w:rsidRPr="005B38E1" w:rsidRDefault="00287D53" w:rsidP="00287D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E19DBC5" w14:textId="67D51E02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CD31C" w14:textId="6E561D65" w:rsidR="00287D53" w:rsidRPr="005B38E1" w:rsidRDefault="00287D53" w:rsidP="00C0614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(6) </w:t>
            </w:r>
          </w:p>
        </w:tc>
      </w:tr>
      <w:tr w:rsidR="00A92DA2" w:rsidRPr="005B38E1" w14:paraId="4375B8FE" w14:textId="77777777" w:rsidTr="000672AC">
        <w:tc>
          <w:tcPr>
            <w:tcW w:w="3572" w:type="dxa"/>
          </w:tcPr>
          <w:p w14:paraId="2B688341" w14:textId="15F5BA29" w:rsidR="00D228AA" w:rsidRPr="005B38E1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7206C420" w:rsidR="00D228AA" w:rsidRPr="005B38E1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19,565</w:t>
            </w:r>
          </w:p>
        </w:tc>
        <w:tc>
          <w:tcPr>
            <w:tcW w:w="141" w:type="dxa"/>
          </w:tcPr>
          <w:p w14:paraId="44E24813" w14:textId="77777777" w:rsidR="00D228AA" w:rsidRPr="005B38E1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72E664A8" w:rsidR="00D228AA" w:rsidRPr="005B38E1" w:rsidRDefault="00287D53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7D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</w:t>
            </w:r>
            <w:r w:rsidR="00B17B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</w:p>
        </w:tc>
        <w:tc>
          <w:tcPr>
            <w:tcW w:w="141" w:type="dxa"/>
          </w:tcPr>
          <w:p w14:paraId="21D3746C" w14:textId="77777777" w:rsidR="00D228AA" w:rsidRPr="005B38E1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4DF4348" w:rsidR="00D228AA" w:rsidRPr="00F9112F" w:rsidRDefault="00D228AA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D228AA" w:rsidRPr="005B38E1" w:rsidRDefault="00D228AA" w:rsidP="00D228A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00A4106C" w:rsidR="00D228AA" w:rsidRPr="005B38E1" w:rsidRDefault="00B17BEF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21,494</w:t>
            </w:r>
          </w:p>
        </w:tc>
      </w:tr>
      <w:tr w:rsidR="00A92DA2" w:rsidRPr="005B38E1" w14:paraId="0206D92F" w14:textId="77777777" w:rsidTr="000672AC">
        <w:tc>
          <w:tcPr>
            <w:tcW w:w="3572" w:type="dxa"/>
          </w:tcPr>
          <w:p w14:paraId="40F60F38" w14:textId="77777777" w:rsidR="00D228AA" w:rsidRPr="005B38E1" w:rsidRDefault="00D228AA" w:rsidP="00D228AA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AB2B7A1" w14:textId="77777777" w:rsidR="00D228AA" w:rsidRPr="005B38E1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D228AA" w:rsidRPr="005B38E1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D228AA" w:rsidRPr="005B38E1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D228AA" w:rsidRPr="005B38E1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40F5DFEF" w:rsidR="00D228AA" w:rsidRPr="00F9112F" w:rsidRDefault="00D228AA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D228AA" w:rsidRPr="005B38E1" w:rsidRDefault="00D228AA" w:rsidP="00D228A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D228AA" w:rsidRPr="005B38E1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92DA2" w:rsidRPr="005B38E1" w14:paraId="79FB9B83" w14:textId="77777777" w:rsidTr="000672AC">
        <w:tc>
          <w:tcPr>
            <w:tcW w:w="3572" w:type="dxa"/>
            <w:shd w:val="clear" w:color="auto" w:fill="auto"/>
          </w:tcPr>
          <w:p w14:paraId="5BC68FCD" w14:textId="77777777" w:rsidR="00D228AA" w:rsidRPr="005B38E1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6B87A05C" w14:textId="6982FBC2" w:rsidR="00D228AA" w:rsidRPr="005B38E1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4D1FE80D" w14:textId="77777777" w:rsidR="00D228AA" w:rsidRPr="005B38E1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565FA8B5" w:rsidR="00D228AA" w:rsidRPr="005B38E1" w:rsidRDefault="00287D53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(116)</w:t>
            </w:r>
          </w:p>
        </w:tc>
        <w:tc>
          <w:tcPr>
            <w:tcW w:w="141" w:type="dxa"/>
          </w:tcPr>
          <w:p w14:paraId="55FD2B89" w14:textId="77777777" w:rsidR="00D228AA" w:rsidRPr="005B38E1" w:rsidRDefault="00D228AA" w:rsidP="00D228A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231826DF" w:rsidR="00D228AA" w:rsidRPr="005B38E1" w:rsidRDefault="00D228AA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C85FFA" w14:textId="77777777" w:rsidR="00D228AA" w:rsidRPr="005B38E1" w:rsidRDefault="00D228AA" w:rsidP="00D228A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02DC361F" w:rsidR="00D228AA" w:rsidRPr="005B38E1" w:rsidRDefault="00287D53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287D5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24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287D53" w:rsidRPr="005B38E1" w14:paraId="744F27CD" w14:textId="77777777" w:rsidTr="000672AC">
        <w:tc>
          <w:tcPr>
            <w:tcW w:w="3572" w:type="dxa"/>
            <w:shd w:val="clear" w:color="auto" w:fill="auto"/>
          </w:tcPr>
          <w:p w14:paraId="4BAEBCE3" w14:textId="77777777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04B80AA0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20C6075F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582CD6A2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(116)</w:t>
            </w:r>
          </w:p>
        </w:tc>
        <w:tc>
          <w:tcPr>
            <w:tcW w:w="141" w:type="dxa"/>
          </w:tcPr>
          <w:p w14:paraId="1F99D9DB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709802D0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287D53" w:rsidRPr="005B38E1" w:rsidRDefault="00287D53" w:rsidP="00287D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611B1B0A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287D5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24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287D53" w:rsidRPr="005B38E1" w14:paraId="33046209" w14:textId="77777777" w:rsidTr="000672AC">
        <w:tc>
          <w:tcPr>
            <w:tcW w:w="3572" w:type="dxa"/>
            <w:shd w:val="clear" w:color="auto" w:fill="auto"/>
          </w:tcPr>
          <w:p w14:paraId="1BB6D8BD" w14:textId="77777777" w:rsidR="00287D53" w:rsidRPr="005B38E1" w:rsidRDefault="00287D53" w:rsidP="0028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0C3AF103" w:rsidR="00287D53" w:rsidRPr="005B38E1" w:rsidRDefault="00287D53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19,657</w:t>
            </w:r>
          </w:p>
        </w:tc>
        <w:tc>
          <w:tcPr>
            <w:tcW w:w="141" w:type="dxa"/>
          </w:tcPr>
          <w:p w14:paraId="79718489" w14:textId="77777777" w:rsidR="00287D53" w:rsidRPr="005B38E1" w:rsidRDefault="00287D53" w:rsidP="00287D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2B858215" w:rsidR="00287D53" w:rsidRPr="005B38E1" w:rsidRDefault="00066438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43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17B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,813</w:t>
            </w:r>
          </w:p>
        </w:tc>
        <w:tc>
          <w:tcPr>
            <w:tcW w:w="141" w:type="dxa"/>
          </w:tcPr>
          <w:p w14:paraId="15F04658" w14:textId="77777777" w:rsidR="00287D53" w:rsidRPr="005B38E1" w:rsidRDefault="00287D53" w:rsidP="00287D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12B0E28C" w:rsidR="00287D53" w:rsidRPr="00F9112F" w:rsidRDefault="00287D5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287D53" w:rsidRPr="005B38E1" w:rsidRDefault="00287D53" w:rsidP="00287D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4743521C" w:rsidR="00287D53" w:rsidRPr="005B38E1" w:rsidRDefault="00B17BEF" w:rsidP="00287D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21,470</w:t>
            </w:r>
          </w:p>
        </w:tc>
      </w:tr>
    </w:tbl>
    <w:p w14:paraId="44687716" w14:textId="77777777" w:rsidR="00F7623D" w:rsidRPr="00A92DA2" w:rsidRDefault="00F7623D">
      <w:pPr>
        <w:rPr>
          <w:color w:val="000000" w:themeColor="text1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75"/>
        <w:gridCol w:w="141"/>
        <w:gridCol w:w="1135"/>
        <w:gridCol w:w="141"/>
        <w:gridCol w:w="1277"/>
        <w:gridCol w:w="142"/>
        <w:gridCol w:w="1275"/>
      </w:tblGrid>
      <w:tr w:rsidR="00A92DA2" w:rsidRPr="005B38E1" w14:paraId="3029BFDB" w14:textId="77777777" w:rsidTr="000672AC">
        <w:tc>
          <w:tcPr>
            <w:tcW w:w="3572" w:type="dxa"/>
          </w:tcPr>
          <w:p w14:paraId="6FDEBF45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D52142" w:rsidRPr="005B38E1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92DA2" w:rsidRPr="005B38E1" w14:paraId="2EC8B121" w14:textId="77777777" w:rsidTr="000672AC">
        <w:tc>
          <w:tcPr>
            <w:tcW w:w="3572" w:type="dxa"/>
          </w:tcPr>
          <w:p w14:paraId="4CB2076E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D52142" w:rsidRPr="005B38E1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5B38E1" w14:paraId="77171C90" w14:textId="77777777" w:rsidTr="000672AC">
        <w:tc>
          <w:tcPr>
            <w:tcW w:w="3572" w:type="dxa"/>
          </w:tcPr>
          <w:p w14:paraId="644010BC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D52142" w:rsidRPr="005B38E1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D52142" w:rsidRPr="005B38E1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D52142" w:rsidRPr="005B38E1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A92DA2" w:rsidRPr="005B38E1" w14:paraId="66DEF5CF" w14:textId="77777777" w:rsidTr="000672AC">
        <w:tc>
          <w:tcPr>
            <w:tcW w:w="3572" w:type="dxa"/>
          </w:tcPr>
          <w:p w14:paraId="4CAFAB89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66F36FF" w14:textId="25C9C32E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39DCF4B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D52142" w:rsidRPr="005B38E1" w:rsidRDefault="00D52142" w:rsidP="00D52142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D52142" w:rsidRPr="005B38E1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777A5DFF" w:rsidR="00D52142" w:rsidRPr="005B38E1" w:rsidRDefault="007C30C6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A92DA2" w:rsidRPr="005B38E1" w14:paraId="753A7ECA" w14:textId="77777777" w:rsidTr="000672AC">
        <w:tc>
          <w:tcPr>
            <w:tcW w:w="3572" w:type="dxa"/>
            <w:shd w:val="clear" w:color="auto" w:fill="auto"/>
          </w:tcPr>
          <w:p w14:paraId="1288FFBD" w14:textId="77777777" w:rsidR="00D52142" w:rsidRPr="005B38E1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D52142" w:rsidRPr="005B38E1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D52142" w:rsidRPr="005B38E1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D52142" w:rsidRPr="005B38E1" w:rsidRDefault="00D52142" w:rsidP="00D52142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D52142" w:rsidRPr="005B38E1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D52142" w:rsidRPr="005B38E1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D52142" w:rsidRPr="005B38E1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D52142" w:rsidRPr="005B38E1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7AA3" w:rsidRPr="005B38E1" w14:paraId="0A132333" w14:textId="77777777" w:rsidTr="000672AC">
        <w:tc>
          <w:tcPr>
            <w:tcW w:w="3572" w:type="dxa"/>
            <w:shd w:val="clear" w:color="auto" w:fill="auto"/>
          </w:tcPr>
          <w:p w14:paraId="601EF1F5" w14:textId="15DFF21E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38E530BE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2,991</w:t>
            </w:r>
          </w:p>
        </w:tc>
        <w:tc>
          <w:tcPr>
            <w:tcW w:w="141" w:type="dxa"/>
          </w:tcPr>
          <w:p w14:paraId="7A9DCCE8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4BBBADE8" w:rsidR="00497AA3" w:rsidRPr="005B38E1" w:rsidRDefault="00497AA3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(229)</w:t>
            </w:r>
          </w:p>
        </w:tc>
        <w:tc>
          <w:tcPr>
            <w:tcW w:w="141" w:type="dxa"/>
          </w:tcPr>
          <w:p w14:paraId="0D82B63E" w14:textId="77777777" w:rsidR="00497AA3" w:rsidRPr="005B38E1" w:rsidRDefault="00497AA3" w:rsidP="00497AA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6232A5DA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2701DF" w14:textId="77777777" w:rsidR="00497AA3" w:rsidRPr="005B38E1" w:rsidRDefault="00497AA3" w:rsidP="00497AA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7F775D" w14:textId="16B7B175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2,762 </w:t>
            </w:r>
          </w:p>
        </w:tc>
      </w:tr>
      <w:tr w:rsidR="00497AA3" w:rsidRPr="005B38E1" w14:paraId="5808D950" w14:textId="77777777" w:rsidTr="000672AC">
        <w:trPr>
          <w:trHeight w:val="270"/>
        </w:trPr>
        <w:tc>
          <w:tcPr>
            <w:tcW w:w="3572" w:type="dxa"/>
            <w:shd w:val="clear" w:color="auto" w:fill="auto"/>
          </w:tcPr>
          <w:p w14:paraId="73B1053D" w14:textId="5348EB2C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6922FAFB" w14:textId="7D444235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3,482</w:t>
            </w:r>
          </w:p>
        </w:tc>
        <w:tc>
          <w:tcPr>
            <w:tcW w:w="141" w:type="dxa"/>
          </w:tcPr>
          <w:p w14:paraId="7E0358E7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7A0B6A74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427 </w:t>
            </w:r>
          </w:p>
        </w:tc>
        <w:tc>
          <w:tcPr>
            <w:tcW w:w="141" w:type="dxa"/>
          </w:tcPr>
          <w:p w14:paraId="1F1C018F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4C1197E7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630022" w14:textId="201F9CC3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3,909 </w:t>
            </w:r>
          </w:p>
        </w:tc>
      </w:tr>
      <w:tr w:rsidR="00497AA3" w:rsidRPr="005B38E1" w14:paraId="75B0213E" w14:textId="77777777" w:rsidTr="00C13F18">
        <w:trPr>
          <w:trHeight w:val="270"/>
        </w:trPr>
        <w:tc>
          <w:tcPr>
            <w:tcW w:w="3572" w:type="dxa"/>
            <w:shd w:val="clear" w:color="auto" w:fill="auto"/>
          </w:tcPr>
          <w:p w14:paraId="6685BE68" w14:textId="61C50BB4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33E68EA6" w14:textId="1CABC2BF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71083B54" w:rsidR="00497AA3" w:rsidRPr="00287D53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87D5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2F636F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59FD4E7C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E9AA7B2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203C25" w14:textId="348E2758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</w:p>
        </w:tc>
      </w:tr>
      <w:tr w:rsidR="00497AA3" w:rsidRPr="005B38E1" w14:paraId="0B98A198" w14:textId="77777777" w:rsidTr="000672AC">
        <w:tc>
          <w:tcPr>
            <w:tcW w:w="3572" w:type="dxa"/>
            <w:shd w:val="clear" w:color="auto" w:fill="auto"/>
          </w:tcPr>
          <w:p w14:paraId="64D0BB11" w14:textId="13ABA77E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36A57370" w14:textId="1B0750B7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727</w:t>
            </w:r>
          </w:p>
        </w:tc>
        <w:tc>
          <w:tcPr>
            <w:tcW w:w="141" w:type="dxa"/>
          </w:tcPr>
          <w:p w14:paraId="044A579F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7DA75589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175 </w:t>
            </w:r>
          </w:p>
        </w:tc>
        <w:tc>
          <w:tcPr>
            <w:tcW w:w="141" w:type="dxa"/>
          </w:tcPr>
          <w:p w14:paraId="0F263701" w14:textId="77777777" w:rsidR="00497AA3" w:rsidRPr="005B38E1" w:rsidRDefault="00497AA3" w:rsidP="00497AA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65B8D585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C0B5B8" w14:textId="77777777" w:rsidR="00497AA3" w:rsidRPr="005B38E1" w:rsidRDefault="00497AA3" w:rsidP="00497AA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085458" w14:textId="5FF22C60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902 </w:t>
            </w:r>
          </w:p>
        </w:tc>
      </w:tr>
      <w:tr w:rsidR="00497AA3" w:rsidRPr="005B38E1" w14:paraId="59888531" w14:textId="77777777" w:rsidTr="000672AC">
        <w:tc>
          <w:tcPr>
            <w:tcW w:w="3572" w:type="dxa"/>
            <w:shd w:val="clear" w:color="auto" w:fill="auto"/>
          </w:tcPr>
          <w:p w14:paraId="65E949AF" w14:textId="6A31CF42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1BCAA19" w14:textId="70033A24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2,605</w:t>
            </w:r>
          </w:p>
        </w:tc>
        <w:tc>
          <w:tcPr>
            <w:tcW w:w="141" w:type="dxa"/>
          </w:tcPr>
          <w:p w14:paraId="7DD64DA8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17896142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236 </w:t>
            </w:r>
          </w:p>
        </w:tc>
        <w:tc>
          <w:tcPr>
            <w:tcW w:w="141" w:type="dxa"/>
          </w:tcPr>
          <w:p w14:paraId="17A6F59A" w14:textId="77777777" w:rsidR="00497AA3" w:rsidRPr="005B38E1" w:rsidRDefault="00497AA3" w:rsidP="00497AA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7EE42D6C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7AFEF2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689D59E8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2,841 </w:t>
            </w:r>
          </w:p>
        </w:tc>
      </w:tr>
      <w:tr w:rsidR="00497AA3" w:rsidRPr="005B38E1" w14:paraId="5435760E" w14:textId="77777777" w:rsidTr="000672AC">
        <w:tc>
          <w:tcPr>
            <w:tcW w:w="3572" w:type="dxa"/>
          </w:tcPr>
          <w:p w14:paraId="656A9452" w14:textId="410A8998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5FDD03B2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10,123</w:t>
            </w:r>
          </w:p>
        </w:tc>
        <w:tc>
          <w:tcPr>
            <w:tcW w:w="141" w:type="dxa"/>
          </w:tcPr>
          <w:p w14:paraId="6E2DD1D5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7CCB3027" w:rsidR="00497AA3" w:rsidRPr="005B38E1" w:rsidRDefault="005C5795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</w:p>
        </w:tc>
        <w:tc>
          <w:tcPr>
            <w:tcW w:w="141" w:type="dxa"/>
          </w:tcPr>
          <w:p w14:paraId="699F7DAB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12AF8DD6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B70E96" w14:textId="77777777" w:rsidR="00497AA3" w:rsidRPr="005B38E1" w:rsidRDefault="00497AA3" w:rsidP="00497AA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26EBDAFD" w:rsidR="00497AA3" w:rsidRPr="005B38E1" w:rsidRDefault="005C5795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10,732</w:t>
            </w:r>
          </w:p>
        </w:tc>
      </w:tr>
      <w:tr w:rsidR="00497AA3" w:rsidRPr="005B38E1" w14:paraId="2E68445A" w14:textId="77777777" w:rsidTr="000672AC">
        <w:tc>
          <w:tcPr>
            <w:tcW w:w="3572" w:type="dxa"/>
          </w:tcPr>
          <w:p w14:paraId="4204EA93" w14:textId="03F93E3D" w:rsidR="00497AA3" w:rsidRPr="005B38E1" w:rsidRDefault="00497AA3" w:rsidP="00497AA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A7ED0E" w14:textId="77777777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497AA3" w:rsidRPr="00F9112F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497AA3" w:rsidRPr="005B38E1" w:rsidRDefault="00497AA3" w:rsidP="00497AA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7AA3" w:rsidRPr="005B38E1" w14:paraId="685F7A28" w14:textId="77777777" w:rsidTr="000672AC">
        <w:tc>
          <w:tcPr>
            <w:tcW w:w="3572" w:type="dxa"/>
            <w:shd w:val="clear" w:color="auto" w:fill="auto"/>
          </w:tcPr>
          <w:p w14:paraId="27E0F68F" w14:textId="77777777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7C5FA5C9" w14:textId="04EA1AD9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92</w:t>
            </w:r>
          </w:p>
        </w:tc>
        <w:tc>
          <w:tcPr>
            <w:tcW w:w="141" w:type="dxa"/>
          </w:tcPr>
          <w:p w14:paraId="7C68080D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2233E003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</w:t>
            </w:r>
            <w:r w:rsidR="005C5795"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B15085D" w14:textId="77777777" w:rsidR="00497AA3" w:rsidRPr="005B38E1" w:rsidRDefault="00497AA3" w:rsidP="00497AA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73E0F91F" w:rsidR="00497AA3" w:rsidRPr="005B38E1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D3D34F" w14:textId="77777777" w:rsidR="00497AA3" w:rsidRPr="005B38E1" w:rsidRDefault="00497AA3" w:rsidP="00497AA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E57EA" w14:textId="505CEC25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(24)</w:t>
            </w:r>
          </w:p>
        </w:tc>
      </w:tr>
      <w:tr w:rsidR="00497AA3" w:rsidRPr="005B38E1" w14:paraId="6D3697ED" w14:textId="77777777" w:rsidTr="000672AC">
        <w:tc>
          <w:tcPr>
            <w:tcW w:w="3572" w:type="dxa"/>
            <w:shd w:val="clear" w:color="auto" w:fill="auto"/>
          </w:tcPr>
          <w:p w14:paraId="21A52572" w14:textId="77777777" w:rsidR="00497AA3" w:rsidRPr="005B38E1" w:rsidRDefault="00497AA3" w:rsidP="004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25768A5E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(242)</w:t>
            </w:r>
          </w:p>
        </w:tc>
        <w:tc>
          <w:tcPr>
            <w:tcW w:w="141" w:type="dxa"/>
          </w:tcPr>
          <w:p w14:paraId="56186A0E" w14:textId="77777777" w:rsidR="00497AA3" w:rsidRPr="005B38E1" w:rsidRDefault="00497AA3" w:rsidP="00497AA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665E0444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(22)</w:t>
            </w:r>
          </w:p>
        </w:tc>
        <w:tc>
          <w:tcPr>
            <w:tcW w:w="141" w:type="dxa"/>
          </w:tcPr>
          <w:p w14:paraId="5E420AE5" w14:textId="77777777" w:rsidR="00497AA3" w:rsidRPr="005B38E1" w:rsidRDefault="00497AA3" w:rsidP="00497AA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18C204D0" w:rsidR="00497AA3" w:rsidRPr="00F9112F" w:rsidRDefault="00497AA3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4BF03" w14:textId="77777777" w:rsidR="00497AA3" w:rsidRPr="005B38E1" w:rsidRDefault="00497AA3" w:rsidP="00497AA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247B7AFC" w:rsidR="00497AA3" w:rsidRPr="005B38E1" w:rsidRDefault="00497AA3" w:rsidP="00497AA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(264)</w:t>
            </w:r>
          </w:p>
        </w:tc>
      </w:tr>
      <w:tr w:rsidR="005C5795" w:rsidRPr="005B38E1" w14:paraId="6EED3836" w14:textId="77777777" w:rsidTr="000672AC">
        <w:tc>
          <w:tcPr>
            <w:tcW w:w="3572" w:type="dxa"/>
            <w:shd w:val="clear" w:color="auto" w:fill="auto"/>
          </w:tcPr>
          <w:p w14:paraId="70EDE1CF" w14:textId="6FD5071B" w:rsidR="005C5795" w:rsidRPr="005B38E1" w:rsidRDefault="005C5795" w:rsidP="005C5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72575275" w:rsidR="005C5795" w:rsidRPr="005B38E1" w:rsidRDefault="005C5795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(150)</w:t>
            </w:r>
          </w:p>
        </w:tc>
        <w:tc>
          <w:tcPr>
            <w:tcW w:w="141" w:type="dxa"/>
          </w:tcPr>
          <w:p w14:paraId="2703717C" w14:textId="77777777" w:rsidR="005C5795" w:rsidRPr="005B38E1" w:rsidRDefault="005C5795" w:rsidP="005C579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4E2DADFA" w:rsidR="005C5795" w:rsidRPr="005B38E1" w:rsidRDefault="005C5795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(138)</w:t>
            </w:r>
          </w:p>
        </w:tc>
        <w:tc>
          <w:tcPr>
            <w:tcW w:w="141" w:type="dxa"/>
          </w:tcPr>
          <w:p w14:paraId="16F83437" w14:textId="77777777" w:rsidR="005C5795" w:rsidRPr="005B38E1" w:rsidRDefault="005C5795" w:rsidP="005C579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663F5E6D" w:rsidR="005C5795" w:rsidRPr="00F9112F" w:rsidRDefault="005C5795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48F53B" w14:textId="77777777" w:rsidR="005C5795" w:rsidRPr="005B38E1" w:rsidRDefault="005C5795" w:rsidP="005C5795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3A81F6F5" w:rsidR="005C5795" w:rsidRPr="005B38E1" w:rsidRDefault="005C5795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(288)</w:t>
            </w:r>
          </w:p>
        </w:tc>
      </w:tr>
      <w:tr w:rsidR="005C5795" w:rsidRPr="005B38E1" w14:paraId="3FC22023" w14:textId="77777777" w:rsidTr="000672AC">
        <w:tc>
          <w:tcPr>
            <w:tcW w:w="3572" w:type="dxa"/>
            <w:shd w:val="clear" w:color="auto" w:fill="auto"/>
          </w:tcPr>
          <w:p w14:paraId="411F0D48" w14:textId="6DF54551" w:rsidR="005C5795" w:rsidRPr="005B38E1" w:rsidRDefault="005C5795" w:rsidP="005C5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1D77F8DF" w:rsidR="005C5795" w:rsidRPr="005B38E1" w:rsidRDefault="005C5795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9,973</w:t>
            </w:r>
          </w:p>
        </w:tc>
        <w:tc>
          <w:tcPr>
            <w:tcW w:w="141" w:type="dxa"/>
          </w:tcPr>
          <w:p w14:paraId="336331ED" w14:textId="77777777" w:rsidR="005C5795" w:rsidRPr="005B38E1" w:rsidRDefault="005C5795" w:rsidP="005C579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180904F0" w:rsidR="005C5795" w:rsidRPr="005B38E1" w:rsidRDefault="005C5795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</w:p>
        </w:tc>
        <w:tc>
          <w:tcPr>
            <w:tcW w:w="141" w:type="dxa"/>
          </w:tcPr>
          <w:p w14:paraId="4A408626" w14:textId="77777777" w:rsidR="005C5795" w:rsidRPr="005B38E1" w:rsidRDefault="005C5795" w:rsidP="005C579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281664A6" w:rsidR="005C5795" w:rsidRPr="00F9112F" w:rsidRDefault="005C5795" w:rsidP="00F911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2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215761" w14:textId="77777777" w:rsidR="005C5795" w:rsidRPr="005B38E1" w:rsidRDefault="005C5795" w:rsidP="005C5795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6EA8AB6A" w:rsidR="005C5795" w:rsidRPr="005B38E1" w:rsidRDefault="005C5795" w:rsidP="005C57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10,444</w:t>
            </w:r>
          </w:p>
        </w:tc>
      </w:tr>
    </w:tbl>
    <w:p w14:paraId="24BA8C86" w14:textId="77777777" w:rsidR="006C0AE3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6A75E38" w14:textId="77777777" w:rsidR="00066438" w:rsidRPr="00A92DA2" w:rsidRDefault="00066438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70DC75" w14:textId="66B25DEC" w:rsidR="00FD3B83" w:rsidRPr="00A92DA2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04F2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10C52"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77777777" w:rsidR="00FD3B83" w:rsidRPr="00A92DA2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A92DA2" w:rsidRPr="005B38E1" w14:paraId="028A3DAF" w14:textId="77777777" w:rsidTr="00287662">
        <w:tc>
          <w:tcPr>
            <w:tcW w:w="3457" w:type="dxa"/>
          </w:tcPr>
          <w:p w14:paraId="502E06D4" w14:textId="77777777" w:rsidR="00FD3B83" w:rsidRPr="005B38E1" w:rsidRDefault="00FD3B83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5B38E1" w:rsidRDefault="00FD3B83" w:rsidP="005B38E1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5B38E1" w14:paraId="5D4816CE" w14:textId="77777777" w:rsidTr="00287662">
        <w:tc>
          <w:tcPr>
            <w:tcW w:w="3457" w:type="dxa"/>
          </w:tcPr>
          <w:p w14:paraId="0C6D0A84" w14:textId="77777777" w:rsidR="00FD3B83" w:rsidRPr="005B38E1" w:rsidRDefault="00FD3B83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5B38E1" w:rsidRDefault="00FD3B83" w:rsidP="005B38E1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5B38E1" w:rsidRDefault="00FD3B83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5B38E1" w:rsidRDefault="00FD3B83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5B38E1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5B38E1" w:rsidRDefault="00C604F2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739F473E" w:rsidR="00C604F2" w:rsidRPr="005B38E1" w:rsidRDefault="00E37CB4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7C30C6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7286CAC" w14:textId="77777777" w:rsidR="00C604F2" w:rsidRPr="005B38E1" w:rsidRDefault="00C604F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5B38E1" w:rsidRDefault="00C604F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838B470" w14:textId="71F76585" w:rsidR="00C604F2" w:rsidRPr="005B38E1" w:rsidRDefault="00C604F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22793"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26EF8BD" w14:textId="77777777" w:rsidR="00C604F2" w:rsidRPr="005B38E1" w:rsidRDefault="00C604F2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28E67F40" w:rsidR="00C604F2" w:rsidRPr="005B38E1" w:rsidRDefault="007C30C6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5EF3C23" w14:textId="77777777" w:rsidR="00C604F2" w:rsidRPr="005B38E1" w:rsidRDefault="00C604F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5B38E1" w:rsidRDefault="00C604F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DEAFBCD" w14:textId="017A6A48" w:rsidR="00C604F2" w:rsidRPr="005B38E1" w:rsidRDefault="00C604F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22793"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C04D47" w:rsidRPr="005B38E1" w14:paraId="20E8947B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171E375B" w14:textId="344D0AEA" w:rsidR="00C04D47" w:rsidRPr="005B38E1" w:rsidRDefault="00C04D47" w:rsidP="00C04D47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7D3E6131" w14:textId="4CEA559D" w:rsidR="00C04D47" w:rsidRPr="00C04D47" w:rsidRDefault="00C04D47" w:rsidP="00C04D47">
            <w:pPr>
              <w:tabs>
                <w:tab w:val="left" w:pos="-10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D238B69" w14:textId="77777777" w:rsidR="00C04D47" w:rsidRPr="005B38E1" w:rsidRDefault="00C04D47" w:rsidP="00C04D4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37A829AA" w14:textId="6B6FF207" w:rsidR="00C04D47" w:rsidRPr="005B38E1" w:rsidRDefault="00C04D47" w:rsidP="00C04D4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15,222</w:t>
            </w:r>
          </w:p>
        </w:tc>
        <w:tc>
          <w:tcPr>
            <w:tcW w:w="134" w:type="dxa"/>
          </w:tcPr>
          <w:p w14:paraId="49533586" w14:textId="77777777" w:rsidR="00C04D47" w:rsidRPr="005B38E1" w:rsidRDefault="00C04D47" w:rsidP="00C04D47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93C8F" w14:textId="36504800" w:rsidR="00C04D47" w:rsidRPr="005B38E1" w:rsidRDefault="00C04D47" w:rsidP="00C04D47">
            <w:pPr>
              <w:tabs>
                <w:tab w:val="left" w:pos="-10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6D4FC7C" w14:textId="77777777" w:rsidR="00C04D47" w:rsidRPr="005B38E1" w:rsidRDefault="00C04D47" w:rsidP="00C04D4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3E70647" w14:textId="5C41826A" w:rsidR="00C04D47" w:rsidRPr="005B38E1" w:rsidRDefault="00C04D47" w:rsidP="00C04D4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8,663</w:t>
            </w:r>
          </w:p>
        </w:tc>
      </w:tr>
      <w:tr w:rsidR="00C04D47" w:rsidRPr="005B38E1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C04D47" w:rsidRPr="005B38E1" w:rsidRDefault="00C04D47" w:rsidP="00C04D47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182D5D2E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4D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135,000</w:t>
            </w:r>
          </w:p>
        </w:tc>
        <w:tc>
          <w:tcPr>
            <w:tcW w:w="134" w:type="dxa"/>
          </w:tcPr>
          <w:p w14:paraId="24B31CD6" w14:textId="77777777" w:rsidR="00C04D47" w:rsidRPr="005B38E1" w:rsidRDefault="00C04D47" w:rsidP="00C04D4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6EBE4511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275,000</w:t>
            </w:r>
          </w:p>
        </w:tc>
        <w:tc>
          <w:tcPr>
            <w:tcW w:w="134" w:type="dxa"/>
          </w:tcPr>
          <w:p w14:paraId="1458FD50" w14:textId="77777777" w:rsidR="00C04D47" w:rsidRPr="005B38E1" w:rsidRDefault="00C04D47" w:rsidP="00C04D47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32513B26" w:rsidR="00C04D47" w:rsidRPr="005B38E1" w:rsidRDefault="00C04D47" w:rsidP="00C04D4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90,000 </w:t>
            </w:r>
          </w:p>
        </w:tc>
        <w:tc>
          <w:tcPr>
            <w:tcW w:w="134" w:type="dxa"/>
          </w:tcPr>
          <w:p w14:paraId="0F2E5A4C" w14:textId="77777777" w:rsidR="00C04D47" w:rsidRPr="005B38E1" w:rsidRDefault="00C04D47" w:rsidP="00C04D4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269F4254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240,000</w:t>
            </w:r>
          </w:p>
        </w:tc>
      </w:tr>
      <w:tr w:rsidR="00C04D47" w:rsidRPr="005B38E1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C04D47" w:rsidRPr="005B38E1" w:rsidRDefault="00C04D47" w:rsidP="00C04D47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ทรั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2E8F5033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4D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557,488</w:t>
            </w:r>
          </w:p>
        </w:tc>
        <w:tc>
          <w:tcPr>
            <w:tcW w:w="134" w:type="dxa"/>
          </w:tcPr>
          <w:p w14:paraId="4383ED8E" w14:textId="77777777" w:rsidR="00C04D47" w:rsidRPr="005B38E1" w:rsidRDefault="00C04D47" w:rsidP="00C04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4C9978C4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540,332</w:t>
            </w:r>
          </w:p>
        </w:tc>
        <w:tc>
          <w:tcPr>
            <w:tcW w:w="134" w:type="dxa"/>
          </w:tcPr>
          <w:p w14:paraId="43CBEFB3" w14:textId="77777777" w:rsidR="00C04D47" w:rsidRPr="005B38E1" w:rsidRDefault="00C04D47" w:rsidP="00C04D47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7156EC2E" w:rsidR="00C04D47" w:rsidRPr="005B38E1" w:rsidRDefault="00C04D47" w:rsidP="00C04D4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464,132 </w:t>
            </w:r>
          </w:p>
        </w:tc>
        <w:tc>
          <w:tcPr>
            <w:tcW w:w="134" w:type="dxa"/>
          </w:tcPr>
          <w:p w14:paraId="77EAB6BB" w14:textId="77777777" w:rsidR="00C04D47" w:rsidRPr="005B38E1" w:rsidRDefault="00C04D47" w:rsidP="00C04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4AC76693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471,861</w:t>
            </w:r>
          </w:p>
        </w:tc>
      </w:tr>
      <w:tr w:rsidR="00C04D47" w:rsidRPr="005B38E1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C04D47" w:rsidRPr="005B38E1" w:rsidRDefault="00C04D47" w:rsidP="00C04D47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1544CD0F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4D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692,48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5A8E8E8F" w14:textId="77777777" w:rsidR="00C04D47" w:rsidRPr="005B38E1" w:rsidRDefault="00C04D47" w:rsidP="00C04D4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2F1D13C7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830,554</w:t>
            </w:r>
          </w:p>
        </w:tc>
        <w:tc>
          <w:tcPr>
            <w:tcW w:w="134" w:type="dxa"/>
          </w:tcPr>
          <w:p w14:paraId="5AEBDD86" w14:textId="77777777" w:rsidR="00C04D47" w:rsidRPr="005B38E1" w:rsidRDefault="00C04D47" w:rsidP="00C04D47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38DC62FF" w:rsidR="00C04D47" w:rsidRPr="005B38E1" w:rsidRDefault="00C04D47" w:rsidP="00C04D4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554,132</w:t>
            </w:r>
          </w:p>
        </w:tc>
        <w:tc>
          <w:tcPr>
            <w:tcW w:w="134" w:type="dxa"/>
          </w:tcPr>
          <w:p w14:paraId="438806AF" w14:textId="77777777" w:rsidR="00C04D47" w:rsidRPr="005B38E1" w:rsidRDefault="00C04D47" w:rsidP="00C04D4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5CA545EF" w:rsidR="00C04D47" w:rsidRPr="005B38E1" w:rsidRDefault="00C04D47" w:rsidP="00C04D4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720,524</w:t>
            </w:r>
          </w:p>
        </w:tc>
      </w:tr>
    </w:tbl>
    <w:p w14:paraId="43942CB3" w14:textId="77777777" w:rsidR="006E7DD6" w:rsidRPr="00A92DA2" w:rsidRDefault="006E7DD6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D5F6AAF" w14:textId="4A20BE91" w:rsidR="005238A1" w:rsidRDefault="00470C8B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E099B">
        <w:rPr>
          <w:rFonts w:ascii="Angsana New" w:hAnsi="Angsana New"/>
          <w:color w:val="000000" w:themeColor="text1"/>
          <w:sz w:val="32"/>
          <w:szCs w:val="32"/>
        </w:rPr>
        <w:t>3</w:t>
      </w:r>
      <w:r w:rsidR="00E37CB4" w:rsidRPr="005B38E1">
        <w:rPr>
          <w:rFonts w:ascii="Angsana New" w:hAnsi="Angsana New" w:hint="cs"/>
          <w:color w:val="000000" w:themeColor="text1"/>
          <w:sz w:val="32"/>
          <w:szCs w:val="32"/>
        </w:rPr>
        <w:t>0</w:t>
      </w:r>
      <w:r w:rsidRPr="005E099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4109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5E099B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บริษัทมีวงเงินสินเชื่อรวม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1,89</w:t>
      </w:r>
      <w:r w:rsidR="008C75C0" w:rsidRPr="005E099B">
        <w:rPr>
          <w:rFonts w:ascii="Angsana New" w:hAnsi="Angsana New"/>
          <w:color w:val="000000" w:themeColor="text1"/>
          <w:sz w:val="32"/>
          <w:szCs w:val="32"/>
        </w:rPr>
        <w:t>1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.57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ซึ่งประกอบด้วยวงเงินเบิกเกินบัญชี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 xml:space="preserve">57 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คิดดอกเบี้ยในอัตรา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 xml:space="preserve">MOR 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และอัตราร้อยละ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FIX+2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395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คิดดอกเบี้ยในอัตราร้อยละ </w:t>
      </w:r>
      <w:r w:rsidR="005E099B" w:rsidRPr="005B38E1">
        <w:rPr>
          <w:rFonts w:ascii="Angsana New" w:hAnsi="Angsana New" w:hint="cs"/>
          <w:color w:val="000000" w:themeColor="text1"/>
          <w:sz w:val="32"/>
          <w:szCs w:val="32"/>
        </w:rPr>
        <w:t>3.30</w:t>
      </w:r>
      <w:r w:rsidR="005238A1"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ถึงร้อยละ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3.</w:t>
      </w:r>
      <w:r w:rsidR="005E099B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57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วงเงิน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L/C T/R</w:t>
      </w:r>
      <w:r w:rsidR="00E839D4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L/G 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เท่ากับ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91</w:t>
      </w:r>
      <w:r w:rsidR="008C75C0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0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โดย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T/R 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คิดดอกเบี้ยในอัตราร้อยละ </w:t>
      </w:r>
      <w:r w:rsidR="005E099B" w:rsidRPr="005B38E1">
        <w:rPr>
          <w:rFonts w:ascii="Angsana New" w:hAnsi="Angsana New" w:hint="cs"/>
          <w:color w:val="000000" w:themeColor="text1"/>
          <w:spacing w:val="-2"/>
          <w:sz w:val="32"/>
          <w:szCs w:val="32"/>
        </w:rPr>
        <w:t>3.17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ถึง</w:t>
      </w:r>
      <w:r w:rsid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ร้อย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ละ </w:t>
      </w:r>
      <w:r w:rsidR="005E099B" w:rsidRPr="005B38E1">
        <w:rPr>
          <w:rFonts w:ascii="Angsana New" w:hAnsi="Angsana New" w:hint="cs"/>
          <w:color w:val="000000" w:themeColor="text1"/>
          <w:sz w:val="32"/>
          <w:szCs w:val="32"/>
        </w:rPr>
        <w:t>7.53</w:t>
      </w:r>
      <w:r w:rsidR="005238A1"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และวงเงิน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Forward Contracts 529.57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และ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14.51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ล้านดอลลาร์สหรัฐอเมริกา และวงเงินสินเชื่อ</w:t>
      </w:r>
      <w:r w:rsidR="005238A1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เพื่อ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บริษัทย่อยสองแห่งกับธนาคารพาณิชย์ในประเทศ จำนวนวงเงินรวม 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>12</w:t>
      </w:r>
      <w:r w:rsidR="008C75C0" w:rsidRPr="005E099B">
        <w:rPr>
          <w:rFonts w:ascii="Angsana New" w:hAnsi="Angsana New"/>
          <w:color w:val="000000" w:themeColor="text1"/>
          <w:sz w:val="32"/>
          <w:szCs w:val="32"/>
        </w:rPr>
        <w:t>9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ซึ่งวงเงินสินเชื่อรวม</w:t>
      </w:r>
      <w:r w:rsidR="005238A1" w:rsidRPr="005B38E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ทั้งหมด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ค้ำประกันโดยบัญชีเงินฝากของบริษัทจำนวนเงิน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86.12</w:t>
      </w:r>
      <w:r w:rsidR="005238A1" w:rsidRPr="005B38E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(ดูหมายเหตุ </w:t>
      </w:r>
      <w:r w:rsidR="005238A1" w:rsidRPr="005E099B">
        <w:rPr>
          <w:rFonts w:ascii="Angsana New" w:hAnsi="Angsana New"/>
          <w:color w:val="000000" w:themeColor="text1"/>
          <w:spacing w:val="-2"/>
          <w:sz w:val="32"/>
          <w:szCs w:val="32"/>
        </w:rPr>
        <w:t>9)</w:t>
      </w:r>
      <w:r w:rsidR="005238A1" w:rsidRPr="005E099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38A1" w:rsidRPr="005B38E1">
        <w:rPr>
          <w:rFonts w:ascii="Angsana New" w:hAnsi="Angsana New"/>
          <w:color w:val="000000" w:themeColor="text1"/>
          <w:sz w:val="32"/>
          <w:szCs w:val="32"/>
          <w:cs/>
        </w:rPr>
        <w:t>และจดจำนองที่ดินของบริษัท</w:t>
      </w:r>
    </w:p>
    <w:p w14:paraId="26BEF069" w14:textId="01F4624B" w:rsidR="004F5ABA" w:rsidRPr="008D7B50" w:rsidRDefault="004F5ABA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B38E1">
        <w:rPr>
          <w:rFonts w:ascii="Angsana New" w:hAnsi="Angsana New"/>
          <w:sz w:val="32"/>
          <w:szCs w:val="32"/>
          <w:cs/>
        </w:rPr>
        <w:t>บริษัท</w:t>
      </w:r>
      <w:r w:rsidRPr="005B38E1">
        <w:rPr>
          <w:rFonts w:ascii="Angsana New" w:hAnsi="Angsana New" w:hint="cs"/>
          <w:sz w:val="32"/>
          <w:szCs w:val="32"/>
          <w:cs/>
        </w:rPr>
        <w:t xml:space="preserve"> โซลาร์ พีพีเอ็ม จำกัด</w:t>
      </w:r>
      <w:r w:rsidRPr="005B38E1">
        <w:rPr>
          <w:rFonts w:ascii="Angsana New" w:hAnsi="Angsana New"/>
          <w:sz w:val="32"/>
          <w:szCs w:val="32"/>
          <w:cs/>
        </w:rPr>
        <w:t xml:space="preserve"> มีวงเงิน</w:t>
      </w:r>
      <w:r w:rsidRPr="005B38E1">
        <w:rPr>
          <w:rFonts w:ascii="Angsana New" w:hAnsi="Angsana New" w:hint="cs"/>
          <w:sz w:val="32"/>
          <w:szCs w:val="32"/>
          <w:cs/>
        </w:rPr>
        <w:t xml:space="preserve">สินเชื่อรวม </w:t>
      </w:r>
      <w:r w:rsidRPr="008D7B50">
        <w:rPr>
          <w:rFonts w:ascii="Angsana New" w:hAnsi="Angsana New"/>
          <w:sz w:val="32"/>
          <w:szCs w:val="32"/>
        </w:rPr>
        <w:t xml:space="preserve">121.28 </w:t>
      </w:r>
      <w:r w:rsidRPr="005B38E1">
        <w:rPr>
          <w:rFonts w:ascii="Angsana New" w:hAnsi="Angsana New" w:hint="cs"/>
          <w:sz w:val="32"/>
          <w:szCs w:val="32"/>
          <w:cs/>
        </w:rPr>
        <w:t>ล้านบาท</w:t>
      </w:r>
      <w:r w:rsidRPr="005B38E1">
        <w:rPr>
          <w:rFonts w:ascii="Angsana New" w:hAnsi="Angsana New"/>
          <w:sz w:val="32"/>
          <w:szCs w:val="32"/>
          <w:cs/>
        </w:rPr>
        <w:t xml:space="preserve"> กับธนาคารพาณิชย์ในประเทศ</w:t>
      </w:r>
      <w:r w:rsidRPr="005B38E1">
        <w:rPr>
          <w:rFonts w:ascii="Angsana New" w:hAnsi="Angsana New"/>
          <w:sz w:val="32"/>
          <w:szCs w:val="32"/>
          <w:cs/>
        </w:rPr>
        <w:br/>
      </w:r>
      <w:r w:rsidRPr="005B38E1">
        <w:rPr>
          <w:rFonts w:ascii="Angsana New" w:hAnsi="Angsana New" w:hint="cs"/>
          <w:sz w:val="32"/>
          <w:szCs w:val="32"/>
          <w:cs/>
        </w:rPr>
        <w:t>สามแห่ง ซึ่งประกอบด้วยวงเงิน</w:t>
      </w:r>
      <w:r w:rsidRPr="008D7B50">
        <w:rPr>
          <w:rFonts w:ascii="Angsana New" w:hAnsi="Angsana New"/>
          <w:sz w:val="32"/>
          <w:szCs w:val="32"/>
        </w:rPr>
        <w:t xml:space="preserve"> P/N L/C T/R L/G </w:t>
      </w:r>
      <w:r w:rsidRPr="005B38E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D7B50">
        <w:rPr>
          <w:rFonts w:ascii="Angsana New" w:hAnsi="Angsana New"/>
          <w:sz w:val="32"/>
          <w:szCs w:val="32"/>
        </w:rPr>
        <w:t xml:space="preserve">fleet card </w:t>
      </w:r>
    </w:p>
    <w:p w14:paraId="0619BB59" w14:textId="77777777" w:rsidR="004F5ABA" w:rsidRPr="008D7B50" w:rsidRDefault="004F5ABA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B38E1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2434F896" w14:textId="77777777" w:rsidR="004F5ABA" w:rsidRPr="005B38E1" w:rsidRDefault="004F5ABA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5B38E1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และบริษัท</w:t>
      </w:r>
      <w:r w:rsidRPr="005B38E1">
        <w:rPr>
          <w:rFonts w:ascii="Angsana New" w:hAnsi="Angsana New" w:hint="cs"/>
          <w:sz w:val="32"/>
          <w:szCs w:val="32"/>
          <w:cs/>
        </w:rPr>
        <w:t xml:space="preserve"> </w:t>
      </w:r>
      <w:r w:rsidRPr="005B38E1">
        <w:rPr>
          <w:rFonts w:ascii="Angsana New" w:hAnsi="Angsana New"/>
          <w:sz w:val="32"/>
          <w:szCs w:val="32"/>
          <w:cs/>
        </w:rPr>
        <w:t>พรีเมี่ยม เฟล็กซิเบิ้ล แพคเกจจิ้ง จำกัด</w:t>
      </w:r>
      <w:r w:rsidRPr="005B38E1">
        <w:rPr>
          <w:rFonts w:ascii="Angsana New" w:hAnsi="Angsana New" w:hint="cs"/>
          <w:sz w:val="32"/>
          <w:szCs w:val="32"/>
          <w:cs/>
        </w:rPr>
        <w:t xml:space="preserve"> และ</w:t>
      </w:r>
    </w:p>
    <w:p w14:paraId="1F314F43" w14:textId="77777777" w:rsidR="004F5ABA" w:rsidRPr="008D7B50" w:rsidRDefault="004F5ABA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B38E1">
        <w:rPr>
          <w:rFonts w:ascii="Angsana New" w:hAnsi="Angsana New"/>
          <w:sz w:val="32"/>
          <w:szCs w:val="32"/>
          <w:cs/>
        </w:rPr>
        <w:t>ข) เงินฝากประจำของบริษัท</w:t>
      </w:r>
      <w:r w:rsidRPr="005B38E1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5B38E1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8D7B50">
        <w:rPr>
          <w:rFonts w:ascii="Angsana New" w:hAnsi="Angsana New"/>
          <w:sz w:val="32"/>
          <w:szCs w:val="32"/>
        </w:rPr>
        <w:t>5</w:t>
      </w:r>
      <w:r w:rsidRPr="005B38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D7B50">
        <w:rPr>
          <w:rFonts w:ascii="Angsana New" w:hAnsi="Angsana New"/>
          <w:sz w:val="32"/>
          <w:szCs w:val="32"/>
        </w:rPr>
        <w:t xml:space="preserve"> (</w:t>
      </w:r>
      <w:r w:rsidRPr="005B38E1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8D7B50">
        <w:rPr>
          <w:rFonts w:ascii="Angsana New" w:hAnsi="Angsana New"/>
          <w:sz w:val="32"/>
          <w:szCs w:val="32"/>
        </w:rPr>
        <w:t>9)</w:t>
      </w:r>
    </w:p>
    <w:p w14:paraId="41BA7CBB" w14:textId="77777777" w:rsidR="004F5ABA" w:rsidRDefault="004F5ABA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B38E1">
        <w:rPr>
          <w:rFonts w:ascii="Angsana New" w:hAnsi="Angsana New" w:hint="cs"/>
          <w:sz w:val="32"/>
          <w:szCs w:val="32"/>
          <w:cs/>
        </w:rPr>
        <w:t xml:space="preserve">ค) เงินฝากออมทรัพย์ของบริษัทย่อย จำนวนเงิน </w:t>
      </w:r>
      <w:r w:rsidRPr="008D7B50">
        <w:rPr>
          <w:rFonts w:ascii="Angsana New" w:hAnsi="Angsana New"/>
          <w:sz w:val="32"/>
          <w:szCs w:val="32"/>
        </w:rPr>
        <w:t xml:space="preserve">15.78 </w:t>
      </w:r>
      <w:r w:rsidRPr="005B38E1">
        <w:rPr>
          <w:rFonts w:ascii="Angsana New" w:hAnsi="Angsana New" w:hint="cs"/>
          <w:sz w:val="32"/>
          <w:szCs w:val="32"/>
          <w:cs/>
        </w:rPr>
        <w:t>ล้านบาท</w:t>
      </w:r>
      <w:r w:rsidRPr="008D7B50">
        <w:rPr>
          <w:rFonts w:ascii="Angsana New" w:hAnsi="Angsana New"/>
          <w:sz w:val="32"/>
          <w:szCs w:val="32"/>
        </w:rPr>
        <w:t xml:space="preserve"> (</w:t>
      </w:r>
      <w:r w:rsidRPr="005B38E1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8D7B50">
        <w:rPr>
          <w:rFonts w:ascii="Angsana New" w:hAnsi="Angsana New"/>
          <w:sz w:val="32"/>
          <w:szCs w:val="32"/>
        </w:rPr>
        <w:t>9)</w:t>
      </w:r>
    </w:p>
    <w:p w14:paraId="5E698E29" w14:textId="653B97D1" w:rsidR="004F5ABA" w:rsidRPr="005B38E1" w:rsidRDefault="004F5ABA" w:rsidP="005B38E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5B38E1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4F5ABA">
        <w:rPr>
          <w:rFonts w:ascii="Angsana New" w:hAnsi="Angsana New"/>
          <w:spacing w:val="-4"/>
          <w:sz w:val="32"/>
          <w:szCs w:val="32"/>
        </w:rPr>
        <w:t xml:space="preserve">18 </w:t>
      </w:r>
      <w:r w:rsidRPr="005B38E1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4F5ABA">
        <w:rPr>
          <w:rFonts w:ascii="Angsana New" w:hAnsi="Angsana New"/>
          <w:spacing w:val="-4"/>
          <w:sz w:val="32"/>
          <w:szCs w:val="32"/>
        </w:rPr>
        <w:t xml:space="preserve">2566 </w:t>
      </w:r>
      <w:r w:rsidRPr="005B38E1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แพจเกจจิ้ง จำกัด </w:t>
      </w:r>
      <w:r w:rsidRPr="005B38E1">
        <w:rPr>
          <w:rFonts w:ascii="Angsana New" w:hAnsi="Angsana New" w:hint="cs"/>
          <w:sz w:val="32"/>
          <w:szCs w:val="32"/>
          <w:cs/>
        </w:rPr>
        <w:t>ได้</w:t>
      </w:r>
      <w:r w:rsidRPr="005B38E1">
        <w:rPr>
          <w:rFonts w:ascii="Angsana New" w:hAnsi="Angsana New" w:hint="cs"/>
          <w:spacing w:val="-4"/>
          <w:sz w:val="32"/>
          <w:szCs w:val="32"/>
          <w:cs/>
        </w:rPr>
        <w:t>ดำเนินการปิดวงเงิน</w:t>
      </w:r>
      <w:r w:rsidRPr="005B38E1">
        <w:rPr>
          <w:rFonts w:ascii="Angsana New" w:hAnsi="Angsana New" w:hint="cs"/>
          <w:sz w:val="32"/>
          <w:szCs w:val="32"/>
          <w:cs/>
        </w:rPr>
        <w:t>สินเชื่อและไถ่ถอนหลักทรัพย์ค้ำประกันแล้วทั้งหมด</w:t>
      </w:r>
    </w:p>
    <w:p w14:paraId="46F4D9E1" w14:textId="77777777" w:rsidR="004F5ABA" w:rsidRDefault="004F5ABA" w:rsidP="004F5ABA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14:paraId="31B29917" w14:textId="77777777" w:rsidR="005B38E1" w:rsidRDefault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eastAsia="x-none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65E6741" w14:textId="675B3950" w:rsidR="001E27E2" w:rsidRPr="00A92DA2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EC2B32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7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3721D" w:rsidRPr="005B38E1">
        <w:rPr>
          <w:rFonts w:asciiTheme="majorBidi" w:hAnsiTheme="majorBidi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A92DA2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A92DA2" w:rsidRPr="005B38E1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5B38E1" w:rsidRDefault="001E27E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5B38E1" w:rsidRDefault="001E27E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5B38E1" w14:paraId="0B679AA1" w14:textId="77777777" w:rsidTr="00B32000">
        <w:tc>
          <w:tcPr>
            <w:tcW w:w="3458" w:type="dxa"/>
          </w:tcPr>
          <w:p w14:paraId="5A07452D" w14:textId="77777777" w:rsidR="001E27E2" w:rsidRPr="005B38E1" w:rsidRDefault="001E27E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5B38E1" w:rsidRDefault="001E27E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5B38E1" w:rsidRDefault="001E27E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5B38E1" w:rsidRDefault="001E27E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5B38E1" w14:paraId="270FBC19" w14:textId="77777777" w:rsidTr="00D76AE0">
        <w:tc>
          <w:tcPr>
            <w:tcW w:w="3458" w:type="dxa"/>
          </w:tcPr>
          <w:p w14:paraId="20A3CC56" w14:textId="77777777" w:rsidR="00EC2B32" w:rsidRPr="005B38E1" w:rsidRDefault="00EC2B3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092CA8A8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E37CB4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15293F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F2D16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076D0B8" w14:textId="57ADB878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F2D16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5B38E1" w:rsidRDefault="00EC2B32" w:rsidP="005B38E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597E5C60" w:rsidR="00EC2B32" w:rsidRPr="005B38E1" w:rsidRDefault="000F5C5F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15293F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05AD0F9" w14:textId="17D87E88" w:rsidR="00EC2B32" w:rsidRPr="005B38E1" w:rsidRDefault="00EC2B32" w:rsidP="005B38E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F2D16"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5B38E1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EC2B32" w:rsidRPr="005B38E1" w:rsidRDefault="00EC2B32" w:rsidP="005B38E1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78590C13" w:rsidR="00EC2B32" w:rsidRPr="005B38E1" w:rsidRDefault="000C4A69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C4A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134,149</w:t>
            </w:r>
          </w:p>
        </w:tc>
        <w:tc>
          <w:tcPr>
            <w:tcW w:w="134" w:type="dxa"/>
          </w:tcPr>
          <w:p w14:paraId="4ED2C3F3" w14:textId="77777777" w:rsidR="00EC2B32" w:rsidRPr="005B38E1" w:rsidRDefault="00EC2B3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7FA824DB" w:rsidR="00EC2B32" w:rsidRPr="005B38E1" w:rsidRDefault="00CF2D16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74,843</w:t>
            </w:r>
          </w:p>
        </w:tc>
        <w:tc>
          <w:tcPr>
            <w:tcW w:w="134" w:type="dxa"/>
          </w:tcPr>
          <w:p w14:paraId="48F9831E" w14:textId="77777777" w:rsidR="00EC2B32" w:rsidRPr="005B38E1" w:rsidRDefault="00EC2B3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51867AF8" w:rsidR="00EC2B32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25,857</w:t>
            </w:r>
          </w:p>
        </w:tc>
        <w:tc>
          <w:tcPr>
            <w:tcW w:w="134" w:type="dxa"/>
          </w:tcPr>
          <w:p w14:paraId="44301FCB" w14:textId="77777777" w:rsidR="00EC2B32" w:rsidRPr="005B38E1" w:rsidRDefault="00EC2B32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7F30A22" w:rsidR="00EC2B32" w:rsidRPr="005B38E1" w:rsidRDefault="00CF2D16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39</w:t>
            </w: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,555</w:t>
            </w:r>
          </w:p>
        </w:tc>
      </w:tr>
      <w:tr w:rsidR="00A92DA2" w:rsidRPr="005B38E1" w14:paraId="65BF93BC" w14:textId="77777777" w:rsidTr="00844DFE">
        <w:tc>
          <w:tcPr>
            <w:tcW w:w="3458" w:type="dxa"/>
          </w:tcPr>
          <w:p w14:paraId="6DDD3027" w14:textId="77777777" w:rsidR="00EC2B32" w:rsidRPr="005B38E1" w:rsidRDefault="00EC2B32" w:rsidP="005B38E1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5B38E1" w:rsidRDefault="00EC2B3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5B38E1" w:rsidRDefault="00EC2B3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5B38E1" w:rsidRDefault="00EC2B32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5B38E1" w:rsidRDefault="00EC2B32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5B38E1" w:rsidRDefault="00EC2B32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5B38E1" w:rsidRDefault="00EC2B32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5B38E1" w:rsidRDefault="00EC2B32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A2CBE" w:rsidRPr="005B38E1" w14:paraId="1C753080" w14:textId="77777777" w:rsidTr="00844DFE">
        <w:tc>
          <w:tcPr>
            <w:tcW w:w="3458" w:type="dxa"/>
          </w:tcPr>
          <w:p w14:paraId="01937A1A" w14:textId="77777777" w:rsidR="007A2CBE" w:rsidRPr="005B38E1" w:rsidRDefault="007A2CBE" w:rsidP="005B38E1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652F6044" w:rsidR="007A2CBE" w:rsidRPr="005B38E1" w:rsidRDefault="000C4A69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C4A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11,9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Pr="000C4A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0BDAA372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38C7FBF5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10,653</w:t>
            </w:r>
          </w:p>
        </w:tc>
        <w:tc>
          <w:tcPr>
            <w:tcW w:w="134" w:type="dxa"/>
          </w:tcPr>
          <w:p w14:paraId="34E44442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13771590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6,979 </w:t>
            </w:r>
          </w:p>
        </w:tc>
        <w:tc>
          <w:tcPr>
            <w:tcW w:w="134" w:type="dxa"/>
          </w:tcPr>
          <w:p w14:paraId="1A5AA294" w14:textId="77777777" w:rsidR="007A2CBE" w:rsidRPr="005B38E1" w:rsidRDefault="007A2CBE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01C265B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6,514</w:t>
            </w:r>
          </w:p>
        </w:tc>
      </w:tr>
      <w:tr w:rsidR="007A2CBE" w:rsidRPr="005B38E1" w14:paraId="235F9F40" w14:textId="77777777" w:rsidTr="00844DFE">
        <w:tc>
          <w:tcPr>
            <w:tcW w:w="3458" w:type="dxa"/>
          </w:tcPr>
          <w:p w14:paraId="624517C9" w14:textId="77777777" w:rsidR="007A2CBE" w:rsidRPr="005B38E1" w:rsidRDefault="007A2CBE" w:rsidP="005B38E1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5D97F0CE" w:rsidR="007A2CBE" w:rsidRPr="005B38E1" w:rsidRDefault="000C4A69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C4A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34" w:type="dxa"/>
          </w:tcPr>
          <w:p w14:paraId="2E6C49BE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1E4DDF94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134" w:type="dxa"/>
          </w:tcPr>
          <w:p w14:paraId="733959A4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2109CEDD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1,70</w:t>
            </w:r>
            <w:r w:rsidR="000C4121"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00901B8" w14:textId="77777777" w:rsidR="007A2CBE" w:rsidRPr="005B38E1" w:rsidRDefault="007A2CBE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358BBE5F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863</w:t>
            </w:r>
          </w:p>
        </w:tc>
      </w:tr>
      <w:tr w:rsidR="007A2CBE" w:rsidRPr="005B38E1" w14:paraId="1F9DC0F1" w14:textId="77777777" w:rsidTr="00844DFE">
        <w:tc>
          <w:tcPr>
            <w:tcW w:w="3458" w:type="dxa"/>
          </w:tcPr>
          <w:p w14:paraId="5A1710C5" w14:textId="424D2918" w:rsidR="007A2CBE" w:rsidRPr="005B38E1" w:rsidRDefault="007A2CBE" w:rsidP="005B38E1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596AF9E0" w:rsidR="007A2CBE" w:rsidRPr="005B38E1" w:rsidRDefault="000C4A69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C4A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16,206</w:t>
            </w:r>
          </w:p>
        </w:tc>
        <w:tc>
          <w:tcPr>
            <w:tcW w:w="134" w:type="dxa"/>
          </w:tcPr>
          <w:p w14:paraId="782187F5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0812F024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14,383</w:t>
            </w:r>
          </w:p>
        </w:tc>
        <w:tc>
          <w:tcPr>
            <w:tcW w:w="134" w:type="dxa"/>
          </w:tcPr>
          <w:p w14:paraId="272735A1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68D3D70D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936</w:t>
            </w:r>
          </w:p>
        </w:tc>
        <w:tc>
          <w:tcPr>
            <w:tcW w:w="134" w:type="dxa"/>
          </w:tcPr>
          <w:p w14:paraId="2CB697E9" w14:textId="77777777" w:rsidR="007A2CBE" w:rsidRPr="005B38E1" w:rsidRDefault="007A2CBE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0250FD3E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1,242</w:t>
            </w:r>
          </w:p>
        </w:tc>
      </w:tr>
      <w:tr w:rsidR="007A2CBE" w:rsidRPr="005B38E1" w14:paraId="58977AA3" w14:textId="77777777" w:rsidTr="00844DFE">
        <w:tc>
          <w:tcPr>
            <w:tcW w:w="3458" w:type="dxa"/>
          </w:tcPr>
          <w:p w14:paraId="266D1EF6" w14:textId="77777777" w:rsidR="007A2CBE" w:rsidRPr="005B38E1" w:rsidRDefault="007A2CBE" w:rsidP="005B38E1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49BB61B7" w:rsidR="007A2CBE" w:rsidRPr="005B38E1" w:rsidRDefault="000C4A69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C4A6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0C4A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C4A6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492</w:t>
            </w:r>
          </w:p>
        </w:tc>
        <w:tc>
          <w:tcPr>
            <w:tcW w:w="134" w:type="dxa"/>
          </w:tcPr>
          <w:p w14:paraId="779FC8C3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2BD48F82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6,038</w:t>
            </w:r>
          </w:p>
        </w:tc>
        <w:tc>
          <w:tcPr>
            <w:tcW w:w="134" w:type="dxa"/>
          </w:tcPr>
          <w:p w14:paraId="58A3D891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1F43DD7F" w:rsidR="007A2CBE" w:rsidRPr="005B38E1" w:rsidRDefault="000C4121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41</w:t>
            </w:r>
            <w:r w:rsidR="007A2CBE"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273F6B7" w14:textId="77777777" w:rsidR="007A2CBE" w:rsidRPr="005B38E1" w:rsidRDefault="007A2CBE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4B0D3970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801</w:t>
            </w:r>
          </w:p>
        </w:tc>
      </w:tr>
      <w:tr w:rsidR="007A2CBE" w:rsidRPr="005B38E1" w14:paraId="0C236F7C" w14:textId="77777777" w:rsidTr="00D76AE0">
        <w:tc>
          <w:tcPr>
            <w:tcW w:w="3458" w:type="dxa"/>
          </w:tcPr>
          <w:p w14:paraId="4648B3A7" w14:textId="77777777" w:rsidR="007A2CBE" w:rsidRPr="005B38E1" w:rsidRDefault="007A2CBE" w:rsidP="005B38E1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42ED9FB5" w:rsidR="007A2CBE" w:rsidRPr="005B38E1" w:rsidRDefault="000C4A69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168,709</w:t>
            </w:r>
          </w:p>
        </w:tc>
        <w:tc>
          <w:tcPr>
            <w:tcW w:w="134" w:type="dxa"/>
          </w:tcPr>
          <w:p w14:paraId="00EAE60E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2974E1C6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106,893</w:t>
            </w:r>
          </w:p>
        </w:tc>
        <w:tc>
          <w:tcPr>
            <w:tcW w:w="134" w:type="dxa"/>
          </w:tcPr>
          <w:p w14:paraId="60F88D1F" w14:textId="77777777" w:rsidR="007A2CBE" w:rsidRPr="005B38E1" w:rsidRDefault="007A2CB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3CC93B44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35,518</w:t>
            </w:r>
          </w:p>
        </w:tc>
        <w:tc>
          <w:tcPr>
            <w:tcW w:w="134" w:type="dxa"/>
          </w:tcPr>
          <w:p w14:paraId="61099DA8" w14:textId="77777777" w:rsidR="007A2CBE" w:rsidRPr="005B38E1" w:rsidRDefault="007A2CBE" w:rsidP="005B38E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3C6B1F60" w:rsidR="007A2CBE" w:rsidRPr="005B38E1" w:rsidRDefault="007A2CBE" w:rsidP="005B38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48,975</w:t>
            </w:r>
          </w:p>
        </w:tc>
      </w:tr>
    </w:tbl>
    <w:p w14:paraId="497BE9A2" w14:textId="77777777" w:rsidR="00165889" w:rsidRPr="00A92DA2" w:rsidRDefault="00165889" w:rsidP="00CE3442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</w:p>
    <w:p w14:paraId="1D54C572" w14:textId="347BC623" w:rsidR="005F652E" w:rsidRPr="00A92DA2" w:rsidRDefault="00777EAA" w:rsidP="00844DFE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5F652E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652E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87D86"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5272907C" w14:textId="63ABD82B" w:rsidR="000F5C5F" w:rsidRPr="00A92DA2" w:rsidRDefault="00D42704" w:rsidP="000F5C5F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การเคลื่อนไหว</w:t>
      </w:r>
      <w:r w:rsidR="000F5C5F" w:rsidRPr="00A92DA2">
        <w:rPr>
          <w:rFonts w:asciiTheme="majorBidi" w:hAnsiTheme="majorBidi"/>
          <w:color w:val="000000" w:themeColor="text1"/>
          <w:sz w:val="32"/>
          <w:szCs w:val="32"/>
          <w:cs/>
        </w:rPr>
        <w:t>สำหรับงวด</w:t>
      </w:r>
      <w:r w:rsidR="0015293F">
        <w:rPr>
          <w:rFonts w:asciiTheme="majorBidi" w:hAnsiTheme="majorBidi" w:hint="cs"/>
          <w:color w:val="000000" w:themeColor="text1"/>
          <w:sz w:val="32"/>
          <w:szCs w:val="32"/>
          <w:cs/>
        </w:rPr>
        <w:t>เก้า</w:t>
      </w:r>
      <w:r w:rsidR="000F5C5F" w:rsidRPr="00A92DA2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0F5C5F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="000F5C5F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5293F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0F5C5F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FF562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0F5C5F"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A92DA2" w:rsidRPr="00A92DA2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A92DA2" w:rsidRDefault="00D42704" w:rsidP="00CE3442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5B38E1" w:rsidRDefault="00D42704" w:rsidP="00CE3442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A92DA2" w:rsidRDefault="00D42704" w:rsidP="00CE3442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A92DA2" w:rsidRDefault="00D42704" w:rsidP="00CE3442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A92DA2" w:rsidRDefault="00D42704" w:rsidP="00CE3442">
            <w:pPr>
              <w:pStyle w:val="Heading7"/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A92DA2" w:rsidRDefault="00D42704" w:rsidP="00CE3442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A92DA2" w:rsidRDefault="00D42704" w:rsidP="00CE3442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354C61B5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0DA8799A" w:rsidR="004F5FB9" w:rsidRPr="00A92DA2" w:rsidRDefault="004F5FB9" w:rsidP="00CE3442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1 </w:t>
            </w: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2D3973C5" w:rsidR="004F5FB9" w:rsidRPr="00A92DA2" w:rsidRDefault="004F5FB9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61,997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4F5FB9" w:rsidRPr="005B38E1" w:rsidRDefault="004F5FB9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0594AF19" w:rsidR="004F5FB9" w:rsidRPr="005B38E1" w:rsidRDefault="004F5FB9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27,609</w:t>
            </w:r>
          </w:p>
        </w:tc>
      </w:tr>
      <w:tr w:rsidR="00A92DA2" w:rsidRPr="00A92DA2" w14:paraId="76BCC7D0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37DC4CA7" w:rsidR="00E0173C" w:rsidRPr="005B38E1" w:rsidRDefault="00E0173C" w:rsidP="00CE3442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shd w:val="clear" w:color="auto" w:fill="auto"/>
          </w:tcPr>
          <w:p w14:paraId="3E7709CD" w14:textId="375759E7" w:rsidR="00E0173C" w:rsidRPr="00A92DA2" w:rsidRDefault="008B6F40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70</w:t>
            </w: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E0173C" w:rsidRPr="005B38E1" w:rsidRDefault="00E0173C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42EF278B" w:rsidR="00E0173C" w:rsidRPr="000C4121" w:rsidRDefault="000C4121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C412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2,047</w:t>
            </w:r>
          </w:p>
        </w:tc>
      </w:tr>
      <w:tr w:rsidR="00A92DA2" w:rsidRPr="00A92DA2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10642B" w:rsidRPr="005B38E1" w:rsidRDefault="0010642B" w:rsidP="00CE3442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</w:t>
            </w: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597348EC" w:rsidR="0010642B" w:rsidRPr="00A92DA2" w:rsidRDefault="008B6F40" w:rsidP="00CE344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(10</w:t>
            </w: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333)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10642B" w:rsidRPr="005B38E1" w:rsidRDefault="0010642B" w:rsidP="00CE344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2D1A5E5C" w:rsidR="0010642B" w:rsidRPr="00A92DA2" w:rsidRDefault="000C4121" w:rsidP="00CE344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0C412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1,72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4)</w:t>
            </w:r>
          </w:p>
        </w:tc>
      </w:tr>
      <w:tr w:rsidR="00A92DA2" w:rsidRPr="00A92DA2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1B0186FC" w:rsidR="0010642B" w:rsidRPr="005B38E1" w:rsidRDefault="0010642B" w:rsidP="00CE3442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3</w:t>
            </w: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lang w:eastAsia="th-TH"/>
              </w:rPr>
              <w:t>0</w:t>
            </w: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15293F"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7DD7E923" w:rsidR="0010642B" w:rsidRPr="00A92DA2" w:rsidRDefault="008B6F40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122,464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10642B" w:rsidRPr="005B38E1" w:rsidRDefault="0010642B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4B05BFAB" w:rsidR="0010642B" w:rsidRPr="00A92DA2" w:rsidRDefault="000C4121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27,932</w:t>
            </w:r>
          </w:p>
        </w:tc>
      </w:tr>
      <w:tr w:rsidR="00A92DA2" w:rsidRPr="00A92DA2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10642B" w:rsidRPr="005B38E1" w:rsidRDefault="0010642B" w:rsidP="00CE3442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5B38E1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ภาย</w:t>
            </w: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74F9A663" w:rsidR="0010642B" w:rsidRPr="00A92DA2" w:rsidRDefault="008B6F40" w:rsidP="00CE344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(</w:t>
            </w: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17</w:t>
            </w: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911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10642B" w:rsidRPr="005B38E1" w:rsidRDefault="0010642B" w:rsidP="00CE344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6EDFE3E9" w:rsidR="0010642B" w:rsidRPr="00A92DA2" w:rsidRDefault="000C4121" w:rsidP="00CE344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(2,049)</w:t>
            </w:r>
          </w:p>
        </w:tc>
      </w:tr>
      <w:tr w:rsidR="0010642B" w:rsidRPr="00A92DA2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10642B" w:rsidRPr="005B38E1" w:rsidRDefault="0010642B" w:rsidP="00CE3442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B38E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1DE01921" w:rsidR="0010642B" w:rsidRPr="00A92DA2" w:rsidRDefault="008B6F40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104</w:t>
            </w: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B6F4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553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10642B" w:rsidRPr="005B38E1" w:rsidRDefault="0010642B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18C77226" w:rsidR="0010642B" w:rsidRPr="00A92DA2" w:rsidRDefault="000C4121" w:rsidP="00CE34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25,883</w:t>
            </w:r>
          </w:p>
        </w:tc>
      </w:tr>
    </w:tbl>
    <w:p w14:paraId="6B33BE4D" w14:textId="5DB2E310" w:rsidR="005B38E1" w:rsidRDefault="005B38E1" w:rsidP="00CE3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57A132BD" w14:textId="58AD68D9" w:rsidR="000F5C5F" w:rsidRPr="00CE3442" w:rsidRDefault="000F5C5F" w:rsidP="000F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position w:val="2"/>
          <w:sz w:val="32"/>
          <w:szCs w:val="32"/>
        </w:rPr>
      </w:pPr>
      <w:r w:rsidRPr="00CE3442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จำนวนที่รับรู้ในงบกำไรขาดทุน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เบ็ดเสร็จสำหรับงว</w:t>
      </w:r>
      <w:r w:rsidR="00CE3442"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ด</w:t>
      </w:r>
      <w:r w:rsidR="0015293F"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เก้า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เดือน</w:t>
      </w:r>
      <w:r w:rsidRPr="00CE3442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สิ้นสุดวันที่</w:t>
      </w:r>
      <w:r w:rsidRPr="00CE3442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3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</w:rPr>
        <w:t>0</w:t>
      </w:r>
      <w:r w:rsidRPr="00CE3442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="0015293F"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กันยายน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</w:rPr>
        <w:t xml:space="preserve"> </w:t>
      </w:r>
      <w:r w:rsidRPr="00CE3442">
        <w:rPr>
          <w:rFonts w:ascii="Angsana New" w:hAnsi="Angsana New"/>
          <w:color w:val="000000" w:themeColor="text1"/>
          <w:position w:val="2"/>
          <w:sz w:val="32"/>
          <w:szCs w:val="32"/>
        </w:rPr>
        <w:t>256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</w:rPr>
        <w:t>6</w:t>
      </w:r>
      <w:r w:rsidRPr="00CE3442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และ </w:t>
      </w:r>
      <w:r w:rsidRPr="00CE3442">
        <w:rPr>
          <w:rFonts w:ascii="Angsana New" w:hAnsi="Angsana New"/>
          <w:color w:val="000000" w:themeColor="text1"/>
          <w:position w:val="2"/>
          <w:sz w:val="32"/>
          <w:szCs w:val="32"/>
        </w:rPr>
        <w:t>256</w:t>
      </w:r>
      <w:r w:rsidR="00FF562E" w:rsidRPr="00CE3442">
        <w:rPr>
          <w:rFonts w:ascii="Angsana New" w:hAnsi="Angsana New"/>
          <w:color w:val="000000" w:themeColor="text1"/>
          <w:position w:val="2"/>
          <w:sz w:val="32"/>
          <w:szCs w:val="32"/>
        </w:rPr>
        <w:t>5</w:t>
      </w:r>
      <w:r w:rsidRPr="00CE344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A92DA2" w:rsidRPr="005B38E1" w14:paraId="49E8A766" w14:textId="77777777" w:rsidTr="00497D77">
        <w:trPr>
          <w:trHeight w:val="20"/>
        </w:trPr>
        <w:tc>
          <w:tcPr>
            <w:tcW w:w="3003" w:type="dxa"/>
          </w:tcPr>
          <w:p w14:paraId="6355F178" w14:textId="77777777" w:rsidR="00583F43" w:rsidRPr="005B38E1" w:rsidRDefault="00583F43" w:rsidP="00F9112F">
            <w:pPr>
              <w:spacing w:line="300" w:lineRule="exact"/>
              <w:ind w:left="170" w:hanging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5B38E1" w:rsidRDefault="00583F43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5B38E1" w14:paraId="6D19F454" w14:textId="77777777" w:rsidTr="00497D77">
        <w:trPr>
          <w:trHeight w:val="20"/>
        </w:trPr>
        <w:tc>
          <w:tcPr>
            <w:tcW w:w="3003" w:type="dxa"/>
          </w:tcPr>
          <w:p w14:paraId="7D6AE186" w14:textId="77777777" w:rsidR="00583F43" w:rsidRPr="005B38E1" w:rsidRDefault="00583F43" w:rsidP="00F9112F">
            <w:pPr>
              <w:spacing w:line="300" w:lineRule="exact"/>
              <w:ind w:left="170" w:hanging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5B38E1" w:rsidRDefault="00583F43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5B38E1" w:rsidRDefault="00583F43" w:rsidP="00F9112F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5B38E1" w:rsidRDefault="00583F43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5B38E1" w14:paraId="513758D6" w14:textId="77777777" w:rsidTr="00497D77">
        <w:trPr>
          <w:trHeight w:val="20"/>
        </w:trPr>
        <w:tc>
          <w:tcPr>
            <w:tcW w:w="3003" w:type="dxa"/>
          </w:tcPr>
          <w:p w14:paraId="17BF3780" w14:textId="77777777" w:rsidR="0007509C" w:rsidRPr="005B38E1" w:rsidRDefault="0007509C" w:rsidP="00F9112F">
            <w:pPr>
              <w:spacing w:line="300" w:lineRule="exact"/>
              <w:ind w:left="170" w:hanging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14A95C99" w:rsidR="0007509C" w:rsidRPr="005B38E1" w:rsidRDefault="0007509C" w:rsidP="00F9112F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07509C" w:rsidRPr="005B38E1" w:rsidRDefault="0007509C" w:rsidP="00F9112F">
            <w:pPr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67376126" w:rsidR="0007509C" w:rsidRPr="005B38E1" w:rsidRDefault="0007509C" w:rsidP="00F9112F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4A0F1A0D" w14:textId="77777777" w:rsidR="0007509C" w:rsidRPr="005B38E1" w:rsidRDefault="0007509C" w:rsidP="00F9112F">
            <w:pPr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29C87339" w:rsidR="0007509C" w:rsidRPr="005B38E1" w:rsidRDefault="0007509C" w:rsidP="00F9112F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07509C" w:rsidRPr="005B38E1" w:rsidRDefault="0007509C" w:rsidP="00F9112F">
            <w:pPr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30680D52" w:rsidR="0007509C" w:rsidRPr="005B38E1" w:rsidRDefault="0007509C" w:rsidP="00F9112F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8B6F40" w:rsidRPr="005B38E1" w14:paraId="28557BA7" w14:textId="77777777" w:rsidTr="000F5C5F">
        <w:trPr>
          <w:trHeight w:val="20"/>
        </w:trPr>
        <w:tc>
          <w:tcPr>
            <w:tcW w:w="3003" w:type="dxa"/>
          </w:tcPr>
          <w:p w14:paraId="5357E813" w14:textId="77777777" w:rsidR="008B6F40" w:rsidRPr="005B38E1" w:rsidRDefault="008B6F40" w:rsidP="00F9112F">
            <w:pPr>
              <w:spacing w:line="30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2512C4D7" w:rsidR="008B6F40" w:rsidRPr="008B6F40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F40">
              <w:rPr>
                <w:rFonts w:ascii="Angsana New" w:hAnsi="Angsana New"/>
                <w:sz w:val="26"/>
                <w:szCs w:val="26"/>
              </w:rPr>
              <w:t xml:space="preserve"> 3,573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1317094A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 xml:space="preserve"> 3,804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46EE074D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3,573</w:t>
            </w:r>
          </w:p>
        </w:tc>
        <w:tc>
          <w:tcPr>
            <w:tcW w:w="134" w:type="dxa"/>
            <w:vAlign w:val="bottom"/>
          </w:tcPr>
          <w:p w14:paraId="0CE3AB45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52E3289" w14:textId="56FCBCDB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3,804</w:t>
            </w:r>
          </w:p>
        </w:tc>
      </w:tr>
      <w:tr w:rsidR="008B6F40" w:rsidRPr="005B38E1" w14:paraId="459AFE96" w14:textId="77777777" w:rsidTr="000F5C5F">
        <w:trPr>
          <w:trHeight w:val="20"/>
        </w:trPr>
        <w:tc>
          <w:tcPr>
            <w:tcW w:w="3003" w:type="dxa"/>
          </w:tcPr>
          <w:p w14:paraId="72756CE3" w14:textId="77777777" w:rsidR="008B6F40" w:rsidRPr="005B38E1" w:rsidRDefault="008B6F40" w:rsidP="00F9112F">
            <w:pPr>
              <w:spacing w:line="30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5C162846" w:rsidR="008B6F40" w:rsidRPr="008B6F40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F40">
              <w:rPr>
                <w:rFonts w:ascii="Angsana New" w:hAnsi="Angsana New"/>
                <w:sz w:val="26"/>
                <w:szCs w:val="26"/>
              </w:rPr>
              <w:t xml:space="preserve"> 2,465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307EADB5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 xml:space="preserve"> 1,302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3F86E37B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1,020</w:t>
            </w:r>
          </w:p>
        </w:tc>
        <w:tc>
          <w:tcPr>
            <w:tcW w:w="134" w:type="dxa"/>
            <w:vAlign w:val="bottom"/>
          </w:tcPr>
          <w:p w14:paraId="64FEE494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93FE99" w14:textId="68CF7B8B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</w:tr>
      <w:tr w:rsidR="008B6F40" w:rsidRPr="005B38E1" w14:paraId="2F6FDC48" w14:textId="77777777" w:rsidTr="00383A00">
        <w:trPr>
          <w:trHeight w:val="20"/>
        </w:trPr>
        <w:tc>
          <w:tcPr>
            <w:tcW w:w="3003" w:type="dxa"/>
            <w:shd w:val="clear" w:color="auto" w:fill="auto"/>
          </w:tcPr>
          <w:p w14:paraId="66259383" w14:textId="77777777" w:rsidR="008B6F40" w:rsidRPr="005B38E1" w:rsidRDefault="008B6F40" w:rsidP="00F9112F">
            <w:pPr>
              <w:spacing w:line="30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4A98EC52" w14:textId="456D045B" w:rsidR="008B6F40" w:rsidRPr="008B6F40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F40">
              <w:rPr>
                <w:rFonts w:ascii="Angsana New" w:hAnsi="Angsana New"/>
                <w:sz w:val="26"/>
                <w:szCs w:val="26"/>
              </w:rPr>
              <w:t xml:space="preserve"> 4,014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96A24CF" w14:textId="11E538E1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4FE487A8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146</w:t>
            </w:r>
          </w:p>
        </w:tc>
        <w:tc>
          <w:tcPr>
            <w:tcW w:w="134" w:type="dxa"/>
            <w:vAlign w:val="bottom"/>
          </w:tcPr>
          <w:p w14:paraId="5CACDC7D" w14:textId="77777777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939960" w14:textId="389AA778" w:rsidR="008B6F40" w:rsidRPr="005B38E1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8B6F40" w:rsidRPr="005B38E1" w14:paraId="3C1A1D22" w14:textId="77777777" w:rsidTr="00C06141">
        <w:trPr>
          <w:trHeight w:val="20"/>
        </w:trPr>
        <w:tc>
          <w:tcPr>
            <w:tcW w:w="3003" w:type="dxa"/>
            <w:shd w:val="clear" w:color="auto" w:fill="auto"/>
          </w:tcPr>
          <w:p w14:paraId="716278EA" w14:textId="77777777" w:rsidR="008B6F40" w:rsidRPr="005B38E1" w:rsidRDefault="008B6F40" w:rsidP="00F9112F">
            <w:pPr>
              <w:spacing w:line="30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C5A324" w14:textId="024CF6E5" w:rsidR="008B6F40" w:rsidRPr="008B6F40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F40">
              <w:rPr>
                <w:rFonts w:ascii="Angsana New" w:hAnsi="Angsana New"/>
                <w:sz w:val="26"/>
                <w:szCs w:val="26"/>
              </w:rPr>
              <w:t xml:space="preserve"> 370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6F94D619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59150809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276</w:t>
            </w:r>
          </w:p>
        </w:tc>
        <w:tc>
          <w:tcPr>
            <w:tcW w:w="134" w:type="dxa"/>
            <w:vAlign w:val="bottom"/>
          </w:tcPr>
          <w:p w14:paraId="29E627D3" w14:textId="77777777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8A0639B" w14:textId="3F4E0384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276</w:t>
            </w:r>
          </w:p>
        </w:tc>
      </w:tr>
      <w:tr w:rsidR="008B6F40" w:rsidRPr="005B38E1" w14:paraId="0454FE13" w14:textId="77777777" w:rsidTr="00C06141">
        <w:trPr>
          <w:trHeight w:val="20"/>
        </w:trPr>
        <w:tc>
          <w:tcPr>
            <w:tcW w:w="3003" w:type="dxa"/>
            <w:shd w:val="clear" w:color="auto" w:fill="auto"/>
          </w:tcPr>
          <w:p w14:paraId="50DC6383" w14:textId="71C67408" w:rsidR="008B6F40" w:rsidRPr="005B38E1" w:rsidRDefault="008B6F40" w:rsidP="00F9112F">
            <w:pPr>
              <w:spacing w:line="300" w:lineRule="exact"/>
              <w:ind w:left="511" w:hanging="22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28157" w14:textId="59B534EE" w:rsidR="008B6F40" w:rsidRPr="008B6F40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F40">
              <w:rPr>
                <w:rFonts w:ascii="Angsana New" w:hAnsi="Angsana New"/>
                <w:sz w:val="26"/>
                <w:szCs w:val="26"/>
              </w:rPr>
              <w:t xml:space="preserve"> 10,422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10001DB5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7,090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0871B3F0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5,015</w:t>
            </w:r>
          </w:p>
        </w:tc>
        <w:tc>
          <w:tcPr>
            <w:tcW w:w="134" w:type="dxa"/>
            <w:vAlign w:val="bottom"/>
          </w:tcPr>
          <w:p w14:paraId="544D8F18" w14:textId="77777777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56B0DD6F" w:rsidR="008B6F40" w:rsidRPr="005B38E1" w:rsidRDefault="008B6F40" w:rsidP="00C0614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sz w:val="26"/>
                <w:szCs w:val="26"/>
              </w:rPr>
              <w:t>5,150</w:t>
            </w:r>
          </w:p>
        </w:tc>
      </w:tr>
    </w:tbl>
    <w:p w14:paraId="362ACC79" w14:textId="53DF8E7E" w:rsidR="002D6346" w:rsidRPr="00A92DA2" w:rsidRDefault="00F25BD9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19</w:t>
      </w:r>
      <w:r w:rsidR="002D634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D634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D6346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5B38E1" w:rsidRDefault="00600EF0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A92DA2" w:rsidRPr="00A92DA2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A92DA2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5B38E1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พัน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92DA2" w:rsidRPr="00A92DA2" w14:paraId="02B85A2E" w14:textId="77777777" w:rsidTr="00B32000">
        <w:tc>
          <w:tcPr>
            <w:tcW w:w="5046" w:type="dxa"/>
          </w:tcPr>
          <w:p w14:paraId="52A7EA83" w14:textId="77777777" w:rsidR="00B32000" w:rsidRPr="00A92DA2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5B38E1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92DA2" w:rsidRPr="00A92DA2" w14:paraId="2ADBDF03" w14:textId="77777777" w:rsidTr="00AB69C6">
        <w:tc>
          <w:tcPr>
            <w:tcW w:w="5046" w:type="dxa"/>
          </w:tcPr>
          <w:p w14:paraId="75685772" w14:textId="77777777" w:rsidR="00B32000" w:rsidRPr="00A92DA2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5A987B4" w14:textId="77777777" w:rsidR="000F5C5F" w:rsidRPr="00A92DA2" w:rsidRDefault="000F5C5F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</w:p>
          <w:p w14:paraId="4BF21AB9" w14:textId="611D0C8A" w:rsidR="00B32000" w:rsidRPr="00A92DA2" w:rsidRDefault="0015293F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0F5C5F"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F5C5F"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F5C5F" w:rsidRPr="005B38E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21F814A2" w14:textId="77777777" w:rsidR="00B32000" w:rsidRPr="00A92DA2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A92DA2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3674688E" w14:textId="6B4DB8DB" w:rsidR="00B32000" w:rsidRPr="00A92DA2" w:rsidRDefault="00B32000" w:rsidP="00C0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C12AC"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A92DA2" w:rsidRPr="00A92DA2" w14:paraId="56520E6B" w14:textId="77777777" w:rsidTr="002667EE">
        <w:trPr>
          <w:trHeight w:val="282"/>
        </w:trPr>
        <w:tc>
          <w:tcPr>
            <w:tcW w:w="5046" w:type="dxa"/>
          </w:tcPr>
          <w:p w14:paraId="50073E3F" w14:textId="77777777" w:rsidR="00B32000" w:rsidRPr="00A92DA2" w:rsidRDefault="00B32000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22538118" w:rsidR="00B32000" w:rsidRPr="005B38E1" w:rsidRDefault="008B6F40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27,091</w:t>
            </w:r>
          </w:p>
        </w:tc>
        <w:tc>
          <w:tcPr>
            <w:tcW w:w="138" w:type="dxa"/>
          </w:tcPr>
          <w:p w14:paraId="1B93CB66" w14:textId="77777777" w:rsidR="00B32000" w:rsidRPr="00A92DA2" w:rsidRDefault="00B32000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FEEC6EC" w14:textId="11AED87F" w:rsidR="00B32000" w:rsidRPr="00A92DA2" w:rsidRDefault="00DC12AC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33,600</w:t>
            </w:r>
          </w:p>
        </w:tc>
      </w:tr>
      <w:tr w:rsidR="00A92DA2" w:rsidRPr="00A92DA2" w14:paraId="71B333DF" w14:textId="77777777" w:rsidTr="00AB69C6">
        <w:tc>
          <w:tcPr>
            <w:tcW w:w="5046" w:type="dxa"/>
          </w:tcPr>
          <w:p w14:paraId="2500120A" w14:textId="77777777" w:rsidR="002667EE" w:rsidRPr="00A92DA2" w:rsidRDefault="002667E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76EBBB90" w:rsidR="002667EE" w:rsidRPr="00A92DA2" w:rsidRDefault="008B6F40" w:rsidP="008B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54</w:t>
            </w: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B6F4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471</w:t>
            </w:r>
          </w:p>
        </w:tc>
        <w:tc>
          <w:tcPr>
            <w:tcW w:w="138" w:type="dxa"/>
          </w:tcPr>
          <w:p w14:paraId="6A3F2BB0" w14:textId="6D3D767D" w:rsidR="002667EE" w:rsidRPr="00A92DA2" w:rsidRDefault="002667E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147BF002" w14:textId="3271DD58" w:rsidR="002667EE" w:rsidRPr="00A92DA2" w:rsidRDefault="00DC12AC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2,012</w:t>
            </w:r>
          </w:p>
        </w:tc>
      </w:tr>
      <w:tr w:rsidR="00A92DA2" w:rsidRPr="00A92DA2" w14:paraId="1AD20297" w14:textId="77777777" w:rsidTr="00AB69C6">
        <w:tc>
          <w:tcPr>
            <w:tcW w:w="5046" w:type="dxa"/>
          </w:tcPr>
          <w:p w14:paraId="02D9E63B" w14:textId="77777777" w:rsidR="002667EE" w:rsidRPr="005B38E1" w:rsidRDefault="002667E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4FE07778" w:rsidR="002667EE" w:rsidRPr="00A92DA2" w:rsidRDefault="008B6F40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81,562</w:t>
            </w:r>
          </w:p>
        </w:tc>
        <w:tc>
          <w:tcPr>
            <w:tcW w:w="138" w:type="dxa"/>
          </w:tcPr>
          <w:p w14:paraId="3F934F33" w14:textId="77777777" w:rsidR="002667EE" w:rsidRPr="00A92DA2" w:rsidRDefault="002667EE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2D8D2B39" w:rsidR="002667EE" w:rsidRPr="005B38E1" w:rsidRDefault="00DC12AC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35,612</w:t>
            </w:r>
          </w:p>
        </w:tc>
      </w:tr>
    </w:tbl>
    <w:p w14:paraId="0D2D036C" w14:textId="77777777" w:rsidR="004F5ABA" w:rsidRDefault="004F5ABA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116E867" w14:textId="22C225B3" w:rsidR="00DC12AC" w:rsidRPr="00A92DA2" w:rsidRDefault="00DC12AC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04AF59BE" w14:textId="539EFDAB" w:rsidR="00EE1919" w:rsidRPr="005A6905" w:rsidRDefault="00DC12AC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Pr="005B38E1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13 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5A690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ได้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ทำสัญญา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กู้ยืมเงิน 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จำนวน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ฉบับกับธนาคารในประเทศ</w:t>
      </w:r>
      <w:r w:rsidR="005A690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แห่งหนึ่ง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เพื่อใช้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เป็นทุนหมุนเวียนภายในกิจการ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เงินกู้ยืมนี้มีดอกเบี้ย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ในอัตรา</w:t>
      </w:r>
      <w:r w:rsidR="005A6905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5A6905">
        <w:rPr>
          <w:rFonts w:asciiTheme="majorBidi" w:hAnsiTheme="majorBidi" w:hint="cs"/>
          <w:color w:val="000000" w:themeColor="text1"/>
          <w:sz w:val="32"/>
          <w:szCs w:val="32"/>
          <w:cs/>
        </w:rPr>
        <w:t>ร้อยละ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Pr="005A690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 กำหนดชำระคืนเงิน</w:t>
      </w:r>
      <w:r w:rsidRPr="005A6905">
        <w:rPr>
          <w:rFonts w:asciiTheme="majorBidi" w:hAnsiTheme="majorBidi" w:hint="cs"/>
          <w:color w:val="000000" w:themeColor="text1"/>
          <w:sz w:val="32"/>
          <w:szCs w:val="32"/>
          <w:cs/>
        </w:rPr>
        <w:t>ต้น</w:t>
      </w:r>
      <w:r w:rsidRPr="005A6905">
        <w:rPr>
          <w:rFonts w:asciiTheme="majorBidi" w:hAnsiTheme="majorBidi"/>
          <w:color w:val="000000" w:themeColor="text1"/>
          <w:sz w:val="32"/>
          <w:szCs w:val="32"/>
          <w:cs/>
        </w:rPr>
        <w:t>เดือน</w:t>
      </w:r>
      <w:r w:rsidRPr="005A690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ละ 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>2.80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รวม 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5A690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งวด </w:t>
      </w:r>
      <w:r w:rsidRPr="005A6905">
        <w:rPr>
          <w:rFonts w:asciiTheme="majorBidi" w:hAnsiTheme="majorBidi" w:hint="cs"/>
          <w:color w:val="000000" w:themeColor="text1"/>
          <w:sz w:val="32"/>
          <w:szCs w:val="32"/>
          <w:cs/>
        </w:rPr>
        <w:t>และชำระดอกเบี้ยเป็นรายเดือน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A6905" w:rsidRPr="005A6905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5A69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 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5A69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เดือนแรก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A69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รัฐบาลชดเชยจ่ายดอกเบี้ยให้และบริษัทย่อยเริ่มชำระงวดแรกตั้งแต่เดือนที่ </w:t>
      </w:r>
      <w:r w:rsidRPr="005A69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Pr="005A69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เป็นต้นไป</w:t>
      </w:r>
    </w:p>
    <w:p w14:paraId="7F82DE04" w14:textId="4C8ED36A" w:rsidR="00EE1919" w:rsidRPr="00A92DA2" w:rsidRDefault="00DC12AC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กับธนาคารดังกล่าว </w:t>
      </w:r>
      <w:r w:rsidR="004F5ABA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มีหลักประกัน ดังนี้</w:t>
      </w:r>
    </w:p>
    <w:p w14:paraId="149C5217" w14:textId="77777777" w:rsidR="00EE1919" w:rsidRPr="00A92DA2" w:rsidRDefault="00DC12AC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ก)</w:t>
      </w:r>
      <w:r w:rsidR="00EE1919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(มหาชน) และ     </w:t>
      </w:r>
    </w:p>
    <w:p w14:paraId="6B3A4DBC" w14:textId="1C4FBEB9" w:rsidR="00DC12AC" w:rsidRDefault="00DC12AC" w:rsidP="005B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ข)</w:t>
      </w:r>
      <w:r w:rsidR="00EE1919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บรรษัทประกันสินเชื่ออุตสาหกรรมขนาดย่อม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บยส.)</w:t>
      </w:r>
    </w:p>
    <w:p w14:paraId="1CC615B1" w14:textId="77777777" w:rsidR="005B38E1" w:rsidRDefault="005B38E1" w:rsidP="00F91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AE412C2" w14:textId="77777777" w:rsidR="005276EE" w:rsidRPr="004F5ABA" w:rsidRDefault="005276EE" w:rsidP="0052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5B38E1">
        <w:rPr>
          <w:rFonts w:asciiTheme="majorBidi" w:hAnsiTheme="majorBidi"/>
          <w:sz w:val="32"/>
          <w:szCs w:val="32"/>
          <w:u w:val="single"/>
          <w:cs/>
        </w:rPr>
        <w:t>บริษัท โซลาร์ พีพีเอ็ม จำกัด</w:t>
      </w:r>
      <w:r w:rsidRPr="004F5ABA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B09783" w14:textId="15766E6E" w:rsidR="005276EE" w:rsidRPr="00EE1174" w:rsidRDefault="005276EE" w:rsidP="0052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sz w:val="32"/>
          <w:szCs w:val="32"/>
        </w:rPr>
      </w:pPr>
      <w:r w:rsidRPr="005B38E1">
        <w:rPr>
          <w:rFonts w:asciiTheme="majorBidi" w:hAnsiTheme="majorBidi"/>
          <w:spacing w:val="-6"/>
          <w:sz w:val="32"/>
          <w:szCs w:val="32"/>
        </w:rPr>
        <w:tab/>
      </w:r>
      <w:r w:rsidRPr="005B38E1">
        <w:rPr>
          <w:rFonts w:asciiTheme="majorBidi" w:hAnsiTheme="majorBidi"/>
          <w:spacing w:val="-6"/>
          <w:sz w:val="32"/>
          <w:szCs w:val="32"/>
        </w:rPr>
        <w:tab/>
      </w:r>
      <w:r w:rsidRPr="005B38E1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4F5ABA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Pr="005B38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Pr="004F5ABA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5B38E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5A690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Pr="005B38E1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5B38E1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Pr="005B38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กู้ยืมเงิน </w:t>
      </w:r>
      <w:r w:rsidRPr="005B38E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5B38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4F5ABA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5B38E1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="005A6905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5B38E1">
        <w:rPr>
          <w:rFonts w:asciiTheme="majorBidi" w:hAnsiTheme="majorBidi" w:cstheme="majorBidi"/>
          <w:spacing w:val="-6"/>
          <w:sz w:val="32"/>
          <w:szCs w:val="32"/>
          <w:cs/>
        </w:rPr>
        <w:t>แห่ง</w:t>
      </w:r>
      <w:r w:rsidRPr="005B38E1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5B38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1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มีวงเงินสินเชื่อจำนวนเงิน </w:t>
      </w:r>
      <w:r w:rsidRPr="00461E64">
        <w:rPr>
          <w:rFonts w:asciiTheme="majorBidi" w:hAnsiTheme="majorBidi" w:cstheme="majorBidi"/>
          <w:spacing w:val="-4"/>
          <w:sz w:val="32"/>
          <w:szCs w:val="32"/>
        </w:rPr>
        <w:t xml:space="preserve">128 </w:t>
      </w:r>
      <w:r w:rsidRPr="00461E6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สำหรับการติดตั้งแผงโซลาร์ให้กับบริษัทเอกชนแห่งหนึ่ง</w:t>
      </w:r>
      <w:r w:rsidR="00461E64" w:rsidRPr="00461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61E64">
        <w:rPr>
          <w:rFonts w:asciiTheme="majorBidi" w:hAnsiTheme="majorBidi" w:cstheme="majorBidi" w:hint="cs"/>
          <w:spacing w:val="-4"/>
          <w:sz w:val="32"/>
          <w:szCs w:val="32"/>
          <w:cs/>
        </w:rPr>
        <w:t>ใน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 xml:space="preserve">รูปแบบสัญญาซื้อขายไฟฟ้าจากระบบผลิตไฟฟ้าพลังงานแสงอาทิตย์ รวม </w:t>
      </w:r>
      <w:r w:rsidRPr="00EE1174">
        <w:rPr>
          <w:rFonts w:asciiTheme="majorBidi" w:hAnsiTheme="majorBidi" w:cstheme="majorBidi"/>
          <w:sz w:val="32"/>
          <w:szCs w:val="32"/>
        </w:rPr>
        <w:t xml:space="preserve">6 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Pr="00EE1174">
        <w:rPr>
          <w:rFonts w:asciiTheme="majorBidi" w:hAnsiTheme="majorBidi" w:cstheme="majorBidi"/>
          <w:sz w:val="32"/>
          <w:szCs w:val="32"/>
          <w:cs/>
        </w:rPr>
        <w:t>เงินกู้ยืมนี้มีดอกเบี้ย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>ในอัตราถัวเฉลี่ยร้อยละ</w:t>
      </w:r>
      <w:r w:rsidRPr="00EE1174">
        <w:rPr>
          <w:rFonts w:asciiTheme="majorBidi" w:hAnsiTheme="majorBidi" w:cstheme="majorBidi"/>
          <w:sz w:val="32"/>
          <w:szCs w:val="32"/>
        </w:rPr>
        <w:t xml:space="preserve"> </w:t>
      </w:r>
      <w:r w:rsidRPr="00EE1174">
        <w:rPr>
          <w:rFonts w:ascii="Angsana New" w:hAnsi="Angsana New"/>
          <w:sz w:val="32"/>
          <w:szCs w:val="32"/>
        </w:rPr>
        <w:t xml:space="preserve">MLR-1.468 </w:t>
      </w:r>
      <w:r w:rsidRPr="00EE1174">
        <w:rPr>
          <w:rFonts w:ascii="Angsana New" w:hAnsi="Angsana New"/>
          <w:sz w:val="32"/>
          <w:szCs w:val="32"/>
          <w:cs/>
        </w:rPr>
        <w:t>ต่อปี</w:t>
      </w:r>
      <w:r w:rsidRPr="00EE1174">
        <w:rPr>
          <w:rFonts w:asciiTheme="majorBidi" w:hAnsiTheme="majorBidi"/>
          <w:sz w:val="32"/>
          <w:szCs w:val="32"/>
          <w:cs/>
        </w:rPr>
        <w:t xml:space="preserve"> </w:t>
      </w:r>
      <w:r w:rsidRPr="00EE1174">
        <w:rPr>
          <w:rFonts w:asciiTheme="majorBidi" w:hAnsiTheme="majorBidi" w:hint="cs"/>
          <w:sz w:val="32"/>
          <w:szCs w:val="32"/>
          <w:cs/>
        </w:rPr>
        <w:t xml:space="preserve">กำหนดชำระเฉพาะดอกเบี้ยตั้งแต่เดือนที่ </w:t>
      </w:r>
      <w:r w:rsidRPr="00EE1174">
        <w:rPr>
          <w:rFonts w:asciiTheme="majorBidi" w:hAnsiTheme="majorBidi"/>
          <w:sz w:val="32"/>
          <w:szCs w:val="32"/>
        </w:rPr>
        <w:t>1</w:t>
      </w:r>
      <w:r w:rsidR="00461E64">
        <w:rPr>
          <w:rFonts w:asciiTheme="majorBidi" w:hAnsiTheme="majorBidi"/>
          <w:sz w:val="32"/>
          <w:szCs w:val="32"/>
        </w:rPr>
        <w:t xml:space="preserve"> </w:t>
      </w:r>
      <w:r w:rsidRPr="00EE1174">
        <w:rPr>
          <w:rFonts w:asciiTheme="majorBidi" w:hAnsiTheme="majorBidi"/>
          <w:sz w:val="32"/>
          <w:szCs w:val="32"/>
        </w:rPr>
        <w:t>-</w:t>
      </w:r>
      <w:r w:rsidR="00461E64">
        <w:rPr>
          <w:rFonts w:asciiTheme="majorBidi" w:hAnsiTheme="majorBidi"/>
          <w:sz w:val="32"/>
          <w:szCs w:val="32"/>
        </w:rPr>
        <w:t xml:space="preserve"> </w:t>
      </w:r>
      <w:r w:rsidRPr="00EE1174">
        <w:rPr>
          <w:rFonts w:asciiTheme="majorBidi" w:hAnsiTheme="majorBidi"/>
          <w:sz w:val="32"/>
          <w:szCs w:val="32"/>
        </w:rPr>
        <w:t xml:space="preserve">6 </w:t>
      </w:r>
      <w:r w:rsidRPr="00EE1174">
        <w:rPr>
          <w:rFonts w:asciiTheme="majorBidi" w:hAnsiTheme="majorBidi" w:hint="cs"/>
          <w:sz w:val="32"/>
          <w:szCs w:val="32"/>
          <w:cs/>
        </w:rPr>
        <w:t xml:space="preserve">ส่วนเดือนที่ </w:t>
      </w:r>
      <w:r w:rsidRPr="00EE1174">
        <w:rPr>
          <w:rFonts w:asciiTheme="majorBidi" w:hAnsiTheme="majorBidi"/>
          <w:sz w:val="32"/>
          <w:szCs w:val="32"/>
        </w:rPr>
        <w:t xml:space="preserve">7 </w:t>
      </w:r>
      <w:r w:rsidRPr="00EE1174">
        <w:rPr>
          <w:rFonts w:asciiTheme="majorBidi" w:hAnsiTheme="majorBidi" w:hint="cs"/>
          <w:sz w:val="32"/>
          <w:szCs w:val="32"/>
          <w:cs/>
        </w:rPr>
        <w:t xml:space="preserve">เป็นต้นไป </w:t>
      </w:r>
      <w:r w:rsidRPr="00EE1174">
        <w:rPr>
          <w:rFonts w:asciiTheme="majorBidi" w:hAnsiTheme="majorBidi"/>
          <w:sz w:val="32"/>
          <w:szCs w:val="32"/>
          <w:cs/>
        </w:rPr>
        <w:t>ชำระคืนเงิน</w:t>
      </w:r>
      <w:r w:rsidRPr="00EE1174">
        <w:rPr>
          <w:rFonts w:asciiTheme="majorBidi" w:hAnsiTheme="majorBidi" w:hint="cs"/>
          <w:sz w:val="32"/>
          <w:szCs w:val="32"/>
          <w:cs/>
        </w:rPr>
        <w:t>ต้นพร้อมดอกเบี้ย</w:t>
      </w:r>
      <w:r w:rsidRPr="00EE1174">
        <w:rPr>
          <w:rFonts w:asciiTheme="majorBidi" w:hAnsiTheme="majorBidi"/>
          <w:sz w:val="32"/>
          <w:szCs w:val="32"/>
          <w:cs/>
        </w:rPr>
        <w:t>เดือน</w:t>
      </w:r>
      <w:r w:rsidRPr="00EE1174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EE1174">
        <w:rPr>
          <w:rFonts w:asciiTheme="majorBidi" w:hAnsiTheme="majorBidi" w:cstheme="majorBidi"/>
          <w:sz w:val="32"/>
          <w:szCs w:val="32"/>
        </w:rPr>
        <w:t>2.04</w:t>
      </w:r>
      <w:r w:rsidRPr="00EE117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 xml:space="preserve"> โดยงวดสุดท้ายให้ชำระเงินต้นที่เหลือทั้งหมด ระยะเวลาทั้งสัญญาไม่เกิน </w:t>
      </w:r>
      <w:r w:rsidRPr="00EE1174">
        <w:rPr>
          <w:rFonts w:asciiTheme="majorBidi" w:hAnsiTheme="majorBidi"/>
          <w:sz w:val="32"/>
          <w:szCs w:val="32"/>
        </w:rPr>
        <w:t xml:space="preserve">6 </w:t>
      </w:r>
      <w:r w:rsidRPr="00EE1174">
        <w:rPr>
          <w:rFonts w:asciiTheme="majorBidi" w:hAnsiTheme="majorBidi" w:hint="cs"/>
          <w:sz w:val="32"/>
          <w:szCs w:val="32"/>
          <w:cs/>
        </w:rPr>
        <w:t xml:space="preserve">ปี </w:t>
      </w:r>
      <w:r w:rsidRPr="00EE1174">
        <w:rPr>
          <w:rFonts w:asciiTheme="majorBidi" w:hAnsiTheme="majorBidi"/>
          <w:sz w:val="32"/>
          <w:szCs w:val="32"/>
        </w:rPr>
        <w:t>6</w:t>
      </w:r>
      <w:r w:rsidRPr="00EE1174">
        <w:rPr>
          <w:rFonts w:asciiTheme="majorBidi" w:hAnsiTheme="majorBidi" w:hint="cs"/>
          <w:sz w:val="32"/>
          <w:szCs w:val="32"/>
          <w:cs/>
        </w:rPr>
        <w:t xml:space="preserve"> เดือน</w:t>
      </w:r>
    </w:p>
    <w:p w14:paraId="03B139F6" w14:textId="77777777" w:rsidR="005276EE" w:rsidRPr="00EE1174" w:rsidRDefault="005276EE" w:rsidP="0052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E1174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>กับธนาคารดังกล่าว มีหลักประกันดังนี้</w:t>
      </w:r>
    </w:p>
    <w:p w14:paraId="41093CC7" w14:textId="77777777" w:rsidR="005276EE" w:rsidRPr="00EE1174" w:rsidRDefault="005276EE" w:rsidP="005276EE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E1174">
        <w:rPr>
          <w:rFonts w:asciiTheme="majorBidi" w:hAnsiTheme="majorBidi"/>
          <w:sz w:val="32"/>
          <w:szCs w:val="32"/>
          <w:cs/>
        </w:rPr>
        <w:t>มอบอำนาจการรับเงินตามสัญญา</w:t>
      </w:r>
      <w:r w:rsidRPr="00EE1174">
        <w:rPr>
          <w:rFonts w:asciiTheme="majorBidi" w:hAnsiTheme="majorBidi" w:hint="cs"/>
          <w:sz w:val="32"/>
          <w:szCs w:val="32"/>
          <w:cs/>
        </w:rPr>
        <w:t>ซื้อขายไฟฟ้า</w:t>
      </w:r>
      <w:r w:rsidRPr="00EE1174">
        <w:rPr>
          <w:rFonts w:asciiTheme="majorBidi" w:hAnsiTheme="majorBidi"/>
          <w:sz w:val="32"/>
          <w:szCs w:val="32"/>
          <w:cs/>
        </w:rPr>
        <w:t>ให้แก่ธนาคาร</w:t>
      </w:r>
    </w:p>
    <w:p w14:paraId="1A6D70CB" w14:textId="77777777" w:rsidR="005276EE" w:rsidRPr="00EE1174" w:rsidRDefault="005276EE" w:rsidP="005276EE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E1174">
        <w:rPr>
          <w:rFonts w:asciiTheme="majorBidi" w:hAnsiTheme="majorBidi"/>
          <w:sz w:val="32"/>
          <w:szCs w:val="32"/>
          <w:cs/>
        </w:rPr>
        <w:t xml:space="preserve">จดทะเบียนหลักประกันทางธุรกิจ </w:t>
      </w:r>
      <w:r w:rsidRPr="00EE1174">
        <w:rPr>
          <w:rFonts w:asciiTheme="majorBidi" w:hAnsiTheme="majorBidi" w:cstheme="majorBidi"/>
          <w:sz w:val="32"/>
          <w:szCs w:val="32"/>
        </w:rPr>
        <w:t xml:space="preserve">Solar Plant </w:t>
      </w:r>
      <w:r w:rsidRPr="00EE1174">
        <w:rPr>
          <w:rFonts w:asciiTheme="majorBidi" w:hAnsiTheme="majorBidi"/>
          <w:sz w:val="32"/>
          <w:szCs w:val="32"/>
          <w:cs/>
        </w:rPr>
        <w:t xml:space="preserve">ทั้ง </w:t>
      </w:r>
      <w:r w:rsidRPr="00EE1174">
        <w:rPr>
          <w:rFonts w:asciiTheme="majorBidi" w:hAnsiTheme="majorBidi" w:cstheme="majorBidi"/>
          <w:sz w:val="32"/>
          <w:szCs w:val="32"/>
        </w:rPr>
        <w:t xml:space="preserve">6 </w:t>
      </w:r>
      <w:r w:rsidRPr="00EE1174">
        <w:rPr>
          <w:rFonts w:asciiTheme="majorBidi" w:hAnsiTheme="majorBidi"/>
          <w:sz w:val="32"/>
          <w:szCs w:val="32"/>
          <w:cs/>
        </w:rPr>
        <w:t>โครงการ</w:t>
      </w:r>
    </w:p>
    <w:p w14:paraId="738CCEB2" w14:textId="77777777" w:rsidR="005276EE" w:rsidRPr="00EE1174" w:rsidRDefault="005276EE" w:rsidP="005276EE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E1174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>)</w:t>
      </w:r>
      <w:r w:rsidRPr="00EE117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BE27048" w14:textId="0C1CE79C" w:rsidR="005276EE" w:rsidRPr="00EE1174" w:rsidRDefault="005276EE" w:rsidP="0052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E117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E1174">
        <w:rPr>
          <w:rFonts w:asciiTheme="majorBidi" w:hAnsiTheme="majorBidi" w:cstheme="majorBidi"/>
          <w:sz w:val="32"/>
          <w:szCs w:val="32"/>
        </w:rPr>
        <w:t xml:space="preserve">30 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EE1174">
        <w:rPr>
          <w:rFonts w:asciiTheme="majorBidi" w:hAnsiTheme="majorBidi" w:cstheme="majorBidi"/>
          <w:sz w:val="32"/>
          <w:szCs w:val="32"/>
        </w:rPr>
        <w:t xml:space="preserve">2566 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>เงินกู้ดังกล่าว</w:t>
      </w:r>
      <w:r w:rsidR="005A6905">
        <w:rPr>
          <w:rFonts w:asciiTheme="majorBidi" w:hAnsiTheme="majorBidi" w:cstheme="majorBidi" w:hint="cs"/>
          <w:sz w:val="32"/>
          <w:szCs w:val="32"/>
          <w:cs/>
        </w:rPr>
        <w:t>เบิก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 xml:space="preserve">ใช้แล้ว จำนวนเงิน </w:t>
      </w:r>
      <w:r w:rsidRPr="00EE1174">
        <w:rPr>
          <w:rFonts w:asciiTheme="majorBidi" w:hAnsiTheme="majorBidi" w:cstheme="majorBidi"/>
          <w:sz w:val="32"/>
          <w:szCs w:val="32"/>
        </w:rPr>
        <w:t xml:space="preserve">70.79 </w:t>
      </w:r>
      <w:r w:rsidRPr="00EE117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E216A00" w14:textId="77777777" w:rsidR="005B38E1" w:rsidRDefault="005B38E1" w:rsidP="00645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2AF3BC5D" w14:textId="77777777" w:rsidR="005276EE" w:rsidRDefault="005276EE" w:rsidP="00645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372E87FD" w14:textId="77777777" w:rsidR="00F9112F" w:rsidRDefault="00F9112F" w:rsidP="00645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3FAC669" w14:textId="77777777" w:rsidR="00AF4798" w:rsidRPr="00A92DA2" w:rsidRDefault="00677A3D" w:rsidP="002D0C2F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F25BD9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AF4798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F4798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4798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A92DA2" w:rsidRDefault="00AF4798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31" w:firstLine="72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A92DA2" w:rsidRPr="00F9112F" w14:paraId="15DCD7EB" w14:textId="77777777" w:rsidTr="00383A00">
        <w:trPr>
          <w:cantSplit/>
          <w:jc w:val="right"/>
        </w:trPr>
        <w:tc>
          <w:tcPr>
            <w:tcW w:w="4025" w:type="dxa"/>
          </w:tcPr>
          <w:p w14:paraId="3F9B4509" w14:textId="77777777" w:rsidR="009F15F9" w:rsidRPr="00F9112F" w:rsidRDefault="009F15F9" w:rsidP="002218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42B43187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92DA2" w:rsidRPr="00F9112F" w14:paraId="1D3648AD" w14:textId="77777777" w:rsidTr="00383A00">
        <w:trPr>
          <w:cantSplit/>
          <w:jc w:val="right"/>
        </w:trPr>
        <w:tc>
          <w:tcPr>
            <w:tcW w:w="4025" w:type="dxa"/>
          </w:tcPr>
          <w:p w14:paraId="54541DF9" w14:textId="77777777" w:rsidR="009F15F9" w:rsidRPr="00F9112F" w:rsidRDefault="009F15F9" w:rsidP="002218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0EBDDD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2968A0B" w14:textId="77777777" w:rsidR="009F15F9" w:rsidRPr="00F9112F" w:rsidRDefault="009F15F9" w:rsidP="002218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AC221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F9112F" w14:paraId="3F8F52E5" w14:textId="77777777" w:rsidTr="00383A00">
        <w:trPr>
          <w:cantSplit/>
          <w:jc w:val="right"/>
        </w:trPr>
        <w:tc>
          <w:tcPr>
            <w:tcW w:w="4025" w:type="dxa"/>
          </w:tcPr>
          <w:p w14:paraId="468EE2C6" w14:textId="77777777" w:rsidR="009F15F9" w:rsidRPr="00F9112F" w:rsidRDefault="009F15F9" w:rsidP="002218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9E9C2B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49DA2072" w14:textId="7F6EE71A" w:rsidR="009F15F9" w:rsidRPr="00F9112F" w:rsidRDefault="0015293F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9F15F9"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9F15F9"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01B94F2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D2DF875" w14:textId="57A7C04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77A17399" w14:textId="77777777" w:rsidR="009F15F9" w:rsidRPr="00F9112F" w:rsidRDefault="009F15F9" w:rsidP="002218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07DC9F49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35D759CF" w14:textId="2BB577B2" w:rsidR="009F15F9" w:rsidRPr="00F9112F" w:rsidRDefault="0015293F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9F15F9"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9F15F9"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219D2D12" w14:textId="77777777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5D6E155" w14:textId="41F89419" w:rsidR="009F15F9" w:rsidRPr="00F9112F" w:rsidRDefault="009F15F9" w:rsidP="002218B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A92DA2" w:rsidRPr="00F9112F" w14:paraId="1ABB7CE1" w14:textId="77777777" w:rsidTr="00383A00">
        <w:trPr>
          <w:cantSplit/>
          <w:jc w:val="right"/>
        </w:trPr>
        <w:tc>
          <w:tcPr>
            <w:tcW w:w="4025" w:type="dxa"/>
          </w:tcPr>
          <w:p w14:paraId="786BECEF" w14:textId="77777777" w:rsidR="00D34D44" w:rsidRPr="00F9112F" w:rsidRDefault="00D34D44" w:rsidP="00F9112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22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วันต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F6D938B" w14:textId="4490BB42" w:rsidR="00D34D44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</w:t>
            </w:r>
          </w:p>
        </w:tc>
        <w:tc>
          <w:tcPr>
            <w:tcW w:w="137" w:type="dxa"/>
          </w:tcPr>
          <w:p w14:paraId="09C22C1E" w14:textId="77777777" w:rsidR="00D34D44" w:rsidRPr="00F9112F" w:rsidRDefault="00D34D44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9232E99" w14:textId="6D73BE11" w:rsidR="00D34D44" w:rsidRPr="00F9112F" w:rsidRDefault="00D34D44" w:rsidP="00F9112F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14,277</w:t>
            </w:r>
          </w:p>
        </w:tc>
        <w:tc>
          <w:tcPr>
            <w:tcW w:w="138" w:type="dxa"/>
            <w:vAlign w:val="bottom"/>
          </w:tcPr>
          <w:p w14:paraId="55BF8A28" w14:textId="77777777" w:rsidR="00D34D44" w:rsidRPr="00F9112F" w:rsidRDefault="00D34D44" w:rsidP="00F9112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02413FF" w14:textId="0165C64D" w:rsidR="00D34D44" w:rsidRPr="00F9112F" w:rsidRDefault="000C4121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</w:t>
            </w:r>
          </w:p>
        </w:tc>
        <w:tc>
          <w:tcPr>
            <w:tcW w:w="138" w:type="dxa"/>
            <w:vAlign w:val="bottom"/>
          </w:tcPr>
          <w:p w14:paraId="731FF3F4" w14:textId="77777777" w:rsidR="00D34D44" w:rsidRPr="00F9112F" w:rsidRDefault="00D34D44" w:rsidP="00F9112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BDEBB12" w14:textId="606AEA8B" w:rsidR="00D34D44" w:rsidRPr="00F9112F" w:rsidRDefault="00D34D44" w:rsidP="00F9112F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12,985</w:t>
            </w:r>
          </w:p>
        </w:tc>
      </w:tr>
      <w:tr w:rsidR="00A92DA2" w:rsidRPr="00F9112F" w14:paraId="37488E70" w14:textId="77777777" w:rsidTr="00383A00">
        <w:trPr>
          <w:cantSplit/>
          <w:jc w:val="right"/>
        </w:trPr>
        <w:tc>
          <w:tcPr>
            <w:tcW w:w="4025" w:type="dxa"/>
          </w:tcPr>
          <w:p w14:paraId="25B28753" w14:textId="77777777" w:rsidR="00D34D44" w:rsidRPr="00F9112F" w:rsidRDefault="00D34D44" w:rsidP="00F9112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22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4CFE4ED9" w14:textId="465E110A" w:rsidR="00D34D44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1,532</w:t>
            </w:r>
          </w:p>
        </w:tc>
        <w:tc>
          <w:tcPr>
            <w:tcW w:w="137" w:type="dxa"/>
          </w:tcPr>
          <w:p w14:paraId="5323B08D" w14:textId="77777777" w:rsidR="00D34D44" w:rsidRPr="00F9112F" w:rsidRDefault="00D34D44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B38E346" w14:textId="00B4B9DB" w:rsidR="00D34D44" w:rsidRPr="00F9112F" w:rsidRDefault="00D34D44" w:rsidP="00F9112F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1,827</w:t>
            </w:r>
          </w:p>
        </w:tc>
        <w:tc>
          <w:tcPr>
            <w:tcW w:w="138" w:type="dxa"/>
          </w:tcPr>
          <w:p w14:paraId="7073A3EE" w14:textId="77777777" w:rsidR="00D34D44" w:rsidRPr="00F9112F" w:rsidRDefault="00D34D44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64E7CF" w14:textId="4992135C" w:rsidR="00D34D44" w:rsidRPr="00F9112F" w:rsidRDefault="000C4121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1,182</w:t>
            </w:r>
          </w:p>
        </w:tc>
        <w:tc>
          <w:tcPr>
            <w:tcW w:w="138" w:type="dxa"/>
          </w:tcPr>
          <w:p w14:paraId="7D1DBDE5" w14:textId="77777777" w:rsidR="00D34D44" w:rsidRPr="00F9112F" w:rsidRDefault="00D34D44" w:rsidP="00F9112F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90B0841" w14:textId="3CFB0683" w:rsidR="00D34D44" w:rsidRPr="00F9112F" w:rsidRDefault="00D34D44" w:rsidP="00F9112F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1,525</w:t>
            </w:r>
          </w:p>
        </w:tc>
      </w:tr>
      <w:tr w:rsidR="008B6F40" w:rsidRPr="00F9112F" w14:paraId="13BAA32A" w14:textId="77777777" w:rsidTr="00383A00">
        <w:trPr>
          <w:cantSplit/>
          <w:jc w:val="right"/>
        </w:trPr>
        <w:tc>
          <w:tcPr>
            <w:tcW w:w="4025" w:type="dxa"/>
          </w:tcPr>
          <w:p w14:paraId="17A6D249" w14:textId="3F6C0C78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22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วัดมูลค่าใหม่ของผลประโยชน์พนักงาน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2" w:type="dxa"/>
            <w:vAlign w:val="bottom"/>
          </w:tcPr>
          <w:p w14:paraId="75DDFCFA" w14:textId="1E233E56" w:rsidR="008B6F40" w:rsidRPr="00F9112F" w:rsidRDefault="008B6F40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03F0771" w14:textId="77777777" w:rsidR="008B6F40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D0D675E" w14:textId="0535B289" w:rsidR="008B6F40" w:rsidRPr="00F9112F" w:rsidRDefault="008B6F40" w:rsidP="00F9112F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2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,353)</w:t>
            </w:r>
          </w:p>
        </w:tc>
        <w:tc>
          <w:tcPr>
            <w:tcW w:w="138" w:type="dxa"/>
          </w:tcPr>
          <w:p w14:paraId="364381E0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6DA4A9C" w14:textId="3906E46E" w:rsidR="008B6F40" w:rsidRPr="00F9112F" w:rsidRDefault="008B6F40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F6D3384" w14:textId="77777777" w:rsidR="008B6F40" w:rsidRPr="00F9112F" w:rsidRDefault="008B6F40" w:rsidP="00F9112F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6B5E178E" w14:textId="708B7BE4" w:rsidR="008B6F40" w:rsidRPr="00F9112F" w:rsidRDefault="008B6F40" w:rsidP="00F9112F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(1,485)</w:t>
            </w:r>
          </w:p>
        </w:tc>
      </w:tr>
      <w:tr w:rsidR="008B6F40" w:rsidRPr="00F9112F" w14:paraId="2F6B9582" w14:textId="77777777" w:rsidTr="00383A00">
        <w:trPr>
          <w:cantSplit/>
          <w:jc w:val="right"/>
        </w:trPr>
        <w:tc>
          <w:tcPr>
            <w:tcW w:w="4025" w:type="dxa"/>
          </w:tcPr>
          <w:p w14:paraId="758D3D05" w14:textId="0EEDB1FF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22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ผลประโยชน์ที่จ่ายในระหว่าง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992" w:type="dxa"/>
            <w:vAlign w:val="bottom"/>
          </w:tcPr>
          <w:p w14:paraId="466ADCF5" w14:textId="491B2F3A" w:rsidR="008B6F40" w:rsidRPr="00F9112F" w:rsidRDefault="008B6F40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CAB6B77" w14:textId="77777777" w:rsidR="008B6F40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7465A25" w14:textId="321CC068" w:rsidR="008B6F40" w:rsidRPr="00F9112F" w:rsidRDefault="008B6F40" w:rsidP="00F9112F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(16)</w:t>
            </w:r>
          </w:p>
        </w:tc>
        <w:tc>
          <w:tcPr>
            <w:tcW w:w="138" w:type="dxa"/>
          </w:tcPr>
          <w:p w14:paraId="50FD13D5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7EEBCC8" w14:textId="17CF2041" w:rsidR="008B6F40" w:rsidRPr="00F9112F" w:rsidRDefault="008B6F40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CCF56F" w14:textId="77777777" w:rsidR="008B6F40" w:rsidRPr="00F9112F" w:rsidRDefault="008B6F40" w:rsidP="00F9112F">
            <w:pPr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DF086AE" w14:textId="7D5D0E6A" w:rsidR="008B6F40" w:rsidRPr="00F9112F" w:rsidRDefault="008B6F40" w:rsidP="00F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11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6F40" w:rsidRPr="00F9112F" w14:paraId="347EA6D8" w14:textId="77777777" w:rsidTr="00383A00">
        <w:trPr>
          <w:cantSplit/>
          <w:jc w:val="right"/>
        </w:trPr>
        <w:tc>
          <w:tcPr>
            <w:tcW w:w="4025" w:type="dxa"/>
          </w:tcPr>
          <w:p w14:paraId="4D535CF7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22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วันส</w:t>
            </w:r>
            <w:r w:rsidRPr="00F911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22472D" w14:textId="2C06E79E" w:rsidR="008B6F40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15,267</w:t>
            </w:r>
          </w:p>
        </w:tc>
        <w:tc>
          <w:tcPr>
            <w:tcW w:w="137" w:type="dxa"/>
          </w:tcPr>
          <w:p w14:paraId="48113BD9" w14:textId="77777777" w:rsidR="008B6F40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5831DE01" w14:textId="75FF024C" w:rsidR="008B6F40" w:rsidRPr="00F9112F" w:rsidRDefault="008B6F40" w:rsidP="00F9112F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</w:t>
            </w:r>
          </w:p>
        </w:tc>
        <w:tc>
          <w:tcPr>
            <w:tcW w:w="138" w:type="dxa"/>
            <w:vAlign w:val="bottom"/>
          </w:tcPr>
          <w:p w14:paraId="0C1EB4F7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13117" w14:textId="596BCB3D" w:rsidR="008B6F40" w:rsidRPr="00F9112F" w:rsidRDefault="008B6F40" w:rsidP="00F9112F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14,207</w:t>
            </w:r>
          </w:p>
        </w:tc>
        <w:tc>
          <w:tcPr>
            <w:tcW w:w="138" w:type="dxa"/>
            <w:vAlign w:val="bottom"/>
          </w:tcPr>
          <w:p w14:paraId="5B94EC29" w14:textId="77777777" w:rsidR="008B6F40" w:rsidRPr="00F9112F" w:rsidRDefault="008B6F40" w:rsidP="00F9112F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B34D28F" w14:textId="79A603B8" w:rsidR="008B6F40" w:rsidRPr="00F9112F" w:rsidRDefault="008B6F40" w:rsidP="00F9112F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9112F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</w:t>
            </w:r>
          </w:p>
        </w:tc>
      </w:tr>
    </w:tbl>
    <w:p w14:paraId="75D9930D" w14:textId="77777777" w:rsidR="009F15F9" w:rsidRPr="00A92DA2" w:rsidRDefault="009F15F9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31" w:firstLine="72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4D6185CF" w14:textId="250E3A64" w:rsidR="00AF4798" w:rsidRPr="00A92DA2" w:rsidRDefault="00AF4798" w:rsidP="00210D7F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315728EC" w14:textId="62C62421" w:rsidR="004A3A68" w:rsidRPr="00A92DA2" w:rsidRDefault="004A3A68" w:rsidP="00210D7F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0F5C5F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15293F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="000F5C5F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5293F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0F5C5F"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="000F5C5F"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0F5C5F" w:rsidRPr="005B38E1">
        <w:rPr>
          <w:rFonts w:ascii="Angsana New" w:hAnsi="Angsana New" w:hint="cs"/>
          <w:color w:val="000000" w:themeColor="text1"/>
          <w:sz w:val="32"/>
          <w:szCs w:val="32"/>
        </w:rPr>
        <w:t>5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276"/>
        <w:gridCol w:w="142"/>
        <w:gridCol w:w="1276"/>
        <w:gridCol w:w="142"/>
        <w:gridCol w:w="1276"/>
        <w:gridCol w:w="143"/>
        <w:gridCol w:w="1275"/>
      </w:tblGrid>
      <w:tr w:rsidR="00A92DA2" w:rsidRPr="00F9112F" w14:paraId="4F0B3996" w14:textId="77777777" w:rsidTr="008B6F40">
        <w:trPr>
          <w:cantSplit/>
        </w:trPr>
        <w:tc>
          <w:tcPr>
            <w:tcW w:w="2833" w:type="dxa"/>
          </w:tcPr>
          <w:p w14:paraId="1FA74CDB" w14:textId="51C85F64" w:rsidR="000F5C5F" w:rsidRPr="00F9112F" w:rsidRDefault="00A4226C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bookmarkStart w:id="2" w:name="_Hlk6493688"/>
            <w:r w:rsidRPr="00F9112F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="000F5C5F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="000F5C5F"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703C2959" w14:textId="77777777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F9112F" w14:paraId="3E59B1E5" w14:textId="77777777" w:rsidTr="008B6F40">
        <w:trPr>
          <w:cantSplit/>
        </w:trPr>
        <w:tc>
          <w:tcPr>
            <w:tcW w:w="2833" w:type="dxa"/>
          </w:tcPr>
          <w:p w14:paraId="7CAD0BE0" w14:textId="77777777" w:rsidR="000F5C5F" w:rsidRPr="00F9112F" w:rsidRDefault="000F5C5F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15AD8F28" w14:textId="77777777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งบการเงินรวม  </w:t>
            </w:r>
          </w:p>
        </w:tc>
      </w:tr>
      <w:tr w:rsidR="00A92DA2" w:rsidRPr="00F9112F" w14:paraId="62BE8358" w14:textId="77777777" w:rsidTr="008B6F40">
        <w:trPr>
          <w:cantSplit/>
        </w:trPr>
        <w:tc>
          <w:tcPr>
            <w:tcW w:w="2833" w:type="dxa"/>
          </w:tcPr>
          <w:p w14:paraId="120A7928" w14:textId="77777777" w:rsidR="000F5C5F" w:rsidRPr="00F9112F" w:rsidRDefault="000F5C5F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D6BAA4" w14:textId="77777777" w:rsidR="000F5C5F" w:rsidRPr="00F9112F" w:rsidRDefault="000F5C5F" w:rsidP="00F9112F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66C2E783" w14:textId="3E440EC5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15293F"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5E3886CC" w14:textId="77777777" w:rsidR="000F5C5F" w:rsidRPr="00F9112F" w:rsidRDefault="000F5C5F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399823C4" w14:textId="79C87A4A" w:rsidR="000F5C5F" w:rsidRPr="00F9112F" w:rsidRDefault="000F5C5F" w:rsidP="00F9112F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</w:t>
            </w:r>
            <w:r w:rsidR="0015293F"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เก้า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เดือนสิ้นสุด</w:t>
            </w:r>
          </w:p>
          <w:p w14:paraId="1CA0E003" w14:textId="2299F4B7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15293F"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A92DA2" w:rsidRPr="00F9112F" w14:paraId="0068193E" w14:textId="77777777" w:rsidTr="008B6F40">
        <w:trPr>
          <w:cantSplit/>
        </w:trPr>
        <w:tc>
          <w:tcPr>
            <w:tcW w:w="2833" w:type="dxa"/>
          </w:tcPr>
          <w:p w14:paraId="41C19FE9" w14:textId="77777777" w:rsidR="000F5C5F" w:rsidRPr="00F9112F" w:rsidRDefault="000F5C5F" w:rsidP="00F9112F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20786C" w14:textId="33CD2D05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44B8ABB7" w14:textId="77777777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A05535" w14:textId="3969572B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50F1C844" w14:textId="77777777" w:rsidR="000F5C5F" w:rsidRPr="00F9112F" w:rsidRDefault="000F5C5F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9CB5D6" w14:textId="3E59F5C9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3" w:type="dxa"/>
          </w:tcPr>
          <w:p w14:paraId="24F8CA7B" w14:textId="77777777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7C8E32" w14:textId="433F514B" w:rsidR="000F5C5F" w:rsidRPr="00F9112F" w:rsidRDefault="000F5C5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8B6F40" w:rsidRPr="00F9112F" w14:paraId="0880D2CA" w14:textId="77777777" w:rsidTr="008B6F40">
        <w:trPr>
          <w:cantSplit/>
        </w:trPr>
        <w:tc>
          <w:tcPr>
            <w:tcW w:w="2833" w:type="dxa"/>
          </w:tcPr>
          <w:p w14:paraId="349D036A" w14:textId="77777777" w:rsidR="008B6F40" w:rsidRPr="00F9112F" w:rsidRDefault="008B6F40" w:rsidP="00F9112F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0698D394" w14:textId="68BADDD4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142" w:type="dxa"/>
          </w:tcPr>
          <w:p w14:paraId="2FF97D01" w14:textId="77777777" w:rsidR="008B6F40" w:rsidRPr="00F9112F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3D5799" w14:textId="0CC5A35E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504</w:t>
            </w:r>
          </w:p>
        </w:tc>
        <w:tc>
          <w:tcPr>
            <w:tcW w:w="142" w:type="dxa"/>
          </w:tcPr>
          <w:p w14:paraId="79563FF3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CE05665" w14:textId="63DD018E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1,316</w:t>
            </w:r>
          </w:p>
        </w:tc>
        <w:tc>
          <w:tcPr>
            <w:tcW w:w="143" w:type="dxa"/>
          </w:tcPr>
          <w:p w14:paraId="455F4A1E" w14:textId="77777777" w:rsidR="008B6F40" w:rsidRPr="00F9112F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3AB2A40" w14:textId="07E394A8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1,510 </w:t>
            </w:r>
          </w:p>
        </w:tc>
      </w:tr>
      <w:tr w:rsidR="008B6F40" w:rsidRPr="00F9112F" w14:paraId="2EFDEB88" w14:textId="77777777" w:rsidTr="00AD1448">
        <w:trPr>
          <w:cantSplit/>
        </w:trPr>
        <w:tc>
          <w:tcPr>
            <w:tcW w:w="2833" w:type="dxa"/>
          </w:tcPr>
          <w:p w14:paraId="51233479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A0DC6C" w14:textId="2761506E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142" w:type="dxa"/>
          </w:tcPr>
          <w:p w14:paraId="0C350C9B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3142F7" w14:textId="7CDA990B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42" w:type="dxa"/>
          </w:tcPr>
          <w:p w14:paraId="7EE2E175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F03CA3" w14:textId="5A6073A3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143" w:type="dxa"/>
          </w:tcPr>
          <w:p w14:paraId="7B533239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BA9BF5" w14:textId="39C53903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150 </w:t>
            </w:r>
          </w:p>
        </w:tc>
      </w:tr>
      <w:tr w:rsidR="008B6F40" w:rsidRPr="00F9112F" w14:paraId="4F357B4F" w14:textId="77777777" w:rsidTr="00AD1448">
        <w:trPr>
          <w:cantSplit/>
        </w:trPr>
        <w:tc>
          <w:tcPr>
            <w:tcW w:w="2833" w:type="dxa"/>
          </w:tcPr>
          <w:p w14:paraId="5E419EF7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7C4C6A" w14:textId="3AA3E70B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766</w:t>
            </w:r>
          </w:p>
        </w:tc>
        <w:tc>
          <w:tcPr>
            <w:tcW w:w="142" w:type="dxa"/>
          </w:tcPr>
          <w:p w14:paraId="398C3A73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AB339B" w14:textId="2A40AC4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42" w:type="dxa"/>
          </w:tcPr>
          <w:p w14:paraId="69E79560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5A7C6F" w14:textId="3C7E2DA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1,532</w:t>
            </w:r>
          </w:p>
        </w:tc>
        <w:tc>
          <w:tcPr>
            <w:tcW w:w="143" w:type="dxa"/>
          </w:tcPr>
          <w:p w14:paraId="4E649221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346D3BC" w14:textId="62FD1E82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1,660</w:t>
            </w:r>
          </w:p>
        </w:tc>
      </w:tr>
      <w:tr w:rsidR="00F9112F" w:rsidRPr="00F9112F" w14:paraId="17407387" w14:textId="77777777" w:rsidTr="00F9112F">
        <w:trPr>
          <w:cantSplit/>
        </w:trPr>
        <w:tc>
          <w:tcPr>
            <w:tcW w:w="2833" w:type="dxa"/>
          </w:tcPr>
          <w:p w14:paraId="2C3561D4" w14:textId="77777777" w:rsidR="00F9112F" w:rsidRPr="00F9112F" w:rsidRDefault="00F9112F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30" w:type="dxa"/>
            <w:gridSpan w:val="7"/>
          </w:tcPr>
          <w:p w14:paraId="16F6DB1C" w14:textId="77777777" w:rsidR="00F9112F" w:rsidRPr="00F9112F" w:rsidRDefault="00F9112F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B6F40" w:rsidRPr="00F9112F" w14:paraId="3E6EA031" w14:textId="77777777" w:rsidTr="00F9112F">
        <w:trPr>
          <w:cantSplit/>
        </w:trPr>
        <w:tc>
          <w:tcPr>
            <w:tcW w:w="2833" w:type="dxa"/>
          </w:tcPr>
          <w:p w14:paraId="7E8754DD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28CF9407" w14:textId="77777777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B6F40" w:rsidRPr="00F9112F" w14:paraId="49AE83F0" w14:textId="77777777" w:rsidTr="008B6F40">
        <w:trPr>
          <w:cantSplit/>
        </w:trPr>
        <w:tc>
          <w:tcPr>
            <w:tcW w:w="2833" w:type="dxa"/>
          </w:tcPr>
          <w:p w14:paraId="350454DD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2386CB1" w14:textId="77777777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งบการเงินเฉพาะกิจการ  </w:t>
            </w:r>
          </w:p>
        </w:tc>
      </w:tr>
      <w:tr w:rsidR="008B6F40" w:rsidRPr="00F9112F" w14:paraId="2993905E" w14:textId="77777777" w:rsidTr="008B6F40">
        <w:trPr>
          <w:cantSplit/>
          <w:trHeight w:val="405"/>
        </w:trPr>
        <w:tc>
          <w:tcPr>
            <w:tcW w:w="2833" w:type="dxa"/>
          </w:tcPr>
          <w:p w14:paraId="47086C86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BB8A4D" w14:textId="77777777" w:rsidR="008B6F40" w:rsidRPr="00F9112F" w:rsidRDefault="008B6F40" w:rsidP="00F9112F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6C67AF1B" w14:textId="45B59566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0B58456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4B23F31B" w14:textId="77777777" w:rsidR="008B6F40" w:rsidRPr="00F9112F" w:rsidRDefault="008B6F40" w:rsidP="00F9112F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สำหรับงวดเก้าเดือนสิ้นสุด</w:t>
            </w:r>
          </w:p>
          <w:p w14:paraId="33283C06" w14:textId="3D3239B0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8B6F40" w:rsidRPr="00F9112F" w14:paraId="6BDC8480" w14:textId="77777777" w:rsidTr="008B6F40">
        <w:trPr>
          <w:cantSplit/>
        </w:trPr>
        <w:tc>
          <w:tcPr>
            <w:tcW w:w="2833" w:type="dxa"/>
          </w:tcPr>
          <w:p w14:paraId="1D1625FD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BC2B75" w14:textId="680273D2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4EDC0B75" w14:textId="77777777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B06D54" w14:textId="597877B6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0D5F29F4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D9217A" w14:textId="4FB9313C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3" w:type="dxa"/>
          </w:tcPr>
          <w:p w14:paraId="22E602C3" w14:textId="77777777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04CA94" w14:textId="03500824" w:rsidR="008B6F40" w:rsidRPr="00F9112F" w:rsidRDefault="008B6F40" w:rsidP="00F9112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8B6F40" w:rsidRPr="00F9112F" w14:paraId="4400FBEB" w14:textId="77777777" w:rsidTr="008B6F40">
        <w:trPr>
          <w:cantSplit/>
        </w:trPr>
        <w:tc>
          <w:tcPr>
            <w:tcW w:w="2833" w:type="dxa"/>
          </w:tcPr>
          <w:p w14:paraId="05D422B5" w14:textId="77777777" w:rsidR="008B6F40" w:rsidRPr="00F9112F" w:rsidRDefault="008B6F40" w:rsidP="00F9112F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36442523" w14:textId="6E5720FF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42" w:type="dxa"/>
          </w:tcPr>
          <w:p w14:paraId="6F519012" w14:textId="77777777" w:rsidR="008B6F40" w:rsidRPr="00F9112F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10F302" w14:textId="2663E818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403</w:t>
            </w:r>
          </w:p>
        </w:tc>
        <w:tc>
          <w:tcPr>
            <w:tcW w:w="142" w:type="dxa"/>
          </w:tcPr>
          <w:p w14:paraId="50475FEE" w14:textId="7777777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D37FCE2" w14:textId="6E7EF70C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981 </w:t>
            </w:r>
          </w:p>
        </w:tc>
        <w:tc>
          <w:tcPr>
            <w:tcW w:w="143" w:type="dxa"/>
          </w:tcPr>
          <w:p w14:paraId="47ED589F" w14:textId="77777777" w:rsidR="008B6F40" w:rsidRPr="00F9112F" w:rsidRDefault="008B6F40" w:rsidP="00F9112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76DA287" w14:textId="0A849C19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1,209 </w:t>
            </w:r>
          </w:p>
        </w:tc>
      </w:tr>
      <w:tr w:rsidR="008B6F40" w:rsidRPr="00F9112F" w14:paraId="2761098C" w14:textId="77777777" w:rsidTr="008B6F40">
        <w:trPr>
          <w:cantSplit/>
        </w:trPr>
        <w:tc>
          <w:tcPr>
            <w:tcW w:w="2833" w:type="dxa"/>
          </w:tcPr>
          <w:p w14:paraId="74CD4F58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69CF2B" w14:textId="58274AC0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42" w:type="dxa"/>
          </w:tcPr>
          <w:p w14:paraId="0D3D6331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12F59E" w14:textId="5B994178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42" w:type="dxa"/>
          </w:tcPr>
          <w:p w14:paraId="7D656551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CDA19" w14:textId="3602F6F3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201 </w:t>
            </w:r>
          </w:p>
        </w:tc>
        <w:tc>
          <w:tcPr>
            <w:tcW w:w="143" w:type="dxa"/>
          </w:tcPr>
          <w:p w14:paraId="5A77CCB8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F58E4D" w14:textId="6F82D7E9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134 </w:t>
            </w:r>
          </w:p>
        </w:tc>
      </w:tr>
      <w:tr w:rsidR="008B6F40" w:rsidRPr="00F9112F" w14:paraId="4F098B13" w14:textId="77777777" w:rsidTr="008B6F40">
        <w:trPr>
          <w:cantSplit/>
        </w:trPr>
        <w:tc>
          <w:tcPr>
            <w:tcW w:w="2833" w:type="dxa"/>
          </w:tcPr>
          <w:p w14:paraId="50B81713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15A1E3A" w14:textId="02F1C1B6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42" w:type="dxa"/>
          </w:tcPr>
          <w:p w14:paraId="3946673F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F39CFF" w14:textId="1C78AD5F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448</w:t>
            </w:r>
          </w:p>
        </w:tc>
        <w:tc>
          <w:tcPr>
            <w:tcW w:w="142" w:type="dxa"/>
          </w:tcPr>
          <w:p w14:paraId="08DADCEC" w14:textId="77777777" w:rsidR="008B6F40" w:rsidRPr="00F9112F" w:rsidRDefault="008B6F40" w:rsidP="00F9112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5A0DFE" w14:textId="6E06D69B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1,182</w:t>
            </w:r>
          </w:p>
        </w:tc>
        <w:tc>
          <w:tcPr>
            <w:tcW w:w="143" w:type="dxa"/>
          </w:tcPr>
          <w:p w14:paraId="4CD7B552" w14:textId="77777777" w:rsidR="008B6F40" w:rsidRPr="00F9112F" w:rsidRDefault="008B6F40" w:rsidP="00F9112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A53E1C9" w14:textId="257CC1F7" w:rsidR="008B6F40" w:rsidRPr="00F9112F" w:rsidRDefault="008B6F40" w:rsidP="00F911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</w:rPr>
              <w:t>1,343</w:t>
            </w:r>
          </w:p>
        </w:tc>
      </w:tr>
    </w:tbl>
    <w:p w14:paraId="74114D1D" w14:textId="77777777" w:rsidR="00EA62AC" w:rsidRDefault="00EA62AC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p w14:paraId="4B89D3D6" w14:textId="01909E0D" w:rsidR="00F9112F" w:rsidRDefault="00F91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  <w:r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  <w:br w:type="page"/>
      </w:r>
    </w:p>
    <w:p w14:paraId="24B11849" w14:textId="4D479990" w:rsidR="00A4226C" w:rsidRPr="00A92DA2" w:rsidRDefault="00A4226C" w:rsidP="005A3D50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u w:val="single"/>
          <w:cs/>
        </w:rPr>
      </w:pP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u w:val="single"/>
          <w:cs/>
        </w:rPr>
        <w:lastRenderedPageBreak/>
        <w:t>ข้อสมมติหลักในการประมาณการตามหลักการคณิตศาสตร์ประกันภัย</w:t>
      </w:r>
    </w:p>
    <w:p w14:paraId="46B01FAA" w14:textId="2683F6BE" w:rsidR="000F5C5F" w:rsidRPr="00A92DA2" w:rsidRDefault="000F5C5F" w:rsidP="002218B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  <w:t>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FF4761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="00FF4761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5B38E1">
        <w:rPr>
          <w:rFonts w:ascii="Angsana New" w:hAnsi="Angsana New" w:hint="cs"/>
          <w:color w:val="000000" w:themeColor="text1"/>
          <w:sz w:val="32"/>
          <w:szCs w:val="32"/>
        </w:rPr>
        <w:t>5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A92DA2" w:rsidRPr="005B38E1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5B38E1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5B38E1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A92DA2" w:rsidRPr="005B38E1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5B38E1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5B38E1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5B38E1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5B38E1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92DA2" w:rsidRPr="005B38E1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4938D7" w:rsidRPr="005B38E1" w:rsidRDefault="004938D7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7924840E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76497655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7" w:type="dxa"/>
          </w:tcPr>
          <w:p w14:paraId="757B89F1" w14:textId="77777777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9AC4130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50F72765" w:rsidR="004938D7" w:rsidRPr="005B38E1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FF4761" w:rsidRPr="005B38E1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45C2DE02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2.05 - 3.03</w:t>
            </w:r>
          </w:p>
        </w:tc>
        <w:tc>
          <w:tcPr>
            <w:tcW w:w="141" w:type="dxa"/>
          </w:tcPr>
          <w:p w14:paraId="7CC54FDB" w14:textId="77777777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34D43C51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248BC8AC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2.05</w:t>
            </w:r>
          </w:p>
        </w:tc>
        <w:tc>
          <w:tcPr>
            <w:tcW w:w="134" w:type="dxa"/>
          </w:tcPr>
          <w:p w14:paraId="1ED57346" w14:textId="77777777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16DD286D" w:rsidR="00FF4761" w:rsidRPr="005B38E1" w:rsidRDefault="00FF4761" w:rsidP="00FF476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B38E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FF4761" w:rsidRPr="005B38E1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5FCBC12D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14A5AA0A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219E3B23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55E7BA08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FF4761" w:rsidRPr="005B38E1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26BEBC02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0.00 - 59.00</w:t>
            </w:r>
          </w:p>
        </w:tc>
        <w:tc>
          <w:tcPr>
            <w:tcW w:w="141" w:type="dxa"/>
          </w:tcPr>
          <w:p w14:paraId="29051F5E" w14:textId="77777777" w:rsidR="00FF4761" w:rsidRPr="005B38E1" w:rsidRDefault="00FF4761" w:rsidP="00FF476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64185396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4E4F8096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0.00 - 28.00</w:t>
            </w:r>
          </w:p>
        </w:tc>
        <w:tc>
          <w:tcPr>
            <w:tcW w:w="134" w:type="dxa"/>
          </w:tcPr>
          <w:p w14:paraId="436206FC" w14:textId="77777777" w:rsidR="00FF4761" w:rsidRPr="005B38E1" w:rsidRDefault="00FF4761" w:rsidP="00FF476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5279F51E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/>
                <w:sz w:val="26"/>
                <w:szCs w:val="26"/>
              </w:rPr>
              <w:t>.</w:t>
            </w:r>
            <w:r w:rsidRPr="005B38E1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B38E1">
              <w:rPr>
                <w:rFonts w:asciiTheme="majorBidi" w:hAnsiTheme="majorBidi"/>
                <w:sz w:val="26"/>
                <w:szCs w:val="26"/>
              </w:rPr>
              <w:t>-</w:t>
            </w:r>
            <w:r w:rsidRPr="005B38E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B38E1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B38E1">
              <w:rPr>
                <w:rFonts w:asciiTheme="majorBidi" w:hAnsiTheme="majorBidi"/>
                <w:sz w:val="26"/>
                <w:szCs w:val="26"/>
              </w:rPr>
              <w:t>.</w:t>
            </w:r>
            <w:r w:rsidRPr="005B38E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F4761" w:rsidRPr="005B38E1" w14:paraId="375DFE17" w14:textId="77777777" w:rsidTr="00D119B5">
        <w:trPr>
          <w:jc w:val="right"/>
        </w:trPr>
        <w:tc>
          <w:tcPr>
            <w:tcW w:w="2268" w:type="dxa"/>
          </w:tcPr>
          <w:p w14:paraId="0940CA27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597EE8C" w14:textId="7E3F5856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00A72311" w14:textId="77777777" w:rsidR="00FF4761" w:rsidRPr="005B38E1" w:rsidRDefault="00FF4761" w:rsidP="00FF476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30202E08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B38E1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5B04D049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FF4761" w:rsidRPr="005B38E1" w:rsidRDefault="00FF4761" w:rsidP="00FF476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1C534060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B38E1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FF4761" w:rsidRPr="005B38E1" w14:paraId="4ED6D552" w14:textId="77777777" w:rsidTr="00D119B5">
        <w:trPr>
          <w:jc w:val="right"/>
        </w:trPr>
        <w:tc>
          <w:tcPr>
            <w:tcW w:w="2268" w:type="dxa"/>
          </w:tcPr>
          <w:p w14:paraId="2BE98203" w14:textId="77777777" w:rsidR="00FF4761" w:rsidRPr="005B38E1" w:rsidRDefault="00FF4761" w:rsidP="00FF4761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B38E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382D75C5" w14:textId="5F2CE39C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FF4761" w:rsidRPr="005B38E1" w:rsidRDefault="00FF4761" w:rsidP="00FF476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62D5A497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B38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62B75988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FF4761" w:rsidRPr="005B38E1" w:rsidRDefault="00FF4761" w:rsidP="00FF476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6E4B1B6C" w:rsidR="00FF4761" w:rsidRPr="005B38E1" w:rsidRDefault="00FF4761" w:rsidP="00FF476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B38E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bookmarkEnd w:id="2"/>
    </w:tbl>
    <w:p w14:paraId="1CBA16E4" w14:textId="2A0CEBE4" w:rsidR="00930C30" w:rsidRDefault="00930C3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</w:pPr>
    </w:p>
    <w:p w14:paraId="7EE5A5D3" w14:textId="76001C75" w:rsidR="00DB121F" w:rsidRPr="00A92DA2" w:rsidRDefault="00034980" w:rsidP="001A182A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F25BD9"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. </w:t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9112F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รายได้ (</w:t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ค่าใช้จ่าย</w:t>
      </w:r>
      <w:r w:rsidR="00F9112F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 xml:space="preserve">) </w:t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ภาษีเงินได้</w:t>
      </w:r>
    </w:p>
    <w:p w14:paraId="75863F5C" w14:textId="0D671A4D" w:rsidR="000F5C5F" w:rsidRPr="005B38E1" w:rsidRDefault="000F5C5F" w:rsidP="000F5C5F">
      <w:pPr>
        <w:pStyle w:val="BodyTextIndent"/>
        <w:tabs>
          <w:tab w:val="clear" w:pos="227"/>
          <w:tab w:val="clear" w:pos="907"/>
          <w:tab w:val="left" w:pos="851"/>
        </w:tabs>
        <w:spacing w:after="0"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ส่วนประกอบหลักของ</w:t>
      </w:r>
      <w:r w:rsidR="00F9112F" w:rsidRPr="00F9112F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 (ค่าใช้จ่าย)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ภาษีเงินได้สำหรับงวด</w:t>
      </w:r>
      <w:r w:rsidR="008B0B81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F4761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5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635"/>
        <w:gridCol w:w="499"/>
        <w:gridCol w:w="134"/>
        <w:gridCol w:w="1136"/>
        <w:gridCol w:w="134"/>
        <w:gridCol w:w="1134"/>
        <w:gridCol w:w="134"/>
        <w:gridCol w:w="1083"/>
      </w:tblGrid>
      <w:tr w:rsidR="00A92DA2" w:rsidRPr="00A92DA2" w14:paraId="15F49397" w14:textId="77777777" w:rsidTr="000F5C5F">
        <w:trPr>
          <w:cantSplit/>
          <w:trHeight w:val="20"/>
        </w:trPr>
        <w:tc>
          <w:tcPr>
            <w:tcW w:w="3458" w:type="dxa"/>
          </w:tcPr>
          <w:p w14:paraId="62DBDA8C" w14:textId="77777777" w:rsidR="000F5C5F" w:rsidRPr="00A92DA2" w:rsidRDefault="000F5C5F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14:paraId="275C2B44" w14:textId="77777777" w:rsidR="000F5C5F" w:rsidRPr="00A92DA2" w:rsidRDefault="000F5C5F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92DA2" w:rsidRPr="00A92DA2" w14:paraId="07CE6B1B" w14:textId="77777777" w:rsidTr="000F5C5F">
        <w:trPr>
          <w:cantSplit/>
          <w:trHeight w:val="20"/>
        </w:trPr>
        <w:tc>
          <w:tcPr>
            <w:tcW w:w="3458" w:type="dxa"/>
          </w:tcPr>
          <w:p w14:paraId="62CED10F" w14:textId="77777777" w:rsidR="000F5C5F" w:rsidRPr="00A92DA2" w:rsidRDefault="000F5C5F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337180C" w14:textId="77777777" w:rsidR="000F5C5F" w:rsidRPr="00A92DA2" w:rsidRDefault="000F5C5F" w:rsidP="005B38E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3A257E7" w14:textId="77777777" w:rsidR="000F5C5F" w:rsidRPr="00A92DA2" w:rsidRDefault="000F5C5F" w:rsidP="005B38E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132710" w14:textId="77777777" w:rsidR="000F5C5F" w:rsidRPr="00A92DA2" w:rsidRDefault="000F5C5F" w:rsidP="005B38E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92DA2" w:rsidRPr="00A92DA2" w14:paraId="25CF5B13" w14:textId="77777777" w:rsidTr="000F5C5F">
        <w:trPr>
          <w:cantSplit/>
          <w:trHeight w:val="20"/>
        </w:trPr>
        <w:tc>
          <w:tcPr>
            <w:tcW w:w="3458" w:type="dxa"/>
          </w:tcPr>
          <w:p w14:paraId="14EF9991" w14:textId="77777777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E31057" w14:textId="0FF55E77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F6AA15" w14:textId="77777777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E79E41" w14:textId="452CC68F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</w:tcPr>
          <w:p w14:paraId="44AEE70C" w14:textId="77777777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E2A37C" w14:textId="4F4AF29B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A683A6" w14:textId="77777777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6015223D" w14:textId="2115DC03" w:rsidR="000A588C" w:rsidRPr="00A92DA2" w:rsidRDefault="000A588C" w:rsidP="005B38E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92DA2" w:rsidRPr="00A92DA2" w14:paraId="0F364F27" w14:textId="77777777" w:rsidTr="00F9112F">
        <w:trPr>
          <w:cantSplit/>
          <w:trHeight w:val="20"/>
        </w:trPr>
        <w:tc>
          <w:tcPr>
            <w:tcW w:w="4093" w:type="dxa"/>
            <w:gridSpan w:val="2"/>
          </w:tcPr>
          <w:p w14:paraId="1EE5A45F" w14:textId="3805BC99" w:rsidR="000A588C" w:rsidRPr="00A92DA2" w:rsidRDefault="00F9112F" w:rsidP="005B38E1">
            <w:pPr>
              <w:tabs>
                <w:tab w:val="left" w:pos="123"/>
                <w:tab w:val="left" w:pos="567"/>
              </w:tabs>
              <w:spacing w:line="320" w:lineRule="exact"/>
              <w:ind w:left="17" w:hanging="7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911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รายได้ (ค่าใช้จ่าย) </w:t>
            </w:r>
            <w:r w:rsidR="000A588C"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499" w:type="dxa"/>
          </w:tcPr>
          <w:p w14:paraId="6ADF9A64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32CBEA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C5A4E6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54040B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2BD078" w14:textId="77777777" w:rsidR="000A588C" w:rsidRPr="00A92DA2" w:rsidRDefault="000A588C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E96774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D32C181" w14:textId="77777777" w:rsidR="000A588C" w:rsidRPr="00A92DA2" w:rsidRDefault="000A588C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6C6FC0F4" w14:textId="77777777" w:rsidTr="000F5C5F">
        <w:trPr>
          <w:cantSplit/>
          <w:trHeight w:val="20"/>
        </w:trPr>
        <w:tc>
          <w:tcPr>
            <w:tcW w:w="3458" w:type="dxa"/>
          </w:tcPr>
          <w:p w14:paraId="3187441D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2D4CE82D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A73BF71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5843BA0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F0406A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E413CD" w14:textId="77777777" w:rsidR="000A588C" w:rsidRPr="00A92DA2" w:rsidRDefault="000A588C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3D86B86" w14:textId="77777777" w:rsidR="000A588C" w:rsidRPr="00A92DA2" w:rsidRDefault="000A588C" w:rsidP="005B38E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0A1DB88" w14:textId="77777777" w:rsidR="000A588C" w:rsidRPr="00A92DA2" w:rsidRDefault="000A588C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F4761" w:rsidRPr="00A92DA2" w14:paraId="1F66CC56" w14:textId="77777777" w:rsidTr="00383A00">
        <w:trPr>
          <w:cantSplit/>
          <w:trHeight w:val="20"/>
        </w:trPr>
        <w:tc>
          <w:tcPr>
            <w:tcW w:w="3458" w:type="dxa"/>
          </w:tcPr>
          <w:p w14:paraId="164A3499" w14:textId="77777777" w:rsidR="00FF4761" w:rsidRPr="005B38E1" w:rsidRDefault="00FF4761" w:rsidP="005B38E1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ภาษีเงินได้สำหรับ</w:t>
            </w:r>
            <w:r w:rsidRPr="005B38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37D0910C" w14:textId="69CC5368" w:rsidR="00FF4761" w:rsidRPr="00A92DA2" w:rsidRDefault="00F9112F" w:rsidP="002218B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(23,129)</w:t>
            </w:r>
          </w:p>
        </w:tc>
        <w:tc>
          <w:tcPr>
            <w:tcW w:w="134" w:type="dxa"/>
            <w:vAlign w:val="bottom"/>
          </w:tcPr>
          <w:p w14:paraId="57594D6E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7FC4729" w14:textId="39EBD8D2" w:rsidR="00FF4761" w:rsidRPr="00FF4761" w:rsidRDefault="00FF4761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0A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442AD56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0093FC" w14:textId="0FB4F24E" w:rsidR="00FF4761" w:rsidRPr="00A92DA2" w:rsidRDefault="00467A13" w:rsidP="00467A1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F06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10,012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2A39F8EC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0F4F6D" w14:textId="4D74FEE5" w:rsidR="00FF4761" w:rsidRPr="00FF4761" w:rsidRDefault="00FF4761" w:rsidP="005B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4761" w:rsidRPr="00A92DA2" w14:paraId="3C757C93" w14:textId="77777777" w:rsidTr="00383A00">
        <w:trPr>
          <w:cantSplit/>
          <w:trHeight w:val="20"/>
        </w:trPr>
        <w:tc>
          <w:tcPr>
            <w:tcW w:w="3458" w:type="dxa"/>
          </w:tcPr>
          <w:p w14:paraId="45B9BA83" w14:textId="77777777" w:rsidR="00FF4761" w:rsidRPr="00A92DA2" w:rsidRDefault="00FF4761" w:rsidP="005B38E1">
            <w:pPr>
              <w:tabs>
                <w:tab w:val="left" w:pos="563"/>
              </w:tabs>
              <w:spacing w:line="32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01350112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976BBF8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B160E49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82EC8C1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D883D4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E46558D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4CCD87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F4761" w:rsidRPr="00A92DA2" w14:paraId="45480167" w14:textId="77777777" w:rsidTr="00B12AF1">
        <w:trPr>
          <w:cantSplit/>
          <w:trHeight w:val="20"/>
        </w:trPr>
        <w:tc>
          <w:tcPr>
            <w:tcW w:w="3458" w:type="dxa"/>
          </w:tcPr>
          <w:p w14:paraId="0238E6A7" w14:textId="77777777" w:rsidR="00FF4761" w:rsidRPr="00A92DA2" w:rsidRDefault="00FF4761" w:rsidP="005B38E1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2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</w:tcPr>
          <w:p w14:paraId="4E3C12B8" w14:textId="77777777" w:rsidR="00FF4761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BF54093" w14:textId="53B3EC0F" w:rsidR="00CB655C" w:rsidRPr="00A92DA2" w:rsidRDefault="00F9112F" w:rsidP="002218B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1,813</w:t>
            </w:r>
          </w:p>
        </w:tc>
        <w:tc>
          <w:tcPr>
            <w:tcW w:w="134" w:type="dxa"/>
            <w:vAlign w:val="bottom"/>
          </w:tcPr>
          <w:p w14:paraId="6ABB322D" w14:textId="77777777" w:rsidR="00FF4761" w:rsidRPr="005B38E1" w:rsidRDefault="00FF4761" w:rsidP="005B38E1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A80D2F9" w14:textId="4CE85D96" w:rsidR="00FF4761" w:rsidRPr="005B38E1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0ABB"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134" w:type="dxa"/>
            <w:vAlign w:val="bottom"/>
          </w:tcPr>
          <w:p w14:paraId="2B2A6024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3EE42A" w14:textId="77777777" w:rsidR="00FF4761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2BCB3F4" w14:textId="1F6AE83C" w:rsidR="005B28D4" w:rsidRPr="00A92DA2" w:rsidRDefault="005B28D4" w:rsidP="002218B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28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34" w:type="dxa"/>
            <w:vAlign w:val="bottom"/>
          </w:tcPr>
          <w:p w14:paraId="4C509A8A" w14:textId="77777777" w:rsidR="00FF4761" w:rsidRPr="00A92DA2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E2A6D8" w14:textId="77777777" w:rsidR="00FF4761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5868F" w14:textId="48278914" w:rsidR="00FF4761" w:rsidRPr="005B38E1" w:rsidRDefault="00FF4761" w:rsidP="005B38E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</w:tr>
      <w:tr w:rsidR="007F5F0B" w:rsidRPr="00A92DA2" w14:paraId="227B3046" w14:textId="77777777" w:rsidTr="000F5C5F">
        <w:trPr>
          <w:cantSplit/>
          <w:trHeight w:val="20"/>
        </w:trPr>
        <w:tc>
          <w:tcPr>
            <w:tcW w:w="3458" w:type="dxa"/>
          </w:tcPr>
          <w:p w14:paraId="766AA402" w14:textId="77777777" w:rsidR="007F5F0B" w:rsidRPr="005B38E1" w:rsidRDefault="007F5F0B" w:rsidP="007F5F0B">
            <w:pPr>
              <w:tabs>
                <w:tab w:val="left" w:pos="1130"/>
              </w:tabs>
              <w:spacing w:line="320" w:lineRule="exact"/>
              <w:ind w:firstLine="5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38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22C786" w14:textId="5ACFE017" w:rsidR="007F5F0B" w:rsidRPr="00A92DA2" w:rsidRDefault="002218BC" w:rsidP="002218B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F5F0B" w:rsidRPr="00B17B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21,316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54D67F9" w14:textId="77777777" w:rsidR="007F5F0B" w:rsidRPr="00A92DA2" w:rsidRDefault="007F5F0B" w:rsidP="007F5F0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AA4E2" w14:textId="06B500BD" w:rsidR="007F5F0B" w:rsidRPr="00A92DA2" w:rsidRDefault="007F5F0B" w:rsidP="007F5F0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134" w:type="dxa"/>
            <w:vAlign w:val="bottom"/>
          </w:tcPr>
          <w:p w14:paraId="08B43B76" w14:textId="77777777" w:rsidR="007F5F0B" w:rsidRPr="00A92DA2" w:rsidRDefault="007F5F0B" w:rsidP="007F5F0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59CAAE" w14:textId="5EE69CDD" w:rsidR="007F5F0B" w:rsidRPr="00A92DA2" w:rsidRDefault="002218BC" w:rsidP="002218B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F5F0B" w:rsidRPr="005B28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9,541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60C11A26" w14:textId="77777777" w:rsidR="007F5F0B" w:rsidRPr="00A92DA2" w:rsidRDefault="007F5F0B" w:rsidP="007F5F0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1512B2" w14:textId="5B23A1DB" w:rsidR="007F5F0B" w:rsidRPr="00A92DA2" w:rsidRDefault="007F5F0B" w:rsidP="007F5F0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</w:tr>
    </w:tbl>
    <w:p w14:paraId="52D8B78F" w14:textId="77777777" w:rsidR="002D0C2F" w:rsidRDefault="002D0C2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D059F6D" w14:textId="7A864E9C" w:rsidR="004A3A68" w:rsidRPr="00A92DA2" w:rsidRDefault="00DB121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F25BD9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4A3A68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A3A68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A3A68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</w:t>
      </w:r>
      <w:r w:rsidR="000F5C5F"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4A3A68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2BC1C5C8" w14:textId="11775AAF" w:rsidR="001064A6" w:rsidRPr="00A92DA2" w:rsidRDefault="00A07A9E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กำไร</w:t>
      </w:r>
      <w:r w:rsidR="000F5C5F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(ขา</w:t>
      </w:r>
      <w:r w:rsidR="00163358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ด</w:t>
      </w:r>
      <w:r w:rsidR="000F5C5F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ทุน) </w:t>
      </w:r>
      <w:r w:rsidR="004A3A68" w:rsidRPr="005B38E1">
        <w:rPr>
          <w:rFonts w:asciiTheme="majorBidi" w:hAnsiTheme="majorBidi"/>
          <w:color w:val="000000" w:themeColor="text1"/>
          <w:sz w:val="32"/>
          <w:szCs w:val="32"/>
          <w:cs/>
        </w:rPr>
        <w:t>ต่อหุ้นขั้นพื้นฐานคำนวณโดยการหาร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กำไร</w:t>
      </w:r>
      <w:r w:rsidR="000F5C5F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(ขาดทุน) </w:t>
      </w:r>
      <w:r w:rsidR="004A3A68" w:rsidRPr="005B38E1">
        <w:rPr>
          <w:rFonts w:asciiTheme="majorBidi" w:hAnsiTheme="majorBidi"/>
          <w:color w:val="000000" w:themeColor="text1"/>
          <w:sz w:val="32"/>
          <w:szCs w:val="32"/>
          <w:cs/>
        </w:rPr>
        <w:t>สำหรับงวด</w:t>
      </w:r>
      <w:r w:rsidR="00E069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(ไม่รวมกำ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ไร</w:t>
      </w:r>
      <w:r w:rsidR="00E0698D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ขาดทุนเบ็ดเสร็จอื่น) </w:t>
      </w:r>
      <w:r w:rsidR="004A3A68" w:rsidRPr="005B38E1">
        <w:rPr>
          <w:rFonts w:asciiTheme="majorBidi" w:hAnsiTheme="majorBidi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3D8500AC" w14:textId="7B20536A" w:rsidR="000F5C5F" w:rsidRPr="00A92DA2" w:rsidRDefault="000F5C5F" w:rsidP="000F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FF4761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F4761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5B38E1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5B38E1">
        <w:rPr>
          <w:rFonts w:ascii="Angsana New" w:hAnsi="Angsana New" w:hint="cs"/>
          <w:color w:val="000000" w:themeColor="text1"/>
          <w:sz w:val="32"/>
          <w:szCs w:val="32"/>
        </w:rPr>
        <w:t>5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A92DA2" w:rsidRPr="002218BC" w14:paraId="07D058CC" w14:textId="77777777" w:rsidTr="000F5C5F">
        <w:trPr>
          <w:cantSplit/>
        </w:trPr>
        <w:tc>
          <w:tcPr>
            <w:tcW w:w="3827" w:type="dxa"/>
          </w:tcPr>
          <w:p w14:paraId="314EF53E" w14:textId="077278FB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ab/>
            </w: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3D2321B1" w14:textId="77777777" w:rsidR="000F5C5F" w:rsidRPr="002218BC" w:rsidRDefault="000F5C5F" w:rsidP="000F5C5F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92DA2" w:rsidRPr="002218BC" w14:paraId="5DAC9C1F" w14:textId="77777777" w:rsidTr="000F5C5F">
        <w:trPr>
          <w:cantSplit/>
        </w:trPr>
        <w:tc>
          <w:tcPr>
            <w:tcW w:w="3827" w:type="dxa"/>
          </w:tcPr>
          <w:p w14:paraId="5EEB4740" w14:textId="7777777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0319447C" w14:textId="7777777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B65018A" w14:textId="3F79FEC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="00FF4761"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กันยายน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14:paraId="6CF909B0" w14:textId="7777777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28F58DC4" w14:textId="356F993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</w:t>
            </w:r>
            <w:r w:rsidR="00FF4761"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เก้า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6F4C502C" w14:textId="53665B0D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="00FF4761"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กันยายน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A92DA2" w:rsidRPr="002218BC" w14:paraId="693D6A12" w14:textId="77777777" w:rsidTr="000F5C5F">
        <w:trPr>
          <w:cantSplit/>
          <w:trHeight w:val="212"/>
        </w:trPr>
        <w:tc>
          <w:tcPr>
            <w:tcW w:w="3827" w:type="dxa"/>
          </w:tcPr>
          <w:p w14:paraId="41EE4015" w14:textId="7777777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C1D31E7" w14:textId="6182934A" w:rsidR="000F5C5F" w:rsidRPr="002218BC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71067AD" w14:textId="77777777" w:rsidR="000F5C5F" w:rsidRPr="002218BC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B661BF6" w14:textId="6B385211" w:rsidR="000F5C5F" w:rsidRPr="002218BC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74B641D" w14:textId="77777777" w:rsidR="000F5C5F" w:rsidRPr="002218BC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24C8BC5" w14:textId="4B97D497" w:rsidR="000F5C5F" w:rsidRPr="002218BC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5D9AD93C" w14:textId="77777777" w:rsidR="000F5C5F" w:rsidRPr="002218BC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8CB661" w14:textId="37AA3320" w:rsidR="000F5C5F" w:rsidRPr="002218BC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FF4761" w:rsidRPr="002218BC" w14:paraId="6BCED4FF" w14:textId="77777777" w:rsidTr="000F5C5F">
        <w:trPr>
          <w:cantSplit/>
        </w:trPr>
        <w:tc>
          <w:tcPr>
            <w:tcW w:w="3827" w:type="dxa"/>
          </w:tcPr>
          <w:p w14:paraId="741B35A3" w14:textId="77777777" w:rsidR="00FF4761" w:rsidRPr="002218BC" w:rsidRDefault="00FF4761" w:rsidP="00F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(ขาดทุน) 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52E5AD24" w14:textId="77777777" w:rsidR="00FF4761" w:rsidRPr="002218BC" w:rsidRDefault="00FF4761" w:rsidP="00F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firstLine="1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บริษัทใหญ่  (พันบาท)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503032E4" w14:textId="7D2AE99B" w:rsidR="00FF4761" w:rsidRPr="002218BC" w:rsidRDefault="00A6616E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41,495</w:t>
            </w:r>
          </w:p>
        </w:tc>
        <w:tc>
          <w:tcPr>
            <w:tcW w:w="136" w:type="dxa"/>
            <w:vAlign w:val="bottom"/>
          </w:tcPr>
          <w:p w14:paraId="641D357C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4F99BC06" w14:textId="78F4F146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(42,600)</w:t>
            </w:r>
          </w:p>
        </w:tc>
        <w:tc>
          <w:tcPr>
            <w:tcW w:w="136" w:type="dxa"/>
            <w:vAlign w:val="bottom"/>
          </w:tcPr>
          <w:p w14:paraId="57CF142F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E463F64" w14:textId="2D5C208F" w:rsidR="00FF4761" w:rsidRPr="002218BC" w:rsidRDefault="00A6616E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100,766</w:t>
            </w:r>
          </w:p>
        </w:tc>
        <w:tc>
          <w:tcPr>
            <w:tcW w:w="136" w:type="dxa"/>
            <w:vAlign w:val="bottom"/>
          </w:tcPr>
          <w:p w14:paraId="27FAC3E2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5A3985CC" w14:textId="47CA5A97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(26,477)</w:t>
            </w:r>
          </w:p>
        </w:tc>
      </w:tr>
      <w:tr w:rsidR="00FF4761" w:rsidRPr="002218BC" w14:paraId="41FE0137" w14:textId="77777777" w:rsidTr="000F5C5F">
        <w:trPr>
          <w:cantSplit/>
        </w:trPr>
        <w:tc>
          <w:tcPr>
            <w:tcW w:w="3827" w:type="dxa"/>
          </w:tcPr>
          <w:p w14:paraId="78CE3E6F" w14:textId="77777777" w:rsidR="00FF4761" w:rsidRPr="002218BC" w:rsidRDefault="00FF4761" w:rsidP="00F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1B3E15A6" w14:textId="77F2D49E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7D13561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FF9AD4A" w14:textId="0D571092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879F507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9BA0534" w14:textId="15D3A838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06678CD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0635334F" w14:textId="21BECE41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FF4761" w:rsidRPr="002218BC" w14:paraId="0F302E43" w14:textId="77777777" w:rsidTr="000F5C5F">
        <w:trPr>
          <w:cantSplit/>
          <w:trHeight w:val="63"/>
        </w:trPr>
        <w:tc>
          <w:tcPr>
            <w:tcW w:w="3827" w:type="dxa"/>
          </w:tcPr>
          <w:p w14:paraId="48817891" w14:textId="77777777" w:rsidR="00FF4761" w:rsidRPr="002218BC" w:rsidRDefault="00FF4761" w:rsidP="00F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 (ขาดทุน) ต่อหุ้นขั้นพื้นฐาน (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าท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ต่อหุ้น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29FB277F" w14:textId="6B0B59C7" w:rsidR="00FF4761" w:rsidRPr="002218BC" w:rsidRDefault="00A6616E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0.0983</w:t>
            </w:r>
          </w:p>
        </w:tc>
        <w:tc>
          <w:tcPr>
            <w:tcW w:w="136" w:type="dxa"/>
          </w:tcPr>
          <w:p w14:paraId="2326FE4B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29F63DD7" w14:textId="47332061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(0.1009)</w:t>
            </w:r>
          </w:p>
        </w:tc>
        <w:tc>
          <w:tcPr>
            <w:tcW w:w="136" w:type="dxa"/>
          </w:tcPr>
          <w:p w14:paraId="66AF3C97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BB464BD" w14:textId="53F41E43" w:rsidR="00FF4761" w:rsidRPr="002218BC" w:rsidRDefault="00A6616E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0.2388</w:t>
            </w:r>
          </w:p>
        </w:tc>
        <w:tc>
          <w:tcPr>
            <w:tcW w:w="136" w:type="dxa"/>
          </w:tcPr>
          <w:p w14:paraId="0289987B" w14:textId="77777777" w:rsidR="00FF4761" w:rsidRPr="002218BC" w:rsidRDefault="00FF4761" w:rsidP="00FF476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73AB56DC" w14:textId="58F0EBD9" w:rsidR="00FF4761" w:rsidRPr="002218BC" w:rsidRDefault="00FF4761" w:rsidP="00FF4761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(0.0627)</w:t>
            </w:r>
          </w:p>
        </w:tc>
      </w:tr>
      <w:tr w:rsidR="00A92DA2" w:rsidRPr="002218BC" w14:paraId="4D42A129" w14:textId="77777777" w:rsidTr="00383A00">
        <w:trPr>
          <w:cantSplit/>
        </w:trPr>
        <w:tc>
          <w:tcPr>
            <w:tcW w:w="3827" w:type="dxa"/>
          </w:tcPr>
          <w:p w14:paraId="622459A3" w14:textId="77777777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278FA892" w14:textId="77777777" w:rsidR="008E2926" w:rsidRPr="002218BC" w:rsidRDefault="008E2926" w:rsidP="00383A0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92DA2" w:rsidRPr="002218BC" w14:paraId="527FA177" w14:textId="77777777" w:rsidTr="00383A00">
        <w:trPr>
          <w:cantSplit/>
        </w:trPr>
        <w:tc>
          <w:tcPr>
            <w:tcW w:w="3827" w:type="dxa"/>
          </w:tcPr>
          <w:p w14:paraId="102D7D9C" w14:textId="77777777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3C3889BC" w14:textId="77777777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6008D6C0" w14:textId="1B304C86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="00060CA1"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กันยายน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14:paraId="4E235B57" w14:textId="77777777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3D73FF68" w14:textId="745D57C4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</w:t>
            </w:r>
            <w:r w:rsidR="00060CA1"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ดเก้า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261A1AB7" w14:textId="7F3980AD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="00060CA1"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กันยายน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A92DA2" w:rsidRPr="002218BC" w14:paraId="7E164795" w14:textId="77777777" w:rsidTr="00383A00">
        <w:trPr>
          <w:cantSplit/>
        </w:trPr>
        <w:tc>
          <w:tcPr>
            <w:tcW w:w="3827" w:type="dxa"/>
          </w:tcPr>
          <w:p w14:paraId="05623AE9" w14:textId="77777777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247AA69B" w14:textId="77777777" w:rsidR="008E2926" w:rsidRPr="002218BC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056575C" w14:textId="77777777" w:rsidR="008E2926" w:rsidRPr="002218BC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B623019" w14:textId="77777777" w:rsidR="008E2926" w:rsidRPr="002218BC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0DC1A74" w14:textId="77777777" w:rsidR="008E2926" w:rsidRPr="002218BC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6EFB924" w14:textId="77777777" w:rsidR="008E2926" w:rsidRPr="002218BC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659E9495" w14:textId="77777777" w:rsidR="008E2926" w:rsidRPr="002218BC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FB717BC" w14:textId="77777777" w:rsidR="008E2926" w:rsidRPr="002218BC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060CA1" w:rsidRPr="002218BC" w14:paraId="653451DE" w14:textId="77777777" w:rsidTr="00383A00">
        <w:trPr>
          <w:cantSplit/>
        </w:trPr>
        <w:tc>
          <w:tcPr>
            <w:tcW w:w="3827" w:type="dxa"/>
          </w:tcPr>
          <w:p w14:paraId="37C5197D" w14:textId="77777777" w:rsidR="00060CA1" w:rsidRPr="002218BC" w:rsidRDefault="00060CA1" w:rsidP="0006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 (ขาดทุน) สำหรับงวดที่เป็นของผู้ถือหุ้นสามัญ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บริษัทใหญ่ (พันบาท)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1F6F9BB7" w14:textId="1200C03E" w:rsidR="00060CA1" w:rsidRPr="002218BC" w:rsidRDefault="00F539A8" w:rsidP="00060CA1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218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136" w:type="dxa"/>
            <w:vAlign w:val="bottom"/>
          </w:tcPr>
          <w:p w14:paraId="17B58404" w14:textId="77777777" w:rsidR="00060CA1" w:rsidRPr="002218BC" w:rsidRDefault="00060CA1" w:rsidP="00060CA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9963A56" w14:textId="65293F3D" w:rsidR="00060CA1" w:rsidRPr="002218BC" w:rsidRDefault="00060CA1" w:rsidP="00060CA1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(31,165)</w:t>
            </w:r>
          </w:p>
        </w:tc>
        <w:tc>
          <w:tcPr>
            <w:tcW w:w="136" w:type="dxa"/>
            <w:vAlign w:val="bottom"/>
          </w:tcPr>
          <w:p w14:paraId="0348C784" w14:textId="77777777" w:rsidR="00060CA1" w:rsidRPr="002218BC" w:rsidRDefault="00060CA1" w:rsidP="00060CA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A1AD75E" w14:textId="6ACFB726" w:rsidR="00060CA1" w:rsidRPr="002218BC" w:rsidRDefault="00F539A8" w:rsidP="00060CA1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37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218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647</w:t>
            </w:r>
          </w:p>
        </w:tc>
        <w:tc>
          <w:tcPr>
            <w:tcW w:w="136" w:type="dxa"/>
            <w:vAlign w:val="bottom"/>
          </w:tcPr>
          <w:p w14:paraId="12C4DE69" w14:textId="77777777" w:rsidR="00060CA1" w:rsidRPr="002218BC" w:rsidRDefault="00060CA1" w:rsidP="00060CA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5952189" w14:textId="01226AF3" w:rsidR="00060CA1" w:rsidRPr="002218BC" w:rsidRDefault="00060CA1" w:rsidP="002218BC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(4,654)</w:t>
            </w:r>
          </w:p>
        </w:tc>
      </w:tr>
      <w:tr w:rsidR="00F539A8" w:rsidRPr="002218BC" w14:paraId="229B5E08" w14:textId="77777777" w:rsidTr="00383A00">
        <w:trPr>
          <w:cantSplit/>
        </w:trPr>
        <w:tc>
          <w:tcPr>
            <w:tcW w:w="3827" w:type="dxa"/>
          </w:tcPr>
          <w:p w14:paraId="2335AE55" w14:textId="77777777" w:rsidR="00F539A8" w:rsidRPr="002218BC" w:rsidRDefault="00F539A8" w:rsidP="00F5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5D6DAFF2" w14:textId="0C4FE772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403B22D" w14:textId="77777777" w:rsidR="00F539A8" w:rsidRPr="002218BC" w:rsidRDefault="00F539A8" w:rsidP="00F539A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CD74B54" w14:textId="19331CB3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A71AD55" w14:textId="77777777" w:rsidR="00F539A8" w:rsidRPr="002218BC" w:rsidRDefault="00F539A8" w:rsidP="00F539A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6136B39" w14:textId="0C8D2334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2053F46" w14:textId="77777777" w:rsidR="00F539A8" w:rsidRPr="002218BC" w:rsidRDefault="00F539A8" w:rsidP="00F539A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5E594AE7" w14:textId="29B0341D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F539A8" w:rsidRPr="002218BC" w14:paraId="1EED25C9" w14:textId="77777777" w:rsidTr="00383A00">
        <w:trPr>
          <w:cantSplit/>
          <w:trHeight w:val="63"/>
        </w:trPr>
        <w:tc>
          <w:tcPr>
            <w:tcW w:w="3827" w:type="dxa"/>
          </w:tcPr>
          <w:p w14:paraId="3D7311C7" w14:textId="77777777" w:rsidR="00F539A8" w:rsidRPr="002218BC" w:rsidRDefault="00F539A8" w:rsidP="00F5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(ขาดทุน) 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ต่อหุ้นขั้นพื้นฐาน (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าท</w:t>
            </w:r>
            <w:r w:rsidRPr="002218B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ต่อหุ้น</w:t>
            </w:r>
            <w:r w:rsidRPr="00221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027DD3F7" w14:textId="715C8FDB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0.0375</w:t>
            </w:r>
          </w:p>
        </w:tc>
        <w:tc>
          <w:tcPr>
            <w:tcW w:w="136" w:type="dxa"/>
          </w:tcPr>
          <w:p w14:paraId="303967F3" w14:textId="77777777" w:rsidR="00F539A8" w:rsidRPr="002218BC" w:rsidRDefault="00F539A8" w:rsidP="00F539A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2555981E" w14:textId="3F830CA8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(0.0739)</w:t>
            </w:r>
          </w:p>
        </w:tc>
        <w:tc>
          <w:tcPr>
            <w:tcW w:w="136" w:type="dxa"/>
          </w:tcPr>
          <w:p w14:paraId="5FB98246" w14:textId="77777777" w:rsidR="00F539A8" w:rsidRPr="002218BC" w:rsidRDefault="00F539A8" w:rsidP="00F539A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AC7AD4A" w14:textId="0D3AE983" w:rsidR="00F539A8" w:rsidRPr="002218BC" w:rsidRDefault="00F539A8" w:rsidP="00F539A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0.0892</w:t>
            </w:r>
          </w:p>
        </w:tc>
        <w:tc>
          <w:tcPr>
            <w:tcW w:w="136" w:type="dxa"/>
          </w:tcPr>
          <w:p w14:paraId="094FE560" w14:textId="77777777" w:rsidR="00F539A8" w:rsidRPr="002218BC" w:rsidRDefault="00F539A8" w:rsidP="00F539A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591F4028" w14:textId="1A231264" w:rsidR="00F539A8" w:rsidRPr="002218BC" w:rsidRDefault="00F539A8" w:rsidP="002218BC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18BC">
              <w:rPr>
                <w:rFonts w:asciiTheme="majorBidi" w:hAnsiTheme="majorBidi" w:cstheme="majorBidi"/>
                <w:sz w:val="24"/>
                <w:szCs w:val="24"/>
              </w:rPr>
              <w:t>(0.0110)</w:t>
            </w:r>
          </w:p>
        </w:tc>
      </w:tr>
    </w:tbl>
    <w:p w14:paraId="16F2EC21" w14:textId="77777777" w:rsidR="002B1BC9" w:rsidRPr="00A92DA2" w:rsidRDefault="002B1BC9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12EECE4" w14:textId="77777777" w:rsidR="00B50E9A" w:rsidRPr="00A92DA2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23.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2ECD5C42" w14:textId="2AB46F43" w:rsidR="00B50E9A" w:rsidRPr="00A92DA2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</w:rPr>
        <w:t xml:space="preserve"> (“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ใบสําคัญแสดงสิทธิ” หรือ “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</w:rPr>
        <w:t xml:space="preserve">”)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จํานวนไม่เกิน</w:t>
      </w:r>
      <w:r w:rsidR="00515B23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211,000,050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บาทต่อหุ้น และมีระยะเวลาการใช้สิทธิ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โดยกำหนดรายชื่อผู้ถือหุ้นที่จะได้รับการจัดสรรใบสำคัญแสดงสิทธิ (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27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พฤษภาคม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626E3AA1" w14:textId="77777777" w:rsidR="00B50E9A" w:rsidRPr="00A92DA2" w:rsidRDefault="00B50E9A" w:rsidP="002218BC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</w:t>
      </w:r>
      <w:r w:rsidRPr="005B38E1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5B38E1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39CC1AF0" w14:textId="77777777" w:rsidR="00B50E9A" w:rsidRPr="00A92DA2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66324AF8" w14:textId="77777777" w:rsidR="00B50E9A" w:rsidRPr="00A92DA2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ครั้งที่สอง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3272E782" w14:textId="77777777" w:rsidR="00B50E9A" w:rsidRPr="00A92DA2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7D2830C7" w14:textId="77777777" w:rsidR="00B50E9A" w:rsidRPr="005B38E1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0D670646" w14:textId="7E12168D" w:rsidR="00B50E9A" w:rsidRDefault="00B50E9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ณ </w:t>
      </w:r>
      <w:r w:rsidR="00D2485A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วันที่ </w:t>
      </w:r>
      <w:r w:rsidR="003A6577" w:rsidRPr="00F539A8">
        <w:rPr>
          <w:rFonts w:asciiTheme="majorBidi" w:hAnsiTheme="majorBidi"/>
          <w:color w:val="000000" w:themeColor="text1"/>
          <w:sz w:val="32"/>
          <w:szCs w:val="32"/>
        </w:rPr>
        <w:t xml:space="preserve">30 </w:t>
      </w:r>
      <w:r w:rsidR="00060CA1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>กันยายน</w:t>
      </w:r>
      <w:r w:rsidR="003A6577"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3A6577" w:rsidRPr="00F539A8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F539A8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ยังไม่มีผู้ถือใบสำคัญแสดงสิทธิ </w:t>
      </w:r>
      <w:r w:rsidRPr="00F539A8">
        <w:rPr>
          <w:rFonts w:asciiTheme="majorBidi" w:hAnsiTheme="majorBidi"/>
          <w:color w:val="000000" w:themeColor="text1"/>
          <w:sz w:val="32"/>
          <w:szCs w:val="32"/>
        </w:rPr>
        <w:t xml:space="preserve">PPM-W2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ใช้สิทธิซื้อหุ้นสามัญเพิ่มทุน</w:t>
      </w:r>
      <w:r w:rsidR="00725781" w:rsidRPr="005B38E1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ของบริษัท</w:t>
      </w:r>
    </w:p>
    <w:p w14:paraId="53B02910" w14:textId="77777777" w:rsidR="002218BC" w:rsidRPr="00A92DA2" w:rsidRDefault="002218BC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D67261E" w14:textId="77777777" w:rsidR="000F5C5F" w:rsidRPr="00A92DA2" w:rsidRDefault="000F5C5F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24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46BFE4C2" w14:textId="3338ACAF" w:rsidR="00510134" w:rsidRPr="00A92DA2" w:rsidRDefault="00510134" w:rsidP="002218BC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422,000,100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</w:t>
      </w:r>
      <w:r w:rsidRPr="005B3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ในอัตราหุ้นละ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0.025 </w:t>
      </w:r>
      <w:r w:rsidRPr="005B38E1">
        <w:rPr>
          <w:rFonts w:asciiTheme="majorBidi" w:hAnsiTheme="majorBidi"/>
          <w:color w:val="000000" w:themeColor="text1"/>
          <w:sz w:val="32"/>
          <w:szCs w:val="32"/>
          <w:cs/>
        </w:rPr>
        <w:t>บาท รวมเป็นจำนวนเงินปัน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ผลจ่าย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10.55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="002A1399" w:rsidRPr="005B38E1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5B38E1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9 </w:t>
      </w:r>
      <w:r w:rsidRPr="005B38E1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2566 (Record Date) </w:t>
      </w:r>
      <w:r w:rsidRPr="005B38E1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โดย</w:t>
      </w:r>
      <w:r w:rsidRPr="005B38E1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จ่ายเงินปันผล</w:t>
      </w:r>
      <w:r w:rsidRPr="005B38E1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ในวันที่ </w:t>
      </w:r>
      <w:r w:rsidRPr="005B38E1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br/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</w:rPr>
        <w:t>25</w:t>
      </w:r>
      <w:r w:rsidRPr="005B38E1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พฤษภาคม </w:t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</w:rPr>
        <w:t>2566</w:t>
      </w:r>
    </w:p>
    <w:p w14:paraId="492E08B1" w14:textId="705C292D" w:rsidR="000F5C5F" w:rsidRDefault="000F5C5F" w:rsidP="002218BC">
      <w:pPr>
        <w:tabs>
          <w:tab w:val="clear" w:pos="227"/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01D0FA2" w14:textId="77777777" w:rsidR="002218BC" w:rsidRDefault="002218BC" w:rsidP="002218BC">
      <w:pPr>
        <w:tabs>
          <w:tab w:val="clear" w:pos="227"/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156F7E0" w14:textId="77777777" w:rsidR="002218BC" w:rsidRDefault="002218BC" w:rsidP="002218BC">
      <w:pPr>
        <w:tabs>
          <w:tab w:val="clear" w:pos="227"/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3B53D943" w14:textId="77777777" w:rsidR="005A6905" w:rsidRPr="00A92DA2" w:rsidRDefault="005A6905" w:rsidP="002218BC">
      <w:pPr>
        <w:tabs>
          <w:tab w:val="clear" w:pos="227"/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1CEE7FB" w14:textId="14896469" w:rsidR="002E7912" w:rsidRPr="00A92DA2" w:rsidRDefault="006478AF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0F5C5F" w:rsidRPr="005B38E1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5</w:t>
      </w:r>
      <w:r w:rsidR="002E7912"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2E7912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E7912"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A92DA2" w:rsidRDefault="002E7912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A92DA2" w:rsidRDefault="002E7912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5B38E1" w:rsidRDefault="002E7912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A92DA2" w:rsidRDefault="002E7912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ส่วนงานธุรกิจผลิต</w:t>
      </w:r>
      <w:r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ภัณฑ์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วัสดุก่อสร้าง</w:t>
      </w:r>
    </w:p>
    <w:p w14:paraId="5D0B5B22" w14:textId="39162873" w:rsidR="008C7FBA" w:rsidRPr="00A92DA2" w:rsidRDefault="008C7FBA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3  </w:t>
      </w:r>
      <w:r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  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</w:t>
      </w:r>
      <w:r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กลุ่มผลิตภัณฑ์โซลาร์เซลล์โดย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A92DA2" w:rsidRDefault="002E7912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Pr="00A92DA2" w:rsidRDefault="002E7912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D6C9404" w14:textId="2E4A70BE" w:rsidR="000F5C5F" w:rsidRPr="00A92DA2" w:rsidRDefault="000F5C5F" w:rsidP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งวด</w:t>
      </w:r>
      <w:r w:rsidR="00183609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เก้า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เดือน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สิ้นสุดวันที่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30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83609" w:rsidRPr="005B38E1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2566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และ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2565</w:t>
      </w:r>
      <w:r w:rsidRPr="005B38E1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A92DA2" w:rsidRPr="009A3428" w14:paraId="3FFFFA3A" w14:textId="77777777" w:rsidTr="000F5C5F">
        <w:tc>
          <w:tcPr>
            <w:tcW w:w="1644" w:type="dxa"/>
          </w:tcPr>
          <w:p w14:paraId="0488365A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7899D151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92DA2" w:rsidRPr="009A3428" w14:paraId="09BCAA1F" w14:textId="77777777" w:rsidTr="000F5C5F">
        <w:tc>
          <w:tcPr>
            <w:tcW w:w="1644" w:type="dxa"/>
          </w:tcPr>
          <w:p w14:paraId="5A2F48D4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6309CAF9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92DA2" w:rsidRPr="009A3428" w14:paraId="52AFEA9B" w14:textId="77777777" w:rsidTr="000F5C5F">
        <w:tc>
          <w:tcPr>
            <w:tcW w:w="1644" w:type="dxa"/>
          </w:tcPr>
          <w:p w14:paraId="25D71DD0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9F7108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กลุ่มผลิตภัณฑ์</w:t>
            </w:r>
          </w:p>
          <w:p w14:paraId="27C009CA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4419C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95AC21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1EF93925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11FB09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C44B85" w14:textId="77777777" w:rsidR="007D11E9" w:rsidRPr="009A3428" w:rsidRDefault="007D11E9" w:rsidP="007D11E9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7ED863C1" w14:textId="4B922281" w:rsidR="000F5C5F" w:rsidRPr="009A3428" w:rsidRDefault="007D11E9" w:rsidP="007D11E9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77DAFF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195A73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92DA2" w:rsidRPr="009A3428" w14:paraId="75F3BC02" w14:textId="77777777" w:rsidTr="000F5C5F">
        <w:tc>
          <w:tcPr>
            <w:tcW w:w="1644" w:type="dxa"/>
          </w:tcPr>
          <w:p w14:paraId="41C82DAD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8D18DE" w14:textId="3DF9FA8E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9A342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FFE061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54FBA04" w14:textId="197A1A20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5E9FD796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51E6ECF" w14:textId="00DD3A33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9A342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6B8DC274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869D261" w14:textId="639C4AB4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4EB89EFD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1BB84241" w14:textId="11EDF480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9A342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06D27223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27156DF" w14:textId="3769316D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611E7EA7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EDBE1B" w14:textId="2B039FA9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9A342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</w:tcPr>
          <w:p w14:paraId="60A31229" w14:textId="7777777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AFC8E80" w14:textId="2AABA287" w:rsidR="000F5C5F" w:rsidRPr="009A3428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</w:tr>
      <w:tr w:rsidR="00E43FD2" w:rsidRPr="009A3428" w14:paraId="27B2C58E" w14:textId="77777777" w:rsidTr="005455D9">
        <w:tc>
          <w:tcPr>
            <w:tcW w:w="1644" w:type="dxa"/>
            <w:vAlign w:val="bottom"/>
          </w:tcPr>
          <w:p w14:paraId="22808E24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8D9C6D5" w14:textId="02385C3C" w:rsidR="00E43FD2" w:rsidRPr="00E43FD2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D2">
              <w:rPr>
                <w:rFonts w:asciiTheme="majorBidi" w:hAnsiTheme="majorBidi" w:cstheme="majorBidi"/>
                <w:sz w:val="22"/>
                <w:szCs w:val="22"/>
              </w:rPr>
              <w:t>893,614</w:t>
            </w:r>
          </w:p>
        </w:tc>
        <w:tc>
          <w:tcPr>
            <w:tcW w:w="134" w:type="dxa"/>
          </w:tcPr>
          <w:p w14:paraId="15ADA55C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AD74F1" w14:textId="47F37E11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971,111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6C1612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7862E" w14:textId="69CAD7B6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345,47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2F038427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F1A64F" w14:textId="089A22B0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290,117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85EBE2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DB70601" w14:textId="33DDD094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534,812</w:t>
            </w:r>
          </w:p>
        </w:tc>
        <w:tc>
          <w:tcPr>
            <w:tcW w:w="142" w:type="dxa"/>
          </w:tcPr>
          <w:p w14:paraId="216E4A74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F2B01CF" w14:textId="3CD4EEF8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118,969</w:t>
            </w:r>
          </w:p>
        </w:tc>
        <w:tc>
          <w:tcPr>
            <w:tcW w:w="142" w:type="dxa"/>
            <w:vAlign w:val="bottom"/>
          </w:tcPr>
          <w:p w14:paraId="4FF1287B" w14:textId="77777777" w:rsidR="00E43FD2" w:rsidRPr="009A3428" w:rsidRDefault="00E43FD2" w:rsidP="00E43FD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1AADF0E" w14:textId="4D77F4C0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1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A661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661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773</w:t>
            </w:r>
            <w:r w:rsidRPr="00A661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661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899</w:t>
            </w:r>
          </w:p>
        </w:tc>
        <w:tc>
          <w:tcPr>
            <w:tcW w:w="139" w:type="dxa"/>
          </w:tcPr>
          <w:p w14:paraId="433C1D43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43B72DF" w14:textId="40CDF5D8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1,380,197</w:t>
            </w:r>
          </w:p>
        </w:tc>
      </w:tr>
      <w:tr w:rsidR="00E43FD2" w:rsidRPr="009A3428" w14:paraId="768D2533" w14:textId="77777777" w:rsidTr="005455D9">
        <w:tc>
          <w:tcPr>
            <w:tcW w:w="1644" w:type="dxa"/>
            <w:vAlign w:val="bottom"/>
          </w:tcPr>
          <w:p w14:paraId="1051ABD6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</w:tcPr>
          <w:p w14:paraId="2839DCA7" w14:textId="4CEA31DB" w:rsidR="00E43FD2" w:rsidRPr="00E43FD2" w:rsidRDefault="00E43FD2" w:rsidP="002218BC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D2">
              <w:rPr>
                <w:rFonts w:asciiTheme="majorBidi" w:hAnsiTheme="majorBidi" w:cstheme="majorBidi"/>
                <w:sz w:val="22"/>
                <w:szCs w:val="22"/>
              </w:rPr>
              <w:t>(808,260)</w:t>
            </w:r>
          </w:p>
        </w:tc>
        <w:tc>
          <w:tcPr>
            <w:tcW w:w="134" w:type="dxa"/>
          </w:tcPr>
          <w:p w14:paraId="4ED2B714" w14:textId="77777777" w:rsidR="00E43FD2" w:rsidRPr="009A3428" w:rsidRDefault="00E43FD2" w:rsidP="00E43FD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C64DE4" w14:textId="7ABE80FD" w:rsidR="00E43FD2" w:rsidRPr="009A3428" w:rsidRDefault="00E43FD2" w:rsidP="00E43FD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(891,913)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A6CC37" w14:textId="77777777" w:rsidR="00E43FD2" w:rsidRPr="009A3428" w:rsidRDefault="00E43FD2" w:rsidP="00E43FD2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7F53027" w14:textId="00846874" w:rsidR="00E43FD2" w:rsidRPr="009A3428" w:rsidRDefault="00E43FD2" w:rsidP="00E43FD2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272,</w:t>
            </w:r>
            <w:r w:rsidRPr="002218BC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444F74C" w14:textId="77777777" w:rsidR="00E43FD2" w:rsidRPr="009A3428" w:rsidRDefault="00E43FD2" w:rsidP="00E43FD2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4D0021D" w14:textId="2E08E6A6" w:rsidR="00E43FD2" w:rsidRPr="009A3428" w:rsidRDefault="00E43FD2" w:rsidP="00E43FD2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(225,972)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EDF4C3" w14:textId="77777777" w:rsidR="00E43FD2" w:rsidRPr="009A3428" w:rsidRDefault="00E43FD2" w:rsidP="00E43FD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15D3E211" w14:textId="4FACC6BC" w:rsidR="00E43FD2" w:rsidRPr="009A3428" w:rsidRDefault="00E43FD2" w:rsidP="00E43FD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439,190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C945826" w14:textId="77777777" w:rsidR="00E43FD2" w:rsidRPr="009A3428" w:rsidRDefault="00E43FD2" w:rsidP="00E43FD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206AFED" w14:textId="70C6E219" w:rsidR="00E43FD2" w:rsidRPr="009A3428" w:rsidRDefault="00E43FD2" w:rsidP="00E43FD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(107,872)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597F655" w14:textId="77777777" w:rsidR="00E43FD2" w:rsidRPr="009A3428" w:rsidRDefault="00E43FD2" w:rsidP="00E43FD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D1EF8D" w14:textId="4D6C78DD" w:rsidR="00E43FD2" w:rsidRPr="009A3428" w:rsidRDefault="00E43FD2" w:rsidP="00E43FD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661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1,520,366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0DDFB171" w14:textId="77777777" w:rsidR="00E43FD2" w:rsidRPr="009A3428" w:rsidRDefault="00E43FD2" w:rsidP="00E43FD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59A6FEE3" w14:textId="6858C0CE" w:rsidR="00E43FD2" w:rsidRPr="009A3428" w:rsidRDefault="00E43FD2" w:rsidP="00E43FD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(1,225,757)</w:t>
            </w:r>
          </w:p>
        </w:tc>
      </w:tr>
      <w:tr w:rsidR="00E43FD2" w:rsidRPr="009A3428" w14:paraId="085A91BE" w14:textId="77777777" w:rsidTr="005455D9">
        <w:tc>
          <w:tcPr>
            <w:tcW w:w="1644" w:type="dxa"/>
            <w:vAlign w:val="bottom"/>
          </w:tcPr>
          <w:p w14:paraId="1FD91475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29AF4" w14:textId="3AC75F85" w:rsidR="00E43FD2" w:rsidRPr="00E43FD2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D2">
              <w:rPr>
                <w:rFonts w:asciiTheme="majorBidi" w:hAnsiTheme="majorBidi" w:cstheme="majorBidi"/>
                <w:sz w:val="22"/>
                <w:szCs w:val="22"/>
              </w:rPr>
              <w:t>85,354</w:t>
            </w:r>
          </w:p>
        </w:tc>
        <w:tc>
          <w:tcPr>
            <w:tcW w:w="134" w:type="dxa"/>
          </w:tcPr>
          <w:p w14:paraId="272F634D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014096" w14:textId="0C568F34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79,198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179C80" w14:textId="77777777" w:rsidR="00E43FD2" w:rsidRPr="009A3428" w:rsidRDefault="00E43FD2" w:rsidP="00E43FD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DBA474" w14:textId="014A28B0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72,557</w:t>
            </w:r>
          </w:p>
        </w:tc>
        <w:tc>
          <w:tcPr>
            <w:tcW w:w="142" w:type="dxa"/>
          </w:tcPr>
          <w:p w14:paraId="5C40DAB1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12AF5D" w14:textId="6203D6FD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64,145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E4E50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6F307F" w14:textId="4901D548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95,622</w:t>
            </w:r>
          </w:p>
        </w:tc>
        <w:tc>
          <w:tcPr>
            <w:tcW w:w="142" w:type="dxa"/>
          </w:tcPr>
          <w:p w14:paraId="3DA46562" w14:textId="7777777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233FF" w14:textId="6A5DA4B7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11,097</w:t>
            </w:r>
          </w:p>
        </w:tc>
        <w:tc>
          <w:tcPr>
            <w:tcW w:w="142" w:type="dxa"/>
            <w:vAlign w:val="bottom"/>
          </w:tcPr>
          <w:p w14:paraId="29219DD9" w14:textId="77777777" w:rsidR="00E43FD2" w:rsidRPr="009A3428" w:rsidRDefault="00E43FD2" w:rsidP="00E43FD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B14A01" w14:textId="306B6079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253,533</w:t>
            </w:r>
          </w:p>
        </w:tc>
        <w:tc>
          <w:tcPr>
            <w:tcW w:w="139" w:type="dxa"/>
          </w:tcPr>
          <w:p w14:paraId="7170B65E" w14:textId="77777777" w:rsidR="00E43FD2" w:rsidRPr="009A3428" w:rsidRDefault="00E43FD2" w:rsidP="00E43FD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112239" w14:textId="2D343A96" w:rsidR="00E43FD2" w:rsidRPr="009A3428" w:rsidRDefault="00E43FD2" w:rsidP="00E43FD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154,440</w:t>
            </w:r>
          </w:p>
        </w:tc>
      </w:tr>
      <w:tr w:rsidR="00030BA1" w:rsidRPr="009A3428" w14:paraId="66AC6B86" w14:textId="77777777" w:rsidTr="000F5C5F">
        <w:tc>
          <w:tcPr>
            <w:tcW w:w="1644" w:type="dxa"/>
          </w:tcPr>
          <w:p w14:paraId="1595DFDF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1BA2A2E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F0FB14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0DD1C56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94E290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C4878D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9112DF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98DEF60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24DABE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1E86C97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C9A8DDC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04102D1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915FA39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B2D1E92" w14:textId="06889216" w:rsidR="00030BA1" w:rsidRPr="009A3428" w:rsidRDefault="00C66853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,985</w:t>
            </w:r>
          </w:p>
        </w:tc>
        <w:tc>
          <w:tcPr>
            <w:tcW w:w="139" w:type="dxa"/>
          </w:tcPr>
          <w:p w14:paraId="7CFA93E9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4095FC9" w14:textId="3CA3FFE0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10,238</w:t>
            </w:r>
          </w:p>
        </w:tc>
      </w:tr>
      <w:tr w:rsidR="00030BA1" w:rsidRPr="009A3428" w14:paraId="09D1E126" w14:textId="77777777" w:rsidTr="00D119B5">
        <w:tc>
          <w:tcPr>
            <w:tcW w:w="1644" w:type="dxa"/>
          </w:tcPr>
          <w:p w14:paraId="7FA5D4C8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7E10C72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FA73AC5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D866ABD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B99FF6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3A8F4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596D096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5CCDCC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3E0F9C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AE9CDA7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8374C8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23F2E7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A2A3E05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199FED7" w14:textId="615E1B04" w:rsidR="00030BA1" w:rsidRPr="002218BC" w:rsidRDefault="00C66853" w:rsidP="002218BC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18BC">
              <w:rPr>
                <w:rFonts w:asciiTheme="majorBidi" w:hAnsiTheme="majorBidi" w:cstheme="majorBidi"/>
                <w:sz w:val="22"/>
                <w:szCs w:val="22"/>
              </w:rPr>
              <w:t>(39,293)</w:t>
            </w:r>
          </w:p>
        </w:tc>
        <w:tc>
          <w:tcPr>
            <w:tcW w:w="139" w:type="dxa"/>
          </w:tcPr>
          <w:p w14:paraId="7BD23A58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B1543AB" w14:textId="51C88F68" w:rsidR="00030BA1" w:rsidRPr="009A3428" w:rsidRDefault="00030BA1" w:rsidP="009A342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(36,798)</w:t>
            </w:r>
          </w:p>
        </w:tc>
      </w:tr>
      <w:tr w:rsidR="00030BA1" w:rsidRPr="009A3428" w14:paraId="7DCA2C72" w14:textId="77777777" w:rsidTr="000F5C5F">
        <w:tc>
          <w:tcPr>
            <w:tcW w:w="1644" w:type="dxa"/>
          </w:tcPr>
          <w:p w14:paraId="53B7231B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3CA9468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AC2C33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28993C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8B849E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C6B5182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228CDF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482F3AC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CACADA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D4DDF8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544598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CFE8B2C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C2DDE3E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B3C066" w14:textId="180A6376" w:rsidR="00030BA1" w:rsidRPr="002218BC" w:rsidRDefault="00C66853" w:rsidP="002218BC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18BC">
              <w:rPr>
                <w:rFonts w:asciiTheme="majorBidi" w:hAnsiTheme="majorBidi" w:cstheme="majorBidi"/>
                <w:sz w:val="22"/>
                <w:szCs w:val="22"/>
              </w:rPr>
              <w:t>(94,</w:t>
            </w:r>
            <w:r w:rsidR="00E43FD2" w:rsidRPr="002218B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218BC">
              <w:rPr>
                <w:rFonts w:asciiTheme="majorBidi" w:hAnsiTheme="majorBidi" w:cstheme="majorBidi"/>
                <w:sz w:val="22"/>
                <w:szCs w:val="22"/>
              </w:rPr>
              <w:t>84)</w:t>
            </w:r>
          </w:p>
        </w:tc>
        <w:tc>
          <w:tcPr>
            <w:tcW w:w="139" w:type="dxa"/>
          </w:tcPr>
          <w:p w14:paraId="58E8D4A8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33156F" w14:textId="28F51D4B" w:rsidR="00030BA1" w:rsidRPr="009A3428" w:rsidRDefault="00030BA1" w:rsidP="009A342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 xml:space="preserve"> (88,098) </w:t>
            </w:r>
          </w:p>
        </w:tc>
      </w:tr>
      <w:tr w:rsidR="00030BA1" w:rsidRPr="009A3428" w14:paraId="481A4F00" w14:textId="77777777" w:rsidTr="000F5C5F">
        <w:tc>
          <w:tcPr>
            <w:tcW w:w="1644" w:type="dxa"/>
          </w:tcPr>
          <w:p w14:paraId="50180B9F" w14:textId="34658FEE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4582B67E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9FD08C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8105D5C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DA455F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EA43B22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7D574C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C8AF78A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476FED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9DCE9C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0C05B9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E4455E2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E9FAA79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5BC909" w14:textId="15F86347" w:rsidR="00030BA1" w:rsidRPr="009A3428" w:rsidRDefault="00C66853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113" w:right="11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023C3963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B7239A5" w14:textId="34E17B56" w:rsidR="00030BA1" w:rsidRPr="009A3428" w:rsidRDefault="00030BA1" w:rsidP="009A342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 xml:space="preserve"> (55,298) </w:t>
            </w:r>
          </w:p>
        </w:tc>
      </w:tr>
      <w:tr w:rsidR="00030BA1" w:rsidRPr="009A3428" w14:paraId="106DA567" w14:textId="77777777" w:rsidTr="000F5C5F">
        <w:tc>
          <w:tcPr>
            <w:tcW w:w="1644" w:type="dxa"/>
          </w:tcPr>
          <w:p w14:paraId="34559E99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3B22720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93E4C4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BC33DA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1E2DC1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CE0CBE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CBC7BE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6BA7B18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1134F7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29BB1F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FC9AD6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2CCBFE8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3EB2204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84BB4F" w14:textId="250FD018" w:rsidR="00030BA1" w:rsidRPr="009A3428" w:rsidRDefault="00C66853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4,896</w:t>
            </w:r>
          </w:p>
        </w:tc>
        <w:tc>
          <w:tcPr>
            <w:tcW w:w="139" w:type="dxa"/>
          </w:tcPr>
          <w:p w14:paraId="2512A6F5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9BD600" w14:textId="0492D2DC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 xml:space="preserve"> 3,485 </w:t>
            </w:r>
          </w:p>
        </w:tc>
      </w:tr>
      <w:tr w:rsidR="00030BA1" w:rsidRPr="009A3428" w14:paraId="5765F67F" w14:textId="77777777" w:rsidTr="000F5C5F">
        <w:tc>
          <w:tcPr>
            <w:tcW w:w="1644" w:type="dxa"/>
          </w:tcPr>
          <w:p w14:paraId="596F2D5E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92C5DE5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1ADF80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FD0C03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C2B91E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46834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5E3E1F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782240C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ADB2B4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0AD9522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3F08DB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3436252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B1FB66F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A6A793" w14:textId="4385A4C0" w:rsidR="00030BA1" w:rsidRPr="009A3428" w:rsidRDefault="00C66853" w:rsidP="002218BC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(22,</w:t>
            </w:r>
            <w:r w:rsidRPr="002218BC">
              <w:rPr>
                <w:rFonts w:asciiTheme="majorBidi" w:hAnsiTheme="majorBidi" w:cstheme="majorBidi"/>
                <w:sz w:val="22"/>
                <w:szCs w:val="22"/>
              </w:rPr>
              <w:t>662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267797EF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0C6405" w14:textId="6D8B4E88" w:rsidR="00030BA1" w:rsidRPr="009A3428" w:rsidRDefault="00030BA1" w:rsidP="009A342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 xml:space="preserve"> (17,866) </w:t>
            </w:r>
          </w:p>
        </w:tc>
      </w:tr>
      <w:tr w:rsidR="00030BA1" w:rsidRPr="009A3428" w14:paraId="3E370FD3" w14:textId="77777777" w:rsidTr="00D119B5">
        <w:tc>
          <w:tcPr>
            <w:tcW w:w="1900" w:type="dxa"/>
            <w:gridSpan w:val="2"/>
          </w:tcPr>
          <w:p w14:paraId="7DAE4870" w14:textId="6999DD12" w:rsidR="00030BA1" w:rsidRPr="009A3428" w:rsidRDefault="00244A2B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 (</w:t>
            </w:r>
            <w:r w:rsidR="00030BA1"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) </w:t>
            </w:r>
            <w:r w:rsidR="00030BA1"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221DFCE1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7B17E1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501244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D99A8A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0A5FD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0AE444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6E3CA89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DDCEB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4F7635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76862D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064BA9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9147AC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0774A94" w14:textId="6C7FF470" w:rsidR="00030BA1" w:rsidRPr="009A3428" w:rsidRDefault="002218BC" w:rsidP="002218BC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6685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21,316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5B74F957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18E614A" w14:textId="77CEAB59" w:rsidR="00030BA1" w:rsidRPr="009A3428" w:rsidRDefault="00030BA1" w:rsidP="009A3428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3,403</w:t>
            </w:r>
          </w:p>
        </w:tc>
      </w:tr>
      <w:tr w:rsidR="00030BA1" w:rsidRPr="009A3428" w14:paraId="6518AB63" w14:textId="77777777" w:rsidTr="00D119B5">
        <w:tc>
          <w:tcPr>
            <w:tcW w:w="1900" w:type="dxa"/>
            <w:gridSpan w:val="2"/>
          </w:tcPr>
          <w:p w14:paraId="6166F77A" w14:textId="0BE11F4F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A342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4630FDC1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83A74F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B66581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60DD9B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2251AE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A4804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0D9748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57AE43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C53719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DFB676" w14:textId="77777777" w:rsidR="00030BA1" w:rsidRPr="009A3428" w:rsidRDefault="00030BA1" w:rsidP="00030BA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67BACA" w14:textId="77777777" w:rsidR="00030BA1" w:rsidRPr="009A3428" w:rsidRDefault="00030BA1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2759CC3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50BECB0" w14:textId="65FA19D6" w:rsidR="00030BA1" w:rsidRPr="009A3428" w:rsidRDefault="00C66853" w:rsidP="00030BA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100,859</w:t>
            </w:r>
          </w:p>
        </w:tc>
        <w:tc>
          <w:tcPr>
            <w:tcW w:w="139" w:type="dxa"/>
          </w:tcPr>
          <w:p w14:paraId="5583DB8D" w14:textId="77777777" w:rsidR="00030BA1" w:rsidRPr="009A3428" w:rsidRDefault="00030BA1" w:rsidP="00030BA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8A923B" w14:textId="13D21EEF" w:rsidR="00030BA1" w:rsidRPr="009A3428" w:rsidRDefault="00030BA1" w:rsidP="009A342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A3428">
              <w:rPr>
                <w:rFonts w:asciiTheme="majorBidi" w:hAnsiTheme="majorBidi" w:cstheme="majorBidi"/>
                <w:sz w:val="22"/>
                <w:szCs w:val="22"/>
              </w:rPr>
              <w:t>(26,494)</w:t>
            </w:r>
          </w:p>
        </w:tc>
      </w:tr>
    </w:tbl>
    <w:p w14:paraId="2F00CAF4" w14:textId="77777777" w:rsidR="002218BC" w:rsidRDefault="002218BC" w:rsidP="008B2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FD269EE" w14:textId="77777777" w:rsidR="002218BC" w:rsidRDefault="0022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B197FF4" w14:textId="4C76ACDD" w:rsidR="00424763" w:rsidRPr="00A92DA2" w:rsidRDefault="00424763" w:rsidP="008B2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0F5C5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2485A" w:rsidRPr="005B38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</w:t>
      </w: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4814DBF2" w14:textId="41B970C9" w:rsidR="000A424B" w:rsidRPr="005B38E1" w:rsidRDefault="00424763" w:rsidP="000A424B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3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>0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30BA1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4938D7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="000A424B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424B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และวันที่ </w:t>
      </w:r>
      <w:r w:rsidR="000A424B" w:rsidRPr="00A92DA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0A424B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0A424B" w:rsidRPr="00A92DA2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0E3C1C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มีสินทรัพย์</w:t>
      </w:r>
      <w:r w:rsidR="00B719B4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0A424B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ที่วัดมูลค่าด้วยมูลค่ายุติธรรม</w:t>
      </w:r>
      <w:r w:rsidR="000A424B" w:rsidRPr="005B38E1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</w:t>
      </w:r>
      <w:r w:rsidR="000A424B"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92DA2" w:rsidRPr="00655B7F" w14:paraId="444FD9ED" w14:textId="77777777" w:rsidTr="00693CE3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A92DA2" w:rsidRPr="00655B7F" w14:paraId="68335D37" w14:textId="77777777" w:rsidTr="00693CE3">
        <w:trPr>
          <w:cantSplit/>
        </w:trPr>
        <w:tc>
          <w:tcPr>
            <w:tcW w:w="3458" w:type="dxa"/>
            <w:vAlign w:val="bottom"/>
          </w:tcPr>
          <w:p w14:paraId="47983957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5DC86FD" w14:textId="56D9AE8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ณ วันที่ </w:t>
            </w:r>
            <w:r w:rsidR="00C83725"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30</w:t>
            </w:r>
            <w:r w:rsidR="000F5C5F"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="00030BA1"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 xml:space="preserve">กันยายน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2566</w:t>
            </w:r>
          </w:p>
        </w:tc>
      </w:tr>
      <w:tr w:rsidR="00A92DA2" w:rsidRPr="00655B7F" w14:paraId="3FDF493A" w14:textId="77777777" w:rsidTr="00693CE3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งบการเงินรวม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/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655B7F" w14:paraId="31EC6A48" w14:textId="77777777" w:rsidTr="00693CE3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655B7F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92DA2" w:rsidRPr="00655B7F" w14:paraId="11133E97" w14:textId="77777777" w:rsidTr="00693CE3">
        <w:trPr>
          <w:cantSplit/>
          <w:trHeight w:val="159"/>
        </w:trPr>
        <w:tc>
          <w:tcPr>
            <w:tcW w:w="3458" w:type="dxa"/>
            <w:vAlign w:val="bottom"/>
          </w:tcPr>
          <w:p w14:paraId="55B62206" w14:textId="76EDF3B4" w:rsidR="00424763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="Angsana New" w:hAnsi="Angsana New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655B7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92B8E3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AB25F5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655B7F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</w:tr>
      <w:tr w:rsidR="006F12F3" w:rsidRPr="00655B7F" w14:paraId="6C47E50B" w14:textId="77777777" w:rsidTr="00693CE3">
        <w:trPr>
          <w:cantSplit/>
        </w:trPr>
        <w:tc>
          <w:tcPr>
            <w:tcW w:w="3458" w:type="dxa"/>
            <w:vAlign w:val="bottom"/>
            <w:hideMark/>
          </w:tcPr>
          <w:p w14:paraId="2A54D4DD" w14:textId="77777777" w:rsidR="006F12F3" w:rsidRPr="00655B7F" w:rsidRDefault="006F12F3" w:rsidP="006F12F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สัญญา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ขาย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6E9FF" w14:textId="68B9E743" w:rsidR="006F12F3" w:rsidRPr="00655B7F" w:rsidRDefault="006F12F3" w:rsidP="006F12F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FB8898" w14:textId="77777777" w:rsidR="006F12F3" w:rsidRPr="00655B7F" w:rsidRDefault="006F12F3" w:rsidP="006F12F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23C6ED78" w:rsidR="006F12F3" w:rsidRPr="00655B7F" w:rsidRDefault="006F12F3" w:rsidP="006F12F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121</w:t>
            </w:r>
          </w:p>
        </w:tc>
        <w:tc>
          <w:tcPr>
            <w:tcW w:w="134" w:type="dxa"/>
          </w:tcPr>
          <w:p w14:paraId="5CB55727" w14:textId="77777777" w:rsidR="006F12F3" w:rsidRPr="00655B7F" w:rsidRDefault="006F12F3" w:rsidP="006F12F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2FE82DE5" w:rsidR="006F12F3" w:rsidRPr="00655B7F" w:rsidRDefault="006F12F3" w:rsidP="006F12F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55F03" w14:textId="77777777" w:rsidR="006F12F3" w:rsidRPr="00655B7F" w:rsidRDefault="006F12F3" w:rsidP="006F12F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7A0A088C" w:rsidR="006F12F3" w:rsidRPr="00655B7F" w:rsidRDefault="006F12F3" w:rsidP="006F12F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121</w:t>
            </w:r>
          </w:p>
        </w:tc>
      </w:tr>
    </w:tbl>
    <w:p w14:paraId="1A02F3ED" w14:textId="77777777" w:rsidR="007432EF" w:rsidRPr="00655B7F" w:rsidRDefault="007432EF" w:rsidP="008B2C61">
      <w:pPr>
        <w:spacing w:line="320" w:lineRule="exact"/>
        <w:ind w:left="284" w:firstLine="567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92DA2" w:rsidRPr="00655B7F" w14:paraId="43043E9E" w14:textId="77777777" w:rsidTr="00693CE3">
        <w:trPr>
          <w:cantSplit/>
        </w:trPr>
        <w:tc>
          <w:tcPr>
            <w:tcW w:w="3458" w:type="dxa"/>
            <w:vAlign w:val="bottom"/>
          </w:tcPr>
          <w:p w14:paraId="54DA035E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AC00172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A92DA2" w:rsidRPr="00655B7F" w14:paraId="0E277BF8" w14:textId="77777777" w:rsidTr="00693CE3">
        <w:trPr>
          <w:cantSplit/>
        </w:trPr>
        <w:tc>
          <w:tcPr>
            <w:tcW w:w="3458" w:type="dxa"/>
            <w:vAlign w:val="bottom"/>
          </w:tcPr>
          <w:p w14:paraId="14E302D3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3F020CE" w14:textId="19128D0F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55B7F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Pr="00655B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655B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A92DA2" w:rsidRPr="00655B7F" w14:paraId="1E37AE7C" w14:textId="77777777" w:rsidTr="00693CE3">
        <w:trPr>
          <w:cantSplit/>
        </w:trPr>
        <w:tc>
          <w:tcPr>
            <w:tcW w:w="3458" w:type="dxa"/>
            <w:vAlign w:val="bottom"/>
          </w:tcPr>
          <w:p w14:paraId="1BCB999C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D0B835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งบการเงินรวม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/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655B7F" w14:paraId="07058575" w14:textId="77777777" w:rsidTr="00693CE3">
        <w:trPr>
          <w:cantSplit/>
        </w:trPr>
        <w:tc>
          <w:tcPr>
            <w:tcW w:w="3458" w:type="dxa"/>
            <w:vAlign w:val="bottom"/>
          </w:tcPr>
          <w:p w14:paraId="592D8DCF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A611F8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0C33C7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B4D95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4C2360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F5CFFA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862D7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4B4B6" w14:textId="77777777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92DA2" w:rsidRPr="00655B7F" w14:paraId="5AB0F4F7" w14:textId="77777777" w:rsidTr="00693CE3">
        <w:trPr>
          <w:cantSplit/>
        </w:trPr>
        <w:tc>
          <w:tcPr>
            <w:tcW w:w="3458" w:type="dxa"/>
            <w:vAlign w:val="bottom"/>
            <w:hideMark/>
          </w:tcPr>
          <w:p w14:paraId="79DD9D16" w14:textId="1E277456" w:rsidR="000A424B" w:rsidRPr="00655B7F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="Angsana New" w:hAnsi="Angsana New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655B7F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655B7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E04F0D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457B84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A04FF9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628AED7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84E77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76F556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EB05F" w14:textId="77777777" w:rsidR="000A424B" w:rsidRPr="00655B7F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</w:tr>
      <w:tr w:rsidR="00C83725" w:rsidRPr="00655B7F" w14:paraId="26809067" w14:textId="77777777" w:rsidTr="00693CE3">
        <w:trPr>
          <w:cantSplit/>
        </w:trPr>
        <w:tc>
          <w:tcPr>
            <w:tcW w:w="3458" w:type="dxa"/>
            <w:vAlign w:val="bottom"/>
            <w:hideMark/>
          </w:tcPr>
          <w:p w14:paraId="51B29A5F" w14:textId="77777777" w:rsidR="00C83725" w:rsidRPr="00655B7F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สัญญา</w:t>
            </w: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ขาย</w:t>
            </w: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904E7" w14:textId="15EB5EFF" w:rsidR="00C83725" w:rsidRPr="00655B7F" w:rsidRDefault="00C83725" w:rsidP="00C8372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9DFC51" w14:textId="77777777" w:rsidR="00C83725" w:rsidRPr="00655B7F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58691" w14:textId="26626703" w:rsidR="00C83725" w:rsidRPr="00655B7F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464</w:t>
            </w:r>
          </w:p>
        </w:tc>
        <w:tc>
          <w:tcPr>
            <w:tcW w:w="134" w:type="dxa"/>
          </w:tcPr>
          <w:p w14:paraId="62684C07" w14:textId="77777777" w:rsidR="00C83725" w:rsidRPr="00655B7F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39A333" w14:textId="08703B99" w:rsidR="00C83725" w:rsidRPr="00655B7F" w:rsidRDefault="00C83725" w:rsidP="00C8372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36C2A0" w14:textId="77777777" w:rsidR="00C83725" w:rsidRPr="00655B7F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571EE" w14:textId="422ACA55" w:rsidR="00C83725" w:rsidRPr="00655B7F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655B7F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464</w:t>
            </w:r>
          </w:p>
        </w:tc>
      </w:tr>
    </w:tbl>
    <w:p w14:paraId="761CACC5" w14:textId="77777777" w:rsidR="000A424B" w:rsidRPr="00A92DA2" w:rsidRDefault="000A424B" w:rsidP="00655B7F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4FAB25" w14:textId="1660C8C5" w:rsidR="00424763" w:rsidRDefault="00424763" w:rsidP="00655B7F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3F938A65" w14:textId="77777777" w:rsidR="009A3428" w:rsidRPr="00A92DA2" w:rsidRDefault="009A3428" w:rsidP="00655B7F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6809F19" w14:textId="6CB19C4C" w:rsidR="00056722" w:rsidRPr="005B38E1" w:rsidRDefault="00056722" w:rsidP="00655B7F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2</w:t>
      </w:r>
      <w:r w:rsidR="000F5C5F" w:rsidRPr="005B38E1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7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F647432" w14:textId="0DB07FF5" w:rsidR="00056722" w:rsidRPr="005B38E1" w:rsidRDefault="00056722" w:rsidP="00655B7F">
      <w:pPr>
        <w:spacing w:line="360" w:lineRule="exact"/>
        <w:ind w:left="851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F5C5F" w:rsidRPr="005B38E1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30BA1"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920684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938D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6945FF2D" w:rsidR="00056722" w:rsidRPr="00A92DA2" w:rsidRDefault="00056722" w:rsidP="00655B7F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F5C5F" w:rsidRPr="005B38E1">
        <w:rPr>
          <w:rFonts w:asciiTheme="majorBidi" w:hAnsiTheme="majorBidi" w:cstheme="majorBidi" w:hint="cs"/>
          <w:color w:val="000000" w:themeColor="text1"/>
          <w:sz w:val="32"/>
          <w:szCs w:val="32"/>
        </w:rPr>
        <w:t>7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100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ภาระ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ผูกพัน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ตามสัญญาบริการต่างๆ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ที่จะต้องจ่ายค่า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บริการ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ดังกล่าว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A92DA2" w:rsidRPr="00A92DA2" w14:paraId="2B16B0A1" w14:textId="77777777" w:rsidTr="008B2C61">
        <w:trPr>
          <w:cantSplit/>
          <w:jc w:val="right"/>
        </w:trPr>
        <w:tc>
          <w:tcPr>
            <w:tcW w:w="5697" w:type="dxa"/>
          </w:tcPr>
          <w:p w14:paraId="6C37FC95" w14:textId="77777777" w:rsidR="00F560FD" w:rsidRPr="00A92DA2" w:rsidRDefault="00F560FD" w:rsidP="00655B7F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A92DA2" w:rsidRDefault="00F560FD" w:rsidP="00655B7F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5B38E1" w:rsidRDefault="00F560FD" w:rsidP="0065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 w:hint="cs"/>
                <w:b/>
                <w:color w:val="000000" w:themeColor="text1"/>
                <w:sz w:val="32"/>
                <w:szCs w:val="32"/>
                <w:cs/>
              </w:rPr>
              <w:t>พัน</w:t>
            </w:r>
            <w:r w:rsidRPr="005B38E1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92DA2" w:rsidRPr="00A92DA2" w14:paraId="197BE9AF" w14:textId="77777777" w:rsidTr="008B2C61">
        <w:trPr>
          <w:cantSplit/>
          <w:jc w:val="right"/>
        </w:trPr>
        <w:tc>
          <w:tcPr>
            <w:tcW w:w="5697" w:type="dxa"/>
          </w:tcPr>
          <w:p w14:paraId="2D7A16A0" w14:textId="77777777" w:rsidR="00F560FD" w:rsidRPr="00A92DA2" w:rsidRDefault="00F560FD" w:rsidP="00655B7F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A92DA2" w:rsidRDefault="00F560FD" w:rsidP="00655B7F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5B38E1" w:rsidRDefault="00F560FD" w:rsidP="0065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5B38E1">
              <w:rPr>
                <w:rFonts w:asciiTheme="majorBidi" w:hAnsiTheme="majorBidi" w:cstheme="majorBidi" w:hint="cs"/>
                <w:b/>
                <w:color w:val="000000" w:themeColor="text1"/>
                <w:spacing w:val="-10"/>
                <w:sz w:val="32"/>
                <w:szCs w:val="32"/>
                <w:cs/>
              </w:rPr>
              <w:t>/</w:t>
            </w:r>
            <w:r w:rsidRPr="005B38E1"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A92DA2" w:rsidRPr="00A92DA2" w14:paraId="02B97E44" w14:textId="77777777" w:rsidTr="008B2C61">
        <w:trPr>
          <w:cantSplit/>
          <w:jc w:val="right"/>
        </w:trPr>
        <w:tc>
          <w:tcPr>
            <w:tcW w:w="5697" w:type="dxa"/>
          </w:tcPr>
          <w:p w14:paraId="41C0A6F5" w14:textId="77777777" w:rsidR="00F560FD" w:rsidRPr="00A92DA2" w:rsidRDefault="00F560FD" w:rsidP="00655B7F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5B38E1" w:rsidRDefault="00F560FD" w:rsidP="00655B7F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07F0635B" w:rsidR="00076016" w:rsidRPr="00A92DA2" w:rsidRDefault="00076016" w:rsidP="00655B7F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7,359</w:t>
            </w:r>
          </w:p>
        </w:tc>
      </w:tr>
      <w:tr w:rsidR="00A92DA2" w:rsidRPr="00A92DA2" w14:paraId="282EF1D7" w14:textId="77777777" w:rsidTr="008B2C61">
        <w:trPr>
          <w:cantSplit/>
          <w:jc w:val="right"/>
        </w:trPr>
        <w:tc>
          <w:tcPr>
            <w:tcW w:w="5697" w:type="dxa"/>
          </w:tcPr>
          <w:p w14:paraId="212DA1F0" w14:textId="77777777" w:rsidR="00F560FD" w:rsidRPr="00A92DA2" w:rsidRDefault="00F560FD" w:rsidP="00655B7F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5B38E1" w:rsidRDefault="00F560FD" w:rsidP="00655B7F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5A111FB7" w:rsidR="00F560FD" w:rsidRPr="00A92DA2" w:rsidRDefault="00076016" w:rsidP="00655B7F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2,294</w:t>
            </w:r>
          </w:p>
        </w:tc>
      </w:tr>
      <w:tr w:rsidR="00F560FD" w:rsidRPr="00A92DA2" w14:paraId="4073C08B" w14:textId="77777777" w:rsidTr="008B2C61">
        <w:trPr>
          <w:cantSplit/>
          <w:jc w:val="right"/>
        </w:trPr>
        <w:tc>
          <w:tcPr>
            <w:tcW w:w="5697" w:type="dxa"/>
          </w:tcPr>
          <w:p w14:paraId="2C008BEA" w14:textId="77777777" w:rsidR="00F560FD" w:rsidRPr="00A92DA2" w:rsidRDefault="00F560FD" w:rsidP="0065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5B38E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5B38E1" w:rsidRDefault="00F560FD" w:rsidP="00655B7F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2DE662BE" w:rsidR="00F560FD" w:rsidRPr="00A92DA2" w:rsidRDefault="00076016" w:rsidP="00655B7F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9,653</w:t>
            </w:r>
          </w:p>
        </w:tc>
      </w:tr>
    </w:tbl>
    <w:p w14:paraId="509D9EBE" w14:textId="77777777" w:rsidR="00C83725" w:rsidRPr="00A92DA2" w:rsidRDefault="00C83725" w:rsidP="00655B7F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8E59181" w14:textId="274D14B0" w:rsidR="00C83725" w:rsidRPr="00A92DA2" w:rsidRDefault="00C83725" w:rsidP="00655B7F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9A3428">
        <w:rPr>
          <w:rFonts w:asciiTheme="majorBidi" w:hAnsiTheme="majorBidi"/>
          <w:color w:val="000000" w:themeColor="text1"/>
          <w:spacing w:val="-4"/>
          <w:sz w:val="32"/>
          <w:szCs w:val="32"/>
        </w:rPr>
        <w:t>.</w:t>
      </w:r>
      <w:r w:rsidRPr="009A342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9A342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A3428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  </w:t>
      </w:r>
      <w:r w:rsidRPr="009A342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บริษัทมีภาระผูกพันคงเหลือจากสัญญาปรับปรุงอาคารจำนวนเงิน </w:t>
      </w:r>
      <w:r w:rsidRPr="009A3428">
        <w:rPr>
          <w:rFonts w:asciiTheme="majorBidi" w:hAnsiTheme="majorBidi"/>
          <w:color w:val="000000" w:themeColor="text1"/>
          <w:spacing w:val="-6"/>
          <w:sz w:val="32"/>
          <w:szCs w:val="32"/>
        </w:rPr>
        <w:t>0.</w:t>
      </w:r>
      <w:r w:rsidR="00773585" w:rsidRPr="009A3428">
        <w:rPr>
          <w:rFonts w:asciiTheme="majorBidi" w:hAnsiTheme="majorBidi"/>
          <w:color w:val="000000" w:themeColor="text1"/>
          <w:spacing w:val="-6"/>
          <w:sz w:val="32"/>
          <w:szCs w:val="32"/>
        </w:rPr>
        <w:t>83</w:t>
      </w:r>
      <w:r w:rsidRPr="009A3428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 ล้านบาท (รวมภาษีมูลค่าเพิ่ม) </w:t>
      </w:r>
      <w:r w:rsidRPr="009A342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และบริษัทย่อยมีภาระผูกพันคงเหลือจากสัญญาติดตั้งโปรแกรมคอมพิวเตอร์ใหม่ จำนวนเงิน </w:t>
      </w:r>
      <w:r w:rsidRPr="009A3428">
        <w:rPr>
          <w:rFonts w:asciiTheme="majorBidi" w:hAnsiTheme="majorBidi"/>
          <w:color w:val="000000" w:themeColor="text1"/>
          <w:sz w:val="32"/>
          <w:szCs w:val="32"/>
        </w:rPr>
        <w:t xml:space="preserve">0.11 </w:t>
      </w:r>
      <w:r w:rsidRPr="009A3428">
        <w:rPr>
          <w:rFonts w:asciiTheme="majorBidi" w:hAnsiTheme="majorBidi"/>
          <w:color w:val="000000" w:themeColor="text1"/>
          <w:sz w:val="32"/>
          <w:szCs w:val="32"/>
          <w:cs/>
        </w:rPr>
        <w:br/>
        <w:t xml:space="preserve">ล้านบาท (รวมภาษีมูลค่าเพิ่ม) </w:t>
      </w:r>
      <w:r w:rsidRPr="009A342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และสัญญาตกแต่งภายใน </w:t>
      </w:r>
      <w:r w:rsidRPr="009A3428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</w:t>
      </w:r>
      <w:r w:rsidRPr="009A342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E3002" w:rsidRPr="009A3428">
        <w:rPr>
          <w:rFonts w:asciiTheme="majorBidi" w:hAnsiTheme="majorBidi"/>
          <w:color w:val="000000" w:themeColor="text1"/>
          <w:sz w:val="32"/>
          <w:szCs w:val="32"/>
        </w:rPr>
        <w:t>1.</w:t>
      </w:r>
      <w:r w:rsidR="00076016">
        <w:rPr>
          <w:rFonts w:asciiTheme="majorBidi" w:hAnsiTheme="majorBidi"/>
          <w:color w:val="000000" w:themeColor="text1"/>
          <w:sz w:val="32"/>
          <w:szCs w:val="32"/>
        </w:rPr>
        <w:t>65</w:t>
      </w:r>
      <w:r w:rsidRPr="009A3428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บริษัทและ</w:t>
      </w:r>
      <w:r w:rsidRPr="009A3428">
        <w:rPr>
          <w:rFonts w:asciiTheme="majorBidi" w:hAnsiTheme="majorBidi"/>
          <w:color w:val="000000" w:themeColor="text1"/>
          <w:sz w:val="32"/>
          <w:szCs w:val="32"/>
          <w:cs/>
        </w:rPr>
        <w:br/>
        <w:t xml:space="preserve">บริษัทย่อยมีภาระผูกพันคงเหลือทั้งสิ้นรวม </w:t>
      </w:r>
      <w:r w:rsidR="005E3002" w:rsidRPr="009A3428">
        <w:rPr>
          <w:rFonts w:asciiTheme="majorBidi" w:hAnsiTheme="majorBidi"/>
          <w:color w:val="000000" w:themeColor="text1"/>
          <w:sz w:val="32"/>
          <w:szCs w:val="32"/>
        </w:rPr>
        <w:t>2.</w:t>
      </w:r>
      <w:r w:rsidR="00076016">
        <w:rPr>
          <w:rFonts w:asciiTheme="majorBidi" w:hAnsiTheme="majorBidi"/>
          <w:color w:val="000000" w:themeColor="text1"/>
          <w:sz w:val="32"/>
          <w:szCs w:val="32"/>
        </w:rPr>
        <w:t>59</w:t>
      </w:r>
      <w:r w:rsidRPr="009A3428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A3428">
        <w:rPr>
          <w:rFonts w:asciiTheme="majorBidi" w:hAnsi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</w:p>
    <w:p w14:paraId="1A0C0909" w14:textId="77777777" w:rsidR="00C83725" w:rsidRPr="00A92DA2" w:rsidRDefault="00C83725" w:rsidP="00655B7F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C2F087D" w14:textId="738C50EB" w:rsidR="00076016" w:rsidRPr="005B38E1" w:rsidRDefault="00C83725" w:rsidP="00655B7F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</w:rPr>
        <w:t>27.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76016">
        <w:rPr>
          <w:rFonts w:asciiTheme="majorBidi" w:hAnsiTheme="majorBidi" w:cstheme="majorBidi"/>
          <w:color w:val="000000" w:themeColor="text1"/>
          <w:sz w:val="32"/>
          <w:szCs w:val="32"/>
        </w:rPr>
        <w:t>1.03</w:t>
      </w:r>
      <w:r w:rsidR="00773585" w:rsidRPr="0077358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ดอลลาร์สหรัฐอเมริกา</w:t>
      </w:r>
      <w:r w:rsidR="000760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76016"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76016"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="00076016">
        <w:rPr>
          <w:rFonts w:asciiTheme="majorBidi" w:hAnsiTheme="majorBidi" w:cstheme="majorBidi"/>
          <w:color w:val="000000" w:themeColor="text1"/>
          <w:sz w:val="32"/>
          <w:szCs w:val="32"/>
        </w:rPr>
        <w:t>0.93</w:t>
      </w:r>
      <w:r w:rsidR="00076016"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76016" w:rsidRPr="00076016">
        <w:rPr>
          <w:rFonts w:asciiTheme="majorBidi" w:hAnsiTheme="majorBidi"/>
          <w:color w:val="000000" w:themeColor="text1"/>
          <w:sz w:val="32"/>
          <w:szCs w:val="32"/>
          <w:cs/>
        </w:rPr>
        <w:t>ล้านดอลลาร์สหรัฐอเมริกา</w:t>
      </w:r>
      <w:r w:rsidR="00076016"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</w:p>
    <w:p w14:paraId="6CC2B0C9" w14:textId="648731A2" w:rsidR="00C83725" w:rsidRPr="00A92DA2" w:rsidRDefault="00C83725" w:rsidP="00235A0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 xml:space="preserve">28.   </w:t>
      </w:r>
      <w:r w:rsidRPr="005B38E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040512E6" w14:textId="1FD253B2" w:rsidR="00C83725" w:rsidRPr="009A3428" w:rsidRDefault="00C83725" w:rsidP="00235A0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30BA1"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และบริษัทย่อย 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หนี้สินที่อาจเกิดขึ้น ดังนี้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1B2A90B" w14:textId="110B703A" w:rsidR="00C83725" w:rsidRPr="005B38E1" w:rsidRDefault="00C83725" w:rsidP="00235A0F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28.1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บริษัทมีหนี้สินที่อาจจะเกิดขึ้น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จากการที่ธนาคารในประเทศ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แห่งหนึ่ง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ออกหนังสือค้ำประกันบริษัทและบริษัทย่อย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เพื่อค้ำประกันการใช้ไฟฟ้า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เป็นจำนวนเงิน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4.1</w:t>
      </w:r>
      <w:r w:rsidR="00C4371B"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1.3</w:t>
      </w:r>
      <w:r w:rsidR="00C4371B"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4E0BDA45" w14:textId="77777777" w:rsidR="00C83725" w:rsidRPr="00A92DA2" w:rsidRDefault="00C83725" w:rsidP="00235A0F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C169A6" w14:textId="5F940146" w:rsidR="00C83725" w:rsidRPr="009A3428" w:rsidRDefault="00C83725" w:rsidP="00235A0F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28.2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ธนาคารในประเทศแห่ง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 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11FEE451" w14:textId="77777777" w:rsidR="00C83725" w:rsidRPr="009A3428" w:rsidRDefault="00C83725" w:rsidP="00235A0F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360E867" w14:textId="14F7B416" w:rsidR="001A182A" w:rsidRPr="009A3428" w:rsidRDefault="00C83725" w:rsidP="00235A0F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>28.3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บริษัทย่อยแห่งหนึ่ง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</w:t>
      </w:r>
      <w:r w:rsidRPr="009A3428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A342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ค้ำประกัน</w:t>
      </w:r>
      <w:r w:rsidRPr="009A342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Pr="009A342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เพื่อประโยชน์ทางการค้าเป็นจำนวนเงินรวม</w:t>
      </w:r>
      <w:r w:rsidR="00105C25" w:rsidRPr="009A342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07601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23.92</w:t>
      </w:r>
      <w:r w:rsidRPr="009A342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A342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</w:t>
      </w:r>
      <w:r w:rsidR="00B94B89" w:rsidRPr="009A342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าท</w:t>
      </w:r>
    </w:p>
    <w:p w14:paraId="4D8142FF" w14:textId="77777777" w:rsidR="00A43A9C" w:rsidRPr="009A3428" w:rsidRDefault="00A43A9C" w:rsidP="00235A0F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49E70896" w14:textId="30A1364E" w:rsidR="00056722" w:rsidRPr="00A92DA2" w:rsidRDefault="00056722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="000F5C5F" w:rsidRPr="005B38E1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9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อื่น ๆ</w:t>
      </w:r>
    </w:p>
    <w:p w14:paraId="644D9B36" w14:textId="0BF62EAC" w:rsidR="00AB4BDA" w:rsidRPr="00A92DA2" w:rsidRDefault="00AB4BDA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ในปี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2564 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14 </w:t>
      </w:r>
      <w:r w:rsidRPr="005B38E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คน ย้ายไปปฎิบัติหน้าที่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สำนักงานสาขาที่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ไม่ยินยอมไปปฎิบัติ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หน้าที่ตามคำสั่ง ลูกจ้างทั้ง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14 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จึงร้องเรียนสำนักงานสวัสดิการและคุ้มครองแรงงานจังหวัดชลบุรีให้บริษัท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12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(โจทก์) ยื่นฟ้องขอให้ศาลแรงงานภาค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1)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และให้บริษัทย่อย (จำเลยที่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>2)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0.67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</w:p>
    <w:p w14:paraId="1048548A" w14:textId="7E6929ED" w:rsidR="00AB4BDA" w:rsidRPr="009A3428" w:rsidRDefault="00AB4BDA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7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ศาลแรงงานภาค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มีคำพิพากษาให้บริษัทย่อยจ่ายค่าชดเชยพิเศษแทนการบอกกล่าวล่วงหน้า แก่โจทก์รวม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รวมเป็นเงิน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646,345.80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พร้อมดอกเบี้ยอัตราร้อยละ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ธันวาคม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ซึ่งเป็นวันผิดนัดเป็นต้นไปจนกว่าจะชำระเสร็จแก่โจทก์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ทั้ง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คน และให้จำเลยที่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2 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ออกใบสำคัญในการทำงานแสดงว่าโจทก์ทั้ง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Pr="005B38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คน ได้ทำงานมานานเท่าไร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A34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งานที่ทำนั้นเป็นอย่างไร </w:t>
      </w:r>
    </w:p>
    <w:p w14:paraId="123C6AC9" w14:textId="1147E69F" w:rsidR="001F41AF" w:rsidRDefault="00AB4BDA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55B7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655B7F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655B7F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655B7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655B7F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655B7F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บริษัทย่อยดำเนินการยื่นอุทธรณ์คำพิพากษาต่อศาลอุทธรณ์</w:t>
      </w:r>
      <w:r w:rsidR="00BC5FCA" w:rsidRPr="00655B7F">
        <w:rPr>
          <w:rFonts w:ascii="Angsana New" w:hAnsi="Angsana New" w:cstheme="majorBidi" w:hint="cs"/>
          <w:sz w:val="32"/>
          <w:szCs w:val="32"/>
          <w:cs/>
        </w:rPr>
        <w:t xml:space="preserve"> และเมื่อ</w:t>
      </w:r>
      <w:r w:rsidR="009525A1" w:rsidRPr="00655B7F">
        <w:rPr>
          <w:rFonts w:ascii="Angsana New" w:hAnsi="Angsana New" w:cstheme="majorBidi" w:hint="cs"/>
          <w:sz w:val="32"/>
          <w:szCs w:val="32"/>
          <w:cs/>
        </w:rPr>
        <w:t xml:space="preserve">วันที่ </w:t>
      </w:r>
      <w:r w:rsidR="009525A1" w:rsidRPr="00655B7F">
        <w:rPr>
          <w:rFonts w:ascii="Angsana New" w:hAnsi="Angsana New"/>
          <w:sz w:val="32"/>
          <w:szCs w:val="32"/>
        </w:rPr>
        <w:t>25</w:t>
      </w:r>
      <w:r w:rsidR="009525A1" w:rsidRPr="00655B7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9525A1" w:rsidRPr="00655B7F">
        <w:rPr>
          <w:rFonts w:ascii="Angsana New" w:hAnsi="Angsana New"/>
          <w:sz w:val="32"/>
          <w:szCs w:val="32"/>
        </w:rPr>
        <w:t xml:space="preserve">2566 </w:t>
      </w:r>
      <w:r w:rsidR="009525A1" w:rsidRPr="00655B7F">
        <w:rPr>
          <w:rFonts w:ascii="Angsana New" w:hAnsi="Angsana New" w:hint="cs"/>
          <w:sz w:val="32"/>
          <w:szCs w:val="32"/>
          <w:cs/>
        </w:rPr>
        <w:t>ศาลอุทธรณ์</w:t>
      </w:r>
      <w:r w:rsidR="009525A1" w:rsidRPr="00655B7F">
        <w:rPr>
          <w:rFonts w:ascii="Angsana New" w:hAnsi="Angsana New"/>
          <w:sz w:val="32"/>
          <w:szCs w:val="32"/>
          <w:cs/>
        </w:rPr>
        <w:t>มีคำพิพากษา</w:t>
      </w:r>
      <w:r w:rsidR="007D4466" w:rsidRPr="00655B7F">
        <w:rPr>
          <w:rFonts w:ascii="Angsana New" w:hAnsi="Angsana New"/>
          <w:sz w:val="32"/>
          <w:szCs w:val="32"/>
          <w:cs/>
        </w:rPr>
        <w:t>ยืน</w:t>
      </w:r>
      <w:r w:rsidR="005E3002" w:rsidRPr="00655B7F">
        <w:rPr>
          <w:rFonts w:ascii="Angsana New" w:hAnsi="Angsana New" w:hint="cs"/>
          <w:sz w:val="32"/>
          <w:szCs w:val="32"/>
          <w:cs/>
        </w:rPr>
        <w:t>ตาม</w:t>
      </w:r>
      <w:r w:rsidR="007D4466" w:rsidRPr="00655B7F">
        <w:rPr>
          <w:rFonts w:ascii="Angsana New" w:hAnsi="Angsana New"/>
          <w:sz w:val="32"/>
          <w:szCs w:val="32"/>
          <w:cs/>
        </w:rPr>
        <w:t>คําพิพากษาศาลชั้นต้น</w:t>
      </w:r>
      <w:r w:rsidR="009525A1" w:rsidRPr="00655B7F">
        <w:rPr>
          <w:rFonts w:ascii="Angsana New" w:hAnsi="Angsana New" w:hint="cs"/>
          <w:sz w:val="32"/>
          <w:szCs w:val="32"/>
          <w:cs/>
        </w:rPr>
        <w:t xml:space="preserve"> </w:t>
      </w:r>
      <w:r w:rsidR="009C4D29" w:rsidRPr="00655B7F">
        <w:rPr>
          <w:rFonts w:ascii="Angsana New" w:hAnsi="Angsana New" w:hint="cs"/>
          <w:sz w:val="32"/>
          <w:szCs w:val="32"/>
          <w:cs/>
        </w:rPr>
        <w:t>ต่อมา</w:t>
      </w:r>
      <w:r w:rsidR="007B7A19" w:rsidRPr="00655B7F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9C4D29" w:rsidRPr="00655B7F">
        <w:rPr>
          <w:rFonts w:ascii="Angsana New" w:hAnsi="Angsana New"/>
          <w:sz w:val="32"/>
          <w:szCs w:val="32"/>
          <w:cs/>
        </w:rPr>
        <w:t>ดำเนินการยื่นคำร้องขออนุญาตฎีกา ขอทุเลาการบังคับคดีในชั้นฎีกา</w:t>
      </w:r>
      <w:r w:rsidR="007B7A19" w:rsidRPr="00655B7F">
        <w:rPr>
          <w:rFonts w:ascii="Angsana New" w:hAnsi="Angsana New" w:hint="cs"/>
          <w:sz w:val="32"/>
          <w:szCs w:val="32"/>
          <w:cs/>
        </w:rPr>
        <w:t xml:space="preserve"> และศาลฎีการับฟ้องแล้วเมื่อวันที่ </w:t>
      </w:r>
      <w:r w:rsidR="00655B7F">
        <w:rPr>
          <w:rFonts w:ascii="Angsana New" w:hAnsi="Angsana New"/>
          <w:sz w:val="32"/>
          <w:szCs w:val="32"/>
        </w:rPr>
        <w:br/>
      </w:r>
      <w:r w:rsidR="007B7A19" w:rsidRPr="00655B7F">
        <w:rPr>
          <w:rFonts w:ascii="Angsana New" w:hAnsi="Angsana New"/>
          <w:sz w:val="32"/>
          <w:szCs w:val="32"/>
        </w:rPr>
        <w:t xml:space="preserve">20 </w:t>
      </w:r>
      <w:r w:rsidR="007B7A19" w:rsidRPr="00655B7F">
        <w:rPr>
          <w:rFonts w:ascii="Angsana New" w:hAnsi="Angsana New" w:hint="cs"/>
          <w:sz w:val="32"/>
          <w:szCs w:val="32"/>
          <w:cs/>
        </w:rPr>
        <w:t>ตุลาคม</w:t>
      </w:r>
      <w:r w:rsidR="007B7A19" w:rsidRPr="00655B7F">
        <w:rPr>
          <w:rFonts w:ascii="Angsana New" w:hAnsi="Angsana New"/>
          <w:sz w:val="32"/>
          <w:szCs w:val="32"/>
        </w:rPr>
        <w:t xml:space="preserve"> 2566 </w:t>
      </w:r>
      <w:r w:rsidR="009525A1" w:rsidRPr="00655B7F">
        <w:rPr>
          <w:rFonts w:ascii="Angsana New" w:hAnsi="Angsana New" w:hint="cs"/>
          <w:sz w:val="32"/>
          <w:szCs w:val="32"/>
          <w:cs/>
        </w:rPr>
        <w:t>ซึ่ง</w:t>
      </w:r>
      <w:r w:rsidR="00BC5FCA" w:rsidRPr="00655B7F">
        <w:rPr>
          <w:rFonts w:ascii="Angsana New" w:hAnsi="Angsana New" w:hint="cs"/>
          <w:sz w:val="32"/>
          <w:szCs w:val="32"/>
          <w:cs/>
        </w:rPr>
        <w:t>ผู้บริหารของบริษัทย่อย</w:t>
      </w:r>
      <w:r w:rsidR="007B7A19" w:rsidRPr="00655B7F">
        <w:rPr>
          <w:rFonts w:ascii="Angsana New" w:hAnsi="Angsana New" w:hint="cs"/>
          <w:sz w:val="32"/>
          <w:szCs w:val="32"/>
          <w:cs/>
        </w:rPr>
        <w:t>ได้</w:t>
      </w:r>
      <w:r w:rsidR="00BC5FCA" w:rsidRPr="00655B7F">
        <w:rPr>
          <w:rFonts w:ascii="Angsana New" w:hAnsi="Angsana New" w:hint="cs"/>
          <w:sz w:val="32"/>
          <w:szCs w:val="32"/>
          <w:cs/>
        </w:rPr>
        <w:t xml:space="preserve">พิจารณาแล้ว </w:t>
      </w:r>
      <w:r w:rsidR="009525A1" w:rsidRPr="00655B7F">
        <w:rPr>
          <w:rFonts w:asciiTheme="majorBidi" w:hAnsiTheme="majorBidi" w:hint="cs"/>
          <w:sz w:val="32"/>
          <w:szCs w:val="32"/>
          <w:cs/>
        </w:rPr>
        <w:t>ดังนั้นบริษัทย่อยจึงไม่ได้บันทึกประมาณการหนี้สินที่ไว้ในงบการเงิน</w:t>
      </w:r>
    </w:p>
    <w:p w14:paraId="75450070" w14:textId="0C3797C1" w:rsidR="00235A0F" w:rsidRDefault="00235A0F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 w:type="page"/>
      </w:r>
    </w:p>
    <w:p w14:paraId="745E291B" w14:textId="77777777" w:rsidR="00235A0F" w:rsidRPr="00FB4118" w:rsidRDefault="00235A0F" w:rsidP="00235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color w:val="0070C0"/>
          <w:sz w:val="32"/>
          <w:szCs w:val="32"/>
        </w:rPr>
      </w:pPr>
      <w:r w:rsidRPr="00FB4118">
        <w:rPr>
          <w:rFonts w:asciiTheme="majorBidi" w:hAnsiTheme="majorBidi" w:cstheme="majorBidi"/>
          <w:b/>
          <w:bCs/>
          <w:color w:val="0070C0"/>
          <w:sz w:val="32"/>
          <w:szCs w:val="32"/>
        </w:rPr>
        <w:lastRenderedPageBreak/>
        <w:t>30.</w:t>
      </w:r>
      <w:r w:rsidRPr="00FB4118">
        <w:rPr>
          <w:rFonts w:asciiTheme="majorBidi" w:hAnsiTheme="majorBidi" w:cstheme="majorBidi"/>
          <w:b/>
          <w:bCs/>
          <w:color w:val="0070C0"/>
          <w:sz w:val="32"/>
          <w:szCs w:val="32"/>
        </w:rPr>
        <w:tab/>
      </w:r>
      <w:r w:rsidRPr="00FB4118">
        <w:rPr>
          <w:rFonts w:asciiTheme="majorBidi" w:hAnsiTheme="majorBidi" w:cstheme="majorBidi"/>
          <w:b/>
          <w:bCs/>
          <w:color w:val="0070C0"/>
          <w:sz w:val="32"/>
          <w:szCs w:val="32"/>
          <w:cs/>
        </w:rPr>
        <w:t>เหตุการณ์ภายหลังรอบระยะเวลารายงาน</w:t>
      </w:r>
    </w:p>
    <w:p w14:paraId="5B5BF940" w14:textId="77777777" w:rsidR="00235A0F" w:rsidRPr="008123D5" w:rsidRDefault="00235A0F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ที่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ประชุมคณะกรรมการบริษัท คร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ั้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งที่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4/2566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 xml:space="preserve"> 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เมื่อวันที่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10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 พฤศจิกายน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2566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 ได้มีมติอนุมัติการ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br/>
        <w:t>เพิ่มทุนในบริษัท โซลาร์ พีพีเอ็ม จ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กัด ซึ่งเป็นบริษัทย่อย โดยมีวัตถุประสงค์เพื่อใช้เป็นเงินทุนหมุนเวียนและใช้เป็นเงินลงทุนในการขยายธุรกิจของบริษัทย่อย เป็นเงินจ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นวน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70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 ล้านบาท ทุนจดทะเบียนช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ระก่อน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การ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เพิ่มทุน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 60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 xml:space="preserve"> ล้าน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บาท แบ่งเป็นหุ้นสามัญจ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นวน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600,000 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หุ้น มูลค่าที่ตราไว้หุ้นละ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100 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บาท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br/>
        <w:t>(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 xml:space="preserve">เดิมบริษัทถือหุ้นที่ร้อยละ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99.96) 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ทุนจดทะเบียนช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ระหลังก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า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รเพ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ิ่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ม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ทุ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น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 130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 xml:space="preserve"> ล้าน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บาท แบ่งเป็นหุ้นสามัญจ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นวน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1,300,000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 หุ้น มูลค่าที่ตราไว้หุ้นละ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100 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บาท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 xml:space="preserve"> 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การเพิ่มทุนดังกล่าวด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เนินการโดยบริษัทเพียงรายเดียว โดยผู้ถือหุ้นท่านอื่นในฐานะบุคคลธรรมดาอีก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 xml:space="preserve">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2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 ราย ไม่เพิ่มทุนตามสัดส่วนการถือหุ้นเดิม ท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ำ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ให้ภายหลังการเพิ่มทุนดังกล่าว บริษัทจะมีสัดส่วนการถือหุ้น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ใน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>บริษัทย่อย</w:t>
      </w:r>
      <w:r w:rsidRPr="00FB4118">
        <w:rPr>
          <w:rFonts w:ascii="Angsana New" w:eastAsia="Calibri" w:hAnsi="Angsana New" w:hint="cs"/>
          <w:color w:val="0070C0"/>
          <w:sz w:val="32"/>
          <w:szCs w:val="32"/>
          <w:cs/>
        </w:rPr>
        <w:t>ดังกล่าวเป็น</w:t>
      </w:r>
      <w:r w:rsidRPr="00FB4118">
        <w:rPr>
          <w:rFonts w:ascii="Angsana New" w:eastAsia="Calibri" w:hAnsi="Angsana New"/>
          <w:color w:val="0070C0"/>
          <w:sz w:val="32"/>
          <w:szCs w:val="32"/>
          <w:cs/>
        </w:rPr>
        <w:t xml:space="preserve">ร้อยละ </w:t>
      </w:r>
      <w:r w:rsidRPr="00FB4118">
        <w:rPr>
          <w:rFonts w:ascii="Angsana New" w:eastAsia="Calibri" w:hAnsi="Angsana New"/>
          <w:color w:val="0070C0"/>
          <w:sz w:val="32"/>
          <w:szCs w:val="32"/>
        </w:rPr>
        <w:t>99.98</w:t>
      </w:r>
    </w:p>
    <w:p w14:paraId="7276039C" w14:textId="77777777" w:rsidR="00235A0F" w:rsidRPr="00A92DA2" w:rsidRDefault="00235A0F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34755F13" w14:textId="77777777" w:rsidR="00235A0F" w:rsidRPr="00A92DA2" w:rsidRDefault="00235A0F" w:rsidP="0023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B4118">
        <w:rPr>
          <w:rFonts w:asciiTheme="majorBidi" w:hAnsiTheme="majorBidi" w:cstheme="majorBidi"/>
          <w:b/>
          <w:bCs/>
          <w:color w:val="0070C0"/>
          <w:sz w:val="32"/>
          <w:szCs w:val="32"/>
        </w:rPr>
        <w:t>31.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</w:t>
      </w:r>
      <w:r w:rsidRPr="005B38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Pr="005B38E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15CD28DB" w14:textId="77777777" w:rsidR="00235A0F" w:rsidRPr="005B38E1" w:rsidRDefault="00235A0F" w:rsidP="00235A0F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5B3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  <w:br/>
      </w:r>
      <w:r w:rsidRPr="00C65910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5B3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พฤศจิกายน </w:t>
      </w:r>
      <w:r w:rsidRPr="00C65910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4BC58A79" w14:textId="77777777" w:rsidR="00076016" w:rsidRPr="00FB4118" w:rsidRDefault="00076016" w:rsidP="009A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sectPr w:rsidR="00076016" w:rsidRPr="00FB4118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93E3" w14:textId="77777777" w:rsidR="00693AB9" w:rsidRDefault="00693AB9">
      <w:r>
        <w:separator/>
      </w:r>
    </w:p>
  </w:endnote>
  <w:endnote w:type="continuationSeparator" w:id="0">
    <w:p w14:paraId="34D4C2B7" w14:textId="77777777" w:rsidR="00693AB9" w:rsidRDefault="0069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8758" w14:textId="77777777" w:rsidR="00F75003" w:rsidRPr="006342B8" w:rsidRDefault="00F75003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F75003" w:rsidRDefault="00F75003"/>
  <w:p w14:paraId="61DC0559" w14:textId="77777777" w:rsidR="00F75003" w:rsidRDefault="00F750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6C9" w14:textId="77777777" w:rsidR="00F75003" w:rsidRDefault="00F75003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F75003" w:rsidRPr="006342B8" w:rsidRDefault="00F75003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F75003" w:rsidRDefault="00F75003"/>
  <w:p w14:paraId="19E0E193" w14:textId="77777777" w:rsidR="00F75003" w:rsidRDefault="00F7500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F75003" w:rsidRDefault="00F75003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F202" w14:textId="77777777" w:rsidR="00693AB9" w:rsidRDefault="00693AB9">
      <w:r>
        <w:separator/>
      </w:r>
    </w:p>
  </w:footnote>
  <w:footnote w:type="continuationSeparator" w:id="0">
    <w:p w14:paraId="2DA75B34" w14:textId="77777777" w:rsidR="00693AB9" w:rsidRDefault="0069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F75003" w:rsidRDefault="00F75003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F75003" w:rsidRPr="0020624A" w:rsidRDefault="00F75003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F75003" w:rsidRDefault="00F75003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F75003" w:rsidRPr="00126CCB" w:rsidRDefault="00000000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F75003" w:rsidRDefault="00F75003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F75003" w:rsidRPr="0020624A" w:rsidRDefault="00F75003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0DEE02A1" w:rsidR="00F75003" w:rsidRPr="00005122" w:rsidRDefault="00F75003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F75003" w:rsidRDefault="00F75003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F75003" w:rsidRPr="0020624A" w:rsidRDefault="00F75003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F75003" w:rsidRDefault="00F75003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F75003" w:rsidRPr="00126CCB" w:rsidRDefault="0000000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F75003" w:rsidRDefault="00F75003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F75003" w:rsidRPr="0020624A" w:rsidRDefault="00F75003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F75003" w:rsidRDefault="00F75003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F75003" w:rsidRPr="00005122" w:rsidRDefault="00000000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327560899">
    <w:abstractNumId w:val="6"/>
  </w:num>
  <w:num w:numId="2" w16cid:durableId="2100907118">
    <w:abstractNumId w:val="5"/>
  </w:num>
  <w:num w:numId="3" w16cid:durableId="1762333509">
    <w:abstractNumId w:val="9"/>
  </w:num>
  <w:num w:numId="4" w16cid:durableId="293293645">
    <w:abstractNumId w:val="7"/>
  </w:num>
  <w:num w:numId="5" w16cid:durableId="681050562">
    <w:abstractNumId w:val="8"/>
  </w:num>
  <w:num w:numId="6" w16cid:durableId="1294408825">
    <w:abstractNumId w:val="3"/>
  </w:num>
  <w:num w:numId="7" w16cid:durableId="195698803">
    <w:abstractNumId w:val="2"/>
  </w:num>
  <w:num w:numId="8" w16cid:durableId="1402289941">
    <w:abstractNumId w:val="0"/>
  </w:num>
  <w:num w:numId="9" w16cid:durableId="529150763">
    <w:abstractNumId w:val="1"/>
  </w:num>
  <w:num w:numId="10" w16cid:durableId="545218353">
    <w:abstractNumId w:val="4"/>
  </w:num>
  <w:num w:numId="11" w16cid:durableId="1236428133">
    <w:abstractNumId w:val="24"/>
  </w:num>
  <w:num w:numId="12" w16cid:durableId="994064320">
    <w:abstractNumId w:val="19"/>
  </w:num>
  <w:num w:numId="13" w16cid:durableId="357705923">
    <w:abstractNumId w:val="33"/>
  </w:num>
  <w:num w:numId="14" w16cid:durableId="813066789">
    <w:abstractNumId w:val="22"/>
  </w:num>
  <w:num w:numId="15" w16cid:durableId="743572623">
    <w:abstractNumId w:val="26"/>
  </w:num>
  <w:num w:numId="16" w16cid:durableId="1663243254">
    <w:abstractNumId w:val="31"/>
  </w:num>
  <w:num w:numId="17" w16cid:durableId="209610602">
    <w:abstractNumId w:val="27"/>
  </w:num>
  <w:num w:numId="18" w16cid:durableId="943655772">
    <w:abstractNumId w:val="21"/>
  </w:num>
  <w:num w:numId="19" w16cid:durableId="2005695576">
    <w:abstractNumId w:val="10"/>
  </w:num>
  <w:num w:numId="20" w16cid:durableId="1495141709">
    <w:abstractNumId w:val="35"/>
  </w:num>
  <w:num w:numId="21" w16cid:durableId="1459304036">
    <w:abstractNumId w:val="18"/>
  </w:num>
  <w:num w:numId="22" w16cid:durableId="190263488">
    <w:abstractNumId w:val="29"/>
  </w:num>
  <w:num w:numId="23" w16cid:durableId="1627933369">
    <w:abstractNumId w:val="11"/>
  </w:num>
  <w:num w:numId="24" w16cid:durableId="144855245">
    <w:abstractNumId w:val="13"/>
  </w:num>
  <w:num w:numId="25" w16cid:durableId="652560186">
    <w:abstractNumId w:val="37"/>
  </w:num>
  <w:num w:numId="26" w16cid:durableId="114389168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0753016">
    <w:abstractNumId w:val="25"/>
  </w:num>
  <w:num w:numId="28" w16cid:durableId="968172354">
    <w:abstractNumId w:val="30"/>
  </w:num>
  <w:num w:numId="29" w16cid:durableId="372390447">
    <w:abstractNumId w:val="15"/>
  </w:num>
  <w:num w:numId="30" w16cid:durableId="118770668">
    <w:abstractNumId w:val="16"/>
  </w:num>
  <w:num w:numId="31" w16cid:durableId="2094086912">
    <w:abstractNumId w:val="14"/>
  </w:num>
  <w:num w:numId="32" w16cid:durableId="1517578064">
    <w:abstractNumId w:val="36"/>
  </w:num>
  <w:num w:numId="33" w16cid:durableId="842551659">
    <w:abstractNumId w:val="20"/>
  </w:num>
  <w:num w:numId="34" w16cid:durableId="290794219">
    <w:abstractNumId w:val="17"/>
  </w:num>
  <w:num w:numId="35" w16cid:durableId="579486391">
    <w:abstractNumId w:val="34"/>
  </w:num>
  <w:num w:numId="36" w16cid:durableId="178005372">
    <w:abstractNumId w:val="12"/>
  </w:num>
  <w:num w:numId="37" w16cid:durableId="2124420798">
    <w:abstractNumId w:val="23"/>
  </w:num>
  <w:num w:numId="38" w16cid:durableId="149056100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8E2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BA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21F"/>
    <w:rsid w:val="0004776E"/>
    <w:rsid w:val="00047F96"/>
    <w:rsid w:val="000501C6"/>
    <w:rsid w:val="00050475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CA1"/>
    <w:rsid w:val="00060EC1"/>
    <w:rsid w:val="00062847"/>
    <w:rsid w:val="00062DA9"/>
    <w:rsid w:val="000640E5"/>
    <w:rsid w:val="000648E3"/>
    <w:rsid w:val="00064BE6"/>
    <w:rsid w:val="0006521C"/>
    <w:rsid w:val="00065625"/>
    <w:rsid w:val="00065D98"/>
    <w:rsid w:val="00066173"/>
    <w:rsid w:val="00066438"/>
    <w:rsid w:val="000666B2"/>
    <w:rsid w:val="00066B6A"/>
    <w:rsid w:val="00066DA3"/>
    <w:rsid w:val="000672AC"/>
    <w:rsid w:val="00067A69"/>
    <w:rsid w:val="00067F75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016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CB5"/>
    <w:rsid w:val="00090E5C"/>
    <w:rsid w:val="000910D3"/>
    <w:rsid w:val="00091DA5"/>
    <w:rsid w:val="0009232C"/>
    <w:rsid w:val="00092354"/>
    <w:rsid w:val="00092655"/>
    <w:rsid w:val="00092E0B"/>
    <w:rsid w:val="00092E28"/>
    <w:rsid w:val="0009335F"/>
    <w:rsid w:val="00094381"/>
    <w:rsid w:val="00095FC4"/>
    <w:rsid w:val="0009644E"/>
    <w:rsid w:val="00096739"/>
    <w:rsid w:val="00096AC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485B"/>
    <w:rsid w:val="000A5846"/>
    <w:rsid w:val="000A588C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5F2"/>
    <w:rsid w:val="000C2A17"/>
    <w:rsid w:val="000C30B5"/>
    <w:rsid w:val="000C31AE"/>
    <w:rsid w:val="000C388B"/>
    <w:rsid w:val="000C3EEB"/>
    <w:rsid w:val="000C4121"/>
    <w:rsid w:val="000C4804"/>
    <w:rsid w:val="000C4A2B"/>
    <w:rsid w:val="000C4A69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5C5F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5C25"/>
    <w:rsid w:val="00106141"/>
    <w:rsid w:val="0010642B"/>
    <w:rsid w:val="001064A6"/>
    <w:rsid w:val="00106695"/>
    <w:rsid w:val="0010678D"/>
    <w:rsid w:val="00106A7B"/>
    <w:rsid w:val="00107BBC"/>
    <w:rsid w:val="001101EB"/>
    <w:rsid w:val="001105A7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1E6"/>
    <w:rsid w:val="00126B67"/>
    <w:rsid w:val="00126CCB"/>
    <w:rsid w:val="001270EE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A44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93F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0F91"/>
    <w:rsid w:val="001616C8"/>
    <w:rsid w:val="00162902"/>
    <w:rsid w:val="00162E9D"/>
    <w:rsid w:val="00163358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82A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126A"/>
    <w:rsid w:val="0018230C"/>
    <w:rsid w:val="0018297D"/>
    <w:rsid w:val="00182C4A"/>
    <w:rsid w:val="00182D69"/>
    <w:rsid w:val="00183116"/>
    <w:rsid w:val="00183264"/>
    <w:rsid w:val="0018330A"/>
    <w:rsid w:val="00183609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D5"/>
    <w:rsid w:val="001A65E9"/>
    <w:rsid w:val="001A660A"/>
    <w:rsid w:val="001A75AB"/>
    <w:rsid w:val="001A7B6D"/>
    <w:rsid w:val="001B0237"/>
    <w:rsid w:val="001B0AFA"/>
    <w:rsid w:val="001B1432"/>
    <w:rsid w:val="001B1F01"/>
    <w:rsid w:val="001B24D3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0FC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AC3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06D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20"/>
    <w:rsid w:val="001E29FE"/>
    <w:rsid w:val="001E2EBB"/>
    <w:rsid w:val="001E2FA6"/>
    <w:rsid w:val="001E3F53"/>
    <w:rsid w:val="001E423D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1A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219"/>
    <w:rsid w:val="002048FC"/>
    <w:rsid w:val="00204EB5"/>
    <w:rsid w:val="002052B2"/>
    <w:rsid w:val="00205868"/>
    <w:rsid w:val="00205F22"/>
    <w:rsid w:val="00206066"/>
    <w:rsid w:val="0020643F"/>
    <w:rsid w:val="00206A6B"/>
    <w:rsid w:val="00206CA1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EE5"/>
    <w:rsid w:val="00220684"/>
    <w:rsid w:val="002206CD"/>
    <w:rsid w:val="00221132"/>
    <w:rsid w:val="00221623"/>
    <w:rsid w:val="002218BC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A0F"/>
    <w:rsid w:val="00235D19"/>
    <w:rsid w:val="00235DC7"/>
    <w:rsid w:val="002360BB"/>
    <w:rsid w:val="00236253"/>
    <w:rsid w:val="0023669B"/>
    <w:rsid w:val="0023721D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A2B"/>
    <w:rsid w:val="00244D28"/>
    <w:rsid w:val="00244DAD"/>
    <w:rsid w:val="0024561E"/>
    <w:rsid w:val="0024563C"/>
    <w:rsid w:val="002458E0"/>
    <w:rsid w:val="00246056"/>
    <w:rsid w:val="002463FE"/>
    <w:rsid w:val="002466BC"/>
    <w:rsid w:val="00247C35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078"/>
    <w:rsid w:val="0025390E"/>
    <w:rsid w:val="00253B5E"/>
    <w:rsid w:val="002543F0"/>
    <w:rsid w:val="00254462"/>
    <w:rsid w:val="002545F7"/>
    <w:rsid w:val="00254B4D"/>
    <w:rsid w:val="002550D1"/>
    <w:rsid w:val="002558C0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070"/>
    <w:rsid w:val="00271D77"/>
    <w:rsid w:val="002723D7"/>
    <w:rsid w:val="002724C6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6824"/>
    <w:rsid w:val="0028728C"/>
    <w:rsid w:val="002872C8"/>
    <w:rsid w:val="00287662"/>
    <w:rsid w:val="00287A59"/>
    <w:rsid w:val="00287ADD"/>
    <w:rsid w:val="00287D53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399"/>
    <w:rsid w:val="002A1897"/>
    <w:rsid w:val="002A1A06"/>
    <w:rsid w:val="002A1F73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BC9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9AC"/>
    <w:rsid w:val="002B7FD9"/>
    <w:rsid w:val="002C007A"/>
    <w:rsid w:val="002C0099"/>
    <w:rsid w:val="002C025D"/>
    <w:rsid w:val="002C0784"/>
    <w:rsid w:val="002C09A5"/>
    <w:rsid w:val="002C0B37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0E6D"/>
    <w:rsid w:val="002D13C9"/>
    <w:rsid w:val="002D1A53"/>
    <w:rsid w:val="002D21D7"/>
    <w:rsid w:val="002D2204"/>
    <w:rsid w:val="002D3342"/>
    <w:rsid w:val="002D3E6B"/>
    <w:rsid w:val="002D3EFF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7D"/>
    <w:rsid w:val="002F71F0"/>
    <w:rsid w:val="002F7636"/>
    <w:rsid w:val="002F763C"/>
    <w:rsid w:val="002F7AEE"/>
    <w:rsid w:val="00300B6E"/>
    <w:rsid w:val="00300D88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EF"/>
    <w:rsid w:val="00302DFC"/>
    <w:rsid w:val="00302F6A"/>
    <w:rsid w:val="0030305F"/>
    <w:rsid w:val="00303A4C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17ABC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B6D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22A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57CBF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67CDA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399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9A6"/>
    <w:rsid w:val="00383A00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0737"/>
    <w:rsid w:val="003A1424"/>
    <w:rsid w:val="003A1D1B"/>
    <w:rsid w:val="003A2133"/>
    <w:rsid w:val="003A2439"/>
    <w:rsid w:val="003A25B6"/>
    <w:rsid w:val="003A2BFA"/>
    <w:rsid w:val="003A2D1E"/>
    <w:rsid w:val="003A2E08"/>
    <w:rsid w:val="003A2E58"/>
    <w:rsid w:val="003A2F53"/>
    <w:rsid w:val="003A32F8"/>
    <w:rsid w:val="003A36BF"/>
    <w:rsid w:val="003A37A8"/>
    <w:rsid w:val="003A37D2"/>
    <w:rsid w:val="003A3DC8"/>
    <w:rsid w:val="003A4077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577"/>
    <w:rsid w:val="003A67FA"/>
    <w:rsid w:val="003A6A76"/>
    <w:rsid w:val="003A7A0C"/>
    <w:rsid w:val="003B0E94"/>
    <w:rsid w:val="003B136B"/>
    <w:rsid w:val="003B2091"/>
    <w:rsid w:val="003B2FEF"/>
    <w:rsid w:val="003B31D2"/>
    <w:rsid w:val="003B3850"/>
    <w:rsid w:val="003B3966"/>
    <w:rsid w:val="003B3FC1"/>
    <w:rsid w:val="003B4109"/>
    <w:rsid w:val="003B4272"/>
    <w:rsid w:val="003B4880"/>
    <w:rsid w:val="003B49B2"/>
    <w:rsid w:val="003B4B86"/>
    <w:rsid w:val="003B50ED"/>
    <w:rsid w:val="003B5F62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61E1"/>
    <w:rsid w:val="003C6252"/>
    <w:rsid w:val="003C6467"/>
    <w:rsid w:val="003C6844"/>
    <w:rsid w:val="003D09C5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0B0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0F85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6C7"/>
    <w:rsid w:val="00404CA8"/>
    <w:rsid w:val="004050B1"/>
    <w:rsid w:val="004052CA"/>
    <w:rsid w:val="004057A5"/>
    <w:rsid w:val="00405866"/>
    <w:rsid w:val="00405A2F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35F0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C9F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246"/>
    <w:rsid w:val="00437333"/>
    <w:rsid w:val="004378FF"/>
    <w:rsid w:val="00440E59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2FD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27"/>
    <w:rsid w:val="004471EC"/>
    <w:rsid w:val="00447B88"/>
    <w:rsid w:val="00447BFB"/>
    <w:rsid w:val="00447EF8"/>
    <w:rsid w:val="00447F48"/>
    <w:rsid w:val="00450EF9"/>
    <w:rsid w:val="004511DF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5DA"/>
    <w:rsid w:val="00457ADB"/>
    <w:rsid w:val="00460117"/>
    <w:rsid w:val="004601F9"/>
    <w:rsid w:val="00460309"/>
    <w:rsid w:val="00460C2B"/>
    <w:rsid w:val="00460DC8"/>
    <w:rsid w:val="00460DE2"/>
    <w:rsid w:val="00461E64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67A13"/>
    <w:rsid w:val="00467D1D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6D1"/>
    <w:rsid w:val="004739EF"/>
    <w:rsid w:val="00474423"/>
    <w:rsid w:val="00474D85"/>
    <w:rsid w:val="004750AF"/>
    <w:rsid w:val="0047543B"/>
    <w:rsid w:val="0047721A"/>
    <w:rsid w:val="0047746C"/>
    <w:rsid w:val="00477D36"/>
    <w:rsid w:val="00477FAE"/>
    <w:rsid w:val="0048067E"/>
    <w:rsid w:val="004812BA"/>
    <w:rsid w:val="0048181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AA3"/>
    <w:rsid w:val="00497D77"/>
    <w:rsid w:val="00497EFD"/>
    <w:rsid w:val="004A0559"/>
    <w:rsid w:val="004A0F44"/>
    <w:rsid w:val="004A1276"/>
    <w:rsid w:val="004A138D"/>
    <w:rsid w:val="004A1F48"/>
    <w:rsid w:val="004A381A"/>
    <w:rsid w:val="004A3A68"/>
    <w:rsid w:val="004A3DF5"/>
    <w:rsid w:val="004A3E2E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6DB"/>
    <w:rsid w:val="004C6B04"/>
    <w:rsid w:val="004C7010"/>
    <w:rsid w:val="004C7483"/>
    <w:rsid w:val="004C7CA2"/>
    <w:rsid w:val="004C7F2D"/>
    <w:rsid w:val="004D1248"/>
    <w:rsid w:val="004D16B4"/>
    <w:rsid w:val="004D3476"/>
    <w:rsid w:val="004D3833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0621"/>
    <w:rsid w:val="004F14CD"/>
    <w:rsid w:val="004F1827"/>
    <w:rsid w:val="004F1DE4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ABA"/>
    <w:rsid w:val="004F5FB9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5E15"/>
    <w:rsid w:val="005061F5"/>
    <w:rsid w:val="00506869"/>
    <w:rsid w:val="00506905"/>
    <w:rsid w:val="00506D0C"/>
    <w:rsid w:val="00510134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5B23"/>
    <w:rsid w:val="005162F4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8A1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6EE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28B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6905"/>
    <w:rsid w:val="005A78C6"/>
    <w:rsid w:val="005A79C3"/>
    <w:rsid w:val="005B0847"/>
    <w:rsid w:val="005B0A80"/>
    <w:rsid w:val="005B11E0"/>
    <w:rsid w:val="005B1365"/>
    <w:rsid w:val="005B16E4"/>
    <w:rsid w:val="005B181C"/>
    <w:rsid w:val="005B28D4"/>
    <w:rsid w:val="005B2995"/>
    <w:rsid w:val="005B29BF"/>
    <w:rsid w:val="005B38E1"/>
    <w:rsid w:val="005B40EC"/>
    <w:rsid w:val="005B4215"/>
    <w:rsid w:val="005B47DC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80B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795"/>
    <w:rsid w:val="005C5E1B"/>
    <w:rsid w:val="005C6367"/>
    <w:rsid w:val="005C66C5"/>
    <w:rsid w:val="005C6F1A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99B"/>
    <w:rsid w:val="005E0EA3"/>
    <w:rsid w:val="005E0ECD"/>
    <w:rsid w:val="005E102E"/>
    <w:rsid w:val="005E1351"/>
    <w:rsid w:val="005E29E9"/>
    <w:rsid w:val="005E3002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5F7F5B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326A"/>
    <w:rsid w:val="006035C5"/>
    <w:rsid w:val="00603892"/>
    <w:rsid w:val="006038C7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0B99"/>
    <w:rsid w:val="0062150E"/>
    <w:rsid w:val="00621C10"/>
    <w:rsid w:val="00621EA6"/>
    <w:rsid w:val="00622085"/>
    <w:rsid w:val="00622523"/>
    <w:rsid w:val="00622664"/>
    <w:rsid w:val="00622711"/>
    <w:rsid w:val="00622E5E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0EF"/>
    <w:rsid w:val="006342B8"/>
    <w:rsid w:val="00634331"/>
    <w:rsid w:val="00634BEF"/>
    <w:rsid w:val="0063520F"/>
    <w:rsid w:val="006365A3"/>
    <w:rsid w:val="006369DA"/>
    <w:rsid w:val="0063777E"/>
    <w:rsid w:val="006379FF"/>
    <w:rsid w:val="006400A6"/>
    <w:rsid w:val="00640226"/>
    <w:rsid w:val="006402F3"/>
    <w:rsid w:val="00640578"/>
    <w:rsid w:val="00640B2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5D1D"/>
    <w:rsid w:val="00646DD3"/>
    <w:rsid w:val="00646F85"/>
    <w:rsid w:val="006477F2"/>
    <w:rsid w:val="006478AF"/>
    <w:rsid w:val="00647ABF"/>
    <w:rsid w:val="00647E6A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5B7F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20E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8EC"/>
    <w:rsid w:val="00680A87"/>
    <w:rsid w:val="006812B2"/>
    <w:rsid w:val="0068145D"/>
    <w:rsid w:val="00681F1E"/>
    <w:rsid w:val="00682919"/>
    <w:rsid w:val="00683142"/>
    <w:rsid w:val="006833DE"/>
    <w:rsid w:val="00684880"/>
    <w:rsid w:val="0068529A"/>
    <w:rsid w:val="00685F6B"/>
    <w:rsid w:val="0068613F"/>
    <w:rsid w:val="006865B2"/>
    <w:rsid w:val="006869B9"/>
    <w:rsid w:val="00686E82"/>
    <w:rsid w:val="00687426"/>
    <w:rsid w:val="006879F6"/>
    <w:rsid w:val="00687AD2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AB9"/>
    <w:rsid w:val="00693CE3"/>
    <w:rsid w:val="00693F75"/>
    <w:rsid w:val="00694066"/>
    <w:rsid w:val="006940F4"/>
    <w:rsid w:val="00694164"/>
    <w:rsid w:val="0069474C"/>
    <w:rsid w:val="0069531D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79F"/>
    <w:rsid w:val="006A2B08"/>
    <w:rsid w:val="006A2BC6"/>
    <w:rsid w:val="006A3554"/>
    <w:rsid w:val="006A3EE1"/>
    <w:rsid w:val="006A4496"/>
    <w:rsid w:val="006A491E"/>
    <w:rsid w:val="006A4E1C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04"/>
    <w:rsid w:val="006C2E93"/>
    <w:rsid w:val="006C3F15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2F3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2EEF"/>
    <w:rsid w:val="007030BD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075A3"/>
    <w:rsid w:val="0071077E"/>
    <w:rsid w:val="00710C63"/>
    <w:rsid w:val="00710CF1"/>
    <w:rsid w:val="00710FDF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2E"/>
    <w:rsid w:val="00714758"/>
    <w:rsid w:val="00714C48"/>
    <w:rsid w:val="0071653F"/>
    <w:rsid w:val="00716F28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40DF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BA2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35C"/>
    <w:rsid w:val="00754969"/>
    <w:rsid w:val="007549C7"/>
    <w:rsid w:val="00754F3E"/>
    <w:rsid w:val="00755AB1"/>
    <w:rsid w:val="00755CFB"/>
    <w:rsid w:val="00755D2F"/>
    <w:rsid w:val="00755D92"/>
    <w:rsid w:val="00755F93"/>
    <w:rsid w:val="007563A5"/>
    <w:rsid w:val="007567DB"/>
    <w:rsid w:val="00756DFC"/>
    <w:rsid w:val="00756ED9"/>
    <w:rsid w:val="007571A0"/>
    <w:rsid w:val="00757D1D"/>
    <w:rsid w:val="00760C7A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CBA"/>
    <w:rsid w:val="00764DD0"/>
    <w:rsid w:val="00765F62"/>
    <w:rsid w:val="0076683A"/>
    <w:rsid w:val="00766D56"/>
    <w:rsid w:val="007679CE"/>
    <w:rsid w:val="00767E2F"/>
    <w:rsid w:val="00767EAA"/>
    <w:rsid w:val="00770039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585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902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625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CBE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159"/>
    <w:rsid w:val="007B242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19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0C6"/>
    <w:rsid w:val="007C3B6B"/>
    <w:rsid w:val="007C3C5F"/>
    <w:rsid w:val="007C43CB"/>
    <w:rsid w:val="007C4418"/>
    <w:rsid w:val="007C4652"/>
    <w:rsid w:val="007C4681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1E9"/>
    <w:rsid w:val="007D1303"/>
    <w:rsid w:val="007D192C"/>
    <w:rsid w:val="007D19AA"/>
    <w:rsid w:val="007D19EE"/>
    <w:rsid w:val="007D262D"/>
    <w:rsid w:val="007D267E"/>
    <w:rsid w:val="007D2745"/>
    <w:rsid w:val="007D2BB7"/>
    <w:rsid w:val="007D3BFB"/>
    <w:rsid w:val="007D4013"/>
    <w:rsid w:val="007D43CE"/>
    <w:rsid w:val="007D4466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730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13F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0B"/>
    <w:rsid w:val="007F5FDE"/>
    <w:rsid w:val="007F6288"/>
    <w:rsid w:val="007F64B4"/>
    <w:rsid w:val="007F7B67"/>
    <w:rsid w:val="00800235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7E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B53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3"/>
    <w:rsid w:val="00821BA9"/>
    <w:rsid w:val="00821BB6"/>
    <w:rsid w:val="0082262A"/>
    <w:rsid w:val="00822C27"/>
    <w:rsid w:val="00822C9D"/>
    <w:rsid w:val="00822DD1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3F59"/>
    <w:rsid w:val="00854072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95C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25D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0C0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19B7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6E6"/>
    <w:rsid w:val="008A5FE2"/>
    <w:rsid w:val="008A64DA"/>
    <w:rsid w:val="008A6D25"/>
    <w:rsid w:val="008B04C1"/>
    <w:rsid w:val="008B09AE"/>
    <w:rsid w:val="008B0B81"/>
    <w:rsid w:val="008B0F7F"/>
    <w:rsid w:val="008B16D1"/>
    <w:rsid w:val="008B182C"/>
    <w:rsid w:val="008B1C61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40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5C0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50"/>
    <w:rsid w:val="008D7B63"/>
    <w:rsid w:val="008E014B"/>
    <w:rsid w:val="008E0FD8"/>
    <w:rsid w:val="008E13CF"/>
    <w:rsid w:val="008E2315"/>
    <w:rsid w:val="008E2433"/>
    <w:rsid w:val="008E253D"/>
    <w:rsid w:val="008E2926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8F7EA5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57B"/>
    <w:rsid w:val="009026AD"/>
    <w:rsid w:val="009026E1"/>
    <w:rsid w:val="009029D4"/>
    <w:rsid w:val="0090363A"/>
    <w:rsid w:val="00903FD7"/>
    <w:rsid w:val="00904303"/>
    <w:rsid w:val="009046CC"/>
    <w:rsid w:val="0090568D"/>
    <w:rsid w:val="00905A9C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026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3A6"/>
    <w:rsid w:val="0093043D"/>
    <w:rsid w:val="009306B8"/>
    <w:rsid w:val="00930C30"/>
    <w:rsid w:val="0093169B"/>
    <w:rsid w:val="00932273"/>
    <w:rsid w:val="0093240E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5A1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6B0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8C2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428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5B3A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D29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8E5"/>
    <w:rsid w:val="009D5C0A"/>
    <w:rsid w:val="009D5E36"/>
    <w:rsid w:val="009D62D3"/>
    <w:rsid w:val="009D69C4"/>
    <w:rsid w:val="009D6CAC"/>
    <w:rsid w:val="009D6E6F"/>
    <w:rsid w:val="009D754E"/>
    <w:rsid w:val="009E01BB"/>
    <w:rsid w:val="009E04A6"/>
    <w:rsid w:val="009E0A1A"/>
    <w:rsid w:val="009E0A38"/>
    <w:rsid w:val="009E0DC3"/>
    <w:rsid w:val="009E17FE"/>
    <w:rsid w:val="009E25B8"/>
    <w:rsid w:val="009E3327"/>
    <w:rsid w:val="009E421A"/>
    <w:rsid w:val="009E480D"/>
    <w:rsid w:val="009E5096"/>
    <w:rsid w:val="009E5AD0"/>
    <w:rsid w:val="009E5CA0"/>
    <w:rsid w:val="009E5F6B"/>
    <w:rsid w:val="009E6E67"/>
    <w:rsid w:val="009E73B5"/>
    <w:rsid w:val="009F010C"/>
    <w:rsid w:val="009F0339"/>
    <w:rsid w:val="009F0573"/>
    <w:rsid w:val="009F060E"/>
    <w:rsid w:val="009F0625"/>
    <w:rsid w:val="009F10C3"/>
    <w:rsid w:val="009F12B8"/>
    <w:rsid w:val="009F15F9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9F7EF5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376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1FA4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285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167E"/>
    <w:rsid w:val="00A22227"/>
    <w:rsid w:val="00A227DF"/>
    <w:rsid w:val="00A22AAC"/>
    <w:rsid w:val="00A232A1"/>
    <w:rsid w:val="00A2355F"/>
    <w:rsid w:val="00A239CB"/>
    <w:rsid w:val="00A23BA1"/>
    <w:rsid w:val="00A23BB8"/>
    <w:rsid w:val="00A246F5"/>
    <w:rsid w:val="00A24E01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820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784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095"/>
    <w:rsid w:val="00A62764"/>
    <w:rsid w:val="00A6322C"/>
    <w:rsid w:val="00A636B5"/>
    <w:rsid w:val="00A6370E"/>
    <w:rsid w:val="00A63993"/>
    <w:rsid w:val="00A639EB"/>
    <w:rsid w:val="00A63F58"/>
    <w:rsid w:val="00A63F6F"/>
    <w:rsid w:val="00A647C0"/>
    <w:rsid w:val="00A64934"/>
    <w:rsid w:val="00A64F61"/>
    <w:rsid w:val="00A6616E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7DE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2DA2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3FB5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5E72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4AD"/>
    <w:rsid w:val="00AC7502"/>
    <w:rsid w:val="00AC76A1"/>
    <w:rsid w:val="00AD0301"/>
    <w:rsid w:val="00AD03C1"/>
    <w:rsid w:val="00AD0ADC"/>
    <w:rsid w:val="00AD0D89"/>
    <w:rsid w:val="00AD0FB0"/>
    <w:rsid w:val="00AD1400"/>
    <w:rsid w:val="00AD1448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5ACD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58B9"/>
    <w:rsid w:val="00AE6816"/>
    <w:rsid w:val="00AE717E"/>
    <w:rsid w:val="00AE73C6"/>
    <w:rsid w:val="00AE769F"/>
    <w:rsid w:val="00AE76EC"/>
    <w:rsid w:val="00AE77E9"/>
    <w:rsid w:val="00AE7CF5"/>
    <w:rsid w:val="00AE7D72"/>
    <w:rsid w:val="00AF0385"/>
    <w:rsid w:val="00AF05F5"/>
    <w:rsid w:val="00AF0868"/>
    <w:rsid w:val="00AF0A1D"/>
    <w:rsid w:val="00AF0F10"/>
    <w:rsid w:val="00AF10B0"/>
    <w:rsid w:val="00AF1724"/>
    <w:rsid w:val="00AF312F"/>
    <w:rsid w:val="00AF33E5"/>
    <w:rsid w:val="00AF376C"/>
    <w:rsid w:val="00AF3C00"/>
    <w:rsid w:val="00AF4438"/>
    <w:rsid w:val="00AF4798"/>
    <w:rsid w:val="00AF4CE0"/>
    <w:rsid w:val="00AF4D2F"/>
    <w:rsid w:val="00AF52ED"/>
    <w:rsid w:val="00AF551C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5A"/>
    <w:rsid w:val="00B00E9F"/>
    <w:rsid w:val="00B00FB4"/>
    <w:rsid w:val="00B0129D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186"/>
    <w:rsid w:val="00B115F3"/>
    <w:rsid w:val="00B12AF1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17BEF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017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795"/>
    <w:rsid w:val="00B649E4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7BF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87FA0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4B89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426"/>
    <w:rsid w:val="00BA083A"/>
    <w:rsid w:val="00BA09A1"/>
    <w:rsid w:val="00BA0C79"/>
    <w:rsid w:val="00BA0F43"/>
    <w:rsid w:val="00BA0F52"/>
    <w:rsid w:val="00BA10B2"/>
    <w:rsid w:val="00BA2321"/>
    <w:rsid w:val="00BA23E9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55A"/>
    <w:rsid w:val="00BC0BA5"/>
    <w:rsid w:val="00BC0E77"/>
    <w:rsid w:val="00BC18EF"/>
    <w:rsid w:val="00BC1BA0"/>
    <w:rsid w:val="00BC2474"/>
    <w:rsid w:val="00BC3B05"/>
    <w:rsid w:val="00BC3CD6"/>
    <w:rsid w:val="00BC4129"/>
    <w:rsid w:val="00BC4504"/>
    <w:rsid w:val="00BC49A0"/>
    <w:rsid w:val="00BC4B97"/>
    <w:rsid w:val="00BC4D2F"/>
    <w:rsid w:val="00BC58CA"/>
    <w:rsid w:val="00BC5E24"/>
    <w:rsid w:val="00BC5FCA"/>
    <w:rsid w:val="00BC611F"/>
    <w:rsid w:val="00BC62BE"/>
    <w:rsid w:val="00BC71DD"/>
    <w:rsid w:val="00BC7385"/>
    <w:rsid w:val="00BC7B79"/>
    <w:rsid w:val="00BD07B0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076"/>
    <w:rsid w:val="00BD643F"/>
    <w:rsid w:val="00BD72BF"/>
    <w:rsid w:val="00BD7BC8"/>
    <w:rsid w:val="00BD7EE4"/>
    <w:rsid w:val="00BD7EE5"/>
    <w:rsid w:val="00BE0AA1"/>
    <w:rsid w:val="00BE0D8D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746"/>
    <w:rsid w:val="00BE74D4"/>
    <w:rsid w:val="00BE7835"/>
    <w:rsid w:val="00BE7FAA"/>
    <w:rsid w:val="00BF06EF"/>
    <w:rsid w:val="00BF09B1"/>
    <w:rsid w:val="00BF13A4"/>
    <w:rsid w:val="00BF2CD8"/>
    <w:rsid w:val="00BF2DA4"/>
    <w:rsid w:val="00BF32FC"/>
    <w:rsid w:val="00BF353B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47"/>
    <w:rsid w:val="00C04DFD"/>
    <w:rsid w:val="00C04E92"/>
    <w:rsid w:val="00C052AA"/>
    <w:rsid w:val="00C05593"/>
    <w:rsid w:val="00C055BB"/>
    <w:rsid w:val="00C059DA"/>
    <w:rsid w:val="00C05C64"/>
    <w:rsid w:val="00C06137"/>
    <w:rsid w:val="00C06141"/>
    <w:rsid w:val="00C0634C"/>
    <w:rsid w:val="00C06796"/>
    <w:rsid w:val="00C06A2C"/>
    <w:rsid w:val="00C06BC0"/>
    <w:rsid w:val="00C077C2"/>
    <w:rsid w:val="00C07ADC"/>
    <w:rsid w:val="00C07D42"/>
    <w:rsid w:val="00C101B1"/>
    <w:rsid w:val="00C10643"/>
    <w:rsid w:val="00C119EB"/>
    <w:rsid w:val="00C11D2D"/>
    <w:rsid w:val="00C12254"/>
    <w:rsid w:val="00C12402"/>
    <w:rsid w:val="00C12AE3"/>
    <w:rsid w:val="00C12DA7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059"/>
    <w:rsid w:val="00C37155"/>
    <w:rsid w:val="00C371E5"/>
    <w:rsid w:val="00C401AE"/>
    <w:rsid w:val="00C40860"/>
    <w:rsid w:val="00C40CCC"/>
    <w:rsid w:val="00C41253"/>
    <w:rsid w:val="00C41304"/>
    <w:rsid w:val="00C4168E"/>
    <w:rsid w:val="00C423EE"/>
    <w:rsid w:val="00C426D8"/>
    <w:rsid w:val="00C4371B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5691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910"/>
    <w:rsid w:val="00C65A65"/>
    <w:rsid w:val="00C66853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5EE"/>
    <w:rsid w:val="00C70F19"/>
    <w:rsid w:val="00C713DB"/>
    <w:rsid w:val="00C71514"/>
    <w:rsid w:val="00C71C42"/>
    <w:rsid w:val="00C71E2E"/>
    <w:rsid w:val="00C73698"/>
    <w:rsid w:val="00C74914"/>
    <w:rsid w:val="00C74B3A"/>
    <w:rsid w:val="00C74D93"/>
    <w:rsid w:val="00C7524A"/>
    <w:rsid w:val="00C755D3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0FE9"/>
    <w:rsid w:val="00C81D57"/>
    <w:rsid w:val="00C81E2A"/>
    <w:rsid w:val="00C82231"/>
    <w:rsid w:val="00C829E1"/>
    <w:rsid w:val="00C82C85"/>
    <w:rsid w:val="00C83401"/>
    <w:rsid w:val="00C83725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3BD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10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743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A7B5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4EE5"/>
    <w:rsid w:val="00CB52FB"/>
    <w:rsid w:val="00CB5403"/>
    <w:rsid w:val="00CB619B"/>
    <w:rsid w:val="00CB624A"/>
    <w:rsid w:val="00CB655C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015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2E90"/>
    <w:rsid w:val="00CD31C1"/>
    <w:rsid w:val="00CD3B51"/>
    <w:rsid w:val="00CD463D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614"/>
    <w:rsid w:val="00CE076F"/>
    <w:rsid w:val="00CE0A7B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442"/>
    <w:rsid w:val="00CE36C6"/>
    <w:rsid w:val="00CE39B7"/>
    <w:rsid w:val="00CE3A4A"/>
    <w:rsid w:val="00CE3C0E"/>
    <w:rsid w:val="00CE3CCD"/>
    <w:rsid w:val="00CE3DEA"/>
    <w:rsid w:val="00CE529E"/>
    <w:rsid w:val="00CE54B2"/>
    <w:rsid w:val="00CE6078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06AB2"/>
    <w:rsid w:val="00D11089"/>
    <w:rsid w:val="00D113BF"/>
    <w:rsid w:val="00D113C0"/>
    <w:rsid w:val="00D11979"/>
    <w:rsid w:val="00D119B5"/>
    <w:rsid w:val="00D1232F"/>
    <w:rsid w:val="00D12393"/>
    <w:rsid w:val="00D124CE"/>
    <w:rsid w:val="00D1285F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8AA"/>
    <w:rsid w:val="00D22994"/>
    <w:rsid w:val="00D22B98"/>
    <w:rsid w:val="00D22F73"/>
    <w:rsid w:val="00D2307C"/>
    <w:rsid w:val="00D230B5"/>
    <w:rsid w:val="00D230DE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317"/>
    <w:rsid w:val="00D275F4"/>
    <w:rsid w:val="00D27A78"/>
    <w:rsid w:val="00D27C51"/>
    <w:rsid w:val="00D30035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4D44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9BA"/>
    <w:rsid w:val="00D45AF2"/>
    <w:rsid w:val="00D45D06"/>
    <w:rsid w:val="00D45E85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142"/>
    <w:rsid w:val="00D5227B"/>
    <w:rsid w:val="00D52A2F"/>
    <w:rsid w:val="00D533FC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17A"/>
    <w:rsid w:val="00D6171D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689"/>
    <w:rsid w:val="00D7080C"/>
    <w:rsid w:val="00D70A37"/>
    <w:rsid w:val="00D71072"/>
    <w:rsid w:val="00D71A16"/>
    <w:rsid w:val="00D71F1E"/>
    <w:rsid w:val="00D722A3"/>
    <w:rsid w:val="00D722B4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2FA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800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E0F"/>
    <w:rsid w:val="00D97EC1"/>
    <w:rsid w:val="00DA0068"/>
    <w:rsid w:val="00DA02C0"/>
    <w:rsid w:val="00DA081E"/>
    <w:rsid w:val="00DA0A56"/>
    <w:rsid w:val="00DA101C"/>
    <w:rsid w:val="00DA1080"/>
    <w:rsid w:val="00DA10C6"/>
    <w:rsid w:val="00DA16AF"/>
    <w:rsid w:val="00DA1BC6"/>
    <w:rsid w:val="00DA1DBC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1C1C"/>
    <w:rsid w:val="00DB22B9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0B90"/>
    <w:rsid w:val="00DC12A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0CF2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73C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448C"/>
    <w:rsid w:val="00E145CF"/>
    <w:rsid w:val="00E14823"/>
    <w:rsid w:val="00E1539A"/>
    <w:rsid w:val="00E154E6"/>
    <w:rsid w:val="00E159FD"/>
    <w:rsid w:val="00E16260"/>
    <w:rsid w:val="00E166BE"/>
    <w:rsid w:val="00E16B28"/>
    <w:rsid w:val="00E205CF"/>
    <w:rsid w:val="00E211EF"/>
    <w:rsid w:val="00E215A2"/>
    <w:rsid w:val="00E2182E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CB4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3FD2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422"/>
    <w:rsid w:val="00E56B03"/>
    <w:rsid w:val="00E60426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9D"/>
    <w:rsid w:val="00E81C12"/>
    <w:rsid w:val="00E822DC"/>
    <w:rsid w:val="00E82FE1"/>
    <w:rsid w:val="00E83860"/>
    <w:rsid w:val="00E839D4"/>
    <w:rsid w:val="00E83DBA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587"/>
    <w:rsid w:val="00E927B2"/>
    <w:rsid w:val="00E92CF9"/>
    <w:rsid w:val="00E92E7F"/>
    <w:rsid w:val="00E92ED6"/>
    <w:rsid w:val="00E931A3"/>
    <w:rsid w:val="00E93573"/>
    <w:rsid w:val="00E9372F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2AC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DE3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BB3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38D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EF6"/>
    <w:rsid w:val="00EE51E4"/>
    <w:rsid w:val="00EE5A91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0D03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368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1FE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80A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A2F"/>
    <w:rsid w:val="00F33C97"/>
    <w:rsid w:val="00F344CF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B2"/>
    <w:rsid w:val="00F408C6"/>
    <w:rsid w:val="00F409A2"/>
    <w:rsid w:val="00F413D3"/>
    <w:rsid w:val="00F41CAF"/>
    <w:rsid w:val="00F42046"/>
    <w:rsid w:val="00F421A0"/>
    <w:rsid w:val="00F4246F"/>
    <w:rsid w:val="00F425AC"/>
    <w:rsid w:val="00F42827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9A8"/>
    <w:rsid w:val="00F53AC7"/>
    <w:rsid w:val="00F53CAB"/>
    <w:rsid w:val="00F53ED2"/>
    <w:rsid w:val="00F54607"/>
    <w:rsid w:val="00F54A96"/>
    <w:rsid w:val="00F54E1A"/>
    <w:rsid w:val="00F55CB3"/>
    <w:rsid w:val="00F55F34"/>
    <w:rsid w:val="00F560A9"/>
    <w:rsid w:val="00F560FD"/>
    <w:rsid w:val="00F56347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6CB2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5003"/>
    <w:rsid w:val="00F7623D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3D84"/>
    <w:rsid w:val="00F84283"/>
    <w:rsid w:val="00F844BC"/>
    <w:rsid w:val="00F846E9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12F"/>
    <w:rsid w:val="00F91812"/>
    <w:rsid w:val="00F91D00"/>
    <w:rsid w:val="00F91E49"/>
    <w:rsid w:val="00F92085"/>
    <w:rsid w:val="00F93054"/>
    <w:rsid w:val="00F931DB"/>
    <w:rsid w:val="00F935E4"/>
    <w:rsid w:val="00F937FC"/>
    <w:rsid w:val="00F93948"/>
    <w:rsid w:val="00F93FB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6E"/>
    <w:rsid w:val="00F97C8E"/>
    <w:rsid w:val="00FA026F"/>
    <w:rsid w:val="00FA0831"/>
    <w:rsid w:val="00FA089C"/>
    <w:rsid w:val="00FA0D4A"/>
    <w:rsid w:val="00FA0E1F"/>
    <w:rsid w:val="00FA0F50"/>
    <w:rsid w:val="00FA10B1"/>
    <w:rsid w:val="00FA1C78"/>
    <w:rsid w:val="00FA1E02"/>
    <w:rsid w:val="00FA1E5B"/>
    <w:rsid w:val="00FA4701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2DD9"/>
    <w:rsid w:val="00FB4118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DE1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55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C83"/>
    <w:rsid w:val="00FF3F77"/>
    <w:rsid w:val="00FF4143"/>
    <w:rsid w:val="00FF4761"/>
    <w:rsid w:val="00FF4B07"/>
    <w:rsid w:val="00FF562E"/>
    <w:rsid w:val="00FF6116"/>
    <w:rsid w:val="00FF6580"/>
    <w:rsid w:val="00FF65FC"/>
    <w:rsid w:val="00FF6B90"/>
    <w:rsid w:val="00FF6D62"/>
    <w:rsid w:val="00FF7A55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9229-C39E-4F29-8928-1D38E37C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189</TotalTime>
  <Pages>23</Pages>
  <Words>5918</Words>
  <Characters>33737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Atchawadee Boonrat</cp:lastModifiedBy>
  <cp:revision>8</cp:revision>
  <cp:lastPrinted>2023-11-10T11:42:00Z</cp:lastPrinted>
  <dcterms:created xsi:type="dcterms:W3CDTF">2023-11-10T13:56:00Z</dcterms:created>
  <dcterms:modified xsi:type="dcterms:W3CDTF">2023-11-13T06:04:00Z</dcterms:modified>
</cp:coreProperties>
</file>