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DBC2A" w14:textId="77777777" w:rsidR="0088680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Angsana New" w:hAnsi="Angsana New"/>
          <w:lang w:eastAsia="ja-JP"/>
        </w:rPr>
      </w:pPr>
      <w:bookmarkStart w:id="0" w:name="Title"/>
    </w:p>
    <w:p w14:paraId="24085C7E" w14:textId="77777777" w:rsidR="0088680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6FD12151" w14:textId="77777777" w:rsidR="0088680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44F80E92" w14:textId="77777777" w:rsidR="00886800" w:rsidRPr="00051F21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7B53D179" w14:textId="77777777" w:rsidR="00886800" w:rsidRPr="00051F21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</w:p>
    <w:p w14:paraId="59981860" w14:textId="77777777" w:rsidR="00886800" w:rsidRPr="00051F21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AEBF9CF" w14:textId="77777777" w:rsidR="00886800" w:rsidRPr="00051F21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9DB595D" w14:textId="77777777" w:rsidR="00886800" w:rsidRDefault="00886800" w:rsidP="00492B94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</w:p>
    <w:p w14:paraId="3EFFEC1F" w14:textId="77777777" w:rsidR="00886800" w:rsidRPr="008C7B80" w:rsidRDefault="00886800" w:rsidP="00492B94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r w:rsidRPr="008C7B80">
        <w:rPr>
          <w:rFonts w:ascii="Angsana New" w:hAnsi="Angsana New"/>
          <w:b/>
          <w:bCs/>
          <w:sz w:val="52"/>
          <w:szCs w:val="52"/>
          <w:cs/>
        </w:rPr>
        <w:t>บริษัท สมบูรณ์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แอ๊ดวานซ์ เทคโนโลยี</w:t>
      </w:r>
      <w:r w:rsidRPr="008C7B80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</w:p>
    <w:p w14:paraId="7B1248F6" w14:textId="77777777" w:rsidR="00886800" w:rsidRPr="008C7B8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C7B80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785EE32" w14:textId="77777777" w:rsidR="00886800" w:rsidRPr="008C7B8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840933" w14:textId="77777777" w:rsidR="00102274" w:rsidRPr="001D737A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ExtraText"/>
      <w:bookmarkEnd w:id="2"/>
      <w:bookmarkEnd w:id="3"/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E61D4F9" w14:textId="1D9F3AEC" w:rsidR="00102274" w:rsidRPr="001D737A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F66E8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66E89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F66E89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1A344095" w14:textId="77777777" w:rsidR="00102274" w:rsidRPr="00610FB1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19E4BB9" w14:textId="77777777" w:rsidR="00102274" w:rsidRPr="009D0D6C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CBEFDF" w14:textId="77777777" w:rsidR="00102274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B826DF8" w14:textId="4D2A802C" w:rsidR="00886800" w:rsidRPr="009D0D6C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5C1A1BA" w14:textId="77777777" w:rsidR="00886800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0664638" w14:textId="77777777" w:rsidR="00886800" w:rsidRPr="00A4230F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EA0B086" w14:textId="77777777" w:rsidR="0088680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</w:p>
    <w:p w14:paraId="75A1113E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3F1F6E6F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33DC7C5B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2C9B7558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62F172FB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63D4E1FF" w14:textId="77777777" w:rsidR="00886800" w:rsidRPr="00884015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28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78EED32B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7D280929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03F46382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519A1E35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2085C8FF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477CAE23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  <w:sectPr w:rsidR="00886800" w:rsidRPr="00884015" w:rsidSect="00886800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53143D8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1E0461C1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2926EA01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54EBE761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791844DC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331696D8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04A5BE1B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657AB8EB" w14:textId="77777777" w:rsidR="00886800" w:rsidRPr="009229A0" w:rsidRDefault="00886800" w:rsidP="00492B94">
      <w:pPr>
        <w:rPr>
          <w:rFonts w:ascii="Angsana New" w:hAnsi="Angsana New"/>
          <w:sz w:val="30"/>
          <w:szCs w:val="30"/>
          <w:cs/>
        </w:rPr>
      </w:pPr>
    </w:p>
    <w:p w14:paraId="30150888" w14:textId="77777777" w:rsidR="00886800" w:rsidRPr="00EA679A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A679A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A679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A679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31F5183B" w14:textId="77777777" w:rsidR="00886800" w:rsidRPr="009229A0" w:rsidRDefault="00886800" w:rsidP="00492B94">
      <w:pPr>
        <w:rPr>
          <w:rFonts w:ascii="Angsana New" w:hAnsi="Angsana New"/>
          <w:i/>
          <w:iCs/>
          <w:sz w:val="30"/>
          <w:szCs w:val="30"/>
        </w:rPr>
      </w:pPr>
    </w:p>
    <w:p w14:paraId="22AF6C92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สมบูรณ์ แอ๊ดวานซ์ เทคโนโลยี จำกัด (มหาชน)</w:t>
      </w:r>
    </w:p>
    <w:p w14:paraId="3EE4EE69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0519AB1" w14:textId="2DB75628" w:rsidR="00102274" w:rsidRPr="009229A0" w:rsidRDefault="00102274" w:rsidP="0010227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F66E89">
        <w:rPr>
          <w:rFonts w:ascii="Angsana New" w:hAnsi="Angsana New"/>
          <w:sz w:val="30"/>
          <w:szCs w:val="30"/>
        </w:rPr>
        <w:t xml:space="preserve">30 </w:t>
      </w:r>
      <w:r w:rsidR="00F66E89">
        <w:rPr>
          <w:rFonts w:ascii="Angsana New" w:hAnsi="Angsana New"/>
          <w:sz w:val="30"/>
          <w:szCs w:val="30"/>
          <w:cs/>
        </w:rPr>
        <w:t>กันยายน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9229A0">
        <w:rPr>
          <w:rFonts w:ascii="Angsana New" w:hAnsi="Angsana New" w:hint="cs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F66E89">
        <w:rPr>
          <w:rFonts w:ascii="Angsana New" w:hAnsi="Angsana New" w:hint="cs"/>
          <w:sz w:val="30"/>
          <w:szCs w:val="30"/>
          <w:cs/>
        </w:rPr>
        <w:t>เก้าเดือน</w:t>
      </w:r>
      <w:r w:rsidRPr="009229A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66E89">
        <w:rPr>
          <w:rFonts w:ascii="Angsana New" w:hAnsi="Angsana New"/>
          <w:sz w:val="30"/>
          <w:szCs w:val="30"/>
        </w:rPr>
        <w:t xml:space="preserve">30 </w:t>
      </w:r>
      <w:r w:rsidR="00F66E89">
        <w:rPr>
          <w:rFonts w:ascii="Angsana New" w:hAnsi="Angsana New"/>
          <w:sz w:val="30"/>
          <w:szCs w:val="30"/>
          <w:cs/>
        </w:rPr>
        <w:t>กันยายน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 w:hint="cs"/>
          <w:spacing w:val="12"/>
          <w:sz w:val="30"/>
          <w:szCs w:val="30"/>
          <w:cs/>
        </w:rPr>
        <w:t>งบแสดงการเปลี่ยนแปลงส่วนของ</w:t>
      </w:r>
      <w:r w:rsidRPr="009229A0">
        <w:rPr>
          <w:rFonts w:ascii="Angsana New" w:hAnsi="Angsana New" w:hint="cs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051F0D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="007D385B" w:rsidRPr="00051F0D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F66E89" w:rsidRPr="00051F0D">
        <w:rPr>
          <w:rFonts w:ascii="Angsana New" w:hAnsi="Angsana New" w:hint="cs"/>
          <w:spacing w:val="-2"/>
          <w:sz w:val="30"/>
          <w:szCs w:val="30"/>
          <w:cs/>
        </w:rPr>
        <w:t>เก้าเดือน</w:t>
      </w:r>
      <w:r w:rsidRPr="00051F0D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F66E89" w:rsidRPr="00051F0D">
        <w:rPr>
          <w:rFonts w:ascii="Angsana New" w:hAnsi="Angsana New"/>
          <w:spacing w:val="-2"/>
          <w:sz w:val="30"/>
          <w:szCs w:val="30"/>
        </w:rPr>
        <w:t xml:space="preserve">30 </w:t>
      </w:r>
      <w:r w:rsidR="00F66E89" w:rsidRPr="00051F0D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051F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51F0D">
        <w:rPr>
          <w:rFonts w:ascii="Angsana New" w:hAnsi="Angsana New"/>
          <w:spacing w:val="-2"/>
          <w:sz w:val="30"/>
          <w:szCs w:val="30"/>
        </w:rPr>
        <w:t>2566</w:t>
      </w:r>
      <w:r w:rsidRPr="00051F0D">
        <w:rPr>
          <w:rFonts w:ascii="Angsana New" w:hAnsi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Pr="009229A0">
        <w:rPr>
          <w:rFonts w:ascii="Angsana New" w:hAnsi="Angsana New" w:hint="cs"/>
          <w:sz w:val="30"/>
          <w:szCs w:val="30"/>
          <w:cs/>
        </w:rPr>
        <w:t xml:space="preserve"> ของบริษัท สมบูรณ์ แอ๊ดวานซ์ เทคโนโลยี จำกัด (มหาชน) และบริษัทย่อย และของเฉพาะบริษัท สมบูรณ์ แอ๊ดวานซ์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229A0">
        <w:rPr>
          <w:rFonts w:ascii="Angsana New" w:hAnsi="Angsana New"/>
          <w:sz w:val="30"/>
          <w:szCs w:val="30"/>
        </w:rPr>
        <w:t xml:space="preserve">34 </w:t>
      </w:r>
      <w:r w:rsidRPr="009229A0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A8C2E4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4496F16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229A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3752B2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56C36E1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รหัส</w:t>
      </w:r>
      <w:r w:rsidRPr="009229A0">
        <w:rPr>
          <w:rFonts w:ascii="Angsana New" w:hAnsi="Angsana New"/>
          <w:sz w:val="30"/>
          <w:szCs w:val="30"/>
        </w:rPr>
        <w:t xml:space="preserve"> 2410 “</w:t>
      </w:r>
      <w:r w:rsidRPr="009229A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29A0">
        <w:rPr>
          <w:rFonts w:ascii="Angsana New" w:hAnsi="Angsana New"/>
          <w:sz w:val="30"/>
          <w:szCs w:val="30"/>
        </w:rPr>
        <w:t>”</w:t>
      </w:r>
      <w:r w:rsidRPr="009229A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9229A0">
        <w:rPr>
          <w:rFonts w:ascii="Angsana New" w:hAnsi="Angsana New" w:hint="cs"/>
          <w:sz w:val="30"/>
          <w:szCs w:val="30"/>
          <w:cs/>
        </w:rPr>
        <w:t>ข้อมูลทาง</w:t>
      </w:r>
      <w:r w:rsidRPr="009229A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138222C5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027C888E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7E8F70C5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5FE636D2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  <w:sectPr w:rsidR="00886800" w:rsidRPr="005C367D" w:rsidSect="00663C95">
          <w:footerReference w:type="defaul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938C965" w14:textId="77777777" w:rsidR="00FB249F" w:rsidRDefault="00FB24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0BF2144" w14:textId="77777777" w:rsidR="00FB249F" w:rsidRDefault="00FB24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93FECA9" w14:textId="77777777" w:rsidR="00FB249F" w:rsidRDefault="00FB24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79EDC0B" w14:textId="77777777" w:rsidR="00FB249F" w:rsidRDefault="00FB24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98E7852" w14:textId="6466D24E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6314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9AA8FB9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6F586CF1" w14:textId="77777777" w:rsidR="00886800" w:rsidRPr="00463144" w:rsidRDefault="00886800" w:rsidP="00492B94">
      <w:pPr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6314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63144">
        <w:rPr>
          <w:rFonts w:ascii="Angsana New" w:hAnsi="Angsana New"/>
          <w:sz w:val="30"/>
          <w:szCs w:val="30"/>
          <w:cs/>
        </w:rPr>
        <w:t>ดังกล่าว</w:t>
      </w:r>
      <w:r w:rsidRPr="00463144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63144">
        <w:rPr>
          <w:rFonts w:ascii="Angsana New" w:hAnsi="Angsana New"/>
          <w:sz w:val="30"/>
          <w:szCs w:val="30"/>
          <w:cs/>
        </w:rPr>
        <w:t>มาตรฐานการ</w:t>
      </w:r>
      <w:r w:rsidRPr="00463144">
        <w:rPr>
          <w:rFonts w:ascii="Angsana New" w:hAnsi="Angsana New" w:hint="cs"/>
          <w:sz w:val="30"/>
          <w:szCs w:val="30"/>
          <w:cs/>
        </w:rPr>
        <w:t xml:space="preserve">บัญชีฉบับที่ </w:t>
      </w:r>
      <w:r w:rsidRPr="00463144">
        <w:rPr>
          <w:rFonts w:ascii="Angsana New" w:hAnsi="Angsana New"/>
          <w:sz w:val="30"/>
          <w:szCs w:val="30"/>
        </w:rPr>
        <w:t>34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46314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E58575B" w14:textId="77777777" w:rsidR="00886800" w:rsidRPr="00463144" w:rsidRDefault="00886800" w:rsidP="00492B94">
      <w:pPr>
        <w:jc w:val="both"/>
        <w:rPr>
          <w:rFonts w:ascii="Angsana New" w:hAnsi="Angsana New"/>
          <w:sz w:val="30"/>
          <w:szCs w:val="30"/>
        </w:rPr>
      </w:pPr>
    </w:p>
    <w:p w14:paraId="0E1C1700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AB25C7" w14:textId="77777777" w:rsidR="00886800" w:rsidRPr="00463144" w:rsidRDefault="00886800" w:rsidP="00492B94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4ED527C5" w14:textId="77777777" w:rsidR="00886800" w:rsidRPr="00463144" w:rsidRDefault="00886800" w:rsidP="00492B94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6263A0A8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</w:rPr>
        <w:t>(</w:t>
      </w:r>
      <w:r w:rsidRPr="00463144">
        <w:rPr>
          <w:rFonts w:ascii="Angsana New" w:hAnsi="Angsana New" w:hint="cs"/>
          <w:sz w:val="30"/>
          <w:szCs w:val="30"/>
          <w:cs/>
        </w:rPr>
        <w:t>ทรงชัย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>วงศ์พิริยาภรณ์</w:t>
      </w:r>
      <w:r w:rsidRPr="00463144">
        <w:rPr>
          <w:rFonts w:ascii="Angsana New" w:hAnsi="Angsana New"/>
          <w:sz w:val="30"/>
          <w:szCs w:val="30"/>
        </w:rPr>
        <w:t>)</w:t>
      </w:r>
    </w:p>
    <w:p w14:paraId="2317430C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E73DA0E" w14:textId="6B1DE2D0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109</w:t>
      </w:r>
      <w:r w:rsidR="00523B7F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>6</w:t>
      </w:r>
    </w:p>
    <w:p w14:paraId="4D813BDA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71E20231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B1681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B1AFA5A" w14:textId="72D68459" w:rsidR="00886800" w:rsidRPr="00463144" w:rsidRDefault="00AE38BD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4716C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886800">
        <w:rPr>
          <w:rFonts w:ascii="Angsana New" w:hAnsi="Angsana New" w:hint="cs"/>
          <w:sz w:val="30"/>
          <w:szCs w:val="30"/>
          <w:cs/>
        </w:rPr>
        <w:t xml:space="preserve"> </w:t>
      </w:r>
      <w:r w:rsidR="0088680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</w:p>
    <w:p w14:paraId="550BBBD0" w14:textId="53D18589" w:rsidR="00655378" w:rsidRDefault="00655378" w:rsidP="00344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sectPr w:rsidR="00655378" w:rsidSect="0008252F"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8C2BA" w14:textId="77777777" w:rsidR="00F9205F" w:rsidRDefault="00F9205F">
      <w:r>
        <w:separator/>
      </w:r>
    </w:p>
  </w:endnote>
  <w:endnote w:type="continuationSeparator" w:id="0">
    <w:p w14:paraId="08C9585F" w14:textId="77777777" w:rsidR="00F9205F" w:rsidRDefault="00F92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077D9" w14:textId="77777777" w:rsidR="00886800" w:rsidRDefault="00886800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6A92897C" w14:textId="77777777" w:rsidR="00886800" w:rsidRDefault="00886800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DD88A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6378F029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1A2406B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88E1573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3DD9A8AE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228F520" w14:textId="77777777" w:rsidR="00886800" w:rsidRDefault="00886800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5850A544" w14:textId="77777777" w:rsidR="00886800" w:rsidRPr="00890558" w:rsidRDefault="00886800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346AC" w14:textId="77777777" w:rsidR="00886800" w:rsidRPr="00381B5D" w:rsidRDefault="00886800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77F24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2455546F" w14:textId="77777777" w:rsidR="00886800" w:rsidRPr="00890558" w:rsidRDefault="00886800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7912" w14:textId="77777777" w:rsidR="00886800" w:rsidRDefault="00886800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1C24F" w14:textId="77777777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A7468" w14:textId="77777777" w:rsidR="00F9205F" w:rsidRDefault="00F9205F">
      <w:r>
        <w:separator/>
      </w:r>
    </w:p>
  </w:footnote>
  <w:footnote w:type="continuationSeparator" w:id="0">
    <w:p w14:paraId="75A937EA" w14:textId="77777777" w:rsidR="00F9205F" w:rsidRDefault="00F92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F7D0E" w14:textId="77777777" w:rsidR="00886800" w:rsidRDefault="00886800">
    <w:pPr>
      <w:pStyle w:val="Header"/>
    </w:pPr>
  </w:p>
  <w:p w14:paraId="251D70AF" w14:textId="77777777" w:rsidR="00886800" w:rsidRPr="00E807EC" w:rsidRDefault="008868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7FE"/>
    <w:rsid w:val="000039B8"/>
    <w:rsid w:val="000039DA"/>
    <w:rsid w:val="00003EB3"/>
    <w:rsid w:val="00003EBA"/>
    <w:rsid w:val="00003FF5"/>
    <w:rsid w:val="0000410C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94F"/>
    <w:rsid w:val="00015DC0"/>
    <w:rsid w:val="000162B6"/>
    <w:rsid w:val="00016332"/>
    <w:rsid w:val="00016338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42E9"/>
    <w:rsid w:val="00044D57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BA5"/>
    <w:rsid w:val="00046F82"/>
    <w:rsid w:val="000472B4"/>
    <w:rsid w:val="00047F68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0D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5CE"/>
    <w:rsid w:val="000A46F3"/>
    <w:rsid w:val="000A51CB"/>
    <w:rsid w:val="000A5278"/>
    <w:rsid w:val="000A53A4"/>
    <w:rsid w:val="000A55A7"/>
    <w:rsid w:val="000A5686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DB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F02"/>
    <w:rsid w:val="000C525E"/>
    <w:rsid w:val="000C5309"/>
    <w:rsid w:val="000C5C05"/>
    <w:rsid w:val="000C629A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274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8DA"/>
    <w:rsid w:val="00150AEB"/>
    <w:rsid w:val="00150CA7"/>
    <w:rsid w:val="00150CC8"/>
    <w:rsid w:val="00150FE9"/>
    <w:rsid w:val="001513DA"/>
    <w:rsid w:val="001518F4"/>
    <w:rsid w:val="00151945"/>
    <w:rsid w:val="00151BAC"/>
    <w:rsid w:val="00152120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4AD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739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ABE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86A"/>
    <w:rsid w:val="001B1BF5"/>
    <w:rsid w:val="001B1C43"/>
    <w:rsid w:val="001B2175"/>
    <w:rsid w:val="001B2276"/>
    <w:rsid w:val="001B25F6"/>
    <w:rsid w:val="001B26AE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1DE"/>
    <w:rsid w:val="001B52F0"/>
    <w:rsid w:val="001B5778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2E1C"/>
    <w:rsid w:val="001C32C7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AD2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3F3F"/>
    <w:rsid w:val="001E40B0"/>
    <w:rsid w:val="001E443B"/>
    <w:rsid w:val="001E5244"/>
    <w:rsid w:val="001E527C"/>
    <w:rsid w:val="001E5470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91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38D6"/>
    <w:rsid w:val="00203A2E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155F"/>
    <w:rsid w:val="00211FBA"/>
    <w:rsid w:val="00211FE3"/>
    <w:rsid w:val="00212190"/>
    <w:rsid w:val="0021272B"/>
    <w:rsid w:val="00212A59"/>
    <w:rsid w:val="00212A8A"/>
    <w:rsid w:val="002131B2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CA2"/>
    <w:rsid w:val="00223E67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471"/>
    <w:rsid w:val="002315F2"/>
    <w:rsid w:val="0023176D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BD4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CC0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C25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2C7"/>
    <w:rsid w:val="002B14C9"/>
    <w:rsid w:val="002B17BF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3D"/>
    <w:rsid w:val="002E70CD"/>
    <w:rsid w:val="002E753F"/>
    <w:rsid w:val="002E79FB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37E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D9E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2FB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4C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B5F"/>
    <w:rsid w:val="00341BE3"/>
    <w:rsid w:val="00341E82"/>
    <w:rsid w:val="0034211B"/>
    <w:rsid w:val="003426F6"/>
    <w:rsid w:val="00342A83"/>
    <w:rsid w:val="00343091"/>
    <w:rsid w:val="00343123"/>
    <w:rsid w:val="0034314B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89"/>
    <w:rsid w:val="003714FA"/>
    <w:rsid w:val="0037154D"/>
    <w:rsid w:val="003717EE"/>
    <w:rsid w:val="003718D6"/>
    <w:rsid w:val="00371C8B"/>
    <w:rsid w:val="00371E71"/>
    <w:rsid w:val="00372382"/>
    <w:rsid w:val="00372480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407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DF1"/>
    <w:rsid w:val="003B727B"/>
    <w:rsid w:val="003B7B94"/>
    <w:rsid w:val="003C009A"/>
    <w:rsid w:val="003C0180"/>
    <w:rsid w:val="003C059D"/>
    <w:rsid w:val="003C08A8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288"/>
    <w:rsid w:val="003C6704"/>
    <w:rsid w:val="003C6C35"/>
    <w:rsid w:val="003C6ED2"/>
    <w:rsid w:val="003C6EF4"/>
    <w:rsid w:val="003C77DA"/>
    <w:rsid w:val="003C784F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3BD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3923"/>
    <w:rsid w:val="003E4300"/>
    <w:rsid w:val="003E47F2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7A"/>
    <w:rsid w:val="003F58B3"/>
    <w:rsid w:val="003F58E5"/>
    <w:rsid w:val="003F5AB3"/>
    <w:rsid w:val="003F5BD7"/>
    <w:rsid w:val="003F5CF2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6D2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5E7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1151"/>
    <w:rsid w:val="004312D6"/>
    <w:rsid w:val="00431417"/>
    <w:rsid w:val="00431AEE"/>
    <w:rsid w:val="00432048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845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3885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02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36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B13"/>
    <w:rsid w:val="00487B98"/>
    <w:rsid w:val="00487FA1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97"/>
    <w:rsid w:val="004926E2"/>
    <w:rsid w:val="00492715"/>
    <w:rsid w:val="004929B6"/>
    <w:rsid w:val="00492D0F"/>
    <w:rsid w:val="00492D27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B6D"/>
    <w:rsid w:val="004B7D1C"/>
    <w:rsid w:val="004B7EA4"/>
    <w:rsid w:val="004B7F3D"/>
    <w:rsid w:val="004C0E9E"/>
    <w:rsid w:val="004C0EDA"/>
    <w:rsid w:val="004C1223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07EF8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26E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656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5C41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369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7A5"/>
    <w:rsid w:val="00553D26"/>
    <w:rsid w:val="00554351"/>
    <w:rsid w:val="0055477B"/>
    <w:rsid w:val="0055493F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029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6D4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6EA5"/>
    <w:rsid w:val="00577472"/>
    <w:rsid w:val="005777E7"/>
    <w:rsid w:val="00577878"/>
    <w:rsid w:val="00580170"/>
    <w:rsid w:val="00580283"/>
    <w:rsid w:val="005802FE"/>
    <w:rsid w:val="00580530"/>
    <w:rsid w:val="0058067D"/>
    <w:rsid w:val="00581306"/>
    <w:rsid w:val="00581668"/>
    <w:rsid w:val="005817E5"/>
    <w:rsid w:val="0058185D"/>
    <w:rsid w:val="005821E2"/>
    <w:rsid w:val="0058232A"/>
    <w:rsid w:val="00582492"/>
    <w:rsid w:val="00582646"/>
    <w:rsid w:val="00582A05"/>
    <w:rsid w:val="00582D4D"/>
    <w:rsid w:val="005830E4"/>
    <w:rsid w:val="00583596"/>
    <w:rsid w:val="00583925"/>
    <w:rsid w:val="00583B93"/>
    <w:rsid w:val="005840BC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8B3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63E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843"/>
    <w:rsid w:val="005D092B"/>
    <w:rsid w:val="005D0A5C"/>
    <w:rsid w:val="005D0B62"/>
    <w:rsid w:val="005D151C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C95"/>
    <w:rsid w:val="005D4D29"/>
    <w:rsid w:val="005D4DA4"/>
    <w:rsid w:val="005D4F97"/>
    <w:rsid w:val="005D55B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B48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7239"/>
    <w:rsid w:val="0060725F"/>
    <w:rsid w:val="0060797C"/>
    <w:rsid w:val="00607B79"/>
    <w:rsid w:val="00607BF1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A58"/>
    <w:rsid w:val="00622E15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B8D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C27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1D20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9001B"/>
    <w:rsid w:val="006903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4A6"/>
    <w:rsid w:val="006E482B"/>
    <w:rsid w:val="006E4C2B"/>
    <w:rsid w:val="006E4FE7"/>
    <w:rsid w:val="006E50ED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AC3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79C"/>
    <w:rsid w:val="0072689D"/>
    <w:rsid w:val="00726CC0"/>
    <w:rsid w:val="00726E25"/>
    <w:rsid w:val="0072712A"/>
    <w:rsid w:val="00727171"/>
    <w:rsid w:val="00727C6C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C0A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AE5"/>
    <w:rsid w:val="00750BB7"/>
    <w:rsid w:val="007510D9"/>
    <w:rsid w:val="007514C1"/>
    <w:rsid w:val="00751A5B"/>
    <w:rsid w:val="00751AEF"/>
    <w:rsid w:val="00751E6E"/>
    <w:rsid w:val="00751E8E"/>
    <w:rsid w:val="007520A6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67F88"/>
    <w:rsid w:val="0077041A"/>
    <w:rsid w:val="007706EF"/>
    <w:rsid w:val="00770739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836"/>
    <w:rsid w:val="00774899"/>
    <w:rsid w:val="0077495E"/>
    <w:rsid w:val="00774AEF"/>
    <w:rsid w:val="00774B54"/>
    <w:rsid w:val="00774FEB"/>
    <w:rsid w:val="0077528A"/>
    <w:rsid w:val="00775438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4D14"/>
    <w:rsid w:val="0078547F"/>
    <w:rsid w:val="00785970"/>
    <w:rsid w:val="0078646A"/>
    <w:rsid w:val="00786740"/>
    <w:rsid w:val="00786D16"/>
    <w:rsid w:val="00786D41"/>
    <w:rsid w:val="0078702E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DDA"/>
    <w:rsid w:val="00793EAF"/>
    <w:rsid w:val="00793EE7"/>
    <w:rsid w:val="0079404A"/>
    <w:rsid w:val="00794061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D71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85B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7C1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7BD"/>
    <w:rsid w:val="007F194C"/>
    <w:rsid w:val="007F1AF3"/>
    <w:rsid w:val="007F2092"/>
    <w:rsid w:val="007F2422"/>
    <w:rsid w:val="007F2A03"/>
    <w:rsid w:val="007F2AE2"/>
    <w:rsid w:val="007F2CED"/>
    <w:rsid w:val="007F2CF4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AF4"/>
    <w:rsid w:val="007F4B88"/>
    <w:rsid w:val="007F4CB9"/>
    <w:rsid w:val="007F514B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C16"/>
    <w:rsid w:val="00806C68"/>
    <w:rsid w:val="00807302"/>
    <w:rsid w:val="00807675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99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535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4AA"/>
    <w:rsid w:val="00823676"/>
    <w:rsid w:val="008236AC"/>
    <w:rsid w:val="00823840"/>
    <w:rsid w:val="0082385A"/>
    <w:rsid w:val="00823B24"/>
    <w:rsid w:val="00824054"/>
    <w:rsid w:val="00824420"/>
    <w:rsid w:val="00824551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22D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79F"/>
    <w:rsid w:val="008529DF"/>
    <w:rsid w:val="00852C96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507E"/>
    <w:rsid w:val="008650F0"/>
    <w:rsid w:val="0086529A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6C6"/>
    <w:rsid w:val="0087594D"/>
    <w:rsid w:val="00875A7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421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7C7"/>
    <w:rsid w:val="008E795A"/>
    <w:rsid w:val="008E7DAD"/>
    <w:rsid w:val="008E7E57"/>
    <w:rsid w:val="008F0074"/>
    <w:rsid w:val="008F0AF7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A25"/>
    <w:rsid w:val="00907C72"/>
    <w:rsid w:val="00907DEA"/>
    <w:rsid w:val="009101AE"/>
    <w:rsid w:val="0091049D"/>
    <w:rsid w:val="00910690"/>
    <w:rsid w:val="009106E7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5BC"/>
    <w:rsid w:val="00914977"/>
    <w:rsid w:val="00914F49"/>
    <w:rsid w:val="00914FDF"/>
    <w:rsid w:val="00915005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84B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972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CE0"/>
    <w:rsid w:val="00945EC4"/>
    <w:rsid w:val="009465F7"/>
    <w:rsid w:val="00946628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65B"/>
    <w:rsid w:val="00951D20"/>
    <w:rsid w:val="00951F9F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67"/>
    <w:rsid w:val="009777AD"/>
    <w:rsid w:val="009777D5"/>
    <w:rsid w:val="0097798D"/>
    <w:rsid w:val="00977DE8"/>
    <w:rsid w:val="00977F6C"/>
    <w:rsid w:val="0098013D"/>
    <w:rsid w:val="00980547"/>
    <w:rsid w:val="009808A4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CA8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D52"/>
    <w:rsid w:val="00992EC6"/>
    <w:rsid w:val="0099333D"/>
    <w:rsid w:val="009937DF"/>
    <w:rsid w:val="00993984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1ED1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600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AD5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9AB"/>
    <w:rsid w:val="009B6B05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3FE"/>
    <w:rsid w:val="009F14C1"/>
    <w:rsid w:val="009F187B"/>
    <w:rsid w:val="009F1C17"/>
    <w:rsid w:val="009F1D38"/>
    <w:rsid w:val="009F1DEB"/>
    <w:rsid w:val="009F1E02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C3F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60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B4F"/>
    <w:rsid w:val="00A05CED"/>
    <w:rsid w:val="00A05D56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663"/>
    <w:rsid w:val="00A2586E"/>
    <w:rsid w:val="00A260F6"/>
    <w:rsid w:val="00A26268"/>
    <w:rsid w:val="00A2631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571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6F8"/>
    <w:rsid w:val="00A54730"/>
    <w:rsid w:val="00A54859"/>
    <w:rsid w:val="00A549F3"/>
    <w:rsid w:val="00A54C1E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16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5351"/>
    <w:rsid w:val="00AA5592"/>
    <w:rsid w:val="00AA5C60"/>
    <w:rsid w:val="00AA5D5A"/>
    <w:rsid w:val="00AA6119"/>
    <w:rsid w:val="00AA61C9"/>
    <w:rsid w:val="00AA6343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1F4"/>
    <w:rsid w:val="00AB5B96"/>
    <w:rsid w:val="00AB5C28"/>
    <w:rsid w:val="00AB5C5B"/>
    <w:rsid w:val="00AB5CF2"/>
    <w:rsid w:val="00AB5E6B"/>
    <w:rsid w:val="00AB5E94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5F0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6EA6"/>
    <w:rsid w:val="00AD70B0"/>
    <w:rsid w:val="00AD718E"/>
    <w:rsid w:val="00AD7733"/>
    <w:rsid w:val="00AD7B3C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38BD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94C"/>
    <w:rsid w:val="00B02C3C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0E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566"/>
    <w:rsid w:val="00B239A0"/>
    <w:rsid w:val="00B23B61"/>
    <w:rsid w:val="00B23BD6"/>
    <w:rsid w:val="00B23D96"/>
    <w:rsid w:val="00B24072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59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6B6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138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865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7A9"/>
    <w:rsid w:val="00B77A6C"/>
    <w:rsid w:val="00B77B4F"/>
    <w:rsid w:val="00B80174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13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46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62"/>
    <w:rsid w:val="00B93B8F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E1E"/>
    <w:rsid w:val="00B97FC0"/>
    <w:rsid w:val="00BA0721"/>
    <w:rsid w:val="00BA0821"/>
    <w:rsid w:val="00BA0AFF"/>
    <w:rsid w:val="00BA0B72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76F"/>
    <w:rsid w:val="00BA7BE0"/>
    <w:rsid w:val="00BA7CAC"/>
    <w:rsid w:val="00BA7EDD"/>
    <w:rsid w:val="00BA7FF4"/>
    <w:rsid w:val="00BB00F5"/>
    <w:rsid w:val="00BB039A"/>
    <w:rsid w:val="00BB04F2"/>
    <w:rsid w:val="00BB07E0"/>
    <w:rsid w:val="00BB0EAD"/>
    <w:rsid w:val="00BB0F85"/>
    <w:rsid w:val="00BB11D6"/>
    <w:rsid w:val="00BB1AFF"/>
    <w:rsid w:val="00BB1E8E"/>
    <w:rsid w:val="00BB1EBF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2D8"/>
    <w:rsid w:val="00BC24CC"/>
    <w:rsid w:val="00BC24DD"/>
    <w:rsid w:val="00BC25AC"/>
    <w:rsid w:val="00BC2699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3CB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097B"/>
    <w:rsid w:val="00C20BAD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7E6"/>
    <w:rsid w:val="00C22EE2"/>
    <w:rsid w:val="00C22F59"/>
    <w:rsid w:val="00C2301A"/>
    <w:rsid w:val="00C23503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30005"/>
    <w:rsid w:val="00C30211"/>
    <w:rsid w:val="00C30867"/>
    <w:rsid w:val="00C3096C"/>
    <w:rsid w:val="00C30E2D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7C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6E7B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5FC3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35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4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82D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63B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756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0CD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465B"/>
    <w:rsid w:val="00CE46C7"/>
    <w:rsid w:val="00CE46D3"/>
    <w:rsid w:val="00CE47E8"/>
    <w:rsid w:val="00CE48B2"/>
    <w:rsid w:val="00CE497B"/>
    <w:rsid w:val="00CE4BA8"/>
    <w:rsid w:val="00CE4D9A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31D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7A9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D9C"/>
    <w:rsid w:val="00D12EEB"/>
    <w:rsid w:val="00D1391D"/>
    <w:rsid w:val="00D13EB7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1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0E6"/>
    <w:rsid w:val="00D42567"/>
    <w:rsid w:val="00D4315D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20"/>
    <w:rsid w:val="00D60066"/>
    <w:rsid w:val="00D60095"/>
    <w:rsid w:val="00D601CD"/>
    <w:rsid w:val="00D6034F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7E0"/>
    <w:rsid w:val="00D66A4C"/>
    <w:rsid w:val="00D66D10"/>
    <w:rsid w:val="00D66D1F"/>
    <w:rsid w:val="00D671A8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281E"/>
    <w:rsid w:val="00D92CAA"/>
    <w:rsid w:val="00D92DB0"/>
    <w:rsid w:val="00D92EB0"/>
    <w:rsid w:val="00D9381C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7C6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0BE"/>
    <w:rsid w:val="00E305A8"/>
    <w:rsid w:val="00E30738"/>
    <w:rsid w:val="00E30914"/>
    <w:rsid w:val="00E30BA6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4DE"/>
    <w:rsid w:val="00E65568"/>
    <w:rsid w:val="00E65787"/>
    <w:rsid w:val="00E65B0F"/>
    <w:rsid w:val="00E65F0A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CDA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9EF"/>
    <w:rsid w:val="00E81D74"/>
    <w:rsid w:val="00E81D9D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DB5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2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463"/>
    <w:rsid w:val="00EE384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464F"/>
    <w:rsid w:val="00EF4AEB"/>
    <w:rsid w:val="00EF4AFB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5EE7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213"/>
    <w:rsid w:val="00F042F8"/>
    <w:rsid w:val="00F043FC"/>
    <w:rsid w:val="00F0480B"/>
    <w:rsid w:val="00F04A43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C13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1B5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3E3"/>
    <w:rsid w:val="00F464B5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5E7E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39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6E89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3256"/>
    <w:rsid w:val="00F7345C"/>
    <w:rsid w:val="00F7380B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72B"/>
    <w:rsid w:val="00F84BAE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05F"/>
    <w:rsid w:val="00F9266F"/>
    <w:rsid w:val="00F92C49"/>
    <w:rsid w:val="00F92D90"/>
    <w:rsid w:val="00F92DBF"/>
    <w:rsid w:val="00F92F91"/>
    <w:rsid w:val="00F9353B"/>
    <w:rsid w:val="00F93593"/>
    <w:rsid w:val="00F936AF"/>
    <w:rsid w:val="00F9394C"/>
    <w:rsid w:val="00F93F95"/>
    <w:rsid w:val="00F94289"/>
    <w:rsid w:val="00F94503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E7D"/>
    <w:rsid w:val="00FB0F32"/>
    <w:rsid w:val="00FB10F6"/>
    <w:rsid w:val="00FB13FB"/>
    <w:rsid w:val="00FB1BA1"/>
    <w:rsid w:val="00FB1E1F"/>
    <w:rsid w:val="00FB1FCE"/>
    <w:rsid w:val="00FB228A"/>
    <w:rsid w:val="00FB249F"/>
    <w:rsid w:val="00FB2686"/>
    <w:rsid w:val="00FB2ABF"/>
    <w:rsid w:val="00FB2CEC"/>
    <w:rsid w:val="00FB2FB2"/>
    <w:rsid w:val="00FB33D2"/>
    <w:rsid w:val="00FB33E6"/>
    <w:rsid w:val="00FB34F8"/>
    <w:rsid w:val="00FB38BD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17B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A05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60F"/>
    <w:rsid w:val="00FF389B"/>
    <w:rsid w:val="00FF38AA"/>
    <w:rsid w:val="00FF39A7"/>
    <w:rsid w:val="00FF3D0D"/>
    <w:rsid w:val="00FF3F99"/>
    <w:rsid w:val="00FF42D0"/>
    <w:rsid w:val="00FF4508"/>
    <w:rsid w:val="00FF4F5B"/>
    <w:rsid w:val="00FF5096"/>
    <w:rsid w:val="00FF5315"/>
    <w:rsid w:val="00FF5696"/>
    <w:rsid w:val="00FF5863"/>
    <w:rsid w:val="00FF59BA"/>
    <w:rsid w:val="00FF600A"/>
    <w:rsid w:val="00FF63C5"/>
    <w:rsid w:val="00FF6511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427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Somjai, Nigonyanont</cp:lastModifiedBy>
  <cp:revision>3</cp:revision>
  <cp:lastPrinted>2023-11-03T08:35:00Z</cp:lastPrinted>
  <dcterms:created xsi:type="dcterms:W3CDTF">2023-11-08T03:56:00Z</dcterms:created>
  <dcterms:modified xsi:type="dcterms:W3CDTF">2023-11-08T04:01:00Z</dcterms:modified>
</cp:coreProperties>
</file>