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188"/>
        <w:gridCol w:w="8345"/>
      </w:tblGrid>
      <w:tr w:rsidR="00E807EC" w:rsidRPr="009566C2" w14:paraId="29C7FE15" w14:textId="77777777" w:rsidTr="00E37BB8">
        <w:tc>
          <w:tcPr>
            <w:tcW w:w="1188" w:type="dxa"/>
          </w:tcPr>
          <w:p w14:paraId="39FA3D2F" w14:textId="533F49D0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31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345" w:type="dxa"/>
          </w:tcPr>
          <w:p w14:paraId="5009F9FB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31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5777E7" w:rsidRPr="009566C2" w14:paraId="434308BC" w14:textId="77777777" w:rsidTr="00E37BB8">
        <w:tc>
          <w:tcPr>
            <w:tcW w:w="1188" w:type="dxa"/>
          </w:tcPr>
          <w:p w14:paraId="786B34AE" w14:textId="77777777" w:rsidR="005777E7" w:rsidRPr="00463144" w:rsidRDefault="005777E7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45" w:type="dxa"/>
          </w:tcPr>
          <w:p w14:paraId="43D0FB3C" w14:textId="77777777" w:rsidR="005777E7" w:rsidRPr="00463144" w:rsidRDefault="005777E7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807EC" w:rsidRPr="009566C2" w14:paraId="7C5D7A88" w14:textId="77777777" w:rsidTr="00E37BB8">
        <w:tc>
          <w:tcPr>
            <w:tcW w:w="1188" w:type="dxa"/>
          </w:tcPr>
          <w:p w14:paraId="7DB2E943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8345" w:type="dxa"/>
          </w:tcPr>
          <w:p w14:paraId="53ABAECB" w14:textId="77777777" w:rsidR="00E807EC" w:rsidRPr="00463144" w:rsidRDefault="007C7811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ข้อมูล</w:t>
            </w:r>
            <w:r w:rsidR="00D20EC0" w:rsidRPr="00463144">
              <w:rPr>
                <w:rFonts w:ascii="Angsana New" w:hAnsi="Angsana New"/>
                <w:sz w:val="30"/>
                <w:szCs w:val="30"/>
                <w:cs/>
              </w:rPr>
              <w:t>ทั่วไป</w:t>
            </w:r>
          </w:p>
        </w:tc>
      </w:tr>
      <w:tr w:rsidR="00E807EC" w:rsidRPr="009566C2" w14:paraId="030372B2" w14:textId="77777777" w:rsidTr="00E37BB8">
        <w:tc>
          <w:tcPr>
            <w:tcW w:w="1188" w:type="dxa"/>
          </w:tcPr>
          <w:p w14:paraId="2932BCFA" w14:textId="77777777" w:rsidR="00AD7733" w:rsidRPr="00463144" w:rsidRDefault="00E807EC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8345" w:type="dxa"/>
          </w:tcPr>
          <w:p w14:paraId="1A88892E" w14:textId="77777777" w:rsidR="00AD7733" w:rsidRPr="00463144" w:rsidRDefault="00D20EC0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="00C32F07" w:rsidRPr="00463144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</w:tr>
      <w:tr w:rsidR="00136421" w:rsidRPr="009566C2" w14:paraId="4D95BC83" w14:textId="77777777" w:rsidTr="00E37BB8">
        <w:tc>
          <w:tcPr>
            <w:tcW w:w="1188" w:type="dxa"/>
          </w:tcPr>
          <w:p w14:paraId="20559E16" w14:textId="58B2F9F9" w:rsidR="00136421" w:rsidRPr="00463144" w:rsidRDefault="00136421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345" w:type="dxa"/>
          </w:tcPr>
          <w:p w14:paraId="0F9E7907" w14:textId="77777777" w:rsidR="00136421" w:rsidRPr="00463144" w:rsidRDefault="00136421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737E2" w:rsidRPr="009566C2" w14:paraId="01ABF178" w14:textId="77777777" w:rsidTr="00E37BB8">
        <w:tc>
          <w:tcPr>
            <w:tcW w:w="1188" w:type="dxa"/>
          </w:tcPr>
          <w:p w14:paraId="65563BAE" w14:textId="1D1806EA" w:rsidR="005737E2" w:rsidRPr="00463144" w:rsidRDefault="006F3FAE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345" w:type="dxa"/>
          </w:tcPr>
          <w:p w14:paraId="383C7046" w14:textId="7FE4BDE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="005E04C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5E04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6314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463144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</w:tr>
      <w:tr w:rsidR="005737E2" w:rsidRPr="009566C2" w14:paraId="6A4E8F49" w14:textId="77777777" w:rsidTr="00E37BB8">
        <w:tc>
          <w:tcPr>
            <w:tcW w:w="1188" w:type="dxa"/>
          </w:tcPr>
          <w:p w14:paraId="3270A8F3" w14:textId="666D857C" w:rsidR="005737E2" w:rsidRPr="00463144" w:rsidRDefault="00A946E1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345" w:type="dxa"/>
          </w:tcPr>
          <w:p w14:paraId="270E4A8B" w14:textId="7777777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5737E2" w:rsidRPr="009566C2" w14:paraId="2C507E7C" w14:textId="77777777" w:rsidTr="00E37BB8">
        <w:tc>
          <w:tcPr>
            <w:tcW w:w="1188" w:type="dxa"/>
          </w:tcPr>
          <w:p w14:paraId="6F7EF7BE" w14:textId="2612EB7D" w:rsidR="005737E2" w:rsidRPr="00463144" w:rsidRDefault="00A946E1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345" w:type="dxa"/>
          </w:tcPr>
          <w:p w14:paraId="74F313EE" w14:textId="561F58CC" w:rsidR="005737E2" w:rsidRPr="00463144" w:rsidRDefault="004E4569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EE1F5A" w:rsidRPr="009566C2" w14:paraId="02FC2458" w14:textId="77777777" w:rsidTr="00E37BB8">
        <w:tc>
          <w:tcPr>
            <w:tcW w:w="1188" w:type="dxa"/>
          </w:tcPr>
          <w:p w14:paraId="470A94B9" w14:textId="1E0AEFF4" w:rsidR="00EE1F5A" w:rsidRDefault="00EE1F5A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345" w:type="dxa"/>
          </w:tcPr>
          <w:p w14:paraId="7BF86308" w14:textId="7DE69B66" w:rsidR="00EE1F5A" w:rsidRDefault="00EE1F5A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404CBA" w:rsidRPr="009566C2" w14:paraId="10AAAD15" w14:textId="77777777" w:rsidTr="00E37BB8">
        <w:tc>
          <w:tcPr>
            <w:tcW w:w="1188" w:type="dxa"/>
          </w:tcPr>
          <w:p w14:paraId="685703AA" w14:textId="689D77AE" w:rsidR="00404CBA" w:rsidRDefault="00EE1F5A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345" w:type="dxa"/>
          </w:tcPr>
          <w:p w14:paraId="6D347649" w14:textId="09E85480" w:rsidR="00404CBA" w:rsidRPr="00463144" w:rsidRDefault="00404CBA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04CBA" w:rsidRPr="009566C2" w14:paraId="4EA119E7" w14:textId="77777777" w:rsidTr="00E37BB8">
        <w:tc>
          <w:tcPr>
            <w:tcW w:w="1188" w:type="dxa"/>
          </w:tcPr>
          <w:p w14:paraId="2711199D" w14:textId="72842B57" w:rsidR="00404CBA" w:rsidRPr="00463144" w:rsidRDefault="00EE1F5A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345" w:type="dxa"/>
          </w:tcPr>
          <w:p w14:paraId="56106936" w14:textId="0222AD1A" w:rsidR="00404CBA" w:rsidRPr="00463144" w:rsidRDefault="00404CBA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7766328A" w14:textId="77777777" w:rsidR="00E807EC" w:rsidRPr="00537948" w:rsidRDefault="00E807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4398E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53794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</w:t>
      </w:r>
      <w:r w:rsidR="00FA46AA" w:rsidRPr="00537948">
        <w:rPr>
          <w:rFonts w:ascii="Angsana New" w:hAnsi="Angsana New"/>
          <w:sz w:val="30"/>
          <w:szCs w:val="30"/>
          <w:cs/>
        </w:rPr>
        <w:t>เงิน</w:t>
      </w:r>
      <w:r w:rsidR="000B077A" w:rsidRPr="00537948">
        <w:rPr>
          <w:rFonts w:ascii="Angsana New" w:hAnsi="Angsana New"/>
          <w:sz w:val="30"/>
          <w:szCs w:val="30"/>
          <w:cs/>
        </w:rPr>
        <w:t>ระหว่างกาล</w:t>
      </w:r>
      <w:r w:rsidRPr="00537948">
        <w:rPr>
          <w:rFonts w:ascii="Angsana New" w:hAnsi="Angsana New"/>
          <w:sz w:val="30"/>
          <w:szCs w:val="30"/>
          <w:cs/>
        </w:rPr>
        <w:t>นี้</w:t>
      </w:r>
    </w:p>
    <w:p w14:paraId="26ADC694" w14:textId="77777777" w:rsidR="00E807EC" w:rsidRPr="00537948" w:rsidRDefault="00E807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3A7EBB6" w14:textId="4E27A976" w:rsidR="00091CCD" w:rsidRPr="00537948" w:rsidRDefault="00E807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eastAsia="ja-JP"/>
        </w:rPr>
      </w:pPr>
      <w:r w:rsidRPr="00537948">
        <w:rPr>
          <w:rFonts w:ascii="Angsana New" w:hAnsi="Angsana New"/>
          <w:sz w:val="30"/>
          <w:szCs w:val="30"/>
          <w:cs/>
        </w:rPr>
        <w:t>งบการเงิน</w:t>
      </w:r>
      <w:r w:rsidR="00890558" w:rsidRPr="00537948">
        <w:rPr>
          <w:rFonts w:ascii="Angsana New" w:hAnsi="Angsana New"/>
          <w:sz w:val="30"/>
          <w:szCs w:val="30"/>
          <w:cs/>
        </w:rPr>
        <w:t>ระหว่างกาล</w:t>
      </w:r>
      <w:r w:rsidR="006B3F54" w:rsidRPr="00537948">
        <w:rPr>
          <w:rFonts w:ascii="Angsana New" w:hAnsi="Angsana New"/>
          <w:sz w:val="30"/>
          <w:szCs w:val="30"/>
          <w:cs/>
        </w:rPr>
        <w:t>นี้</w:t>
      </w:r>
      <w:r w:rsidRPr="00537948">
        <w:rPr>
          <w:rFonts w:ascii="Angsana New" w:hAnsi="Angsana New"/>
          <w:sz w:val="30"/>
          <w:szCs w:val="30"/>
          <w:cs/>
        </w:rPr>
        <w:t>ได้รับ</w:t>
      </w:r>
      <w:r w:rsidR="00AA164B" w:rsidRPr="00537948">
        <w:rPr>
          <w:rFonts w:ascii="Angsana New" w:hAnsi="Angsana New"/>
          <w:sz w:val="30"/>
          <w:szCs w:val="30"/>
          <w:cs/>
        </w:rPr>
        <w:t>อนุมัติ</w:t>
      </w:r>
      <w:r w:rsidR="00B70443" w:rsidRPr="00537948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537948">
        <w:rPr>
          <w:rFonts w:ascii="Angsana New" w:hAnsi="Angsana New"/>
          <w:sz w:val="30"/>
          <w:szCs w:val="30"/>
          <w:cs/>
        </w:rPr>
        <w:t>จาก</w:t>
      </w:r>
      <w:r w:rsidR="00F30074" w:rsidRPr="00537948">
        <w:rPr>
          <w:rFonts w:ascii="Angsana New" w:hAnsi="Angsana New"/>
          <w:sz w:val="30"/>
          <w:szCs w:val="30"/>
          <w:cs/>
        </w:rPr>
        <w:t>คณะ</w:t>
      </w:r>
      <w:r w:rsidRPr="00537948">
        <w:rPr>
          <w:rFonts w:ascii="Angsana New" w:hAnsi="Angsana New"/>
          <w:sz w:val="30"/>
          <w:szCs w:val="30"/>
          <w:cs/>
        </w:rPr>
        <w:t>กรรมการ</w:t>
      </w:r>
      <w:r w:rsidR="00D645FB" w:rsidRPr="00537948">
        <w:rPr>
          <w:rFonts w:ascii="Angsana New" w:hAnsi="Angsana New"/>
          <w:sz w:val="30"/>
          <w:szCs w:val="30"/>
          <w:cs/>
        </w:rPr>
        <w:t>เมื่อ</w:t>
      </w:r>
      <w:r w:rsidR="00F028E1" w:rsidRPr="00537948">
        <w:rPr>
          <w:rFonts w:ascii="Angsana New" w:hAnsi="Angsana New"/>
          <w:sz w:val="30"/>
          <w:szCs w:val="30"/>
          <w:cs/>
        </w:rPr>
        <w:t>วันที</w:t>
      </w:r>
      <w:r w:rsidR="00F028E1" w:rsidRPr="00537948">
        <w:rPr>
          <w:rFonts w:ascii="Angsana New" w:hAnsi="Angsana New" w:hint="cs"/>
          <w:sz w:val="30"/>
          <w:szCs w:val="30"/>
          <w:cs/>
        </w:rPr>
        <w:t xml:space="preserve">่ </w:t>
      </w:r>
      <w:r w:rsidR="00AE38BD">
        <w:rPr>
          <w:rFonts w:ascii="Angsana New" w:hAnsi="Angsana New"/>
          <w:sz w:val="30"/>
          <w:szCs w:val="30"/>
        </w:rPr>
        <w:t xml:space="preserve">9 </w:t>
      </w:r>
      <w:r w:rsidR="00AE38BD">
        <w:rPr>
          <w:rFonts w:ascii="Angsana New" w:hAnsi="Angsana New" w:hint="cs"/>
          <w:sz w:val="30"/>
          <w:szCs w:val="30"/>
          <w:cs/>
        </w:rPr>
        <w:t>พฤศจิกายน</w:t>
      </w:r>
      <w:r w:rsidR="00D311BB">
        <w:rPr>
          <w:rFonts w:ascii="Angsana New" w:hAnsi="Angsana New" w:hint="cs"/>
          <w:sz w:val="30"/>
          <w:szCs w:val="30"/>
          <w:cs/>
        </w:rPr>
        <w:t xml:space="preserve"> </w:t>
      </w:r>
      <w:r w:rsidR="00BA0B72">
        <w:rPr>
          <w:rFonts w:ascii="Angsana New" w:hAnsi="Angsana New"/>
          <w:sz w:val="30"/>
          <w:szCs w:val="30"/>
        </w:rPr>
        <w:t>25</w:t>
      </w:r>
      <w:r w:rsidR="00AE38BD">
        <w:rPr>
          <w:rFonts w:ascii="Angsana New" w:hAnsi="Angsana New"/>
          <w:sz w:val="30"/>
          <w:szCs w:val="30"/>
        </w:rPr>
        <w:t>66</w:t>
      </w:r>
    </w:p>
    <w:p w14:paraId="0C0A9E0E" w14:textId="77777777" w:rsidR="00922686" w:rsidRPr="00102274" w:rsidRDefault="00922686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E5E3929" w14:textId="77777777" w:rsidR="00091CCD" w:rsidRPr="00537948" w:rsidRDefault="00922686" w:rsidP="00C3582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537948">
        <w:rPr>
          <w:rFonts w:ascii="Angsana New" w:hAnsi="Angsana New" w:cs="Angsana New"/>
          <w:b/>
          <w:bCs/>
          <w:cs/>
        </w:rPr>
        <w:t>1</w:t>
      </w:r>
      <w:r w:rsidR="00091CCD" w:rsidRPr="00537948">
        <w:rPr>
          <w:rFonts w:ascii="Angsana New" w:hAnsi="Angsana New" w:cs="Angsana New"/>
          <w:b/>
          <w:bCs/>
          <w:cs/>
        </w:rPr>
        <w:tab/>
      </w:r>
      <w:r w:rsidR="002B2215" w:rsidRPr="00537948">
        <w:rPr>
          <w:rFonts w:ascii="Angsana New" w:hAnsi="Angsana New" w:cs="Angsana New"/>
          <w:b/>
          <w:bCs/>
          <w:cs/>
        </w:rPr>
        <w:t>ข้อมูล</w:t>
      </w:r>
      <w:r w:rsidR="00091CCD" w:rsidRPr="00537948">
        <w:rPr>
          <w:rFonts w:ascii="Angsana New" w:hAnsi="Angsana New" w:cs="Angsana New"/>
          <w:b/>
          <w:bCs/>
          <w:cs/>
        </w:rPr>
        <w:t>ทั่วไป</w:t>
      </w:r>
    </w:p>
    <w:p w14:paraId="4FC3849A" w14:textId="77777777" w:rsidR="00091CCD" w:rsidRPr="00537948" w:rsidRDefault="00091CCD" w:rsidP="00C35829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1AC2F651" w14:textId="79E2B122" w:rsidR="00A506AB" w:rsidRDefault="00A8369A" w:rsidP="00A60E24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E77D79">
        <w:rPr>
          <w:rFonts w:ascii="Angsana New" w:hAnsi="Angsana New" w:cs="Angsana New" w:hint="cs"/>
          <w:cs/>
        </w:rPr>
        <w:t>กลุ่ม</w:t>
      </w:r>
      <w:r w:rsidR="00051F21" w:rsidRPr="00537948">
        <w:rPr>
          <w:rFonts w:ascii="Angsana New" w:hAnsi="Angsana New" w:cs="Angsana New"/>
          <w:cs/>
        </w:rPr>
        <w:t>บริษัทดำเนินธุรกิจหลักเกี่ยวกับการ</w:t>
      </w:r>
      <w:r w:rsidR="00F30074" w:rsidRPr="006D076A">
        <w:rPr>
          <w:rFonts w:ascii="Angsana New" w:hAnsi="Angsana New" w:cs="Angsana New"/>
          <w:cs/>
        </w:rPr>
        <w:t>ผลิตเพลา</w:t>
      </w:r>
      <w:r w:rsidR="00215C35" w:rsidRPr="006D076A">
        <w:rPr>
          <w:rFonts w:ascii="Angsana New" w:hAnsi="Angsana New" w:cs="Angsana New" w:hint="cs"/>
          <w:cs/>
        </w:rPr>
        <w:t>ข้าง</w:t>
      </w:r>
      <w:r w:rsidR="00F30074" w:rsidRPr="006D076A">
        <w:rPr>
          <w:rFonts w:ascii="Angsana New" w:hAnsi="Angsana New" w:cs="Angsana New"/>
          <w:cs/>
        </w:rPr>
        <w:t>และ</w:t>
      </w:r>
      <w:r w:rsidR="00BA55F2" w:rsidRPr="006D076A">
        <w:rPr>
          <w:rFonts w:ascii="Angsana New" w:hAnsi="Angsana New" w:cs="Angsana New" w:hint="cs"/>
          <w:cs/>
        </w:rPr>
        <w:t>เพลา</w:t>
      </w:r>
      <w:r w:rsidR="00F30074" w:rsidRPr="006D076A">
        <w:rPr>
          <w:rFonts w:ascii="Angsana New" w:hAnsi="Angsana New" w:cs="Angsana New"/>
          <w:cs/>
        </w:rPr>
        <w:t>รองแหนบ</w:t>
      </w:r>
      <w:r w:rsidR="00922686" w:rsidRPr="006D076A">
        <w:rPr>
          <w:rFonts w:ascii="Angsana New" w:hAnsi="Angsana New" w:cs="Angsana New"/>
          <w:cs/>
        </w:rPr>
        <w:t xml:space="preserve"> </w:t>
      </w:r>
      <w:r w:rsidR="00183A2B" w:rsidRPr="006D076A">
        <w:rPr>
          <w:rFonts w:ascii="Angsana New" w:hAnsi="Angsana New" w:cs="Angsana New"/>
          <w:cs/>
        </w:rPr>
        <w:t>รายละ</w:t>
      </w:r>
      <w:r w:rsidR="00183A2B" w:rsidRPr="00537948">
        <w:rPr>
          <w:rFonts w:ascii="Angsana New" w:hAnsi="Angsana New" w:cs="Angsana New"/>
          <w:cs/>
        </w:rPr>
        <w:t>เอียดของ</w:t>
      </w:r>
      <w:r w:rsidR="00922686" w:rsidRPr="00537948">
        <w:rPr>
          <w:rFonts w:ascii="Angsana New" w:hAnsi="Angsana New" w:cs="Angsana New"/>
          <w:cs/>
        </w:rPr>
        <w:t>บริษัทย่อย</w:t>
      </w:r>
      <w:r w:rsidR="00BD53D4" w:rsidRPr="00537948">
        <w:rPr>
          <w:rFonts w:ascii="Angsana New" w:hAnsi="Angsana New" w:cs="Angsana New" w:hint="cs"/>
          <w:cs/>
        </w:rPr>
        <w:t xml:space="preserve"> บริษัทร่วม และการร่วมค้า</w:t>
      </w:r>
      <w:r w:rsidR="00DF3CB1" w:rsidRPr="00537948">
        <w:rPr>
          <w:rFonts w:ascii="Angsana New" w:hAnsi="Angsana New" w:cs="Angsana New"/>
          <w:cs/>
        </w:rPr>
        <w:t xml:space="preserve"> </w:t>
      </w:r>
      <w:r w:rsidR="00901259" w:rsidRPr="00537948">
        <w:rPr>
          <w:rFonts w:ascii="Angsana New" w:hAnsi="Angsana New" w:cs="Angsana New"/>
          <w:cs/>
        </w:rPr>
        <w:t xml:space="preserve">ณ </w:t>
      </w:r>
      <w:r w:rsidR="0078463D" w:rsidRPr="00537948">
        <w:rPr>
          <w:rFonts w:ascii="Angsana New" w:hAnsi="Angsana New" w:cs="Angsana New" w:hint="cs"/>
          <w:cs/>
        </w:rPr>
        <w:t xml:space="preserve">วันที่ </w:t>
      </w:r>
      <w:bookmarkStart w:id="0" w:name="_Hlk35076687"/>
      <w:r w:rsidR="00F66E89">
        <w:rPr>
          <w:rFonts w:ascii="Angsana New" w:hAnsi="Angsana New" w:cs="Angsana New"/>
          <w:lang w:val="en-US"/>
        </w:rPr>
        <w:t xml:space="preserve">30 </w:t>
      </w:r>
      <w:r w:rsidR="00F66E89">
        <w:rPr>
          <w:rFonts w:ascii="Angsana New" w:hAnsi="Angsana New" w:cs="Angsana New"/>
          <w:cs/>
          <w:lang w:val="en-US"/>
        </w:rPr>
        <w:t>กันยายน</w:t>
      </w:r>
      <w:r w:rsidR="00D311BB" w:rsidRPr="00011712">
        <w:rPr>
          <w:rFonts w:ascii="Angsana New" w:hAnsi="Angsana New" w:cs="Angsana New" w:hint="cs"/>
          <w:cs/>
          <w:lang w:val="en-US"/>
        </w:rPr>
        <w:t xml:space="preserve"> </w:t>
      </w:r>
      <w:r w:rsidR="00D311BB" w:rsidRPr="00011712">
        <w:rPr>
          <w:rFonts w:ascii="Angsana New" w:hAnsi="Angsana New" w:cs="Angsana New" w:hint="cs"/>
          <w:lang w:val="en-US"/>
        </w:rPr>
        <w:t>256</w:t>
      </w:r>
      <w:r w:rsidR="00886800">
        <w:rPr>
          <w:rFonts w:ascii="Angsana New" w:hAnsi="Angsana New" w:cs="Angsana New"/>
          <w:lang w:val="en-US"/>
        </w:rPr>
        <w:t>6</w:t>
      </w:r>
      <w:r w:rsidR="00E37BB8" w:rsidRPr="00537948">
        <w:rPr>
          <w:rFonts w:ascii="Angsana New" w:hAnsi="Angsana New" w:cs="Angsana New" w:hint="cs"/>
          <w:cs/>
          <w:lang w:val="en-US"/>
        </w:rPr>
        <w:t xml:space="preserve"> </w:t>
      </w:r>
      <w:bookmarkEnd w:id="0"/>
      <w:r w:rsidR="00E37BB8" w:rsidRPr="00537948">
        <w:rPr>
          <w:rFonts w:ascii="Angsana New" w:hAnsi="Angsana New" w:cs="Angsana New" w:hint="cs"/>
          <w:cs/>
        </w:rPr>
        <w:t>และ</w:t>
      </w:r>
      <w:r w:rsidR="00E37BB8">
        <w:rPr>
          <w:rFonts w:ascii="Angsana New" w:hAnsi="Angsana New" w:cs="Angsana New" w:hint="cs"/>
          <w:cs/>
        </w:rPr>
        <w:t xml:space="preserve"> </w:t>
      </w:r>
      <w:r w:rsidR="0078463D" w:rsidRPr="00537948">
        <w:rPr>
          <w:rFonts w:ascii="Angsana New" w:hAnsi="Angsana New" w:cs="Angsana New"/>
          <w:lang w:val="en-US"/>
        </w:rPr>
        <w:t>31</w:t>
      </w:r>
      <w:r w:rsidR="00B871CC" w:rsidRPr="00537948">
        <w:rPr>
          <w:rFonts w:ascii="Angsana New" w:hAnsi="Angsana New" w:cs="Angsana New"/>
          <w:cs/>
        </w:rPr>
        <w:t xml:space="preserve"> ธันวาค</w:t>
      </w:r>
      <w:r w:rsidR="0078463D" w:rsidRPr="00537948">
        <w:rPr>
          <w:rFonts w:ascii="Angsana New" w:hAnsi="Angsana New" w:cs="Angsana New" w:hint="cs"/>
          <w:cs/>
        </w:rPr>
        <w:t xml:space="preserve">ม </w:t>
      </w:r>
      <w:r w:rsidR="0078463D" w:rsidRPr="00537948">
        <w:rPr>
          <w:rFonts w:ascii="Angsana New" w:hAnsi="Angsana New" w:cs="Angsana New"/>
          <w:lang w:val="en-US"/>
        </w:rPr>
        <w:t>256</w:t>
      </w:r>
      <w:r w:rsidR="00886800">
        <w:rPr>
          <w:rFonts w:ascii="Angsana New" w:hAnsi="Angsana New" w:cs="Angsana New"/>
          <w:lang w:val="en-US"/>
        </w:rPr>
        <w:t>5</w:t>
      </w:r>
      <w:r w:rsidR="00901259" w:rsidRPr="00537948">
        <w:rPr>
          <w:rFonts w:ascii="Angsana New" w:hAnsi="Angsana New" w:cs="Angsana New"/>
          <w:cs/>
        </w:rPr>
        <w:t xml:space="preserve"> </w:t>
      </w:r>
      <w:r w:rsidR="00960D57" w:rsidRPr="00537948">
        <w:rPr>
          <w:rFonts w:ascii="Angsana New" w:hAnsi="Angsana New" w:cs="Angsana New" w:hint="cs"/>
          <w:cs/>
        </w:rPr>
        <w:t>ได้เปิดเ</w:t>
      </w:r>
      <w:r w:rsidR="000B1C93" w:rsidRPr="00537948">
        <w:rPr>
          <w:rFonts w:ascii="Angsana New" w:hAnsi="Angsana New" w:cs="Angsana New" w:hint="cs"/>
          <w:cs/>
        </w:rPr>
        <w:t>ผยไว้ในหมายเหตุประกอบงบการเงิน</w:t>
      </w:r>
      <w:r w:rsidR="00DC50C3" w:rsidRPr="00537948">
        <w:rPr>
          <w:rFonts w:ascii="Angsana New" w:hAnsi="Angsana New" w:cs="Angsana New" w:hint="cs"/>
          <w:cs/>
        </w:rPr>
        <w:t>ข้อ</w:t>
      </w:r>
      <w:r w:rsidR="00E36502" w:rsidRPr="00537948">
        <w:rPr>
          <w:rFonts w:ascii="Angsana New" w:hAnsi="Angsana New" w:cs="Angsana New" w:hint="cs"/>
          <w:cs/>
        </w:rPr>
        <w:t xml:space="preserve"> </w:t>
      </w:r>
      <w:r w:rsidR="00395523" w:rsidRPr="007720CC">
        <w:rPr>
          <w:rFonts w:ascii="Angsana New" w:hAnsi="Angsana New" w:cs="Angsana New"/>
          <w:lang w:val="en-US"/>
        </w:rPr>
        <w:t>4</w:t>
      </w:r>
    </w:p>
    <w:p w14:paraId="549BDD5E" w14:textId="7A884473" w:rsidR="00B05061" w:rsidRPr="00102274" w:rsidRDefault="00B05061" w:rsidP="00A60E24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22DD8EBC" w14:textId="77777777" w:rsidR="00A506AB" w:rsidRPr="00537948" w:rsidRDefault="00A506AB" w:rsidP="00A506A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537948">
        <w:rPr>
          <w:rFonts w:ascii="Angsana New" w:hAnsi="Angsana New" w:cs="Angsana New"/>
          <w:b/>
          <w:bCs/>
          <w:cs/>
        </w:rPr>
        <w:t>2</w:t>
      </w:r>
      <w:r w:rsidRPr="00537948">
        <w:rPr>
          <w:rFonts w:ascii="Angsana New" w:hAnsi="Angsana New" w:cs="Angsana New"/>
          <w:b/>
          <w:bCs/>
          <w:cs/>
        </w:rPr>
        <w:tab/>
        <w:t>เกณฑ์การจัดทำงบการเงินระหว่างกาล</w:t>
      </w:r>
    </w:p>
    <w:p w14:paraId="3EA83474" w14:textId="25EA7207" w:rsidR="00A506AB" w:rsidRPr="00E77D79" w:rsidRDefault="00A506AB" w:rsidP="00A506AB">
      <w:pPr>
        <w:pStyle w:val="Heading8"/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24"/>
          <w:szCs w:val="24"/>
        </w:rPr>
      </w:pPr>
    </w:p>
    <w:p w14:paraId="6999F528" w14:textId="2F926630" w:rsidR="002D5CC2" w:rsidRPr="000C6BA7" w:rsidRDefault="00525431" w:rsidP="000C6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82511">
        <w:rPr>
          <w:rFonts w:ascii="Angsana New" w:hAnsi="Angsana New" w:hint="cs"/>
          <w:spacing w:val="-6"/>
          <w:sz w:val="30"/>
          <w:szCs w:val="30"/>
          <w:cs/>
        </w:rPr>
        <w:t>งบการเงินระหว่างกาล</w:t>
      </w:r>
      <w:r w:rsidR="009121E4" w:rsidRPr="00E82511">
        <w:rPr>
          <w:rFonts w:ascii="Angsana New" w:hAnsi="Angsana New" w:hint="cs"/>
          <w:spacing w:val="-6"/>
          <w:sz w:val="30"/>
          <w:szCs w:val="30"/>
          <w:cs/>
        </w:rPr>
        <w:t>แบบย่อ</w:t>
      </w:r>
      <w:r w:rsidRPr="00E82511">
        <w:rPr>
          <w:rFonts w:ascii="Angsana New" w:hAnsi="Angsana New" w:hint="cs"/>
          <w:spacing w:val="-6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</w:t>
      </w:r>
      <w:r w:rsidR="00E82511" w:rsidRPr="00E82511">
        <w:rPr>
          <w:rFonts w:ascii="Angsana New" w:hAnsi="Angsana New"/>
          <w:spacing w:val="-6"/>
          <w:sz w:val="30"/>
          <w:szCs w:val="30"/>
        </w:rPr>
        <w:t xml:space="preserve"> </w:t>
      </w:r>
      <w:r w:rsidRPr="00E82511">
        <w:rPr>
          <w:rFonts w:ascii="Angsana New" w:hAnsi="Angsana New" w:hint="cs"/>
          <w:spacing w:val="-6"/>
          <w:sz w:val="30"/>
          <w:szCs w:val="30"/>
          <w:cs/>
        </w:rPr>
        <w:t>และจัดทำ</w:t>
      </w:r>
      <w:r w:rsidR="00E82511" w:rsidRPr="00E82511">
        <w:rPr>
          <w:rFonts w:ascii="Angsana New" w:hAnsi="Angsana New" w:hint="cs"/>
          <w:spacing w:val="-6"/>
          <w:sz w:val="30"/>
          <w:szCs w:val="30"/>
          <w:cs/>
        </w:rPr>
        <w:t>หมายเหตุ</w:t>
      </w:r>
      <w:r w:rsidR="00E82511" w:rsidRPr="00537948">
        <w:rPr>
          <w:rFonts w:ascii="Angsana New" w:hAnsi="Angsana New" w:hint="cs"/>
          <w:cs/>
        </w:rPr>
        <w:t xml:space="preserve">    </w:t>
      </w:r>
      <w:r w:rsidR="00E82511" w:rsidRPr="00537948">
        <w:rPr>
          <w:rFonts w:ascii="Angsana New" w:hAnsi="Angsana New"/>
          <w:cs/>
        </w:rPr>
        <w:br/>
      </w:r>
      <w:r w:rsidRPr="00537948">
        <w:rPr>
          <w:rFonts w:ascii="Angsana New" w:hAnsi="Angsana New" w:hint="cs"/>
          <w:sz w:val="30"/>
          <w:szCs w:val="30"/>
          <w:cs/>
        </w:rPr>
        <w:t>ประกอบงบการเงินระหว่างกาลในรูปแบบย่อ</w:t>
      </w:r>
      <w:r w:rsidR="009121E4" w:rsidRPr="00537948">
        <w:rPr>
          <w:rFonts w:ascii="Angsana New" w:hAnsi="Angsana New" w:hint="cs"/>
          <w:sz w:val="30"/>
          <w:szCs w:val="30"/>
          <w:cs/>
        </w:rPr>
        <w:t xml:space="preserve"> (</w:t>
      </w:r>
      <w:r w:rsidR="009121E4" w:rsidRPr="00537948">
        <w:rPr>
          <w:rFonts w:ascii="Angsana New" w:hAnsi="Angsana New"/>
          <w:sz w:val="30"/>
          <w:szCs w:val="30"/>
        </w:rPr>
        <w:t>“</w:t>
      </w:r>
      <w:r w:rsidR="009121E4" w:rsidRPr="00537948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9121E4" w:rsidRPr="00537948">
        <w:rPr>
          <w:rFonts w:ascii="Angsana New" w:hAnsi="Angsana New"/>
          <w:sz w:val="30"/>
          <w:szCs w:val="30"/>
        </w:rPr>
        <w:t>”</w:t>
      </w:r>
      <w:r w:rsidR="009121E4" w:rsidRPr="00537948">
        <w:rPr>
          <w:rFonts w:ascii="Angsana New" w:hAnsi="Angsana New" w:hint="cs"/>
          <w:sz w:val="30"/>
          <w:szCs w:val="30"/>
          <w:cs/>
        </w:rPr>
        <w:t xml:space="preserve">) </w:t>
      </w:r>
      <w:r w:rsidRPr="00537948">
        <w:rPr>
          <w:rFonts w:ascii="Angsana New" w:hAnsi="Angsana New" w:hint="cs"/>
          <w:sz w:val="30"/>
          <w:szCs w:val="30"/>
          <w:cs/>
        </w:rPr>
        <w:t>ตามมาตรฐานการบัญชี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ฉบับที่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="00B74A2B">
        <w:rPr>
          <w:rFonts w:ascii="Angsana New" w:hAnsi="Angsana New"/>
          <w:sz w:val="30"/>
          <w:szCs w:val="30"/>
        </w:rPr>
        <w:t>34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เรื่อง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506AB" w:rsidRPr="00537948">
        <w:rPr>
          <w:rFonts w:ascii="Angsana New" w:hAnsi="Angsana New"/>
          <w:sz w:val="30"/>
          <w:szCs w:val="30"/>
        </w:rPr>
        <w:t xml:space="preserve"> </w:t>
      </w:r>
      <w:r w:rsidR="00A506AB" w:rsidRPr="00537948">
        <w:rPr>
          <w:rFonts w:ascii="Angsana New" w:hAnsi="Angsana New"/>
          <w:sz w:val="30"/>
          <w:szCs w:val="30"/>
          <w:cs/>
        </w:rPr>
        <w:t>งบการเงิน</w:t>
      </w:r>
      <w:r w:rsidR="00F5754F" w:rsidRPr="00537948">
        <w:rPr>
          <w:rFonts w:ascii="Angsana New" w:hAnsi="Angsana New" w:hint="cs"/>
          <w:sz w:val="30"/>
          <w:szCs w:val="30"/>
          <w:cs/>
        </w:rPr>
        <w:t>ระหว่างกาล</w:t>
      </w:r>
      <w:r w:rsidR="00A506AB" w:rsidRPr="00E77D79">
        <w:rPr>
          <w:rFonts w:ascii="Angsana New" w:hAnsi="Angsana New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เพื่อไม่ให้ซ้ำซ้อนกับข้อมูลที่ได้เคยนำเสนอไปแล้ว</w:t>
      </w:r>
      <w:r w:rsidR="00161555" w:rsidRPr="00E77D79">
        <w:rPr>
          <w:rFonts w:ascii="Angsana New" w:hAnsi="Angsana New" w:hint="cs"/>
          <w:sz w:val="30"/>
          <w:szCs w:val="30"/>
          <w:cs/>
        </w:rPr>
        <w:t>ใน</w:t>
      </w:r>
      <w:r w:rsidR="00350E5E" w:rsidRPr="00E77D79">
        <w:rPr>
          <w:rFonts w:ascii="Angsana New" w:hAnsi="Angsana New" w:hint="cs"/>
          <w:cs/>
        </w:rPr>
        <w:t xml:space="preserve">    </w:t>
      </w:r>
      <w:r w:rsidR="00350E5E" w:rsidRPr="00E77D79">
        <w:rPr>
          <w:rFonts w:ascii="Angsana New" w:hAnsi="Angsana New"/>
          <w:cs/>
        </w:rPr>
        <w:br/>
      </w:r>
      <w:r w:rsidR="00161555" w:rsidRPr="00E77D79">
        <w:rPr>
          <w:rFonts w:ascii="Angsana New" w:hAnsi="Angsana New" w:hint="cs"/>
          <w:sz w:val="30"/>
          <w:szCs w:val="30"/>
          <w:cs/>
        </w:rPr>
        <w:t>งบการเงินประจำปี</w:t>
      </w:r>
      <w:r w:rsidR="00A506AB" w:rsidRPr="00E77D79">
        <w:rPr>
          <w:rFonts w:ascii="Angsana New" w:hAnsi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</w:t>
      </w:r>
      <w:r w:rsidR="00A506AB" w:rsidRPr="00537948">
        <w:rPr>
          <w:rFonts w:ascii="Angsana New" w:hAnsi="Angsana New"/>
          <w:sz w:val="30"/>
          <w:szCs w:val="30"/>
          <w:cs/>
        </w:rPr>
        <w:t>ย่อยสำหร</w:t>
      </w:r>
      <w:r w:rsidR="009636EB" w:rsidRPr="00537948">
        <w:rPr>
          <w:rFonts w:ascii="Angsana New" w:hAnsi="Angsana New"/>
          <w:sz w:val="30"/>
          <w:szCs w:val="30"/>
          <w:cs/>
        </w:rPr>
        <w:t xml:space="preserve">ับปีสิ้นสุดวันที่ </w:t>
      </w:r>
      <w:r w:rsidR="00D75FCA" w:rsidRPr="00537948">
        <w:rPr>
          <w:rFonts w:ascii="Angsana New" w:hAnsi="Angsana New"/>
          <w:sz w:val="30"/>
          <w:szCs w:val="30"/>
        </w:rPr>
        <w:t>31</w:t>
      </w:r>
      <w:r w:rsidR="009636EB" w:rsidRPr="0053794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8463D" w:rsidRPr="00537948">
        <w:rPr>
          <w:rFonts w:ascii="Angsana New" w:hAnsi="Angsana New"/>
          <w:sz w:val="30"/>
          <w:szCs w:val="30"/>
        </w:rPr>
        <w:t>25</w:t>
      </w:r>
      <w:r w:rsidR="009229D4" w:rsidRPr="00537948">
        <w:rPr>
          <w:rFonts w:ascii="Angsana New" w:hAnsi="Angsana New"/>
          <w:sz w:val="30"/>
          <w:szCs w:val="30"/>
        </w:rPr>
        <w:t>6</w:t>
      </w:r>
      <w:r w:rsidR="00886800">
        <w:rPr>
          <w:rFonts w:ascii="Angsana New" w:hAnsi="Angsana New"/>
          <w:sz w:val="30"/>
          <w:szCs w:val="30"/>
        </w:rPr>
        <w:t>5</w:t>
      </w:r>
    </w:p>
    <w:p w14:paraId="525EF338" w14:textId="77777777" w:rsidR="00020DA6" w:rsidRPr="00EA4BDC" w:rsidRDefault="00020DA6" w:rsidP="00F87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CEF2D51" w14:textId="6FBDFE74" w:rsidR="007E48DA" w:rsidRDefault="00D85C82" w:rsidP="00E77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67C2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E867C2">
        <w:rPr>
          <w:rFonts w:ascii="Angsana New" w:hAnsi="Angsana New"/>
          <w:sz w:val="30"/>
          <w:szCs w:val="30"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ทั้งนี้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/>
          <w:sz w:val="30"/>
          <w:szCs w:val="30"/>
        </w:rPr>
        <w:t xml:space="preserve">31 </w:t>
      </w:r>
      <w:r w:rsidRPr="00E867C2">
        <w:rPr>
          <w:rFonts w:ascii="Angsana New" w:hAnsi="Angsana New" w:hint="cs"/>
          <w:sz w:val="30"/>
          <w:szCs w:val="30"/>
          <w:cs/>
        </w:rPr>
        <w:t>ธันวาคม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/>
          <w:sz w:val="30"/>
          <w:szCs w:val="30"/>
        </w:rPr>
        <w:t>256</w:t>
      </w:r>
      <w:r w:rsidR="00886800">
        <w:rPr>
          <w:rFonts w:ascii="Angsana New" w:hAnsi="Angsana New"/>
          <w:sz w:val="30"/>
          <w:szCs w:val="30"/>
        </w:rPr>
        <w:t>5</w:t>
      </w:r>
      <w:r w:rsidRPr="00E867C2">
        <w:rPr>
          <w:rFonts w:ascii="Angsana New" w:hAnsi="Angsana New"/>
          <w:sz w:val="30"/>
          <w:szCs w:val="30"/>
        </w:rPr>
        <w:t xml:space="preserve"> </w:t>
      </w:r>
    </w:p>
    <w:p w14:paraId="1787A9FF" w14:textId="4A915C86" w:rsidR="00B3456E" w:rsidRDefault="00B3456E" w:rsidP="00E77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B85365" w14:textId="1D641825" w:rsidR="00B3456E" w:rsidRPr="00E77D79" w:rsidRDefault="00F0305C" w:rsidP="00F03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2FF16AE" w14:textId="65A65687" w:rsidR="00F71679" w:rsidRDefault="005737E2" w:rsidP="00DE14E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</w:rPr>
      </w:pPr>
      <w:r w:rsidRPr="00886800">
        <w:rPr>
          <w:rFonts w:ascii="Angsana New" w:hAnsi="Angsana New" w:cs="Angsana New" w:hint="cs"/>
          <w:b/>
          <w:bCs/>
          <w:cs/>
        </w:rPr>
        <w:lastRenderedPageBreak/>
        <w:t>3</w:t>
      </w:r>
      <w:r w:rsidR="00DE14E5" w:rsidRPr="00886800">
        <w:rPr>
          <w:rFonts w:ascii="Angsana New" w:hAnsi="Angsana New" w:cs="Angsana New"/>
          <w:b/>
          <w:bCs/>
          <w:cs/>
        </w:rPr>
        <w:tab/>
      </w:r>
      <w:r w:rsidR="00DD0EFA" w:rsidRPr="00886800">
        <w:rPr>
          <w:rFonts w:ascii="Angsana New" w:hAnsi="Angsana New" w:cs="Angsana New"/>
          <w:b/>
          <w:bCs/>
          <w:cs/>
        </w:rPr>
        <w:t>บุคคลหรือกิจการที่เกี่ยวข้องกัน</w:t>
      </w:r>
    </w:p>
    <w:p w14:paraId="12E7810D" w14:textId="564E7F60" w:rsidR="00767F88" w:rsidRPr="00767F88" w:rsidRDefault="00767F88" w:rsidP="0010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61"/>
        <w:gridCol w:w="990"/>
        <w:gridCol w:w="279"/>
        <w:gridCol w:w="1080"/>
        <w:gridCol w:w="270"/>
        <w:gridCol w:w="1071"/>
      </w:tblGrid>
      <w:tr w:rsidR="00D30C71" w:rsidRPr="008733FB" w14:paraId="0C24AA90" w14:textId="77777777" w:rsidTr="00821535">
        <w:trPr>
          <w:trHeight w:val="87"/>
          <w:tblHeader/>
        </w:trPr>
        <w:tc>
          <w:tcPr>
            <w:tcW w:w="4230" w:type="dxa"/>
          </w:tcPr>
          <w:p w14:paraId="222CA910" w14:textId="77777777" w:rsidR="00D30C71" w:rsidRPr="006F0709" w:rsidRDefault="00D30C7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48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31" w:type="dxa"/>
            <w:gridSpan w:val="3"/>
          </w:tcPr>
          <w:p w14:paraId="16559E0F" w14:textId="77777777" w:rsidR="00D30C71" w:rsidRPr="008733FB" w:rsidRDefault="00D30C7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6D9D73F9" w14:textId="77777777" w:rsidR="00D30C71" w:rsidRPr="008733FB" w:rsidRDefault="00D30C7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4C76FF15" w14:textId="77777777" w:rsidR="00D30C71" w:rsidRPr="008733FB" w:rsidRDefault="00D30C7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0C71" w:rsidRPr="008733FB" w14:paraId="2CEFCFCC" w14:textId="77777777" w:rsidTr="00821535">
        <w:trPr>
          <w:tblHeader/>
        </w:trPr>
        <w:tc>
          <w:tcPr>
            <w:tcW w:w="4230" w:type="dxa"/>
          </w:tcPr>
          <w:p w14:paraId="75B0194C" w14:textId="0F440D5D" w:rsidR="00D30C71" w:rsidRPr="006F0709" w:rsidRDefault="00D30C7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84C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1EEBFDEC" w14:textId="77777777" w:rsidR="00D30C71" w:rsidRPr="008733FB" w:rsidRDefault="00D30C7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61" w:type="dxa"/>
          </w:tcPr>
          <w:p w14:paraId="5E78F676" w14:textId="77777777" w:rsidR="00D30C71" w:rsidRPr="008733FB" w:rsidRDefault="00D30C7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9401C1" w14:textId="77777777" w:rsidR="00D30C71" w:rsidRPr="008733FB" w:rsidRDefault="00D30C7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9" w:type="dxa"/>
          </w:tcPr>
          <w:p w14:paraId="061430BE" w14:textId="77777777" w:rsidR="00D30C71" w:rsidRPr="008733FB" w:rsidRDefault="00D30C7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9EA484" w14:textId="77777777" w:rsidR="00D30C71" w:rsidRPr="008733FB" w:rsidRDefault="00D30C7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141A3E56" w14:textId="77777777" w:rsidR="00D30C71" w:rsidRPr="008733FB" w:rsidRDefault="00D30C7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DD62FAD" w14:textId="77777777" w:rsidR="00D30C71" w:rsidRPr="008733FB" w:rsidRDefault="00D30C7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D30C71" w:rsidRPr="008733FB" w14:paraId="73CBCAAD" w14:textId="77777777" w:rsidTr="00821535">
        <w:trPr>
          <w:tblHeader/>
        </w:trPr>
        <w:tc>
          <w:tcPr>
            <w:tcW w:w="4230" w:type="dxa"/>
          </w:tcPr>
          <w:p w14:paraId="070397AF" w14:textId="77777777" w:rsidR="00D30C71" w:rsidRPr="008733FB" w:rsidRDefault="00D30C7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1" w:type="dxa"/>
            <w:gridSpan w:val="7"/>
          </w:tcPr>
          <w:p w14:paraId="11A4A147" w14:textId="77777777" w:rsidR="00D30C71" w:rsidRPr="008733FB" w:rsidRDefault="00D30C7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733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30C71" w:rsidRPr="008733FB" w14:paraId="13D591B0" w14:textId="77777777" w:rsidTr="00821535">
        <w:tc>
          <w:tcPr>
            <w:tcW w:w="4230" w:type="dxa"/>
          </w:tcPr>
          <w:p w14:paraId="6C2B3D4A" w14:textId="77777777" w:rsidR="00D30C71" w:rsidRPr="008733FB" w:rsidRDefault="00D30C7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1BAEECF" w14:textId="77777777" w:rsidR="00D30C71" w:rsidRPr="008733FB" w:rsidRDefault="00D30C71" w:rsidP="00D3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5B686273" w14:textId="77777777" w:rsidR="00D30C71" w:rsidRPr="008733FB" w:rsidRDefault="00D30C71" w:rsidP="00D3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95BB28" w14:textId="77777777" w:rsidR="00D30C71" w:rsidRPr="008733FB" w:rsidRDefault="00D30C71" w:rsidP="00D3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139BE27" w14:textId="77777777" w:rsidR="00D30C71" w:rsidRPr="008733FB" w:rsidRDefault="00D30C71" w:rsidP="00D3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40C916" w14:textId="77777777" w:rsidR="00D30C71" w:rsidRPr="008733FB" w:rsidRDefault="00D30C71" w:rsidP="00D3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6F58E9" w14:textId="77777777" w:rsidR="00D30C71" w:rsidRPr="008733FB" w:rsidRDefault="00D30C71" w:rsidP="00D3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1B2CFAB" w14:textId="77777777" w:rsidR="00D30C71" w:rsidRPr="008733FB" w:rsidRDefault="00D30C71" w:rsidP="00D3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77C1" w:rsidRPr="008733FB" w14:paraId="3B649EFE" w14:textId="77777777" w:rsidTr="00821535">
        <w:tc>
          <w:tcPr>
            <w:tcW w:w="4230" w:type="dxa"/>
          </w:tcPr>
          <w:p w14:paraId="0342DA1E" w14:textId="77777777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</w:tcPr>
          <w:p w14:paraId="0EB9C29B" w14:textId="7220E4EC" w:rsidR="007D77C1" w:rsidRPr="008733FB" w:rsidRDefault="007D77C1" w:rsidP="00CC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076B5A3A" w14:textId="77777777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71131A" w14:textId="443D1F82" w:rsidR="007D77C1" w:rsidRPr="008733FB" w:rsidRDefault="007D77C1" w:rsidP="00CC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8F6907B" w14:textId="77777777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1195D4" w14:textId="6EE2F7D5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420</w:t>
            </w:r>
          </w:p>
        </w:tc>
        <w:tc>
          <w:tcPr>
            <w:tcW w:w="270" w:type="dxa"/>
          </w:tcPr>
          <w:p w14:paraId="6BADA301" w14:textId="77777777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F535804" w14:textId="080DFBA9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77C1" w:rsidRPr="008733FB" w14:paraId="2F1607AF" w14:textId="77777777" w:rsidTr="00821535">
        <w:tc>
          <w:tcPr>
            <w:tcW w:w="4230" w:type="dxa"/>
          </w:tcPr>
          <w:p w14:paraId="1E3454C3" w14:textId="77777777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37BD81DE" w14:textId="72FB2293" w:rsidR="007D77C1" w:rsidRPr="008733FB" w:rsidRDefault="007D77C1" w:rsidP="00CC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7C2BE0BC" w14:textId="77777777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598A41" w14:textId="173E367F" w:rsidR="007D77C1" w:rsidRPr="008733FB" w:rsidRDefault="007D77C1" w:rsidP="00CC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819A021" w14:textId="77777777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20D487" w14:textId="144AA336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885FDE8" w14:textId="77777777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76A9654" w14:textId="4A2E765C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D77C1" w:rsidRPr="008733FB" w14:paraId="1CD88FDE" w14:textId="77777777" w:rsidTr="00821535">
        <w:tc>
          <w:tcPr>
            <w:tcW w:w="4230" w:type="dxa"/>
          </w:tcPr>
          <w:p w14:paraId="7B317F04" w14:textId="77777777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1080" w:type="dxa"/>
            <w:vAlign w:val="bottom"/>
          </w:tcPr>
          <w:p w14:paraId="7794DFFC" w14:textId="276A5086" w:rsidR="007D77C1" w:rsidRPr="001D6932" w:rsidRDefault="007D77C1" w:rsidP="00CC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2561BE95" w14:textId="77777777" w:rsidR="007D77C1" w:rsidRPr="001D693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D933AB" w14:textId="262BCACA" w:rsidR="007D77C1" w:rsidRPr="001D6932" w:rsidRDefault="007D77C1" w:rsidP="00CC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vAlign w:val="bottom"/>
          </w:tcPr>
          <w:p w14:paraId="74A00348" w14:textId="77777777" w:rsidR="007D77C1" w:rsidRPr="001D693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AACB08" w14:textId="0E6419C6" w:rsidR="007D77C1" w:rsidRPr="001D693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  <w:vAlign w:val="bottom"/>
          </w:tcPr>
          <w:p w14:paraId="683BBEB5" w14:textId="77777777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5710068F" w14:textId="05D56D14" w:rsidR="007D77C1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7D77C1" w:rsidRPr="008733FB" w14:paraId="0A42E219" w14:textId="77777777" w:rsidTr="00821535">
        <w:tc>
          <w:tcPr>
            <w:tcW w:w="4230" w:type="dxa"/>
          </w:tcPr>
          <w:p w14:paraId="633ED265" w14:textId="52CED28F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0" w:type="dxa"/>
            <w:vAlign w:val="bottom"/>
          </w:tcPr>
          <w:p w14:paraId="7C1A603A" w14:textId="349FE68B" w:rsidR="007D77C1" w:rsidRPr="001D6932" w:rsidRDefault="007D77C1" w:rsidP="00CC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1AEA94B9" w14:textId="77777777" w:rsidR="007D77C1" w:rsidRPr="001D693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58363A" w14:textId="637097A1" w:rsidR="007D77C1" w:rsidRPr="001D6932" w:rsidRDefault="007D77C1" w:rsidP="00CC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vAlign w:val="bottom"/>
          </w:tcPr>
          <w:p w14:paraId="372531AD" w14:textId="77777777" w:rsidR="007D77C1" w:rsidRPr="001D693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EF9530" w14:textId="313D7B86" w:rsidR="007D77C1" w:rsidRPr="001D693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0A3B1607" w14:textId="77777777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17C8B7E1" w14:textId="0843AE4A" w:rsidR="007D77C1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5" w:right="6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77C1" w:rsidRPr="008733FB" w14:paraId="48F756D3" w14:textId="77777777" w:rsidTr="00821535">
        <w:tc>
          <w:tcPr>
            <w:tcW w:w="4230" w:type="dxa"/>
          </w:tcPr>
          <w:p w14:paraId="3B13EB0D" w14:textId="77777777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BA85F1D" w14:textId="755C2F5F" w:rsidR="007D77C1" w:rsidRPr="001D6932" w:rsidRDefault="007D77C1" w:rsidP="00CC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55558305" w14:textId="77777777" w:rsidR="007D77C1" w:rsidRPr="001D693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904C74" w14:textId="62C63A69" w:rsidR="007D77C1" w:rsidRPr="001D6932" w:rsidRDefault="007D77C1" w:rsidP="00CC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6D1DEB9" w14:textId="77777777" w:rsidR="007D77C1" w:rsidRPr="001D693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5A3E37" w14:textId="1EB89F2B" w:rsidR="007D77C1" w:rsidRPr="001D693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D11AA1C" w14:textId="77777777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9B7BDC0" w14:textId="3C0438D4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D77C1" w:rsidRPr="008733FB" w14:paraId="2A07C524" w14:textId="77777777" w:rsidTr="00821535">
        <w:tc>
          <w:tcPr>
            <w:tcW w:w="4230" w:type="dxa"/>
          </w:tcPr>
          <w:p w14:paraId="53CAC1F4" w14:textId="77777777" w:rsidR="007D77C1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  <w:r w:rsidRPr="005A2056">
              <w:rPr>
                <w:rFonts w:ascii="Angsana New" w:hAnsi="Angsana New" w:hint="cs"/>
                <w:sz w:val="30"/>
                <w:szCs w:val="30"/>
                <w:cs/>
              </w:rPr>
              <w:t>เกี่ยวกับสัญญาเช่า</w:t>
            </w:r>
          </w:p>
        </w:tc>
        <w:tc>
          <w:tcPr>
            <w:tcW w:w="1080" w:type="dxa"/>
          </w:tcPr>
          <w:p w14:paraId="4ED02513" w14:textId="6C923749" w:rsidR="007D77C1" w:rsidRPr="001D6932" w:rsidRDefault="007D77C1" w:rsidP="00CC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222B2B16" w14:textId="77777777" w:rsidR="007D77C1" w:rsidRPr="001D693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20B505" w14:textId="640D87D5" w:rsidR="007D77C1" w:rsidRPr="001D6932" w:rsidRDefault="007D77C1" w:rsidP="00CC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ACD6C57" w14:textId="77777777" w:rsidR="007D77C1" w:rsidRPr="001D693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C21242" w14:textId="2BBF0625" w:rsidR="007D77C1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14340DA" w14:textId="77777777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C1B9AA0" w14:textId="1BF27E97" w:rsidR="007D77C1" w:rsidRPr="001D693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D77C1" w:rsidRPr="008733FB" w14:paraId="557688F8" w14:textId="77777777" w:rsidTr="00821535">
        <w:tc>
          <w:tcPr>
            <w:tcW w:w="4230" w:type="dxa"/>
          </w:tcPr>
          <w:p w14:paraId="0722C7D4" w14:textId="77777777" w:rsidR="007D77C1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1080" w:type="dxa"/>
          </w:tcPr>
          <w:p w14:paraId="554A9F31" w14:textId="405FDB63" w:rsidR="007D77C1" w:rsidRPr="001D6932" w:rsidRDefault="007D77C1" w:rsidP="00CC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2ACA0D4B" w14:textId="77777777" w:rsidR="007D77C1" w:rsidRPr="001D693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6CBEB4" w14:textId="64C0FBED" w:rsidR="007D77C1" w:rsidRPr="001D6932" w:rsidRDefault="007D77C1" w:rsidP="00CC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ADCCBAA" w14:textId="77777777" w:rsidR="007D77C1" w:rsidRPr="001D693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7E3584" w14:textId="5A5B84E5" w:rsidR="007D77C1" w:rsidRPr="001D693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BD7CD11" w14:textId="77777777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0E2BCEC" w14:textId="2DACFFC0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77C1" w:rsidRPr="00636712" w14:paraId="0DAB563F" w14:textId="77777777" w:rsidTr="00821535">
        <w:tc>
          <w:tcPr>
            <w:tcW w:w="4230" w:type="dxa"/>
          </w:tcPr>
          <w:p w14:paraId="3F7166C3" w14:textId="77777777" w:rsidR="007D77C1" w:rsidRPr="0063671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E83412" w14:textId="77777777" w:rsidR="007D77C1" w:rsidRPr="001D693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6227146" w14:textId="77777777" w:rsidR="007D77C1" w:rsidRPr="001D693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60895C" w14:textId="77777777" w:rsidR="007D77C1" w:rsidRPr="001D693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C825CDF" w14:textId="77777777" w:rsidR="007D77C1" w:rsidRPr="001D693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31B7AB" w14:textId="77777777" w:rsidR="007D77C1" w:rsidRPr="001D693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60013F" w14:textId="77777777" w:rsidR="007D77C1" w:rsidRPr="0063671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41CBDD4" w14:textId="77777777" w:rsidR="007D77C1" w:rsidRPr="0063671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77C1" w:rsidRPr="008733FB" w14:paraId="773D4891" w14:textId="77777777" w:rsidTr="00821535">
        <w:tc>
          <w:tcPr>
            <w:tcW w:w="4230" w:type="dxa"/>
          </w:tcPr>
          <w:p w14:paraId="0118557B" w14:textId="77777777" w:rsidR="007D77C1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4FAC4BB3" w14:textId="77777777" w:rsidR="007D77C1" w:rsidRPr="001D693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1FE0F80B" w14:textId="77777777" w:rsidR="007D77C1" w:rsidRPr="001D693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989045" w14:textId="77777777" w:rsidR="007D77C1" w:rsidRPr="001D693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3BE36B7A" w14:textId="77777777" w:rsidR="007D77C1" w:rsidRPr="001D693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9EFAF1" w14:textId="77777777" w:rsidR="007D77C1" w:rsidRPr="001D693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0DBE4D" w14:textId="77777777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E4A6624" w14:textId="77777777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77C1" w:rsidRPr="008733FB" w14:paraId="45272549" w14:textId="77777777" w:rsidTr="00821535">
        <w:tc>
          <w:tcPr>
            <w:tcW w:w="4230" w:type="dxa"/>
          </w:tcPr>
          <w:p w14:paraId="0D096666" w14:textId="77777777" w:rsidR="007D77C1" w:rsidRDefault="007D77C1" w:rsidP="007D77C1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6237B704" w14:textId="0A8C3A87" w:rsidR="007D77C1" w:rsidRPr="001D6932" w:rsidRDefault="007D77C1" w:rsidP="00CC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0E75054C" w14:textId="77777777" w:rsidR="007D77C1" w:rsidRPr="001D693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58FD37" w14:textId="6C48B7A7" w:rsidR="007D77C1" w:rsidRPr="001D693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9" w:type="dxa"/>
          </w:tcPr>
          <w:p w14:paraId="02F70133" w14:textId="77777777" w:rsidR="007D77C1" w:rsidRPr="001D693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F5A950" w14:textId="3CBA744F" w:rsidR="007D77C1" w:rsidRPr="001D6932" w:rsidRDefault="007D77C1" w:rsidP="00FF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6D4D36" w14:textId="77777777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337F7B7" w14:textId="7EC4097E" w:rsidR="007D77C1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D77C1" w:rsidRPr="008733FB" w14:paraId="4AB65AE4" w14:textId="77777777" w:rsidTr="00821535">
        <w:tc>
          <w:tcPr>
            <w:tcW w:w="4230" w:type="dxa"/>
          </w:tcPr>
          <w:p w14:paraId="09CE3A77" w14:textId="77777777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1080" w:type="dxa"/>
          </w:tcPr>
          <w:p w14:paraId="34EB1D6C" w14:textId="41AD1C09" w:rsidR="007D77C1" w:rsidRPr="001D6932" w:rsidRDefault="007D77C1" w:rsidP="00CC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3AD481F7" w14:textId="77777777" w:rsidR="007D77C1" w:rsidRPr="001D693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8AB062" w14:textId="4EEF34FF" w:rsidR="007D77C1" w:rsidRPr="001D693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9" w:type="dxa"/>
          </w:tcPr>
          <w:p w14:paraId="349D564D" w14:textId="77777777" w:rsidR="007D77C1" w:rsidRPr="001D693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049261" w14:textId="49D0FAC5" w:rsidR="007D77C1" w:rsidRPr="001D6932" w:rsidRDefault="007D77C1" w:rsidP="00FF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7054E0" w14:textId="77777777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D74F3B6" w14:textId="0783517B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D77C1" w:rsidRPr="008733FB" w14:paraId="30A18461" w14:textId="77777777" w:rsidTr="00821535">
        <w:tc>
          <w:tcPr>
            <w:tcW w:w="4230" w:type="dxa"/>
          </w:tcPr>
          <w:p w14:paraId="50C9CB7F" w14:textId="77777777" w:rsidR="007D77C1" w:rsidRPr="002C30BD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30B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111D35BE" w14:textId="53D9A317" w:rsidR="007D77C1" w:rsidRPr="00235C77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1" w:type="dxa"/>
          </w:tcPr>
          <w:p w14:paraId="28A37D50" w14:textId="77777777" w:rsidR="007D77C1" w:rsidRPr="00235C77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0B1DE3" w14:textId="7C183FFA" w:rsidR="007D77C1" w:rsidRPr="00235C77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9" w:type="dxa"/>
          </w:tcPr>
          <w:p w14:paraId="7C864D4D" w14:textId="77777777" w:rsidR="007D77C1" w:rsidRPr="00235C77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5079E2" w14:textId="495B6556" w:rsidR="007D77C1" w:rsidRPr="00235C77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560B721" w14:textId="77777777" w:rsidR="007D77C1" w:rsidRPr="00EE2765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</w:tcPr>
          <w:p w14:paraId="1A5E59A3" w14:textId="340CDED1" w:rsidR="007D77C1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D77C1" w:rsidRPr="008733FB" w14:paraId="7CFBB8A2" w14:textId="77777777" w:rsidTr="00821535">
        <w:tc>
          <w:tcPr>
            <w:tcW w:w="4230" w:type="dxa"/>
          </w:tcPr>
          <w:p w14:paraId="3F603FA0" w14:textId="6EA12414" w:rsidR="007D77C1" w:rsidRPr="002C30BD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080" w:type="dxa"/>
          </w:tcPr>
          <w:p w14:paraId="409737CD" w14:textId="6CCCD01D" w:rsidR="007D77C1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14:paraId="04447F87" w14:textId="77777777" w:rsidR="007D77C1" w:rsidRPr="00235C77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DD1F88" w14:textId="54B1DA2B" w:rsidR="007D77C1" w:rsidRPr="00235C77" w:rsidRDefault="007D77C1" w:rsidP="00CC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080F74CF" w14:textId="77777777" w:rsidR="007D77C1" w:rsidRPr="00235C77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00D8DA" w14:textId="460B8FF8" w:rsidR="007D77C1" w:rsidRDefault="007D77C1" w:rsidP="00FF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8C111E" w14:textId="77777777" w:rsidR="007D77C1" w:rsidRPr="009B03C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B797147" w14:textId="1F745785" w:rsidR="007D77C1" w:rsidRPr="00235C77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77C1" w:rsidRPr="008733FB" w14:paraId="70E730E4" w14:textId="77777777" w:rsidTr="00821535">
        <w:tc>
          <w:tcPr>
            <w:tcW w:w="4230" w:type="dxa"/>
          </w:tcPr>
          <w:p w14:paraId="477AB1A2" w14:textId="0F433550" w:rsidR="007D77C1" w:rsidRDefault="007D77C1" w:rsidP="007D77C1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  <w:r w:rsidR="00CF731D" w:rsidRPr="005A2056">
              <w:rPr>
                <w:rFonts w:ascii="Angsana New" w:hAnsi="Angsana New" w:hint="cs"/>
                <w:sz w:val="30"/>
                <w:szCs w:val="30"/>
                <w:cs/>
              </w:rPr>
              <w:t>เกี่ยวกับสัญญาเช่า</w:t>
            </w:r>
          </w:p>
        </w:tc>
        <w:tc>
          <w:tcPr>
            <w:tcW w:w="1080" w:type="dxa"/>
          </w:tcPr>
          <w:p w14:paraId="48FD6AB1" w14:textId="13AAE918" w:rsidR="007D77C1" w:rsidRPr="00E37BB8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1" w:type="dxa"/>
          </w:tcPr>
          <w:p w14:paraId="3CF2F625" w14:textId="77777777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D9CE38" w14:textId="1EBD032E" w:rsidR="007D77C1" w:rsidRDefault="007D77C1" w:rsidP="00CC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1C91FF2" w14:textId="77777777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DB6C71" w14:textId="542FBDCC" w:rsidR="007D77C1" w:rsidRDefault="007D77C1" w:rsidP="00FF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DC09B0" w14:textId="77777777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36C683A" w14:textId="46911CE4" w:rsidR="007D77C1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77C1" w:rsidRPr="008733FB" w14:paraId="7D809CC8" w14:textId="77777777" w:rsidTr="00821535">
        <w:tc>
          <w:tcPr>
            <w:tcW w:w="4230" w:type="dxa"/>
          </w:tcPr>
          <w:p w14:paraId="6ED7BA5E" w14:textId="7931DE09" w:rsidR="007D77C1" w:rsidRDefault="007D77C1" w:rsidP="007D77C1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1080" w:type="dxa"/>
          </w:tcPr>
          <w:p w14:paraId="6515A0B5" w14:textId="480E323E" w:rsidR="007D77C1" w:rsidRPr="00E37BB8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1" w:type="dxa"/>
          </w:tcPr>
          <w:p w14:paraId="09C323A3" w14:textId="77777777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3ADC90" w14:textId="63AA3F13" w:rsidR="007D77C1" w:rsidRDefault="007D77C1" w:rsidP="00CC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32C4A91" w14:textId="77777777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3576BD" w14:textId="1542B1D8" w:rsidR="007D77C1" w:rsidRDefault="007D77C1" w:rsidP="00FF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19173D" w14:textId="77777777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09D4C31" w14:textId="3AAD5B33" w:rsidR="007D77C1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77C1" w:rsidRPr="008733FB" w14:paraId="3D888C6F" w14:textId="77777777" w:rsidTr="00821535">
        <w:tc>
          <w:tcPr>
            <w:tcW w:w="4230" w:type="dxa"/>
          </w:tcPr>
          <w:p w14:paraId="0AC74DB2" w14:textId="092005FF" w:rsidR="007D77C1" w:rsidRDefault="007D77C1" w:rsidP="007D77C1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1AFC4D61" w14:textId="2790820E" w:rsidR="007D77C1" w:rsidRPr="00E37BB8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1" w:type="dxa"/>
          </w:tcPr>
          <w:p w14:paraId="5C31400D" w14:textId="77777777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732D4E" w14:textId="6DDA1459" w:rsidR="007D77C1" w:rsidRDefault="007D77C1" w:rsidP="00CC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59DE979" w14:textId="77777777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127C28" w14:textId="624B7C30" w:rsidR="007D77C1" w:rsidRDefault="007D77C1" w:rsidP="00FF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31E305" w14:textId="77777777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ADF2483" w14:textId="04E81FF9" w:rsidR="007D77C1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77C1" w:rsidRPr="00636712" w14:paraId="5D665944" w14:textId="77777777" w:rsidTr="00821535">
        <w:tc>
          <w:tcPr>
            <w:tcW w:w="4230" w:type="dxa"/>
          </w:tcPr>
          <w:p w14:paraId="74A8315A" w14:textId="77777777" w:rsidR="007D77C1" w:rsidRPr="00636712" w:rsidRDefault="007D77C1" w:rsidP="007D77C1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26111AF" w14:textId="77777777" w:rsidR="007D77C1" w:rsidRPr="0063671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50F03420" w14:textId="77777777" w:rsidR="007D77C1" w:rsidRPr="0063671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0C8964" w14:textId="77777777" w:rsidR="007D77C1" w:rsidRPr="0063671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3DFF8C08" w14:textId="77777777" w:rsidR="007D77C1" w:rsidRPr="0063671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ABEC6C" w14:textId="77777777" w:rsidR="007D77C1" w:rsidRPr="0063671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9992B9" w14:textId="77777777" w:rsidR="007D77C1" w:rsidRPr="0063671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B9E927C" w14:textId="77777777" w:rsidR="007D77C1" w:rsidRPr="0063671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77C1" w:rsidRPr="008733FB" w14:paraId="5D8DA059" w14:textId="77777777" w:rsidTr="00821535">
        <w:tc>
          <w:tcPr>
            <w:tcW w:w="4230" w:type="dxa"/>
          </w:tcPr>
          <w:p w14:paraId="3A7B64B6" w14:textId="77777777" w:rsidR="007D77C1" w:rsidRDefault="007D77C1" w:rsidP="007D77C1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0EEBBA78" w14:textId="77777777" w:rsidR="007D77C1" w:rsidRPr="00E37BB8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045D4F4F" w14:textId="77777777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B848A4" w14:textId="77777777" w:rsidR="007D77C1" w:rsidRPr="00E41F7D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5AC7853B" w14:textId="77777777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4F177A" w14:textId="77777777" w:rsidR="007D77C1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448480" w14:textId="77777777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B9C12E4" w14:textId="77777777" w:rsidR="007D77C1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77C1" w:rsidRPr="008733FB" w14:paraId="421F63CA" w14:textId="77777777" w:rsidTr="00821535">
        <w:tc>
          <w:tcPr>
            <w:tcW w:w="4230" w:type="dxa"/>
          </w:tcPr>
          <w:p w14:paraId="1D4D6959" w14:textId="77777777" w:rsidR="007D77C1" w:rsidRPr="008733FB" w:rsidRDefault="007D77C1" w:rsidP="007D77C1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1044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54F7F6AF" w14:textId="755B693D" w:rsidR="007D77C1" w:rsidRPr="00E37BB8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1" w:type="dxa"/>
          </w:tcPr>
          <w:p w14:paraId="47BF7097" w14:textId="77777777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4F229B" w14:textId="665A5CE8" w:rsidR="007D77C1" w:rsidRPr="00E41F7D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9" w:type="dxa"/>
          </w:tcPr>
          <w:p w14:paraId="74EF4E4D" w14:textId="77777777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9BD071" w14:textId="4EE13F65" w:rsidR="007D77C1" w:rsidRDefault="007D77C1" w:rsidP="00FF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984B41" w14:textId="77777777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48BCC0A" w14:textId="43570C58" w:rsidR="007D77C1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77C1" w:rsidRPr="00636712" w14:paraId="3F40F243" w14:textId="77777777" w:rsidTr="00821535">
        <w:tc>
          <w:tcPr>
            <w:tcW w:w="4230" w:type="dxa"/>
            <w:shd w:val="clear" w:color="auto" w:fill="auto"/>
          </w:tcPr>
          <w:p w14:paraId="49441326" w14:textId="77777777" w:rsidR="007D77C1" w:rsidRPr="00636712" w:rsidRDefault="007D77C1" w:rsidP="007D77C1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8F21F1D" w14:textId="77777777" w:rsidR="007D77C1" w:rsidRPr="0063671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6BA05A66" w14:textId="77777777" w:rsidR="007D77C1" w:rsidRPr="0063671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B8E41C" w14:textId="77777777" w:rsidR="007D77C1" w:rsidRPr="0063671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</w:tcPr>
          <w:p w14:paraId="2D13ACC3" w14:textId="77777777" w:rsidR="007D77C1" w:rsidRPr="0063671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D77D39" w14:textId="77777777" w:rsidR="007D77C1" w:rsidRPr="0063671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EBD004" w14:textId="77777777" w:rsidR="007D77C1" w:rsidRPr="0063671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8982144" w14:textId="77777777" w:rsidR="007D77C1" w:rsidRPr="00636712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77C1" w:rsidRPr="008733FB" w14:paraId="5A5C8BE6" w14:textId="77777777" w:rsidTr="00821535">
        <w:tc>
          <w:tcPr>
            <w:tcW w:w="4230" w:type="dxa"/>
          </w:tcPr>
          <w:p w14:paraId="399AD5E6" w14:textId="77777777" w:rsidR="007D77C1" w:rsidRPr="008733FB" w:rsidRDefault="007D77C1" w:rsidP="007D77C1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040C9F11" w14:textId="77777777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33EFFBA" w14:textId="77777777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E57762" w14:textId="77777777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821CB55" w14:textId="77777777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8268D3" w14:textId="77777777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FC4489" w14:textId="77777777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4DE2C77" w14:textId="77777777" w:rsidR="007D77C1" w:rsidRPr="008733F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77C1" w:rsidRPr="008733FB" w14:paraId="3DAB2987" w14:textId="77777777" w:rsidTr="00821535">
        <w:tc>
          <w:tcPr>
            <w:tcW w:w="4230" w:type="dxa"/>
          </w:tcPr>
          <w:p w14:paraId="2B6FD903" w14:textId="77777777" w:rsidR="007D77C1" w:rsidRPr="006D4613" w:rsidRDefault="007D77C1" w:rsidP="007D77C1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7CE5157D" w14:textId="77777777" w:rsidR="007D77C1" w:rsidRPr="006D461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B764E99" w14:textId="77777777" w:rsidR="007D77C1" w:rsidRPr="006D461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B23CE5" w14:textId="77777777" w:rsidR="007D77C1" w:rsidRPr="006D461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4D6D3AA" w14:textId="77777777" w:rsidR="007D77C1" w:rsidRPr="006D461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82FCA0" w14:textId="77777777" w:rsidR="007D77C1" w:rsidRPr="006D461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222DC3" w14:textId="77777777" w:rsidR="007D77C1" w:rsidRPr="006D461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6426F0E" w14:textId="77777777" w:rsidR="007D77C1" w:rsidRPr="006D461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77C1" w:rsidRPr="008733FB" w14:paraId="2117C96C" w14:textId="77777777" w:rsidTr="00821535">
        <w:tc>
          <w:tcPr>
            <w:tcW w:w="4230" w:type="dxa"/>
          </w:tcPr>
          <w:p w14:paraId="6A64F7C8" w14:textId="77777777" w:rsidR="007D77C1" w:rsidRPr="006D4613" w:rsidRDefault="007D77C1" w:rsidP="007D77C1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080" w:type="dxa"/>
          </w:tcPr>
          <w:p w14:paraId="3E82A865" w14:textId="45870A34" w:rsidR="007D77C1" w:rsidRPr="006D461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1" w:type="dxa"/>
          </w:tcPr>
          <w:p w14:paraId="35830462" w14:textId="77777777" w:rsidR="007D77C1" w:rsidRPr="006D461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4BE755" w14:textId="4285D8CD" w:rsidR="007D77C1" w:rsidRPr="006D461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9" w:type="dxa"/>
          </w:tcPr>
          <w:p w14:paraId="40F6AFE0" w14:textId="77777777" w:rsidR="007D77C1" w:rsidRPr="006D461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C5F1ED" w14:textId="23DB17E0" w:rsidR="007D77C1" w:rsidRPr="006D461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EDEEADD" w14:textId="77777777" w:rsidR="007D77C1" w:rsidRPr="006D461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8E4EAFE" w14:textId="6CE593E5" w:rsidR="007D77C1" w:rsidRPr="006D461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7D77C1" w:rsidRPr="008733FB" w14:paraId="3D02DA81" w14:textId="77777777" w:rsidTr="00821535">
        <w:tc>
          <w:tcPr>
            <w:tcW w:w="4230" w:type="dxa"/>
          </w:tcPr>
          <w:p w14:paraId="28970216" w14:textId="77777777" w:rsidR="007D77C1" w:rsidRPr="006D4613" w:rsidRDefault="007D77C1" w:rsidP="007D77C1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37D544" w14:textId="3E67A3DD" w:rsidR="007D77C1" w:rsidRPr="006D461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14:paraId="2CFD724A" w14:textId="77777777" w:rsidR="007D77C1" w:rsidRPr="006D461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163988" w14:textId="6D676F00" w:rsidR="007D77C1" w:rsidRPr="006D461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9A9D62B" w14:textId="77777777" w:rsidR="007D77C1" w:rsidRPr="006D461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8A1F91" w14:textId="341A4FE8" w:rsidR="007D77C1" w:rsidRPr="006D461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4E9BF89" w14:textId="77777777" w:rsidR="007D77C1" w:rsidRPr="006D461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7665DE02" w14:textId="51A1F162" w:rsidR="007D77C1" w:rsidRPr="006D4613" w:rsidRDefault="007D77C1" w:rsidP="00FF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77C1" w:rsidRPr="008733FB" w14:paraId="5541544F" w14:textId="77777777" w:rsidTr="00821535">
        <w:tc>
          <w:tcPr>
            <w:tcW w:w="4230" w:type="dxa"/>
          </w:tcPr>
          <w:p w14:paraId="3185505F" w14:textId="77777777" w:rsidR="007D77C1" w:rsidRPr="006D461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4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690741" w14:textId="4CB61CBC" w:rsidR="007D77C1" w:rsidRPr="00703D4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1" w:type="dxa"/>
          </w:tcPr>
          <w:p w14:paraId="72483209" w14:textId="77777777" w:rsidR="007D77C1" w:rsidRPr="00703D4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6B472E9" w14:textId="21C7576A" w:rsidR="007D77C1" w:rsidRPr="00703D4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79" w:type="dxa"/>
          </w:tcPr>
          <w:p w14:paraId="63A9475C" w14:textId="77777777" w:rsidR="007D77C1" w:rsidRPr="00703D4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2371C8" w14:textId="777144D6" w:rsidR="007D77C1" w:rsidRPr="00703D4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AD0EBF0" w14:textId="77777777" w:rsidR="007D77C1" w:rsidRPr="006D461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5BF8076A" w14:textId="4F7EE805" w:rsidR="007D77C1" w:rsidRPr="006D461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</w:tr>
      <w:tr w:rsidR="007D77C1" w:rsidRPr="009B03C4" w14:paraId="79DD7448" w14:textId="77777777" w:rsidTr="00821535">
        <w:tc>
          <w:tcPr>
            <w:tcW w:w="4230" w:type="dxa"/>
          </w:tcPr>
          <w:p w14:paraId="464C3CA1" w14:textId="77777777" w:rsidR="007D77C1" w:rsidRPr="009B03C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BED5D6" w14:textId="77777777" w:rsidR="007D77C1" w:rsidRPr="009B03C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7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351E5B6B" w14:textId="77777777" w:rsidR="007D77C1" w:rsidRPr="009B03C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7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A5E844" w14:textId="77777777" w:rsidR="007D77C1" w:rsidRPr="009B03C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7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3FCC7516" w14:textId="77777777" w:rsidR="007D77C1" w:rsidRPr="009B03C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7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B4948D" w14:textId="77777777" w:rsidR="007D77C1" w:rsidRPr="009B03C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7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B3AA9C" w14:textId="77777777" w:rsidR="007D77C1" w:rsidRPr="009B03C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7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2A4DDCB" w14:textId="77777777" w:rsidR="007D77C1" w:rsidRPr="009B03C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7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1535" w:rsidRPr="008733FB" w14:paraId="77D0DE4B" w14:textId="77777777" w:rsidTr="00821535">
        <w:tc>
          <w:tcPr>
            <w:tcW w:w="4230" w:type="dxa"/>
          </w:tcPr>
          <w:p w14:paraId="3F332AE8" w14:textId="2850D9B4" w:rsidR="00821535" w:rsidRPr="007F17BD" w:rsidRDefault="00821535" w:rsidP="00821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7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2901CF0A" w14:textId="77777777" w:rsidR="00821535" w:rsidRPr="008733FB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4570746B" w14:textId="77777777" w:rsidR="00821535" w:rsidRPr="008733FB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2F1925" w14:textId="77777777" w:rsidR="00821535" w:rsidRPr="008733FB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57E465F9" w14:textId="77777777" w:rsidR="00821535" w:rsidRPr="008733FB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28F0DF" w14:textId="77777777" w:rsidR="00821535" w:rsidRPr="008733FB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AD9F08" w14:textId="77777777" w:rsidR="00821535" w:rsidRPr="008733FB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8BAF835" w14:textId="77777777" w:rsidR="00821535" w:rsidRPr="008733FB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1535" w:rsidRPr="008733FB" w14:paraId="212D4332" w14:textId="77777777" w:rsidTr="00821535">
        <w:tc>
          <w:tcPr>
            <w:tcW w:w="4230" w:type="dxa"/>
          </w:tcPr>
          <w:p w14:paraId="75CD19DD" w14:textId="430E8804" w:rsidR="00821535" w:rsidRPr="00821535" w:rsidRDefault="00821535" w:rsidP="00821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433E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58661DD5" w14:textId="348122FF" w:rsidR="00821535" w:rsidRPr="008733FB" w:rsidRDefault="00821535" w:rsidP="00CC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6093599B" w14:textId="77777777" w:rsidR="00821535" w:rsidRPr="008733FB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E1785C" w14:textId="7DF9E274" w:rsidR="00821535" w:rsidRPr="008733FB" w:rsidRDefault="00821535" w:rsidP="00FF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9" w:type="dxa"/>
          </w:tcPr>
          <w:p w14:paraId="57D32E39" w14:textId="77777777" w:rsidR="00821535" w:rsidRPr="008733FB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A12183" w14:textId="76718A20" w:rsidR="00821535" w:rsidRPr="008733FB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8F9281" w14:textId="77777777" w:rsidR="00821535" w:rsidRPr="008733FB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1F438A0" w14:textId="5E0321CB" w:rsidR="00821535" w:rsidRPr="008733FB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1535" w:rsidRPr="008733FB" w14:paraId="7CBE6FEB" w14:textId="77777777" w:rsidTr="00821535">
        <w:tc>
          <w:tcPr>
            <w:tcW w:w="4230" w:type="dxa"/>
          </w:tcPr>
          <w:p w14:paraId="654EA6E9" w14:textId="372E3E24" w:rsidR="00821535" w:rsidRPr="00821535" w:rsidRDefault="00821535" w:rsidP="00821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15662E49" w14:textId="39345877" w:rsidR="00821535" w:rsidRPr="008733FB" w:rsidRDefault="00821535" w:rsidP="00FF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14:paraId="0C0A60BE" w14:textId="77777777" w:rsidR="00821535" w:rsidRPr="008733FB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2E11AC" w14:textId="39405AB9" w:rsidR="00821535" w:rsidRPr="008733FB" w:rsidRDefault="00821535" w:rsidP="00FF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9" w:type="dxa"/>
          </w:tcPr>
          <w:p w14:paraId="5368B33F" w14:textId="77777777" w:rsidR="00821535" w:rsidRPr="008733FB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B167D4" w14:textId="74E533BC" w:rsidR="00821535" w:rsidRPr="008733FB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E91818" w14:textId="77777777" w:rsidR="00821535" w:rsidRPr="008733FB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B4E0FBB" w14:textId="203C12A1" w:rsidR="00821535" w:rsidRPr="008733FB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1535" w:rsidRPr="008733FB" w14:paraId="46C81873" w14:textId="77777777" w:rsidTr="00821535">
        <w:tc>
          <w:tcPr>
            <w:tcW w:w="4230" w:type="dxa"/>
          </w:tcPr>
          <w:p w14:paraId="7B189FE0" w14:textId="31435E40" w:rsidR="00821535" w:rsidRPr="00821535" w:rsidRDefault="00821535" w:rsidP="00821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ค่าธรรมเนียมในการบริหารจัดการ</w:t>
            </w:r>
          </w:p>
        </w:tc>
        <w:tc>
          <w:tcPr>
            <w:tcW w:w="1080" w:type="dxa"/>
          </w:tcPr>
          <w:p w14:paraId="7ABA4836" w14:textId="3BA375DE" w:rsidR="00821535" w:rsidRPr="008733FB" w:rsidRDefault="00821535" w:rsidP="00FF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1" w:type="dxa"/>
          </w:tcPr>
          <w:p w14:paraId="577138ED" w14:textId="77777777" w:rsidR="00821535" w:rsidRPr="008733FB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A1B8EF" w14:textId="1D7FA1EE" w:rsidR="00821535" w:rsidRPr="008733FB" w:rsidRDefault="00821535" w:rsidP="00FF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9" w:type="dxa"/>
          </w:tcPr>
          <w:p w14:paraId="304084B0" w14:textId="77777777" w:rsidR="00821535" w:rsidRPr="008733FB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2F21F0" w14:textId="4473FA1B" w:rsidR="00821535" w:rsidRPr="008733FB" w:rsidRDefault="00821535" w:rsidP="00FF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935D166" w14:textId="77777777" w:rsidR="00821535" w:rsidRPr="008733FB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0AF0E65" w14:textId="58EAB5D3" w:rsidR="00821535" w:rsidRPr="008733FB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14:paraId="055ED2DE" w14:textId="77777777" w:rsidR="00767F88" w:rsidRPr="00937AB0" w:rsidRDefault="00767F88" w:rsidP="00767F88">
      <w:pPr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990"/>
        <w:gridCol w:w="270"/>
        <w:gridCol w:w="1080"/>
        <w:gridCol w:w="286"/>
        <w:gridCol w:w="1064"/>
      </w:tblGrid>
      <w:tr w:rsidR="00821535" w:rsidRPr="008733FB" w14:paraId="1BE8077D" w14:textId="77777777" w:rsidTr="00821535">
        <w:trPr>
          <w:tblHeader/>
        </w:trPr>
        <w:tc>
          <w:tcPr>
            <w:tcW w:w="4230" w:type="dxa"/>
          </w:tcPr>
          <w:p w14:paraId="31349847" w14:textId="0210B910" w:rsidR="00821535" w:rsidRPr="008733FB" w:rsidRDefault="00821535" w:rsidP="00821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48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</w:tcPr>
          <w:p w14:paraId="49C29DE1" w14:textId="77777777" w:rsidR="00821535" w:rsidRPr="008733FB" w:rsidRDefault="00821535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A2FA285" w14:textId="77777777" w:rsidR="00821535" w:rsidRPr="008733FB" w:rsidRDefault="00821535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07AA3BB" w14:textId="77777777" w:rsidR="00821535" w:rsidRPr="008733FB" w:rsidRDefault="00821535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1535" w:rsidRPr="008733FB" w14:paraId="713F31F3" w14:textId="77777777" w:rsidTr="00821535">
        <w:trPr>
          <w:tblHeader/>
        </w:trPr>
        <w:tc>
          <w:tcPr>
            <w:tcW w:w="4230" w:type="dxa"/>
          </w:tcPr>
          <w:p w14:paraId="137C3AA4" w14:textId="39CE9657" w:rsidR="00821535" w:rsidRPr="000232C0" w:rsidRDefault="00821535" w:rsidP="00821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232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232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0232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0232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080" w:type="dxa"/>
          </w:tcPr>
          <w:p w14:paraId="1FE2741B" w14:textId="77777777" w:rsidR="00821535" w:rsidRPr="000232C0" w:rsidRDefault="00821535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232C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D8CF112" w14:textId="77777777" w:rsidR="00821535" w:rsidRPr="000232C0" w:rsidRDefault="00821535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092166" w14:textId="77777777" w:rsidR="00821535" w:rsidRPr="000232C0" w:rsidRDefault="00821535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232C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0530214" w14:textId="77777777" w:rsidR="00821535" w:rsidRPr="000232C0" w:rsidRDefault="00821535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835957" w14:textId="77777777" w:rsidR="00821535" w:rsidRPr="000232C0" w:rsidRDefault="00821535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232C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6" w:type="dxa"/>
          </w:tcPr>
          <w:p w14:paraId="49070831" w14:textId="77777777" w:rsidR="00821535" w:rsidRPr="000232C0" w:rsidRDefault="00821535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DD220C0" w14:textId="77777777" w:rsidR="00821535" w:rsidRPr="008733FB" w:rsidRDefault="00821535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232C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21535" w:rsidRPr="008733FB" w14:paraId="3793DCF8" w14:textId="77777777" w:rsidTr="00821535">
        <w:trPr>
          <w:tblHeader/>
        </w:trPr>
        <w:tc>
          <w:tcPr>
            <w:tcW w:w="4230" w:type="dxa"/>
          </w:tcPr>
          <w:p w14:paraId="7109AD54" w14:textId="77777777" w:rsidR="00821535" w:rsidRPr="008733FB" w:rsidRDefault="00821535" w:rsidP="00A75267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1B4B6CA6" w14:textId="77777777" w:rsidR="00821535" w:rsidRPr="008733FB" w:rsidRDefault="00821535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21535" w:rsidRPr="008733FB" w14:paraId="408B8CF3" w14:textId="77777777" w:rsidTr="00821535">
        <w:tc>
          <w:tcPr>
            <w:tcW w:w="4230" w:type="dxa"/>
          </w:tcPr>
          <w:p w14:paraId="57EA25A9" w14:textId="78CB7F08" w:rsidR="00821535" w:rsidRPr="00821535" w:rsidRDefault="00821535" w:rsidP="00821535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15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CB3AE31" w14:textId="77777777" w:rsidR="00821535" w:rsidRPr="008733FB" w:rsidRDefault="00821535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2E79ED" w14:textId="77777777" w:rsidR="00821535" w:rsidRPr="008733FB" w:rsidRDefault="00821535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0830B2" w14:textId="77777777" w:rsidR="00821535" w:rsidRPr="008733FB" w:rsidRDefault="00821535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40EDF7" w14:textId="77777777" w:rsidR="00821535" w:rsidRPr="008733FB" w:rsidRDefault="00821535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F5D348" w14:textId="77777777" w:rsidR="00821535" w:rsidRPr="008733FB" w:rsidRDefault="00821535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4DB72D9F" w14:textId="77777777" w:rsidR="00821535" w:rsidRPr="008733FB" w:rsidRDefault="00821535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75E1D02" w14:textId="77777777" w:rsidR="00821535" w:rsidRPr="008733FB" w:rsidRDefault="00821535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1535" w:rsidRPr="008733FB" w14:paraId="0A2BCFC9" w14:textId="77777777" w:rsidTr="00821535">
        <w:tc>
          <w:tcPr>
            <w:tcW w:w="4230" w:type="dxa"/>
          </w:tcPr>
          <w:p w14:paraId="733B593B" w14:textId="56C72F57" w:rsidR="00821535" w:rsidRPr="00821535" w:rsidRDefault="00821535" w:rsidP="00821535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1535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</w:tcPr>
          <w:p w14:paraId="46DB33C1" w14:textId="277E2C69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5D4EC0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A2FB36" w14:textId="2F36A29C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8C09D3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61E13B" w14:textId="5E08FA0F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797</w:t>
            </w:r>
          </w:p>
        </w:tc>
        <w:tc>
          <w:tcPr>
            <w:tcW w:w="286" w:type="dxa"/>
          </w:tcPr>
          <w:p w14:paraId="100A7EC3" w14:textId="77777777" w:rsidR="00821535" w:rsidRPr="008733FB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DADA8A5" w14:textId="2CBF5B54" w:rsidR="00821535" w:rsidRPr="008D6C13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821535" w:rsidRPr="008733FB" w14:paraId="4D341E9B" w14:textId="77777777" w:rsidTr="00821535">
        <w:tc>
          <w:tcPr>
            <w:tcW w:w="4230" w:type="dxa"/>
          </w:tcPr>
          <w:p w14:paraId="193274E6" w14:textId="6D328526" w:rsidR="00821535" w:rsidRPr="00821535" w:rsidRDefault="00821535" w:rsidP="00821535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1535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3FBB5D1E" w14:textId="441F6295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F01F45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EC459A" w14:textId="75DBE44E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36ECE0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2A359B" w14:textId="0FD28285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6" w:type="dxa"/>
          </w:tcPr>
          <w:p w14:paraId="565721D2" w14:textId="77777777" w:rsidR="00821535" w:rsidRPr="008733FB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7B95D10" w14:textId="24F6AC59" w:rsidR="00821535" w:rsidRPr="008D6C13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21535" w:rsidRPr="008733FB" w14:paraId="3B64A506" w14:textId="77777777" w:rsidTr="00821535">
        <w:tc>
          <w:tcPr>
            <w:tcW w:w="4230" w:type="dxa"/>
          </w:tcPr>
          <w:p w14:paraId="4C42D4F5" w14:textId="26D16F6F" w:rsidR="00821535" w:rsidRPr="00821535" w:rsidRDefault="00821535" w:rsidP="00821535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1535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1080" w:type="dxa"/>
          </w:tcPr>
          <w:p w14:paraId="3AF0AA46" w14:textId="263E9326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C10F27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6F2F33" w14:textId="131C0FF1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727DCF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515693" w14:textId="369C54BD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286" w:type="dxa"/>
          </w:tcPr>
          <w:p w14:paraId="0073204B" w14:textId="77777777" w:rsidR="00821535" w:rsidRPr="008733FB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BAA9D62" w14:textId="084E5EFE" w:rsidR="00821535" w:rsidRPr="008D6C13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87</w:t>
            </w:r>
          </w:p>
        </w:tc>
      </w:tr>
      <w:tr w:rsidR="00821535" w:rsidRPr="008733FB" w14:paraId="046DACD8" w14:textId="77777777" w:rsidTr="00821535">
        <w:tc>
          <w:tcPr>
            <w:tcW w:w="4230" w:type="dxa"/>
          </w:tcPr>
          <w:p w14:paraId="40310102" w14:textId="350BEF8C" w:rsidR="00821535" w:rsidRPr="00821535" w:rsidRDefault="00821535" w:rsidP="00821535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1535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330088E3" w14:textId="419EE4F4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903A2B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1444F5" w14:textId="07C244B4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A653D4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EACA47" w14:textId="42D25B9F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6" w:type="dxa"/>
          </w:tcPr>
          <w:p w14:paraId="475ECC9A" w14:textId="77777777" w:rsidR="00821535" w:rsidRPr="008733FB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ADBFC60" w14:textId="1B11BF60" w:rsidR="00821535" w:rsidRPr="009B03C4" w:rsidRDefault="00821535" w:rsidP="00FF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1535" w:rsidRPr="008733FB" w14:paraId="52180C72" w14:textId="77777777" w:rsidTr="00821535">
        <w:tc>
          <w:tcPr>
            <w:tcW w:w="4230" w:type="dxa"/>
          </w:tcPr>
          <w:p w14:paraId="052655B3" w14:textId="53A24C8B" w:rsidR="00821535" w:rsidRPr="00821535" w:rsidRDefault="00821535" w:rsidP="00821535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1535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2AB25B5E" w14:textId="12E78CD6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67E67D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020BE0" w14:textId="5DD3D21C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8E4845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776C3C" w14:textId="22305F14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6" w:type="dxa"/>
          </w:tcPr>
          <w:p w14:paraId="32802C97" w14:textId="77777777" w:rsidR="00821535" w:rsidRPr="005A2056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A3B5AD1" w14:textId="37CD5900" w:rsidR="00821535" w:rsidRPr="00A503B8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21535" w:rsidRPr="008733FB" w14:paraId="53800025" w14:textId="77777777" w:rsidTr="00821535">
        <w:tc>
          <w:tcPr>
            <w:tcW w:w="4230" w:type="dxa"/>
          </w:tcPr>
          <w:p w14:paraId="0FE8D164" w14:textId="0E487900" w:rsidR="00821535" w:rsidRPr="00821535" w:rsidRDefault="00821535" w:rsidP="00821535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1535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  <w:r w:rsidRPr="00821535">
              <w:rPr>
                <w:rFonts w:ascii="Angsana New" w:hAnsi="Angsana New" w:hint="cs"/>
                <w:sz w:val="30"/>
                <w:szCs w:val="30"/>
                <w:cs/>
              </w:rPr>
              <w:t>เกี่ยวกับสัญญาเช่า</w:t>
            </w:r>
          </w:p>
        </w:tc>
        <w:tc>
          <w:tcPr>
            <w:tcW w:w="1080" w:type="dxa"/>
          </w:tcPr>
          <w:p w14:paraId="71B5B2AE" w14:textId="5BDC2A31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94B6BE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3388D6" w14:textId="74A56975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157693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72B08E" w14:textId="08CBB13B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86" w:type="dxa"/>
          </w:tcPr>
          <w:p w14:paraId="7EEC188A" w14:textId="77777777" w:rsidR="00821535" w:rsidRPr="005A2056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27667FC" w14:textId="7EFCC196" w:rsidR="00821535" w:rsidRPr="005045DC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21535" w:rsidRPr="008733FB" w14:paraId="5D84FA0F" w14:textId="77777777" w:rsidTr="00821535">
        <w:tc>
          <w:tcPr>
            <w:tcW w:w="4230" w:type="dxa"/>
          </w:tcPr>
          <w:p w14:paraId="3A27B9A2" w14:textId="1E1CF04D" w:rsidR="00821535" w:rsidRPr="00821535" w:rsidRDefault="00821535" w:rsidP="00821535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1535">
              <w:rPr>
                <w:rFonts w:ascii="Angsana New" w:hAnsi="Angsana New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1080" w:type="dxa"/>
          </w:tcPr>
          <w:p w14:paraId="2109474E" w14:textId="419B9572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0151CD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AC16D7" w14:textId="738D88C8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F50934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6ED43B" w14:textId="17C545E3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6" w:type="dxa"/>
          </w:tcPr>
          <w:p w14:paraId="1ED081B9" w14:textId="77777777" w:rsidR="00821535" w:rsidRPr="005A2056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00D6914" w14:textId="3571FCD7" w:rsidR="00821535" w:rsidRPr="00F15D18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21535" w:rsidRPr="008733FB" w14:paraId="3A233283" w14:textId="77777777" w:rsidTr="00821535">
        <w:tc>
          <w:tcPr>
            <w:tcW w:w="4230" w:type="dxa"/>
          </w:tcPr>
          <w:p w14:paraId="4D24A8FA" w14:textId="77777777" w:rsidR="00821535" w:rsidRPr="005A2056" w:rsidRDefault="00821535" w:rsidP="007D77C1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735F2E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1731D0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DEEB0D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EC408A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74E0C7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6DDFE278" w14:textId="77777777" w:rsidR="00821535" w:rsidRPr="005A2056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1000DEE" w14:textId="77777777" w:rsidR="00821535" w:rsidRPr="005A2056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1535" w:rsidRPr="008733FB" w14:paraId="4C0C2CE7" w14:textId="77777777" w:rsidTr="00821535">
        <w:tc>
          <w:tcPr>
            <w:tcW w:w="4230" w:type="dxa"/>
          </w:tcPr>
          <w:p w14:paraId="3598F714" w14:textId="0E090103" w:rsidR="00821535" w:rsidRPr="00821535" w:rsidRDefault="00821535" w:rsidP="00821535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15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484B78FB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6D104D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1708A6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B3CEB9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0E8A50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70DD09AF" w14:textId="77777777" w:rsidR="00821535" w:rsidRPr="005A2056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AC96A9E" w14:textId="77777777" w:rsidR="00821535" w:rsidRPr="008733FB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1535" w:rsidRPr="008733FB" w14:paraId="072BB126" w14:textId="77777777" w:rsidTr="00821535">
        <w:tc>
          <w:tcPr>
            <w:tcW w:w="4230" w:type="dxa"/>
          </w:tcPr>
          <w:p w14:paraId="0E8C9A99" w14:textId="15F6E3AB" w:rsidR="00821535" w:rsidRPr="00821535" w:rsidRDefault="00821535" w:rsidP="00821535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43139C33" w14:textId="14708EAD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5C2857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848D51" w14:textId="4BEE7620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6C2E0BA1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8109F6" w14:textId="163680D8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1A68008E" w14:textId="77777777" w:rsidR="00821535" w:rsidRPr="005A2056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2EA076D" w14:textId="5AD92622" w:rsidR="00821535" w:rsidRPr="008733FB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1535" w:rsidRPr="008733FB" w14:paraId="5D9238FE" w14:textId="77777777" w:rsidTr="00821535">
        <w:tc>
          <w:tcPr>
            <w:tcW w:w="4230" w:type="dxa"/>
          </w:tcPr>
          <w:p w14:paraId="1F43545F" w14:textId="215510C1" w:rsidR="00821535" w:rsidRPr="005A2056" w:rsidRDefault="00821535" w:rsidP="00821535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750886A4" w14:textId="2245E873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3224261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59665F" w14:textId="06560ADD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4B909E6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BDB005" w14:textId="2DEB6F6B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6" w:type="dxa"/>
          </w:tcPr>
          <w:p w14:paraId="6D168622" w14:textId="77777777" w:rsidR="00821535" w:rsidRPr="005A2056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424A9C9" w14:textId="69B26A52" w:rsidR="00821535" w:rsidRPr="00F15D18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21535" w:rsidRPr="008733FB" w14:paraId="65428DFD" w14:textId="77777777" w:rsidTr="00821535">
        <w:tc>
          <w:tcPr>
            <w:tcW w:w="4230" w:type="dxa"/>
          </w:tcPr>
          <w:p w14:paraId="40DC2867" w14:textId="499962CF" w:rsidR="00821535" w:rsidRPr="00821535" w:rsidRDefault="00821535" w:rsidP="00821535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5906CD22" w14:textId="13B82C09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4F889C2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C9D3B4" w14:textId="5035F59F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2CBA6E3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CE2E1B" w14:textId="411CC3E1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6" w:type="dxa"/>
          </w:tcPr>
          <w:p w14:paraId="15CB7AE8" w14:textId="77777777" w:rsidR="00821535" w:rsidRPr="005A2056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A36D97E" w14:textId="3F44CEBD" w:rsidR="00821535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21535" w:rsidRPr="008733FB" w14:paraId="50687704" w14:textId="77777777" w:rsidTr="00821535">
        <w:tc>
          <w:tcPr>
            <w:tcW w:w="4230" w:type="dxa"/>
          </w:tcPr>
          <w:p w14:paraId="5E5E86F8" w14:textId="47FE4AC0" w:rsidR="00821535" w:rsidRPr="00821535" w:rsidRDefault="00821535" w:rsidP="00821535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1080" w:type="dxa"/>
          </w:tcPr>
          <w:p w14:paraId="6B6CBF91" w14:textId="4D40EB01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5FE17F5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E9FCA1" w14:textId="478FDC33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E8D722D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61D8F9" w14:textId="74FF71DB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6" w:type="dxa"/>
          </w:tcPr>
          <w:p w14:paraId="3BCDC43D" w14:textId="77777777" w:rsidR="00821535" w:rsidRPr="005A2056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FEE34B2" w14:textId="0989D3E6" w:rsidR="00821535" w:rsidRPr="006D4613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21535" w:rsidRPr="008733FB" w14:paraId="3E217FD5" w14:textId="77777777" w:rsidTr="00821535">
        <w:trPr>
          <w:trHeight w:val="335"/>
        </w:trPr>
        <w:tc>
          <w:tcPr>
            <w:tcW w:w="4230" w:type="dxa"/>
          </w:tcPr>
          <w:p w14:paraId="799F7CE6" w14:textId="681A4D2D" w:rsidR="00821535" w:rsidRPr="00821535" w:rsidRDefault="00821535" w:rsidP="00821535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768769FB" w14:textId="385D3914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3F9A7B6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A3CFC0" w14:textId="64A2FB3D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665E266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AB413C" w14:textId="5B8D3DC8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6" w:type="dxa"/>
          </w:tcPr>
          <w:p w14:paraId="2DF2A75D" w14:textId="77777777" w:rsidR="00821535" w:rsidRPr="008733FB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10B6B55" w14:textId="02828963" w:rsidR="00821535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21535" w:rsidRPr="008733FB" w14:paraId="346E2B23" w14:textId="77777777" w:rsidTr="00821535">
        <w:trPr>
          <w:trHeight w:val="335"/>
        </w:trPr>
        <w:tc>
          <w:tcPr>
            <w:tcW w:w="4230" w:type="dxa"/>
          </w:tcPr>
          <w:p w14:paraId="656CA995" w14:textId="5A9D89DC" w:rsidR="00821535" w:rsidRPr="00821535" w:rsidRDefault="00821535" w:rsidP="00821535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14B29392" w14:textId="3B95400D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1D404BC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C658B7" w14:textId="5990299D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465C12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46CE1F" w14:textId="0A995264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4A5E3BD9" w14:textId="77777777" w:rsidR="00821535" w:rsidRPr="00D36210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C2AE3B4" w14:textId="42D1DD7D" w:rsidR="00821535" w:rsidRPr="00D36210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1535" w:rsidRPr="00636712" w14:paraId="1C4F3F74" w14:textId="77777777" w:rsidTr="00821535">
        <w:trPr>
          <w:trHeight w:val="209"/>
        </w:trPr>
        <w:tc>
          <w:tcPr>
            <w:tcW w:w="4230" w:type="dxa"/>
          </w:tcPr>
          <w:p w14:paraId="3219BB93" w14:textId="25553367" w:rsidR="00821535" w:rsidRPr="00821535" w:rsidRDefault="00821535" w:rsidP="00821535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080" w:type="dxa"/>
          </w:tcPr>
          <w:p w14:paraId="203DC29C" w14:textId="5587CAC1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7C5F8F3B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06C799" w14:textId="4C4FB6CF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24363D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418D2A" w14:textId="2925086E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09D15748" w14:textId="77777777" w:rsidR="00821535" w:rsidRPr="00636712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F0E2286" w14:textId="68F47B1B" w:rsidR="00821535" w:rsidRPr="00636712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1535" w:rsidRPr="00636712" w14:paraId="793A8668" w14:textId="77777777" w:rsidTr="00821535">
        <w:trPr>
          <w:trHeight w:val="209"/>
        </w:trPr>
        <w:tc>
          <w:tcPr>
            <w:tcW w:w="4230" w:type="dxa"/>
          </w:tcPr>
          <w:p w14:paraId="1907BBE5" w14:textId="25DD0DAA" w:rsidR="00821535" w:rsidRPr="00821535" w:rsidRDefault="00813C99" w:rsidP="00821535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1535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  <w:r w:rsidRPr="00821535">
              <w:rPr>
                <w:rFonts w:ascii="Angsana New" w:hAnsi="Angsana New" w:hint="cs"/>
                <w:sz w:val="30"/>
                <w:szCs w:val="30"/>
                <w:cs/>
              </w:rPr>
              <w:t>เกี่ยวกับสัญญาเช่า</w:t>
            </w:r>
          </w:p>
        </w:tc>
        <w:tc>
          <w:tcPr>
            <w:tcW w:w="1080" w:type="dxa"/>
          </w:tcPr>
          <w:p w14:paraId="58BFFBAF" w14:textId="1F15C9F4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8274AF4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735F6F" w14:textId="21F1490B" w:rsidR="00821535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211BA3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2E0EDC" w14:textId="408BF5B3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49FCF52C" w14:textId="77777777" w:rsidR="00821535" w:rsidRPr="00636712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8567E5E" w14:textId="545DB189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1535" w:rsidRPr="00636712" w14:paraId="73489379" w14:textId="77777777" w:rsidTr="00821535">
        <w:trPr>
          <w:trHeight w:val="209"/>
        </w:trPr>
        <w:tc>
          <w:tcPr>
            <w:tcW w:w="4230" w:type="dxa"/>
          </w:tcPr>
          <w:p w14:paraId="37A24181" w14:textId="5FA802AF" w:rsidR="00821535" w:rsidRPr="00821535" w:rsidRDefault="00821535" w:rsidP="00821535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1080" w:type="dxa"/>
          </w:tcPr>
          <w:p w14:paraId="66B7BEBD" w14:textId="66DB3AD2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21D4070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3DD21E" w14:textId="036C6AE0" w:rsidR="00821535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B2A30A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257DD1" w14:textId="714CCC05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2A5883D5" w14:textId="77777777" w:rsidR="00821535" w:rsidRPr="00636712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0C6521B" w14:textId="2A3BC1F2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1535" w:rsidRPr="00636712" w14:paraId="16CD2E6C" w14:textId="77777777" w:rsidTr="00821535">
        <w:trPr>
          <w:trHeight w:val="209"/>
        </w:trPr>
        <w:tc>
          <w:tcPr>
            <w:tcW w:w="4230" w:type="dxa"/>
          </w:tcPr>
          <w:p w14:paraId="63FA72C2" w14:textId="645CAC39" w:rsidR="00821535" w:rsidRPr="00821535" w:rsidRDefault="00821535" w:rsidP="00821535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1A11575E" w14:textId="0949EBB9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651714A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73E9F1" w14:textId="73E4D306" w:rsidR="00821535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E29606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A224FE" w14:textId="2C807D93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6C7202AF" w14:textId="77777777" w:rsidR="00821535" w:rsidRPr="00636712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CDDDF52" w14:textId="585E358F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1535" w:rsidRPr="00636712" w14:paraId="426BCBC8" w14:textId="77777777" w:rsidTr="00821535">
        <w:trPr>
          <w:trHeight w:val="209"/>
        </w:trPr>
        <w:tc>
          <w:tcPr>
            <w:tcW w:w="4230" w:type="dxa"/>
          </w:tcPr>
          <w:p w14:paraId="19E03776" w14:textId="77777777" w:rsidR="00821535" w:rsidRDefault="00821535" w:rsidP="00821535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9BC69DB" w14:textId="77777777" w:rsidR="00821535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35D50B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3AE2B6" w14:textId="77777777" w:rsidR="00821535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18202F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976A2B" w14:textId="77777777" w:rsidR="00821535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79D0A4D9" w14:textId="77777777" w:rsidR="00821535" w:rsidRPr="00636712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450FFA2" w14:textId="77777777" w:rsidR="00821535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1535" w:rsidRPr="008733FB" w14:paraId="50BF4563" w14:textId="77777777" w:rsidTr="00821535">
        <w:trPr>
          <w:trHeight w:val="335"/>
        </w:trPr>
        <w:tc>
          <w:tcPr>
            <w:tcW w:w="4230" w:type="dxa"/>
          </w:tcPr>
          <w:p w14:paraId="6061076D" w14:textId="7D4855C3" w:rsidR="00821535" w:rsidRPr="00821535" w:rsidRDefault="00821535" w:rsidP="00821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15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080" w:type="dxa"/>
          </w:tcPr>
          <w:p w14:paraId="0566C05C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EE4224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6C4C2D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B31FCF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D80A49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4E0F744D" w14:textId="77777777" w:rsidR="00821535" w:rsidRPr="008733FB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1ED8976" w14:textId="77777777" w:rsidR="00821535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1535" w:rsidRPr="008733FB" w14:paraId="1FAA01E0" w14:textId="77777777" w:rsidTr="00821535">
        <w:trPr>
          <w:trHeight w:val="335"/>
        </w:trPr>
        <w:tc>
          <w:tcPr>
            <w:tcW w:w="4230" w:type="dxa"/>
          </w:tcPr>
          <w:p w14:paraId="2AEA4720" w14:textId="47035963" w:rsidR="00821535" w:rsidRPr="00821535" w:rsidRDefault="00821535" w:rsidP="00821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78B761A0" w14:textId="1D620538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2E293083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36CEF4" w14:textId="53630878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3AAE5DC7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506DF0" w14:textId="546EF1BC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7E96776F" w14:textId="77777777" w:rsidR="00821535" w:rsidRPr="008733FB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D70E910" w14:textId="43DF51BA" w:rsidR="00821535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1535" w:rsidRPr="008733FB" w14:paraId="55992E83" w14:textId="77777777" w:rsidTr="00821535">
        <w:trPr>
          <w:trHeight w:val="335"/>
        </w:trPr>
        <w:tc>
          <w:tcPr>
            <w:tcW w:w="4230" w:type="dxa"/>
          </w:tcPr>
          <w:p w14:paraId="7AE99039" w14:textId="77777777" w:rsidR="00821535" w:rsidRPr="00821535" w:rsidRDefault="00821535" w:rsidP="00821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D4EC3D4" w14:textId="77777777" w:rsidR="00821535" w:rsidRPr="004C5619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1BB963A" w14:textId="77777777" w:rsidR="00821535" w:rsidRPr="008733FB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7EEC71" w14:textId="77777777" w:rsidR="00821535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415576" w14:textId="77777777" w:rsidR="00821535" w:rsidRPr="008733FB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78795E" w14:textId="77777777" w:rsidR="00821535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5DD4DB65" w14:textId="77777777" w:rsidR="00821535" w:rsidRPr="008733FB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9F1A023" w14:textId="77777777" w:rsidR="00821535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1535" w:rsidRPr="008733FB" w14:paraId="1CF2F0CC" w14:textId="77777777" w:rsidTr="00821535">
        <w:trPr>
          <w:trHeight w:val="335"/>
        </w:trPr>
        <w:tc>
          <w:tcPr>
            <w:tcW w:w="4230" w:type="dxa"/>
          </w:tcPr>
          <w:p w14:paraId="6B297644" w14:textId="01D199C1" w:rsidR="00821535" w:rsidRPr="00821535" w:rsidRDefault="00821535" w:rsidP="00821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15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30AB1008" w14:textId="77777777" w:rsidR="00821535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92CA2A" w14:textId="77777777" w:rsidR="00821535" w:rsidRPr="008733FB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627D21" w14:textId="77777777" w:rsidR="00821535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674CF5" w14:textId="77777777" w:rsidR="00821535" w:rsidRPr="008733FB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00111F" w14:textId="77777777" w:rsidR="00821535" w:rsidRPr="00F15D18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5F9D9BFD" w14:textId="77777777" w:rsidR="00821535" w:rsidRPr="008733FB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C762EEC" w14:textId="77777777" w:rsidR="00821535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77C1" w:rsidRPr="008733FB" w14:paraId="3F89A4A2" w14:textId="77777777" w:rsidTr="00821535">
        <w:trPr>
          <w:trHeight w:val="335"/>
        </w:trPr>
        <w:tc>
          <w:tcPr>
            <w:tcW w:w="4230" w:type="dxa"/>
          </w:tcPr>
          <w:p w14:paraId="2F0C8C84" w14:textId="77777777" w:rsidR="007D77C1" w:rsidRPr="00821535" w:rsidRDefault="007D77C1" w:rsidP="00821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75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0F776598" w14:textId="77777777" w:rsidR="007D77C1" w:rsidRPr="006F48AC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813030" w14:textId="77777777" w:rsidR="007D77C1" w:rsidRPr="006F48AC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229593" w14:textId="77777777" w:rsidR="007D77C1" w:rsidRPr="006F48AC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D1173A" w14:textId="77777777" w:rsidR="007D77C1" w:rsidRPr="006F48AC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74B1FD" w14:textId="77777777" w:rsidR="007D77C1" w:rsidRPr="006F48AC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7DDCE6F0" w14:textId="77777777" w:rsidR="007D77C1" w:rsidRPr="006F48AC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E946F97" w14:textId="77777777" w:rsidR="007D77C1" w:rsidRPr="006F48AC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1535" w:rsidRPr="008733FB" w14:paraId="28CA0681" w14:textId="77777777" w:rsidTr="00821535">
        <w:trPr>
          <w:trHeight w:val="335"/>
        </w:trPr>
        <w:tc>
          <w:tcPr>
            <w:tcW w:w="4230" w:type="dxa"/>
          </w:tcPr>
          <w:p w14:paraId="58F6CB8C" w14:textId="68EF9575" w:rsidR="00821535" w:rsidRPr="00821535" w:rsidRDefault="00821535" w:rsidP="00821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08B3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080" w:type="dxa"/>
          </w:tcPr>
          <w:p w14:paraId="0EEBA0F7" w14:textId="723A6A90" w:rsidR="00821535" w:rsidRPr="006F48AC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008AD4D0" w14:textId="77777777" w:rsidR="00821535" w:rsidRPr="006F48AC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12E210" w14:textId="3759E5C2" w:rsidR="00821535" w:rsidRPr="006F48AC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147769FD" w14:textId="77777777" w:rsidR="00821535" w:rsidRPr="006F48AC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29DC9C" w14:textId="2BD8F8AA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86" w:type="dxa"/>
          </w:tcPr>
          <w:p w14:paraId="15013460" w14:textId="77777777" w:rsidR="00821535" w:rsidRPr="006F48AC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A430956" w14:textId="7DFAFBD9" w:rsidR="00821535" w:rsidRPr="006F48AC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821535" w:rsidRPr="008733FB" w14:paraId="074828A3" w14:textId="77777777" w:rsidTr="00821535">
        <w:trPr>
          <w:trHeight w:val="335"/>
        </w:trPr>
        <w:tc>
          <w:tcPr>
            <w:tcW w:w="4230" w:type="dxa"/>
          </w:tcPr>
          <w:p w14:paraId="60DF17E9" w14:textId="7FF46E01" w:rsidR="00821535" w:rsidRPr="00821535" w:rsidRDefault="00821535" w:rsidP="00821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08B3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A529F9" w14:textId="46170462" w:rsidR="00821535" w:rsidRPr="006F48AC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048179E" w14:textId="77777777" w:rsidR="00821535" w:rsidRPr="006F48AC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BEB9ED" w14:textId="62630E30" w:rsidR="00821535" w:rsidRPr="006F48AC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7EF9568" w14:textId="77777777" w:rsidR="00821535" w:rsidRPr="006F48AC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43BCFA" w14:textId="3DC85186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6" w:type="dxa"/>
          </w:tcPr>
          <w:p w14:paraId="6AB5A8F2" w14:textId="77777777" w:rsidR="00821535" w:rsidRPr="006F48AC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561F3BDB" w14:textId="373AA904" w:rsidR="00821535" w:rsidRPr="006F48AC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D77C1" w:rsidRPr="008733FB" w14:paraId="49184B1D" w14:textId="77777777" w:rsidTr="00821535">
        <w:trPr>
          <w:trHeight w:val="335"/>
        </w:trPr>
        <w:tc>
          <w:tcPr>
            <w:tcW w:w="4230" w:type="dxa"/>
          </w:tcPr>
          <w:p w14:paraId="764BB427" w14:textId="77777777" w:rsidR="007D77C1" w:rsidRPr="00821535" w:rsidRDefault="007D77C1" w:rsidP="00821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15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4B2C2F" w14:textId="0D3E20EF" w:rsidR="007D77C1" w:rsidRPr="006F48AC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4BEAF631" w14:textId="77777777" w:rsidR="007D77C1" w:rsidRPr="006F48AC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FF39DF4" w14:textId="30BEBA7D" w:rsidR="007D77C1" w:rsidRPr="006F48AC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14:paraId="0FFF5F8D" w14:textId="77777777" w:rsidR="007D77C1" w:rsidRPr="006F48AC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0169C1" w14:textId="2C100B0E" w:rsidR="007D77C1" w:rsidRPr="009B03C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86" w:type="dxa"/>
          </w:tcPr>
          <w:p w14:paraId="78430087" w14:textId="77777777" w:rsidR="007D77C1" w:rsidRPr="006F48AC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3D783F11" w14:textId="21CB34AE" w:rsidR="007D77C1" w:rsidRPr="006F48AC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</w:tr>
      <w:tr w:rsidR="007D77C1" w:rsidRPr="008733FB" w14:paraId="63B86417" w14:textId="77777777" w:rsidTr="00821535">
        <w:trPr>
          <w:trHeight w:val="335"/>
        </w:trPr>
        <w:tc>
          <w:tcPr>
            <w:tcW w:w="4230" w:type="dxa"/>
          </w:tcPr>
          <w:p w14:paraId="44066C81" w14:textId="77777777" w:rsidR="007D77C1" w:rsidRPr="005908B3" w:rsidRDefault="007D77C1" w:rsidP="007D77C1">
            <w:pPr>
              <w:pStyle w:val="Heading6"/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7D69F4" w14:textId="77777777" w:rsidR="007D77C1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568E5A" w14:textId="77777777" w:rsidR="007D77C1" w:rsidRPr="006F48AC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EA0154B" w14:textId="77777777" w:rsidR="007D77C1" w:rsidRPr="006F48AC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5DCF29" w14:textId="77777777" w:rsidR="007D77C1" w:rsidRPr="006F48AC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E14DD5" w14:textId="77777777" w:rsidR="007D77C1" w:rsidRPr="009B03C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6" w:type="dxa"/>
          </w:tcPr>
          <w:p w14:paraId="2173BAA0" w14:textId="77777777" w:rsidR="007D77C1" w:rsidRPr="006F48AC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6FCB4238" w14:textId="77777777" w:rsidR="007D77C1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21535" w:rsidRPr="008733FB" w14:paraId="74D47D2F" w14:textId="77777777" w:rsidTr="00821535">
        <w:trPr>
          <w:trHeight w:val="335"/>
        </w:trPr>
        <w:tc>
          <w:tcPr>
            <w:tcW w:w="4230" w:type="dxa"/>
          </w:tcPr>
          <w:p w14:paraId="6635A093" w14:textId="26CA6051" w:rsidR="00821535" w:rsidRPr="00821535" w:rsidRDefault="00821535" w:rsidP="00821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15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325E0D3B" w14:textId="77777777" w:rsidR="00821535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2E6480" w14:textId="77777777" w:rsidR="00821535" w:rsidRPr="008733FB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D27B0F" w14:textId="77777777" w:rsidR="00821535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C7D241" w14:textId="77777777" w:rsidR="00821535" w:rsidRPr="008733FB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D9DF5B" w14:textId="77777777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5D5A746F" w14:textId="77777777" w:rsidR="00821535" w:rsidRPr="008733FB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231A003" w14:textId="77777777" w:rsidR="00821535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1535" w:rsidRPr="008733FB" w14:paraId="0D601A89" w14:textId="77777777" w:rsidTr="00821535">
        <w:trPr>
          <w:trHeight w:val="335"/>
        </w:trPr>
        <w:tc>
          <w:tcPr>
            <w:tcW w:w="4230" w:type="dxa"/>
          </w:tcPr>
          <w:p w14:paraId="4A4B8C17" w14:textId="33179A01" w:rsidR="00821535" w:rsidRPr="00821535" w:rsidRDefault="00821535" w:rsidP="00821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142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4F4A281E" w14:textId="41021AC8" w:rsidR="00821535" w:rsidRPr="00384142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AF1F7F7" w14:textId="77777777" w:rsidR="00821535" w:rsidRPr="00384142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C29C3D" w14:textId="4FBE8FD2" w:rsidR="00821535" w:rsidRPr="00384142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7F0C460" w14:textId="77777777" w:rsidR="00821535" w:rsidRPr="00384142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AA6625" w14:textId="5CA04E58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761DA062" w14:textId="77777777" w:rsidR="00821535" w:rsidRPr="008733FB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99ED50C" w14:textId="17281157" w:rsidR="00821535" w:rsidRPr="00F15D18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1535" w:rsidRPr="008733FB" w14:paraId="19730EFE" w14:textId="77777777" w:rsidTr="00821535">
        <w:trPr>
          <w:trHeight w:val="335"/>
        </w:trPr>
        <w:tc>
          <w:tcPr>
            <w:tcW w:w="4230" w:type="dxa"/>
          </w:tcPr>
          <w:p w14:paraId="3C8E92B5" w14:textId="1AF15C1D" w:rsidR="00821535" w:rsidRPr="00821535" w:rsidRDefault="00821535" w:rsidP="00821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142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449F0BE9" w14:textId="772DE62F" w:rsidR="00821535" w:rsidRPr="00384142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498C18A" w14:textId="77777777" w:rsidR="00821535" w:rsidRPr="00384142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458116" w14:textId="77105632" w:rsidR="00821535" w:rsidRPr="00384142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C75D413" w14:textId="77777777" w:rsidR="00821535" w:rsidRPr="00384142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55C7BF" w14:textId="48C7AB35" w:rsidR="00821535" w:rsidRPr="009B03C4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18DCEB7E" w14:textId="77777777" w:rsidR="00821535" w:rsidRPr="008733FB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E42F30C" w14:textId="2BE3DF76" w:rsidR="00821535" w:rsidRPr="007779F3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1535" w:rsidRPr="008733FB" w14:paraId="1C887E11" w14:textId="77777777" w:rsidTr="00821535">
        <w:tc>
          <w:tcPr>
            <w:tcW w:w="4230" w:type="dxa"/>
          </w:tcPr>
          <w:p w14:paraId="684EBD58" w14:textId="3B4EAC00" w:rsidR="00821535" w:rsidRPr="00821535" w:rsidRDefault="00821535" w:rsidP="00821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142">
              <w:rPr>
                <w:rFonts w:ascii="Angsana New" w:hAnsi="Angsana New"/>
                <w:sz w:val="30"/>
                <w:szCs w:val="30"/>
                <w:cs/>
              </w:rPr>
              <w:t>ค่าธรรมเนียมใน</w:t>
            </w:r>
            <w:r w:rsidRPr="00384142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384142">
              <w:rPr>
                <w:rFonts w:ascii="Angsana New" w:hAnsi="Angsana New"/>
                <w:sz w:val="30"/>
                <w:szCs w:val="30"/>
                <w:cs/>
              </w:rPr>
              <w:t>บริหารจัดการ</w:t>
            </w:r>
          </w:p>
        </w:tc>
        <w:tc>
          <w:tcPr>
            <w:tcW w:w="1080" w:type="dxa"/>
          </w:tcPr>
          <w:p w14:paraId="2FC2D4FA" w14:textId="60006EC8" w:rsidR="00821535" w:rsidRPr="00384142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607145E6" w14:textId="77777777" w:rsidR="00821535" w:rsidRPr="00384142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93628A" w14:textId="1C463532" w:rsidR="00821535" w:rsidRPr="00384142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5384E1B" w14:textId="77777777" w:rsidR="00821535" w:rsidRPr="00384142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1932F4" w14:textId="4C736FDE" w:rsidR="00821535" w:rsidRPr="00384142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86" w:type="dxa"/>
          </w:tcPr>
          <w:p w14:paraId="1DC4AFFB" w14:textId="77777777" w:rsidR="00821535" w:rsidRPr="008733FB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D9FF50C" w14:textId="644B55AF" w:rsidR="00821535" w:rsidRPr="008D6C13" w:rsidRDefault="00821535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</w:tbl>
    <w:p w14:paraId="3B590833" w14:textId="77777777" w:rsidR="00767F88" w:rsidRDefault="00767F88" w:rsidP="00767F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"/>
          <w:szCs w:val="2"/>
        </w:rPr>
      </w:pPr>
    </w:p>
    <w:p w14:paraId="619C64F1" w14:textId="77777777" w:rsidR="00767F88" w:rsidRDefault="00767F88" w:rsidP="00767F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"/>
          <w:szCs w:val="2"/>
        </w:rPr>
      </w:pPr>
    </w:p>
    <w:p w14:paraId="1D37064D" w14:textId="77777777" w:rsidR="00102274" w:rsidRPr="00767F88" w:rsidRDefault="00102274" w:rsidP="007D7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712" w:type="dxa"/>
        <w:tblInd w:w="458" w:type="dxa"/>
        <w:tblLayout w:type="fixed"/>
        <w:tblLook w:val="01E0" w:firstRow="1" w:lastRow="1" w:firstColumn="1" w:lastColumn="1" w:noHBand="0" w:noVBand="0"/>
      </w:tblPr>
      <w:tblGrid>
        <w:gridCol w:w="4488"/>
        <w:gridCol w:w="1080"/>
        <w:gridCol w:w="270"/>
        <w:gridCol w:w="1080"/>
        <w:gridCol w:w="274"/>
        <w:gridCol w:w="1080"/>
        <w:gridCol w:w="270"/>
        <w:gridCol w:w="1170"/>
      </w:tblGrid>
      <w:tr w:rsidR="00886800" w:rsidRPr="00D26778" w14:paraId="32E1E33E" w14:textId="77777777" w:rsidTr="00102274">
        <w:tc>
          <w:tcPr>
            <w:tcW w:w="4488" w:type="dxa"/>
          </w:tcPr>
          <w:p w14:paraId="16B75FA8" w14:textId="27E14FBF" w:rsidR="00886800" w:rsidRPr="000931C3" w:rsidRDefault="00886800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3DD6BAD" w14:textId="77777777" w:rsidR="00886800" w:rsidRPr="00B045D4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B045D4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4" w:type="dxa"/>
          </w:tcPr>
          <w:p w14:paraId="307895CE" w14:textId="77777777" w:rsidR="00886800" w:rsidRPr="00B045D4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D17BE07" w14:textId="77777777" w:rsidR="00886800" w:rsidRPr="00B045D4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045D4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2C42E8" w:rsidRPr="00D26778" w14:paraId="6FFFA5BC" w14:textId="77777777" w:rsidTr="00102274">
        <w:tc>
          <w:tcPr>
            <w:tcW w:w="4488" w:type="dxa"/>
          </w:tcPr>
          <w:p w14:paraId="7C83ED32" w14:textId="624131E0" w:rsidR="002C42E8" w:rsidRPr="00392458" w:rsidRDefault="002C42E8" w:rsidP="002C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C2F95DE" w14:textId="2B30D97E" w:rsidR="002C42E8" w:rsidRPr="00001C43" w:rsidRDefault="00F66E89" w:rsidP="002C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895457B" w14:textId="77777777" w:rsidR="002C42E8" w:rsidRPr="00001C43" w:rsidRDefault="002C42E8" w:rsidP="002C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9765D0" w14:textId="0CE7CDCF" w:rsidR="002C42E8" w:rsidRPr="00001C43" w:rsidRDefault="002C42E8" w:rsidP="002C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01C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4" w:type="dxa"/>
          </w:tcPr>
          <w:p w14:paraId="7829A637" w14:textId="77777777" w:rsidR="002C42E8" w:rsidRPr="00001C43" w:rsidRDefault="002C42E8" w:rsidP="002C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DA7B06" w14:textId="0905CADA" w:rsidR="002C42E8" w:rsidRPr="00001C43" w:rsidRDefault="00F66E89" w:rsidP="002C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8AE7684" w14:textId="77777777" w:rsidR="002C42E8" w:rsidRPr="00001C43" w:rsidRDefault="002C42E8" w:rsidP="002C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0557A2" w14:textId="5F522CBE" w:rsidR="002C42E8" w:rsidRPr="00001C43" w:rsidRDefault="002C42E8" w:rsidP="002C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01C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C42E8" w:rsidRPr="00D26778" w14:paraId="4608C84A" w14:textId="77777777" w:rsidTr="00102274">
        <w:tc>
          <w:tcPr>
            <w:tcW w:w="4488" w:type="dxa"/>
          </w:tcPr>
          <w:p w14:paraId="1ED78D0E" w14:textId="1BC7CF30" w:rsidR="002C42E8" w:rsidRPr="00982858" w:rsidRDefault="002C42E8" w:rsidP="002C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982858">
              <w:rPr>
                <w:rFonts w:ascii="Angsana New" w:hAnsi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982858">
              <w:rPr>
                <w:rFonts w:ascii="Angsana New" w:hAnsi="Angsana New"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982858">
              <w:rPr>
                <w:rFonts w:ascii="Angsana New" w:hAnsi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</w:tcPr>
          <w:p w14:paraId="4E4B0928" w14:textId="10004131" w:rsidR="002C42E8" w:rsidRPr="00B045D4" w:rsidRDefault="002C42E8" w:rsidP="002C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FAB30C7" w14:textId="77777777" w:rsidR="002C42E8" w:rsidRPr="00B045D4" w:rsidRDefault="002C42E8" w:rsidP="002C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7B15B0" w14:textId="2DA115E4" w:rsidR="002C42E8" w:rsidRPr="00B045D4" w:rsidRDefault="002C42E8" w:rsidP="002C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4" w:type="dxa"/>
          </w:tcPr>
          <w:p w14:paraId="6DFBE125" w14:textId="77777777" w:rsidR="002C42E8" w:rsidRPr="00B045D4" w:rsidRDefault="002C42E8" w:rsidP="002C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F92AF8" w14:textId="5B59DFF4" w:rsidR="002C42E8" w:rsidRPr="00B045D4" w:rsidRDefault="002C42E8" w:rsidP="002C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BF266E6" w14:textId="77777777" w:rsidR="002C42E8" w:rsidRPr="00B045D4" w:rsidRDefault="002C42E8" w:rsidP="002C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627AAA" w14:textId="6F2B090D" w:rsidR="002C42E8" w:rsidRPr="00B045D4" w:rsidRDefault="002C42E8" w:rsidP="002C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C42E8" w:rsidRPr="00D26778" w14:paraId="7264E13F" w14:textId="77777777" w:rsidTr="00102274">
        <w:tc>
          <w:tcPr>
            <w:tcW w:w="4488" w:type="dxa"/>
          </w:tcPr>
          <w:p w14:paraId="59F89486" w14:textId="77777777" w:rsidR="002C42E8" w:rsidRPr="00B045D4" w:rsidRDefault="002C42E8" w:rsidP="002C42E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4" w:type="dxa"/>
            <w:gridSpan w:val="7"/>
          </w:tcPr>
          <w:p w14:paraId="3066CA1F" w14:textId="77777777" w:rsidR="002C42E8" w:rsidRPr="00B045D4" w:rsidRDefault="002C42E8" w:rsidP="002C4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42E8" w:rsidRPr="00D26778" w14:paraId="29089184" w14:textId="77777777" w:rsidTr="00CA3784">
        <w:tc>
          <w:tcPr>
            <w:tcW w:w="4488" w:type="dxa"/>
          </w:tcPr>
          <w:p w14:paraId="232233DC" w14:textId="77777777" w:rsidR="002C42E8" w:rsidRPr="00B045D4" w:rsidRDefault="002C42E8" w:rsidP="002C42E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224" w:type="dxa"/>
            <w:gridSpan w:val="7"/>
          </w:tcPr>
          <w:p w14:paraId="722C5011" w14:textId="77777777" w:rsidR="002C42E8" w:rsidRPr="00B045D4" w:rsidRDefault="002C42E8" w:rsidP="002C4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D77C1" w:rsidRPr="00D26778" w14:paraId="6E8C044E" w14:textId="77777777" w:rsidTr="00CA3784">
        <w:tc>
          <w:tcPr>
            <w:tcW w:w="4488" w:type="dxa"/>
          </w:tcPr>
          <w:p w14:paraId="296365D5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4677DD" w14:textId="0F0110C4" w:rsidR="007D77C1" w:rsidRPr="004C5619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270" w:type="dxa"/>
          </w:tcPr>
          <w:p w14:paraId="5B71512B" w14:textId="77777777" w:rsidR="007D77C1" w:rsidRPr="004C5619" w:rsidRDefault="007D77C1" w:rsidP="007D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43D070" w14:textId="392E39F8" w:rsidR="007D77C1" w:rsidRPr="004C5619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C5619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74" w:type="dxa"/>
          </w:tcPr>
          <w:p w14:paraId="35A02F28" w14:textId="77777777" w:rsidR="007D77C1" w:rsidRPr="004C5619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3DDC88" w14:textId="3D72B556" w:rsidR="007D77C1" w:rsidRPr="004C5619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4246CB" w14:textId="77777777" w:rsidR="007D77C1" w:rsidRPr="004C5619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A2971C" w14:textId="77777777" w:rsidR="007D77C1" w:rsidRPr="004C5619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C56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77C1" w:rsidRPr="00D26778" w14:paraId="2D9BA885" w14:textId="77777777" w:rsidTr="00102274">
        <w:tc>
          <w:tcPr>
            <w:tcW w:w="4488" w:type="dxa"/>
          </w:tcPr>
          <w:p w14:paraId="212CC654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C13E6F" w14:textId="74A380B3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222</w:t>
            </w:r>
          </w:p>
        </w:tc>
        <w:tc>
          <w:tcPr>
            <w:tcW w:w="270" w:type="dxa"/>
          </w:tcPr>
          <w:p w14:paraId="098511D4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099BE6" w14:textId="2C93869D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74" w:type="dxa"/>
          </w:tcPr>
          <w:p w14:paraId="78AEB4FF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6290CC" w14:textId="329FF0FB" w:rsidR="007D77C1" w:rsidRPr="00B61AC6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59CD2F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214D35" w14:textId="7D7070AA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1AC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D77C1" w:rsidRPr="00D26778" w14:paraId="414E3CD0" w14:textId="77777777" w:rsidTr="00102274">
        <w:tc>
          <w:tcPr>
            <w:tcW w:w="4488" w:type="dxa"/>
          </w:tcPr>
          <w:p w14:paraId="479CCDFB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59703F4" w14:textId="77777777" w:rsidR="007D77C1" w:rsidRPr="00B045D4" w:rsidRDefault="007D77C1" w:rsidP="007D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7F8573" w14:textId="77777777" w:rsidR="007D77C1" w:rsidRPr="00B045D4" w:rsidRDefault="007D77C1" w:rsidP="007D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2F7680" w14:textId="77777777" w:rsidR="007D77C1" w:rsidRPr="00B045D4" w:rsidRDefault="007D77C1" w:rsidP="007D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47E1F1BA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03559F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F88191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8F521F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77C1" w:rsidRPr="00D26778" w14:paraId="50A3388F" w14:textId="77777777" w:rsidTr="00102274">
        <w:tc>
          <w:tcPr>
            <w:tcW w:w="4488" w:type="dxa"/>
          </w:tcPr>
          <w:p w14:paraId="717FD153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4F8E4E38" w14:textId="77777777" w:rsidR="007D77C1" w:rsidRPr="00B045D4" w:rsidRDefault="007D77C1" w:rsidP="007D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5B97EE" w14:textId="77777777" w:rsidR="007D77C1" w:rsidRPr="00B045D4" w:rsidRDefault="007D77C1" w:rsidP="007D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E05A47" w14:textId="77777777" w:rsidR="007D77C1" w:rsidRPr="00B045D4" w:rsidRDefault="007D77C1" w:rsidP="007D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6F44750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6082A9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814286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E1B9D7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77C1" w:rsidRPr="00D26778" w14:paraId="3F044D90" w14:textId="77777777" w:rsidTr="00102274">
        <w:tc>
          <w:tcPr>
            <w:tcW w:w="4488" w:type="dxa"/>
          </w:tcPr>
          <w:p w14:paraId="20BD9C6B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5267FE0" w14:textId="5E563F31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048765" w14:textId="77777777" w:rsidR="007D77C1" w:rsidRPr="00B045D4" w:rsidRDefault="007D77C1" w:rsidP="007D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CB116C" w14:textId="3012A83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A682D02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93783A" w14:textId="56CC24C4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50,288</w:t>
            </w:r>
          </w:p>
        </w:tc>
        <w:tc>
          <w:tcPr>
            <w:tcW w:w="270" w:type="dxa"/>
          </w:tcPr>
          <w:p w14:paraId="4977FC05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0C3970" w14:textId="3B0037CF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49,980</w:t>
            </w:r>
          </w:p>
        </w:tc>
      </w:tr>
      <w:tr w:rsidR="007D77C1" w:rsidRPr="00D26778" w14:paraId="5D13DE3C" w14:textId="77777777" w:rsidTr="00102274">
        <w:tc>
          <w:tcPr>
            <w:tcW w:w="4488" w:type="dxa"/>
          </w:tcPr>
          <w:p w14:paraId="232058EB" w14:textId="77777777" w:rsidR="007D77C1" w:rsidRPr="00B045D4" w:rsidRDefault="007D77C1" w:rsidP="007D77C1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AFFED6A" w14:textId="70AB446C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2,739</w:t>
            </w:r>
          </w:p>
        </w:tc>
        <w:tc>
          <w:tcPr>
            <w:tcW w:w="270" w:type="dxa"/>
          </w:tcPr>
          <w:p w14:paraId="3743BE45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E730D6" w14:textId="6CC89828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3,072</w:t>
            </w:r>
          </w:p>
        </w:tc>
        <w:tc>
          <w:tcPr>
            <w:tcW w:w="274" w:type="dxa"/>
          </w:tcPr>
          <w:p w14:paraId="0C495E6F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B86FE2" w14:textId="66822D71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1,868</w:t>
            </w:r>
          </w:p>
        </w:tc>
        <w:tc>
          <w:tcPr>
            <w:tcW w:w="270" w:type="dxa"/>
          </w:tcPr>
          <w:p w14:paraId="3FA92DB5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4B554A" w14:textId="00D32F56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2,326</w:t>
            </w:r>
          </w:p>
        </w:tc>
      </w:tr>
      <w:tr w:rsidR="007D77C1" w:rsidRPr="00D26778" w14:paraId="4866F767" w14:textId="77777777" w:rsidTr="00102274">
        <w:tc>
          <w:tcPr>
            <w:tcW w:w="4488" w:type="dxa"/>
          </w:tcPr>
          <w:p w14:paraId="5E418248" w14:textId="77777777" w:rsidR="007D77C1" w:rsidRPr="00B045D4" w:rsidRDefault="007D77C1" w:rsidP="007D77C1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122FDFDF" w14:textId="2B162C15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983</w:t>
            </w:r>
          </w:p>
        </w:tc>
        <w:tc>
          <w:tcPr>
            <w:tcW w:w="270" w:type="dxa"/>
          </w:tcPr>
          <w:p w14:paraId="51AC2E13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70745B" w14:textId="53BEBE05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859</w:t>
            </w:r>
          </w:p>
        </w:tc>
        <w:tc>
          <w:tcPr>
            <w:tcW w:w="274" w:type="dxa"/>
          </w:tcPr>
          <w:p w14:paraId="562C9EA6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CF2D1C" w14:textId="578CA0A1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F0246BE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60AA02" w14:textId="601B2AF0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D77C1" w:rsidRPr="00D26778" w14:paraId="1274E15A" w14:textId="77777777" w:rsidTr="006E44A6">
        <w:tc>
          <w:tcPr>
            <w:tcW w:w="4488" w:type="dxa"/>
          </w:tcPr>
          <w:p w14:paraId="312DFABE" w14:textId="77777777" w:rsidR="007D77C1" w:rsidRPr="00B045D4" w:rsidRDefault="007D77C1" w:rsidP="007D77C1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F91A13" w14:textId="48FB2006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3,722</w:t>
            </w:r>
          </w:p>
        </w:tc>
        <w:tc>
          <w:tcPr>
            <w:tcW w:w="270" w:type="dxa"/>
          </w:tcPr>
          <w:p w14:paraId="2E6A1695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F11724" w14:textId="0AFFAC85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3,931</w:t>
            </w:r>
          </w:p>
        </w:tc>
        <w:tc>
          <w:tcPr>
            <w:tcW w:w="274" w:type="dxa"/>
          </w:tcPr>
          <w:p w14:paraId="5A117EB8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372CFC" w14:textId="0D8A2EA8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52,160</w:t>
            </w:r>
          </w:p>
        </w:tc>
        <w:tc>
          <w:tcPr>
            <w:tcW w:w="270" w:type="dxa"/>
          </w:tcPr>
          <w:p w14:paraId="1BC5BF14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401BBD" w14:textId="16D7A62E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52,312</w:t>
            </w:r>
          </w:p>
        </w:tc>
      </w:tr>
      <w:tr w:rsidR="006E44A6" w:rsidRPr="00D26778" w14:paraId="70188352" w14:textId="77777777" w:rsidTr="006E44A6">
        <w:tc>
          <w:tcPr>
            <w:tcW w:w="4488" w:type="dxa"/>
          </w:tcPr>
          <w:p w14:paraId="4AA94992" w14:textId="77777777" w:rsidR="006E44A6" w:rsidRPr="00B045D4" w:rsidRDefault="006E44A6" w:rsidP="007D77C1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B7833BD" w14:textId="77777777" w:rsidR="006E44A6" w:rsidRDefault="006E44A6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65C15D" w14:textId="77777777" w:rsidR="006E44A6" w:rsidRPr="00B045D4" w:rsidRDefault="006E44A6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3B7CF3F" w14:textId="77777777" w:rsidR="006E44A6" w:rsidRDefault="006E44A6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2D968226" w14:textId="77777777" w:rsidR="006E44A6" w:rsidRPr="00B045D4" w:rsidRDefault="006E44A6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20BB29E" w14:textId="77777777" w:rsidR="006E44A6" w:rsidRDefault="006E44A6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CFFD77" w14:textId="77777777" w:rsidR="006E44A6" w:rsidRPr="00B045D4" w:rsidRDefault="006E44A6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73B7C32" w14:textId="77777777" w:rsidR="006E44A6" w:rsidRDefault="006E44A6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D77C1" w:rsidRPr="00D26778" w14:paraId="33361F13" w14:textId="77777777" w:rsidTr="006E44A6">
        <w:tc>
          <w:tcPr>
            <w:tcW w:w="4488" w:type="dxa"/>
          </w:tcPr>
          <w:p w14:paraId="35BCC32A" w14:textId="77777777" w:rsidR="007D77C1" w:rsidRPr="000931C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597FBB9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B045D4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4" w:type="dxa"/>
          </w:tcPr>
          <w:p w14:paraId="52A0BD66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B8EE00C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045D4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7D77C1" w:rsidRPr="00D26778" w14:paraId="2555076B" w14:textId="77777777" w:rsidTr="007C74A6">
        <w:tc>
          <w:tcPr>
            <w:tcW w:w="4488" w:type="dxa"/>
          </w:tcPr>
          <w:p w14:paraId="3E52F957" w14:textId="77777777" w:rsidR="007D77C1" w:rsidRPr="00392458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034457E" w14:textId="4A430123" w:rsidR="007D77C1" w:rsidRPr="00001C4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05A9FCE" w14:textId="77777777" w:rsidR="007D77C1" w:rsidRPr="00001C4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B1820B" w14:textId="77777777" w:rsidR="007D77C1" w:rsidRPr="00001C4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01C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4" w:type="dxa"/>
          </w:tcPr>
          <w:p w14:paraId="07D6C288" w14:textId="77777777" w:rsidR="007D77C1" w:rsidRPr="00001C4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F1897C" w14:textId="24DA230E" w:rsidR="007D77C1" w:rsidRPr="00001C4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1344F16" w14:textId="77777777" w:rsidR="007D77C1" w:rsidRPr="00001C4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CACE31" w14:textId="77777777" w:rsidR="007D77C1" w:rsidRPr="00001C4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01C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D77C1" w:rsidRPr="00D26778" w14:paraId="0CA50A55" w14:textId="77777777" w:rsidTr="007C74A6">
        <w:tc>
          <w:tcPr>
            <w:tcW w:w="4488" w:type="dxa"/>
          </w:tcPr>
          <w:p w14:paraId="4A0A50A3" w14:textId="77777777" w:rsidR="007D77C1" w:rsidRPr="00982858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982858">
              <w:rPr>
                <w:rFonts w:ascii="Angsana New" w:hAnsi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982858">
              <w:rPr>
                <w:rFonts w:ascii="Angsana New" w:hAnsi="Angsana New"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982858">
              <w:rPr>
                <w:rFonts w:ascii="Angsana New" w:hAnsi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</w:tcPr>
          <w:p w14:paraId="08C462F9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1159131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70017B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4" w:type="dxa"/>
          </w:tcPr>
          <w:p w14:paraId="5AF5AF1D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4BC6CD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C166317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E4412B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D77C1" w:rsidRPr="00D26778" w14:paraId="5F01918E" w14:textId="77777777" w:rsidTr="007C74A6">
        <w:tc>
          <w:tcPr>
            <w:tcW w:w="4488" w:type="dxa"/>
          </w:tcPr>
          <w:p w14:paraId="328A0E16" w14:textId="77777777" w:rsidR="007D77C1" w:rsidRPr="00B045D4" w:rsidRDefault="007D77C1" w:rsidP="007D77C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4" w:type="dxa"/>
            <w:gridSpan w:val="7"/>
          </w:tcPr>
          <w:p w14:paraId="754B2619" w14:textId="77777777" w:rsidR="007D77C1" w:rsidRPr="00B045D4" w:rsidRDefault="007D77C1" w:rsidP="007D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77C1" w:rsidRPr="00D26778" w14:paraId="5D6FB275" w14:textId="77777777" w:rsidTr="00102274">
        <w:tc>
          <w:tcPr>
            <w:tcW w:w="4488" w:type="dxa"/>
          </w:tcPr>
          <w:p w14:paraId="6AA5F6CC" w14:textId="24A69694" w:rsidR="007D77C1" w:rsidRPr="00B045D4" w:rsidRDefault="007D77C1" w:rsidP="007D77C1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1080" w:type="dxa"/>
          </w:tcPr>
          <w:p w14:paraId="7BF9D08A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C23592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8DEA31" w14:textId="77777777" w:rsidR="007D77C1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15E56EE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39CF56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D3FF24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EFED4F" w14:textId="77777777" w:rsidR="007D77C1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D77C1" w:rsidRPr="00D26778" w14:paraId="14AFC3A9" w14:textId="77777777" w:rsidTr="00102274">
        <w:tc>
          <w:tcPr>
            <w:tcW w:w="4488" w:type="dxa"/>
          </w:tcPr>
          <w:p w14:paraId="64D1237D" w14:textId="39F7B2E7" w:rsidR="007D77C1" w:rsidRPr="00B045D4" w:rsidRDefault="007D77C1" w:rsidP="007D77C1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0FB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64B5132" w14:textId="5D344344" w:rsidR="007D77C1" w:rsidRPr="00E0000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76BC63" w14:textId="77777777" w:rsidR="007D77C1" w:rsidRPr="00E0000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25F7E9" w14:textId="1FAC9576" w:rsidR="007D77C1" w:rsidRPr="00E0000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000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BA4663C" w14:textId="77777777" w:rsidR="007D77C1" w:rsidRPr="00E0000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F2D54E" w14:textId="3AEE9A6C" w:rsidR="007D77C1" w:rsidRPr="00E0000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  <w:tc>
          <w:tcPr>
            <w:tcW w:w="270" w:type="dxa"/>
          </w:tcPr>
          <w:p w14:paraId="7AEDCC14" w14:textId="77777777" w:rsidR="007D77C1" w:rsidRPr="00E0000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BB04B1" w14:textId="15710B4B" w:rsidR="007D77C1" w:rsidRPr="00E0000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60,000</w:t>
            </w:r>
          </w:p>
        </w:tc>
      </w:tr>
      <w:tr w:rsidR="007D77C1" w:rsidRPr="00D26778" w14:paraId="0A657CAB" w14:textId="77777777" w:rsidTr="00102274">
        <w:tc>
          <w:tcPr>
            <w:tcW w:w="4488" w:type="dxa"/>
          </w:tcPr>
          <w:p w14:paraId="5D8CB01A" w14:textId="21E77622" w:rsidR="007D77C1" w:rsidRPr="00B045D4" w:rsidRDefault="007D77C1" w:rsidP="007D77C1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4CCEFA" w14:textId="2CCB0AD9" w:rsidR="007D77C1" w:rsidRPr="00E0000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AD3E7D" w14:textId="77777777" w:rsidR="007D77C1" w:rsidRPr="00E0000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430A05" w14:textId="3BBF168C" w:rsidR="007D77C1" w:rsidRPr="00E0000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74" w:type="dxa"/>
          </w:tcPr>
          <w:p w14:paraId="75E415AA" w14:textId="77777777" w:rsidR="007D77C1" w:rsidRPr="00E0000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200F45" w14:textId="2CD0DB9E" w:rsidR="007D77C1" w:rsidRPr="00E0000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F6B54A" w14:textId="77777777" w:rsidR="007D77C1" w:rsidRPr="00E0000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95AEF2" w14:textId="26A05B68" w:rsidR="007D77C1" w:rsidRPr="00E0000B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</w:tr>
      <w:tr w:rsidR="007D77C1" w:rsidRPr="00D26778" w14:paraId="1B90B22B" w14:textId="77777777" w:rsidTr="00102274">
        <w:tc>
          <w:tcPr>
            <w:tcW w:w="4488" w:type="dxa"/>
          </w:tcPr>
          <w:p w14:paraId="27E5D509" w14:textId="34709704" w:rsidR="007D77C1" w:rsidRPr="00B045D4" w:rsidRDefault="007D77C1" w:rsidP="007D77C1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2A94A2" w14:textId="70DF7939" w:rsidR="007D77C1" w:rsidRPr="002F54B6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94E6EF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6C6818" w14:textId="059D92BD" w:rsidR="007D77C1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50,000</w:t>
            </w:r>
          </w:p>
        </w:tc>
        <w:tc>
          <w:tcPr>
            <w:tcW w:w="274" w:type="dxa"/>
          </w:tcPr>
          <w:p w14:paraId="27E23191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946124" w14:textId="09131DDA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70,000</w:t>
            </w:r>
          </w:p>
        </w:tc>
        <w:tc>
          <w:tcPr>
            <w:tcW w:w="270" w:type="dxa"/>
          </w:tcPr>
          <w:p w14:paraId="765F7745" w14:textId="77777777" w:rsidR="007D77C1" w:rsidRPr="00B045D4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6F8010" w14:textId="1628C159" w:rsidR="007D77C1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110,000</w:t>
            </w:r>
          </w:p>
        </w:tc>
      </w:tr>
    </w:tbl>
    <w:p w14:paraId="70D4A260" w14:textId="77777777" w:rsidR="00886800" w:rsidRPr="0095456C" w:rsidRDefault="00886800" w:rsidP="007C1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54113208" w14:textId="115AE755" w:rsidR="00910BE3" w:rsidRPr="009266FD" w:rsidRDefault="00D82ADE" w:rsidP="007C1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9266FD">
        <w:rPr>
          <w:rFonts w:ascii="Angsana New" w:hAnsi="Angsana New" w:hint="cs"/>
          <w:sz w:val="30"/>
          <w:szCs w:val="30"/>
          <w:cs/>
          <w:lang w:val="th-TH"/>
        </w:rPr>
        <w:t>เงินให้กู้ย</w:t>
      </w:r>
      <w:r w:rsidR="00EB04F2" w:rsidRPr="009266FD">
        <w:rPr>
          <w:rFonts w:ascii="Angsana New" w:hAnsi="Angsana New" w:hint="cs"/>
          <w:sz w:val="30"/>
          <w:szCs w:val="30"/>
          <w:cs/>
          <w:lang w:val="th-TH"/>
        </w:rPr>
        <w:t>ืมระยะสั้นแก่บริษัทที่เกี่ยวข้อง</w:t>
      </w:r>
      <w:r w:rsidRPr="009266FD">
        <w:rPr>
          <w:rFonts w:ascii="Angsana New" w:hAnsi="Angsana New" w:hint="cs"/>
          <w:sz w:val="30"/>
          <w:szCs w:val="30"/>
          <w:cs/>
          <w:lang w:val="th-TH"/>
        </w:rPr>
        <w:t xml:space="preserve"> คิดดอกเบี้ยในอัตราร้อยละ MMR</w:t>
      </w:r>
      <w:r w:rsidRPr="009266FD">
        <w:rPr>
          <w:rFonts w:ascii="Angsana New" w:hAnsi="Angsana New" w:hint="cs"/>
          <w:sz w:val="30"/>
          <w:szCs w:val="30"/>
        </w:rPr>
        <w:t xml:space="preserve"> (Money Market Rate)</w:t>
      </w:r>
      <w:r w:rsidRPr="009266FD">
        <w:rPr>
          <w:rFonts w:ascii="Angsana New" w:hAnsi="Angsana New" w:hint="cs"/>
          <w:sz w:val="30"/>
          <w:szCs w:val="30"/>
          <w:cs/>
          <w:lang w:val="th-TH"/>
        </w:rPr>
        <w:t xml:space="preserve"> ต่อปี</w:t>
      </w:r>
    </w:p>
    <w:p w14:paraId="39C0E85F" w14:textId="77777777" w:rsidR="00886800" w:rsidRPr="00AC0AF3" w:rsidRDefault="00886800" w:rsidP="008868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rPr>
          <w:rFonts w:ascii="Angsana New" w:hAnsi="Angsana New"/>
          <w:sz w:val="30"/>
          <w:szCs w:val="30"/>
          <w:lang w:val="th-TH"/>
        </w:rPr>
      </w:pPr>
    </w:p>
    <w:tbl>
      <w:tblPr>
        <w:tblW w:w="968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482"/>
        <w:gridCol w:w="1080"/>
        <w:gridCol w:w="270"/>
        <w:gridCol w:w="1080"/>
        <w:gridCol w:w="270"/>
        <w:gridCol w:w="1080"/>
        <w:gridCol w:w="270"/>
        <w:gridCol w:w="1152"/>
      </w:tblGrid>
      <w:tr w:rsidR="00886800" w:rsidRPr="00AC0AF3" w14:paraId="5044D575" w14:textId="77777777" w:rsidTr="00001C43">
        <w:trPr>
          <w:tblHeader/>
        </w:trPr>
        <w:tc>
          <w:tcPr>
            <w:tcW w:w="4482" w:type="dxa"/>
          </w:tcPr>
          <w:p w14:paraId="389F610D" w14:textId="50956ED6" w:rsidR="00886800" w:rsidRPr="00AC0AF3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55AEFB6" w14:textId="77777777" w:rsidR="00886800" w:rsidRPr="00AC0AF3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CAAF79B" w14:textId="77777777" w:rsidR="00886800" w:rsidRPr="00AC0AF3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14:paraId="65E9AAA8" w14:textId="77777777" w:rsidR="00886800" w:rsidRPr="00AC0AF3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49EA" w:rsidRPr="00AC0AF3" w14:paraId="77149990" w14:textId="77777777" w:rsidTr="00001C43">
        <w:trPr>
          <w:tblHeader/>
        </w:trPr>
        <w:tc>
          <w:tcPr>
            <w:tcW w:w="4482" w:type="dxa"/>
          </w:tcPr>
          <w:p w14:paraId="3208A099" w14:textId="3E2E07F8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05D1B2" w14:textId="3B962996" w:rsidR="000D49EA" w:rsidRPr="00001C43" w:rsidRDefault="00F66E8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A4A5169" w14:textId="77777777" w:rsidR="000D49EA" w:rsidRPr="00001C4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220861" w14:textId="7C768B3D" w:rsidR="000D49EA" w:rsidRPr="00001C4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01C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4A845E8" w14:textId="77777777" w:rsidR="000D49EA" w:rsidRPr="00001C4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6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8EB8DC" w14:textId="70DA4BD3" w:rsidR="000D49EA" w:rsidRPr="00001C43" w:rsidRDefault="00F66E8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3C56B91F" w14:textId="77777777" w:rsidR="000D49EA" w:rsidRPr="00001C4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608B4FF" w14:textId="7AD974CF" w:rsidR="000D49EA" w:rsidRPr="00001C4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01C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D49EA" w:rsidRPr="00AC0AF3" w14:paraId="2A20C196" w14:textId="77777777" w:rsidTr="00001C43">
        <w:trPr>
          <w:tblHeader/>
        </w:trPr>
        <w:tc>
          <w:tcPr>
            <w:tcW w:w="4482" w:type="dxa"/>
          </w:tcPr>
          <w:p w14:paraId="7BBDCEF4" w14:textId="7B43BCB1" w:rsidR="000D49EA" w:rsidRPr="00982858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pacing w:val="-4"/>
                <w:sz w:val="30"/>
                <w:szCs w:val="30"/>
              </w:rPr>
            </w:pPr>
            <w:r w:rsidRPr="00982858">
              <w:rPr>
                <w:rFonts w:ascii="Angsana New" w:hAnsi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982858">
              <w:rPr>
                <w:rFonts w:ascii="Angsana New" w:hAnsi="Angsana New"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982858">
              <w:rPr>
                <w:rFonts w:ascii="Angsana New" w:hAnsi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</w:tcPr>
          <w:p w14:paraId="3BB96498" w14:textId="1A1986B0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2550218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3E3B9F" w14:textId="6A026B95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88201A0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6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85402D" w14:textId="3C658C1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8FBCB27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EAD519E" w14:textId="59C62CD9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D49EA" w:rsidRPr="00AC0AF3" w14:paraId="5C64DFB8" w14:textId="77777777" w:rsidTr="00001C43">
        <w:trPr>
          <w:tblHeader/>
        </w:trPr>
        <w:tc>
          <w:tcPr>
            <w:tcW w:w="4482" w:type="dxa"/>
          </w:tcPr>
          <w:p w14:paraId="45AF7142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02" w:type="dxa"/>
            <w:gridSpan w:val="7"/>
          </w:tcPr>
          <w:p w14:paraId="7698BBAD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49EA" w:rsidRPr="00AC0AF3" w14:paraId="0C6209CB" w14:textId="77777777" w:rsidTr="00001C43">
        <w:tc>
          <w:tcPr>
            <w:tcW w:w="4482" w:type="dxa"/>
          </w:tcPr>
          <w:p w14:paraId="24E78A0F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202" w:type="dxa"/>
            <w:gridSpan w:val="7"/>
          </w:tcPr>
          <w:p w14:paraId="61A830B9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D77C1" w:rsidRPr="00AC0AF3" w14:paraId="0A30D81C" w14:textId="77777777" w:rsidTr="00001C43">
        <w:tc>
          <w:tcPr>
            <w:tcW w:w="4482" w:type="dxa"/>
          </w:tcPr>
          <w:p w14:paraId="69A766B1" w14:textId="77777777" w:rsidR="007D77C1" w:rsidRPr="00AC0AF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561B7B40" w14:textId="423D1A9C" w:rsidR="007D77C1" w:rsidRPr="006E6E6E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9,309</w:t>
            </w:r>
          </w:p>
        </w:tc>
        <w:tc>
          <w:tcPr>
            <w:tcW w:w="270" w:type="dxa"/>
          </w:tcPr>
          <w:p w14:paraId="7754361D" w14:textId="77777777" w:rsidR="007D77C1" w:rsidRPr="006E6E6E" w:rsidRDefault="007D77C1" w:rsidP="007D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ACFE01" w14:textId="5B2819BC" w:rsidR="007D77C1" w:rsidRPr="00AC0AF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8,612</w:t>
            </w:r>
          </w:p>
        </w:tc>
        <w:tc>
          <w:tcPr>
            <w:tcW w:w="270" w:type="dxa"/>
          </w:tcPr>
          <w:p w14:paraId="2B9955CA" w14:textId="77777777" w:rsidR="007D77C1" w:rsidRPr="00AC0AF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7CEFBD" w14:textId="2C703596" w:rsidR="007D77C1" w:rsidRPr="00AC0AF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05F8D5" w14:textId="77777777" w:rsidR="007D77C1" w:rsidRPr="00AC0AF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827CEAE" w14:textId="7B17B5C1" w:rsidR="007D77C1" w:rsidRPr="00117E15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17E1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77C1" w:rsidRPr="00AC0AF3" w14:paraId="45424B8D" w14:textId="77777777" w:rsidTr="00001C43">
        <w:trPr>
          <w:trHeight w:val="43"/>
        </w:trPr>
        <w:tc>
          <w:tcPr>
            <w:tcW w:w="4482" w:type="dxa"/>
          </w:tcPr>
          <w:p w14:paraId="7FCA7C76" w14:textId="77777777" w:rsidR="007D77C1" w:rsidRPr="00AC0AF3" w:rsidRDefault="007D77C1" w:rsidP="007D77C1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15C7A9" w14:textId="57A4B2DC" w:rsidR="007D77C1" w:rsidRPr="00AC0AF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9,309</w:t>
            </w:r>
          </w:p>
        </w:tc>
        <w:tc>
          <w:tcPr>
            <w:tcW w:w="270" w:type="dxa"/>
          </w:tcPr>
          <w:p w14:paraId="5C995D8F" w14:textId="77777777" w:rsidR="007D77C1" w:rsidRPr="00AC0AF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A71583" w14:textId="7EE1EA3F" w:rsidR="007D77C1" w:rsidRPr="00AC0AF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8,612</w:t>
            </w:r>
          </w:p>
        </w:tc>
        <w:tc>
          <w:tcPr>
            <w:tcW w:w="270" w:type="dxa"/>
          </w:tcPr>
          <w:p w14:paraId="5EF0FEE8" w14:textId="77777777" w:rsidR="007D77C1" w:rsidRPr="00AC0AF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6FEC97" w14:textId="3BE47F14" w:rsidR="007D77C1" w:rsidRPr="00AC0AF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D43354" w14:textId="77777777" w:rsidR="007D77C1" w:rsidRPr="00AC0AF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5C1C229" w14:textId="4258F34F" w:rsidR="007D77C1" w:rsidRPr="00AC0AF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D49EA" w:rsidRPr="00AC0AF3" w14:paraId="199C45CE" w14:textId="77777777" w:rsidTr="00001C43">
        <w:tc>
          <w:tcPr>
            <w:tcW w:w="4482" w:type="dxa"/>
          </w:tcPr>
          <w:p w14:paraId="1B5943F4" w14:textId="77777777" w:rsidR="000D49EA" w:rsidRPr="00AC0AF3" w:rsidRDefault="000D49EA" w:rsidP="000D49EA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90B86A" w14:textId="77777777" w:rsidR="000D49EA" w:rsidRPr="00AC0AF3" w:rsidRDefault="000D49EA" w:rsidP="000D49EA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F8D01" w14:textId="77777777" w:rsidR="000D49EA" w:rsidRPr="00AC0AF3" w:rsidRDefault="000D49EA" w:rsidP="000D49EA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D138AD" w14:textId="77777777" w:rsidR="000D49EA" w:rsidRPr="00AC0AF3" w:rsidRDefault="000D49EA" w:rsidP="000D49EA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83279" w14:textId="77777777" w:rsidR="000D49EA" w:rsidRPr="00AC0AF3" w:rsidRDefault="000D49EA" w:rsidP="000D49EA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34F578" w14:textId="77777777" w:rsidR="000D49EA" w:rsidRPr="00AC0AF3" w:rsidRDefault="000D49EA" w:rsidP="000D49EA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B9C832" w14:textId="77777777" w:rsidR="000D49EA" w:rsidRPr="00AC0AF3" w:rsidRDefault="000D49EA" w:rsidP="000D49EA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D420A91" w14:textId="77777777" w:rsidR="000D49EA" w:rsidRPr="00AC0AF3" w:rsidRDefault="000D49EA" w:rsidP="000D49EA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49EA" w:rsidRPr="00AC0AF3" w14:paraId="39F609C8" w14:textId="77777777" w:rsidTr="00001C43">
        <w:tc>
          <w:tcPr>
            <w:tcW w:w="4482" w:type="dxa"/>
          </w:tcPr>
          <w:p w14:paraId="1B2E9D52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66561014" w14:textId="77777777" w:rsidR="000D49EA" w:rsidRPr="006E6E6E" w:rsidRDefault="000D49EA" w:rsidP="000D4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B3BF70" w14:textId="77777777" w:rsidR="000D49EA" w:rsidRPr="006E6E6E" w:rsidRDefault="000D49EA" w:rsidP="000D4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3DBF2" w14:textId="77777777" w:rsidR="000D49EA" w:rsidRPr="00AC0AF3" w:rsidRDefault="000D49EA" w:rsidP="000D49EA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D9857E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E2FD8C" w14:textId="77777777" w:rsidR="000D49EA" w:rsidRPr="00AC0AF3" w:rsidRDefault="000D49EA" w:rsidP="000D49EA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25EEB3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7C433931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77C1" w:rsidRPr="00AC0AF3" w14:paraId="15DAEDB9" w14:textId="77777777" w:rsidTr="00001C43">
        <w:tc>
          <w:tcPr>
            <w:tcW w:w="4482" w:type="dxa"/>
          </w:tcPr>
          <w:p w14:paraId="2EE21699" w14:textId="77777777" w:rsidR="007D77C1" w:rsidRPr="00AC0AF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289B65D" w14:textId="0FCE5C44" w:rsidR="007D77C1" w:rsidRPr="006E6E6E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25CBE6" w14:textId="77777777" w:rsidR="007D77C1" w:rsidRPr="006E6E6E" w:rsidRDefault="007D77C1" w:rsidP="007D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0C26A7" w14:textId="41428E75" w:rsidR="007D77C1" w:rsidRPr="00AC0AF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337DF5" w14:textId="77777777" w:rsidR="007D77C1" w:rsidRPr="00AC0AF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73D6B4" w14:textId="315FFCD7" w:rsidR="007D77C1" w:rsidRPr="00FC6767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2,965</w:t>
            </w:r>
          </w:p>
        </w:tc>
        <w:tc>
          <w:tcPr>
            <w:tcW w:w="270" w:type="dxa"/>
            <w:shd w:val="clear" w:color="auto" w:fill="auto"/>
          </w:tcPr>
          <w:p w14:paraId="170081CC" w14:textId="77777777" w:rsidR="007D77C1" w:rsidRPr="00AC0AF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098030C0" w14:textId="4EB05368" w:rsidR="007D77C1" w:rsidRPr="00F95C7D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  <w:r w:rsidRPr="00F95C7D">
              <w:rPr>
                <w:rFonts w:ascii="Angsana New" w:hAnsi="Angsana New"/>
                <w:sz w:val="30"/>
                <w:szCs w:val="30"/>
              </w:rPr>
              <w:t>835</w:t>
            </w:r>
          </w:p>
        </w:tc>
      </w:tr>
      <w:tr w:rsidR="007D77C1" w:rsidRPr="00AC0AF3" w14:paraId="0B82C0C6" w14:textId="77777777" w:rsidTr="00001C43">
        <w:tc>
          <w:tcPr>
            <w:tcW w:w="4482" w:type="dxa"/>
          </w:tcPr>
          <w:p w14:paraId="0ADE9FFC" w14:textId="77777777" w:rsidR="007D77C1" w:rsidRPr="00AC0AF3" w:rsidRDefault="007D77C1" w:rsidP="007D77C1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9AC4EDB" w14:textId="5D7CA17C" w:rsidR="007D77C1" w:rsidRPr="006E6E6E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3,298</w:t>
            </w:r>
          </w:p>
        </w:tc>
        <w:tc>
          <w:tcPr>
            <w:tcW w:w="270" w:type="dxa"/>
          </w:tcPr>
          <w:p w14:paraId="0259E5E7" w14:textId="77777777" w:rsidR="007D77C1" w:rsidRPr="006E6E6E" w:rsidRDefault="007D77C1" w:rsidP="007D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D58730" w14:textId="295D2CDD" w:rsidR="007D77C1" w:rsidRPr="00AC0AF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C7D">
              <w:rPr>
                <w:rFonts w:asciiTheme="majorBidi" w:hAnsiTheme="majorBidi" w:cstheme="majorBidi"/>
                <w:sz w:val="30"/>
                <w:szCs w:val="30"/>
              </w:rPr>
              <w:t>1,216</w:t>
            </w:r>
          </w:p>
        </w:tc>
        <w:tc>
          <w:tcPr>
            <w:tcW w:w="270" w:type="dxa"/>
          </w:tcPr>
          <w:p w14:paraId="13B02617" w14:textId="77777777" w:rsidR="007D77C1" w:rsidRPr="00AC0AF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B20F2E" w14:textId="768ED21B" w:rsidR="007D77C1" w:rsidRPr="00F16A55" w:rsidRDefault="007D77C1" w:rsidP="00016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FD34D9" w14:textId="77777777" w:rsidR="007D77C1" w:rsidRPr="00AC0AF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0E13A34" w14:textId="294E0FA4" w:rsidR="007D77C1" w:rsidRPr="00F95C7D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  <w:r w:rsidRPr="00F95C7D">
              <w:rPr>
                <w:rFonts w:ascii="Angsana New" w:hAnsi="Angsana New"/>
                <w:sz w:val="30"/>
                <w:szCs w:val="30"/>
              </w:rPr>
              <w:t>1,171</w:t>
            </w:r>
          </w:p>
        </w:tc>
      </w:tr>
      <w:tr w:rsidR="007D77C1" w:rsidRPr="00AC0AF3" w14:paraId="5023837D" w14:textId="77777777" w:rsidTr="00001C43">
        <w:tc>
          <w:tcPr>
            <w:tcW w:w="4482" w:type="dxa"/>
          </w:tcPr>
          <w:p w14:paraId="322A245A" w14:textId="77777777" w:rsidR="007D77C1" w:rsidRPr="00AC0AF3" w:rsidRDefault="007D77C1" w:rsidP="007D77C1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5C161EC" w14:textId="32BAC42C" w:rsidR="007D77C1" w:rsidRPr="006E6E6E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270" w:type="dxa"/>
          </w:tcPr>
          <w:p w14:paraId="36D64A51" w14:textId="77777777" w:rsidR="007D77C1" w:rsidRPr="006E6E6E" w:rsidRDefault="007D77C1" w:rsidP="007D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EDC603" w14:textId="4360CF1B" w:rsidR="007D77C1" w:rsidRPr="00AC0AF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C7D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270" w:type="dxa"/>
          </w:tcPr>
          <w:p w14:paraId="1DD250F6" w14:textId="77777777" w:rsidR="007D77C1" w:rsidRPr="00AC0AF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78A81D" w14:textId="73F6193F" w:rsidR="007D77C1" w:rsidRPr="00F16A55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D62399" w14:textId="77777777" w:rsidR="007D77C1" w:rsidRPr="00AC0AF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D206DDD" w14:textId="264DC47D" w:rsidR="007D77C1" w:rsidRPr="00AC0AF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77C1" w:rsidRPr="00AC0AF3" w14:paraId="2C1A41AC" w14:textId="77777777" w:rsidTr="00001C43">
        <w:tc>
          <w:tcPr>
            <w:tcW w:w="4482" w:type="dxa"/>
          </w:tcPr>
          <w:p w14:paraId="7D7821D5" w14:textId="77777777" w:rsidR="007D77C1" w:rsidRPr="00AC0AF3" w:rsidRDefault="007D77C1" w:rsidP="007D77C1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4B6D6E7" w14:textId="1077A836" w:rsidR="007D77C1" w:rsidRPr="006E6E6E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1,338</w:t>
            </w:r>
          </w:p>
        </w:tc>
        <w:tc>
          <w:tcPr>
            <w:tcW w:w="270" w:type="dxa"/>
          </w:tcPr>
          <w:p w14:paraId="755F0C65" w14:textId="77777777" w:rsidR="007D77C1" w:rsidRPr="006E6E6E" w:rsidRDefault="007D77C1" w:rsidP="007D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6B6C89" w14:textId="22E96658" w:rsidR="007D77C1" w:rsidRPr="00AC0AF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C7D">
              <w:rPr>
                <w:rFonts w:asciiTheme="majorBidi" w:hAnsiTheme="majorBidi" w:cstheme="majorBidi"/>
                <w:sz w:val="30"/>
                <w:szCs w:val="30"/>
              </w:rPr>
              <w:t>1,338</w:t>
            </w:r>
          </w:p>
        </w:tc>
        <w:tc>
          <w:tcPr>
            <w:tcW w:w="270" w:type="dxa"/>
          </w:tcPr>
          <w:p w14:paraId="662FA8B2" w14:textId="77777777" w:rsidR="007D77C1" w:rsidRPr="00AC0AF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67A834" w14:textId="6F08006D" w:rsidR="007D77C1" w:rsidRPr="00F16A55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1,338</w:t>
            </w:r>
          </w:p>
        </w:tc>
        <w:tc>
          <w:tcPr>
            <w:tcW w:w="270" w:type="dxa"/>
          </w:tcPr>
          <w:p w14:paraId="1CACB02E" w14:textId="77777777" w:rsidR="007D77C1" w:rsidRPr="00AC0AF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27EF8DA9" w14:textId="656303AA" w:rsidR="007D77C1" w:rsidRPr="00AC0AF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1,338</w:t>
            </w:r>
          </w:p>
        </w:tc>
      </w:tr>
      <w:tr w:rsidR="007D77C1" w:rsidRPr="00AC0AF3" w14:paraId="764C17F8" w14:textId="77777777" w:rsidTr="00001C43">
        <w:trPr>
          <w:trHeight w:val="70"/>
        </w:trPr>
        <w:tc>
          <w:tcPr>
            <w:tcW w:w="4482" w:type="dxa"/>
          </w:tcPr>
          <w:p w14:paraId="06561C95" w14:textId="77777777" w:rsidR="007D77C1" w:rsidRPr="00AC0AF3" w:rsidRDefault="007D77C1" w:rsidP="007D77C1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934357" w14:textId="22906B20" w:rsidR="007D77C1" w:rsidRPr="00AC0AF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4,768</w:t>
            </w:r>
          </w:p>
        </w:tc>
        <w:tc>
          <w:tcPr>
            <w:tcW w:w="270" w:type="dxa"/>
          </w:tcPr>
          <w:p w14:paraId="1C8B37D3" w14:textId="77777777" w:rsidR="007D77C1" w:rsidRPr="00AC0AF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E95D9D" w14:textId="20FF193D" w:rsidR="007D77C1" w:rsidRPr="00AC0AF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2,738</w:t>
            </w:r>
          </w:p>
        </w:tc>
        <w:tc>
          <w:tcPr>
            <w:tcW w:w="270" w:type="dxa"/>
          </w:tcPr>
          <w:p w14:paraId="4AB92035" w14:textId="77777777" w:rsidR="007D77C1" w:rsidRPr="00AC0AF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1578BB" w14:textId="75780A01" w:rsidR="007D77C1" w:rsidRPr="00FC6767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4,303</w:t>
            </w:r>
          </w:p>
        </w:tc>
        <w:tc>
          <w:tcPr>
            <w:tcW w:w="270" w:type="dxa"/>
          </w:tcPr>
          <w:p w14:paraId="41C571DA" w14:textId="77777777" w:rsidR="007D77C1" w:rsidRPr="00AC0AF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EADA2D1" w14:textId="3320D525" w:rsidR="007D77C1" w:rsidRPr="00AC0AF3" w:rsidRDefault="007D77C1" w:rsidP="007D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3,344</w:t>
            </w:r>
          </w:p>
        </w:tc>
      </w:tr>
    </w:tbl>
    <w:p w14:paraId="7D1DBF20" w14:textId="793A2096" w:rsidR="00886800" w:rsidRDefault="00886800" w:rsidP="004E2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6012556" w14:textId="77777777" w:rsidR="00886800" w:rsidRDefault="00886800" w:rsidP="004E2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12DDEE1" w14:textId="77777777" w:rsidR="00886800" w:rsidRDefault="00886800" w:rsidP="004E2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FF3C482" w14:textId="6416C60E" w:rsidR="001540FE" w:rsidRDefault="001540FE" w:rsidP="00E96A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rPr>
          <w:rFonts w:ascii="Angsana New" w:hAnsi="Angsana New"/>
          <w:sz w:val="30"/>
          <w:szCs w:val="30"/>
        </w:rPr>
        <w:sectPr w:rsidR="001540FE" w:rsidSect="00D076EB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</w:p>
    <w:p w14:paraId="4E119FF8" w14:textId="5D8FC427" w:rsidR="007A27FA" w:rsidRPr="002D615B" w:rsidRDefault="006F3FAE" w:rsidP="00C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5493F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E96AEE" w:rsidRPr="0055493F">
        <w:rPr>
          <w:rFonts w:ascii="Angsana New" w:hAnsi="Angsana New"/>
          <w:b/>
          <w:bCs/>
          <w:sz w:val="30"/>
          <w:szCs w:val="30"/>
        </w:rPr>
        <w:tab/>
      </w:r>
      <w:r w:rsidR="00E96AEE" w:rsidRPr="00463885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="00023ADA" w:rsidRPr="00463885">
        <w:rPr>
          <w:rFonts w:ascii="Angsana New" w:hAnsi="Angsana New"/>
          <w:b/>
          <w:bCs/>
          <w:sz w:val="30"/>
          <w:szCs w:val="30"/>
          <w:cs/>
          <w:lang w:val="th-TH"/>
        </w:rPr>
        <w:t>ในบริษัทย่อย บริษัทร่วมและการร่วมค้</w:t>
      </w:r>
      <w:r w:rsidR="00023ADA" w:rsidRPr="00463885">
        <w:rPr>
          <w:rFonts w:ascii="Angsana New" w:hAnsi="Angsana New" w:hint="cs"/>
          <w:b/>
          <w:bCs/>
          <w:sz w:val="30"/>
          <w:szCs w:val="30"/>
          <w:cs/>
          <w:lang w:val="th-TH"/>
        </w:rPr>
        <w:t>า</w:t>
      </w:r>
    </w:p>
    <w:p w14:paraId="40A76926" w14:textId="68ADA112" w:rsidR="002D615B" w:rsidRPr="009A1ED1" w:rsidRDefault="002D615B" w:rsidP="00D93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1F7E7D09" w14:textId="2BAF4714" w:rsidR="002F042D" w:rsidRDefault="008234AA" w:rsidP="00631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  <w:cs/>
        </w:rPr>
        <w:sectPr w:rsidR="002F042D" w:rsidSect="00700418"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</w:sectPr>
      </w:pPr>
      <w:r w:rsidRPr="008234AA">
        <w:rPr>
          <w:rFonts w:ascii="Angsana New" w:hAnsi="Angsana New"/>
          <w:noProof/>
          <w:sz w:val="30"/>
          <w:szCs w:val="30"/>
        </w:rPr>
        <w:drawing>
          <wp:inline distT="0" distB="0" distL="0" distR="0" wp14:anchorId="7E4688AD" wp14:editId="0B338AEF">
            <wp:extent cx="8552222" cy="4389120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552222" cy="438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1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2016"/>
        <w:gridCol w:w="180"/>
        <w:gridCol w:w="2016"/>
      </w:tblGrid>
      <w:tr w:rsidR="00EF5EE7" w:rsidRPr="00D26778" w14:paraId="0BE8388E" w14:textId="77777777" w:rsidTr="00EF5EE7">
        <w:trPr>
          <w:cantSplit/>
          <w:tblHeader/>
        </w:trPr>
        <w:tc>
          <w:tcPr>
            <w:tcW w:w="4950" w:type="dxa"/>
            <w:hideMark/>
          </w:tcPr>
          <w:p w14:paraId="0DD67C99" w14:textId="77777777" w:rsidR="00EF5EE7" w:rsidRPr="00D26778" w:rsidRDefault="00EF5EE7" w:rsidP="00A249D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 w:bidi="th-TH"/>
              </w:rPr>
            </w:pPr>
            <w:r w:rsidRPr="00D2677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2016" w:type="dxa"/>
            <w:vAlign w:val="bottom"/>
          </w:tcPr>
          <w:p w14:paraId="78769F6B" w14:textId="77777777" w:rsidR="00EF5EE7" w:rsidRPr="00D26778" w:rsidRDefault="00EF5EE7" w:rsidP="00A249D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80" w:type="dxa"/>
          </w:tcPr>
          <w:p w14:paraId="48CDA673" w14:textId="77777777" w:rsidR="00EF5EE7" w:rsidRPr="00D26778" w:rsidRDefault="00EF5EE7" w:rsidP="00A249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016" w:type="dxa"/>
            <w:vAlign w:val="bottom"/>
            <w:hideMark/>
          </w:tcPr>
          <w:p w14:paraId="79CEC1A8" w14:textId="67DDF35A" w:rsidR="00EF5EE7" w:rsidRPr="00D26778" w:rsidRDefault="00EF5EE7" w:rsidP="00A249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EF5EE7" w:rsidRPr="00D26778" w14:paraId="450FAC1B" w14:textId="77777777" w:rsidTr="00EF5EE7">
        <w:trPr>
          <w:cantSplit/>
          <w:tblHeader/>
        </w:trPr>
        <w:tc>
          <w:tcPr>
            <w:tcW w:w="4950" w:type="dxa"/>
          </w:tcPr>
          <w:p w14:paraId="006C0F75" w14:textId="52D1B55B" w:rsidR="00EF5EE7" w:rsidRPr="00D26778" w:rsidRDefault="00EF5EE7" w:rsidP="00A249D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8768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เก้าเดือน</w:t>
            </w:r>
            <w:r w:rsidRPr="008768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016" w:type="dxa"/>
            <w:vAlign w:val="bottom"/>
          </w:tcPr>
          <w:p w14:paraId="4C99BE44" w14:textId="2F57C0E5" w:rsidR="00EF5EE7" w:rsidRPr="00D26778" w:rsidRDefault="00576EA5" w:rsidP="00C227E6">
            <w:pPr>
              <w:pStyle w:val="acctmergecolhdg"/>
              <w:spacing w:line="240" w:lineRule="auto"/>
              <w:ind w:left="-83" w:right="-76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  <w:r w:rsidRPr="00D26778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eastAsia="en-GB" w:bidi="th-TH"/>
              </w:rPr>
              <w:t>รวม</w:t>
            </w:r>
          </w:p>
        </w:tc>
        <w:tc>
          <w:tcPr>
            <w:tcW w:w="180" w:type="dxa"/>
          </w:tcPr>
          <w:p w14:paraId="45859B6E" w14:textId="77777777" w:rsidR="00EF5EE7" w:rsidRPr="00D26778" w:rsidRDefault="00EF5EE7" w:rsidP="00A249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016" w:type="dxa"/>
            <w:vAlign w:val="bottom"/>
          </w:tcPr>
          <w:p w14:paraId="41250A79" w14:textId="2F9E9BFE" w:rsidR="00EF5EE7" w:rsidRPr="009A5600" w:rsidRDefault="00576EA5" w:rsidP="00A249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D26778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eastAsia="en-GB" w:bidi="th-TH"/>
              </w:rPr>
              <w:t>เฉพาะกิจการ</w:t>
            </w:r>
          </w:p>
        </w:tc>
      </w:tr>
      <w:tr w:rsidR="00576EA5" w:rsidRPr="00D26778" w14:paraId="76FEB795" w14:textId="77777777" w:rsidTr="00E2456A">
        <w:trPr>
          <w:cantSplit/>
          <w:tblHeader/>
        </w:trPr>
        <w:tc>
          <w:tcPr>
            <w:tcW w:w="4950" w:type="dxa"/>
          </w:tcPr>
          <w:p w14:paraId="6D625691" w14:textId="77777777" w:rsidR="00576EA5" w:rsidRPr="00D26778" w:rsidRDefault="00576EA5" w:rsidP="00A249D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4212" w:type="dxa"/>
            <w:gridSpan w:val="3"/>
            <w:vAlign w:val="bottom"/>
          </w:tcPr>
          <w:p w14:paraId="442FC0A8" w14:textId="31A89F68" w:rsidR="00576EA5" w:rsidRPr="00D26778" w:rsidRDefault="00576EA5" w:rsidP="00A249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</w:pPr>
            <w:r w:rsidRPr="00D2677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ล้าน</w:t>
            </w:r>
            <w:r w:rsidRPr="00D2677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576EA5" w:rsidRPr="009808A4" w14:paraId="795D4FC1" w14:textId="77777777" w:rsidTr="00FE3222">
        <w:trPr>
          <w:cantSplit/>
          <w:tblHeader/>
        </w:trPr>
        <w:tc>
          <w:tcPr>
            <w:tcW w:w="4950" w:type="dxa"/>
          </w:tcPr>
          <w:p w14:paraId="04473AFC" w14:textId="02C5D833" w:rsidR="00576EA5" w:rsidRPr="009808A4" w:rsidRDefault="009808A4" w:rsidP="00FE3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9808A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2016" w:type="dxa"/>
            <w:vAlign w:val="bottom"/>
          </w:tcPr>
          <w:p w14:paraId="3BAE79E3" w14:textId="3BFE70B6" w:rsidR="00576EA5" w:rsidRPr="009808A4" w:rsidRDefault="00576EA5" w:rsidP="0080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80" w:type="dxa"/>
          </w:tcPr>
          <w:p w14:paraId="2F86D6FA" w14:textId="77777777" w:rsidR="00576EA5" w:rsidRPr="009808A4" w:rsidRDefault="00576EA5" w:rsidP="00FE32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2016" w:type="dxa"/>
            <w:vAlign w:val="bottom"/>
          </w:tcPr>
          <w:p w14:paraId="62F202AB" w14:textId="13DDB892" w:rsidR="00576EA5" w:rsidRPr="009808A4" w:rsidRDefault="00576EA5" w:rsidP="0080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9808A4" w:rsidRPr="00D26778" w14:paraId="29AE040A" w14:textId="77777777" w:rsidTr="00BE0348">
        <w:trPr>
          <w:cantSplit/>
          <w:tblHeader/>
        </w:trPr>
        <w:tc>
          <w:tcPr>
            <w:tcW w:w="4950" w:type="dxa"/>
          </w:tcPr>
          <w:p w14:paraId="4C61A0BF" w14:textId="77777777" w:rsidR="009808A4" w:rsidRPr="00807675" w:rsidRDefault="009808A4" w:rsidP="00BE034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07675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ซื้อเงินลงทุนในบริษัท</w:t>
            </w:r>
            <w:r w:rsidRPr="008076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07675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สมบูรณ์ แอ๊ดวานซ์ อกริคัลเจอร์ จำกัด</w:t>
            </w:r>
          </w:p>
        </w:tc>
        <w:tc>
          <w:tcPr>
            <w:tcW w:w="2016" w:type="dxa"/>
            <w:vAlign w:val="bottom"/>
          </w:tcPr>
          <w:p w14:paraId="58609135" w14:textId="77777777" w:rsidR="009808A4" w:rsidRPr="00807675" w:rsidRDefault="009808A4" w:rsidP="00BE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0767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0BAF8595" w14:textId="77777777" w:rsidR="009808A4" w:rsidRPr="00807675" w:rsidRDefault="009808A4" w:rsidP="00BE034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2016" w:type="dxa"/>
            <w:vAlign w:val="bottom"/>
          </w:tcPr>
          <w:p w14:paraId="67A46B1C" w14:textId="77777777" w:rsidR="009808A4" w:rsidRPr="00807675" w:rsidRDefault="009808A4" w:rsidP="00BE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0767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</w:t>
            </w:r>
          </w:p>
        </w:tc>
      </w:tr>
      <w:tr w:rsidR="009808A4" w:rsidRPr="00D26778" w14:paraId="253F9EE3" w14:textId="77777777" w:rsidTr="00FE3222">
        <w:trPr>
          <w:cantSplit/>
          <w:tblHeader/>
        </w:trPr>
        <w:tc>
          <w:tcPr>
            <w:tcW w:w="4950" w:type="dxa"/>
          </w:tcPr>
          <w:p w14:paraId="24E31C97" w14:textId="77777777" w:rsidR="009808A4" w:rsidRPr="00807675" w:rsidRDefault="009808A4" w:rsidP="00FE3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16" w:type="dxa"/>
            <w:vAlign w:val="bottom"/>
          </w:tcPr>
          <w:p w14:paraId="37CCA173" w14:textId="77777777" w:rsidR="009808A4" w:rsidRPr="00807675" w:rsidRDefault="009808A4" w:rsidP="0080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05A9564" w14:textId="77777777" w:rsidR="009808A4" w:rsidRPr="00807675" w:rsidRDefault="009808A4" w:rsidP="00FE32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2016" w:type="dxa"/>
            <w:vAlign w:val="bottom"/>
          </w:tcPr>
          <w:p w14:paraId="6E21E448" w14:textId="77777777" w:rsidR="009808A4" w:rsidRPr="00807675" w:rsidRDefault="009808A4" w:rsidP="0080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9808A4" w:rsidRPr="009808A4" w14:paraId="20312EE5" w14:textId="77777777" w:rsidTr="00FE3222">
        <w:trPr>
          <w:cantSplit/>
          <w:tblHeader/>
        </w:trPr>
        <w:tc>
          <w:tcPr>
            <w:tcW w:w="4950" w:type="dxa"/>
          </w:tcPr>
          <w:p w14:paraId="1A980F15" w14:textId="0184D9D0" w:rsidR="009808A4" w:rsidRPr="009808A4" w:rsidRDefault="009808A4" w:rsidP="00FE3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9808A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2016" w:type="dxa"/>
            <w:vAlign w:val="bottom"/>
          </w:tcPr>
          <w:p w14:paraId="568745BC" w14:textId="77777777" w:rsidR="009808A4" w:rsidRPr="009808A4" w:rsidRDefault="009808A4" w:rsidP="0080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E8B247A" w14:textId="77777777" w:rsidR="009808A4" w:rsidRPr="009808A4" w:rsidRDefault="009808A4" w:rsidP="00FE32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2016" w:type="dxa"/>
            <w:vAlign w:val="bottom"/>
          </w:tcPr>
          <w:p w14:paraId="5B03145E" w14:textId="77777777" w:rsidR="009808A4" w:rsidRPr="009808A4" w:rsidRDefault="009808A4" w:rsidP="0080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EF5EE7" w:rsidRPr="00D26778" w14:paraId="2C631212" w14:textId="77777777" w:rsidTr="00EF5EE7">
        <w:trPr>
          <w:cantSplit/>
          <w:tblHeader/>
        </w:trPr>
        <w:tc>
          <w:tcPr>
            <w:tcW w:w="4950" w:type="dxa"/>
          </w:tcPr>
          <w:p w14:paraId="42F29BA4" w14:textId="7C48C872" w:rsidR="00EF5EE7" w:rsidRPr="00807675" w:rsidRDefault="00EF5EE7" w:rsidP="009B0AD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0767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ขายเงินลงทุนในบริษัท มูเบีย สมบูรณ์ ออโตโมทีฟ  จำกัด</w:t>
            </w:r>
          </w:p>
        </w:tc>
        <w:tc>
          <w:tcPr>
            <w:tcW w:w="2016" w:type="dxa"/>
            <w:vAlign w:val="bottom"/>
          </w:tcPr>
          <w:p w14:paraId="7049BC57" w14:textId="414C2D39" w:rsidR="00EF5EE7" w:rsidRPr="00807675" w:rsidRDefault="00576EA5" w:rsidP="000C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807675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88</w:t>
            </w:r>
          </w:p>
        </w:tc>
        <w:tc>
          <w:tcPr>
            <w:tcW w:w="180" w:type="dxa"/>
          </w:tcPr>
          <w:p w14:paraId="12B90D02" w14:textId="77777777" w:rsidR="00EF5EE7" w:rsidRPr="00807675" w:rsidRDefault="00EF5EE7" w:rsidP="00A249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016" w:type="dxa"/>
            <w:vAlign w:val="bottom"/>
          </w:tcPr>
          <w:p w14:paraId="57CB46AC" w14:textId="395B721E" w:rsidR="00EF5EE7" w:rsidRPr="00807675" w:rsidRDefault="00576EA5" w:rsidP="0080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0767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70</w:t>
            </w:r>
          </w:p>
        </w:tc>
      </w:tr>
    </w:tbl>
    <w:p w14:paraId="2BA6061E" w14:textId="77777777" w:rsidR="00EF5EE7" w:rsidRDefault="00EF5EE7" w:rsidP="002F0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F68E6DD" w14:textId="7CC54BD5" w:rsidR="002F042D" w:rsidRPr="00F401ED" w:rsidRDefault="002F042D" w:rsidP="002F0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401ED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050AF8">
        <w:rPr>
          <w:rFonts w:ascii="Angsana New" w:hAnsi="Angsana New" w:hint="cs"/>
          <w:i/>
          <w:iCs/>
          <w:sz w:val="30"/>
          <w:szCs w:val="30"/>
          <w:cs/>
        </w:rPr>
        <w:t>จัดตั้ง</w:t>
      </w:r>
      <w:r w:rsidRPr="00F401ED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  <w:r w:rsidR="00050AF8">
        <w:rPr>
          <w:rFonts w:ascii="Angsana New" w:hAnsi="Angsana New" w:hint="cs"/>
          <w:i/>
          <w:iCs/>
          <w:sz w:val="30"/>
          <w:szCs w:val="30"/>
          <w:cs/>
        </w:rPr>
        <w:t>ใหม่</w:t>
      </w:r>
    </w:p>
    <w:p w14:paraId="666D88D2" w14:textId="7DFE7C3E" w:rsidR="002F042D" w:rsidRDefault="002F042D" w:rsidP="002F0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6F163C4" w14:textId="4D0C82F3" w:rsidR="00B07C0E" w:rsidRDefault="00B0575F" w:rsidP="00B07C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8153F6">
        <w:rPr>
          <w:rFonts w:ascii="Angsana New" w:eastAsia="Times New Roman" w:hAnsi="Angsana New" w:hint="cs"/>
          <w:spacing w:val="-6"/>
          <w:sz w:val="30"/>
          <w:szCs w:val="30"/>
          <w:cs/>
        </w:rPr>
        <w:t>ในที่ประชุมคณะกรรมการของบริษัทเมื่อวันที่</w:t>
      </w:r>
      <w:r w:rsidRPr="008153F6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8153F6">
        <w:rPr>
          <w:rFonts w:ascii="Angsana New" w:eastAsia="Times New Roman" w:hAnsi="Angsana New"/>
          <w:spacing w:val="-6"/>
          <w:sz w:val="30"/>
          <w:szCs w:val="30"/>
        </w:rPr>
        <w:t>23</w:t>
      </w:r>
      <w:r w:rsidRPr="008153F6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8153F6">
        <w:rPr>
          <w:rFonts w:ascii="Angsana New" w:eastAsia="Times New Roman" w:hAnsi="Angsana New" w:hint="cs"/>
          <w:spacing w:val="-6"/>
          <w:sz w:val="30"/>
          <w:szCs w:val="30"/>
          <w:cs/>
        </w:rPr>
        <w:t>มีนาคม</w:t>
      </w:r>
      <w:r w:rsidRPr="008153F6">
        <w:rPr>
          <w:rFonts w:ascii="Angsana New" w:eastAsia="Times New Roman" w:hAnsi="Angsana New" w:hint="eastAsia"/>
          <w:spacing w:val="-6"/>
          <w:sz w:val="30"/>
          <w:szCs w:val="30"/>
        </w:rPr>
        <w:t> </w:t>
      </w:r>
      <w:r w:rsidRPr="008153F6">
        <w:rPr>
          <w:rFonts w:ascii="Angsana New" w:eastAsia="Times New Roman" w:hAnsi="Angsana New"/>
          <w:spacing w:val="-6"/>
          <w:sz w:val="30"/>
          <w:szCs w:val="30"/>
        </w:rPr>
        <w:t>2566</w:t>
      </w:r>
      <w:r w:rsidRPr="008153F6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8153F6">
        <w:rPr>
          <w:rFonts w:ascii="Angsana New" w:eastAsia="Times New Roman" w:hAnsi="Angsana New" w:hint="cs"/>
          <w:spacing w:val="-6"/>
          <w:sz w:val="30"/>
          <w:szCs w:val="30"/>
          <w:cs/>
        </w:rPr>
        <w:t>คณะกรรมการมีมติอนุมัติให้บริษัทจัดตั้งบริษัทย่อยใหม่ในชื่อ</w:t>
      </w:r>
      <w:r w:rsidRPr="008153F6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8153F6">
        <w:rPr>
          <w:rFonts w:ascii="Angsana New" w:eastAsia="Times New Roman" w:hAnsi="Angsana New" w:hint="cs"/>
          <w:spacing w:val="-6"/>
          <w:sz w:val="30"/>
          <w:szCs w:val="30"/>
          <w:cs/>
        </w:rPr>
        <w:t>บริษัท</w:t>
      </w:r>
      <w:r w:rsidRPr="008153F6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8153F6">
        <w:rPr>
          <w:rFonts w:ascii="Angsana New" w:eastAsia="Times New Roman" w:hAnsi="Angsana New" w:hint="cs"/>
          <w:spacing w:val="-6"/>
          <w:sz w:val="30"/>
          <w:szCs w:val="30"/>
          <w:cs/>
        </w:rPr>
        <w:t>สมบูรณ์</w:t>
      </w:r>
      <w:r w:rsidRPr="008153F6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8153F6">
        <w:rPr>
          <w:rFonts w:ascii="Angsana New" w:eastAsia="Times New Roman" w:hAnsi="Angsana New" w:hint="cs"/>
          <w:spacing w:val="-6"/>
          <w:sz w:val="30"/>
          <w:szCs w:val="30"/>
          <w:cs/>
        </w:rPr>
        <w:t>แอ๊ดวานซ์</w:t>
      </w:r>
      <w:r w:rsidRPr="008153F6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8153F6">
        <w:rPr>
          <w:rFonts w:ascii="Angsana New" w:eastAsia="Times New Roman" w:hAnsi="Angsana New" w:hint="cs"/>
          <w:spacing w:val="-6"/>
          <w:sz w:val="30"/>
          <w:szCs w:val="30"/>
          <w:cs/>
        </w:rPr>
        <w:t>อกริคัลเจอร์</w:t>
      </w:r>
      <w:r w:rsidRPr="008153F6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8153F6">
        <w:rPr>
          <w:rFonts w:ascii="Angsana New" w:eastAsia="Times New Roman" w:hAnsi="Angsana New" w:hint="cs"/>
          <w:spacing w:val="-6"/>
          <w:sz w:val="30"/>
          <w:szCs w:val="30"/>
          <w:cs/>
        </w:rPr>
        <w:t>จำกัด</w:t>
      </w:r>
      <w:r w:rsidRPr="008153F6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8153F6">
        <w:rPr>
          <w:rFonts w:ascii="Angsana New" w:eastAsia="Times New Roman" w:hAnsi="Angsana New" w:hint="cs"/>
          <w:spacing w:val="-6"/>
          <w:sz w:val="30"/>
          <w:szCs w:val="30"/>
          <w:cs/>
        </w:rPr>
        <w:t>ซึ่งมีทุนจดทะเบียนจำนวน</w:t>
      </w:r>
      <w:r w:rsidRPr="008153F6">
        <w:rPr>
          <w:rFonts w:ascii="Angsana New" w:eastAsia="Times New Roman" w:hAnsi="Angsana New" w:hint="eastAsia"/>
          <w:spacing w:val="-6"/>
          <w:sz w:val="30"/>
          <w:szCs w:val="30"/>
        </w:rPr>
        <w:t> </w:t>
      </w:r>
      <w:r w:rsidRPr="008153F6">
        <w:rPr>
          <w:rFonts w:ascii="Angsana New" w:eastAsia="Times New Roman" w:hAnsi="Angsana New"/>
          <w:spacing w:val="-6"/>
          <w:sz w:val="30"/>
          <w:szCs w:val="30"/>
          <w:cs/>
        </w:rPr>
        <w:t>50</w:t>
      </w:r>
      <w:r w:rsidRPr="008153F6">
        <w:rPr>
          <w:rFonts w:ascii="Angsana New" w:eastAsia="Times New Roman" w:hAnsi="Angsana New"/>
          <w:spacing w:val="-6"/>
          <w:sz w:val="30"/>
          <w:szCs w:val="30"/>
        </w:rPr>
        <w:t>,000</w:t>
      </w:r>
      <w:r w:rsidRPr="008153F6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8153F6">
        <w:rPr>
          <w:rFonts w:ascii="Angsana New" w:eastAsia="Times New Roman" w:hAnsi="Angsana New" w:hint="cs"/>
          <w:spacing w:val="-6"/>
          <w:sz w:val="30"/>
          <w:szCs w:val="30"/>
          <w:cs/>
        </w:rPr>
        <w:t>หุ้น</w:t>
      </w:r>
      <w:r w:rsidRPr="008153F6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8153F6">
        <w:rPr>
          <w:rFonts w:ascii="Angsana New" w:eastAsia="Times New Roman" w:hAnsi="Angsana New" w:hint="cs"/>
          <w:spacing w:val="-6"/>
          <w:sz w:val="30"/>
          <w:szCs w:val="30"/>
          <w:cs/>
        </w:rPr>
        <w:t>มูลค่าหุ้นละ</w:t>
      </w:r>
      <w:r w:rsidRPr="008153F6">
        <w:rPr>
          <w:rFonts w:ascii="Angsana New" w:eastAsia="Times New Roman" w:hAnsi="Angsana New" w:hint="eastAsia"/>
          <w:spacing w:val="-6"/>
          <w:sz w:val="30"/>
          <w:szCs w:val="30"/>
        </w:rPr>
        <w:t> </w:t>
      </w:r>
      <w:r w:rsidRPr="00F14BBB">
        <w:rPr>
          <w:rFonts w:ascii="Angsana New" w:eastAsia="Times New Roman" w:hAnsi="Angsana New"/>
          <w:sz w:val="30"/>
          <w:szCs w:val="30"/>
        </w:rPr>
        <w:t>100</w:t>
      </w:r>
      <w:r w:rsidRPr="00F14BB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F14BBB">
        <w:rPr>
          <w:rFonts w:ascii="Angsana New" w:eastAsia="Times New Roman" w:hAnsi="Angsana New" w:hint="cs"/>
          <w:sz w:val="30"/>
          <w:szCs w:val="30"/>
          <w:cs/>
        </w:rPr>
        <w:t>บาท</w:t>
      </w:r>
      <w:r w:rsidRPr="00F14BB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F14BBB">
        <w:rPr>
          <w:rFonts w:ascii="Angsana New" w:eastAsia="Times New Roman" w:hAnsi="Angsana New" w:hint="cs"/>
          <w:sz w:val="30"/>
          <w:szCs w:val="30"/>
          <w:cs/>
        </w:rPr>
        <w:t>บริษัทมีสัดส่วนการถือหุ้นในบริษัทย่อยดังกล่าวร้อยละ</w:t>
      </w:r>
      <w:r w:rsidRPr="00F14BB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F14BBB">
        <w:rPr>
          <w:rFonts w:ascii="Angsana New" w:eastAsia="Times New Roman" w:hAnsi="Angsana New"/>
          <w:sz w:val="30"/>
          <w:szCs w:val="30"/>
        </w:rPr>
        <w:t>100</w:t>
      </w:r>
      <w:r w:rsidRPr="00F14BB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F14BBB">
        <w:rPr>
          <w:rFonts w:ascii="Angsana New" w:eastAsia="Times New Roman" w:hAnsi="Angsana New" w:hint="cs"/>
          <w:sz w:val="30"/>
          <w:szCs w:val="30"/>
          <w:cs/>
        </w:rPr>
        <w:t>บริษัทย่อยจดทะเบียนจัดตั้งบริษัทกับกระทรวงพาณิชย์เมื่อวันที่</w:t>
      </w:r>
      <w:r w:rsidRPr="00F14BBB">
        <w:rPr>
          <w:rFonts w:ascii="Angsana New" w:eastAsia="Times New Roman" w:hAnsi="Angsana New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sz w:val="30"/>
          <w:szCs w:val="30"/>
        </w:rPr>
        <w:t>7</w:t>
      </w:r>
      <w:r w:rsidRPr="00F14BB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F14BBB">
        <w:rPr>
          <w:rFonts w:ascii="Angsana New" w:eastAsia="Times New Roman" w:hAnsi="Angsana New" w:hint="cs"/>
          <w:sz w:val="30"/>
          <w:szCs w:val="30"/>
          <w:cs/>
        </w:rPr>
        <w:t>เมษายน</w:t>
      </w:r>
      <w:r w:rsidRPr="00F14BBB">
        <w:rPr>
          <w:rFonts w:ascii="Angsana New" w:eastAsia="Times New Roman" w:hAnsi="Angsana New" w:hint="eastAsia"/>
          <w:sz w:val="30"/>
          <w:szCs w:val="30"/>
        </w:rPr>
        <w:t> </w:t>
      </w:r>
      <w:r w:rsidRPr="00F14BBB">
        <w:rPr>
          <w:rFonts w:ascii="Angsana New" w:eastAsia="Times New Roman" w:hAnsi="Angsana New"/>
          <w:sz w:val="30"/>
          <w:szCs w:val="30"/>
          <w:cs/>
        </w:rPr>
        <w:t>2566</w:t>
      </w:r>
    </w:p>
    <w:p w14:paraId="740878DE" w14:textId="0411DFA1" w:rsidR="006F7C7E" w:rsidRDefault="006F7C7E" w:rsidP="00B07C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30BB33FE" w14:textId="77777777" w:rsidR="006F7C7E" w:rsidRPr="00D26778" w:rsidRDefault="006F7C7E" w:rsidP="006F7C7E">
      <w:pPr>
        <w:pStyle w:val="block"/>
        <w:spacing w:after="0" w:line="240" w:lineRule="auto"/>
        <w:ind w:left="540" w:right="-45" w:hanging="22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D26778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การซื้อหุ้นเพิ่มทุนในบริษัทย่อย</w:t>
      </w:r>
    </w:p>
    <w:p w14:paraId="18C6735D" w14:textId="77777777" w:rsidR="006F7C7E" w:rsidRPr="00D26778" w:rsidRDefault="006F7C7E" w:rsidP="006F7C7E">
      <w:pPr>
        <w:pStyle w:val="block"/>
        <w:spacing w:after="0" w:line="240" w:lineRule="auto"/>
        <w:ind w:left="540" w:right="-45" w:hanging="22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215E505D" w14:textId="0ABFEC62" w:rsidR="00390E78" w:rsidRPr="00C01D85" w:rsidRDefault="00390E78" w:rsidP="00C01D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AD34E9">
        <w:rPr>
          <w:rFonts w:asciiTheme="majorBidi" w:hAnsiTheme="majorBidi" w:cstheme="majorBidi" w:hint="cs"/>
          <w:sz w:val="30"/>
          <w:szCs w:val="30"/>
          <w:cs/>
        </w:rPr>
        <w:t xml:space="preserve">ในเดือนพฤษภาคม </w:t>
      </w:r>
      <w:r w:rsidRPr="00AD34E9">
        <w:rPr>
          <w:rFonts w:asciiTheme="majorBidi" w:hAnsiTheme="majorBidi" w:cstheme="majorBidi"/>
          <w:sz w:val="30"/>
          <w:szCs w:val="30"/>
        </w:rPr>
        <w:t xml:space="preserve">2566 </w:t>
      </w:r>
      <w:r w:rsidRPr="00AD34E9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AD34E9">
        <w:rPr>
          <w:rFonts w:asciiTheme="majorBidi" w:hAnsiTheme="majorBidi" w:hint="cs"/>
          <w:sz w:val="30"/>
          <w:szCs w:val="30"/>
          <w:cs/>
        </w:rPr>
        <w:t>สมบูรณ์</w:t>
      </w:r>
      <w:r w:rsidRPr="00AD34E9">
        <w:rPr>
          <w:rFonts w:asciiTheme="majorBidi" w:hAnsiTheme="majorBidi"/>
          <w:sz w:val="30"/>
          <w:szCs w:val="30"/>
          <w:cs/>
        </w:rPr>
        <w:t xml:space="preserve"> </w:t>
      </w:r>
      <w:r w:rsidRPr="00AD34E9">
        <w:rPr>
          <w:rFonts w:asciiTheme="majorBidi" w:hAnsiTheme="majorBidi" w:hint="cs"/>
          <w:sz w:val="30"/>
          <w:szCs w:val="30"/>
          <w:cs/>
        </w:rPr>
        <w:t>แอ๊ดวานซ์</w:t>
      </w:r>
      <w:r w:rsidRPr="00AD34E9">
        <w:rPr>
          <w:rFonts w:asciiTheme="majorBidi" w:hAnsiTheme="majorBidi"/>
          <w:sz w:val="30"/>
          <w:szCs w:val="30"/>
          <w:cs/>
        </w:rPr>
        <w:t xml:space="preserve"> </w:t>
      </w:r>
      <w:r w:rsidRPr="00AD34E9">
        <w:rPr>
          <w:rFonts w:asciiTheme="majorBidi" w:hAnsiTheme="majorBidi" w:hint="cs"/>
          <w:sz w:val="30"/>
          <w:szCs w:val="30"/>
          <w:cs/>
        </w:rPr>
        <w:t>อกริคัลเจอร์</w:t>
      </w:r>
      <w:r w:rsidRPr="00AD34E9">
        <w:rPr>
          <w:rFonts w:asciiTheme="majorBidi" w:hAnsiTheme="majorBidi" w:cstheme="majorBidi" w:hint="cs"/>
          <w:sz w:val="30"/>
          <w:szCs w:val="30"/>
          <w:cs/>
        </w:rPr>
        <w:t xml:space="preserve"> จำกัด ได้เพิ่มทุนจดทะเบียน จำนวน</w:t>
      </w:r>
      <w:r w:rsidRPr="00AD34E9">
        <w:rPr>
          <w:rFonts w:asciiTheme="majorBidi" w:hAnsiTheme="majorBidi" w:cstheme="majorBidi"/>
          <w:sz w:val="30"/>
          <w:szCs w:val="30"/>
        </w:rPr>
        <w:t xml:space="preserve"> 150,000</w:t>
      </w:r>
      <w:r w:rsidRPr="00AD34E9">
        <w:rPr>
          <w:rFonts w:asciiTheme="majorBidi" w:hAnsiTheme="majorBidi" w:cstheme="majorBidi" w:hint="cs"/>
          <w:sz w:val="30"/>
          <w:szCs w:val="30"/>
          <w:cs/>
        </w:rPr>
        <w:t xml:space="preserve"> หุ้น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 xml:space="preserve"> ซึ่งมีมูลค่าที่ตราไว้ </w:t>
      </w:r>
      <w:r w:rsidRPr="00D26778">
        <w:rPr>
          <w:rFonts w:asciiTheme="majorBidi" w:hAnsiTheme="majorBidi" w:cstheme="majorBidi"/>
          <w:sz w:val="30"/>
          <w:szCs w:val="30"/>
        </w:rPr>
        <w:t xml:space="preserve">100 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 xml:space="preserve">บาทต่อหุ้น และบริษัทได้ลงทุนเพิ่มเติมในหุ้นเพิ่มทุนดังกล่าวเป็นจำนวนเงิน </w:t>
      </w:r>
      <w:r w:rsidRPr="00D26778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5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 xml:space="preserve"> ล้านบาท ทั้งนี้สัดส่วนการถือหุ้นไม่มีการเปลี่ยนแปลง</w:t>
      </w:r>
    </w:p>
    <w:p w14:paraId="60FDCFC2" w14:textId="04182A69" w:rsidR="00B07C0E" w:rsidRDefault="00B07C0E" w:rsidP="002F0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C6FA812" w14:textId="2B2D6B09" w:rsidR="00671D20" w:rsidRPr="00C34E7C" w:rsidRDefault="00671D20" w:rsidP="00671D20">
      <w:pPr>
        <w:pStyle w:val="block"/>
        <w:spacing w:after="0" w:line="240" w:lineRule="auto"/>
        <w:ind w:left="540" w:right="-45" w:hanging="22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D26778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การ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ขายเงินลงทุนในการร่วมค้า</w:t>
      </w:r>
    </w:p>
    <w:p w14:paraId="328F7163" w14:textId="77777777" w:rsidR="00671D20" w:rsidRPr="00D26778" w:rsidRDefault="00671D20" w:rsidP="00671D20">
      <w:pPr>
        <w:pStyle w:val="block"/>
        <w:spacing w:after="0" w:line="240" w:lineRule="auto"/>
        <w:ind w:left="540" w:right="-45" w:hanging="22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126689B8" w14:textId="6C0E9976" w:rsidR="00671D20" w:rsidRPr="009106E7" w:rsidRDefault="00635C27" w:rsidP="009106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  <w:sectPr w:rsidR="00671D20" w:rsidRPr="009106E7" w:rsidSect="00E654DE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635C27">
        <w:rPr>
          <w:rFonts w:asciiTheme="majorBidi" w:hAnsiTheme="majorBidi" w:hint="cs"/>
          <w:sz w:val="30"/>
          <w:szCs w:val="30"/>
          <w:cs/>
        </w:rPr>
        <w:t>ในเดือนสิงหาคม</w:t>
      </w:r>
      <w:r w:rsidRPr="00635C27">
        <w:rPr>
          <w:rFonts w:asciiTheme="majorBidi" w:hAnsiTheme="majorBidi"/>
          <w:sz w:val="30"/>
          <w:szCs w:val="30"/>
          <w:cs/>
        </w:rPr>
        <w:t xml:space="preserve"> </w:t>
      </w:r>
      <w:r w:rsidR="005756D4">
        <w:rPr>
          <w:rFonts w:asciiTheme="majorBidi" w:hAnsiTheme="majorBidi"/>
          <w:sz w:val="30"/>
          <w:szCs w:val="30"/>
        </w:rPr>
        <w:t>2566</w:t>
      </w:r>
      <w:r w:rsidRPr="00635C27">
        <w:rPr>
          <w:rFonts w:asciiTheme="majorBidi" w:hAnsiTheme="majorBidi"/>
          <w:sz w:val="30"/>
          <w:szCs w:val="30"/>
          <w:cs/>
        </w:rPr>
        <w:t xml:space="preserve"> </w:t>
      </w:r>
      <w:r w:rsidRPr="00635C27">
        <w:rPr>
          <w:rFonts w:asciiTheme="majorBidi" w:hAnsiTheme="majorBidi" w:hint="cs"/>
          <w:sz w:val="30"/>
          <w:szCs w:val="30"/>
          <w:cs/>
        </w:rPr>
        <w:t>บริษัทได้เข้าทำสัญญาซื้อขายหุ้นสามัญกับ</w:t>
      </w:r>
      <w:r w:rsidRPr="00635C27">
        <w:rPr>
          <w:rFonts w:asciiTheme="majorBidi" w:hAnsiTheme="majorBidi"/>
          <w:sz w:val="30"/>
          <w:szCs w:val="30"/>
          <w:cs/>
        </w:rPr>
        <w:t xml:space="preserve"> </w:t>
      </w:r>
      <w:proofErr w:type="spellStart"/>
      <w:r w:rsidRPr="00635C27">
        <w:rPr>
          <w:rFonts w:asciiTheme="majorBidi" w:hAnsiTheme="majorBidi" w:cstheme="majorBidi"/>
          <w:sz w:val="30"/>
          <w:szCs w:val="30"/>
        </w:rPr>
        <w:t>Mubea</w:t>
      </w:r>
      <w:proofErr w:type="spellEnd"/>
      <w:r w:rsidRPr="00635C27">
        <w:rPr>
          <w:rFonts w:asciiTheme="majorBidi" w:hAnsiTheme="majorBidi" w:cstheme="majorBidi"/>
          <w:sz w:val="30"/>
          <w:szCs w:val="30"/>
        </w:rPr>
        <w:t xml:space="preserve"> Engineering AG </w:t>
      </w:r>
      <w:r w:rsidRPr="00635C27">
        <w:rPr>
          <w:rFonts w:asciiTheme="majorBidi" w:hAnsiTheme="majorBidi" w:hint="cs"/>
          <w:sz w:val="30"/>
          <w:szCs w:val="30"/>
          <w:cs/>
        </w:rPr>
        <w:t>เพื่อขายหุ้นจำนวน</w:t>
      </w:r>
      <w:r w:rsidRPr="00635C27">
        <w:rPr>
          <w:rFonts w:asciiTheme="majorBidi" w:hAnsiTheme="majorBidi"/>
          <w:sz w:val="30"/>
          <w:szCs w:val="30"/>
          <w:cs/>
        </w:rPr>
        <w:t xml:space="preserve"> </w:t>
      </w:r>
      <w:r w:rsidR="005756D4">
        <w:rPr>
          <w:rFonts w:asciiTheme="majorBidi" w:hAnsiTheme="majorBidi"/>
          <w:sz w:val="30"/>
          <w:szCs w:val="30"/>
        </w:rPr>
        <w:t>701,000</w:t>
      </w:r>
      <w:r w:rsidRPr="00635C27">
        <w:rPr>
          <w:rFonts w:asciiTheme="majorBidi" w:hAnsiTheme="majorBidi"/>
          <w:sz w:val="30"/>
          <w:szCs w:val="30"/>
          <w:cs/>
        </w:rPr>
        <w:t xml:space="preserve"> </w:t>
      </w:r>
      <w:r w:rsidRPr="00635C27">
        <w:rPr>
          <w:rFonts w:asciiTheme="majorBidi" w:hAnsiTheme="majorBidi" w:hint="cs"/>
          <w:sz w:val="30"/>
          <w:szCs w:val="30"/>
          <w:cs/>
        </w:rPr>
        <w:t>หุ้น</w:t>
      </w:r>
      <w:r w:rsidRPr="00635C27">
        <w:rPr>
          <w:rFonts w:asciiTheme="majorBidi" w:hAnsiTheme="majorBidi"/>
          <w:sz w:val="30"/>
          <w:szCs w:val="30"/>
          <w:cs/>
        </w:rPr>
        <w:t xml:space="preserve"> (</w:t>
      </w:r>
      <w:r w:rsidRPr="00635C27">
        <w:rPr>
          <w:rFonts w:asciiTheme="majorBidi" w:hAnsiTheme="majorBidi" w:hint="cs"/>
          <w:sz w:val="30"/>
          <w:szCs w:val="30"/>
          <w:cs/>
        </w:rPr>
        <w:t>คิดเป็นสัดส่วนร้อยละ</w:t>
      </w:r>
      <w:r w:rsidRPr="00635C27">
        <w:rPr>
          <w:rFonts w:asciiTheme="majorBidi" w:hAnsiTheme="majorBidi"/>
          <w:sz w:val="30"/>
          <w:szCs w:val="30"/>
          <w:cs/>
        </w:rPr>
        <w:t xml:space="preserve"> </w:t>
      </w:r>
      <w:r w:rsidR="005756D4">
        <w:rPr>
          <w:rFonts w:asciiTheme="majorBidi" w:hAnsiTheme="majorBidi"/>
          <w:sz w:val="30"/>
          <w:szCs w:val="30"/>
        </w:rPr>
        <w:t>10</w:t>
      </w:r>
      <w:r w:rsidRPr="00635C27">
        <w:rPr>
          <w:rFonts w:asciiTheme="majorBidi" w:hAnsiTheme="majorBidi"/>
          <w:sz w:val="30"/>
          <w:szCs w:val="30"/>
          <w:cs/>
        </w:rPr>
        <w:t xml:space="preserve">) </w:t>
      </w:r>
      <w:r w:rsidRPr="00635C27">
        <w:rPr>
          <w:rFonts w:asciiTheme="majorBidi" w:hAnsiTheme="majorBidi" w:hint="cs"/>
          <w:sz w:val="30"/>
          <w:szCs w:val="30"/>
          <w:cs/>
        </w:rPr>
        <w:t>ในบริษัท</w:t>
      </w:r>
      <w:r w:rsidRPr="00635C27">
        <w:rPr>
          <w:rFonts w:asciiTheme="majorBidi" w:hAnsiTheme="majorBidi"/>
          <w:sz w:val="30"/>
          <w:szCs w:val="30"/>
          <w:cs/>
        </w:rPr>
        <w:t xml:space="preserve"> </w:t>
      </w:r>
      <w:r w:rsidRPr="00635C27">
        <w:rPr>
          <w:rFonts w:asciiTheme="majorBidi" w:hAnsiTheme="majorBidi" w:hint="cs"/>
          <w:sz w:val="30"/>
          <w:szCs w:val="30"/>
          <w:cs/>
        </w:rPr>
        <w:t>มูเบีย</w:t>
      </w:r>
      <w:r w:rsidRPr="00635C27">
        <w:rPr>
          <w:rFonts w:asciiTheme="majorBidi" w:hAnsiTheme="majorBidi"/>
          <w:sz w:val="30"/>
          <w:szCs w:val="30"/>
          <w:cs/>
        </w:rPr>
        <w:t xml:space="preserve"> </w:t>
      </w:r>
      <w:r w:rsidRPr="00635C27">
        <w:rPr>
          <w:rFonts w:asciiTheme="majorBidi" w:hAnsiTheme="majorBidi" w:hint="cs"/>
          <w:sz w:val="30"/>
          <w:szCs w:val="30"/>
          <w:cs/>
        </w:rPr>
        <w:t>สมบูรณ์</w:t>
      </w:r>
      <w:r w:rsidRPr="00635C27">
        <w:rPr>
          <w:rFonts w:asciiTheme="majorBidi" w:hAnsiTheme="majorBidi"/>
          <w:sz w:val="30"/>
          <w:szCs w:val="30"/>
          <w:cs/>
        </w:rPr>
        <w:t xml:space="preserve"> </w:t>
      </w:r>
      <w:r w:rsidRPr="00635C27">
        <w:rPr>
          <w:rFonts w:asciiTheme="majorBidi" w:hAnsiTheme="majorBidi" w:hint="cs"/>
          <w:sz w:val="30"/>
          <w:szCs w:val="30"/>
          <w:cs/>
        </w:rPr>
        <w:t>ออโตโมทีฟ</w:t>
      </w:r>
      <w:r w:rsidRPr="00635C27">
        <w:rPr>
          <w:rFonts w:asciiTheme="majorBidi" w:hAnsiTheme="majorBidi"/>
          <w:sz w:val="30"/>
          <w:szCs w:val="30"/>
          <w:cs/>
        </w:rPr>
        <w:t xml:space="preserve"> </w:t>
      </w:r>
      <w:r w:rsidRPr="00635C27">
        <w:rPr>
          <w:rFonts w:asciiTheme="majorBidi" w:hAnsiTheme="majorBidi" w:hint="cs"/>
          <w:sz w:val="30"/>
          <w:szCs w:val="30"/>
          <w:cs/>
        </w:rPr>
        <w:t>จำกัด</w:t>
      </w:r>
      <w:r w:rsidRPr="00635C27">
        <w:rPr>
          <w:rFonts w:asciiTheme="majorBidi" w:hAnsiTheme="majorBidi"/>
          <w:sz w:val="30"/>
          <w:szCs w:val="30"/>
          <w:cs/>
        </w:rPr>
        <w:t xml:space="preserve"> </w:t>
      </w:r>
      <w:r w:rsidRPr="00635C27">
        <w:rPr>
          <w:rFonts w:asciiTheme="majorBidi" w:hAnsiTheme="majorBidi" w:hint="cs"/>
          <w:sz w:val="30"/>
          <w:szCs w:val="30"/>
          <w:cs/>
        </w:rPr>
        <w:t>ซึ่งเป็นการร่วมค้าของบริษัท</w:t>
      </w:r>
      <w:r w:rsidRPr="00635C27">
        <w:rPr>
          <w:rFonts w:asciiTheme="majorBidi" w:hAnsiTheme="majorBidi"/>
          <w:sz w:val="30"/>
          <w:szCs w:val="30"/>
          <w:cs/>
        </w:rPr>
        <w:t xml:space="preserve"> </w:t>
      </w:r>
      <w:r w:rsidRPr="003C08A8">
        <w:rPr>
          <w:rFonts w:asciiTheme="majorBidi" w:hAnsiTheme="majorBidi" w:hint="cs"/>
          <w:spacing w:val="2"/>
          <w:sz w:val="30"/>
          <w:szCs w:val="30"/>
          <w:cs/>
        </w:rPr>
        <w:t>ในราคาซื้อขายรวมทั้งสิ้น</w:t>
      </w:r>
      <w:r w:rsidRPr="003C08A8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5756D4" w:rsidRPr="003C08A8">
        <w:rPr>
          <w:rFonts w:asciiTheme="majorBidi" w:hAnsiTheme="majorBidi"/>
          <w:spacing w:val="2"/>
          <w:sz w:val="30"/>
          <w:szCs w:val="30"/>
        </w:rPr>
        <w:t>83.32</w:t>
      </w:r>
      <w:r w:rsidRPr="003C08A8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C08A8">
        <w:rPr>
          <w:rFonts w:asciiTheme="majorBidi" w:hAnsiTheme="majorBidi" w:hint="cs"/>
          <w:spacing w:val="2"/>
          <w:sz w:val="30"/>
          <w:szCs w:val="30"/>
          <w:cs/>
        </w:rPr>
        <w:t>ล้านบาท</w:t>
      </w:r>
      <w:r w:rsidRPr="003C08A8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C08A8">
        <w:rPr>
          <w:rFonts w:asciiTheme="majorBidi" w:hAnsiTheme="majorBidi" w:hint="cs"/>
          <w:spacing w:val="2"/>
          <w:sz w:val="30"/>
          <w:szCs w:val="30"/>
          <w:cs/>
        </w:rPr>
        <w:t>โดยรับรู้ขาดทุนจากการขายเงินลงทุนในงบการเงินรวม</w:t>
      </w:r>
      <w:r w:rsidRPr="003C08A8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C08A8">
        <w:rPr>
          <w:rFonts w:asciiTheme="majorBidi" w:hAnsiTheme="majorBidi" w:hint="cs"/>
          <w:spacing w:val="2"/>
          <w:sz w:val="30"/>
          <w:szCs w:val="30"/>
          <w:cs/>
        </w:rPr>
        <w:t>จำนวน</w:t>
      </w:r>
      <w:r w:rsidRPr="003C08A8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5756D4" w:rsidRPr="003C08A8">
        <w:rPr>
          <w:rFonts w:asciiTheme="majorBidi" w:hAnsiTheme="majorBidi"/>
          <w:spacing w:val="2"/>
          <w:sz w:val="30"/>
          <w:szCs w:val="30"/>
        </w:rPr>
        <w:t>4.6</w:t>
      </w:r>
      <w:r w:rsidRPr="003C08A8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C08A8">
        <w:rPr>
          <w:rFonts w:asciiTheme="majorBidi" w:hAnsiTheme="majorBidi" w:hint="cs"/>
          <w:spacing w:val="2"/>
          <w:sz w:val="30"/>
          <w:szCs w:val="30"/>
          <w:cs/>
        </w:rPr>
        <w:t>ล้านบาท</w:t>
      </w:r>
      <w:r w:rsidRPr="00635C27">
        <w:rPr>
          <w:rFonts w:asciiTheme="majorBidi" w:hAnsiTheme="majorBidi"/>
          <w:sz w:val="30"/>
          <w:szCs w:val="30"/>
          <w:cs/>
        </w:rPr>
        <w:t xml:space="preserve"> </w:t>
      </w:r>
      <w:r w:rsidRPr="00635C27">
        <w:rPr>
          <w:rFonts w:asciiTheme="majorBidi" w:hAnsiTheme="majorBidi" w:hint="cs"/>
          <w:sz w:val="30"/>
          <w:szCs w:val="30"/>
          <w:cs/>
        </w:rPr>
        <w:t>และกำไรจากการขายเงินลงทุนในงบการเงินเฉพาะกิจการจำนวน</w:t>
      </w:r>
      <w:r w:rsidRPr="00635C27">
        <w:rPr>
          <w:rFonts w:asciiTheme="majorBidi" w:hAnsiTheme="majorBidi"/>
          <w:sz w:val="30"/>
          <w:szCs w:val="30"/>
          <w:cs/>
        </w:rPr>
        <w:t xml:space="preserve"> </w:t>
      </w:r>
      <w:r w:rsidR="005756D4">
        <w:rPr>
          <w:rFonts w:asciiTheme="majorBidi" w:hAnsiTheme="majorBidi"/>
          <w:sz w:val="30"/>
          <w:szCs w:val="30"/>
        </w:rPr>
        <w:t>13.2</w:t>
      </w:r>
      <w:r w:rsidRPr="00635C27">
        <w:rPr>
          <w:rFonts w:asciiTheme="majorBidi" w:hAnsiTheme="majorBidi"/>
          <w:sz w:val="30"/>
          <w:szCs w:val="30"/>
          <w:cs/>
        </w:rPr>
        <w:t xml:space="preserve"> </w:t>
      </w:r>
      <w:r w:rsidRPr="00635C27">
        <w:rPr>
          <w:rFonts w:asciiTheme="majorBidi" w:hAnsiTheme="majorBidi" w:hint="cs"/>
          <w:sz w:val="30"/>
          <w:szCs w:val="30"/>
          <w:cs/>
        </w:rPr>
        <w:t>ล้านบาท</w:t>
      </w:r>
      <w:r w:rsidRPr="00635C27">
        <w:rPr>
          <w:rFonts w:asciiTheme="majorBidi" w:hAnsiTheme="majorBidi"/>
          <w:sz w:val="30"/>
          <w:szCs w:val="30"/>
          <w:cs/>
        </w:rPr>
        <w:t xml:space="preserve"> </w:t>
      </w:r>
      <w:r w:rsidRPr="00635C27">
        <w:rPr>
          <w:rFonts w:asciiTheme="majorBidi" w:hAnsiTheme="majorBidi" w:hint="cs"/>
          <w:sz w:val="30"/>
          <w:szCs w:val="30"/>
          <w:cs/>
        </w:rPr>
        <w:t>การซื้อขายหุ้นตามสัญญาดังกล่าวเสร็จสิ้นแล้วในวันที่</w:t>
      </w:r>
      <w:r w:rsidRPr="00635C27">
        <w:rPr>
          <w:rFonts w:asciiTheme="majorBidi" w:hAnsiTheme="majorBidi"/>
          <w:sz w:val="30"/>
          <w:szCs w:val="30"/>
          <w:cs/>
        </w:rPr>
        <w:t xml:space="preserve"> </w:t>
      </w:r>
      <w:r w:rsidR="005756D4">
        <w:rPr>
          <w:rFonts w:asciiTheme="majorBidi" w:hAnsiTheme="majorBidi"/>
          <w:sz w:val="30"/>
          <w:szCs w:val="30"/>
        </w:rPr>
        <w:t>31</w:t>
      </w:r>
      <w:r w:rsidRPr="00635C27">
        <w:rPr>
          <w:rFonts w:asciiTheme="majorBidi" w:hAnsiTheme="majorBidi"/>
          <w:sz w:val="30"/>
          <w:szCs w:val="30"/>
          <w:cs/>
        </w:rPr>
        <w:t xml:space="preserve"> </w:t>
      </w:r>
      <w:r w:rsidRPr="00635C27">
        <w:rPr>
          <w:rFonts w:asciiTheme="majorBidi" w:hAnsiTheme="majorBidi" w:hint="cs"/>
          <w:sz w:val="30"/>
          <w:szCs w:val="30"/>
          <w:cs/>
        </w:rPr>
        <w:t>สิงหาคม</w:t>
      </w:r>
      <w:r w:rsidRPr="00635C27">
        <w:rPr>
          <w:rFonts w:asciiTheme="majorBidi" w:hAnsiTheme="majorBidi"/>
          <w:sz w:val="30"/>
          <w:szCs w:val="30"/>
          <w:cs/>
        </w:rPr>
        <w:t xml:space="preserve"> </w:t>
      </w:r>
      <w:r w:rsidR="005756D4">
        <w:rPr>
          <w:rFonts w:asciiTheme="majorBidi" w:hAnsiTheme="majorBidi"/>
          <w:sz w:val="30"/>
          <w:szCs w:val="30"/>
        </w:rPr>
        <w:t>2566</w:t>
      </w:r>
      <w:r w:rsidRPr="00635C27">
        <w:rPr>
          <w:rFonts w:asciiTheme="majorBidi" w:hAnsiTheme="majorBidi"/>
          <w:sz w:val="30"/>
          <w:szCs w:val="30"/>
          <w:cs/>
        </w:rPr>
        <w:t xml:space="preserve"> </w:t>
      </w:r>
      <w:r w:rsidRPr="00635C27">
        <w:rPr>
          <w:rFonts w:asciiTheme="majorBidi" w:hAnsiTheme="majorBidi" w:hint="cs"/>
          <w:sz w:val="30"/>
          <w:szCs w:val="30"/>
          <w:cs/>
        </w:rPr>
        <w:t>ส่งผลให้บริษัทถือหุ้นในบริษัท</w:t>
      </w:r>
      <w:r w:rsidRPr="00635C27">
        <w:rPr>
          <w:rFonts w:asciiTheme="majorBidi" w:hAnsiTheme="majorBidi"/>
          <w:sz w:val="30"/>
          <w:szCs w:val="30"/>
          <w:cs/>
        </w:rPr>
        <w:t xml:space="preserve"> </w:t>
      </w:r>
      <w:r w:rsidRPr="00635C27">
        <w:rPr>
          <w:rFonts w:asciiTheme="majorBidi" w:hAnsiTheme="majorBidi" w:hint="cs"/>
          <w:sz w:val="30"/>
          <w:szCs w:val="30"/>
          <w:cs/>
        </w:rPr>
        <w:t>มูเบีย</w:t>
      </w:r>
      <w:r w:rsidRPr="00635C27">
        <w:rPr>
          <w:rFonts w:asciiTheme="majorBidi" w:hAnsiTheme="majorBidi"/>
          <w:sz w:val="30"/>
          <w:szCs w:val="30"/>
          <w:cs/>
        </w:rPr>
        <w:t xml:space="preserve"> </w:t>
      </w:r>
      <w:r w:rsidRPr="00635C27">
        <w:rPr>
          <w:rFonts w:asciiTheme="majorBidi" w:hAnsiTheme="majorBidi" w:hint="cs"/>
          <w:sz w:val="30"/>
          <w:szCs w:val="30"/>
          <w:cs/>
        </w:rPr>
        <w:t>สมบูรณ์</w:t>
      </w:r>
      <w:r w:rsidRPr="00635C27">
        <w:rPr>
          <w:rFonts w:asciiTheme="majorBidi" w:hAnsiTheme="majorBidi"/>
          <w:sz w:val="30"/>
          <w:szCs w:val="30"/>
          <w:cs/>
        </w:rPr>
        <w:t xml:space="preserve"> </w:t>
      </w:r>
      <w:r w:rsidRPr="00635C27">
        <w:rPr>
          <w:rFonts w:asciiTheme="majorBidi" w:hAnsiTheme="majorBidi" w:hint="cs"/>
          <w:sz w:val="30"/>
          <w:szCs w:val="30"/>
          <w:cs/>
        </w:rPr>
        <w:t>ออโตโมทีฟ</w:t>
      </w:r>
      <w:r w:rsidRPr="00635C27">
        <w:rPr>
          <w:rFonts w:asciiTheme="majorBidi" w:hAnsiTheme="majorBidi"/>
          <w:sz w:val="30"/>
          <w:szCs w:val="30"/>
          <w:cs/>
        </w:rPr>
        <w:t xml:space="preserve"> </w:t>
      </w:r>
      <w:r w:rsidRPr="00635C27">
        <w:rPr>
          <w:rFonts w:asciiTheme="majorBidi" w:hAnsiTheme="majorBidi" w:hint="cs"/>
          <w:sz w:val="30"/>
          <w:szCs w:val="30"/>
          <w:cs/>
        </w:rPr>
        <w:t>จำกัด</w:t>
      </w:r>
      <w:r w:rsidRPr="00635C27">
        <w:rPr>
          <w:rFonts w:asciiTheme="majorBidi" w:hAnsiTheme="majorBidi"/>
          <w:sz w:val="30"/>
          <w:szCs w:val="30"/>
          <w:cs/>
        </w:rPr>
        <w:t xml:space="preserve"> </w:t>
      </w:r>
      <w:r w:rsidRPr="00635C27">
        <w:rPr>
          <w:rFonts w:asciiTheme="majorBidi" w:hAnsiTheme="majorBidi" w:hint="cs"/>
          <w:sz w:val="30"/>
          <w:szCs w:val="30"/>
          <w:cs/>
        </w:rPr>
        <w:t>คิดเป็นสัดส่วนร้อยละ</w:t>
      </w:r>
      <w:r w:rsidRPr="00635C27">
        <w:rPr>
          <w:rFonts w:asciiTheme="majorBidi" w:hAnsiTheme="majorBidi"/>
          <w:sz w:val="30"/>
          <w:szCs w:val="30"/>
          <w:cs/>
        </w:rPr>
        <w:t xml:space="preserve"> </w:t>
      </w:r>
      <w:r w:rsidR="005756D4">
        <w:rPr>
          <w:rFonts w:asciiTheme="majorBidi" w:hAnsiTheme="majorBidi"/>
          <w:sz w:val="30"/>
          <w:szCs w:val="30"/>
        </w:rPr>
        <w:t>40</w:t>
      </w:r>
    </w:p>
    <w:p w14:paraId="409C6BCE" w14:textId="2B78695E" w:rsidR="00395F76" w:rsidRPr="0050551C" w:rsidRDefault="00266C4E" w:rsidP="009D5A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9D5A92">
        <w:rPr>
          <w:rFonts w:ascii="Angsana New" w:hAnsi="Angsana New"/>
          <w:b/>
          <w:bCs/>
          <w:sz w:val="30"/>
          <w:szCs w:val="30"/>
        </w:rPr>
        <w:tab/>
      </w:r>
      <w:r w:rsidR="00395F76" w:rsidRPr="0050551C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CC312D" w:rsidRPr="0050551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4BE0999F" w14:textId="77777777" w:rsidR="008D753C" w:rsidRPr="0031771F" w:rsidRDefault="008D753C" w:rsidP="00F40476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b/>
          <w:sz w:val="28"/>
          <w:szCs w:val="28"/>
        </w:rPr>
      </w:pPr>
    </w:p>
    <w:p w14:paraId="02725629" w14:textId="4A75300A" w:rsidR="0098013D" w:rsidRDefault="0098013D" w:rsidP="009D5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8013D">
        <w:rPr>
          <w:rFonts w:ascii="Angsana New" w:hAnsi="Angsana New"/>
          <w:b/>
          <w:sz w:val="30"/>
          <w:szCs w:val="30"/>
          <w:cs/>
        </w:rPr>
        <w:t>ก</w:t>
      </w:r>
      <w:r w:rsidRPr="0098013D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</w:t>
      </w:r>
      <w:r w:rsidRPr="007420CC">
        <w:rPr>
          <w:rFonts w:ascii="Angsana New" w:hAnsi="Angsana New"/>
          <w:sz w:val="30"/>
          <w:szCs w:val="30"/>
          <w:cs/>
        </w:rPr>
        <w:t>อุปกรณ์</w:t>
      </w:r>
      <w:r w:rsidR="00304B21">
        <w:rPr>
          <w:rFonts w:ascii="Angsana New" w:hAnsi="Angsana New" w:hint="cs"/>
          <w:sz w:val="30"/>
          <w:szCs w:val="30"/>
          <w:cs/>
        </w:rPr>
        <w:t>และ</w:t>
      </w:r>
      <w:r w:rsidR="006A51E1" w:rsidRPr="007420CC">
        <w:rPr>
          <w:rFonts w:ascii="Angsana New" w:hAnsi="Angsana New" w:hint="cs"/>
          <w:sz w:val="30"/>
          <w:szCs w:val="30"/>
          <w:cs/>
        </w:rPr>
        <w:t>สินทรัพย์สิทธิการใช้</w:t>
      </w:r>
      <w:r w:rsidRPr="007420CC">
        <w:rPr>
          <w:rFonts w:ascii="Angsana New" w:hAnsi="Angsana New"/>
          <w:sz w:val="30"/>
          <w:szCs w:val="30"/>
          <w:cs/>
        </w:rPr>
        <w:t>ระหว่าง</w:t>
      </w:r>
      <w:r w:rsidRPr="0098013D">
        <w:rPr>
          <w:rFonts w:ascii="Angsana New" w:hAnsi="Angsana New"/>
          <w:sz w:val="30"/>
          <w:szCs w:val="30"/>
          <w:cs/>
        </w:rPr>
        <w:t>งวด</w:t>
      </w:r>
      <w:r w:rsidR="00F66E89">
        <w:rPr>
          <w:rFonts w:ascii="Angsana New" w:hAnsi="Angsana New" w:hint="cs"/>
          <w:sz w:val="30"/>
          <w:szCs w:val="30"/>
          <w:cs/>
        </w:rPr>
        <w:t>เก้าเดือน</w:t>
      </w:r>
      <w:r w:rsidRPr="0098013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66E89">
        <w:rPr>
          <w:rFonts w:ascii="Angsana New" w:hAnsi="Angsana New"/>
          <w:sz w:val="30"/>
          <w:szCs w:val="30"/>
        </w:rPr>
        <w:t xml:space="preserve">30 </w:t>
      </w:r>
      <w:r w:rsidR="00F66E89">
        <w:rPr>
          <w:rFonts w:ascii="Angsana New" w:hAnsi="Angsana New"/>
          <w:sz w:val="30"/>
          <w:szCs w:val="30"/>
          <w:cs/>
        </w:rPr>
        <w:t>กันยายน</w:t>
      </w:r>
      <w:r w:rsidR="00315B77">
        <w:rPr>
          <w:rFonts w:ascii="Angsana New" w:hAnsi="Angsana New" w:hint="cs"/>
          <w:sz w:val="30"/>
          <w:szCs w:val="30"/>
          <w:cs/>
        </w:rPr>
        <w:t xml:space="preserve"> </w:t>
      </w:r>
      <w:r w:rsidR="00D67E16">
        <w:rPr>
          <w:rFonts w:ascii="Angsana New" w:hAnsi="Angsana New"/>
          <w:sz w:val="30"/>
          <w:szCs w:val="30"/>
        </w:rPr>
        <w:t>256</w:t>
      </w:r>
      <w:r w:rsidR="003F7400">
        <w:rPr>
          <w:rFonts w:ascii="Angsana New" w:hAnsi="Angsana New"/>
          <w:sz w:val="30"/>
          <w:szCs w:val="30"/>
        </w:rPr>
        <w:t>6</w:t>
      </w:r>
      <w:r w:rsidR="00D67E16">
        <w:rPr>
          <w:rFonts w:ascii="Angsana New" w:hAnsi="Angsana New"/>
          <w:sz w:val="30"/>
          <w:szCs w:val="30"/>
        </w:rPr>
        <w:t xml:space="preserve"> </w:t>
      </w:r>
      <w:r w:rsidRPr="0098013D">
        <w:rPr>
          <w:rFonts w:ascii="Angsana New" w:hAnsi="Angsana New"/>
          <w:sz w:val="30"/>
          <w:szCs w:val="30"/>
          <w:cs/>
        </w:rPr>
        <w:t>มีดังนี้</w:t>
      </w:r>
    </w:p>
    <w:p w14:paraId="77601DDC" w14:textId="77777777" w:rsidR="006A51E1" w:rsidRDefault="006A51E1" w:rsidP="00494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22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412"/>
        <w:gridCol w:w="1710"/>
        <w:gridCol w:w="361"/>
        <w:gridCol w:w="1530"/>
        <w:gridCol w:w="361"/>
        <w:gridCol w:w="1888"/>
        <w:gridCol w:w="361"/>
        <w:gridCol w:w="1530"/>
        <w:gridCol w:w="361"/>
        <w:gridCol w:w="1706"/>
      </w:tblGrid>
      <w:tr w:rsidR="005E5D97" w:rsidRPr="0098013D" w14:paraId="68972967" w14:textId="77777777" w:rsidTr="005E5D97">
        <w:trPr>
          <w:trHeight w:val="362"/>
          <w:tblHeader/>
        </w:trPr>
        <w:tc>
          <w:tcPr>
            <w:tcW w:w="1551" w:type="pct"/>
          </w:tcPr>
          <w:p w14:paraId="69276342" w14:textId="77777777" w:rsidR="005E5D97" w:rsidRPr="0081246E" w:rsidRDefault="005E5D97" w:rsidP="001F241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9" w:type="pct"/>
            <w:gridSpan w:val="9"/>
            <w:vAlign w:val="bottom"/>
          </w:tcPr>
          <w:p w14:paraId="471415DA" w14:textId="669CD650" w:rsidR="005E5D97" w:rsidRPr="0081246E" w:rsidRDefault="005E5D97" w:rsidP="001F241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5E5D97" w:rsidRPr="0098013D" w14:paraId="011C11AC" w14:textId="77777777" w:rsidTr="00E30E3F">
        <w:trPr>
          <w:trHeight w:val="1289"/>
          <w:tblHeader/>
        </w:trPr>
        <w:tc>
          <w:tcPr>
            <w:tcW w:w="1551" w:type="pct"/>
          </w:tcPr>
          <w:p w14:paraId="65B2527A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5131021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75E747D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  <w:hideMark/>
          </w:tcPr>
          <w:p w14:paraId="0DA7C996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บัญชี </w:t>
            </w:r>
          </w:p>
          <w:p w14:paraId="78ED41BA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8124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</w:p>
          <w:p w14:paraId="40FF6C4A" w14:textId="374371E9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81246E"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F740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7" w:type="pct"/>
          </w:tcPr>
          <w:p w14:paraId="21EA2621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" w:type="pct"/>
            <w:vAlign w:val="bottom"/>
            <w:hideMark/>
          </w:tcPr>
          <w:p w14:paraId="2EC59243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6C88D8BF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  <w:p w14:paraId="58F0115E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-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" w:type="pct"/>
            <w:vAlign w:val="bottom"/>
          </w:tcPr>
          <w:p w14:paraId="0CD73844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  <w:hideMark/>
          </w:tcPr>
          <w:p w14:paraId="37963882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1902A8B9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81246E">
              <w:rPr>
                <w:rFonts w:ascii="Angsana New" w:hAnsi="Angsana New"/>
                <w:sz w:val="30"/>
                <w:szCs w:val="30"/>
              </w:rPr>
              <w:t>-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7" w:type="pct"/>
            <w:vAlign w:val="bottom"/>
          </w:tcPr>
          <w:p w14:paraId="160F7E5A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6B6EFE90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  <w:p w14:paraId="1C28B92D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7" w:type="pct"/>
          </w:tcPr>
          <w:p w14:paraId="51B510D0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0" w:type="pct"/>
            <w:vAlign w:val="bottom"/>
            <w:hideMark/>
          </w:tcPr>
          <w:p w14:paraId="075740EA" w14:textId="68499A8F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บัญชี ณ วันที่</w:t>
            </w:r>
          </w:p>
          <w:p w14:paraId="396209BB" w14:textId="5A2F01F0" w:rsidR="005E5D97" w:rsidRPr="0081246E" w:rsidRDefault="00F66E89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5E5D97" w:rsidRPr="008124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E5D97" w:rsidRPr="0081246E">
              <w:rPr>
                <w:rFonts w:ascii="Angsana New" w:hAnsi="Angsana New"/>
                <w:sz w:val="30"/>
                <w:szCs w:val="30"/>
              </w:rPr>
              <w:t>256</w:t>
            </w:r>
            <w:r w:rsidR="003F740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5E5D97" w:rsidRPr="0098013D" w14:paraId="7C356A5C" w14:textId="77777777" w:rsidTr="005E5D97">
        <w:trPr>
          <w:trHeight w:val="389"/>
          <w:tblHeader/>
        </w:trPr>
        <w:tc>
          <w:tcPr>
            <w:tcW w:w="1551" w:type="pct"/>
          </w:tcPr>
          <w:p w14:paraId="04ED880E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9" w:type="pct"/>
            <w:gridSpan w:val="9"/>
            <w:vAlign w:val="bottom"/>
          </w:tcPr>
          <w:p w14:paraId="1565C4A3" w14:textId="3E328C4D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7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C22D8" w:rsidRPr="0098013D" w14:paraId="1690AE0C" w14:textId="77777777" w:rsidTr="00E30E3F">
        <w:trPr>
          <w:tblHeader/>
        </w:trPr>
        <w:tc>
          <w:tcPr>
            <w:tcW w:w="1551" w:type="pct"/>
            <w:hideMark/>
          </w:tcPr>
          <w:p w14:paraId="4E5CB383" w14:textId="77777777" w:rsidR="00BC22D8" w:rsidRPr="0081246E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601" w:type="pct"/>
          </w:tcPr>
          <w:p w14:paraId="555F9130" w14:textId="3FD951EB" w:rsidR="00BC22D8" w:rsidRPr="0081246E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10213">
              <w:rPr>
                <w:rFonts w:ascii="Angsana New" w:hAnsi="Angsana New"/>
                <w:sz w:val="30"/>
                <w:szCs w:val="30"/>
              </w:rPr>
              <w:t>539,428</w:t>
            </w:r>
          </w:p>
        </w:tc>
        <w:tc>
          <w:tcPr>
            <w:tcW w:w="127" w:type="pct"/>
          </w:tcPr>
          <w:p w14:paraId="4E51CE28" w14:textId="77777777" w:rsidR="00BC22D8" w:rsidRPr="0081246E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35EA7B4" w14:textId="625ADB1A" w:rsidR="00BC22D8" w:rsidRPr="00B002F0" w:rsidRDefault="00A37571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1546FB1" w14:textId="77777777" w:rsidR="00BC22D8" w:rsidRPr="00B002F0" w:rsidRDefault="00BC22D8" w:rsidP="00BC22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2F4DC832" w14:textId="1E92BBC0" w:rsidR="00BC22D8" w:rsidRPr="00B002F0" w:rsidRDefault="00A37571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605F969" w14:textId="77777777" w:rsidR="00BC22D8" w:rsidRPr="00B002F0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E3E036B" w14:textId="7E396DEB" w:rsidR="00BC22D8" w:rsidRPr="00B002F0" w:rsidRDefault="00A37571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69DE46B" w14:textId="77777777" w:rsidR="00BC22D8" w:rsidRPr="00B002F0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1EE371C7" w14:textId="4427A8BA" w:rsidR="00BC22D8" w:rsidRPr="0081246E" w:rsidRDefault="00E92DB5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10213">
              <w:rPr>
                <w:rFonts w:ascii="Angsana New" w:hAnsi="Angsana New"/>
                <w:sz w:val="30"/>
                <w:szCs w:val="30"/>
              </w:rPr>
              <w:t>539,428</w:t>
            </w:r>
          </w:p>
        </w:tc>
      </w:tr>
      <w:tr w:rsidR="00BC22D8" w:rsidRPr="0098013D" w14:paraId="78636232" w14:textId="77777777" w:rsidTr="00E30E3F">
        <w:trPr>
          <w:tblHeader/>
        </w:trPr>
        <w:tc>
          <w:tcPr>
            <w:tcW w:w="1551" w:type="pct"/>
            <w:hideMark/>
          </w:tcPr>
          <w:p w14:paraId="4771B22A" w14:textId="77777777" w:rsidR="00BC22D8" w:rsidRPr="0081246E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01" w:type="pct"/>
          </w:tcPr>
          <w:p w14:paraId="6FCCCAC0" w14:textId="0F2886AE" w:rsidR="00BC22D8" w:rsidRPr="0081246E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10213">
              <w:rPr>
                <w:rFonts w:ascii="Angsana New" w:hAnsi="Angsana New"/>
                <w:sz w:val="30"/>
                <w:szCs w:val="30"/>
              </w:rPr>
              <w:t>589,482</w:t>
            </w:r>
          </w:p>
        </w:tc>
        <w:tc>
          <w:tcPr>
            <w:tcW w:w="127" w:type="pct"/>
          </w:tcPr>
          <w:p w14:paraId="1E8B0B42" w14:textId="77777777" w:rsidR="00BC22D8" w:rsidRPr="0081246E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573B9ED8" w14:textId="3630A3B4" w:rsidR="00BC22D8" w:rsidRPr="00B002F0" w:rsidRDefault="00A37571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131,647</w:t>
            </w:r>
          </w:p>
        </w:tc>
        <w:tc>
          <w:tcPr>
            <w:tcW w:w="127" w:type="pct"/>
          </w:tcPr>
          <w:p w14:paraId="2549A354" w14:textId="77777777" w:rsidR="00BC22D8" w:rsidRPr="00B002F0" w:rsidRDefault="00BC22D8" w:rsidP="00BC22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4" w:type="pct"/>
          </w:tcPr>
          <w:p w14:paraId="150BA5B6" w14:textId="6800B304" w:rsidR="00BC22D8" w:rsidRPr="00B002F0" w:rsidRDefault="00A37571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AE0E293" w14:textId="77777777" w:rsidR="00BC22D8" w:rsidRPr="00B002F0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06108BB" w14:textId="0D120DD0" w:rsidR="00BC22D8" w:rsidRPr="00B002F0" w:rsidRDefault="00A37571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(70,042)</w:t>
            </w:r>
          </w:p>
        </w:tc>
        <w:tc>
          <w:tcPr>
            <w:tcW w:w="127" w:type="pct"/>
          </w:tcPr>
          <w:p w14:paraId="5D0B3AF6" w14:textId="77777777" w:rsidR="00BC22D8" w:rsidRPr="00B002F0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E3DEABF" w14:textId="06261CD1" w:rsidR="00BC22D8" w:rsidRPr="0081246E" w:rsidRDefault="00E92DB5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651,087</w:t>
            </w:r>
          </w:p>
        </w:tc>
      </w:tr>
      <w:tr w:rsidR="00BC22D8" w:rsidRPr="0098013D" w14:paraId="07B676D5" w14:textId="77777777" w:rsidTr="00E30E3F">
        <w:trPr>
          <w:tblHeader/>
        </w:trPr>
        <w:tc>
          <w:tcPr>
            <w:tcW w:w="1551" w:type="pct"/>
            <w:hideMark/>
          </w:tcPr>
          <w:p w14:paraId="17BB1CF1" w14:textId="77777777" w:rsidR="00BC22D8" w:rsidRPr="0081246E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601" w:type="pct"/>
          </w:tcPr>
          <w:p w14:paraId="0051F7F0" w14:textId="20C380AD" w:rsidR="00BC22D8" w:rsidRPr="0081246E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10213">
              <w:rPr>
                <w:rFonts w:ascii="Angsana New" w:hAnsi="Angsana New"/>
                <w:sz w:val="30"/>
                <w:szCs w:val="30"/>
              </w:rPr>
              <w:t>1,434,023</w:t>
            </w:r>
          </w:p>
        </w:tc>
        <w:tc>
          <w:tcPr>
            <w:tcW w:w="127" w:type="pct"/>
          </w:tcPr>
          <w:p w14:paraId="63A15002" w14:textId="77777777" w:rsidR="00BC22D8" w:rsidRPr="0081246E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E8741CF" w14:textId="4F7F3AB8" w:rsidR="00BC22D8" w:rsidRPr="003D1A54" w:rsidRDefault="00A37571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335,120</w:t>
            </w:r>
          </w:p>
        </w:tc>
        <w:tc>
          <w:tcPr>
            <w:tcW w:w="127" w:type="pct"/>
          </w:tcPr>
          <w:p w14:paraId="65F46555" w14:textId="77777777" w:rsidR="00BC22D8" w:rsidRPr="003D1A54" w:rsidRDefault="00BC22D8" w:rsidP="00BC22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6BE0647D" w14:textId="63BD15F8" w:rsidR="00BC22D8" w:rsidRPr="003D1A54" w:rsidRDefault="00A37571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(3,760)</w:t>
            </w:r>
          </w:p>
        </w:tc>
        <w:tc>
          <w:tcPr>
            <w:tcW w:w="127" w:type="pct"/>
          </w:tcPr>
          <w:p w14:paraId="1A7BFDDB" w14:textId="77777777" w:rsidR="00BC22D8" w:rsidRPr="00B002F0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1C68A82" w14:textId="48AD1F87" w:rsidR="00BC22D8" w:rsidRPr="00B002F0" w:rsidRDefault="00A37571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(281,660)</w:t>
            </w:r>
          </w:p>
        </w:tc>
        <w:tc>
          <w:tcPr>
            <w:tcW w:w="127" w:type="pct"/>
          </w:tcPr>
          <w:p w14:paraId="7C94750A" w14:textId="77777777" w:rsidR="00BC22D8" w:rsidRPr="00B002F0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5019C564" w14:textId="14AA4355" w:rsidR="00BC22D8" w:rsidRPr="0081246E" w:rsidRDefault="00E92DB5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1,483,723</w:t>
            </w:r>
          </w:p>
        </w:tc>
      </w:tr>
      <w:tr w:rsidR="00BC22D8" w:rsidRPr="0098013D" w14:paraId="38CF34F9" w14:textId="77777777" w:rsidTr="00E30E3F">
        <w:trPr>
          <w:tblHeader/>
        </w:trPr>
        <w:tc>
          <w:tcPr>
            <w:tcW w:w="1551" w:type="pct"/>
            <w:hideMark/>
          </w:tcPr>
          <w:p w14:paraId="7DF97343" w14:textId="77777777" w:rsidR="00BC22D8" w:rsidRPr="0081246E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01" w:type="pct"/>
          </w:tcPr>
          <w:p w14:paraId="65C7BFC8" w14:textId="072C40EC" w:rsidR="00BC22D8" w:rsidRPr="0081246E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10213">
              <w:rPr>
                <w:rFonts w:ascii="Angsana New" w:hAnsi="Angsana New"/>
                <w:sz w:val="30"/>
                <w:szCs w:val="30"/>
              </w:rPr>
              <w:t>27,765</w:t>
            </w:r>
          </w:p>
        </w:tc>
        <w:tc>
          <w:tcPr>
            <w:tcW w:w="127" w:type="pct"/>
          </w:tcPr>
          <w:p w14:paraId="3B1551F8" w14:textId="77777777" w:rsidR="00BC22D8" w:rsidRPr="0081246E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BF669AA" w14:textId="492D211F" w:rsidR="00BC22D8" w:rsidRPr="003D1A54" w:rsidRDefault="00A37571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22,474</w:t>
            </w:r>
          </w:p>
        </w:tc>
        <w:tc>
          <w:tcPr>
            <w:tcW w:w="127" w:type="pct"/>
          </w:tcPr>
          <w:p w14:paraId="77407F0A" w14:textId="77777777" w:rsidR="00BC22D8" w:rsidRPr="003D1A54" w:rsidRDefault="00BC22D8" w:rsidP="00BC22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00568C23" w14:textId="7DE09E2E" w:rsidR="00BC22D8" w:rsidRPr="003D1A54" w:rsidRDefault="00A37571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34AC49A" w14:textId="77777777" w:rsidR="00BC22D8" w:rsidRPr="00B002F0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6651007" w14:textId="53BA9767" w:rsidR="00BC22D8" w:rsidRPr="00B002F0" w:rsidRDefault="00A37571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(14,334)</w:t>
            </w:r>
          </w:p>
        </w:tc>
        <w:tc>
          <w:tcPr>
            <w:tcW w:w="127" w:type="pct"/>
          </w:tcPr>
          <w:p w14:paraId="4DFC4F50" w14:textId="77777777" w:rsidR="00BC22D8" w:rsidRPr="00B002F0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21B9FD3" w14:textId="042C912E" w:rsidR="00BC22D8" w:rsidRPr="0081246E" w:rsidRDefault="00E92DB5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35,905</w:t>
            </w:r>
          </w:p>
        </w:tc>
      </w:tr>
      <w:tr w:rsidR="00BC22D8" w:rsidRPr="0098013D" w14:paraId="7E73E3EE" w14:textId="77777777" w:rsidTr="00E30E3F">
        <w:trPr>
          <w:tblHeader/>
        </w:trPr>
        <w:tc>
          <w:tcPr>
            <w:tcW w:w="1551" w:type="pct"/>
            <w:hideMark/>
          </w:tcPr>
          <w:p w14:paraId="00300DB3" w14:textId="77777777" w:rsidR="00BC22D8" w:rsidRPr="0081246E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01" w:type="pct"/>
          </w:tcPr>
          <w:p w14:paraId="4E8A4C51" w14:textId="47C34991" w:rsidR="00BC22D8" w:rsidRPr="0081246E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10213">
              <w:rPr>
                <w:rFonts w:ascii="Angsana New" w:hAnsi="Angsana New"/>
                <w:sz w:val="30"/>
                <w:szCs w:val="30"/>
              </w:rPr>
              <w:t>23,272</w:t>
            </w:r>
          </w:p>
        </w:tc>
        <w:tc>
          <w:tcPr>
            <w:tcW w:w="127" w:type="pct"/>
          </w:tcPr>
          <w:p w14:paraId="2A9E936C" w14:textId="77777777" w:rsidR="00BC22D8" w:rsidRPr="0081246E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08A6FDA" w14:textId="4501D9A0" w:rsidR="00BC22D8" w:rsidRPr="003D1A54" w:rsidRDefault="00A37571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3,251</w:t>
            </w:r>
          </w:p>
        </w:tc>
        <w:tc>
          <w:tcPr>
            <w:tcW w:w="127" w:type="pct"/>
          </w:tcPr>
          <w:p w14:paraId="79F1BAF5" w14:textId="77777777" w:rsidR="00BC22D8" w:rsidRPr="003D1A54" w:rsidRDefault="00BC22D8" w:rsidP="00BC22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499E551F" w14:textId="2D2142F9" w:rsidR="00BC22D8" w:rsidRPr="003D1A54" w:rsidRDefault="00A37571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A345383" w14:textId="77777777" w:rsidR="00BC22D8" w:rsidRPr="00B002F0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474ACD9" w14:textId="687EBEBC" w:rsidR="00BC22D8" w:rsidRPr="00B002F0" w:rsidRDefault="00A37571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(5,719)</w:t>
            </w:r>
          </w:p>
        </w:tc>
        <w:tc>
          <w:tcPr>
            <w:tcW w:w="127" w:type="pct"/>
          </w:tcPr>
          <w:p w14:paraId="17C4B94E" w14:textId="77777777" w:rsidR="00BC22D8" w:rsidRPr="00B002F0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7A0CA0B" w14:textId="21F2EAAB" w:rsidR="00BC22D8" w:rsidRPr="0081246E" w:rsidRDefault="00E92DB5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20,804</w:t>
            </w:r>
          </w:p>
        </w:tc>
      </w:tr>
      <w:tr w:rsidR="00BC22D8" w:rsidRPr="0098013D" w14:paraId="4AE5E101" w14:textId="77777777" w:rsidTr="00E30E3F">
        <w:trPr>
          <w:tblHeader/>
        </w:trPr>
        <w:tc>
          <w:tcPr>
            <w:tcW w:w="1551" w:type="pct"/>
            <w:hideMark/>
          </w:tcPr>
          <w:p w14:paraId="3EFC1CCB" w14:textId="77777777" w:rsidR="00BC22D8" w:rsidRPr="0081246E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01" w:type="pct"/>
          </w:tcPr>
          <w:p w14:paraId="68E970FC" w14:textId="29EA237B" w:rsidR="00BC22D8" w:rsidRPr="0081246E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10213">
              <w:rPr>
                <w:rFonts w:ascii="Angsana New" w:hAnsi="Angsana New"/>
                <w:sz w:val="30"/>
                <w:szCs w:val="30"/>
              </w:rPr>
              <w:t>514,893</w:t>
            </w:r>
          </w:p>
        </w:tc>
        <w:tc>
          <w:tcPr>
            <w:tcW w:w="127" w:type="pct"/>
          </w:tcPr>
          <w:p w14:paraId="5EA05A32" w14:textId="77777777" w:rsidR="00BC22D8" w:rsidRPr="0081246E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48B12A86" w14:textId="17BEE22A" w:rsidR="00BC22D8" w:rsidRPr="00B002F0" w:rsidRDefault="00A37571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263,509</w:t>
            </w:r>
          </w:p>
        </w:tc>
        <w:tc>
          <w:tcPr>
            <w:tcW w:w="127" w:type="pct"/>
          </w:tcPr>
          <w:p w14:paraId="4FB921E8" w14:textId="77777777" w:rsidR="00BC22D8" w:rsidRPr="00B002F0" w:rsidRDefault="00BC22D8" w:rsidP="00BC22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0C56A936" w14:textId="1F8DAC7B" w:rsidR="00BC22D8" w:rsidRPr="00B002F0" w:rsidRDefault="00A37571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(308,684)</w:t>
            </w:r>
          </w:p>
        </w:tc>
        <w:tc>
          <w:tcPr>
            <w:tcW w:w="127" w:type="pct"/>
          </w:tcPr>
          <w:p w14:paraId="73A62D9E" w14:textId="77777777" w:rsidR="00BC22D8" w:rsidRPr="00B002F0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4930FEA8" w14:textId="61681EB7" w:rsidR="00BC22D8" w:rsidRPr="00B002F0" w:rsidRDefault="00A37571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09E7FE6" w14:textId="77777777" w:rsidR="00BC22D8" w:rsidRPr="00B002F0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4F37540" w14:textId="14808761" w:rsidR="00BC22D8" w:rsidRPr="0081246E" w:rsidRDefault="00E92DB5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469,718</w:t>
            </w:r>
          </w:p>
        </w:tc>
      </w:tr>
      <w:tr w:rsidR="00BC22D8" w:rsidRPr="0098013D" w14:paraId="65928F22" w14:textId="77777777" w:rsidTr="00E30E3F">
        <w:trPr>
          <w:tblHeader/>
        </w:trPr>
        <w:tc>
          <w:tcPr>
            <w:tcW w:w="1551" w:type="pct"/>
            <w:hideMark/>
          </w:tcPr>
          <w:p w14:paraId="6FF5CB83" w14:textId="77777777" w:rsidR="00BC22D8" w:rsidRPr="0081246E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อะไหล่เครื่องจักร</w:t>
            </w:r>
          </w:p>
        </w:tc>
        <w:tc>
          <w:tcPr>
            <w:tcW w:w="601" w:type="pct"/>
          </w:tcPr>
          <w:p w14:paraId="438D4CDD" w14:textId="165FFD6D" w:rsidR="00BC22D8" w:rsidRPr="0081246E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10213">
              <w:rPr>
                <w:rFonts w:ascii="Angsana New" w:hAnsi="Angsana New"/>
                <w:sz w:val="30"/>
                <w:szCs w:val="30"/>
              </w:rPr>
              <w:t>84,257</w:t>
            </w:r>
          </w:p>
        </w:tc>
        <w:tc>
          <w:tcPr>
            <w:tcW w:w="127" w:type="pct"/>
          </w:tcPr>
          <w:p w14:paraId="1ECA7FE5" w14:textId="77777777" w:rsidR="00BC22D8" w:rsidRPr="0081246E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59994437" w14:textId="0085D3E6" w:rsidR="00BC22D8" w:rsidRPr="00B002F0" w:rsidRDefault="00A37571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33,093</w:t>
            </w:r>
          </w:p>
        </w:tc>
        <w:tc>
          <w:tcPr>
            <w:tcW w:w="127" w:type="pct"/>
          </w:tcPr>
          <w:p w14:paraId="67DACB85" w14:textId="77777777" w:rsidR="00BC22D8" w:rsidRPr="00B002F0" w:rsidRDefault="00BC22D8" w:rsidP="00BC22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4FBE897A" w14:textId="3EA5F9BE" w:rsidR="00BC22D8" w:rsidRPr="00B002F0" w:rsidRDefault="00A37571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(37,500)</w:t>
            </w:r>
          </w:p>
        </w:tc>
        <w:tc>
          <w:tcPr>
            <w:tcW w:w="127" w:type="pct"/>
          </w:tcPr>
          <w:p w14:paraId="5BACF731" w14:textId="77777777" w:rsidR="00BC22D8" w:rsidRPr="00B002F0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159405E5" w14:textId="726F4C50" w:rsidR="00BC22D8" w:rsidRPr="00B002F0" w:rsidRDefault="00A37571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E4E48FE" w14:textId="77777777" w:rsidR="00BC22D8" w:rsidRPr="00B002F0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69BBD2CA" w14:textId="5A413410" w:rsidR="00BC22D8" w:rsidRPr="0081246E" w:rsidRDefault="00E92DB5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79,850</w:t>
            </w:r>
          </w:p>
        </w:tc>
      </w:tr>
      <w:tr w:rsidR="00BC22D8" w:rsidRPr="0098013D" w14:paraId="46F9FC3F" w14:textId="77777777" w:rsidTr="00E30E3F">
        <w:trPr>
          <w:tblHeader/>
        </w:trPr>
        <w:tc>
          <w:tcPr>
            <w:tcW w:w="1551" w:type="pct"/>
            <w:hideMark/>
          </w:tcPr>
          <w:p w14:paraId="4289FFF1" w14:textId="77777777" w:rsidR="00BC22D8" w:rsidRPr="0081246E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4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2C8C4E" w14:textId="7B8A0CF8" w:rsidR="00BC22D8" w:rsidRPr="0081246E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0213">
              <w:rPr>
                <w:rFonts w:ascii="Angsana New" w:hAnsi="Angsana New"/>
                <w:b/>
                <w:bCs/>
                <w:sz w:val="30"/>
                <w:szCs w:val="30"/>
              </w:rPr>
              <w:t>3,213,120</w:t>
            </w:r>
          </w:p>
        </w:tc>
        <w:tc>
          <w:tcPr>
            <w:tcW w:w="127" w:type="pct"/>
          </w:tcPr>
          <w:p w14:paraId="1F0F5851" w14:textId="77777777" w:rsidR="00BC22D8" w:rsidRPr="0081246E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BBD5F2" w14:textId="6D6EB866" w:rsidR="00BC22D8" w:rsidRPr="0081246E" w:rsidRDefault="00A37571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789,094</w:t>
            </w:r>
          </w:p>
        </w:tc>
        <w:tc>
          <w:tcPr>
            <w:tcW w:w="127" w:type="pct"/>
          </w:tcPr>
          <w:p w14:paraId="030B7970" w14:textId="77777777" w:rsidR="00BC22D8" w:rsidRPr="0081246E" w:rsidRDefault="00BC22D8" w:rsidP="00BC22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3E6CF7" w14:textId="0C3E0304" w:rsidR="00BC22D8" w:rsidRPr="0081246E" w:rsidRDefault="00E92DB5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(349,944)</w:t>
            </w:r>
          </w:p>
        </w:tc>
        <w:tc>
          <w:tcPr>
            <w:tcW w:w="127" w:type="pct"/>
          </w:tcPr>
          <w:p w14:paraId="77E7312C" w14:textId="77777777" w:rsidR="00BC22D8" w:rsidRPr="0081246E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5655F9" w14:textId="126B64A4" w:rsidR="00BC22D8" w:rsidRPr="0081246E" w:rsidRDefault="00A37571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(371,755)</w:t>
            </w:r>
          </w:p>
        </w:tc>
        <w:tc>
          <w:tcPr>
            <w:tcW w:w="127" w:type="pct"/>
          </w:tcPr>
          <w:p w14:paraId="7810698B" w14:textId="77777777" w:rsidR="00BC22D8" w:rsidRPr="0081246E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5877D4" w14:textId="2C94B5B8" w:rsidR="00BC22D8" w:rsidRPr="0081246E" w:rsidRDefault="00E92DB5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3,280,515</w:t>
            </w:r>
          </w:p>
        </w:tc>
      </w:tr>
    </w:tbl>
    <w:p w14:paraId="6B397C5F" w14:textId="34F19429" w:rsidR="00E654DE" w:rsidRDefault="00E654DE" w:rsidP="0098013D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68958F6F" w14:textId="11FC4CDA" w:rsidR="00E654DE" w:rsidRDefault="00E65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E654DE" w:rsidSect="00E37BB8">
          <w:head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2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12"/>
        <w:gridCol w:w="1710"/>
        <w:gridCol w:w="361"/>
        <w:gridCol w:w="1527"/>
        <w:gridCol w:w="358"/>
        <w:gridCol w:w="1891"/>
        <w:gridCol w:w="361"/>
        <w:gridCol w:w="1547"/>
        <w:gridCol w:w="341"/>
        <w:gridCol w:w="1712"/>
      </w:tblGrid>
      <w:tr w:rsidR="005A3247" w:rsidRPr="00071097" w14:paraId="1498F320" w14:textId="77777777" w:rsidTr="00E31076">
        <w:trPr>
          <w:trHeight w:val="272"/>
          <w:tblHeader/>
        </w:trPr>
        <w:tc>
          <w:tcPr>
            <w:tcW w:w="1551" w:type="pct"/>
          </w:tcPr>
          <w:p w14:paraId="4E039186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49" w:type="pct"/>
            <w:gridSpan w:val="9"/>
            <w:vAlign w:val="bottom"/>
          </w:tcPr>
          <w:p w14:paraId="44308632" w14:textId="6ACC7ACA" w:rsidR="005A3247" w:rsidRPr="0081246E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46E">
              <w:rPr>
                <w:rFonts w:ascii="Angsana New" w:hAnsi="Angsana New"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B94985" w:rsidRPr="00071097" w14:paraId="65B81DF0" w14:textId="77777777" w:rsidTr="00E30E3F">
        <w:trPr>
          <w:trHeight w:val="1289"/>
          <w:tblHeader/>
        </w:trPr>
        <w:tc>
          <w:tcPr>
            <w:tcW w:w="1551" w:type="pct"/>
          </w:tcPr>
          <w:p w14:paraId="139BEBC0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AFDC1F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9C7404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  <w:hideMark/>
          </w:tcPr>
          <w:p w14:paraId="251BA6BB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</w:t>
            </w:r>
          </w:p>
          <w:p w14:paraId="30D80F5A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</w:p>
          <w:p w14:paraId="6BD1CB1B" w14:textId="2C3FC00A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 25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3F7400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27" w:type="pct"/>
          </w:tcPr>
          <w:p w14:paraId="6A69BBB9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7" w:type="pct"/>
            <w:vAlign w:val="bottom"/>
            <w:hideMark/>
          </w:tcPr>
          <w:p w14:paraId="75539E37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23E9A768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  <w:p w14:paraId="55C80B55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" w:type="pct"/>
            <w:vAlign w:val="bottom"/>
          </w:tcPr>
          <w:p w14:paraId="7667B1D0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vAlign w:val="bottom"/>
            <w:hideMark/>
          </w:tcPr>
          <w:p w14:paraId="031D7506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1C1F0F6B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7" w:type="pct"/>
            <w:vAlign w:val="bottom"/>
          </w:tcPr>
          <w:p w14:paraId="6E9F441A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6F048E2E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  <w:p w14:paraId="1CCF7AEA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0" w:type="pct"/>
          </w:tcPr>
          <w:p w14:paraId="5EAB34C1" w14:textId="298E5B15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vAlign w:val="bottom"/>
            <w:hideMark/>
          </w:tcPr>
          <w:p w14:paraId="546745F0" w14:textId="77777777" w:rsidR="00E31076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บัญชี </w:t>
            </w:r>
          </w:p>
          <w:p w14:paraId="332BFF3C" w14:textId="424461C3" w:rsidR="005A3247" w:rsidRPr="0081246E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3365DC10" w14:textId="009C245E" w:rsidR="005A3247" w:rsidRPr="005223D9" w:rsidRDefault="00F66E89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5A3247" w:rsidRPr="008124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A3247" w:rsidRPr="0081246E">
              <w:rPr>
                <w:rFonts w:ascii="Angsana New" w:hAnsi="Angsana New"/>
                <w:sz w:val="30"/>
                <w:szCs w:val="30"/>
              </w:rPr>
              <w:t>256</w:t>
            </w:r>
            <w:r w:rsidR="003F740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5A3247" w:rsidRPr="00071097" w14:paraId="1F745165" w14:textId="77777777" w:rsidTr="00E31076">
        <w:trPr>
          <w:tblHeader/>
        </w:trPr>
        <w:tc>
          <w:tcPr>
            <w:tcW w:w="1551" w:type="pct"/>
          </w:tcPr>
          <w:p w14:paraId="41D34EF7" w14:textId="77777777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49" w:type="pct"/>
            <w:gridSpan w:val="9"/>
          </w:tcPr>
          <w:p w14:paraId="5CD2D64E" w14:textId="17498811" w:rsidR="005A3247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7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C22D8" w:rsidRPr="00071097" w14:paraId="742B2F0C" w14:textId="77777777" w:rsidTr="00E30E3F">
        <w:trPr>
          <w:tblHeader/>
        </w:trPr>
        <w:tc>
          <w:tcPr>
            <w:tcW w:w="1551" w:type="pct"/>
            <w:hideMark/>
          </w:tcPr>
          <w:p w14:paraId="78A62E82" w14:textId="77777777" w:rsidR="00BC22D8" w:rsidRPr="005223D9" w:rsidRDefault="00BC22D8" w:rsidP="00BC22D8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601" w:type="pct"/>
          </w:tcPr>
          <w:p w14:paraId="1A532EBC" w14:textId="09A48190" w:rsidR="00BC22D8" w:rsidRPr="005223D9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831A7">
              <w:rPr>
                <w:rFonts w:asciiTheme="majorBidi" w:hAnsiTheme="majorBidi" w:cstheme="majorBidi"/>
                <w:sz w:val="30"/>
                <w:szCs w:val="30"/>
              </w:rPr>
              <w:t>13,712</w:t>
            </w:r>
          </w:p>
        </w:tc>
        <w:tc>
          <w:tcPr>
            <w:tcW w:w="127" w:type="pct"/>
          </w:tcPr>
          <w:p w14:paraId="04349F5E" w14:textId="77777777" w:rsidR="00BC22D8" w:rsidRPr="005223D9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1D28E0C" w14:textId="78F57D96" w:rsidR="00BC22D8" w:rsidRPr="005223D9" w:rsidRDefault="006E50ED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5A04557" w14:textId="77777777" w:rsidR="00BC22D8" w:rsidRPr="005223D9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6090F27F" w14:textId="7CDFCEC9" w:rsidR="00BC22D8" w:rsidRPr="00D273A3" w:rsidRDefault="006E50ED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3B3CE73" w14:textId="77777777" w:rsidR="00BC22D8" w:rsidRPr="005223D9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1403E33A" w14:textId="310CF96B" w:rsidR="00BC22D8" w:rsidRPr="005223D9" w:rsidRDefault="006E50ED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0" w:type="pct"/>
          </w:tcPr>
          <w:p w14:paraId="7430EC8D" w14:textId="300D6525" w:rsidR="00BC22D8" w:rsidRPr="005223D9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3EFDE2D" w14:textId="04E29672" w:rsidR="00BC22D8" w:rsidRPr="005223D9" w:rsidRDefault="006E50ED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13,712</w:t>
            </w:r>
          </w:p>
        </w:tc>
      </w:tr>
      <w:tr w:rsidR="00BC22D8" w:rsidRPr="00071097" w14:paraId="65631C64" w14:textId="77777777" w:rsidTr="00E30E3F">
        <w:trPr>
          <w:tblHeader/>
        </w:trPr>
        <w:tc>
          <w:tcPr>
            <w:tcW w:w="1551" w:type="pct"/>
            <w:hideMark/>
          </w:tcPr>
          <w:p w14:paraId="37B8E33C" w14:textId="77777777" w:rsidR="00BC22D8" w:rsidRPr="005223D9" w:rsidRDefault="00BC22D8" w:rsidP="00BC22D8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01" w:type="pct"/>
          </w:tcPr>
          <w:p w14:paraId="4AF242A6" w14:textId="070B2BD6" w:rsidR="00BC22D8" w:rsidRPr="005223D9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831A7">
              <w:rPr>
                <w:rFonts w:asciiTheme="majorBidi" w:hAnsiTheme="majorBidi" w:cstheme="majorBidi"/>
                <w:sz w:val="30"/>
                <w:szCs w:val="30"/>
              </w:rPr>
              <w:t>15,351</w:t>
            </w:r>
          </w:p>
        </w:tc>
        <w:tc>
          <w:tcPr>
            <w:tcW w:w="127" w:type="pct"/>
          </w:tcPr>
          <w:p w14:paraId="4AF3A994" w14:textId="77777777" w:rsidR="00BC22D8" w:rsidRPr="005223D9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00BD735A" w14:textId="0FEFE857" w:rsidR="00BC22D8" w:rsidRPr="005223D9" w:rsidRDefault="006E50ED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28,582</w:t>
            </w:r>
          </w:p>
        </w:tc>
        <w:tc>
          <w:tcPr>
            <w:tcW w:w="126" w:type="pct"/>
          </w:tcPr>
          <w:p w14:paraId="7EFEFC56" w14:textId="77777777" w:rsidR="00BC22D8" w:rsidRPr="005223D9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14:paraId="17237BBD" w14:textId="01B0FD25" w:rsidR="00BC22D8" w:rsidRPr="00D273A3" w:rsidRDefault="006E50ED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74EB07D" w14:textId="77777777" w:rsidR="00BC22D8" w:rsidRPr="005223D9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0D59968" w14:textId="63EBBFB6" w:rsidR="00BC22D8" w:rsidRPr="005223D9" w:rsidRDefault="006E50ED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(8,436)</w:t>
            </w:r>
          </w:p>
        </w:tc>
        <w:tc>
          <w:tcPr>
            <w:tcW w:w="120" w:type="pct"/>
          </w:tcPr>
          <w:p w14:paraId="0D6AF723" w14:textId="210845CD" w:rsidR="00BC22D8" w:rsidRPr="005223D9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B97B0B6" w14:textId="183037CB" w:rsidR="00BC22D8" w:rsidRPr="005223D9" w:rsidRDefault="006E50ED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35,497</w:t>
            </w:r>
          </w:p>
        </w:tc>
      </w:tr>
      <w:tr w:rsidR="00BC22D8" w:rsidRPr="00071097" w14:paraId="081E1603" w14:textId="77777777" w:rsidTr="00E30E3F">
        <w:trPr>
          <w:tblHeader/>
        </w:trPr>
        <w:tc>
          <w:tcPr>
            <w:tcW w:w="1551" w:type="pct"/>
            <w:hideMark/>
          </w:tcPr>
          <w:p w14:paraId="26452636" w14:textId="77777777" w:rsidR="00BC22D8" w:rsidRPr="005223D9" w:rsidRDefault="00BC22D8" w:rsidP="00BC22D8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601" w:type="pct"/>
          </w:tcPr>
          <w:p w14:paraId="45D79F16" w14:textId="529D5EE6" w:rsidR="00BC22D8" w:rsidRPr="005223D9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831A7">
              <w:rPr>
                <w:rFonts w:asciiTheme="majorBidi" w:hAnsiTheme="majorBidi" w:cstheme="majorBidi"/>
                <w:sz w:val="30"/>
                <w:szCs w:val="30"/>
              </w:rPr>
              <w:t>4,357</w:t>
            </w:r>
          </w:p>
        </w:tc>
        <w:tc>
          <w:tcPr>
            <w:tcW w:w="127" w:type="pct"/>
          </w:tcPr>
          <w:p w14:paraId="7BFEF50B" w14:textId="77777777" w:rsidR="00BC22D8" w:rsidRPr="005223D9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F0B8FF8" w14:textId="3E39F88E" w:rsidR="00BC22D8" w:rsidRPr="005223D9" w:rsidRDefault="006E50ED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26" w:type="pct"/>
          </w:tcPr>
          <w:p w14:paraId="799F095D" w14:textId="77777777" w:rsidR="00BC22D8" w:rsidRPr="005223D9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653720C1" w14:textId="510126D8" w:rsidR="00BC22D8" w:rsidRPr="00D273A3" w:rsidRDefault="006E50ED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EF08294" w14:textId="77777777" w:rsidR="00BC22D8" w:rsidRPr="005223D9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BCE21E9" w14:textId="381C63D7" w:rsidR="00BC22D8" w:rsidRPr="005223D9" w:rsidRDefault="006E50ED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(1,595)</w:t>
            </w:r>
          </w:p>
        </w:tc>
        <w:tc>
          <w:tcPr>
            <w:tcW w:w="120" w:type="pct"/>
          </w:tcPr>
          <w:p w14:paraId="6DF7BFAF" w14:textId="74396610" w:rsidR="00BC22D8" w:rsidRPr="005223D9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48186D2" w14:textId="02427231" w:rsidR="00BC22D8" w:rsidRPr="005223D9" w:rsidRDefault="006E50ED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2,805</w:t>
            </w:r>
          </w:p>
        </w:tc>
      </w:tr>
      <w:tr w:rsidR="00BC22D8" w:rsidRPr="00071097" w14:paraId="361DD322" w14:textId="77777777" w:rsidTr="00E30E3F">
        <w:trPr>
          <w:tblHeader/>
        </w:trPr>
        <w:tc>
          <w:tcPr>
            <w:tcW w:w="1551" w:type="pct"/>
            <w:hideMark/>
          </w:tcPr>
          <w:p w14:paraId="053F1DE7" w14:textId="77777777" w:rsidR="00BC22D8" w:rsidRPr="005223D9" w:rsidRDefault="00BC22D8" w:rsidP="00BC22D8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01" w:type="pct"/>
          </w:tcPr>
          <w:p w14:paraId="616ACBDB" w14:textId="7A4E7332" w:rsidR="00BC22D8" w:rsidRPr="005223D9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831A7">
              <w:rPr>
                <w:rFonts w:asciiTheme="majorBidi" w:hAnsiTheme="majorBidi" w:cstheme="majorBidi"/>
                <w:sz w:val="30"/>
                <w:szCs w:val="30"/>
              </w:rPr>
              <w:t>15,363</w:t>
            </w:r>
          </w:p>
        </w:tc>
        <w:tc>
          <w:tcPr>
            <w:tcW w:w="127" w:type="pct"/>
          </w:tcPr>
          <w:p w14:paraId="591B7F74" w14:textId="77777777" w:rsidR="00BC22D8" w:rsidRPr="005223D9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0EF55864" w14:textId="2CBC5BFB" w:rsidR="00BC22D8" w:rsidRPr="005223D9" w:rsidRDefault="006E50ED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1,545</w:t>
            </w:r>
          </w:p>
        </w:tc>
        <w:tc>
          <w:tcPr>
            <w:tcW w:w="126" w:type="pct"/>
          </w:tcPr>
          <w:p w14:paraId="754CA03C" w14:textId="77777777" w:rsidR="00BC22D8" w:rsidRPr="005223D9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17AC0893" w14:textId="343BFC58" w:rsidR="00BC22D8" w:rsidRPr="00D273A3" w:rsidRDefault="006E50ED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DD19CBC" w14:textId="77777777" w:rsidR="00BC22D8" w:rsidRPr="005223D9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2D76AE04" w14:textId="2048D395" w:rsidR="00BC22D8" w:rsidRPr="005223D9" w:rsidRDefault="006E50ED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(6,719)</w:t>
            </w:r>
          </w:p>
        </w:tc>
        <w:tc>
          <w:tcPr>
            <w:tcW w:w="120" w:type="pct"/>
          </w:tcPr>
          <w:p w14:paraId="3CFEA180" w14:textId="7342998B" w:rsidR="00BC22D8" w:rsidRPr="005223D9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F86815F" w14:textId="27E089AD" w:rsidR="00BC22D8" w:rsidRPr="005223D9" w:rsidRDefault="006E50ED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10,189</w:t>
            </w:r>
          </w:p>
        </w:tc>
      </w:tr>
      <w:tr w:rsidR="00BC22D8" w:rsidRPr="00071097" w14:paraId="4012F6EF" w14:textId="77777777" w:rsidTr="00E30E3F">
        <w:trPr>
          <w:tblHeader/>
        </w:trPr>
        <w:tc>
          <w:tcPr>
            <w:tcW w:w="1551" w:type="pct"/>
            <w:hideMark/>
          </w:tcPr>
          <w:p w14:paraId="31398CFA" w14:textId="77777777" w:rsidR="00BC22D8" w:rsidRPr="005223D9" w:rsidRDefault="00BC22D8" w:rsidP="00BC22D8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01" w:type="pct"/>
          </w:tcPr>
          <w:p w14:paraId="07E2338E" w14:textId="2EA6369B" w:rsidR="00BC22D8" w:rsidRPr="005223D9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831A7">
              <w:rPr>
                <w:rFonts w:asciiTheme="majorBidi" w:hAnsiTheme="majorBidi" w:cstheme="majorBidi"/>
                <w:sz w:val="30"/>
                <w:szCs w:val="30"/>
              </w:rPr>
              <w:t>8,442</w:t>
            </w:r>
          </w:p>
        </w:tc>
        <w:tc>
          <w:tcPr>
            <w:tcW w:w="127" w:type="pct"/>
          </w:tcPr>
          <w:p w14:paraId="0BE0952C" w14:textId="77777777" w:rsidR="00BC22D8" w:rsidRPr="005223D9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41C77082" w14:textId="6E346CE4" w:rsidR="00BC22D8" w:rsidRPr="005223D9" w:rsidRDefault="006E50ED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2,423</w:t>
            </w:r>
          </w:p>
        </w:tc>
        <w:tc>
          <w:tcPr>
            <w:tcW w:w="126" w:type="pct"/>
          </w:tcPr>
          <w:p w14:paraId="1B33F58F" w14:textId="77777777" w:rsidR="00BC22D8" w:rsidRPr="005223D9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3360299F" w14:textId="7C4C8791" w:rsidR="00BC22D8" w:rsidRPr="00D273A3" w:rsidRDefault="006E50ED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B2974DC" w14:textId="77777777" w:rsidR="00BC22D8" w:rsidRPr="005223D9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5074C2F5" w14:textId="3ABE4A0D" w:rsidR="00BC22D8" w:rsidRPr="005223D9" w:rsidRDefault="006E50ED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(2,123)</w:t>
            </w:r>
          </w:p>
        </w:tc>
        <w:tc>
          <w:tcPr>
            <w:tcW w:w="120" w:type="pct"/>
          </w:tcPr>
          <w:p w14:paraId="2A682332" w14:textId="4BCCF97F" w:rsidR="00BC22D8" w:rsidRPr="005223D9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781B081B" w14:textId="7560F099" w:rsidR="00BC22D8" w:rsidRPr="005223D9" w:rsidRDefault="006E50ED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8,742</w:t>
            </w:r>
          </w:p>
        </w:tc>
      </w:tr>
      <w:tr w:rsidR="00BC22D8" w:rsidRPr="00071097" w14:paraId="4B51F62B" w14:textId="77777777" w:rsidTr="00E30E3F">
        <w:trPr>
          <w:tblHeader/>
        </w:trPr>
        <w:tc>
          <w:tcPr>
            <w:tcW w:w="1551" w:type="pct"/>
            <w:hideMark/>
          </w:tcPr>
          <w:p w14:paraId="329803DE" w14:textId="77777777" w:rsidR="00BC22D8" w:rsidRPr="005223D9" w:rsidRDefault="00BC22D8" w:rsidP="00BC22D8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01" w:type="pct"/>
          </w:tcPr>
          <w:p w14:paraId="0CD93BB6" w14:textId="3989B273" w:rsidR="00BC22D8" w:rsidRPr="005223D9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831A7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127" w:type="pct"/>
          </w:tcPr>
          <w:p w14:paraId="04D4635A" w14:textId="77777777" w:rsidR="00BC22D8" w:rsidRPr="005223D9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2F429F1" w14:textId="0CF0737D" w:rsidR="00BC22D8" w:rsidRPr="005223D9" w:rsidRDefault="006E50ED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4,385</w:t>
            </w:r>
          </w:p>
        </w:tc>
        <w:tc>
          <w:tcPr>
            <w:tcW w:w="126" w:type="pct"/>
          </w:tcPr>
          <w:p w14:paraId="4BF9EFDF" w14:textId="77777777" w:rsidR="00BC22D8" w:rsidRPr="005223D9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4E741860" w14:textId="5418C128" w:rsidR="00BC22D8" w:rsidRPr="005223D9" w:rsidRDefault="006E50ED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(704)</w:t>
            </w:r>
          </w:p>
        </w:tc>
        <w:tc>
          <w:tcPr>
            <w:tcW w:w="127" w:type="pct"/>
          </w:tcPr>
          <w:p w14:paraId="56D7F6F6" w14:textId="77777777" w:rsidR="00BC22D8" w:rsidRPr="005223D9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62A1E46" w14:textId="312B97A3" w:rsidR="00BC22D8" w:rsidRPr="005223D9" w:rsidRDefault="006E50ED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0" w:type="pct"/>
          </w:tcPr>
          <w:p w14:paraId="08D83448" w14:textId="51F40F58" w:rsidR="00BC22D8" w:rsidRPr="005223D9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95A6141" w14:textId="1C318509" w:rsidR="00BC22D8" w:rsidRPr="005223D9" w:rsidRDefault="006E50ED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3,823</w:t>
            </w:r>
          </w:p>
        </w:tc>
      </w:tr>
      <w:tr w:rsidR="00BC22D8" w:rsidRPr="00071097" w14:paraId="7920C6B8" w14:textId="77777777" w:rsidTr="00E30E3F">
        <w:trPr>
          <w:tblHeader/>
        </w:trPr>
        <w:tc>
          <w:tcPr>
            <w:tcW w:w="1551" w:type="pct"/>
            <w:hideMark/>
          </w:tcPr>
          <w:p w14:paraId="013A3560" w14:textId="77777777" w:rsidR="00BC22D8" w:rsidRPr="005223D9" w:rsidRDefault="00BC22D8" w:rsidP="00BC22D8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1E4991" w14:textId="728FACF5" w:rsidR="00BC22D8" w:rsidRPr="005223D9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3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57,367</w:t>
            </w:r>
          </w:p>
        </w:tc>
        <w:tc>
          <w:tcPr>
            <w:tcW w:w="127" w:type="pct"/>
          </w:tcPr>
          <w:p w14:paraId="71F90129" w14:textId="77777777" w:rsidR="00BC22D8" w:rsidRPr="005223D9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AE8427" w14:textId="5E90B80F" w:rsidR="00BC22D8" w:rsidRPr="005223D9" w:rsidRDefault="006E50ED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36,978</w:t>
            </w:r>
          </w:p>
        </w:tc>
        <w:tc>
          <w:tcPr>
            <w:tcW w:w="126" w:type="pct"/>
          </w:tcPr>
          <w:p w14:paraId="5A10D74F" w14:textId="77777777" w:rsidR="00BC22D8" w:rsidRPr="005223D9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20D760" w14:textId="5435AAE1" w:rsidR="00BC22D8" w:rsidRPr="005223D9" w:rsidRDefault="006E50ED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(704)</w:t>
            </w:r>
          </w:p>
        </w:tc>
        <w:tc>
          <w:tcPr>
            <w:tcW w:w="127" w:type="pct"/>
          </w:tcPr>
          <w:p w14:paraId="2DF36A5F" w14:textId="77777777" w:rsidR="00BC22D8" w:rsidRPr="005223D9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4498F3" w14:textId="4731AA99" w:rsidR="00BC22D8" w:rsidRPr="005223D9" w:rsidRDefault="006E50ED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(18,873)</w:t>
            </w:r>
          </w:p>
        </w:tc>
        <w:tc>
          <w:tcPr>
            <w:tcW w:w="120" w:type="pct"/>
          </w:tcPr>
          <w:p w14:paraId="58AC8555" w14:textId="6394DAB3" w:rsidR="00BC22D8" w:rsidRPr="005223D9" w:rsidRDefault="00BC22D8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83ECD0" w14:textId="06E7780F" w:rsidR="00BC22D8" w:rsidRPr="005223D9" w:rsidRDefault="006E50ED" w:rsidP="00BC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74,768</w:t>
            </w:r>
          </w:p>
        </w:tc>
      </w:tr>
    </w:tbl>
    <w:p w14:paraId="57AA4D65" w14:textId="77777777" w:rsidR="006C20E7" w:rsidRDefault="006C2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0095FA6" w14:textId="77777777" w:rsidR="00F66E89" w:rsidRDefault="00F66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6F9AC0F5" w14:textId="3B68015F" w:rsidR="00F66E89" w:rsidRDefault="00F66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sectPr w:rsidR="00F66E89" w:rsidSect="00E37BB8">
          <w:head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A3014C7" w14:textId="3AE5C19C" w:rsidR="0077345D" w:rsidRDefault="00266C4E" w:rsidP="002E7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DA7237" w:rsidRPr="00D60095">
        <w:rPr>
          <w:rFonts w:ascii="Angsana New" w:hAnsi="Angsana New"/>
          <w:b/>
          <w:bCs/>
          <w:sz w:val="30"/>
          <w:szCs w:val="30"/>
        </w:rPr>
        <w:tab/>
      </w:r>
      <w:r w:rsidR="00FB3DB4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tbl>
      <w:tblPr>
        <w:tblW w:w="14578" w:type="dxa"/>
        <w:tblInd w:w="486" w:type="dxa"/>
        <w:tblLayout w:type="fixed"/>
        <w:tblLook w:val="00A0" w:firstRow="1" w:lastRow="0" w:firstColumn="1" w:lastColumn="0" w:noHBand="0" w:noVBand="0"/>
      </w:tblPr>
      <w:tblGrid>
        <w:gridCol w:w="3654"/>
        <w:gridCol w:w="900"/>
        <w:gridCol w:w="270"/>
        <w:gridCol w:w="810"/>
        <w:gridCol w:w="270"/>
        <w:gridCol w:w="900"/>
        <w:gridCol w:w="270"/>
        <w:gridCol w:w="990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781"/>
        <w:gridCol w:w="270"/>
        <w:gridCol w:w="783"/>
      </w:tblGrid>
      <w:tr w:rsidR="00525C41" w:rsidRPr="00D27D83" w14:paraId="38B7B288" w14:textId="77777777" w:rsidTr="00A75267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3A31C00A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0924" w:type="dxa"/>
            <w:gridSpan w:val="19"/>
            <w:tcBorders>
              <w:top w:val="nil"/>
              <w:left w:val="nil"/>
              <w:bottom w:val="nil"/>
            </w:tcBorders>
          </w:tcPr>
          <w:p w14:paraId="21A10132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A092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525C41" w:rsidRPr="00D27D83" w14:paraId="7B665578" w14:textId="77777777" w:rsidTr="00A75267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7A48DD4D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5EC144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ผลิตภัณฑ์เพลาข้างและ</w:t>
            </w:r>
          </w:p>
          <w:p w14:paraId="462935EE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เพลารองแหนบ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06B857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DAA305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ผลิตภัณฑ์ชิ้นส่ว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น</w:t>
            </w: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อะไหล่</w:t>
            </w:r>
          </w:p>
          <w:p w14:paraId="70ACC03E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ยานยนต์อื่นๆ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และอื่นๆ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580B07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3"/>
          </w:tcPr>
          <w:p w14:paraId="02ABD2CE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14C2D259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110C6BF1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2495AB3C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1CD6D67E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รายการตัดบัญชี</w:t>
            </w:r>
          </w:p>
        </w:tc>
        <w:tc>
          <w:tcPr>
            <w:tcW w:w="270" w:type="dxa"/>
          </w:tcPr>
          <w:p w14:paraId="78EF745D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34" w:type="dxa"/>
            <w:gridSpan w:val="3"/>
          </w:tcPr>
          <w:p w14:paraId="155016C3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3C85FDCC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สุทธิ</w:t>
            </w:r>
          </w:p>
        </w:tc>
      </w:tr>
      <w:tr w:rsidR="00525C41" w:rsidRPr="00D27D83" w14:paraId="30D4E35C" w14:textId="77777777" w:rsidTr="00A75267">
        <w:tc>
          <w:tcPr>
            <w:tcW w:w="36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E9DF0C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344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D27D8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D27D8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 xml:space="preserve"> 30</w:t>
            </w:r>
            <w:r w:rsidRPr="00D27D8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</w:t>
            </w:r>
            <w:r w:rsidRPr="00D27D8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1E8BF9" w14:textId="1872BB32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ECCDA3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99BB90" w14:textId="6049C88E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BD3285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47DC6E" w14:textId="51A04018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E01FB5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2D41FC" w14:textId="4EE88E59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495B94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4B207E" w14:textId="0778D5FC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2A78FD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D703517" w14:textId="020FB7F0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4B16928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1BE70B" w14:textId="6B1B7833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7B5DB9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9C75C0C" w14:textId="7B15F9C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00230A09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B44AE4B" w14:textId="43530281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DF67D5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399F56E2" w14:textId="7261E63F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525C41" w:rsidRPr="00D27D83" w14:paraId="7A2F9F18" w14:textId="77777777" w:rsidTr="00A75267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7223104B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24" w:type="dxa"/>
            <w:gridSpan w:val="19"/>
            <w:tcBorders>
              <w:top w:val="nil"/>
              <w:left w:val="nil"/>
              <w:bottom w:val="nil"/>
            </w:tcBorders>
          </w:tcPr>
          <w:p w14:paraId="4634FF36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D27D83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  <w:lang w:val="en-GB"/>
              </w:rPr>
              <w:t>ล้านบาท)</w:t>
            </w:r>
          </w:p>
        </w:tc>
      </w:tr>
      <w:tr w:rsidR="00525C41" w:rsidRPr="00D27D83" w14:paraId="2813D10B" w14:textId="77777777" w:rsidTr="00A75267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0FF74BD1" w14:textId="77777777" w:rsidR="00525C41" w:rsidRPr="00D27D83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รายได้จากการขายและบริการจากลูกค้าภายนอก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D243A37" w14:textId="41F16BDC" w:rsidR="00525C41" w:rsidRPr="003F404A" w:rsidRDefault="00C45FC3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FC3">
              <w:rPr>
                <w:rFonts w:ascii="Angsana New" w:hAnsi="Angsana New"/>
                <w:color w:val="000000"/>
                <w:sz w:val="28"/>
                <w:szCs w:val="28"/>
              </w:rPr>
              <w:t>3,031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DA06AE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43F0B9D" w14:textId="2A33D9DB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2,465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1AD6E09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5632D9A" w14:textId="67B14CE1" w:rsidR="00525C41" w:rsidRPr="003F404A" w:rsidRDefault="00C45FC3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FC3">
              <w:rPr>
                <w:rFonts w:ascii="Angsana New" w:hAnsi="Angsana New"/>
                <w:color w:val="000000"/>
                <w:sz w:val="28"/>
                <w:szCs w:val="28"/>
              </w:rPr>
              <w:t>3,975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8D96116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66E514D" w14:textId="42F3FE98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4,271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131B550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B059CB3" w14:textId="72CA2A9C" w:rsidR="00525C41" w:rsidRPr="003F404A" w:rsidRDefault="00C45FC3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5FC3">
              <w:rPr>
                <w:rFonts w:ascii="Angsana New" w:hAnsi="Angsana New"/>
                <w:color w:val="000000"/>
                <w:sz w:val="28"/>
                <w:szCs w:val="28"/>
              </w:rPr>
              <w:t>7,006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594251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851D540" w14:textId="7BD1B83A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6,736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6EB816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0991AE7" w14:textId="5E0C5538" w:rsidR="00525C41" w:rsidRPr="003F404A" w:rsidRDefault="00C45FC3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A9F3DF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EFD97B1" w14:textId="10CA8BB0" w:rsidR="00525C41" w:rsidRPr="003F404A" w:rsidRDefault="00525C41" w:rsidP="00B31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B1276F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1442A7C4" w14:textId="38AC1201" w:rsidR="00525C41" w:rsidRPr="003F404A" w:rsidRDefault="00C45FC3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FC3">
              <w:rPr>
                <w:rFonts w:ascii="Angsana New" w:hAnsi="Angsana New"/>
                <w:color w:val="000000"/>
                <w:sz w:val="28"/>
                <w:szCs w:val="28"/>
              </w:rPr>
              <w:t>7,006</w:t>
            </w:r>
          </w:p>
        </w:tc>
        <w:tc>
          <w:tcPr>
            <w:tcW w:w="270" w:type="dxa"/>
            <w:vAlign w:val="bottom"/>
          </w:tcPr>
          <w:p w14:paraId="5C2AC6E5" w14:textId="77777777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701D1DF9" w14:textId="74F25F1B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6,736</w:t>
            </w:r>
          </w:p>
        </w:tc>
      </w:tr>
      <w:tr w:rsidR="00525C41" w:rsidRPr="00D27D83" w14:paraId="42A27259" w14:textId="77777777" w:rsidTr="00A75267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1B4768F1" w14:textId="77777777" w:rsidR="00525C41" w:rsidRPr="00D27D83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รายได้จากการขายและบริการระหว่างส่วนงาน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91A624" w14:textId="2AFB408A" w:rsidR="00525C41" w:rsidRPr="003F404A" w:rsidRDefault="00C45FC3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FC3">
              <w:rPr>
                <w:rFonts w:ascii="Angsana New" w:hAnsi="Angsana New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79F7C94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7B413D" w14:textId="1219A513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F828438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1747FD" w14:textId="071046A8" w:rsidR="00525C41" w:rsidRPr="003F404A" w:rsidRDefault="00C45FC3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FC3">
              <w:rPr>
                <w:rFonts w:ascii="Angsana New" w:hAnsi="Angsana New"/>
                <w:color w:val="000000"/>
                <w:sz w:val="28"/>
                <w:szCs w:val="28"/>
              </w:rPr>
              <w:t>1,967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131811C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3304F6" w14:textId="79520159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2,054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7521986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3AA0073" w14:textId="1B039101" w:rsidR="00525C41" w:rsidRPr="003F404A" w:rsidRDefault="00C45FC3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FC3">
              <w:rPr>
                <w:rFonts w:ascii="Angsana New" w:hAnsi="Angsana New"/>
                <w:color w:val="000000"/>
                <w:sz w:val="28"/>
                <w:szCs w:val="28"/>
              </w:rPr>
              <w:t>2,107</w:t>
            </w:r>
          </w:p>
        </w:tc>
        <w:tc>
          <w:tcPr>
            <w:tcW w:w="270" w:type="dxa"/>
            <w:vAlign w:val="bottom"/>
          </w:tcPr>
          <w:p w14:paraId="7BDFFC4A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ADE8BC8" w14:textId="7D4D44EE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2,185</w:t>
            </w:r>
          </w:p>
        </w:tc>
        <w:tc>
          <w:tcPr>
            <w:tcW w:w="270" w:type="dxa"/>
            <w:vAlign w:val="bottom"/>
          </w:tcPr>
          <w:p w14:paraId="26A55CE3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0E93327" w14:textId="7F439086" w:rsidR="00525C41" w:rsidRPr="003F404A" w:rsidRDefault="00C45FC3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FC3">
              <w:rPr>
                <w:rFonts w:ascii="Angsana New" w:hAnsi="Angsana New"/>
                <w:color w:val="000000"/>
                <w:sz w:val="28"/>
                <w:szCs w:val="28"/>
              </w:rPr>
              <w:t>(2,107)</w:t>
            </w:r>
          </w:p>
        </w:tc>
        <w:tc>
          <w:tcPr>
            <w:tcW w:w="270" w:type="dxa"/>
          </w:tcPr>
          <w:p w14:paraId="7D5C2BF7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40FA9E6" w14:textId="33A9A874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(2,185)</w:t>
            </w:r>
          </w:p>
        </w:tc>
        <w:tc>
          <w:tcPr>
            <w:tcW w:w="270" w:type="dxa"/>
            <w:vAlign w:val="bottom"/>
          </w:tcPr>
          <w:p w14:paraId="77F5D077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2C4B655C" w14:textId="5592C8E5" w:rsidR="00525C41" w:rsidRPr="003F404A" w:rsidRDefault="00C45FC3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37C4546" w14:textId="77777777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317A79E1" w14:textId="18235E1F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25C41" w:rsidRPr="00D27D83" w14:paraId="0056C706" w14:textId="77777777" w:rsidTr="00A75267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6D09905A" w14:textId="77777777" w:rsidR="00525C41" w:rsidRPr="00D27D83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F3CC9A" w14:textId="509B0E64" w:rsidR="00525C41" w:rsidRPr="003F404A" w:rsidRDefault="00C45FC3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45FC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3,171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DFCE5D1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0973C4" w14:textId="01D55D60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2,596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7AB1553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5DD2F0" w14:textId="513BC99B" w:rsidR="00525C41" w:rsidRPr="003F404A" w:rsidRDefault="00C45FC3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45FC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5,942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F722D76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46CD66" w14:textId="662950DD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6,325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942B17A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9F4C9E" w14:textId="66A62A76" w:rsidR="00525C41" w:rsidRPr="003F404A" w:rsidRDefault="00C45FC3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45FC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9,113</w:t>
            </w:r>
          </w:p>
        </w:tc>
        <w:tc>
          <w:tcPr>
            <w:tcW w:w="270" w:type="dxa"/>
            <w:vAlign w:val="bottom"/>
          </w:tcPr>
          <w:p w14:paraId="304B2530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E6978" w14:textId="5F2203BD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8,921</w:t>
            </w:r>
          </w:p>
        </w:tc>
        <w:tc>
          <w:tcPr>
            <w:tcW w:w="270" w:type="dxa"/>
          </w:tcPr>
          <w:p w14:paraId="688101EC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3B910" w14:textId="683F2FEE" w:rsidR="00525C41" w:rsidRPr="003F404A" w:rsidRDefault="00C45FC3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45FC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(2,107)</w:t>
            </w:r>
          </w:p>
        </w:tc>
        <w:tc>
          <w:tcPr>
            <w:tcW w:w="270" w:type="dxa"/>
          </w:tcPr>
          <w:p w14:paraId="334F7E18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52C0C" w14:textId="1AD689BD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(2,185)</w:t>
            </w:r>
          </w:p>
        </w:tc>
        <w:tc>
          <w:tcPr>
            <w:tcW w:w="270" w:type="dxa"/>
            <w:vAlign w:val="bottom"/>
          </w:tcPr>
          <w:p w14:paraId="5A978D38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1746A" w14:textId="1F428270" w:rsidR="00525C41" w:rsidRPr="003F404A" w:rsidRDefault="00C45FC3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45FC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7,006</w:t>
            </w:r>
          </w:p>
        </w:tc>
        <w:tc>
          <w:tcPr>
            <w:tcW w:w="270" w:type="dxa"/>
            <w:vAlign w:val="bottom"/>
          </w:tcPr>
          <w:p w14:paraId="4FABBC88" w14:textId="77777777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6C85D4" w14:textId="35800C88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6,736</w:t>
            </w:r>
          </w:p>
        </w:tc>
      </w:tr>
      <w:tr w:rsidR="00525C41" w:rsidRPr="00A80F16" w14:paraId="5C710F01" w14:textId="77777777" w:rsidTr="00A75267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1C1DDCB7" w14:textId="77777777" w:rsidR="00525C41" w:rsidRPr="00A80F16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A9206A" w14:textId="77777777" w:rsidR="00525C41" w:rsidRPr="00A80F16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34D52C2" w14:textId="77777777" w:rsidR="00525C41" w:rsidRPr="00A80F16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6CA48F" w14:textId="77777777" w:rsidR="00525C41" w:rsidRPr="00A80F16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AF1D1C0" w14:textId="77777777" w:rsidR="00525C41" w:rsidRPr="00A80F16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087762" w14:textId="77777777" w:rsidR="00525C41" w:rsidRPr="00A80F16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D8D320" w14:textId="77777777" w:rsidR="00525C41" w:rsidRPr="00A80F16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285B60" w14:textId="77777777" w:rsidR="00525C41" w:rsidRPr="00A80F16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546492A" w14:textId="77777777" w:rsidR="00525C41" w:rsidRPr="00A80F16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471C18C" w14:textId="77777777" w:rsidR="00525C41" w:rsidRPr="00A80F16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2B1B0A47" w14:textId="77777777" w:rsidR="00525C41" w:rsidRPr="00A80F16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7660748" w14:textId="77777777" w:rsidR="00525C41" w:rsidRPr="00A80F16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</w:tcPr>
          <w:p w14:paraId="3032258E" w14:textId="77777777" w:rsidR="00525C41" w:rsidRPr="00A80F16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ED78E9B" w14:textId="77777777" w:rsidR="00525C41" w:rsidRPr="00A80F16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</w:tcPr>
          <w:p w14:paraId="7E8697DD" w14:textId="77777777" w:rsidR="00525C41" w:rsidRPr="00A80F16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C7CE509" w14:textId="77777777" w:rsidR="00525C41" w:rsidRPr="00A80F16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2E6B458A" w14:textId="77777777" w:rsidR="00525C41" w:rsidRPr="00A80F16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bottom"/>
          </w:tcPr>
          <w:p w14:paraId="64578C9B" w14:textId="77777777" w:rsidR="00525C41" w:rsidRPr="00A80F16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0DBA0F79" w14:textId="77777777" w:rsidR="00525C41" w:rsidRPr="00A80F16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35F03D6B" w14:textId="77777777" w:rsidR="00525C41" w:rsidRPr="00A80F16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525C41" w:rsidRPr="00D27D83" w14:paraId="29A9B257" w14:textId="77777777" w:rsidTr="00A75267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F02BBB" w14:textId="77777777" w:rsidR="0031137E" w:rsidRDefault="00C45FC3" w:rsidP="0031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FC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</w:t>
            </w:r>
            <w:r w:rsidR="0031137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จากกิจกรรมดำเนินงาน</w:t>
            </w:r>
            <w:r w:rsidRPr="00C45FC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ตามส่วนงาน</w:t>
            </w:r>
          </w:p>
          <w:p w14:paraId="78599118" w14:textId="7B1BBA90" w:rsidR="00525C41" w:rsidRPr="00D27D83" w:rsidRDefault="0031137E" w:rsidP="0031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</w:t>
            </w:r>
            <w:r w:rsidR="00C45FC3" w:rsidRPr="00C45FC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F204FF7" w14:textId="403ABDC0" w:rsidR="00525C41" w:rsidRPr="003F404A" w:rsidRDefault="00C45FC3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FC3">
              <w:rPr>
                <w:rFonts w:ascii="Angsana New" w:hAnsi="Angsana New"/>
                <w:color w:val="000000"/>
                <w:sz w:val="28"/>
                <w:szCs w:val="28"/>
              </w:rPr>
              <w:t>562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5A86F27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9BCFC65" w14:textId="5241D2EC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375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22B5E46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4CC6404" w14:textId="73640D19" w:rsidR="00525C41" w:rsidRPr="003F404A" w:rsidRDefault="00C45FC3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FC3">
              <w:rPr>
                <w:rFonts w:ascii="Angsana New" w:hAnsi="Angsana New"/>
                <w:color w:val="000000"/>
                <w:sz w:val="28"/>
                <w:szCs w:val="28"/>
              </w:rPr>
              <w:t>1,064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025DD53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7A88AE7" w14:textId="78D93172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3262FB">
              <w:rPr>
                <w:rFonts w:ascii="Angsana New" w:hAnsi="Angsana New"/>
                <w:color w:val="000000"/>
                <w:sz w:val="28"/>
                <w:szCs w:val="28"/>
              </w:rPr>
              <w:t>87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7E579E9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982D01C" w14:textId="7164B417" w:rsidR="00525C41" w:rsidRPr="003F404A" w:rsidRDefault="00C45FC3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5FC3">
              <w:rPr>
                <w:rFonts w:ascii="Angsana New" w:hAnsi="Angsana New"/>
                <w:color w:val="000000"/>
                <w:sz w:val="28"/>
                <w:szCs w:val="28"/>
              </w:rPr>
              <w:t>1,626</w:t>
            </w:r>
          </w:p>
        </w:tc>
        <w:tc>
          <w:tcPr>
            <w:tcW w:w="270" w:type="dxa"/>
            <w:vAlign w:val="bottom"/>
          </w:tcPr>
          <w:p w14:paraId="5A76B4A9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6FDA637" w14:textId="5EF03CEF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1,1</w:t>
            </w:r>
            <w:r w:rsidR="003262FB">
              <w:rPr>
                <w:rFonts w:ascii="Angsana New" w:hAnsi="Angsana New"/>
                <w:color w:val="000000"/>
                <w:sz w:val="28"/>
                <w:szCs w:val="28"/>
              </w:rPr>
              <w:t>62</w:t>
            </w:r>
          </w:p>
        </w:tc>
        <w:tc>
          <w:tcPr>
            <w:tcW w:w="270" w:type="dxa"/>
          </w:tcPr>
          <w:p w14:paraId="1BDE5843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BECB25F" w14:textId="0538260C" w:rsidR="00525C41" w:rsidRPr="003F404A" w:rsidRDefault="00C45FC3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FC3">
              <w:rPr>
                <w:rFonts w:ascii="Angsana New" w:hAnsi="Angsana New"/>
                <w:color w:val="000000"/>
                <w:sz w:val="28"/>
                <w:szCs w:val="28"/>
              </w:rPr>
              <w:t>(780)</w:t>
            </w:r>
          </w:p>
        </w:tc>
        <w:tc>
          <w:tcPr>
            <w:tcW w:w="270" w:type="dxa"/>
          </w:tcPr>
          <w:p w14:paraId="0283AA8D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0329401" w14:textId="605A66BA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(3</w:t>
            </w:r>
            <w:r w:rsidR="003262FB">
              <w:rPr>
                <w:rFonts w:ascii="Angsana New" w:hAnsi="Angsana New"/>
                <w:color w:val="000000"/>
                <w:sz w:val="28"/>
                <w:szCs w:val="28"/>
              </w:rPr>
              <w:t>42</w:t>
            </w: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F64A75B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vAlign w:val="bottom"/>
          </w:tcPr>
          <w:p w14:paraId="5375395B" w14:textId="49C128B6" w:rsidR="00525C41" w:rsidRPr="003F404A" w:rsidRDefault="00C45FC3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5FC3">
              <w:rPr>
                <w:rFonts w:ascii="Angsana New" w:hAnsi="Angsana New"/>
                <w:color w:val="000000"/>
                <w:sz w:val="28"/>
                <w:szCs w:val="28"/>
              </w:rPr>
              <w:t>846</w:t>
            </w:r>
          </w:p>
        </w:tc>
        <w:tc>
          <w:tcPr>
            <w:tcW w:w="270" w:type="dxa"/>
            <w:vAlign w:val="bottom"/>
          </w:tcPr>
          <w:p w14:paraId="53263618" w14:textId="77777777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7BF60EFB" w14:textId="4FE05F85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82</w:t>
            </w:r>
            <w:r w:rsidR="00B84213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</w:tr>
      <w:tr w:rsidR="00A80F16" w:rsidRPr="00A80F16" w14:paraId="4DBE256A" w14:textId="77777777" w:rsidTr="00A75267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279728" w14:textId="77777777" w:rsidR="00A80F16" w:rsidRPr="00A80F16" w:rsidRDefault="00A80F16" w:rsidP="00C4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3DEC114" w14:textId="77777777" w:rsidR="00A80F16" w:rsidRPr="00A80F16" w:rsidRDefault="00A80F16" w:rsidP="00A80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3A21DAB" w14:textId="77777777" w:rsidR="00A80F16" w:rsidRPr="00A80F16" w:rsidRDefault="00A80F16" w:rsidP="00A80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D58F746" w14:textId="77777777" w:rsidR="00A80F16" w:rsidRPr="00A80F16" w:rsidRDefault="00A80F16" w:rsidP="00A80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912FD37" w14:textId="77777777" w:rsidR="00A80F16" w:rsidRPr="00A80F16" w:rsidRDefault="00A80F16" w:rsidP="00A80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888F715" w14:textId="77777777" w:rsidR="00A80F16" w:rsidRPr="00A80F16" w:rsidRDefault="00A80F16" w:rsidP="00A80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97B9AC7" w14:textId="77777777" w:rsidR="00A80F16" w:rsidRPr="00A80F16" w:rsidRDefault="00A80F16" w:rsidP="00A80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5ED75F8" w14:textId="77777777" w:rsidR="00A80F16" w:rsidRPr="00A80F16" w:rsidRDefault="00A80F16" w:rsidP="00A80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D39557" w14:textId="77777777" w:rsidR="00A80F16" w:rsidRPr="00A80F16" w:rsidRDefault="00A80F16" w:rsidP="00A80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0D151A2D" w14:textId="77777777" w:rsidR="00A80F16" w:rsidRPr="00A80F16" w:rsidRDefault="00A80F16" w:rsidP="00A80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D99F594" w14:textId="77777777" w:rsidR="00A80F16" w:rsidRPr="00A80F16" w:rsidRDefault="00A80F16" w:rsidP="00A80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166F28AD" w14:textId="77777777" w:rsidR="00A80F16" w:rsidRPr="00A80F16" w:rsidRDefault="00A80F16" w:rsidP="00A80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</w:tcPr>
          <w:p w14:paraId="41783CB4" w14:textId="77777777" w:rsidR="00A80F16" w:rsidRPr="00A80F16" w:rsidRDefault="00A80F16" w:rsidP="00A80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CBDA6A6" w14:textId="77777777" w:rsidR="00A80F16" w:rsidRPr="00A80F16" w:rsidRDefault="00A80F16" w:rsidP="00A80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</w:tcPr>
          <w:p w14:paraId="52AEFF4D" w14:textId="77777777" w:rsidR="00A80F16" w:rsidRPr="00A80F16" w:rsidRDefault="00A80F16" w:rsidP="00A80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1E851460" w14:textId="77777777" w:rsidR="00A80F16" w:rsidRPr="00A80F16" w:rsidRDefault="00A80F16" w:rsidP="00A80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</w:tcPr>
          <w:p w14:paraId="726B73D3" w14:textId="77777777" w:rsidR="00A80F16" w:rsidRPr="00A80F16" w:rsidRDefault="00A80F16" w:rsidP="00A80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781" w:type="dxa"/>
            <w:vAlign w:val="bottom"/>
          </w:tcPr>
          <w:p w14:paraId="1F475466" w14:textId="77777777" w:rsidR="00A80F16" w:rsidRPr="00A80F16" w:rsidRDefault="00A80F16" w:rsidP="00A80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E7D9284" w14:textId="77777777" w:rsidR="00A80F16" w:rsidRPr="00A80F16" w:rsidRDefault="00A80F16" w:rsidP="00A80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783" w:type="dxa"/>
            <w:vAlign w:val="bottom"/>
          </w:tcPr>
          <w:p w14:paraId="026A940B" w14:textId="77777777" w:rsidR="00A80F16" w:rsidRPr="00A80F16" w:rsidRDefault="00A80F16" w:rsidP="00A80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</w:tr>
      <w:tr w:rsidR="00525C41" w:rsidRPr="00D27D83" w14:paraId="6DF04E15" w14:textId="77777777" w:rsidTr="00B84213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B7085" w14:textId="025BB6F6" w:rsidR="00525C41" w:rsidRPr="00D27D83" w:rsidRDefault="002E703D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2E703D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จำนวนที่ไม่ได้ปันส่วน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3889202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561B95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76D208E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86EA7D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2DE7D79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807068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66543BD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E46A2C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6CA02E2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EDD7D54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21DE891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6FCFA1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C7D1BDF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A2FF52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629C74D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CFBEFF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vAlign w:val="bottom"/>
          </w:tcPr>
          <w:p w14:paraId="7BDF174C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88DB692" w14:textId="77777777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2FA1D189" w14:textId="77777777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E703D" w:rsidRPr="00D27D83" w14:paraId="0D7BC0CB" w14:textId="77777777" w:rsidTr="00B84213">
        <w:tc>
          <w:tcPr>
            <w:tcW w:w="563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096790" w14:textId="071DDAC3" w:rsidR="002E703D" w:rsidRPr="003F404A" w:rsidRDefault="002E703D" w:rsidP="002E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E703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- </w:t>
            </w:r>
            <w:r w:rsidRPr="002E703D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ส่วนแบ่งกำไรของการร่วมค้าและบริษัทร่วมที่ใช้วิธีส่วนได้เสีย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D6D3D4" w14:textId="77777777" w:rsidR="002E703D" w:rsidRPr="003F404A" w:rsidRDefault="002E703D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D896805" w14:textId="77777777" w:rsidR="002E703D" w:rsidRPr="003F404A" w:rsidRDefault="002E703D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687943" w14:textId="77777777" w:rsidR="002E703D" w:rsidRPr="003F404A" w:rsidRDefault="002E703D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200B31E" w14:textId="77777777" w:rsidR="002E703D" w:rsidRPr="003F404A" w:rsidRDefault="002E703D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E44D15" w14:textId="77777777" w:rsidR="002E703D" w:rsidRPr="003F404A" w:rsidRDefault="002E703D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46DE789" w14:textId="77777777" w:rsidR="002E703D" w:rsidRPr="003F404A" w:rsidRDefault="002E703D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758427D" w14:textId="77777777" w:rsidR="002E703D" w:rsidRPr="003F404A" w:rsidRDefault="002E703D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FFBBFCE" w14:textId="77777777" w:rsidR="002E703D" w:rsidRPr="003F404A" w:rsidRDefault="002E703D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FA0832" w14:textId="77777777" w:rsidR="002E703D" w:rsidRPr="003F404A" w:rsidRDefault="002E703D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E192F25" w14:textId="77777777" w:rsidR="002E703D" w:rsidRPr="003F404A" w:rsidRDefault="002E703D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327523" w14:textId="77777777" w:rsidR="002E703D" w:rsidRPr="003F404A" w:rsidRDefault="002E703D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5C47943" w14:textId="77777777" w:rsidR="002E703D" w:rsidRPr="003F404A" w:rsidRDefault="002E703D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6CC5FF" w14:textId="77777777" w:rsidR="002E703D" w:rsidRPr="003F404A" w:rsidRDefault="002E703D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60F4AC7D" w14:textId="0CA1670E" w:rsidR="002E703D" w:rsidRPr="003F404A" w:rsidRDefault="00B84213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213">
              <w:rPr>
                <w:rFonts w:ascii="Angsana New" w:hAnsi="Angsana New"/>
                <w:color w:val="000000"/>
                <w:sz w:val="28"/>
                <w:szCs w:val="28"/>
                <w:cs/>
              </w:rPr>
              <w:t>31</w:t>
            </w:r>
          </w:p>
        </w:tc>
        <w:tc>
          <w:tcPr>
            <w:tcW w:w="270" w:type="dxa"/>
            <w:vAlign w:val="bottom"/>
          </w:tcPr>
          <w:p w14:paraId="258A23FC" w14:textId="77777777" w:rsidR="002E703D" w:rsidRPr="006568C7" w:rsidRDefault="002E703D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3F933597" w14:textId="35499A29" w:rsidR="002E703D" w:rsidRPr="006568C7" w:rsidRDefault="00B84213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2E703D" w:rsidRPr="00B84213" w14:paraId="5E2A29EF" w14:textId="77777777" w:rsidTr="00B84213">
        <w:tc>
          <w:tcPr>
            <w:tcW w:w="563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DED38" w14:textId="331A0EFC" w:rsidR="002E703D" w:rsidRPr="00B84213" w:rsidRDefault="002E703D" w:rsidP="002E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B8421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426890" w14:textId="77777777" w:rsidR="002E703D" w:rsidRPr="00B84213" w:rsidRDefault="002E703D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8B259BD" w14:textId="77777777" w:rsidR="002E703D" w:rsidRPr="00B84213" w:rsidRDefault="002E703D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29AA8F" w14:textId="77777777" w:rsidR="002E703D" w:rsidRPr="00B84213" w:rsidRDefault="002E703D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2811660" w14:textId="77777777" w:rsidR="002E703D" w:rsidRPr="00B84213" w:rsidRDefault="002E703D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444667" w14:textId="77777777" w:rsidR="002E703D" w:rsidRPr="00B84213" w:rsidRDefault="002E703D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F4DBC0E" w14:textId="77777777" w:rsidR="002E703D" w:rsidRPr="00B84213" w:rsidRDefault="002E703D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4342860" w14:textId="77777777" w:rsidR="002E703D" w:rsidRPr="00B84213" w:rsidRDefault="002E703D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FFDA2B2" w14:textId="77777777" w:rsidR="002E703D" w:rsidRPr="00B84213" w:rsidRDefault="002E703D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576CDE" w14:textId="77777777" w:rsidR="002E703D" w:rsidRPr="00B84213" w:rsidRDefault="002E703D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4F85132" w14:textId="77777777" w:rsidR="002E703D" w:rsidRPr="00B84213" w:rsidRDefault="002E703D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4FCF1E" w14:textId="77777777" w:rsidR="002E703D" w:rsidRPr="00B84213" w:rsidRDefault="002E703D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1C99793" w14:textId="77777777" w:rsidR="002E703D" w:rsidRPr="00B84213" w:rsidRDefault="002E703D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C8CEE6" w14:textId="77777777" w:rsidR="002E703D" w:rsidRPr="00B84213" w:rsidRDefault="002E703D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double" w:sz="4" w:space="0" w:color="auto"/>
            </w:tcBorders>
            <w:vAlign w:val="bottom"/>
          </w:tcPr>
          <w:p w14:paraId="7BB627FD" w14:textId="73EBB9F3" w:rsidR="002E703D" w:rsidRPr="00B84213" w:rsidRDefault="00B84213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842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877</w:t>
            </w:r>
          </w:p>
        </w:tc>
        <w:tc>
          <w:tcPr>
            <w:tcW w:w="270" w:type="dxa"/>
            <w:vAlign w:val="bottom"/>
          </w:tcPr>
          <w:p w14:paraId="16291E55" w14:textId="77777777" w:rsidR="002E703D" w:rsidRPr="00B84213" w:rsidRDefault="002E703D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double" w:sz="4" w:space="0" w:color="auto"/>
            </w:tcBorders>
            <w:vAlign w:val="bottom"/>
          </w:tcPr>
          <w:p w14:paraId="427D5B73" w14:textId="515865DA" w:rsidR="002E703D" w:rsidRPr="00B84213" w:rsidRDefault="00B84213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842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828</w:t>
            </w:r>
          </w:p>
        </w:tc>
      </w:tr>
      <w:tr w:rsidR="00C45FC3" w:rsidRPr="00A80F16" w14:paraId="1C86A96E" w14:textId="77777777" w:rsidTr="00B84213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E8D6EA" w14:textId="77777777" w:rsidR="00C45FC3" w:rsidRPr="00A80F16" w:rsidRDefault="00C45FC3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289B8A8" w14:textId="77777777" w:rsidR="00C45FC3" w:rsidRPr="00A80F16" w:rsidRDefault="00C45FC3" w:rsidP="002E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7DE35F" w14:textId="77777777" w:rsidR="00C45FC3" w:rsidRPr="00A80F16" w:rsidRDefault="00C45FC3" w:rsidP="002E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0885AEC" w14:textId="77777777" w:rsidR="00C45FC3" w:rsidRPr="00A80F16" w:rsidRDefault="00C45FC3" w:rsidP="002E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14FE67" w14:textId="77777777" w:rsidR="00C45FC3" w:rsidRPr="00A80F16" w:rsidRDefault="00C45FC3" w:rsidP="002E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2709A1F" w14:textId="77777777" w:rsidR="00C45FC3" w:rsidRPr="00A80F16" w:rsidRDefault="00C45FC3" w:rsidP="002E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D575E5" w14:textId="77777777" w:rsidR="00C45FC3" w:rsidRPr="00A80F16" w:rsidRDefault="00C45FC3" w:rsidP="002E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C18BBD7" w14:textId="77777777" w:rsidR="00C45FC3" w:rsidRPr="00A80F16" w:rsidRDefault="00C45FC3" w:rsidP="002E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EB0571" w14:textId="77777777" w:rsidR="00C45FC3" w:rsidRPr="00A80F16" w:rsidRDefault="00C45FC3" w:rsidP="002E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223C8DD4" w14:textId="77777777" w:rsidR="00C45FC3" w:rsidRPr="00A80F16" w:rsidRDefault="00C45FC3" w:rsidP="002E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819C653" w14:textId="77777777" w:rsidR="00C45FC3" w:rsidRPr="00A80F16" w:rsidRDefault="00C45FC3" w:rsidP="002E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5FDA1C7E" w14:textId="77777777" w:rsidR="00C45FC3" w:rsidRPr="00A80F16" w:rsidRDefault="00C45FC3" w:rsidP="002E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</w:tcPr>
          <w:p w14:paraId="4D83EC68" w14:textId="77777777" w:rsidR="00C45FC3" w:rsidRPr="00A80F16" w:rsidRDefault="00C45FC3" w:rsidP="002E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9113B6E" w14:textId="77777777" w:rsidR="00C45FC3" w:rsidRPr="00A80F16" w:rsidRDefault="00C45FC3" w:rsidP="002E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</w:tcPr>
          <w:p w14:paraId="0521C926" w14:textId="77777777" w:rsidR="00C45FC3" w:rsidRPr="00A80F16" w:rsidRDefault="00C45FC3" w:rsidP="002E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C2E76A4" w14:textId="77777777" w:rsidR="00C45FC3" w:rsidRPr="00A80F16" w:rsidRDefault="00C45FC3" w:rsidP="002E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</w:tcPr>
          <w:p w14:paraId="1D8A687E" w14:textId="77777777" w:rsidR="00C45FC3" w:rsidRPr="00A80F16" w:rsidRDefault="00C45FC3" w:rsidP="002E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781" w:type="dxa"/>
            <w:tcBorders>
              <w:top w:val="double" w:sz="4" w:space="0" w:color="auto"/>
            </w:tcBorders>
            <w:vAlign w:val="bottom"/>
          </w:tcPr>
          <w:p w14:paraId="61D76770" w14:textId="77777777" w:rsidR="00C45FC3" w:rsidRPr="00A80F16" w:rsidRDefault="00C45FC3" w:rsidP="002E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FA82056" w14:textId="77777777" w:rsidR="00C45FC3" w:rsidRPr="00A80F16" w:rsidRDefault="00C45FC3" w:rsidP="002E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vAlign w:val="bottom"/>
          </w:tcPr>
          <w:p w14:paraId="0FED4542" w14:textId="77777777" w:rsidR="00C45FC3" w:rsidRPr="00A80F16" w:rsidRDefault="00C45FC3" w:rsidP="002E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</w:tr>
      <w:tr w:rsidR="00525C41" w:rsidRPr="00D27D83" w14:paraId="06C2EA77" w14:textId="77777777" w:rsidTr="00A75267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06940" w14:textId="77777777" w:rsidR="00525C41" w:rsidRPr="00D27D83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028C33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C95319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85C65E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17C749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450BC4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E14CA7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464C40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E82C2F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F3E75C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FF77A2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9D5911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A6ECB7F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81BDC0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75936D6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99592E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FEFE59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16705E7F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E5F085" w14:textId="77777777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63491BF8" w14:textId="77777777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25C41" w:rsidRPr="00D27D83" w14:paraId="17973ECA" w14:textId="77777777" w:rsidTr="00A75267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983E2" w14:textId="77777777" w:rsidR="00525C41" w:rsidRPr="00D27D83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 xml:space="preserve">    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30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กันย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ายน / 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31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57F32" w14:textId="791383C4" w:rsidR="00525C41" w:rsidRPr="003F404A" w:rsidRDefault="00C45FC3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FC3">
              <w:rPr>
                <w:rFonts w:ascii="Angsana New" w:hAnsi="Angsana New"/>
                <w:color w:val="000000"/>
                <w:sz w:val="28"/>
                <w:szCs w:val="28"/>
              </w:rPr>
              <w:t>2,977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D7203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BB68D" w14:textId="501E6B13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3,0</w:t>
            </w:r>
            <w:r w:rsidR="00343123">
              <w:rPr>
                <w:rFonts w:ascii="Angsana New" w:hAnsi="Angsana New"/>
                <w:color w:val="000000"/>
                <w:sz w:val="28"/>
                <w:szCs w:val="28"/>
              </w:rPr>
              <w:t>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73AC7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6D24A" w14:textId="428540CA" w:rsidR="00525C41" w:rsidRPr="003F404A" w:rsidRDefault="00C45FC3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FC3">
              <w:rPr>
                <w:rFonts w:ascii="Angsana New" w:hAnsi="Angsana New"/>
                <w:color w:val="000000"/>
                <w:sz w:val="28"/>
                <w:szCs w:val="28"/>
              </w:rPr>
              <w:t>12,190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E2D3C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A3429" w14:textId="6CE3178C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343123">
              <w:rPr>
                <w:rFonts w:ascii="Angsana New" w:hAnsi="Angsana New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FC8D0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B784B8" w14:textId="22916731" w:rsidR="00525C41" w:rsidRPr="003F404A" w:rsidRDefault="00C45FC3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FC3">
              <w:rPr>
                <w:rFonts w:ascii="Angsana New" w:hAnsi="Angsana New"/>
                <w:color w:val="000000"/>
                <w:sz w:val="28"/>
                <w:szCs w:val="28"/>
              </w:rPr>
              <w:t>15,167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6B4BD1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D485F43" w14:textId="12E2E58E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343123"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</w:p>
        </w:tc>
        <w:tc>
          <w:tcPr>
            <w:tcW w:w="270" w:type="dxa"/>
            <w:shd w:val="clear" w:color="auto" w:fill="auto"/>
          </w:tcPr>
          <w:p w14:paraId="5C7B76BA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8696AA" w14:textId="3EE2A95E" w:rsidR="00525C41" w:rsidRPr="003F404A" w:rsidRDefault="00C45FC3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FC3">
              <w:rPr>
                <w:rFonts w:ascii="Angsana New" w:hAnsi="Angsana New"/>
                <w:color w:val="000000"/>
                <w:sz w:val="28"/>
                <w:szCs w:val="28"/>
              </w:rPr>
              <w:t>(4,669)</w:t>
            </w:r>
          </w:p>
        </w:tc>
        <w:tc>
          <w:tcPr>
            <w:tcW w:w="270" w:type="dxa"/>
            <w:shd w:val="clear" w:color="auto" w:fill="auto"/>
          </w:tcPr>
          <w:p w14:paraId="514EAA1C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1E0D068" w14:textId="3C67AD9D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(4,</w:t>
            </w:r>
            <w:r w:rsidR="00343123">
              <w:rPr>
                <w:rFonts w:ascii="Angsana New" w:hAnsi="Angsana New"/>
                <w:color w:val="000000"/>
                <w:sz w:val="28"/>
                <w:szCs w:val="28"/>
              </w:rPr>
              <w:t>593</w:t>
            </w: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A816A0" w14:textId="77777777" w:rsidR="00525C41" w:rsidRPr="003F404A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2378C0BC" w14:textId="5AD8B45F" w:rsidR="00525C41" w:rsidRPr="003F404A" w:rsidRDefault="00C45FC3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FC3">
              <w:rPr>
                <w:rFonts w:ascii="Angsana New" w:hAnsi="Angsana New"/>
                <w:color w:val="000000"/>
                <w:sz w:val="28"/>
                <w:szCs w:val="28"/>
              </w:rPr>
              <w:t>10,498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86A025" w14:textId="77777777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49BA9FF4" w14:textId="4D61BD9E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10,</w:t>
            </w:r>
            <w:r w:rsidR="00343123">
              <w:rPr>
                <w:rFonts w:ascii="Angsana New" w:hAnsi="Angsana New"/>
                <w:color w:val="000000"/>
                <w:sz w:val="28"/>
                <w:szCs w:val="28"/>
              </w:rPr>
              <w:t>351</w:t>
            </w:r>
          </w:p>
        </w:tc>
      </w:tr>
      <w:tr w:rsidR="00525C41" w:rsidRPr="00D27D83" w14:paraId="46A32958" w14:textId="77777777" w:rsidTr="00A75267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09B7C" w14:textId="77777777" w:rsidR="00525C41" w:rsidRPr="00D27D83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หนี้สินส่วนงาน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99E31" w14:textId="77777777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695D8" w14:textId="77777777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60F435B" w14:textId="77777777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7C344" w14:textId="77777777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ACCF1" w14:textId="77777777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4E6BC" w14:textId="77777777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3148216" w14:textId="77777777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F2A8F" w14:textId="77777777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A07C01" w14:textId="77777777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C20ADA" w14:textId="77777777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4273AE5" w14:textId="77777777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00B13AB" w14:textId="77777777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FE74F7" w14:textId="77777777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3DA0CAA" w14:textId="77777777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F247CA5" w14:textId="77777777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5CEAA33" w14:textId="77777777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34641B5A" w14:textId="77777777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7A27B4" w14:textId="77777777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0C5226B2" w14:textId="77777777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25C41" w:rsidRPr="00D27D83" w14:paraId="37D0E67A" w14:textId="77777777" w:rsidTr="00A75267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5F506" w14:textId="77777777" w:rsidR="00525C41" w:rsidRPr="00D27D83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 xml:space="preserve">    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30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กันย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ายน / 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31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5E223" w14:textId="64C38623" w:rsidR="00525C41" w:rsidRPr="006568C7" w:rsidRDefault="00C45FC3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FC3">
              <w:rPr>
                <w:rFonts w:ascii="Angsana New" w:hAnsi="Angsana New"/>
                <w:color w:val="000000"/>
                <w:sz w:val="28"/>
                <w:szCs w:val="28"/>
              </w:rPr>
              <w:t>1,015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13567" w14:textId="77777777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A7E59" w14:textId="2F2D281D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68C7">
              <w:rPr>
                <w:rFonts w:ascii="Angsana New" w:hAnsi="Angsana New"/>
                <w:color w:val="000000"/>
                <w:sz w:val="28"/>
                <w:szCs w:val="28"/>
              </w:rPr>
              <w:t>1,1</w:t>
            </w:r>
            <w:r w:rsidR="00343123">
              <w:rPr>
                <w:rFonts w:ascii="Angsana New" w:hAnsi="Angsana New"/>
                <w:color w:val="000000"/>
                <w:sz w:val="28"/>
                <w:szCs w:val="28"/>
              </w:rPr>
              <w:t>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DCC35" w14:textId="77777777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01015" w14:textId="30F91822" w:rsidR="00525C41" w:rsidRPr="006568C7" w:rsidRDefault="00C45FC3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FC3">
              <w:rPr>
                <w:rFonts w:ascii="Angsana New" w:hAnsi="Angsana New"/>
                <w:color w:val="000000"/>
                <w:sz w:val="28"/>
                <w:szCs w:val="28"/>
              </w:rPr>
              <w:t>2,082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5BA31" w14:textId="77777777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4A4FF" w14:textId="25BD855A" w:rsidR="00525C41" w:rsidRPr="006568C7" w:rsidRDefault="00343123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525C41" w:rsidRPr="006568C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A9126" w14:textId="77777777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55DF0F5B" w14:textId="5970901A" w:rsidR="00525C41" w:rsidRPr="006568C7" w:rsidRDefault="00C45FC3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FC3">
              <w:rPr>
                <w:rFonts w:ascii="Angsana New" w:hAnsi="Angsana New"/>
                <w:color w:val="000000"/>
                <w:sz w:val="28"/>
                <w:szCs w:val="28"/>
              </w:rPr>
              <w:t>3,097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95D0ADF" w14:textId="77777777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176EDAC" w14:textId="124D18A7" w:rsidR="00525C41" w:rsidRPr="006568C7" w:rsidRDefault="00343123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525C41" w:rsidRPr="006568C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A889F19" w14:textId="77777777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264C6417" w14:textId="604114C1" w:rsidR="00525C41" w:rsidRPr="006568C7" w:rsidRDefault="00C45FC3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FC3">
              <w:rPr>
                <w:rFonts w:ascii="Angsana New" w:hAnsi="Angsana New"/>
                <w:color w:val="000000"/>
                <w:sz w:val="28"/>
                <w:szCs w:val="28"/>
              </w:rPr>
              <w:t>(680)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BA8904F" w14:textId="77777777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CB50B40" w14:textId="20DFDCC8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68C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343123">
              <w:rPr>
                <w:rFonts w:ascii="Angsana New" w:hAnsi="Angsana New"/>
                <w:color w:val="000000"/>
                <w:sz w:val="28"/>
                <w:szCs w:val="28"/>
              </w:rPr>
              <w:t>607</w:t>
            </w:r>
            <w:r w:rsidRPr="006568C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87D8D4F" w14:textId="77777777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nil"/>
            </w:tcBorders>
            <w:shd w:val="clear" w:color="auto" w:fill="auto"/>
            <w:vAlign w:val="bottom"/>
          </w:tcPr>
          <w:p w14:paraId="03A301AB" w14:textId="2C53C628" w:rsidR="00525C41" w:rsidRPr="006568C7" w:rsidRDefault="00C45FC3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5FC3">
              <w:rPr>
                <w:rFonts w:ascii="Angsana New" w:hAnsi="Angsana New"/>
                <w:color w:val="000000"/>
                <w:sz w:val="28"/>
                <w:szCs w:val="28"/>
              </w:rPr>
              <w:t>2,417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F83BB3D" w14:textId="77777777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1BB2DCE4" w14:textId="7957DD44" w:rsidR="00525C41" w:rsidRPr="006568C7" w:rsidRDefault="00525C41" w:rsidP="005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68C7">
              <w:rPr>
                <w:rFonts w:ascii="Angsana New" w:hAnsi="Angsana New"/>
                <w:color w:val="000000"/>
                <w:sz w:val="28"/>
                <w:szCs w:val="28"/>
              </w:rPr>
              <w:t>2,</w:t>
            </w:r>
            <w:r w:rsidR="00343123">
              <w:rPr>
                <w:rFonts w:ascii="Angsana New" w:hAnsi="Angsana New"/>
                <w:color w:val="000000"/>
                <w:sz w:val="28"/>
                <w:szCs w:val="28"/>
              </w:rPr>
              <w:t>385</w:t>
            </w:r>
          </w:p>
        </w:tc>
      </w:tr>
    </w:tbl>
    <w:p w14:paraId="088372D5" w14:textId="77777777" w:rsidR="002E703D" w:rsidRPr="00977767" w:rsidRDefault="002E703D" w:rsidP="002E7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14"/>
          <w:szCs w:val="14"/>
          <w:lang w:eastAsia="th-TH"/>
        </w:rPr>
      </w:pPr>
    </w:p>
    <w:p w14:paraId="454DEF8B" w14:textId="6EF357FD" w:rsidR="00243B59" w:rsidRDefault="00243B59" w:rsidP="002E7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DD52F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กลุ่มบริษัทดำเนินธุรกิจเฉพาะในประเทศเท่านั้น</w:t>
      </w:r>
      <w:r w:rsidRPr="00DD52F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DD52F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5E1DDFB9" w14:textId="77777777" w:rsidR="00AA4583" w:rsidRDefault="00AA4583" w:rsidP="00C45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both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sectPr w:rsidR="00AA4583" w:rsidSect="001717B8"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F962AFA" w14:textId="65EDAB6B" w:rsidR="00E70CDA" w:rsidRDefault="00E70CDA" w:rsidP="00E70C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77DFCBB1" w14:textId="77777777" w:rsidR="00E70CDA" w:rsidRDefault="00E70CDA" w:rsidP="00E70C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5F55ECB" w14:textId="657AFA2F" w:rsidR="00AA4583" w:rsidRDefault="00AA4583" w:rsidP="00011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ผู้ถือหุ้น</w:t>
      </w:r>
      <w:r w:rsidR="00881421">
        <w:rPr>
          <w:rFonts w:ascii="Angsana New" w:hAnsi="Angsana New" w:hint="cs"/>
          <w:sz w:val="30"/>
          <w:szCs w:val="30"/>
          <w:cs/>
        </w:rPr>
        <w:t>/คณะกรรมการ</w:t>
      </w:r>
      <w:r>
        <w:rPr>
          <w:rFonts w:ascii="Angsana New" w:hAnsi="Angsana New" w:hint="cs"/>
          <w:sz w:val="30"/>
          <w:szCs w:val="30"/>
          <w:cs/>
        </w:rPr>
        <w:t>ของบริษัทได้อนุมัติเงินปันผลดังต่อไปนี้</w:t>
      </w:r>
    </w:p>
    <w:p w14:paraId="61429B2A" w14:textId="77777777" w:rsidR="00AA4583" w:rsidRPr="008756C6" w:rsidRDefault="00AA4583" w:rsidP="00011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2" w:type="dxa"/>
        <w:tblInd w:w="450" w:type="dxa"/>
        <w:tblLook w:val="04A0" w:firstRow="1" w:lastRow="0" w:firstColumn="1" w:lastColumn="0" w:noHBand="0" w:noVBand="1"/>
      </w:tblPr>
      <w:tblGrid>
        <w:gridCol w:w="2520"/>
        <w:gridCol w:w="1890"/>
        <w:gridCol w:w="1800"/>
        <w:gridCol w:w="1440"/>
        <w:gridCol w:w="1512"/>
      </w:tblGrid>
      <w:tr w:rsidR="00AA4583" w:rsidRPr="00D32308" w14:paraId="4DEE0964" w14:textId="77777777" w:rsidTr="00393D0E">
        <w:tc>
          <w:tcPr>
            <w:tcW w:w="2520" w:type="dxa"/>
            <w:shd w:val="clear" w:color="auto" w:fill="auto"/>
            <w:vAlign w:val="bottom"/>
          </w:tcPr>
          <w:p w14:paraId="53477931" w14:textId="77777777" w:rsidR="00AA4583" w:rsidRPr="00DD7A82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8012BF5" w14:textId="77777777" w:rsidR="00AA4583" w:rsidRPr="00DD7A82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A82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0004A11" w14:textId="77777777" w:rsidR="00AA4583" w:rsidRPr="00DD7A82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062655F5" w14:textId="77777777" w:rsidR="00AA4583" w:rsidRPr="00DD7A82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BC3B13" w14:textId="77777777" w:rsidR="00AA4583" w:rsidRPr="00DD7A82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B32FBAD" w14:textId="77777777" w:rsidR="00AA4583" w:rsidRPr="00DD7A82" w:rsidDel="00D43E7A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AA4583" w:rsidRPr="000307FB" w14:paraId="76706F0D" w14:textId="77777777" w:rsidTr="00393D0E">
        <w:tc>
          <w:tcPr>
            <w:tcW w:w="2520" w:type="dxa"/>
            <w:shd w:val="clear" w:color="auto" w:fill="auto"/>
          </w:tcPr>
          <w:p w14:paraId="3FEB3099" w14:textId="77777777" w:rsidR="00AA4583" w:rsidRPr="00DD7A82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3CB42D4E" w14:textId="77777777" w:rsidR="00AA4583" w:rsidRPr="00DD7A82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73AED5D" w14:textId="77777777" w:rsidR="00AA4583" w:rsidRPr="00DD7A82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AB0F56E" w14:textId="77777777" w:rsidR="00AA4583" w:rsidRPr="00DD7A82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D7A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12" w:type="dxa"/>
            <w:shd w:val="clear" w:color="auto" w:fill="auto"/>
          </w:tcPr>
          <w:p w14:paraId="51C46556" w14:textId="77777777" w:rsidR="00AA4583" w:rsidRPr="00DD7A82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A4583" w:rsidRPr="00444600" w14:paraId="26634575" w14:textId="77777777" w:rsidTr="00393D0E">
        <w:tc>
          <w:tcPr>
            <w:tcW w:w="2520" w:type="dxa"/>
            <w:shd w:val="clear" w:color="auto" w:fill="auto"/>
          </w:tcPr>
          <w:p w14:paraId="52614B9E" w14:textId="4992F167" w:rsidR="00AA4583" w:rsidRPr="00444600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446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444600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11DDD" w:rsidRPr="0044460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799EDD03" w14:textId="77777777" w:rsidR="00AA4583" w:rsidRPr="00444600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E91BC84" w14:textId="77777777" w:rsidR="00AA4583" w:rsidRPr="00444600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7F9FAAF" w14:textId="77777777" w:rsidR="00AA4583" w:rsidRPr="00444600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6C12C02C" w14:textId="77777777" w:rsidR="00AA4583" w:rsidRPr="00444600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57A9" w:rsidRPr="00444600" w14:paraId="4A40413A" w14:textId="77777777" w:rsidTr="00393D0E">
        <w:tc>
          <w:tcPr>
            <w:tcW w:w="2520" w:type="dxa"/>
            <w:shd w:val="clear" w:color="auto" w:fill="auto"/>
          </w:tcPr>
          <w:p w14:paraId="496C5B84" w14:textId="5351825A" w:rsidR="00D057A9" w:rsidRPr="003E3923" w:rsidRDefault="00D057A9" w:rsidP="00D0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E3923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Pr="003E392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5CFFB1C4" w14:textId="6502F167" w:rsidR="00D057A9" w:rsidRPr="003E3923" w:rsidRDefault="00D057A9" w:rsidP="00D0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3923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3E3923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3E392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0" w:type="dxa"/>
            <w:shd w:val="clear" w:color="auto" w:fill="auto"/>
          </w:tcPr>
          <w:p w14:paraId="58538BBC" w14:textId="312FB8DF" w:rsidR="00D057A9" w:rsidRPr="003E3923" w:rsidRDefault="00D057A9" w:rsidP="00D0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3923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3E392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18249BD8" w14:textId="0AB10E70" w:rsidR="00D057A9" w:rsidRPr="003E3923" w:rsidRDefault="00D057A9" w:rsidP="00D0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3923">
              <w:rPr>
                <w:rFonts w:ascii="Angsana New" w:hAnsi="Angsana New"/>
                <w:sz w:val="30"/>
                <w:szCs w:val="30"/>
              </w:rPr>
              <w:t>0.38</w:t>
            </w:r>
          </w:p>
        </w:tc>
        <w:tc>
          <w:tcPr>
            <w:tcW w:w="1512" w:type="dxa"/>
            <w:shd w:val="clear" w:color="auto" w:fill="auto"/>
          </w:tcPr>
          <w:p w14:paraId="4F7B5A33" w14:textId="0F4B3F48" w:rsidR="00D057A9" w:rsidRPr="003E3923" w:rsidRDefault="00D057A9" w:rsidP="00D0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3923">
              <w:rPr>
                <w:rFonts w:ascii="Angsana New" w:hAnsi="Angsana New"/>
                <w:sz w:val="30"/>
                <w:szCs w:val="30"/>
              </w:rPr>
              <w:t>162</w:t>
            </w:r>
          </w:p>
        </w:tc>
      </w:tr>
      <w:tr w:rsidR="00D057A9" w:rsidRPr="00444600" w14:paraId="63C08342" w14:textId="77777777" w:rsidTr="00C20BAD">
        <w:tc>
          <w:tcPr>
            <w:tcW w:w="2520" w:type="dxa"/>
            <w:shd w:val="clear" w:color="auto" w:fill="auto"/>
          </w:tcPr>
          <w:p w14:paraId="073299C6" w14:textId="0BCE39A6" w:rsidR="00D057A9" w:rsidRPr="00444600" w:rsidRDefault="00D057A9" w:rsidP="00D0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44600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444600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4446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4460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3B41F3F5" w14:textId="01863F6B" w:rsidR="00D057A9" w:rsidRPr="00444600" w:rsidRDefault="00D057A9" w:rsidP="00D0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4600">
              <w:rPr>
                <w:rFonts w:ascii="Angsana New" w:eastAsia="Times New Roman" w:hAnsi="Angsana New"/>
                <w:sz w:val="30"/>
                <w:szCs w:val="30"/>
              </w:rPr>
              <w:t>20</w:t>
            </w:r>
            <w:r w:rsidRPr="00444600">
              <w:rPr>
                <w:rFonts w:ascii="Angsana New" w:eastAsia="Times New Roman" w:hAnsi="Angsana New" w:hint="cs"/>
                <w:sz w:val="30"/>
                <w:szCs w:val="30"/>
              </w:rPr>
              <w:t xml:space="preserve"> </w:t>
            </w:r>
            <w:r w:rsidRPr="0044460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เมษายน </w:t>
            </w:r>
            <w:r w:rsidRPr="00444600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 w:rsidRPr="00444600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6C38CC3A" w14:textId="163BA27F" w:rsidR="00D057A9" w:rsidRPr="00444600" w:rsidRDefault="00D057A9" w:rsidP="00D0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460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พฤษภาคม </w:t>
            </w:r>
            <w:r w:rsidRPr="00444600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 w:rsidRPr="00444600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59FFBF2F" w14:textId="08D5A594" w:rsidR="00D057A9" w:rsidRPr="00444600" w:rsidRDefault="00D057A9" w:rsidP="00D0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4600">
              <w:rPr>
                <w:rFonts w:ascii="Angsana New" w:hAnsi="Angsana New"/>
                <w:sz w:val="30"/>
                <w:szCs w:val="30"/>
              </w:rPr>
              <w:t>1.12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356607D" w14:textId="073DC9AA" w:rsidR="00D057A9" w:rsidRPr="00444600" w:rsidRDefault="00D057A9" w:rsidP="00D0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4600">
              <w:rPr>
                <w:rFonts w:ascii="Angsana New" w:hAnsi="Angsana New"/>
                <w:sz w:val="30"/>
                <w:szCs w:val="30"/>
              </w:rPr>
              <w:t>476</w:t>
            </w:r>
          </w:p>
        </w:tc>
      </w:tr>
      <w:tr w:rsidR="00AA4583" w:rsidRPr="00444600" w14:paraId="49770441" w14:textId="77777777" w:rsidTr="00C20BAD">
        <w:tc>
          <w:tcPr>
            <w:tcW w:w="2520" w:type="dxa"/>
            <w:shd w:val="clear" w:color="auto" w:fill="auto"/>
          </w:tcPr>
          <w:p w14:paraId="1E131AB9" w14:textId="77777777" w:rsidR="00AA4583" w:rsidRPr="00444600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5DF4FE14" w14:textId="77777777" w:rsidR="00AA4583" w:rsidRPr="00444600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1AC41B10" w14:textId="77777777" w:rsidR="00AA4583" w:rsidRPr="00444600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04EE776" w14:textId="77777777" w:rsidR="00AA4583" w:rsidRPr="00444600" w:rsidRDefault="00AA4583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1291FB" w14:textId="356CC891" w:rsidR="00AA4583" w:rsidRPr="00D057A9" w:rsidRDefault="00D057A9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57A9">
              <w:rPr>
                <w:rFonts w:ascii="Angsana New" w:hAnsi="Angsana New"/>
                <w:b/>
                <w:bCs/>
                <w:sz w:val="30"/>
                <w:szCs w:val="30"/>
              </w:rPr>
              <w:t>638</w:t>
            </w:r>
          </w:p>
        </w:tc>
      </w:tr>
      <w:tr w:rsidR="00C20BAD" w:rsidRPr="00444600" w14:paraId="61053218" w14:textId="77777777" w:rsidTr="00C20BAD">
        <w:tc>
          <w:tcPr>
            <w:tcW w:w="2520" w:type="dxa"/>
            <w:shd w:val="clear" w:color="auto" w:fill="auto"/>
          </w:tcPr>
          <w:p w14:paraId="5351F497" w14:textId="77777777" w:rsidR="00C20BAD" w:rsidRPr="00444600" w:rsidRDefault="00C20BAD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0A2136AD" w14:textId="77777777" w:rsidR="00C20BAD" w:rsidRPr="00444600" w:rsidRDefault="00C20BAD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373B3AF4" w14:textId="77777777" w:rsidR="00C20BAD" w:rsidRPr="00444600" w:rsidRDefault="00C20BAD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6516DA4" w14:textId="77777777" w:rsidR="00C20BAD" w:rsidRPr="00444600" w:rsidRDefault="00C20BAD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auto"/>
          </w:tcPr>
          <w:p w14:paraId="2CE825F7" w14:textId="77777777" w:rsidR="00C20BAD" w:rsidRPr="00444600" w:rsidRDefault="00C20BAD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1DDD" w:rsidRPr="00444600" w14:paraId="4DC67B8B" w14:textId="77777777" w:rsidTr="00C20BAD">
        <w:tc>
          <w:tcPr>
            <w:tcW w:w="2520" w:type="dxa"/>
            <w:shd w:val="clear" w:color="auto" w:fill="auto"/>
          </w:tcPr>
          <w:p w14:paraId="75EB02AF" w14:textId="103A583A" w:rsidR="00011DDD" w:rsidRPr="00444600" w:rsidRDefault="00011DDD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446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444600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53D2E1F1" w14:textId="77777777" w:rsidR="00011DDD" w:rsidRPr="00444600" w:rsidRDefault="00011DDD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C32C9D1" w14:textId="77777777" w:rsidR="00011DDD" w:rsidRPr="00444600" w:rsidRDefault="00011DDD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3754D04" w14:textId="77777777" w:rsidR="00011DDD" w:rsidRPr="00444600" w:rsidRDefault="00011DDD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6618501E" w14:textId="77777777" w:rsidR="00011DDD" w:rsidRPr="00444600" w:rsidRDefault="00011DDD" w:rsidP="0001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123" w:rsidRPr="00444600" w14:paraId="2CD63979" w14:textId="77777777" w:rsidTr="00393D0E">
        <w:tc>
          <w:tcPr>
            <w:tcW w:w="2520" w:type="dxa"/>
            <w:shd w:val="clear" w:color="auto" w:fill="auto"/>
          </w:tcPr>
          <w:p w14:paraId="527E6BDF" w14:textId="7A4ED104" w:rsidR="00343123" w:rsidRPr="00444600" w:rsidRDefault="00343123" w:rsidP="0034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17C76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Pr="00617C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56FD24D3" w14:textId="3CB5865B" w:rsidR="00343123" w:rsidRPr="00444600" w:rsidRDefault="00343123" w:rsidP="0034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7C7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617C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17C76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617C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487A9230" w14:textId="1AF02D4C" w:rsidR="00343123" w:rsidRPr="00444600" w:rsidRDefault="00343123" w:rsidP="0034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2147059E" w14:textId="0B068717" w:rsidR="00343123" w:rsidRPr="00444600" w:rsidRDefault="00343123" w:rsidP="0034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0.38</w:t>
            </w:r>
          </w:p>
        </w:tc>
        <w:tc>
          <w:tcPr>
            <w:tcW w:w="1512" w:type="dxa"/>
            <w:shd w:val="clear" w:color="auto" w:fill="auto"/>
          </w:tcPr>
          <w:p w14:paraId="3CAF517F" w14:textId="147945F7" w:rsidR="00343123" w:rsidRPr="00444600" w:rsidRDefault="00343123" w:rsidP="0034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</w:t>
            </w:r>
          </w:p>
        </w:tc>
      </w:tr>
      <w:tr w:rsidR="00343123" w:rsidRPr="00444600" w14:paraId="0804ABEF" w14:textId="77777777" w:rsidTr="00C20BAD">
        <w:tc>
          <w:tcPr>
            <w:tcW w:w="2520" w:type="dxa"/>
            <w:shd w:val="clear" w:color="auto" w:fill="auto"/>
          </w:tcPr>
          <w:p w14:paraId="1B4AD862" w14:textId="0B7DC896" w:rsidR="00343123" w:rsidRPr="00444600" w:rsidRDefault="00343123" w:rsidP="0034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17C76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617C76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617C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17C7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90" w:type="dxa"/>
            <w:shd w:val="clear" w:color="auto" w:fill="auto"/>
          </w:tcPr>
          <w:p w14:paraId="215BDC47" w14:textId="7384CA47" w:rsidR="00343123" w:rsidRPr="00444600" w:rsidRDefault="00343123" w:rsidP="0034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7C76">
              <w:rPr>
                <w:rFonts w:ascii="Angsana New" w:eastAsia="Times New Roman" w:hAnsi="Angsana New"/>
                <w:sz w:val="30"/>
                <w:szCs w:val="30"/>
              </w:rPr>
              <w:t>21</w:t>
            </w:r>
            <w:r w:rsidRPr="00617C76">
              <w:rPr>
                <w:rFonts w:ascii="Angsana New" w:eastAsia="Times New Roman" w:hAnsi="Angsana New" w:hint="cs"/>
                <w:sz w:val="30"/>
                <w:szCs w:val="30"/>
              </w:rPr>
              <w:t xml:space="preserve"> </w:t>
            </w:r>
            <w:r w:rsidRPr="00617C76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เมษายน </w:t>
            </w:r>
            <w:r w:rsidRPr="00617C76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 w:rsidRPr="00617C76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5C1E5DDE" w14:textId="4850F0F1" w:rsidR="00343123" w:rsidRPr="00444600" w:rsidRDefault="00343123" w:rsidP="0034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7C76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พฤษภาคม </w:t>
            </w:r>
            <w:r w:rsidRPr="00617C76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 w:rsidRPr="00617C76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1403F1D5" w14:textId="64381DCC" w:rsidR="00343123" w:rsidRPr="00444600" w:rsidRDefault="00343123" w:rsidP="0034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7C76">
              <w:rPr>
                <w:rFonts w:ascii="Angsana New" w:hAnsi="Angsana New"/>
                <w:sz w:val="30"/>
                <w:szCs w:val="30"/>
              </w:rPr>
              <w:t>1.10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661263B" w14:textId="57DC098D" w:rsidR="00343123" w:rsidRPr="00444600" w:rsidRDefault="00343123" w:rsidP="0034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7C76">
              <w:rPr>
                <w:rFonts w:ascii="Angsana New" w:hAnsi="Angsana New"/>
                <w:sz w:val="30"/>
                <w:szCs w:val="30"/>
              </w:rPr>
              <w:t>468</w:t>
            </w:r>
          </w:p>
        </w:tc>
      </w:tr>
      <w:tr w:rsidR="00343123" w:rsidRPr="00444600" w14:paraId="07AA0181" w14:textId="77777777" w:rsidTr="00C20BAD">
        <w:tc>
          <w:tcPr>
            <w:tcW w:w="2520" w:type="dxa"/>
            <w:shd w:val="clear" w:color="auto" w:fill="auto"/>
          </w:tcPr>
          <w:p w14:paraId="14DCCE74" w14:textId="77777777" w:rsidR="00343123" w:rsidRPr="00617C76" w:rsidRDefault="00343123" w:rsidP="0034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75E90431" w14:textId="77777777" w:rsidR="00343123" w:rsidRPr="00617C76" w:rsidRDefault="00343123" w:rsidP="0034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752B3A8" w14:textId="77777777" w:rsidR="00343123" w:rsidRPr="00617C76" w:rsidRDefault="00343123" w:rsidP="0034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AC2DE38" w14:textId="77777777" w:rsidR="00343123" w:rsidRPr="00617C76" w:rsidRDefault="00343123" w:rsidP="0034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3C7EF" w14:textId="7FF32BF1" w:rsidR="00343123" w:rsidRPr="00617C76" w:rsidRDefault="00343123" w:rsidP="0034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630</w:t>
            </w:r>
          </w:p>
        </w:tc>
      </w:tr>
    </w:tbl>
    <w:p w14:paraId="41902C4A" w14:textId="77777777" w:rsidR="00AA4583" w:rsidRDefault="00AA4583" w:rsidP="00011DDD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7C2A1D5" w14:textId="77777777" w:rsidR="00AA4583" w:rsidRDefault="00AA4583" w:rsidP="00365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5AFE8514" w14:textId="77777777" w:rsidR="00AA4583" w:rsidRDefault="00AA4583" w:rsidP="00365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19736E7C" w14:textId="60C75B18" w:rsidR="006665E1" w:rsidRDefault="006665E1" w:rsidP="00365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sectPr w:rsidR="006665E1" w:rsidSect="00E654DE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24733361" w14:textId="14469F8E" w:rsidR="00856DCD" w:rsidRDefault="00CE48B2" w:rsidP="006546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654639">
        <w:rPr>
          <w:rFonts w:ascii="Angsana New" w:hAnsi="Angsana New"/>
          <w:b/>
          <w:bCs/>
          <w:sz w:val="30"/>
          <w:szCs w:val="30"/>
        </w:rPr>
        <w:tab/>
      </w:r>
      <w:bookmarkStart w:id="1" w:name="_Hlk141712982"/>
      <w:r w:rsidR="00654639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  <w:bookmarkEnd w:id="1"/>
    </w:p>
    <w:p w14:paraId="54D118B0" w14:textId="77777777" w:rsidR="00654639" w:rsidRPr="00D13EB7" w:rsidRDefault="00654639" w:rsidP="00D13E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thaiDistribute"/>
        <w:rPr>
          <w:rFonts w:ascii="Angsana New" w:hAnsi="Angsana New"/>
          <w:b/>
          <w:bCs/>
          <w:sz w:val="8"/>
          <w:szCs w:val="8"/>
        </w:rPr>
      </w:pPr>
    </w:p>
    <w:p w14:paraId="5C23E186" w14:textId="2B5AA0C7" w:rsidR="00654639" w:rsidRPr="00654639" w:rsidRDefault="00654639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5463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78FB8DB" w14:textId="77777777" w:rsidR="00654639" w:rsidRPr="00D13EB7" w:rsidRDefault="00654639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rPr>
          <w:rFonts w:ascii="Angsana New" w:hAnsi="Angsana New"/>
          <w:b/>
          <w:bCs/>
          <w:sz w:val="12"/>
          <w:szCs w:val="12"/>
        </w:rPr>
      </w:pPr>
    </w:p>
    <w:p w14:paraId="2DB0C37D" w14:textId="43DFA899" w:rsidR="00455C0E" w:rsidRDefault="00654639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4639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372480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0F2EE8">
        <w:rPr>
          <w:rFonts w:ascii="Angsana New" w:hAnsi="Angsana New" w:hint="cs"/>
          <w:sz w:val="30"/>
          <w:szCs w:val="30"/>
          <w:cs/>
        </w:rPr>
        <w:t>วัด</w:t>
      </w:r>
      <w:r w:rsidR="00372480">
        <w:rPr>
          <w:rFonts w:ascii="Angsana New" w:hAnsi="Angsana New" w:hint="cs"/>
          <w:sz w:val="30"/>
          <w:szCs w:val="30"/>
          <w:cs/>
        </w:rPr>
        <w:t>มูลค่าด้วยราคาทุนตัดจำหน่าย</w:t>
      </w:r>
      <w:r w:rsidR="0019408B" w:rsidRPr="0019408B">
        <w:rPr>
          <w:rFonts w:ascii="Angsana New" w:hAnsi="Angsana New" w:hint="cs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7653CFCB" w14:textId="77777777" w:rsidR="00BB04F2" w:rsidRDefault="00BB04F2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1983"/>
        <w:gridCol w:w="270"/>
        <w:gridCol w:w="1890"/>
        <w:gridCol w:w="236"/>
        <w:gridCol w:w="1564"/>
        <w:gridCol w:w="236"/>
        <w:gridCol w:w="1384"/>
        <w:gridCol w:w="270"/>
        <w:gridCol w:w="1260"/>
        <w:gridCol w:w="270"/>
        <w:gridCol w:w="1260"/>
        <w:gridCol w:w="270"/>
        <w:gridCol w:w="1260"/>
      </w:tblGrid>
      <w:tr w:rsidR="004F3C96" w:rsidRPr="00CD50A9" w14:paraId="53A479E4" w14:textId="77777777" w:rsidTr="00BB04F2">
        <w:trPr>
          <w:trHeight w:val="261"/>
          <w:tblHeader/>
        </w:trPr>
        <w:tc>
          <w:tcPr>
            <w:tcW w:w="2067" w:type="dxa"/>
            <w:vAlign w:val="bottom"/>
          </w:tcPr>
          <w:p w14:paraId="50410253" w14:textId="77777777" w:rsidR="004F3C96" w:rsidRPr="005D44F8" w:rsidRDefault="004F3C96" w:rsidP="004E2D3C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69031825" w14:textId="77777777" w:rsidR="004F3C96" w:rsidRPr="005D44F8" w:rsidRDefault="004F3C96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36C23628" w14:textId="77777777" w:rsidR="004F3C96" w:rsidRPr="005D44F8" w:rsidRDefault="004F3C96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0272A5" w:rsidRPr="00CD50A9" w14:paraId="3020B59A" w14:textId="77777777" w:rsidTr="00BB04F2">
        <w:trPr>
          <w:trHeight w:val="261"/>
          <w:tblHeader/>
        </w:trPr>
        <w:tc>
          <w:tcPr>
            <w:tcW w:w="2067" w:type="dxa"/>
            <w:vAlign w:val="bottom"/>
          </w:tcPr>
          <w:p w14:paraId="67E5061A" w14:textId="77777777" w:rsidR="000272A5" w:rsidRPr="005D44F8" w:rsidRDefault="000272A5" w:rsidP="004E2D3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58281153" w14:textId="77777777" w:rsidR="000272A5" w:rsidRPr="005D44F8" w:rsidRDefault="000272A5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943" w:type="dxa"/>
            <w:gridSpan w:val="5"/>
          </w:tcPr>
          <w:p w14:paraId="5DA3E094" w14:textId="103FCC0D" w:rsidR="000272A5" w:rsidRPr="005D44F8" w:rsidRDefault="000272A5" w:rsidP="000272A5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2EB7311" w14:textId="77777777" w:rsidR="000272A5" w:rsidRPr="005D44F8" w:rsidRDefault="000272A5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974" w:type="dxa"/>
            <w:gridSpan w:val="7"/>
          </w:tcPr>
          <w:p w14:paraId="142D7CFD" w14:textId="4F5FE40E" w:rsidR="000272A5" w:rsidRPr="005D44F8" w:rsidRDefault="00D11809" w:rsidP="00D11809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751D9" w:rsidRPr="00CD50A9" w14:paraId="787F4147" w14:textId="77777777" w:rsidTr="00BB04F2">
        <w:trPr>
          <w:trHeight w:val="261"/>
          <w:tblHeader/>
        </w:trPr>
        <w:tc>
          <w:tcPr>
            <w:tcW w:w="2067" w:type="dxa"/>
            <w:vAlign w:val="bottom"/>
            <w:hideMark/>
          </w:tcPr>
          <w:p w14:paraId="71E3978E" w14:textId="214526E7" w:rsidR="00141E6E" w:rsidRPr="005D44F8" w:rsidRDefault="00141E6E" w:rsidP="000272A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433A0EC8" w14:textId="7417F51A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6AD2C267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2555F396" w14:textId="3278D0AC" w:rsidR="00141E6E" w:rsidRPr="005D44F8" w:rsidRDefault="00141E6E" w:rsidP="000272A5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6D6E8EAA" w14:textId="0476C8D9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</w:tcPr>
          <w:p w14:paraId="45641368" w14:textId="24F662A9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2B495C2B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86199DD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3588EA0" w14:textId="5AC07932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476453B6" w14:textId="532854CB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69DA2758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1243DCC" w14:textId="3EF43B5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1663AB5B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8B1796F" w14:textId="3A9542EF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1B8C53B8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1747CC1" w14:textId="0B35ABDC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1CE2D9D2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EEC40CF" w14:textId="5662C8A1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6193E" w:rsidRPr="00CD50A9" w14:paraId="5E3F57AD" w14:textId="77777777" w:rsidTr="00BB04F2">
        <w:trPr>
          <w:trHeight w:val="261"/>
          <w:tblHeader/>
        </w:trPr>
        <w:tc>
          <w:tcPr>
            <w:tcW w:w="2067" w:type="dxa"/>
            <w:hideMark/>
          </w:tcPr>
          <w:p w14:paraId="13C5867A" w14:textId="6887990F" w:rsidR="0096193E" w:rsidRPr="005D44F8" w:rsidRDefault="0096193E" w:rsidP="000272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BC4C06D" w14:textId="77777777" w:rsidR="0096193E" w:rsidRPr="005D44F8" w:rsidRDefault="0096193E" w:rsidP="0096193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2576EBC3" w14:textId="1F166CF3" w:rsidR="0096193E" w:rsidRPr="005D44F8" w:rsidRDefault="0096193E" w:rsidP="009619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6163ED" w:rsidRPr="00CD50A9" w14:paraId="5B7193E1" w14:textId="77777777" w:rsidTr="00B751D9">
        <w:trPr>
          <w:trHeight w:val="261"/>
        </w:trPr>
        <w:tc>
          <w:tcPr>
            <w:tcW w:w="2067" w:type="dxa"/>
          </w:tcPr>
          <w:p w14:paraId="07CA1B80" w14:textId="4822D87C" w:rsidR="001E2D6E" w:rsidRPr="005D44F8" w:rsidRDefault="001E2D6E" w:rsidP="000272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F66E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F66E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="003F740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6F8DB2C5" w14:textId="77777777" w:rsidR="001E2D6E" w:rsidRPr="005D44F8" w:rsidRDefault="001E2D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2A103564" w14:textId="77777777" w:rsidR="001E2D6E" w:rsidRPr="005D44F8" w:rsidRDefault="001E2D6E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DD00B0" w14:textId="77777777" w:rsidR="001E2D6E" w:rsidRPr="005D44F8" w:rsidRDefault="001E2D6E" w:rsidP="000272A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1B704518" w14:textId="77777777" w:rsidR="001E2D6E" w:rsidRPr="005D44F8" w:rsidRDefault="001E2D6E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176570" w14:textId="77777777" w:rsidR="001E2D6E" w:rsidRPr="005D44F8" w:rsidRDefault="001E2D6E" w:rsidP="000272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459B4A9C" w14:textId="77777777" w:rsidR="001E2D6E" w:rsidRPr="005D44F8" w:rsidRDefault="001E2D6E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718A231A" w14:textId="77777777" w:rsidR="001E2D6E" w:rsidRPr="005D44F8" w:rsidRDefault="001E2D6E" w:rsidP="000272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63ED" w:rsidRPr="00CD50A9" w14:paraId="752A14E6" w14:textId="77777777" w:rsidTr="00B751D9">
        <w:trPr>
          <w:trHeight w:val="261"/>
        </w:trPr>
        <w:tc>
          <w:tcPr>
            <w:tcW w:w="2067" w:type="dxa"/>
          </w:tcPr>
          <w:p w14:paraId="0C1C8E31" w14:textId="3507CDAF" w:rsidR="0096193E" w:rsidRPr="005D44F8" w:rsidRDefault="0096193E" w:rsidP="000272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E87954A" w14:textId="77777777" w:rsidR="0096193E" w:rsidRPr="005D44F8" w:rsidRDefault="0096193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72770727" w14:textId="77777777" w:rsidR="0096193E" w:rsidRPr="005D44F8" w:rsidRDefault="0096193E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5A6A1D" w14:textId="77777777" w:rsidR="0096193E" w:rsidRPr="005D44F8" w:rsidRDefault="0096193E" w:rsidP="000272A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6A5B99F" w14:textId="77777777" w:rsidR="0096193E" w:rsidRPr="005D44F8" w:rsidRDefault="0096193E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CECF7F" w14:textId="77777777" w:rsidR="0096193E" w:rsidRPr="005D44F8" w:rsidRDefault="0096193E" w:rsidP="000272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2EFB0099" w14:textId="77777777" w:rsidR="0096193E" w:rsidRPr="005D44F8" w:rsidRDefault="0096193E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6E52AFAB" w14:textId="77777777" w:rsidR="0096193E" w:rsidRPr="005D44F8" w:rsidRDefault="0096193E" w:rsidP="000272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63ED" w14:paraId="1E28BD01" w14:textId="77777777" w:rsidTr="00B751D9">
        <w:trPr>
          <w:trHeight w:val="261"/>
        </w:trPr>
        <w:tc>
          <w:tcPr>
            <w:tcW w:w="2067" w:type="dxa"/>
          </w:tcPr>
          <w:p w14:paraId="02E84772" w14:textId="77777777" w:rsidR="000272A5" w:rsidRPr="005D44F8" w:rsidRDefault="000272A5" w:rsidP="000272A5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24099551" w14:textId="77777777" w:rsidR="000272A5" w:rsidRPr="005D44F8" w:rsidRDefault="000272A5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1EB2010C" w14:textId="77777777" w:rsidR="000272A5" w:rsidRPr="005D44F8" w:rsidRDefault="000272A5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DDEF1D1" w14:textId="77777777" w:rsidR="000272A5" w:rsidRPr="005D44F8" w:rsidRDefault="000272A5" w:rsidP="000272A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CEFAB34" w14:textId="77777777" w:rsidR="000272A5" w:rsidRPr="005D44F8" w:rsidRDefault="000272A5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87C048" w14:textId="77777777" w:rsidR="000272A5" w:rsidRPr="005D44F8" w:rsidRDefault="000272A5" w:rsidP="000272A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</w:tcPr>
          <w:p w14:paraId="7FE8748D" w14:textId="77777777" w:rsidR="000272A5" w:rsidRPr="005D44F8" w:rsidRDefault="000272A5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13CC42BB" w14:textId="77777777" w:rsidR="000272A5" w:rsidRPr="005D44F8" w:rsidRDefault="000272A5" w:rsidP="000272A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B751D9" w14:paraId="60B92483" w14:textId="77777777" w:rsidTr="00B64865">
        <w:trPr>
          <w:trHeight w:val="261"/>
        </w:trPr>
        <w:tc>
          <w:tcPr>
            <w:tcW w:w="2067" w:type="dxa"/>
          </w:tcPr>
          <w:p w14:paraId="465AC972" w14:textId="57BC55A8" w:rsidR="00F00472" w:rsidRPr="005D44F8" w:rsidRDefault="00F00472" w:rsidP="00F00472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23EF06FD" w14:textId="77777777" w:rsidR="00F00472" w:rsidRPr="005D44F8" w:rsidRDefault="00F00472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23EBD2F5" w14:textId="5A440629" w:rsidR="00F00472" w:rsidRPr="001F16D0" w:rsidRDefault="00B64865" w:rsidP="00722025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599,721</w:t>
            </w:r>
          </w:p>
        </w:tc>
        <w:tc>
          <w:tcPr>
            <w:tcW w:w="270" w:type="dxa"/>
            <w:vAlign w:val="bottom"/>
          </w:tcPr>
          <w:p w14:paraId="2908B994" w14:textId="5C03D8E3" w:rsidR="00F00472" w:rsidRPr="001F16D0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EC41B90" w14:textId="7EAD4B27" w:rsidR="00F00472" w:rsidRPr="001F16D0" w:rsidRDefault="00B64865" w:rsidP="00CC4F51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4623103" w14:textId="0096C8F4" w:rsidR="00F00472" w:rsidRPr="001F16D0" w:rsidRDefault="00F00472" w:rsidP="00F00472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55FF27CA" w14:textId="33CF1B9C" w:rsidR="00F00472" w:rsidRPr="001F16D0" w:rsidRDefault="00B64865" w:rsidP="00306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599,721</w:t>
            </w:r>
          </w:p>
        </w:tc>
        <w:tc>
          <w:tcPr>
            <w:tcW w:w="236" w:type="dxa"/>
            <w:vAlign w:val="bottom"/>
          </w:tcPr>
          <w:p w14:paraId="118B9C09" w14:textId="77777777" w:rsidR="00F00472" w:rsidRPr="001F16D0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</w:tcPr>
          <w:p w14:paraId="33EDAFE8" w14:textId="2B62F8BB" w:rsidR="00F00472" w:rsidRPr="001F16D0" w:rsidRDefault="00B64865" w:rsidP="00CD1E70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0821852" w14:textId="77777777" w:rsidR="00F00472" w:rsidRPr="001F16D0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9EBCEBD" w14:textId="07C81361" w:rsidR="00F00472" w:rsidRPr="001F16D0" w:rsidRDefault="00B64865" w:rsidP="00C370D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599,721</w:t>
            </w:r>
          </w:p>
        </w:tc>
        <w:tc>
          <w:tcPr>
            <w:tcW w:w="270" w:type="dxa"/>
            <w:vAlign w:val="bottom"/>
          </w:tcPr>
          <w:p w14:paraId="46671767" w14:textId="77777777" w:rsidR="00F00472" w:rsidRPr="001F16D0" w:rsidRDefault="00F00472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BF9B616" w14:textId="219C351A" w:rsidR="00F00472" w:rsidRPr="001F16D0" w:rsidRDefault="00B64865" w:rsidP="00C370D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5CB6ADF" w14:textId="77777777" w:rsidR="00F00472" w:rsidRPr="001F16D0" w:rsidRDefault="00F00472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8A65935" w14:textId="29480177" w:rsidR="00F00472" w:rsidRPr="001F16D0" w:rsidRDefault="00B64865" w:rsidP="00C370D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599,721</w:t>
            </w:r>
          </w:p>
        </w:tc>
      </w:tr>
      <w:tr w:rsidR="00B751D9" w14:paraId="5D10C039" w14:textId="77777777" w:rsidTr="00B64865">
        <w:trPr>
          <w:trHeight w:val="261"/>
        </w:trPr>
        <w:tc>
          <w:tcPr>
            <w:tcW w:w="2067" w:type="dxa"/>
          </w:tcPr>
          <w:p w14:paraId="0FF25CE6" w14:textId="03381D64" w:rsidR="00414126" w:rsidRPr="005D44F8" w:rsidRDefault="00414126" w:rsidP="00414126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  <w:r w:rsidR="00046BA5" w:rsidRPr="00046BA5">
              <w:rPr>
                <w:rFonts w:ascii="Angsana New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270" w:type="dxa"/>
          </w:tcPr>
          <w:p w14:paraId="5FE29382" w14:textId="77777777" w:rsidR="00414126" w:rsidRPr="005D44F8" w:rsidRDefault="00414126" w:rsidP="0041412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1241C5A9" w14:textId="46EEDD0D" w:rsidR="00414126" w:rsidRPr="00722025" w:rsidRDefault="00B64865" w:rsidP="00CC4F51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048994C" w14:textId="66F3C85E" w:rsidR="00414126" w:rsidRPr="005D44F8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C2DB539" w14:textId="3C14FCEE" w:rsidR="00414126" w:rsidRPr="005D44F8" w:rsidRDefault="00B64865" w:rsidP="00CC4F51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97,989</w:t>
            </w:r>
          </w:p>
        </w:tc>
        <w:tc>
          <w:tcPr>
            <w:tcW w:w="236" w:type="dxa"/>
            <w:vAlign w:val="bottom"/>
          </w:tcPr>
          <w:p w14:paraId="008E49E4" w14:textId="66756DE9" w:rsidR="00414126" w:rsidRPr="005D44F8" w:rsidRDefault="00414126" w:rsidP="00414126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6DB56D31" w14:textId="3E8551DE" w:rsidR="00414126" w:rsidRPr="005D44F8" w:rsidRDefault="00B64865" w:rsidP="00306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97,989</w:t>
            </w:r>
          </w:p>
        </w:tc>
        <w:tc>
          <w:tcPr>
            <w:tcW w:w="236" w:type="dxa"/>
          </w:tcPr>
          <w:p w14:paraId="048EA3FF" w14:textId="77777777" w:rsidR="00414126" w:rsidRPr="005D44F8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6F36163F" w14:textId="1BA297C7" w:rsidR="00414126" w:rsidRPr="005D44F8" w:rsidRDefault="00B64865" w:rsidP="00CD1E70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0059F7" w14:textId="77777777" w:rsidR="00414126" w:rsidRPr="005D44F8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D87FB92" w14:textId="47A576DF" w:rsidR="00414126" w:rsidRPr="005D44F8" w:rsidRDefault="00B64865" w:rsidP="00C370D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CAFBA4" w14:textId="77777777" w:rsidR="00414126" w:rsidRPr="005D44F8" w:rsidRDefault="00414126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A246FC2" w14:textId="193CA6AE" w:rsidR="00414126" w:rsidRPr="005D44F8" w:rsidRDefault="00B64865" w:rsidP="00C370DF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97,989</w:t>
            </w:r>
          </w:p>
        </w:tc>
        <w:tc>
          <w:tcPr>
            <w:tcW w:w="270" w:type="dxa"/>
          </w:tcPr>
          <w:p w14:paraId="72E0539E" w14:textId="77777777" w:rsidR="00414126" w:rsidRPr="005D44F8" w:rsidRDefault="00414126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42AE7F0" w14:textId="63D08F71" w:rsidR="00414126" w:rsidRPr="005D44F8" w:rsidRDefault="00B64865" w:rsidP="00C370D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97,989</w:t>
            </w:r>
          </w:p>
        </w:tc>
      </w:tr>
      <w:tr w:rsidR="00B64865" w14:paraId="713D81DE" w14:textId="77777777" w:rsidTr="00B64865">
        <w:trPr>
          <w:trHeight w:val="261"/>
        </w:trPr>
        <w:tc>
          <w:tcPr>
            <w:tcW w:w="2067" w:type="dxa"/>
          </w:tcPr>
          <w:p w14:paraId="4DB5E1EA" w14:textId="3DBAE931" w:rsidR="00B64865" w:rsidRPr="005D44F8" w:rsidRDefault="00B64865" w:rsidP="00414126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55A8AFCA" w14:textId="77777777" w:rsidR="00B64865" w:rsidRPr="005D44F8" w:rsidRDefault="00B64865" w:rsidP="0041412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14:paraId="436CB3CC" w14:textId="531BBFC9" w:rsidR="00B64865" w:rsidRPr="00722025" w:rsidRDefault="00B64865" w:rsidP="00CC4F51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C3A63AA" w14:textId="77777777" w:rsidR="00B64865" w:rsidRPr="005D44F8" w:rsidRDefault="00B64865" w:rsidP="00414126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70E4055" w14:textId="4876FB6F" w:rsidR="00B64865" w:rsidRPr="005D44F8" w:rsidRDefault="00B64865" w:rsidP="00CC4F51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99,44</w:t>
            </w:r>
            <w:r w:rsidR="005C063E">
              <w:rPr>
                <w:rFonts w:ascii="Angsana New" w:hAnsi="Angsana New"/>
                <w:sz w:val="24"/>
                <w:szCs w:val="24"/>
                <w:lang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68C6D2F8" w14:textId="77777777" w:rsidR="00B64865" w:rsidRPr="005D44F8" w:rsidRDefault="00B64865" w:rsidP="00414126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2E9868FC" w14:textId="57A1AF99" w:rsidR="00B64865" w:rsidRPr="005D44F8" w:rsidRDefault="00B64865" w:rsidP="00306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99,44</w:t>
            </w:r>
            <w:r w:rsidR="005C063E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28004CD0" w14:textId="77777777" w:rsidR="00B64865" w:rsidRPr="005D44F8" w:rsidRDefault="00B64865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2E8F830F" w14:textId="0CD49B8B" w:rsidR="00B64865" w:rsidRPr="005D44F8" w:rsidRDefault="00B64865" w:rsidP="00CD1E70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2A39277" w14:textId="77777777" w:rsidR="00B64865" w:rsidRPr="005D44F8" w:rsidRDefault="00B64865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36CC06" w14:textId="0B201A47" w:rsidR="00B64865" w:rsidRPr="005D44F8" w:rsidRDefault="00E81D9D" w:rsidP="00E81D9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99,444</w:t>
            </w:r>
          </w:p>
        </w:tc>
        <w:tc>
          <w:tcPr>
            <w:tcW w:w="270" w:type="dxa"/>
          </w:tcPr>
          <w:p w14:paraId="193DF87F" w14:textId="77777777" w:rsidR="00B64865" w:rsidRPr="005D44F8" w:rsidRDefault="00B64865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72CC57" w14:textId="2CD249D2" w:rsidR="00B64865" w:rsidRPr="005D44F8" w:rsidRDefault="00E81D9D" w:rsidP="00E81D9D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162C40" w14:textId="77777777" w:rsidR="00B64865" w:rsidRPr="005D44F8" w:rsidRDefault="00B64865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AC7CD3" w14:textId="559FD8BE" w:rsidR="00B64865" w:rsidRPr="005D44F8" w:rsidRDefault="00B64865" w:rsidP="00C370D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99,44</w:t>
            </w:r>
            <w:r w:rsidR="005C063E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B751D9" w:rsidRPr="00CD50A9" w14:paraId="1628A720" w14:textId="77777777" w:rsidTr="00B751D9">
        <w:trPr>
          <w:trHeight w:val="261"/>
        </w:trPr>
        <w:tc>
          <w:tcPr>
            <w:tcW w:w="2067" w:type="dxa"/>
            <w:hideMark/>
          </w:tcPr>
          <w:p w14:paraId="66AB22F8" w14:textId="77777777" w:rsidR="00414126" w:rsidRPr="005D44F8" w:rsidRDefault="00414126" w:rsidP="00414126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4E69833F" w14:textId="77777777" w:rsidR="00414126" w:rsidRPr="005D44F8" w:rsidRDefault="00414126" w:rsidP="0041412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CEB18" w14:textId="016C400D" w:rsidR="00414126" w:rsidRPr="001F16D0" w:rsidRDefault="00B64865" w:rsidP="00722025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599,721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33BE13" w14:textId="3F966D07" w:rsidR="00414126" w:rsidRPr="001F16D0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A0FCE3F" w14:textId="62E23ECA" w:rsidR="00414126" w:rsidRPr="001F16D0" w:rsidRDefault="00B64865" w:rsidP="00CC4F51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197,433</w:t>
            </w:r>
          </w:p>
        </w:tc>
        <w:tc>
          <w:tcPr>
            <w:tcW w:w="236" w:type="dxa"/>
          </w:tcPr>
          <w:p w14:paraId="0B681DBB" w14:textId="360D9E72" w:rsidR="00414126" w:rsidRPr="001F16D0" w:rsidRDefault="00414126" w:rsidP="00414126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3449566B" w14:textId="12F7FE01" w:rsidR="00414126" w:rsidRPr="001F16D0" w:rsidRDefault="00B64865" w:rsidP="00306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797,154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EDCD5C" w14:textId="77777777" w:rsidR="00414126" w:rsidRPr="001F16D0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EC4507" w14:textId="4ED827A2" w:rsidR="00414126" w:rsidRPr="001F16D0" w:rsidRDefault="00B64865" w:rsidP="00CD1E70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20C1BC" w14:textId="77777777" w:rsidR="00414126" w:rsidRPr="001F16D0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B518DE" w14:textId="220388E7" w:rsidR="00414126" w:rsidRPr="001F16D0" w:rsidRDefault="00507EF8" w:rsidP="00C370D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B64865">
              <w:rPr>
                <w:rFonts w:ascii="Angsana New" w:hAnsi="Angsana New"/>
                <w:b/>
                <w:bCs/>
                <w:sz w:val="24"/>
                <w:szCs w:val="24"/>
              </w:rPr>
              <w:t>99,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165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87F91B" w14:textId="77777777" w:rsidR="00414126" w:rsidRPr="001F16D0" w:rsidRDefault="00414126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6C4F68" w14:textId="40A69D68" w:rsidR="00414126" w:rsidRPr="001F16D0" w:rsidRDefault="00507EF8" w:rsidP="00C370DF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07EF8">
              <w:rPr>
                <w:rFonts w:ascii="Angsana New" w:hAnsi="Angsana New"/>
                <w:b/>
                <w:bCs/>
                <w:sz w:val="24"/>
                <w:szCs w:val="24"/>
              </w:rPr>
              <w:t>97,989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2F375F" w14:textId="77777777" w:rsidR="00414126" w:rsidRPr="001F16D0" w:rsidRDefault="00414126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850548" w14:textId="49F921F6" w:rsidR="00414126" w:rsidRPr="00D36210" w:rsidRDefault="00B64865" w:rsidP="00C370D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797,154</w:t>
            </w:r>
          </w:p>
        </w:tc>
      </w:tr>
      <w:tr w:rsidR="006163ED" w:rsidRPr="00BB04F2" w14:paraId="47F1373D" w14:textId="77777777" w:rsidTr="00BB04F2">
        <w:trPr>
          <w:trHeight w:val="40"/>
        </w:trPr>
        <w:tc>
          <w:tcPr>
            <w:tcW w:w="2067" w:type="dxa"/>
          </w:tcPr>
          <w:p w14:paraId="30A035CA" w14:textId="77777777" w:rsidR="00F00472" w:rsidRPr="00BB04F2" w:rsidRDefault="00F00472" w:rsidP="00F00472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0D3C64F2" w14:textId="77777777" w:rsidR="00F00472" w:rsidRPr="00BB04F2" w:rsidRDefault="00F00472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double" w:sz="4" w:space="0" w:color="auto"/>
            </w:tcBorders>
          </w:tcPr>
          <w:p w14:paraId="60F9543B" w14:textId="77777777" w:rsidR="00F00472" w:rsidRPr="00BB04F2" w:rsidRDefault="00F00472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213DBD" w14:textId="77777777" w:rsidR="00F00472" w:rsidRPr="00BB04F2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0E4A617E" w14:textId="77777777" w:rsidR="00F00472" w:rsidRPr="00BB04F2" w:rsidRDefault="00F00472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68ACC7B" w14:textId="77777777" w:rsidR="00F00472" w:rsidRPr="00BB04F2" w:rsidRDefault="00F00472" w:rsidP="00F004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14:paraId="25D35CE2" w14:textId="77777777" w:rsidR="00F00472" w:rsidRPr="00BB04F2" w:rsidRDefault="00F00472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389F078B" w14:textId="77777777" w:rsidR="00F00472" w:rsidRPr="00BB04F2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B04F2" w:rsidRPr="00BB04F2" w14:paraId="19128944" w14:textId="77777777" w:rsidTr="00BB04F2">
        <w:trPr>
          <w:trHeight w:val="40"/>
        </w:trPr>
        <w:tc>
          <w:tcPr>
            <w:tcW w:w="2067" w:type="dxa"/>
          </w:tcPr>
          <w:p w14:paraId="7FC72FF9" w14:textId="77777777" w:rsidR="00BB04F2" w:rsidRPr="00BB04F2" w:rsidRDefault="00BB04F2" w:rsidP="00F00472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7884D42" w14:textId="77777777" w:rsidR="00BB04F2" w:rsidRPr="00BB04F2" w:rsidRDefault="00BB04F2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6308A2BC" w14:textId="77777777" w:rsidR="00BB04F2" w:rsidRPr="00BB04F2" w:rsidRDefault="00BB04F2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57E441" w14:textId="77777777" w:rsidR="00BB04F2" w:rsidRPr="00BB04F2" w:rsidRDefault="00BB04F2" w:rsidP="00F0047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0FDC8947" w14:textId="77777777" w:rsidR="00BB04F2" w:rsidRPr="00BB04F2" w:rsidRDefault="00BB04F2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A8B1F58" w14:textId="77777777" w:rsidR="00BB04F2" w:rsidRPr="00BB04F2" w:rsidRDefault="00BB04F2" w:rsidP="00F004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663E2F6F" w14:textId="77777777" w:rsidR="00BB04F2" w:rsidRPr="00BB04F2" w:rsidRDefault="00BB04F2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7AAEA590" w14:textId="77777777" w:rsidR="00BB04F2" w:rsidRPr="00BB04F2" w:rsidRDefault="00BB04F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B04F2" w:rsidRPr="00BB04F2" w14:paraId="1C36C16C" w14:textId="77777777" w:rsidTr="00BB04F2">
        <w:trPr>
          <w:trHeight w:val="40"/>
        </w:trPr>
        <w:tc>
          <w:tcPr>
            <w:tcW w:w="2067" w:type="dxa"/>
          </w:tcPr>
          <w:p w14:paraId="0076A1DC" w14:textId="77777777" w:rsidR="00BB04F2" w:rsidRPr="00BB04F2" w:rsidRDefault="00BB04F2" w:rsidP="00F00472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622C1AAF" w14:textId="77777777" w:rsidR="00BB04F2" w:rsidRPr="00BB04F2" w:rsidRDefault="00BB04F2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51089A65" w14:textId="77777777" w:rsidR="00BB04F2" w:rsidRPr="00BB04F2" w:rsidRDefault="00BB04F2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17EC6F" w14:textId="77777777" w:rsidR="00BB04F2" w:rsidRPr="00BB04F2" w:rsidRDefault="00BB04F2" w:rsidP="00F0047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7AD62CB2" w14:textId="77777777" w:rsidR="00BB04F2" w:rsidRPr="00BB04F2" w:rsidRDefault="00BB04F2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57DA8B8" w14:textId="77777777" w:rsidR="00BB04F2" w:rsidRPr="00BB04F2" w:rsidRDefault="00BB04F2" w:rsidP="00F004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40BE5EA7" w14:textId="77777777" w:rsidR="00BB04F2" w:rsidRPr="00BB04F2" w:rsidRDefault="00BB04F2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62421544" w14:textId="77777777" w:rsidR="00BB04F2" w:rsidRPr="00BB04F2" w:rsidRDefault="00BB04F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B04F2" w:rsidRPr="00BB04F2" w14:paraId="12248812" w14:textId="77777777" w:rsidTr="00BB04F2">
        <w:trPr>
          <w:trHeight w:val="40"/>
        </w:trPr>
        <w:tc>
          <w:tcPr>
            <w:tcW w:w="2067" w:type="dxa"/>
          </w:tcPr>
          <w:p w14:paraId="40C073EA" w14:textId="77777777" w:rsidR="00BB04F2" w:rsidRPr="00BB04F2" w:rsidRDefault="00BB04F2" w:rsidP="00F00472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322BA449" w14:textId="77777777" w:rsidR="00BB04F2" w:rsidRPr="00BB04F2" w:rsidRDefault="00BB04F2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4F4A5AE9" w14:textId="77777777" w:rsidR="00BB04F2" w:rsidRPr="00BB04F2" w:rsidRDefault="00BB04F2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8E870A" w14:textId="77777777" w:rsidR="00BB04F2" w:rsidRPr="00BB04F2" w:rsidRDefault="00BB04F2" w:rsidP="00F0047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60DF8823" w14:textId="77777777" w:rsidR="00BB04F2" w:rsidRPr="00BB04F2" w:rsidRDefault="00BB04F2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A768A24" w14:textId="77777777" w:rsidR="00BB04F2" w:rsidRPr="00BB04F2" w:rsidRDefault="00BB04F2" w:rsidP="00F004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309E88B5" w14:textId="77777777" w:rsidR="00BB04F2" w:rsidRPr="00BB04F2" w:rsidRDefault="00BB04F2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4CEF4485" w14:textId="77777777" w:rsidR="00BB04F2" w:rsidRPr="00BB04F2" w:rsidRDefault="00BB04F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F7400" w:rsidRPr="00CD50A9" w14:paraId="3BD3429E" w14:textId="77777777" w:rsidTr="005E15F1">
        <w:trPr>
          <w:trHeight w:val="261"/>
        </w:trPr>
        <w:tc>
          <w:tcPr>
            <w:tcW w:w="2067" w:type="dxa"/>
          </w:tcPr>
          <w:p w14:paraId="0BE0ED8A" w14:textId="11730C9A" w:rsidR="003F7400" w:rsidRPr="005D44F8" w:rsidRDefault="003F7400" w:rsidP="003F7400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 xml:space="preserve">ณ วันที่ </w:t>
            </w: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31</w:t>
            </w: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4F057A75" w14:textId="77777777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2037C49B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7E2994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010DE03F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C607D53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6CB4819D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</w:tcPr>
          <w:p w14:paraId="63DD4CAC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F7400" w:rsidRPr="00007010" w14:paraId="65044021" w14:textId="77777777" w:rsidTr="005E15F1">
        <w:trPr>
          <w:trHeight w:val="261"/>
        </w:trPr>
        <w:tc>
          <w:tcPr>
            <w:tcW w:w="2067" w:type="dxa"/>
          </w:tcPr>
          <w:p w14:paraId="32AF82F6" w14:textId="5FA2A336" w:rsidR="003F7400" w:rsidRPr="0033264C" w:rsidRDefault="003F7400" w:rsidP="003F7400">
            <w:pPr>
              <w:ind w:left="-14" w:right="-90"/>
              <w:rPr>
                <w:rFonts w:ascii="Angsana New" w:hAnsi="Angsana New"/>
                <w:sz w:val="24"/>
                <w:szCs w:val="24"/>
              </w:rPr>
            </w:pP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23FEFDC" w14:textId="4B04B968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39E19241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B49E75" w14:textId="4DCCF5F6" w:rsidR="003F7400" w:rsidRPr="005D44F8" w:rsidRDefault="003F7400" w:rsidP="003F740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52FB5FD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2656954" w14:textId="43844FA2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07867AC2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</w:tcPr>
          <w:p w14:paraId="4D2023A5" w14:textId="59DB515B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7400" w:rsidRPr="00CD50A9" w14:paraId="1BC09D3F" w14:textId="77777777" w:rsidTr="005E15F1">
        <w:trPr>
          <w:trHeight w:val="261"/>
        </w:trPr>
        <w:tc>
          <w:tcPr>
            <w:tcW w:w="2067" w:type="dxa"/>
          </w:tcPr>
          <w:p w14:paraId="6F1D22AE" w14:textId="58236D27" w:rsidR="003F7400" w:rsidRPr="005D44F8" w:rsidRDefault="003F7400" w:rsidP="003F7400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EF579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4BC84E3E" w14:textId="77777777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5E6E830D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A68474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1F344436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3299EF0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5EC3366D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</w:tcPr>
          <w:p w14:paraId="020BDA41" w14:textId="4826BF64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F7400" w:rsidRPr="00CD50A9" w14:paraId="36401A29" w14:textId="77777777" w:rsidTr="005E15F1">
        <w:trPr>
          <w:trHeight w:val="261"/>
        </w:trPr>
        <w:tc>
          <w:tcPr>
            <w:tcW w:w="2067" w:type="dxa"/>
          </w:tcPr>
          <w:p w14:paraId="25DF79BA" w14:textId="653CE105" w:rsidR="003F7400" w:rsidRPr="005D44F8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798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094D99E2" w14:textId="4B6D4A09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01152741" w14:textId="41B07CF6" w:rsidR="003F7400" w:rsidRPr="005D44F8" w:rsidRDefault="003F7400" w:rsidP="003F7400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305,838</w:t>
            </w:r>
          </w:p>
        </w:tc>
        <w:tc>
          <w:tcPr>
            <w:tcW w:w="270" w:type="dxa"/>
            <w:vAlign w:val="bottom"/>
          </w:tcPr>
          <w:p w14:paraId="238FAC47" w14:textId="759AB70C" w:rsidR="003F7400" w:rsidRPr="005D44F8" w:rsidRDefault="003F7400" w:rsidP="003F740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9D0D418" w14:textId="41968C7A" w:rsidR="003F7400" w:rsidRPr="005D44F8" w:rsidRDefault="003F7400" w:rsidP="003F7400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B6579D1" w14:textId="45EFD9FC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3EFF2809" w14:textId="2BF008B9" w:rsidR="003F7400" w:rsidRPr="005D44F8" w:rsidRDefault="003F7400" w:rsidP="003F740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305,838</w:t>
            </w:r>
          </w:p>
        </w:tc>
        <w:tc>
          <w:tcPr>
            <w:tcW w:w="236" w:type="dxa"/>
            <w:vAlign w:val="bottom"/>
          </w:tcPr>
          <w:p w14:paraId="0646A0E1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E9684D8" w14:textId="2C7AC758" w:rsidR="003F7400" w:rsidRPr="005D44F8" w:rsidRDefault="003F7400" w:rsidP="003F7400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F7339A5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2774D5B" w14:textId="5709CBC1" w:rsidR="003F7400" w:rsidRPr="005D44F8" w:rsidRDefault="003F7400" w:rsidP="003F740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305,838</w:t>
            </w:r>
          </w:p>
        </w:tc>
        <w:tc>
          <w:tcPr>
            <w:tcW w:w="270" w:type="dxa"/>
            <w:vAlign w:val="bottom"/>
          </w:tcPr>
          <w:p w14:paraId="05DF4A71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237953C" w14:textId="36952F00" w:rsidR="003F7400" w:rsidRPr="005D44F8" w:rsidRDefault="003F7400" w:rsidP="003F740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96503E1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DAFA454" w14:textId="630BB201" w:rsidR="003F7400" w:rsidRPr="005D44F8" w:rsidRDefault="003F7400" w:rsidP="003F740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305,838</w:t>
            </w:r>
          </w:p>
        </w:tc>
      </w:tr>
      <w:tr w:rsidR="003F7400" w:rsidRPr="00CD50A9" w14:paraId="62BD1C52" w14:textId="77777777" w:rsidTr="005E15F1">
        <w:trPr>
          <w:trHeight w:val="261"/>
        </w:trPr>
        <w:tc>
          <w:tcPr>
            <w:tcW w:w="2067" w:type="dxa"/>
          </w:tcPr>
          <w:p w14:paraId="67A9C5CD" w14:textId="326CA550" w:rsidR="003F7400" w:rsidRPr="005D44F8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798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  <w:r w:rsidR="00046BA5" w:rsidRPr="00046BA5">
              <w:rPr>
                <w:rFonts w:ascii="Angsana New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270" w:type="dxa"/>
          </w:tcPr>
          <w:p w14:paraId="771645ED" w14:textId="77777777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2C8589FD" w14:textId="3C81BA0C" w:rsidR="003F7400" w:rsidRPr="005D44F8" w:rsidRDefault="003F7400" w:rsidP="003F7400">
            <w:pPr>
              <w:pStyle w:val="acctfourfigures"/>
              <w:tabs>
                <w:tab w:val="clear" w:pos="765"/>
                <w:tab w:val="decimal" w:pos="1338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A0B702D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3DB29D7" w14:textId="2740F058" w:rsidR="003F7400" w:rsidRPr="005D44F8" w:rsidRDefault="003F7400" w:rsidP="003F7400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98,524</w:t>
            </w:r>
          </w:p>
        </w:tc>
        <w:tc>
          <w:tcPr>
            <w:tcW w:w="236" w:type="dxa"/>
            <w:vAlign w:val="bottom"/>
          </w:tcPr>
          <w:p w14:paraId="49E0FF7C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</w:tcPr>
          <w:p w14:paraId="57B624D7" w14:textId="20637711" w:rsidR="003F7400" w:rsidRPr="005D44F8" w:rsidRDefault="003F7400" w:rsidP="003F740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98,524</w:t>
            </w:r>
          </w:p>
        </w:tc>
        <w:tc>
          <w:tcPr>
            <w:tcW w:w="236" w:type="dxa"/>
          </w:tcPr>
          <w:p w14:paraId="01B0426C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61F0D571" w14:textId="5DF97C6B" w:rsidR="003F7400" w:rsidRPr="005D44F8" w:rsidRDefault="003F7400" w:rsidP="003F7400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F393055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002D63" w14:textId="3F81B125" w:rsidR="003F7400" w:rsidRPr="005D44F8" w:rsidRDefault="003F7400" w:rsidP="003F7400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1D9CFDC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07FACC" w14:textId="57118828" w:rsidR="003F7400" w:rsidRPr="005D44F8" w:rsidRDefault="003F7400" w:rsidP="003F7400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98,524</w:t>
            </w:r>
          </w:p>
        </w:tc>
        <w:tc>
          <w:tcPr>
            <w:tcW w:w="270" w:type="dxa"/>
          </w:tcPr>
          <w:p w14:paraId="192D3D80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79D25B9" w14:textId="02BC535C" w:rsidR="003F7400" w:rsidRPr="005D44F8" w:rsidRDefault="003F7400" w:rsidP="003F740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98,524</w:t>
            </w:r>
          </w:p>
        </w:tc>
      </w:tr>
      <w:tr w:rsidR="003F7400" w:rsidRPr="00CD50A9" w14:paraId="198BA58D" w14:textId="77777777" w:rsidTr="005E15F1">
        <w:trPr>
          <w:trHeight w:val="261"/>
        </w:trPr>
        <w:tc>
          <w:tcPr>
            <w:tcW w:w="2067" w:type="dxa"/>
          </w:tcPr>
          <w:p w14:paraId="54386318" w14:textId="7FFE2D58" w:rsidR="003F7400" w:rsidRPr="005D44F8" w:rsidRDefault="003F7400" w:rsidP="003F7400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579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123E8582" w14:textId="77777777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49463" w14:textId="0EF45525" w:rsidR="003F7400" w:rsidRPr="005D44F8" w:rsidRDefault="003F7400" w:rsidP="003F7400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305,838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0D4A5E" w14:textId="57BE781A" w:rsidR="003F7400" w:rsidRPr="005D44F8" w:rsidRDefault="003F7400" w:rsidP="003F740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EADF06" w14:textId="3525C34E" w:rsidR="003F7400" w:rsidRPr="005D44F8" w:rsidRDefault="003F7400" w:rsidP="003F7400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98,524</w:t>
            </w:r>
          </w:p>
        </w:tc>
        <w:tc>
          <w:tcPr>
            <w:tcW w:w="236" w:type="dxa"/>
          </w:tcPr>
          <w:p w14:paraId="2B7AD228" w14:textId="1D8A741D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21DD0E71" w14:textId="30F42310" w:rsidR="003F7400" w:rsidRPr="005D44F8" w:rsidRDefault="003F7400" w:rsidP="003F740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404,362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DFC53D8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29405D" w14:textId="7BEF6917" w:rsidR="003F7400" w:rsidRPr="005D44F8" w:rsidRDefault="003F7400" w:rsidP="003F7400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9700C8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05E010" w14:textId="45051776" w:rsidR="003F7400" w:rsidRPr="005D44F8" w:rsidRDefault="003F7400" w:rsidP="003F740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305,838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716C66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5873CD" w14:textId="19160C2E" w:rsidR="003F7400" w:rsidRPr="005D44F8" w:rsidRDefault="003F7400" w:rsidP="003F7400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98,524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5F44C8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7FCA96" w14:textId="4788E020" w:rsidR="003F7400" w:rsidRPr="005D44F8" w:rsidRDefault="003F7400" w:rsidP="003F740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404,362</w:t>
            </w:r>
          </w:p>
        </w:tc>
      </w:tr>
    </w:tbl>
    <w:tbl>
      <w:tblPr>
        <w:tblpPr w:leftFromText="180" w:rightFromText="180" w:vertAnchor="text" w:horzAnchor="page" w:tblpX="1614" w:tblpY="-121"/>
        <w:tblW w:w="1449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1983"/>
        <w:gridCol w:w="270"/>
        <w:gridCol w:w="1890"/>
        <w:gridCol w:w="270"/>
        <w:gridCol w:w="1530"/>
        <w:gridCol w:w="270"/>
        <w:gridCol w:w="1350"/>
        <w:gridCol w:w="270"/>
        <w:gridCol w:w="1260"/>
        <w:gridCol w:w="270"/>
        <w:gridCol w:w="1260"/>
        <w:gridCol w:w="270"/>
        <w:gridCol w:w="1260"/>
      </w:tblGrid>
      <w:tr w:rsidR="00FD4094" w:rsidRPr="00CD50A9" w14:paraId="7C3AF286" w14:textId="77777777" w:rsidTr="00FD4094">
        <w:trPr>
          <w:trHeight w:val="261"/>
          <w:tblHeader/>
        </w:trPr>
        <w:tc>
          <w:tcPr>
            <w:tcW w:w="2067" w:type="dxa"/>
            <w:vAlign w:val="bottom"/>
          </w:tcPr>
          <w:p w14:paraId="29D6C7D4" w14:textId="77777777" w:rsidR="00FD4094" w:rsidRPr="005D44F8" w:rsidRDefault="00FD4094" w:rsidP="00FD4094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FBCCA89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78B2BE49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FD4094" w:rsidRPr="00CD50A9" w14:paraId="24383C09" w14:textId="77777777" w:rsidTr="00FD4094">
        <w:trPr>
          <w:trHeight w:val="261"/>
          <w:tblHeader/>
        </w:trPr>
        <w:tc>
          <w:tcPr>
            <w:tcW w:w="2067" w:type="dxa"/>
            <w:vAlign w:val="bottom"/>
          </w:tcPr>
          <w:p w14:paraId="7C76F031" w14:textId="77777777" w:rsidR="00FD4094" w:rsidRPr="005D44F8" w:rsidRDefault="00FD4094" w:rsidP="00FD409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79E98F31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943" w:type="dxa"/>
            <w:gridSpan w:val="5"/>
          </w:tcPr>
          <w:p w14:paraId="102753B3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FC2A81C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940" w:type="dxa"/>
            <w:gridSpan w:val="7"/>
          </w:tcPr>
          <w:p w14:paraId="79B808D8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FD4094" w:rsidRPr="00CD50A9" w14:paraId="38937477" w14:textId="77777777" w:rsidTr="00755D99">
        <w:trPr>
          <w:trHeight w:val="261"/>
          <w:tblHeader/>
        </w:trPr>
        <w:tc>
          <w:tcPr>
            <w:tcW w:w="2067" w:type="dxa"/>
            <w:vAlign w:val="bottom"/>
            <w:hideMark/>
          </w:tcPr>
          <w:p w14:paraId="1C63D899" w14:textId="77777777" w:rsidR="00FD4094" w:rsidRPr="005D44F8" w:rsidRDefault="00FD4094" w:rsidP="00FD409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3D792951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6C32EA0E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784A0EEC" w14:textId="77777777" w:rsidR="00FD4094" w:rsidRPr="005D44F8" w:rsidRDefault="00FD4094" w:rsidP="00FD4094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4C2B6D0B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</w:tcPr>
          <w:p w14:paraId="39031BD5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74F963E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3439686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2F26FE4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09BB562C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72E58F60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BBA5B52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674E45F5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0DEBADF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3BB3C1F2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A243EF2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5B8FC88B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60D5570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D4094" w:rsidRPr="00CD50A9" w14:paraId="52C4E7BE" w14:textId="77777777" w:rsidTr="00FD4094">
        <w:trPr>
          <w:trHeight w:val="261"/>
        </w:trPr>
        <w:tc>
          <w:tcPr>
            <w:tcW w:w="2067" w:type="dxa"/>
            <w:hideMark/>
          </w:tcPr>
          <w:p w14:paraId="0BE7DDB6" w14:textId="77777777" w:rsidR="00FD4094" w:rsidRPr="005D44F8" w:rsidRDefault="00FD4094" w:rsidP="00FD409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593158D8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552A4C7B" w14:textId="77777777" w:rsidR="00FD4094" w:rsidRPr="005D44F8" w:rsidRDefault="00FD4094" w:rsidP="00FD40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FD4094" w:rsidRPr="00CD50A9" w14:paraId="22ACD17E" w14:textId="77777777" w:rsidTr="00FD4094">
        <w:trPr>
          <w:trHeight w:val="261"/>
        </w:trPr>
        <w:tc>
          <w:tcPr>
            <w:tcW w:w="2067" w:type="dxa"/>
          </w:tcPr>
          <w:p w14:paraId="66FB54CA" w14:textId="225A3FD1" w:rsidR="00FD4094" w:rsidRPr="005D44F8" w:rsidRDefault="00FD4094" w:rsidP="00FD409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F66E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F66E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="00BE740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="003F740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6</w:t>
            </w:r>
          </w:p>
        </w:tc>
        <w:tc>
          <w:tcPr>
            <w:tcW w:w="270" w:type="dxa"/>
          </w:tcPr>
          <w:p w14:paraId="52F0B162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76D1DAEF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C8F6F6" w14:textId="77777777" w:rsidR="00FD4094" w:rsidRPr="005D44F8" w:rsidRDefault="00FD4094" w:rsidP="00FD40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17B72A30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DA3FCA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7CE05BF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55BF304D" w14:textId="77777777" w:rsidR="00FD4094" w:rsidRPr="005D44F8" w:rsidRDefault="00FD4094" w:rsidP="00FD40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4094" w:rsidRPr="00CD50A9" w14:paraId="28977E81" w14:textId="77777777" w:rsidTr="00982845">
        <w:trPr>
          <w:trHeight w:val="261"/>
        </w:trPr>
        <w:tc>
          <w:tcPr>
            <w:tcW w:w="2067" w:type="dxa"/>
          </w:tcPr>
          <w:p w14:paraId="5AED883E" w14:textId="77777777" w:rsidR="00FD4094" w:rsidRPr="005D44F8" w:rsidRDefault="00FD4094" w:rsidP="00FD409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5909893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773A2860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2BD713" w14:textId="77777777" w:rsidR="00FD4094" w:rsidRPr="005D44F8" w:rsidRDefault="00FD4094" w:rsidP="00FD40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65E6B277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5972C5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894CCDB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6F83A680" w14:textId="77777777" w:rsidR="00FD4094" w:rsidRPr="005D44F8" w:rsidRDefault="00FD4094" w:rsidP="00FD40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82845" w14:paraId="2CDC440D" w14:textId="77777777" w:rsidTr="00755D99">
        <w:trPr>
          <w:trHeight w:val="261"/>
        </w:trPr>
        <w:tc>
          <w:tcPr>
            <w:tcW w:w="2067" w:type="dxa"/>
          </w:tcPr>
          <w:p w14:paraId="56DCD408" w14:textId="5A5E2084" w:rsidR="00982845" w:rsidRPr="005D44F8" w:rsidRDefault="00982845" w:rsidP="00755D99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0BF2772" w14:textId="77777777" w:rsidR="00982845" w:rsidRPr="005D44F8" w:rsidRDefault="00982845" w:rsidP="0098284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705939DF" w14:textId="65331D94" w:rsidR="00982845" w:rsidRPr="005D44F8" w:rsidRDefault="00982845" w:rsidP="00755D99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A0E0AC9" w14:textId="77777777" w:rsidR="00982845" w:rsidRPr="005D44F8" w:rsidRDefault="00982845" w:rsidP="0098284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7C094B6" w14:textId="13DE8341" w:rsidR="00982845" w:rsidRPr="005D44F8" w:rsidRDefault="00982845" w:rsidP="00982845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160633" w14:textId="77777777" w:rsidR="00982845" w:rsidRPr="005D44F8" w:rsidRDefault="00982845" w:rsidP="0098284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</w:tcPr>
          <w:p w14:paraId="11F8A494" w14:textId="126EBA4D" w:rsidR="00982845" w:rsidRPr="005D44F8" w:rsidRDefault="00982845" w:rsidP="00982845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14:paraId="3B71B5A7" w14:textId="50742C90" w:rsidR="00982845" w:rsidRPr="009F555B" w:rsidRDefault="00982845" w:rsidP="009828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07EACD3E" w14:textId="690DC60F" w:rsidR="00982845" w:rsidRPr="009F555B" w:rsidRDefault="00982845" w:rsidP="00755D99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530" w:type="dxa"/>
            <w:gridSpan w:val="2"/>
          </w:tcPr>
          <w:p w14:paraId="3DCB2AC2" w14:textId="06E3B7C5" w:rsidR="00982845" w:rsidRPr="00822FDA" w:rsidRDefault="00982845" w:rsidP="00982845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248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0ACE7146" w14:textId="18476B15" w:rsidR="00982845" w:rsidRPr="00822FDA" w:rsidRDefault="00982845" w:rsidP="0098284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</w:tr>
      <w:tr w:rsidR="00FD4094" w14:paraId="44F3F1FA" w14:textId="77777777" w:rsidTr="00B64865">
        <w:trPr>
          <w:trHeight w:val="261"/>
        </w:trPr>
        <w:tc>
          <w:tcPr>
            <w:tcW w:w="2067" w:type="dxa"/>
          </w:tcPr>
          <w:p w14:paraId="7343B5A2" w14:textId="4981F5DB" w:rsidR="00FD4094" w:rsidRPr="005D44F8" w:rsidRDefault="00755D99" w:rsidP="00FD4094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D2677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Pr="00D2677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270" w:type="dxa"/>
          </w:tcPr>
          <w:p w14:paraId="079BEFEE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04503C7B" w14:textId="40A646A8" w:rsidR="00FD4094" w:rsidRPr="006E1318" w:rsidRDefault="00CE4D9A" w:rsidP="00755D99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262,344</w:t>
            </w:r>
          </w:p>
        </w:tc>
        <w:tc>
          <w:tcPr>
            <w:tcW w:w="270" w:type="dxa"/>
            <w:vAlign w:val="bottom"/>
          </w:tcPr>
          <w:p w14:paraId="152CE4F2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657DC78" w14:textId="45F17146" w:rsidR="00FD4094" w:rsidRPr="005D44F8" w:rsidRDefault="00CE4D9A" w:rsidP="00755D99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B1EF84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C3E619B" w14:textId="2F1864A7" w:rsidR="00FD4094" w:rsidRPr="005D44F8" w:rsidRDefault="00CE4D9A" w:rsidP="00FD409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262,344</w:t>
            </w:r>
          </w:p>
        </w:tc>
        <w:tc>
          <w:tcPr>
            <w:tcW w:w="270" w:type="dxa"/>
          </w:tcPr>
          <w:p w14:paraId="00338288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3233B66" w14:textId="55DA2465" w:rsidR="00FD4094" w:rsidRPr="005D44F8" w:rsidRDefault="00CE4D9A" w:rsidP="00FD4094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AAA767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2E4D921" w14:textId="472CAFE1" w:rsidR="00FD4094" w:rsidRPr="005D44F8" w:rsidRDefault="00CE4D9A" w:rsidP="00755D99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262,344</w:t>
            </w:r>
          </w:p>
        </w:tc>
        <w:tc>
          <w:tcPr>
            <w:tcW w:w="270" w:type="dxa"/>
          </w:tcPr>
          <w:p w14:paraId="506AC877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B995247" w14:textId="186432E4" w:rsidR="00FD4094" w:rsidRPr="005D44F8" w:rsidRDefault="00CE4D9A" w:rsidP="00755D99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F6277D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555BB02" w14:textId="4022F4F0" w:rsidR="00FD4094" w:rsidRPr="005D44F8" w:rsidRDefault="00CE4D9A" w:rsidP="00FD409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262,344</w:t>
            </w:r>
          </w:p>
        </w:tc>
      </w:tr>
      <w:tr w:rsidR="00755D99" w14:paraId="1F83CE0E" w14:textId="77777777" w:rsidTr="00B64865">
        <w:trPr>
          <w:trHeight w:val="261"/>
        </w:trPr>
        <w:tc>
          <w:tcPr>
            <w:tcW w:w="2067" w:type="dxa"/>
          </w:tcPr>
          <w:p w14:paraId="15E4A8CA" w14:textId="056EE1B2" w:rsidR="00755D99" w:rsidRPr="005D44F8" w:rsidRDefault="00755D99" w:rsidP="00755D99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  <w:r w:rsidR="0019408B" w:rsidRPr="0019408B">
              <w:rPr>
                <w:rFonts w:ascii="Angsana New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270" w:type="dxa"/>
          </w:tcPr>
          <w:p w14:paraId="002BFF11" w14:textId="77777777" w:rsidR="00755D99" w:rsidRPr="005D44F8" w:rsidRDefault="00755D99" w:rsidP="00755D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32E4CCB3" w14:textId="181B710F" w:rsidR="00755D99" w:rsidRDefault="00CE4D9A" w:rsidP="00755D99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E8DB83D" w14:textId="77777777" w:rsidR="00755D99" w:rsidRPr="005D44F8" w:rsidRDefault="00755D99" w:rsidP="00755D99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6DE1A96A" w14:textId="3AEE5DBE" w:rsidR="00755D99" w:rsidRDefault="00CE4D9A" w:rsidP="00755D99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45,108</w:t>
            </w:r>
          </w:p>
        </w:tc>
        <w:tc>
          <w:tcPr>
            <w:tcW w:w="270" w:type="dxa"/>
            <w:vAlign w:val="bottom"/>
          </w:tcPr>
          <w:p w14:paraId="052D3CA0" w14:textId="77777777" w:rsidR="00755D99" w:rsidRPr="005D44F8" w:rsidRDefault="00755D99" w:rsidP="00755D99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37B7601" w14:textId="2EDE239F" w:rsidR="00755D99" w:rsidRDefault="00CE4D9A" w:rsidP="00755D99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226AE0D4" w14:textId="77777777" w:rsidR="00755D99" w:rsidRPr="005D44F8" w:rsidRDefault="00755D99" w:rsidP="00755D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93FDE08" w14:textId="1B095FA8" w:rsidR="00755D99" w:rsidRDefault="00CE4D9A" w:rsidP="00755D99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35E1E1" w14:textId="77777777" w:rsidR="00755D99" w:rsidRPr="005D44F8" w:rsidRDefault="00755D99" w:rsidP="00755D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82729B7" w14:textId="51A78227" w:rsidR="00755D99" w:rsidRDefault="00CE4D9A" w:rsidP="00755D9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1781510" w14:textId="77777777" w:rsidR="00755D99" w:rsidRPr="005D44F8" w:rsidRDefault="00755D99" w:rsidP="00755D99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6CD00DF" w14:textId="02FCC902" w:rsidR="00755D99" w:rsidRDefault="00CE4D9A" w:rsidP="00755D9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11A740BC" w14:textId="77777777" w:rsidR="00755D99" w:rsidRPr="005D44F8" w:rsidRDefault="00755D99" w:rsidP="00755D99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86B17FB" w14:textId="115CBE61" w:rsidR="00755D99" w:rsidRDefault="00CE4D9A" w:rsidP="00755D9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</w:tr>
      <w:tr w:rsidR="00B64865" w14:paraId="39ABECE1" w14:textId="77777777" w:rsidTr="00B64865">
        <w:trPr>
          <w:trHeight w:val="261"/>
        </w:trPr>
        <w:tc>
          <w:tcPr>
            <w:tcW w:w="2067" w:type="dxa"/>
          </w:tcPr>
          <w:p w14:paraId="0D98F1E3" w14:textId="5870CDE4" w:rsidR="00B64865" w:rsidRPr="005D44F8" w:rsidRDefault="00B64865" w:rsidP="00755D99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3F843941" w14:textId="77777777" w:rsidR="00B64865" w:rsidRPr="005D44F8" w:rsidRDefault="00B64865" w:rsidP="00755D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14:paraId="4E953766" w14:textId="2E005C31" w:rsidR="00B64865" w:rsidRDefault="00CE4D9A" w:rsidP="00755D99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D7B1427" w14:textId="77777777" w:rsidR="00B64865" w:rsidRPr="005D44F8" w:rsidRDefault="00B64865" w:rsidP="00755D99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5C0FCAE" w14:textId="54B070C8" w:rsidR="00B64865" w:rsidRDefault="00CE4D9A" w:rsidP="00755D99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49,778</w:t>
            </w:r>
          </w:p>
        </w:tc>
        <w:tc>
          <w:tcPr>
            <w:tcW w:w="270" w:type="dxa"/>
            <w:vAlign w:val="bottom"/>
          </w:tcPr>
          <w:p w14:paraId="57AA50E3" w14:textId="77777777" w:rsidR="00B64865" w:rsidRPr="005D44F8" w:rsidRDefault="00B64865" w:rsidP="00755D99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BEDFEB7" w14:textId="32E3C571" w:rsidR="00B64865" w:rsidRDefault="00CE4D9A" w:rsidP="00755D99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49,778</w:t>
            </w:r>
          </w:p>
        </w:tc>
        <w:tc>
          <w:tcPr>
            <w:tcW w:w="270" w:type="dxa"/>
          </w:tcPr>
          <w:p w14:paraId="34517BB0" w14:textId="77777777" w:rsidR="00B64865" w:rsidRPr="005D44F8" w:rsidRDefault="00B64865" w:rsidP="00755D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502D42C" w14:textId="671A4415" w:rsidR="00B64865" w:rsidRDefault="00CE4D9A" w:rsidP="00755D99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8926F87" w14:textId="77777777" w:rsidR="00B64865" w:rsidRPr="005D44F8" w:rsidRDefault="00B64865" w:rsidP="00755D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CD7C30" w14:textId="1D17704E" w:rsidR="00B64865" w:rsidRDefault="00E81D9D" w:rsidP="00E81D9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49,778</w:t>
            </w:r>
          </w:p>
        </w:tc>
        <w:tc>
          <w:tcPr>
            <w:tcW w:w="270" w:type="dxa"/>
          </w:tcPr>
          <w:p w14:paraId="4A2217BA" w14:textId="77777777" w:rsidR="00B64865" w:rsidRPr="005D44F8" w:rsidRDefault="00B64865" w:rsidP="00755D99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F50FB1" w14:textId="07BE08FC" w:rsidR="00B64865" w:rsidRDefault="00E81D9D" w:rsidP="00E81D9D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C67B9F8" w14:textId="77777777" w:rsidR="00B64865" w:rsidRPr="005D44F8" w:rsidRDefault="00B64865" w:rsidP="00755D99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560935" w14:textId="1BB667A1" w:rsidR="00B64865" w:rsidRDefault="00CE4D9A" w:rsidP="00755D9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49,778</w:t>
            </w:r>
          </w:p>
        </w:tc>
      </w:tr>
      <w:tr w:rsidR="00FD4094" w:rsidRPr="00CD50A9" w14:paraId="170BAA2E" w14:textId="77777777" w:rsidTr="00755D99">
        <w:trPr>
          <w:trHeight w:val="261"/>
        </w:trPr>
        <w:tc>
          <w:tcPr>
            <w:tcW w:w="2067" w:type="dxa"/>
            <w:hideMark/>
          </w:tcPr>
          <w:p w14:paraId="5D96CAC7" w14:textId="77777777" w:rsidR="00FD4094" w:rsidRPr="005D44F8" w:rsidRDefault="00FD4094" w:rsidP="00FD409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7CEE0EA7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51F1E" w14:textId="298CAF34" w:rsidR="00FD4094" w:rsidRPr="005D44F8" w:rsidRDefault="00CE4D9A" w:rsidP="00C15AB8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262,344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77A4E0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6FD238F" w14:textId="001E672D" w:rsidR="00FD4094" w:rsidRPr="005D44F8" w:rsidRDefault="00CE4D9A" w:rsidP="00FD4094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94,886</w:t>
            </w:r>
          </w:p>
        </w:tc>
        <w:tc>
          <w:tcPr>
            <w:tcW w:w="270" w:type="dxa"/>
          </w:tcPr>
          <w:p w14:paraId="0849D3EF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3542708" w14:textId="68168E9C" w:rsidR="00FD4094" w:rsidRPr="005D44F8" w:rsidRDefault="00CE4D9A" w:rsidP="00FD409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357,230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6A2205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A7D190" w14:textId="4469EE1C" w:rsidR="00FD4094" w:rsidRPr="005D44F8" w:rsidRDefault="00CE4D9A" w:rsidP="00FD4094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1F608D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C7AF88" w14:textId="338C458B" w:rsidR="00FD4094" w:rsidRPr="005D44F8" w:rsidRDefault="00507EF8" w:rsidP="00822FD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312</w:t>
            </w:r>
            <w:r w:rsidR="00CE4D9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A5B19F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9C09F6" w14:textId="24EF7165" w:rsidR="00FD4094" w:rsidRPr="005D44F8" w:rsidRDefault="00507EF8" w:rsidP="00FD4094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07EF8">
              <w:rPr>
                <w:rFonts w:ascii="Angsana New" w:hAnsi="Angsana New"/>
                <w:b/>
                <w:bCs/>
                <w:sz w:val="24"/>
                <w:szCs w:val="24"/>
              </w:rPr>
              <w:t>45,108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36FD1B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98CD61" w14:textId="39F65EF2" w:rsidR="00FD4094" w:rsidRPr="005D44F8" w:rsidRDefault="00CE4D9A" w:rsidP="00FD409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357,230</w:t>
            </w:r>
          </w:p>
        </w:tc>
      </w:tr>
      <w:tr w:rsidR="00FD4094" w:rsidRPr="00183739" w14:paraId="279EB5D2" w14:textId="77777777" w:rsidTr="00FD4094">
        <w:trPr>
          <w:trHeight w:val="40"/>
        </w:trPr>
        <w:tc>
          <w:tcPr>
            <w:tcW w:w="2067" w:type="dxa"/>
          </w:tcPr>
          <w:p w14:paraId="358C5312" w14:textId="77777777" w:rsidR="00FD4094" w:rsidRPr="00183739" w:rsidRDefault="00FD4094" w:rsidP="00FD4094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635BA165" w14:textId="77777777" w:rsidR="00FD4094" w:rsidRPr="00183739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double" w:sz="4" w:space="0" w:color="auto"/>
            </w:tcBorders>
          </w:tcPr>
          <w:p w14:paraId="4D4B80F3" w14:textId="77777777" w:rsidR="00FD4094" w:rsidRPr="00183739" w:rsidRDefault="00FD4094" w:rsidP="00FD40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9EBB46" w14:textId="77777777" w:rsidR="00FD4094" w:rsidRPr="00183739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388353D5" w14:textId="77777777" w:rsidR="00FD4094" w:rsidRPr="00183739" w:rsidRDefault="00FD4094" w:rsidP="00FD409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133DF55" w14:textId="77777777" w:rsidR="00FD4094" w:rsidRPr="00183739" w:rsidRDefault="00FD4094" w:rsidP="00FD40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E0B8842" w14:textId="77777777" w:rsidR="00FD4094" w:rsidRPr="00183739" w:rsidRDefault="00FD4094" w:rsidP="00FD409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7B7737A5" w14:textId="77777777" w:rsidR="00FD4094" w:rsidRPr="00183739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F7400" w:rsidRPr="00CD50A9" w14:paraId="663BF005" w14:textId="77777777" w:rsidTr="004C45BC">
        <w:trPr>
          <w:trHeight w:val="261"/>
        </w:trPr>
        <w:tc>
          <w:tcPr>
            <w:tcW w:w="2067" w:type="dxa"/>
          </w:tcPr>
          <w:p w14:paraId="0EB1FCF4" w14:textId="4404D754" w:rsidR="003F7400" w:rsidRPr="005D44F8" w:rsidRDefault="003F7400" w:rsidP="003F7400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267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D2677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D267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5D41D0F0" w14:textId="77777777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40F97F26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8FA73A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280F2E6B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9748A3F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36E888C0" w14:textId="77777777" w:rsidR="003F7400" w:rsidRPr="00E42153" w:rsidRDefault="003F7400" w:rsidP="003F740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</w:tcPr>
          <w:p w14:paraId="11D2FCE1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F7400" w:rsidRPr="00007010" w14:paraId="095F04E6" w14:textId="77777777" w:rsidTr="004C45BC">
        <w:trPr>
          <w:trHeight w:val="261"/>
        </w:trPr>
        <w:tc>
          <w:tcPr>
            <w:tcW w:w="2067" w:type="dxa"/>
          </w:tcPr>
          <w:p w14:paraId="2473D712" w14:textId="1FB37163" w:rsidR="003F7400" w:rsidRPr="005D44F8" w:rsidRDefault="003F7400" w:rsidP="003F7400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B0E8C8F" w14:textId="77777777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4832F435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CF802D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64751FE7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C55CDC9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2C4954E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</w:tcPr>
          <w:p w14:paraId="4AA0796C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7400" w:rsidRPr="00CD50A9" w14:paraId="6C6E74CB" w14:textId="77777777" w:rsidTr="004C45BC">
        <w:trPr>
          <w:trHeight w:val="261"/>
        </w:trPr>
        <w:tc>
          <w:tcPr>
            <w:tcW w:w="2067" w:type="dxa"/>
          </w:tcPr>
          <w:p w14:paraId="1D4B9BD0" w14:textId="3BC7708E" w:rsidR="003F7400" w:rsidRPr="005D44F8" w:rsidRDefault="003F7400" w:rsidP="003F7400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D26778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8A52D23" w14:textId="77777777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73C188DB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AC1E2F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000EEF2F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7FA8616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40F6D3AF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</w:tcPr>
          <w:p w14:paraId="5823B1F2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F7400" w:rsidRPr="00CD50A9" w14:paraId="19DB3454" w14:textId="77777777" w:rsidTr="00755D99">
        <w:trPr>
          <w:trHeight w:val="261"/>
        </w:trPr>
        <w:tc>
          <w:tcPr>
            <w:tcW w:w="2067" w:type="dxa"/>
          </w:tcPr>
          <w:p w14:paraId="64836E74" w14:textId="429C4C32" w:rsidR="003F7400" w:rsidRPr="005D44F8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2677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Pr="00D2677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270" w:type="dxa"/>
          </w:tcPr>
          <w:p w14:paraId="213148C3" w14:textId="77777777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7AC11489" w14:textId="5A8B6516" w:rsidR="003F7400" w:rsidRPr="005D44F8" w:rsidRDefault="003F7400" w:rsidP="003F7400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170,167</w:t>
            </w:r>
          </w:p>
        </w:tc>
        <w:tc>
          <w:tcPr>
            <w:tcW w:w="270" w:type="dxa"/>
            <w:vAlign w:val="bottom"/>
          </w:tcPr>
          <w:p w14:paraId="5C3DD8B5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BAF8B38" w14:textId="3476E4E4" w:rsidR="003F7400" w:rsidRPr="005D44F8" w:rsidRDefault="003F7400" w:rsidP="003F7400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7CB9AA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53EB6BD3" w14:textId="08A293C1" w:rsidR="003F7400" w:rsidRPr="005D44F8" w:rsidRDefault="003F7400" w:rsidP="003F7400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170,167</w:t>
            </w:r>
          </w:p>
        </w:tc>
        <w:tc>
          <w:tcPr>
            <w:tcW w:w="270" w:type="dxa"/>
            <w:vAlign w:val="bottom"/>
          </w:tcPr>
          <w:p w14:paraId="099458EB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B23EBFE" w14:textId="2386EF54" w:rsidR="003F7400" w:rsidRPr="005D44F8" w:rsidRDefault="003F7400" w:rsidP="003F7400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C2120BA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DF154EA" w14:textId="0CA4FF85" w:rsidR="003F7400" w:rsidRPr="005D44F8" w:rsidRDefault="003F7400" w:rsidP="003F740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170,167</w:t>
            </w:r>
          </w:p>
        </w:tc>
        <w:tc>
          <w:tcPr>
            <w:tcW w:w="270" w:type="dxa"/>
            <w:vAlign w:val="bottom"/>
          </w:tcPr>
          <w:p w14:paraId="1E536A94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2C73E1" w14:textId="4F2AB55B" w:rsidR="003F7400" w:rsidRPr="005D44F8" w:rsidRDefault="003F7400" w:rsidP="003F740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166367D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9451248" w14:textId="1B852791" w:rsidR="003F7400" w:rsidRPr="005D44F8" w:rsidRDefault="003F7400" w:rsidP="003F740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170,167</w:t>
            </w:r>
          </w:p>
        </w:tc>
      </w:tr>
      <w:tr w:rsidR="003F7400" w:rsidRPr="00CD50A9" w14:paraId="6FC897FB" w14:textId="77777777" w:rsidTr="00755D99">
        <w:trPr>
          <w:trHeight w:val="261"/>
        </w:trPr>
        <w:tc>
          <w:tcPr>
            <w:tcW w:w="2067" w:type="dxa"/>
          </w:tcPr>
          <w:p w14:paraId="09734659" w14:textId="0A7B2D85" w:rsidR="003F7400" w:rsidRPr="005D44F8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26778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  <w:r w:rsidR="0019408B" w:rsidRPr="0019408B">
              <w:rPr>
                <w:rFonts w:ascii="Angsana New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270" w:type="dxa"/>
          </w:tcPr>
          <w:p w14:paraId="265E70EB" w14:textId="77777777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101E9DC6" w14:textId="00410B60" w:rsidR="003F7400" w:rsidRPr="005D44F8" w:rsidRDefault="003F7400" w:rsidP="003F7400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1976377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27CF77FE" w14:textId="6723A6D5" w:rsidR="003F7400" w:rsidRPr="005D44F8" w:rsidRDefault="003F7400" w:rsidP="003F7400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45,108</w:t>
            </w:r>
          </w:p>
        </w:tc>
        <w:tc>
          <w:tcPr>
            <w:tcW w:w="270" w:type="dxa"/>
            <w:vAlign w:val="bottom"/>
          </w:tcPr>
          <w:p w14:paraId="5D3B01BF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3BBEE3C0" w14:textId="47B48AE9" w:rsidR="003F7400" w:rsidRPr="005D44F8" w:rsidRDefault="003F7400" w:rsidP="003F7400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2534195D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ABDCBBE" w14:textId="1EE93815" w:rsidR="003F7400" w:rsidRPr="005D44F8" w:rsidRDefault="003F7400" w:rsidP="003F7400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3E1263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E543C0D" w14:textId="09FB76C1" w:rsidR="003F7400" w:rsidRPr="005D44F8" w:rsidRDefault="003F7400" w:rsidP="003F740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090A1A1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7956E56" w14:textId="2D8C59FA" w:rsidR="003F7400" w:rsidRPr="005D44F8" w:rsidRDefault="003F7400" w:rsidP="003F7400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7AB6B2B4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DF29EF2" w14:textId="3A7969FC" w:rsidR="003F7400" w:rsidRPr="005D44F8" w:rsidRDefault="003F7400" w:rsidP="003F740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</w:tr>
      <w:tr w:rsidR="003F7400" w:rsidRPr="00CD50A9" w14:paraId="4A3DB5F6" w14:textId="77777777" w:rsidTr="00755D99">
        <w:trPr>
          <w:trHeight w:val="261"/>
        </w:trPr>
        <w:tc>
          <w:tcPr>
            <w:tcW w:w="2067" w:type="dxa"/>
          </w:tcPr>
          <w:p w14:paraId="7D7B71DD" w14:textId="5FF340AC" w:rsidR="003F7400" w:rsidRPr="005D44F8" w:rsidRDefault="003F7400" w:rsidP="003F7400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03CC2AE4" w14:textId="77777777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62D31" w14:textId="648B2EDE" w:rsidR="003F7400" w:rsidRPr="005D44F8" w:rsidRDefault="003F7400" w:rsidP="003F7400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170,167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508BC3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30EA54F" w14:textId="5B62E51C" w:rsidR="003F7400" w:rsidRPr="005D44F8" w:rsidRDefault="003F7400" w:rsidP="003F7400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13E8B014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0B7A3CA" w14:textId="19698EFC" w:rsidR="003F7400" w:rsidRPr="005D44F8" w:rsidRDefault="003F7400" w:rsidP="003F7400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215,275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1362E4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56487" w14:textId="503054EB" w:rsidR="003F7400" w:rsidRPr="009B22EA" w:rsidRDefault="003F7400" w:rsidP="003F7400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AE3C26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4672A3" w14:textId="6CCAE3FA" w:rsidR="003F7400" w:rsidRPr="005D44F8" w:rsidRDefault="003F7400" w:rsidP="003F740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170,167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A8B002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74F993" w14:textId="099D28A0" w:rsidR="003F7400" w:rsidRPr="005D44F8" w:rsidRDefault="003F7400" w:rsidP="003F7400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45,108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971C66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293E08" w14:textId="555BB7BE" w:rsidR="003F7400" w:rsidRPr="005D44F8" w:rsidRDefault="003F7400" w:rsidP="003F740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215,275</w:t>
            </w:r>
          </w:p>
        </w:tc>
      </w:tr>
    </w:tbl>
    <w:p w14:paraId="5EFF90ED" w14:textId="0D67AF10" w:rsidR="00D13EB7" w:rsidRPr="00D13EB7" w:rsidRDefault="00D13EB7" w:rsidP="00982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12"/>
          <w:szCs w:val="12"/>
        </w:rPr>
      </w:pPr>
    </w:p>
    <w:p w14:paraId="5DB3BFEB" w14:textId="77777777" w:rsidR="00D13EB7" w:rsidRDefault="00D13EB7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A5B317C" w14:textId="77777777" w:rsidR="0008252F" w:rsidRDefault="00D32517" w:rsidP="00082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sectPr w:rsidR="0008252F" w:rsidSect="0008252F"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44B63005" w14:textId="3FAC942B" w:rsidR="00A74FAB" w:rsidRDefault="00A74FAB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1726E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0CAC2FE6" w14:textId="3341F933" w:rsidR="00A74FAB" w:rsidRPr="00983179" w:rsidRDefault="00A74FAB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236"/>
        <w:gridCol w:w="4084"/>
      </w:tblGrid>
      <w:tr w:rsidR="00A74FAB" w:rsidRPr="00E25ABB" w14:paraId="40C1C03D" w14:textId="77777777" w:rsidTr="00332AC9">
        <w:trPr>
          <w:tblHeader/>
        </w:trPr>
        <w:tc>
          <w:tcPr>
            <w:tcW w:w="5040" w:type="dxa"/>
          </w:tcPr>
          <w:p w14:paraId="37078D24" w14:textId="77777777" w:rsidR="00A74FAB" w:rsidRPr="00AC15F0" w:rsidRDefault="00A74FAB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C15F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7BE6842" w14:textId="77777777" w:rsidR="00A74FAB" w:rsidRPr="00E25ABB" w:rsidRDefault="00A74FAB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1EB27F13" w14:textId="77777777" w:rsidR="00A74FAB" w:rsidRPr="00E25ABB" w:rsidRDefault="00A74FAB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74FAB" w:rsidRPr="00E25ABB" w14:paraId="7401CDE9" w14:textId="77777777" w:rsidTr="00332AC9">
        <w:tc>
          <w:tcPr>
            <w:tcW w:w="5040" w:type="dxa"/>
          </w:tcPr>
          <w:p w14:paraId="63F8B0CF" w14:textId="119F52E1" w:rsidR="00A74FAB" w:rsidRPr="00AC15F0" w:rsidRDefault="00A74FAB" w:rsidP="00760FEA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เงินลงทุนในหน่วยลงทุนที่วัดมูลค่าด้วยมูลค่ายุติธรรมผ่านกำไรขาดทุน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</w:tcPr>
          <w:p w14:paraId="56A3EE6F" w14:textId="77777777" w:rsidR="00A74FAB" w:rsidRPr="00E25ABB" w:rsidRDefault="00A74FAB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69FEEE1D" w14:textId="77777777" w:rsidR="00A74FAB" w:rsidRPr="00E25ABB" w:rsidRDefault="00A74FAB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E25A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E25A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  <w:tr w:rsidR="00CA10E2" w:rsidRPr="00E25ABB" w14:paraId="43A8762D" w14:textId="77777777" w:rsidTr="00332AC9">
        <w:tc>
          <w:tcPr>
            <w:tcW w:w="5040" w:type="dxa"/>
          </w:tcPr>
          <w:p w14:paraId="492A2714" w14:textId="1F721DBA" w:rsidR="00CA10E2" w:rsidRPr="00AC15F0" w:rsidRDefault="00CA10E2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เงินลงทุนในตราสารทุน</w:t>
            </w:r>
            <w:r w:rsidR="00466A47"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ที่ไม่ได้อยู่</w:t>
            </w: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236" w:type="dxa"/>
          </w:tcPr>
          <w:p w14:paraId="712A1689" w14:textId="77777777" w:rsidR="00CA10E2" w:rsidRPr="00E25ABB" w:rsidRDefault="00CA10E2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76AF71AA" w14:textId="323CA3D4" w:rsidR="00CA10E2" w:rsidRPr="00E25ABB" w:rsidRDefault="00466A47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มูลค่าสินทรัพย์สุทธิที่ถูกปรับปรุง ณ วันที่รายงาน</w:t>
            </w:r>
          </w:p>
        </w:tc>
      </w:tr>
      <w:tr w:rsidR="00492697" w:rsidRPr="00E25ABB" w14:paraId="5C67B097" w14:textId="77777777" w:rsidTr="00332AC9">
        <w:tc>
          <w:tcPr>
            <w:tcW w:w="5040" w:type="dxa"/>
          </w:tcPr>
          <w:p w14:paraId="56C49768" w14:textId="4A2919AB" w:rsidR="00492697" w:rsidRPr="00AC15F0" w:rsidRDefault="00492697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เงินลงทุนในตราสารหนี้ที่วัดมูลค่าด้วยมูลค่ายุติธรรมผ่าน กำไรขาดทุนเบ็ดเสร็จอื่น</w:t>
            </w:r>
          </w:p>
        </w:tc>
        <w:tc>
          <w:tcPr>
            <w:tcW w:w="236" w:type="dxa"/>
          </w:tcPr>
          <w:p w14:paraId="4EF14ED1" w14:textId="77777777" w:rsidR="00492697" w:rsidRPr="007C4D71" w:rsidRDefault="00492697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4084" w:type="dxa"/>
          </w:tcPr>
          <w:p w14:paraId="1A698032" w14:textId="082293ED" w:rsidR="00492697" w:rsidRPr="007C4D71" w:rsidRDefault="0086529A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1B5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1B577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1B5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1B577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1B5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</w:tbl>
    <w:p w14:paraId="372FCCF8" w14:textId="60C201BF" w:rsidR="003D0C6A" w:rsidRDefault="003D0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A7D4C4B" w14:textId="41256429" w:rsidR="00417033" w:rsidRDefault="0026160E" w:rsidP="00E549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E549DC">
        <w:rPr>
          <w:rFonts w:ascii="Angsana New" w:hAnsi="Angsana New"/>
          <w:b/>
          <w:bCs/>
          <w:sz w:val="30"/>
          <w:szCs w:val="30"/>
          <w:cs/>
        </w:rPr>
        <w:tab/>
      </w:r>
      <w:r w:rsidR="00417033" w:rsidRPr="0066450B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2398E540" w14:textId="4877241D" w:rsidR="00E34829" w:rsidRPr="00983179" w:rsidRDefault="00E2420E" w:rsidP="000C73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983179">
        <w:rPr>
          <w:rFonts w:ascii="Angsana New" w:hAnsi="Angsana New"/>
          <w:b/>
          <w:bCs/>
          <w:sz w:val="24"/>
          <w:szCs w:val="24"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1353"/>
        <w:gridCol w:w="270"/>
        <w:gridCol w:w="1348"/>
      </w:tblGrid>
      <w:tr w:rsidR="000C730E" w:rsidRPr="009566C2" w14:paraId="625CF16C" w14:textId="77777777" w:rsidTr="001F241A">
        <w:tc>
          <w:tcPr>
            <w:tcW w:w="3382" w:type="pct"/>
            <w:vAlign w:val="bottom"/>
          </w:tcPr>
          <w:p w14:paraId="7B4AA835" w14:textId="1D140AA5" w:rsidR="000C730E" w:rsidRPr="007B354C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5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66E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66E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7B35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35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3F74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737" w:type="pct"/>
          </w:tcPr>
          <w:p w14:paraId="7A240165" w14:textId="77777777" w:rsidR="000C730E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256818B" w14:textId="77777777" w:rsidR="000C730E" w:rsidRPr="000C7259" w:rsidRDefault="000C730E" w:rsidP="00C14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BB48317" w14:textId="77777777" w:rsidR="000C730E" w:rsidRPr="000C7259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</w:tcPr>
          <w:p w14:paraId="76B8925D" w14:textId="77777777" w:rsidR="00C14E57" w:rsidRDefault="000C730E" w:rsidP="00C14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</w:p>
          <w:p w14:paraId="37160224" w14:textId="354016D4" w:rsidR="000C730E" w:rsidRPr="000C7259" w:rsidRDefault="000C730E" w:rsidP="00C14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C730E" w:rsidRPr="009566C2" w14:paraId="48575BEA" w14:textId="77777777" w:rsidTr="001F241A">
        <w:tc>
          <w:tcPr>
            <w:tcW w:w="3382" w:type="pct"/>
          </w:tcPr>
          <w:p w14:paraId="22A6ADFA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8" w:type="pct"/>
            <w:gridSpan w:val="3"/>
          </w:tcPr>
          <w:p w14:paraId="6F6D1F51" w14:textId="4971AE69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72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A6626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C72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C730E" w:rsidRPr="009566C2" w14:paraId="36F2D46F" w14:textId="77777777" w:rsidTr="001F241A">
        <w:tc>
          <w:tcPr>
            <w:tcW w:w="3382" w:type="pct"/>
          </w:tcPr>
          <w:p w14:paraId="5A6DF2A7" w14:textId="77777777" w:rsidR="000C730E" w:rsidRPr="007C1C52" w:rsidRDefault="000C730E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7C1C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พันรายจ่ายฝ่ายทุน</w:t>
            </w:r>
          </w:p>
        </w:tc>
        <w:tc>
          <w:tcPr>
            <w:tcW w:w="737" w:type="pct"/>
          </w:tcPr>
          <w:p w14:paraId="4702D7EB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32237C0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62C1915F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30E" w:rsidRPr="009566C2" w14:paraId="1FD07DFF" w14:textId="77777777" w:rsidTr="001F241A">
        <w:tc>
          <w:tcPr>
            <w:tcW w:w="3382" w:type="pct"/>
          </w:tcPr>
          <w:p w14:paraId="1CCC87E2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37" w:type="pct"/>
            <w:tcBorders>
              <w:bottom w:val="double" w:sz="4" w:space="0" w:color="auto"/>
            </w:tcBorders>
          </w:tcPr>
          <w:p w14:paraId="6D85AF9B" w14:textId="31FF4C9A" w:rsidR="000C730E" w:rsidRPr="00621089" w:rsidRDefault="001E3F3F" w:rsidP="009F5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142,842</w:t>
            </w:r>
          </w:p>
        </w:tc>
        <w:tc>
          <w:tcPr>
            <w:tcW w:w="147" w:type="pct"/>
          </w:tcPr>
          <w:p w14:paraId="3CAECA97" w14:textId="77777777" w:rsidR="000C730E" w:rsidRPr="00621089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double" w:sz="4" w:space="0" w:color="auto"/>
            </w:tcBorders>
          </w:tcPr>
          <w:p w14:paraId="189ED14F" w14:textId="2A2A84EA" w:rsidR="000C730E" w:rsidRPr="00621089" w:rsidRDefault="001E3F3F" w:rsidP="00F41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C730E" w:rsidRPr="009566C2" w14:paraId="12CF1E27" w14:textId="77777777" w:rsidTr="001F241A">
        <w:tc>
          <w:tcPr>
            <w:tcW w:w="3382" w:type="pct"/>
          </w:tcPr>
          <w:p w14:paraId="1C7E5F41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3718FC42" w14:textId="77777777" w:rsidR="000C730E" w:rsidRPr="00621089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49239EE" w14:textId="77777777" w:rsidR="000C730E" w:rsidRPr="00621089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</w:tcPr>
          <w:p w14:paraId="08C54405" w14:textId="77777777" w:rsidR="000C730E" w:rsidRPr="00621089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730E" w:rsidRPr="003C6288" w14:paraId="273C86DB" w14:textId="77777777" w:rsidTr="001F241A">
        <w:tc>
          <w:tcPr>
            <w:tcW w:w="3382" w:type="pct"/>
          </w:tcPr>
          <w:p w14:paraId="2EC489B2" w14:textId="77777777" w:rsidR="000C730E" w:rsidRPr="003C6288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3C62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7" w:type="pct"/>
          </w:tcPr>
          <w:p w14:paraId="44E34F1A" w14:textId="77777777" w:rsidR="000C730E" w:rsidRPr="00621089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F5E5F53" w14:textId="77777777" w:rsidR="000C730E" w:rsidRPr="00621089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427BECE9" w14:textId="77777777" w:rsidR="000C730E" w:rsidRPr="00621089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0FBB" w:rsidRPr="003C6288" w14:paraId="78F62ED9" w14:textId="77777777" w:rsidTr="001F241A">
        <w:trPr>
          <w:trHeight w:val="263"/>
        </w:trPr>
        <w:tc>
          <w:tcPr>
            <w:tcW w:w="3382" w:type="pct"/>
          </w:tcPr>
          <w:p w14:paraId="580E3BBA" w14:textId="77777777" w:rsidR="00FF0FBB" w:rsidRPr="003C6288" w:rsidRDefault="00FF0FBB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6288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37" w:type="pct"/>
          </w:tcPr>
          <w:p w14:paraId="351622F1" w14:textId="7194232A" w:rsidR="00FF0FBB" w:rsidRPr="004B7B6D" w:rsidRDefault="001E3F3F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4B7B6D">
              <w:rPr>
                <w:rFonts w:ascii="Angsana New" w:hAnsi="Angsana New"/>
                <w:sz w:val="30"/>
                <w:szCs w:val="30"/>
              </w:rPr>
              <w:t>2,096</w:t>
            </w:r>
          </w:p>
        </w:tc>
        <w:tc>
          <w:tcPr>
            <w:tcW w:w="147" w:type="pct"/>
          </w:tcPr>
          <w:p w14:paraId="2D473F42" w14:textId="77777777" w:rsidR="00FF0FBB" w:rsidRPr="004B7B6D" w:rsidRDefault="00FF0FBB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21529A4D" w14:textId="0230B0CF" w:rsidR="00FF0FBB" w:rsidRPr="004B7B6D" w:rsidRDefault="001E3F3F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B7B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368B" w:rsidRPr="003C6288" w14:paraId="473DD93F" w14:textId="77777777" w:rsidTr="001E3F3F">
        <w:trPr>
          <w:trHeight w:val="263"/>
        </w:trPr>
        <w:tc>
          <w:tcPr>
            <w:tcW w:w="3382" w:type="pct"/>
          </w:tcPr>
          <w:p w14:paraId="3B25B642" w14:textId="025B12C9" w:rsidR="0039368B" w:rsidRPr="003C6288" w:rsidRDefault="00E819EF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37" w:type="pct"/>
          </w:tcPr>
          <w:p w14:paraId="30CDE5A2" w14:textId="1D1B2774" w:rsidR="0039368B" w:rsidRPr="004B7B6D" w:rsidRDefault="001E3F3F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B7B6D">
              <w:rPr>
                <w:rFonts w:ascii="Angsana New" w:hAnsi="Angsana New"/>
                <w:sz w:val="30"/>
                <w:szCs w:val="30"/>
              </w:rPr>
              <w:t>3,840</w:t>
            </w:r>
          </w:p>
        </w:tc>
        <w:tc>
          <w:tcPr>
            <w:tcW w:w="147" w:type="pct"/>
          </w:tcPr>
          <w:p w14:paraId="65EF41A7" w14:textId="77777777" w:rsidR="0039368B" w:rsidRPr="004B7B6D" w:rsidRDefault="0039368B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26B6A0A6" w14:textId="46488EAA" w:rsidR="0039368B" w:rsidRPr="004B7B6D" w:rsidRDefault="001E3F3F" w:rsidP="0017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4B7B6D">
              <w:rPr>
                <w:rFonts w:ascii="Angsana New" w:hAnsi="Angsana New"/>
                <w:sz w:val="30"/>
                <w:szCs w:val="30"/>
              </w:rPr>
              <w:t>5,400</w:t>
            </w:r>
          </w:p>
        </w:tc>
      </w:tr>
      <w:tr w:rsidR="001E3F3F" w:rsidRPr="003C6288" w14:paraId="61CFD481" w14:textId="77777777" w:rsidTr="001E3F3F">
        <w:tc>
          <w:tcPr>
            <w:tcW w:w="3382" w:type="pct"/>
          </w:tcPr>
          <w:p w14:paraId="626C28E3" w14:textId="7D927E3E" w:rsidR="001E3F3F" w:rsidRPr="003C6288" w:rsidRDefault="001E3F3F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737" w:type="pct"/>
          </w:tcPr>
          <w:p w14:paraId="6A697B82" w14:textId="56C20032" w:rsidR="001E3F3F" w:rsidRPr="004B7B6D" w:rsidRDefault="001E3F3F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B7B6D">
              <w:rPr>
                <w:rFonts w:ascii="Angsana New" w:hAnsi="Angsana New"/>
                <w:sz w:val="30"/>
                <w:szCs w:val="30"/>
              </w:rPr>
              <w:t>45,222</w:t>
            </w:r>
          </w:p>
        </w:tc>
        <w:tc>
          <w:tcPr>
            <w:tcW w:w="147" w:type="pct"/>
          </w:tcPr>
          <w:p w14:paraId="6BB40B68" w14:textId="77777777" w:rsidR="001E3F3F" w:rsidRPr="004B7B6D" w:rsidRDefault="001E3F3F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7526852C" w14:textId="6895D7C3" w:rsidR="001E3F3F" w:rsidRPr="004B7B6D" w:rsidRDefault="001E3F3F" w:rsidP="001E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B7B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0FBB" w:rsidRPr="003C6288" w14:paraId="4CE64CBE" w14:textId="77777777" w:rsidTr="001E3F3F">
        <w:tc>
          <w:tcPr>
            <w:tcW w:w="3382" w:type="pct"/>
          </w:tcPr>
          <w:p w14:paraId="01C8A7DA" w14:textId="77777777" w:rsidR="00FF0FBB" w:rsidRPr="003C6288" w:rsidRDefault="00FF0FBB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C6288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09DC1729" w14:textId="49E35437" w:rsidR="00FF0FBB" w:rsidRPr="004B7B6D" w:rsidRDefault="001E3F3F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B7B6D">
              <w:rPr>
                <w:rFonts w:ascii="Angsana New" w:hAnsi="Angsana New"/>
                <w:sz w:val="30"/>
                <w:szCs w:val="30"/>
              </w:rPr>
              <w:t>112,367</w:t>
            </w:r>
          </w:p>
        </w:tc>
        <w:tc>
          <w:tcPr>
            <w:tcW w:w="147" w:type="pct"/>
          </w:tcPr>
          <w:p w14:paraId="5B7145E1" w14:textId="77777777" w:rsidR="00FF0FBB" w:rsidRPr="004B7B6D" w:rsidRDefault="00FF0FBB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2392AC3C" w14:textId="61AF7906" w:rsidR="00FF0FBB" w:rsidRPr="004B7B6D" w:rsidRDefault="001E3F3F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B7B6D">
              <w:rPr>
                <w:rFonts w:ascii="Angsana New" w:hAnsi="Angsana New"/>
                <w:sz w:val="30"/>
                <w:szCs w:val="30"/>
              </w:rPr>
              <w:t>91</w:t>
            </w:r>
          </w:p>
        </w:tc>
      </w:tr>
      <w:tr w:rsidR="00FF0FBB" w:rsidRPr="009566C2" w14:paraId="6B0D0B83" w14:textId="77777777" w:rsidTr="001F241A">
        <w:tc>
          <w:tcPr>
            <w:tcW w:w="3382" w:type="pct"/>
          </w:tcPr>
          <w:p w14:paraId="3A1AF1C9" w14:textId="77777777" w:rsidR="00FF0FBB" w:rsidRPr="003C6288" w:rsidRDefault="00FF0FBB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62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36BA80EA" w14:textId="55E66154" w:rsidR="00FF0FBB" w:rsidRPr="00621089" w:rsidRDefault="001E3F3F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163,525</w:t>
            </w:r>
          </w:p>
        </w:tc>
        <w:tc>
          <w:tcPr>
            <w:tcW w:w="147" w:type="pct"/>
          </w:tcPr>
          <w:p w14:paraId="2BF06321" w14:textId="77777777" w:rsidR="00FF0FBB" w:rsidRPr="00621089" w:rsidRDefault="00FF0FBB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4017C5D3" w14:textId="77701FAA" w:rsidR="00FF0FBB" w:rsidRPr="00621089" w:rsidRDefault="001E3F3F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5,491</w:t>
            </w:r>
          </w:p>
        </w:tc>
      </w:tr>
    </w:tbl>
    <w:p w14:paraId="1BEFF087" w14:textId="160E1818" w:rsidR="008A64DD" w:rsidRPr="00B93B62" w:rsidRDefault="008A64DD" w:rsidP="00B93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56B9996" w14:textId="140261A4" w:rsidR="008A64DD" w:rsidRPr="00AB51F4" w:rsidRDefault="008A64DD" w:rsidP="00E3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5E3D9E8" w14:textId="77777777" w:rsidR="00D2266E" w:rsidRDefault="00D2266E" w:rsidP="00771F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bookmarkStart w:id="2" w:name="_Hlk102672415"/>
    </w:p>
    <w:bookmarkEnd w:id="2"/>
    <w:p w14:paraId="3A689656" w14:textId="42F17F30" w:rsidR="00771F12" w:rsidRDefault="00771F12" w:rsidP="00E3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6D088DB" w14:textId="77777777" w:rsidR="00365C9A" w:rsidRPr="00983179" w:rsidRDefault="00365C9A" w:rsidP="00365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24"/>
          <w:szCs w:val="24"/>
        </w:rPr>
      </w:pPr>
    </w:p>
    <w:p w14:paraId="550BBBD0" w14:textId="53D18589" w:rsidR="00655378" w:rsidRDefault="00655378" w:rsidP="003444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sectPr w:rsidR="00655378" w:rsidSect="0008252F"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8C2BA" w14:textId="77777777" w:rsidR="00F9205F" w:rsidRDefault="00F9205F">
      <w:r>
        <w:separator/>
      </w:r>
    </w:p>
  </w:endnote>
  <w:endnote w:type="continuationSeparator" w:id="0">
    <w:p w14:paraId="08C9585F" w14:textId="77777777" w:rsidR="00F9205F" w:rsidRDefault="00F92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3E7D7" w14:textId="77777777" w:rsidR="00365C9A" w:rsidRDefault="00365C9A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\* 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26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AE80D" w14:textId="77777777" w:rsidR="00365C9A" w:rsidRPr="003C3524" w:rsidRDefault="00365C9A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26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00250D5F" w14:textId="51893E56" w:rsidR="00365C9A" w:rsidRPr="001D2470" w:rsidRDefault="00365C9A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EE3B4A">
      <w:rPr>
        <w:rFonts w:ascii="Angsana New" w:hAnsi="Angsana New"/>
        <w:noProof/>
        <w:sz w:val="30"/>
        <w:szCs w:val="30"/>
      </w:rPr>
      <w:t>SATt3-Q3'23-set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84C70" w14:textId="77777777" w:rsidR="00365C9A" w:rsidRDefault="00365C9A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\* 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57665" w14:textId="77777777" w:rsidR="00365C9A" w:rsidRPr="00775DAE" w:rsidRDefault="00365C9A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81DC3" w14:textId="77777777" w:rsidR="0008252F" w:rsidRPr="00775DAE" w:rsidRDefault="0008252F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1C24F" w14:textId="77777777" w:rsidR="00365C9A" w:rsidRPr="00775DAE" w:rsidRDefault="00365C9A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A7468" w14:textId="77777777" w:rsidR="00F9205F" w:rsidRDefault="00F9205F">
      <w:r>
        <w:separator/>
      </w:r>
    </w:p>
  </w:footnote>
  <w:footnote w:type="continuationSeparator" w:id="0">
    <w:p w14:paraId="75A937EA" w14:textId="77777777" w:rsidR="00F9205F" w:rsidRDefault="00F92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ABBCE" w14:textId="77777777" w:rsidR="00365C9A" w:rsidRDefault="00365C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487D8" w14:textId="77777777" w:rsidR="00365C9A" w:rsidRPr="00774FEB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05C6A45" w14:textId="77777777" w:rsidR="00365C9A" w:rsidRPr="009D0D6C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5FA31CA" w14:textId="36E43DE4" w:rsidR="00102274" w:rsidRPr="009D0D6C" w:rsidRDefault="00102274" w:rsidP="00102274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>สำหรับงวดสามเดือนและ</w:t>
    </w:r>
    <w:r w:rsidR="00F66E89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>เก้าเดือน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สิ้นสุดวันที่ </w:t>
    </w:r>
    <w:r w:rsidR="00F66E89">
      <w:rPr>
        <w:rFonts w:asciiTheme="majorBidi" w:hAnsiTheme="majorBidi" w:cstheme="majorBidi"/>
        <w:b/>
        <w:bCs/>
        <w:sz w:val="32"/>
        <w:szCs w:val="32"/>
        <w:lang w:eastAsia="x-none"/>
      </w:rPr>
      <w:t xml:space="preserve">30 </w:t>
    </w:r>
    <w:r w:rsidR="00F66E89">
      <w:rPr>
        <w:rFonts w:asciiTheme="majorBidi" w:hAnsiTheme="majorBidi" w:cstheme="majorBidi"/>
        <w:b/>
        <w:bCs/>
        <w:sz w:val="32"/>
        <w:szCs w:val="32"/>
        <w:cs/>
        <w:lang w:eastAsia="x-none"/>
      </w:rPr>
      <w:t>กันยายน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2566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0D571727" w14:textId="77777777" w:rsidR="00365C9A" w:rsidRDefault="00365C9A" w:rsidP="006E7770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22E86" w14:textId="77777777" w:rsidR="00365C9A" w:rsidRDefault="00365C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61D33" w14:textId="77777777" w:rsidR="00365C9A" w:rsidRPr="00774FEB" w:rsidRDefault="00365C9A" w:rsidP="004F6F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51AF7EE" w14:textId="77777777" w:rsidR="00365C9A" w:rsidRPr="009D0D6C" w:rsidRDefault="00365C9A" w:rsidP="004F6F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4881BDB" w14:textId="0FB17D0F" w:rsidR="00BE7407" w:rsidRPr="009D0D6C" w:rsidRDefault="00BE7407" w:rsidP="00BE7407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>สำหรับงวดสามเดือนและ</w:t>
    </w:r>
    <w:r w:rsidR="00F66E89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>เก้าเดือน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สิ้นสุดวันที่ </w:t>
    </w:r>
    <w:r w:rsidR="00F66E89">
      <w:rPr>
        <w:rFonts w:asciiTheme="majorBidi" w:hAnsiTheme="majorBidi" w:cstheme="majorBidi"/>
        <w:b/>
        <w:bCs/>
        <w:sz w:val="32"/>
        <w:szCs w:val="32"/>
        <w:lang w:eastAsia="x-none"/>
      </w:rPr>
      <w:t xml:space="preserve">30 </w:t>
    </w:r>
    <w:r w:rsidR="00F66E89">
      <w:rPr>
        <w:rFonts w:asciiTheme="majorBidi" w:hAnsiTheme="majorBidi" w:cstheme="majorBidi"/>
        <w:b/>
        <w:bCs/>
        <w:sz w:val="32"/>
        <w:szCs w:val="32"/>
        <w:cs/>
        <w:lang w:eastAsia="x-none"/>
      </w:rPr>
      <w:t>กันยายน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2566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1AD5575F" w14:textId="77777777" w:rsidR="00365C9A" w:rsidRDefault="00365C9A" w:rsidP="005055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BA284" w14:textId="77777777" w:rsidR="00365C9A" w:rsidRPr="00774FEB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B0676C5" w14:textId="77777777" w:rsidR="00365C9A" w:rsidRPr="009D0D6C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4A16830" w14:textId="4639E441" w:rsidR="00BE7407" w:rsidRPr="009D0D6C" w:rsidRDefault="00BE7407" w:rsidP="00BE7407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>สำหรับงวดสามเดือนและ</w:t>
    </w:r>
    <w:r w:rsidR="00F66E89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>เก้าเดือน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สิ้นสุดวันที่ </w:t>
    </w:r>
    <w:r w:rsidR="00F66E89">
      <w:rPr>
        <w:rFonts w:asciiTheme="majorBidi" w:hAnsiTheme="majorBidi" w:cstheme="majorBidi"/>
        <w:b/>
        <w:bCs/>
        <w:sz w:val="32"/>
        <w:szCs w:val="32"/>
        <w:lang w:eastAsia="x-none"/>
      </w:rPr>
      <w:t xml:space="preserve">30 </w:t>
    </w:r>
    <w:r w:rsidR="00F66E89">
      <w:rPr>
        <w:rFonts w:asciiTheme="majorBidi" w:hAnsiTheme="majorBidi" w:cstheme="majorBidi"/>
        <w:b/>
        <w:bCs/>
        <w:sz w:val="32"/>
        <w:szCs w:val="32"/>
        <w:cs/>
        <w:lang w:eastAsia="x-none"/>
      </w:rPr>
      <w:t>กันยายน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2566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42F38A8C" w14:textId="77777777" w:rsidR="00365C9A" w:rsidRPr="006E020C" w:rsidRDefault="00365C9A" w:rsidP="003715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D918D5"/>
    <w:multiLevelType w:val="hybridMultilevel"/>
    <w:tmpl w:val="ACB047C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303111C"/>
    <w:multiLevelType w:val="hybridMultilevel"/>
    <w:tmpl w:val="CB9A5810"/>
    <w:lvl w:ilvl="0" w:tplc="0F64AE0E">
      <w:start w:val="31"/>
      <w:numFmt w:val="bullet"/>
      <w:lvlText w:val="-"/>
      <w:lvlJc w:val="left"/>
      <w:pPr>
        <w:ind w:left="23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2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395B19"/>
    <w:multiLevelType w:val="hybridMultilevel"/>
    <w:tmpl w:val="EA88F970"/>
    <w:lvl w:ilvl="0" w:tplc="8CD2EBD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5407CE"/>
    <w:multiLevelType w:val="hybridMultilevel"/>
    <w:tmpl w:val="A55085E2"/>
    <w:lvl w:ilvl="0" w:tplc="727A4A52">
      <w:start w:val="31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BD449F"/>
    <w:multiLevelType w:val="hybridMultilevel"/>
    <w:tmpl w:val="ABD0E6C4"/>
    <w:lvl w:ilvl="0" w:tplc="CA56F8D6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1FD12BE"/>
    <w:multiLevelType w:val="hybridMultilevel"/>
    <w:tmpl w:val="AED84936"/>
    <w:lvl w:ilvl="0" w:tplc="45DC859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A12079B"/>
    <w:multiLevelType w:val="hybridMultilevel"/>
    <w:tmpl w:val="89A614AE"/>
    <w:lvl w:ilvl="0" w:tplc="7598C2E6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270F1C"/>
    <w:multiLevelType w:val="hybridMultilevel"/>
    <w:tmpl w:val="2EB0658C"/>
    <w:lvl w:ilvl="0" w:tplc="8272D1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933174973">
    <w:abstractNumId w:val="6"/>
  </w:num>
  <w:num w:numId="2" w16cid:durableId="1178035613">
    <w:abstractNumId w:val="5"/>
  </w:num>
  <w:num w:numId="3" w16cid:durableId="2027051166">
    <w:abstractNumId w:val="9"/>
  </w:num>
  <w:num w:numId="4" w16cid:durableId="83386388">
    <w:abstractNumId w:val="7"/>
  </w:num>
  <w:num w:numId="5" w16cid:durableId="560137841">
    <w:abstractNumId w:val="8"/>
  </w:num>
  <w:num w:numId="6" w16cid:durableId="1650086802">
    <w:abstractNumId w:val="3"/>
  </w:num>
  <w:num w:numId="7" w16cid:durableId="2112384737">
    <w:abstractNumId w:val="2"/>
  </w:num>
  <w:num w:numId="8" w16cid:durableId="1726834039">
    <w:abstractNumId w:val="0"/>
  </w:num>
  <w:num w:numId="9" w16cid:durableId="1013843023">
    <w:abstractNumId w:val="1"/>
  </w:num>
  <w:num w:numId="10" w16cid:durableId="792020042">
    <w:abstractNumId w:val="4"/>
  </w:num>
  <w:num w:numId="11" w16cid:durableId="1488017235">
    <w:abstractNumId w:val="22"/>
  </w:num>
  <w:num w:numId="12" w16cid:durableId="1964341333">
    <w:abstractNumId w:val="17"/>
  </w:num>
  <w:num w:numId="13" w16cid:durableId="630021776">
    <w:abstractNumId w:val="33"/>
  </w:num>
  <w:num w:numId="14" w16cid:durableId="491458431">
    <w:abstractNumId w:val="21"/>
  </w:num>
  <w:num w:numId="15" w16cid:durableId="2050260826">
    <w:abstractNumId w:val="23"/>
  </w:num>
  <w:num w:numId="16" w16cid:durableId="482281373">
    <w:abstractNumId w:val="35"/>
  </w:num>
  <w:num w:numId="17" w16cid:durableId="1387097577">
    <w:abstractNumId w:val="39"/>
  </w:num>
  <w:num w:numId="18" w16cid:durableId="1391149493">
    <w:abstractNumId w:val="37"/>
  </w:num>
  <w:num w:numId="19" w16cid:durableId="1118766951">
    <w:abstractNumId w:val="31"/>
  </w:num>
  <w:num w:numId="20" w16cid:durableId="135345034">
    <w:abstractNumId w:val="20"/>
  </w:num>
  <w:num w:numId="21" w16cid:durableId="361327166">
    <w:abstractNumId w:val="16"/>
  </w:num>
  <w:num w:numId="22" w16cid:durableId="1393849595">
    <w:abstractNumId w:val="11"/>
  </w:num>
  <w:num w:numId="23" w16cid:durableId="1673604010">
    <w:abstractNumId w:val="14"/>
  </w:num>
  <w:num w:numId="24" w16cid:durableId="68237959">
    <w:abstractNumId w:val="38"/>
  </w:num>
  <w:num w:numId="25" w16cid:durableId="49161416">
    <w:abstractNumId w:val="34"/>
  </w:num>
  <w:num w:numId="26" w16cid:durableId="724719947">
    <w:abstractNumId w:val="27"/>
  </w:num>
  <w:num w:numId="27" w16cid:durableId="1769227136">
    <w:abstractNumId w:val="19"/>
  </w:num>
  <w:num w:numId="28" w16cid:durableId="664212289">
    <w:abstractNumId w:val="29"/>
  </w:num>
  <w:num w:numId="29" w16cid:durableId="16091227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220791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33992693">
    <w:abstractNumId w:val="36"/>
  </w:num>
  <w:num w:numId="32" w16cid:durableId="1612935243">
    <w:abstractNumId w:val="28"/>
  </w:num>
  <w:num w:numId="33" w16cid:durableId="329722707">
    <w:abstractNumId w:val="26"/>
  </w:num>
  <w:num w:numId="34" w16cid:durableId="81147750">
    <w:abstractNumId w:val="24"/>
  </w:num>
  <w:num w:numId="35" w16cid:durableId="13878722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26623532">
    <w:abstractNumId w:val="30"/>
  </w:num>
  <w:num w:numId="37" w16cid:durableId="72170808">
    <w:abstractNumId w:val="13"/>
  </w:num>
  <w:num w:numId="38" w16cid:durableId="55712839">
    <w:abstractNumId w:val="12"/>
  </w:num>
  <w:num w:numId="39" w16cid:durableId="889003437">
    <w:abstractNumId w:val="25"/>
  </w:num>
  <w:num w:numId="40" w16cid:durableId="1016690724">
    <w:abstractNumId w:val="10"/>
  </w:num>
  <w:num w:numId="41" w16cid:durableId="1211696902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144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10D"/>
    <w:rsid w:val="00000955"/>
    <w:rsid w:val="00000EB8"/>
    <w:rsid w:val="00001450"/>
    <w:rsid w:val="000017BC"/>
    <w:rsid w:val="00001864"/>
    <w:rsid w:val="00001C43"/>
    <w:rsid w:val="000020F1"/>
    <w:rsid w:val="0000226D"/>
    <w:rsid w:val="00002303"/>
    <w:rsid w:val="000023F5"/>
    <w:rsid w:val="000023F6"/>
    <w:rsid w:val="00002845"/>
    <w:rsid w:val="00002D02"/>
    <w:rsid w:val="00002E12"/>
    <w:rsid w:val="00003325"/>
    <w:rsid w:val="000037FE"/>
    <w:rsid w:val="000039B8"/>
    <w:rsid w:val="000039DA"/>
    <w:rsid w:val="00003EB3"/>
    <w:rsid w:val="00003EBA"/>
    <w:rsid w:val="00003FF5"/>
    <w:rsid w:val="0000410C"/>
    <w:rsid w:val="00004115"/>
    <w:rsid w:val="00004436"/>
    <w:rsid w:val="000047D2"/>
    <w:rsid w:val="000049E5"/>
    <w:rsid w:val="00004C10"/>
    <w:rsid w:val="00004E31"/>
    <w:rsid w:val="00004FA5"/>
    <w:rsid w:val="0000509A"/>
    <w:rsid w:val="00005160"/>
    <w:rsid w:val="00005208"/>
    <w:rsid w:val="00005AD0"/>
    <w:rsid w:val="00005E78"/>
    <w:rsid w:val="0000628B"/>
    <w:rsid w:val="00006A9F"/>
    <w:rsid w:val="00006BFD"/>
    <w:rsid w:val="00006CCE"/>
    <w:rsid w:val="00006E1A"/>
    <w:rsid w:val="000070A4"/>
    <w:rsid w:val="00007183"/>
    <w:rsid w:val="000073F2"/>
    <w:rsid w:val="00007433"/>
    <w:rsid w:val="00007472"/>
    <w:rsid w:val="0000779F"/>
    <w:rsid w:val="00007847"/>
    <w:rsid w:val="00007ADC"/>
    <w:rsid w:val="00007C06"/>
    <w:rsid w:val="00007EAD"/>
    <w:rsid w:val="00007FA4"/>
    <w:rsid w:val="00007FFD"/>
    <w:rsid w:val="000103B4"/>
    <w:rsid w:val="00010C43"/>
    <w:rsid w:val="00011152"/>
    <w:rsid w:val="000114BF"/>
    <w:rsid w:val="00011A90"/>
    <w:rsid w:val="00011AA3"/>
    <w:rsid w:val="00011DDD"/>
    <w:rsid w:val="000123F6"/>
    <w:rsid w:val="00012436"/>
    <w:rsid w:val="00012572"/>
    <w:rsid w:val="00012FCD"/>
    <w:rsid w:val="00013D73"/>
    <w:rsid w:val="00013E93"/>
    <w:rsid w:val="000141E0"/>
    <w:rsid w:val="000142E0"/>
    <w:rsid w:val="0001455F"/>
    <w:rsid w:val="000145BA"/>
    <w:rsid w:val="00014630"/>
    <w:rsid w:val="00014804"/>
    <w:rsid w:val="000148BF"/>
    <w:rsid w:val="00014C00"/>
    <w:rsid w:val="00014E9A"/>
    <w:rsid w:val="00014ED3"/>
    <w:rsid w:val="000152E6"/>
    <w:rsid w:val="0001594F"/>
    <w:rsid w:val="00015DC0"/>
    <w:rsid w:val="000162B6"/>
    <w:rsid w:val="00016332"/>
    <w:rsid w:val="00016338"/>
    <w:rsid w:val="000171F7"/>
    <w:rsid w:val="0001745A"/>
    <w:rsid w:val="00017598"/>
    <w:rsid w:val="00017675"/>
    <w:rsid w:val="000177DE"/>
    <w:rsid w:val="00017954"/>
    <w:rsid w:val="00017AED"/>
    <w:rsid w:val="00017D26"/>
    <w:rsid w:val="0002019D"/>
    <w:rsid w:val="0002043D"/>
    <w:rsid w:val="00020A1D"/>
    <w:rsid w:val="00020DA6"/>
    <w:rsid w:val="00020DDD"/>
    <w:rsid w:val="000211A6"/>
    <w:rsid w:val="000211F6"/>
    <w:rsid w:val="00021277"/>
    <w:rsid w:val="00021797"/>
    <w:rsid w:val="000219B7"/>
    <w:rsid w:val="00021AD8"/>
    <w:rsid w:val="00021B53"/>
    <w:rsid w:val="00021E62"/>
    <w:rsid w:val="00021F8C"/>
    <w:rsid w:val="000224D2"/>
    <w:rsid w:val="00022AA7"/>
    <w:rsid w:val="00022E09"/>
    <w:rsid w:val="000232C0"/>
    <w:rsid w:val="000233C7"/>
    <w:rsid w:val="00023ADA"/>
    <w:rsid w:val="00023DEA"/>
    <w:rsid w:val="00023E7F"/>
    <w:rsid w:val="000240D5"/>
    <w:rsid w:val="00024964"/>
    <w:rsid w:val="000249AA"/>
    <w:rsid w:val="0002504D"/>
    <w:rsid w:val="000252A1"/>
    <w:rsid w:val="00025476"/>
    <w:rsid w:val="00025589"/>
    <w:rsid w:val="000256BD"/>
    <w:rsid w:val="00025CE7"/>
    <w:rsid w:val="00025E8E"/>
    <w:rsid w:val="000260DF"/>
    <w:rsid w:val="0002618F"/>
    <w:rsid w:val="000266D4"/>
    <w:rsid w:val="000268FA"/>
    <w:rsid w:val="00026920"/>
    <w:rsid w:val="00026A77"/>
    <w:rsid w:val="000272A5"/>
    <w:rsid w:val="0002734A"/>
    <w:rsid w:val="00027594"/>
    <w:rsid w:val="00027AC6"/>
    <w:rsid w:val="00027BDC"/>
    <w:rsid w:val="00027C8A"/>
    <w:rsid w:val="00030919"/>
    <w:rsid w:val="000313E8"/>
    <w:rsid w:val="00031500"/>
    <w:rsid w:val="0003172B"/>
    <w:rsid w:val="00031B73"/>
    <w:rsid w:val="00031E78"/>
    <w:rsid w:val="000321C8"/>
    <w:rsid w:val="00032584"/>
    <w:rsid w:val="000325AD"/>
    <w:rsid w:val="000327B4"/>
    <w:rsid w:val="00032BC2"/>
    <w:rsid w:val="00032FB7"/>
    <w:rsid w:val="000331AB"/>
    <w:rsid w:val="0003324D"/>
    <w:rsid w:val="000334D5"/>
    <w:rsid w:val="000335F1"/>
    <w:rsid w:val="000336DA"/>
    <w:rsid w:val="00033796"/>
    <w:rsid w:val="0003383A"/>
    <w:rsid w:val="00033DEF"/>
    <w:rsid w:val="00033F13"/>
    <w:rsid w:val="0003426A"/>
    <w:rsid w:val="0003427F"/>
    <w:rsid w:val="00034448"/>
    <w:rsid w:val="000344C6"/>
    <w:rsid w:val="0003472C"/>
    <w:rsid w:val="0003487C"/>
    <w:rsid w:val="00035397"/>
    <w:rsid w:val="000357F1"/>
    <w:rsid w:val="00035BDB"/>
    <w:rsid w:val="00036072"/>
    <w:rsid w:val="00036276"/>
    <w:rsid w:val="000367A3"/>
    <w:rsid w:val="00036C02"/>
    <w:rsid w:val="000371C7"/>
    <w:rsid w:val="000374BE"/>
    <w:rsid w:val="00037688"/>
    <w:rsid w:val="000377A6"/>
    <w:rsid w:val="00037BA3"/>
    <w:rsid w:val="00037EC2"/>
    <w:rsid w:val="000400A5"/>
    <w:rsid w:val="000400F5"/>
    <w:rsid w:val="000402E2"/>
    <w:rsid w:val="00040433"/>
    <w:rsid w:val="000407C1"/>
    <w:rsid w:val="00040937"/>
    <w:rsid w:val="00040EF3"/>
    <w:rsid w:val="00040F62"/>
    <w:rsid w:val="000410BE"/>
    <w:rsid w:val="000412D2"/>
    <w:rsid w:val="0004138D"/>
    <w:rsid w:val="00041398"/>
    <w:rsid w:val="000415DD"/>
    <w:rsid w:val="00041691"/>
    <w:rsid w:val="00042155"/>
    <w:rsid w:val="000423E8"/>
    <w:rsid w:val="0004273E"/>
    <w:rsid w:val="00042890"/>
    <w:rsid w:val="00042A4E"/>
    <w:rsid w:val="00042EFC"/>
    <w:rsid w:val="000438B4"/>
    <w:rsid w:val="000442E9"/>
    <w:rsid w:val="00044D57"/>
    <w:rsid w:val="00044D9E"/>
    <w:rsid w:val="0004505C"/>
    <w:rsid w:val="00045098"/>
    <w:rsid w:val="000450E5"/>
    <w:rsid w:val="0004539B"/>
    <w:rsid w:val="0004568C"/>
    <w:rsid w:val="00045715"/>
    <w:rsid w:val="00045948"/>
    <w:rsid w:val="0004623B"/>
    <w:rsid w:val="000465E6"/>
    <w:rsid w:val="00046BA5"/>
    <w:rsid w:val="00046F82"/>
    <w:rsid w:val="000472B4"/>
    <w:rsid w:val="00047F68"/>
    <w:rsid w:val="000505AE"/>
    <w:rsid w:val="00050681"/>
    <w:rsid w:val="00050845"/>
    <w:rsid w:val="00050AF8"/>
    <w:rsid w:val="00050DA2"/>
    <w:rsid w:val="00050F3F"/>
    <w:rsid w:val="00050F49"/>
    <w:rsid w:val="00051126"/>
    <w:rsid w:val="00051AC2"/>
    <w:rsid w:val="00051D70"/>
    <w:rsid w:val="00051D71"/>
    <w:rsid w:val="00051E26"/>
    <w:rsid w:val="00051F0D"/>
    <w:rsid w:val="00051F21"/>
    <w:rsid w:val="00052169"/>
    <w:rsid w:val="00052814"/>
    <w:rsid w:val="00052DCD"/>
    <w:rsid w:val="000532A5"/>
    <w:rsid w:val="00053643"/>
    <w:rsid w:val="00053796"/>
    <w:rsid w:val="0005388B"/>
    <w:rsid w:val="00053AF6"/>
    <w:rsid w:val="000541AA"/>
    <w:rsid w:val="0005427B"/>
    <w:rsid w:val="00054759"/>
    <w:rsid w:val="000547DD"/>
    <w:rsid w:val="000548A0"/>
    <w:rsid w:val="00054C1A"/>
    <w:rsid w:val="00054F5C"/>
    <w:rsid w:val="0005535B"/>
    <w:rsid w:val="000553BE"/>
    <w:rsid w:val="000556A6"/>
    <w:rsid w:val="000557F2"/>
    <w:rsid w:val="00056494"/>
    <w:rsid w:val="000564C9"/>
    <w:rsid w:val="0005655F"/>
    <w:rsid w:val="00057248"/>
    <w:rsid w:val="0005765B"/>
    <w:rsid w:val="00057A8C"/>
    <w:rsid w:val="00057B21"/>
    <w:rsid w:val="00057D7A"/>
    <w:rsid w:val="0006002D"/>
    <w:rsid w:val="0006016F"/>
    <w:rsid w:val="00060186"/>
    <w:rsid w:val="000601C7"/>
    <w:rsid w:val="0006028C"/>
    <w:rsid w:val="00060305"/>
    <w:rsid w:val="00060421"/>
    <w:rsid w:val="000610DD"/>
    <w:rsid w:val="00061251"/>
    <w:rsid w:val="0006129D"/>
    <w:rsid w:val="00061952"/>
    <w:rsid w:val="00061B28"/>
    <w:rsid w:val="00061C35"/>
    <w:rsid w:val="00061CA6"/>
    <w:rsid w:val="00061E88"/>
    <w:rsid w:val="000620A9"/>
    <w:rsid w:val="00062240"/>
    <w:rsid w:val="00062251"/>
    <w:rsid w:val="00062340"/>
    <w:rsid w:val="000624EA"/>
    <w:rsid w:val="000628C9"/>
    <w:rsid w:val="00062B63"/>
    <w:rsid w:val="00062E94"/>
    <w:rsid w:val="0006394E"/>
    <w:rsid w:val="0006434B"/>
    <w:rsid w:val="00064808"/>
    <w:rsid w:val="00064E56"/>
    <w:rsid w:val="00065111"/>
    <w:rsid w:val="00065202"/>
    <w:rsid w:val="000652B5"/>
    <w:rsid w:val="000659A2"/>
    <w:rsid w:val="00065AA5"/>
    <w:rsid w:val="00065EA8"/>
    <w:rsid w:val="00066298"/>
    <w:rsid w:val="00066745"/>
    <w:rsid w:val="00066C77"/>
    <w:rsid w:val="00066F4B"/>
    <w:rsid w:val="000670EE"/>
    <w:rsid w:val="000673B3"/>
    <w:rsid w:val="00067629"/>
    <w:rsid w:val="0006765C"/>
    <w:rsid w:val="00067669"/>
    <w:rsid w:val="000679F6"/>
    <w:rsid w:val="00067A9B"/>
    <w:rsid w:val="00067CDE"/>
    <w:rsid w:val="00067D71"/>
    <w:rsid w:val="00067F0B"/>
    <w:rsid w:val="00067FBE"/>
    <w:rsid w:val="00070116"/>
    <w:rsid w:val="00070385"/>
    <w:rsid w:val="000706AD"/>
    <w:rsid w:val="0007073D"/>
    <w:rsid w:val="000708A3"/>
    <w:rsid w:val="000708FF"/>
    <w:rsid w:val="00070AB6"/>
    <w:rsid w:val="00070AE2"/>
    <w:rsid w:val="00070B06"/>
    <w:rsid w:val="00070DDF"/>
    <w:rsid w:val="00070F2C"/>
    <w:rsid w:val="0007101D"/>
    <w:rsid w:val="00071097"/>
    <w:rsid w:val="00071126"/>
    <w:rsid w:val="000711C0"/>
    <w:rsid w:val="00071598"/>
    <w:rsid w:val="00071812"/>
    <w:rsid w:val="00071888"/>
    <w:rsid w:val="00071C23"/>
    <w:rsid w:val="00071E1E"/>
    <w:rsid w:val="0007204E"/>
    <w:rsid w:val="0007213E"/>
    <w:rsid w:val="000725DD"/>
    <w:rsid w:val="0007278D"/>
    <w:rsid w:val="00072810"/>
    <w:rsid w:val="00072A9B"/>
    <w:rsid w:val="00072CD0"/>
    <w:rsid w:val="000735CB"/>
    <w:rsid w:val="0007365E"/>
    <w:rsid w:val="000736B2"/>
    <w:rsid w:val="000739AD"/>
    <w:rsid w:val="00073AA7"/>
    <w:rsid w:val="000742C6"/>
    <w:rsid w:val="0007464B"/>
    <w:rsid w:val="0007465D"/>
    <w:rsid w:val="0007499E"/>
    <w:rsid w:val="00074A37"/>
    <w:rsid w:val="00074CDA"/>
    <w:rsid w:val="00074DAB"/>
    <w:rsid w:val="00074E37"/>
    <w:rsid w:val="00074F37"/>
    <w:rsid w:val="00075195"/>
    <w:rsid w:val="000753BF"/>
    <w:rsid w:val="0007557B"/>
    <w:rsid w:val="00075826"/>
    <w:rsid w:val="00075B2D"/>
    <w:rsid w:val="00076158"/>
    <w:rsid w:val="00076269"/>
    <w:rsid w:val="0007659A"/>
    <w:rsid w:val="00076862"/>
    <w:rsid w:val="00076D2E"/>
    <w:rsid w:val="0007726B"/>
    <w:rsid w:val="0007727A"/>
    <w:rsid w:val="00077399"/>
    <w:rsid w:val="000775BB"/>
    <w:rsid w:val="0007773B"/>
    <w:rsid w:val="00077766"/>
    <w:rsid w:val="0007784B"/>
    <w:rsid w:val="00077F57"/>
    <w:rsid w:val="0008056A"/>
    <w:rsid w:val="0008057E"/>
    <w:rsid w:val="00080A30"/>
    <w:rsid w:val="00080D61"/>
    <w:rsid w:val="00080DE3"/>
    <w:rsid w:val="00080EC7"/>
    <w:rsid w:val="00080FCD"/>
    <w:rsid w:val="0008135A"/>
    <w:rsid w:val="00081717"/>
    <w:rsid w:val="000819BE"/>
    <w:rsid w:val="00081A30"/>
    <w:rsid w:val="00081E11"/>
    <w:rsid w:val="00082362"/>
    <w:rsid w:val="000823C5"/>
    <w:rsid w:val="0008252F"/>
    <w:rsid w:val="0008263B"/>
    <w:rsid w:val="00082DB3"/>
    <w:rsid w:val="00083013"/>
    <w:rsid w:val="0008336D"/>
    <w:rsid w:val="0008351C"/>
    <w:rsid w:val="00083750"/>
    <w:rsid w:val="00083BCD"/>
    <w:rsid w:val="0008427A"/>
    <w:rsid w:val="00084833"/>
    <w:rsid w:val="00084919"/>
    <w:rsid w:val="00084987"/>
    <w:rsid w:val="000849B2"/>
    <w:rsid w:val="00084AAD"/>
    <w:rsid w:val="00084C4F"/>
    <w:rsid w:val="00084E07"/>
    <w:rsid w:val="00084FCB"/>
    <w:rsid w:val="000853BB"/>
    <w:rsid w:val="000854FB"/>
    <w:rsid w:val="00085770"/>
    <w:rsid w:val="00085B71"/>
    <w:rsid w:val="00085D7F"/>
    <w:rsid w:val="00085F11"/>
    <w:rsid w:val="0008643C"/>
    <w:rsid w:val="0008698A"/>
    <w:rsid w:val="00086C1D"/>
    <w:rsid w:val="00086CC3"/>
    <w:rsid w:val="00086E45"/>
    <w:rsid w:val="00087065"/>
    <w:rsid w:val="00087464"/>
    <w:rsid w:val="000875BF"/>
    <w:rsid w:val="000878BA"/>
    <w:rsid w:val="00087EEA"/>
    <w:rsid w:val="00087F0D"/>
    <w:rsid w:val="00090044"/>
    <w:rsid w:val="000901C4"/>
    <w:rsid w:val="000902E1"/>
    <w:rsid w:val="00090F7F"/>
    <w:rsid w:val="00091657"/>
    <w:rsid w:val="0009182B"/>
    <w:rsid w:val="00091900"/>
    <w:rsid w:val="0009192E"/>
    <w:rsid w:val="00091A6A"/>
    <w:rsid w:val="00091A9C"/>
    <w:rsid w:val="00091CCD"/>
    <w:rsid w:val="0009216A"/>
    <w:rsid w:val="00092304"/>
    <w:rsid w:val="000925E7"/>
    <w:rsid w:val="0009264B"/>
    <w:rsid w:val="000926CD"/>
    <w:rsid w:val="00092D32"/>
    <w:rsid w:val="00092D96"/>
    <w:rsid w:val="00092F04"/>
    <w:rsid w:val="0009319E"/>
    <w:rsid w:val="0009436D"/>
    <w:rsid w:val="00094B79"/>
    <w:rsid w:val="00094C98"/>
    <w:rsid w:val="00094F73"/>
    <w:rsid w:val="00094FB2"/>
    <w:rsid w:val="0009522B"/>
    <w:rsid w:val="00095BCD"/>
    <w:rsid w:val="00095C61"/>
    <w:rsid w:val="00096045"/>
    <w:rsid w:val="00096268"/>
    <w:rsid w:val="00096327"/>
    <w:rsid w:val="00096903"/>
    <w:rsid w:val="00096CB2"/>
    <w:rsid w:val="00096D78"/>
    <w:rsid w:val="000971EC"/>
    <w:rsid w:val="000975DE"/>
    <w:rsid w:val="000A04F5"/>
    <w:rsid w:val="000A0903"/>
    <w:rsid w:val="000A0A2C"/>
    <w:rsid w:val="000A0A66"/>
    <w:rsid w:val="000A0E82"/>
    <w:rsid w:val="000A0FFE"/>
    <w:rsid w:val="000A125B"/>
    <w:rsid w:val="000A184D"/>
    <w:rsid w:val="000A1B73"/>
    <w:rsid w:val="000A1D73"/>
    <w:rsid w:val="000A1E44"/>
    <w:rsid w:val="000A1FBB"/>
    <w:rsid w:val="000A205F"/>
    <w:rsid w:val="000A214D"/>
    <w:rsid w:val="000A236C"/>
    <w:rsid w:val="000A23D7"/>
    <w:rsid w:val="000A29DB"/>
    <w:rsid w:val="000A2B84"/>
    <w:rsid w:val="000A2C72"/>
    <w:rsid w:val="000A2C95"/>
    <w:rsid w:val="000A2CF0"/>
    <w:rsid w:val="000A2E6B"/>
    <w:rsid w:val="000A2E90"/>
    <w:rsid w:val="000A2FB7"/>
    <w:rsid w:val="000A3D8A"/>
    <w:rsid w:val="000A3F3B"/>
    <w:rsid w:val="000A4237"/>
    <w:rsid w:val="000A45CE"/>
    <w:rsid w:val="000A46F3"/>
    <w:rsid w:val="000A51CB"/>
    <w:rsid w:val="000A5278"/>
    <w:rsid w:val="000A53A4"/>
    <w:rsid w:val="000A55A7"/>
    <w:rsid w:val="000A5686"/>
    <w:rsid w:val="000A5AAA"/>
    <w:rsid w:val="000A5CF4"/>
    <w:rsid w:val="000A6291"/>
    <w:rsid w:val="000A64B6"/>
    <w:rsid w:val="000A66B6"/>
    <w:rsid w:val="000A66FA"/>
    <w:rsid w:val="000A6818"/>
    <w:rsid w:val="000A6824"/>
    <w:rsid w:val="000A72E2"/>
    <w:rsid w:val="000A770B"/>
    <w:rsid w:val="000A7D62"/>
    <w:rsid w:val="000B037E"/>
    <w:rsid w:val="000B077A"/>
    <w:rsid w:val="000B07B9"/>
    <w:rsid w:val="000B0913"/>
    <w:rsid w:val="000B13EE"/>
    <w:rsid w:val="000B1C93"/>
    <w:rsid w:val="000B26B9"/>
    <w:rsid w:val="000B27C3"/>
    <w:rsid w:val="000B287A"/>
    <w:rsid w:val="000B28CF"/>
    <w:rsid w:val="000B2922"/>
    <w:rsid w:val="000B31BB"/>
    <w:rsid w:val="000B3207"/>
    <w:rsid w:val="000B323C"/>
    <w:rsid w:val="000B3599"/>
    <w:rsid w:val="000B3956"/>
    <w:rsid w:val="000B3F07"/>
    <w:rsid w:val="000B402F"/>
    <w:rsid w:val="000B4070"/>
    <w:rsid w:val="000B454A"/>
    <w:rsid w:val="000B4D8B"/>
    <w:rsid w:val="000B5037"/>
    <w:rsid w:val="000B50E1"/>
    <w:rsid w:val="000B51BD"/>
    <w:rsid w:val="000B5331"/>
    <w:rsid w:val="000B549D"/>
    <w:rsid w:val="000B55EC"/>
    <w:rsid w:val="000B58E4"/>
    <w:rsid w:val="000B5A6C"/>
    <w:rsid w:val="000B5A7A"/>
    <w:rsid w:val="000B5ADB"/>
    <w:rsid w:val="000B60F2"/>
    <w:rsid w:val="000B68BB"/>
    <w:rsid w:val="000B6CCF"/>
    <w:rsid w:val="000B6F09"/>
    <w:rsid w:val="000B7104"/>
    <w:rsid w:val="000B7409"/>
    <w:rsid w:val="000B7868"/>
    <w:rsid w:val="000B7BD3"/>
    <w:rsid w:val="000B7F99"/>
    <w:rsid w:val="000C0102"/>
    <w:rsid w:val="000C01DE"/>
    <w:rsid w:val="000C0793"/>
    <w:rsid w:val="000C0B5F"/>
    <w:rsid w:val="000C0DA0"/>
    <w:rsid w:val="000C131A"/>
    <w:rsid w:val="000C1407"/>
    <w:rsid w:val="000C164D"/>
    <w:rsid w:val="000C1BB9"/>
    <w:rsid w:val="000C1D48"/>
    <w:rsid w:val="000C3256"/>
    <w:rsid w:val="000C326F"/>
    <w:rsid w:val="000C3357"/>
    <w:rsid w:val="000C3AF0"/>
    <w:rsid w:val="000C3BE8"/>
    <w:rsid w:val="000C4F02"/>
    <w:rsid w:val="000C525E"/>
    <w:rsid w:val="000C5309"/>
    <w:rsid w:val="000C5C05"/>
    <w:rsid w:val="000C629A"/>
    <w:rsid w:val="000C646A"/>
    <w:rsid w:val="000C652B"/>
    <w:rsid w:val="000C6574"/>
    <w:rsid w:val="000C65B7"/>
    <w:rsid w:val="000C68C4"/>
    <w:rsid w:val="000C6A1A"/>
    <w:rsid w:val="000C6ACB"/>
    <w:rsid w:val="000C6BA7"/>
    <w:rsid w:val="000C6BCB"/>
    <w:rsid w:val="000C6DB5"/>
    <w:rsid w:val="000C6F8F"/>
    <w:rsid w:val="000C7074"/>
    <w:rsid w:val="000C7114"/>
    <w:rsid w:val="000C7259"/>
    <w:rsid w:val="000C730E"/>
    <w:rsid w:val="000C7357"/>
    <w:rsid w:val="000C74CA"/>
    <w:rsid w:val="000C7948"/>
    <w:rsid w:val="000C79DD"/>
    <w:rsid w:val="000C7FE1"/>
    <w:rsid w:val="000D00E7"/>
    <w:rsid w:val="000D04F7"/>
    <w:rsid w:val="000D0874"/>
    <w:rsid w:val="000D0BB6"/>
    <w:rsid w:val="000D0F75"/>
    <w:rsid w:val="000D1161"/>
    <w:rsid w:val="000D12CC"/>
    <w:rsid w:val="000D184D"/>
    <w:rsid w:val="000D19CE"/>
    <w:rsid w:val="000D1F2D"/>
    <w:rsid w:val="000D2731"/>
    <w:rsid w:val="000D2771"/>
    <w:rsid w:val="000D2886"/>
    <w:rsid w:val="000D2A33"/>
    <w:rsid w:val="000D2C92"/>
    <w:rsid w:val="000D30FD"/>
    <w:rsid w:val="000D3393"/>
    <w:rsid w:val="000D34B6"/>
    <w:rsid w:val="000D35E9"/>
    <w:rsid w:val="000D3683"/>
    <w:rsid w:val="000D440F"/>
    <w:rsid w:val="000D472A"/>
    <w:rsid w:val="000D4765"/>
    <w:rsid w:val="000D49EA"/>
    <w:rsid w:val="000D4E5F"/>
    <w:rsid w:val="000D51D8"/>
    <w:rsid w:val="000D599F"/>
    <w:rsid w:val="000D62E1"/>
    <w:rsid w:val="000D65B8"/>
    <w:rsid w:val="000D6668"/>
    <w:rsid w:val="000D6723"/>
    <w:rsid w:val="000D70CC"/>
    <w:rsid w:val="000D74D5"/>
    <w:rsid w:val="000D7514"/>
    <w:rsid w:val="000D759A"/>
    <w:rsid w:val="000D76C6"/>
    <w:rsid w:val="000D783D"/>
    <w:rsid w:val="000D79AA"/>
    <w:rsid w:val="000D7A34"/>
    <w:rsid w:val="000D7BBB"/>
    <w:rsid w:val="000D7DBC"/>
    <w:rsid w:val="000E080D"/>
    <w:rsid w:val="000E0867"/>
    <w:rsid w:val="000E0925"/>
    <w:rsid w:val="000E1699"/>
    <w:rsid w:val="000E18FA"/>
    <w:rsid w:val="000E1C44"/>
    <w:rsid w:val="000E1D12"/>
    <w:rsid w:val="000E1FBD"/>
    <w:rsid w:val="000E23CB"/>
    <w:rsid w:val="000E2498"/>
    <w:rsid w:val="000E3194"/>
    <w:rsid w:val="000E3202"/>
    <w:rsid w:val="000E3923"/>
    <w:rsid w:val="000E3ADD"/>
    <w:rsid w:val="000E3B3D"/>
    <w:rsid w:val="000E3CDD"/>
    <w:rsid w:val="000E3CF6"/>
    <w:rsid w:val="000E403B"/>
    <w:rsid w:val="000E43A9"/>
    <w:rsid w:val="000E4461"/>
    <w:rsid w:val="000E4D37"/>
    <w:rsid w:val="000E4EA1"/>
    <w:rsid w:val="000E4EDD"/>
    <w:rsid w:val="000E5010"/>
    <w:rsid w:val="000E5018"/>
    <w:rsid w:val="000E535E"/>
    <w:rsid w:val="000E54B4"/>
    <w:rsid w:val="000E575D"/>
    <w:rsid w:val="000E5C43"/>
    <w:rsid w:val="000E5F46"/>
    <w:rsid w:val="000E6053"/>
    <w:rsid w:val="000E653A"/>
    <w:rsid w:val="000E6614"/>
    <w:rsid w:val="000E69E3"/>
    <w:rsid w:val="000E7471"/>
    <w:rsid w:val="000E7764"/>
    <w:rsid w:val="000E7C8D"/>
    <w:rsid w:val="000E7E1E"/>
    <w:rsid w:val="000F025C"/>
    <w:rsid w:val="000F049E"/>
    <w:rsid w:val="000F04EE"/>
    <w:rsid w:val="000F07FE"/>
    <w:rsid w:val="000F0B38"/>
    <w:rsid w:val="000F0D61"/>
    <w:rsid w:val="000F0E9B"/>
    <w:rsid w:val="000F11FC"/>
    <w:rsid w:val="000F14A0"/>
    <w:rsid w:val="000F19F5"/>
    <w:rsid w:val="000F1C28"/>
    <w:rsid w:val="000F1DAC"/>
    <w:rsid w:val="000F1E08"/>
    <w:rsid w:val="000F257C"/>
    <w:rsid w:val="000F2842"/>
    <w:rsid w:val="000F2976"/>
    <w:rsid w:val="000F2E8F"/>
    <w:rsid w:val="000F2EE8"/>
    <w:rsid w:val="000F3484"/>
    <w:rsid w:val="000F3540"/>
    <w:rsid w:val="000F35F6"/>
    <w:rsid w:val="000F38DD"/>
    <w:rsid w:val="000F3C9B"/>
    <w:rsid w:val="000F3CAC"/>
    <w:rsid w:val="000F3DBD"/>
    <w:rsid w:val="000F3E7F"/>
    <w:rsid w:val="000F402C"/>
    <w:rsid w:val="000F405F"/>
    <w:rsid w:val="000F4210"/>
    <w:rsid w:val="000F4D64"/>
    <w:rsid w:val="000F4F39"/>
    <w:rsid w:val="000F509B"/>
    <w:rsid w:val="000F5225"/>
    <w:rsid w:val="000F5578"/>
    <w:rsid w:val="000F5A77"/>
    <w:rsid w:val="000F5F73"/>
    <w:rsid w:val="000F5FDA"/>
    <w:rsid w:val="000F651F"/>
    <w:rsid w:val="000F65B2"/>
    <w:rsid w:val="000F6646"/>
    <w:rsid w:val="000F6BC4"/>
    <w:rsid w:val="000F6DE3"/>
    <w:rsid w:val="000F703C"/>
    <w:rsid w:val="000F7307"/>
    <w:rsid w:val="000F77DF"/>
    <w:rsid w:val="000F78A2"/>
    <w:rsid w:val="000F7D7A"/>
    <w:rsid w:val="000F7DAD"/>
    <w:rsid w:val="0010076A"/>
    <w:rsid w:val="00100C5B"/>
    <w:rsid w:val="00100F83"/>
    <w:rsid w:val="001012C5"/>
    <w:rsid w:val="0010165A"/>
    <w:rsid w:val="0010170F"/>
    <w:rsid w:val="00101A65"/>
    <w:rsid w:val="00101AD5"/>
    <w:rsid w:val="00101D6F"/>
    <w:rsid w:val="00101F19"/>
    <w:rsid w:val="00102046"/>
    <w:rsid w:val="00102274"/>
    <w:rsid w:val="00102C2C"/>
    <w:rsid w:val="00103027"/>
    <w:rsid w:val="00103484"/>
    <w:rsid w:val="0010348C"/>
    <w:rsid w:val="001034C0"/>
    <w:rsid w:val="001035B2"/>
    <w:rsid w:val="00103D9A"/>
    <w:rsid w:val="00103DBF"/>
    <w:rsid w:val="00103E54"/>
    <w:rsid w:val="001041F1"/>
    <w:rsid w:val="00104A1B"/>
    <w:rsid w:val="00104E05"/>
    <w:rsid w:val="00104EC9"/>
    <w:rsid w:val="0010553C"/>
    <w:rsid w:val="00105F3D"/>
    <w:rsid w:val="001061F9"/>
    <w:rsid w:val="00106255"/>
    <w:rsid w:val="00106329"/>
    <w:rsid w:val="00106569"/>
    <w:rsid w:val="001067D2"/>
    <w:rsid w:val="00106899"/>
    <w:rsid w:val="00106AF1"/>
    <w:rsid w:val="00106AF3"/>
    <w:rsid w:val="00106C1B"/>
    <w:rsid w:val="0010713E"/>
    <w:rsid w:val="0010717D"/>
    <w:rsid w:val="001074B7"/>
    <w:rsid w:val="00107773"/>
    <w:rsid w:val="00107918"/>
    <w:rsid w:val="00107CE4"/>
    <w:rsid w:val="00107FC6"/>
    <w:rsid w:val="00110139"/>
    <w:rsid w:val="001101B5"/>
    <w:rsid w:val="00110463"/>
    <w:rsid w:val="00110480"/>
    <w:rsid w:val="0011076C"/>
    <w:rsid w:val="00110839"/>
    <w:rsid w:val="0011107F"/>
    <w:rsid w:val="001112C7"/>
    <w:rsid w:val="00111746"/>
    <w:rsid w:val="001117FF"/>
    <w:rsid w:val="001119E8"/>
    <w:rsid w:val="00111A81"/>
    <w:rsid w:val="00111F01"/>
    <w:rsid w:val="00112028"/>
    <w:rsid w:val="00112038"/>
    <w:rsid w:val="001121E8"/>
    <w:rsid w:val="00112212"/>
    <w:rsid w:val="00112246"/>
    <w:rsid w:val="00112968"/>
    <w:rsid w:val="00112A32"/>
    <w:rsid w:val="00112AE0"/>
    <w:rsid w:val="00112B4E"/>
    <w:rsid w:val="00112D33"/>
    <w:rsid w:val="001135A6"/>
    <w:rsid w:val="00113665"/>
    <w:rsid w:val="001139C3"/>
    <w:rsid w:val="00113A3E"/>
    <w:rsid w:val="001143D4"/>
    <w:rsid w:val="001144C8"/>
    <w:rsid w:val="00114772"/>
    <w:rsid w:val="00114CFD"/>
    <w:rsid w:val="0011578D"/>
    <w:rsid w:val="001158AD"/>
    <w:rsid w:val="00115A97"/>
    <w:rsid w:val="00115DB1"/>
    <w:rsid w:val="00115EC8"/>
    <w:rsid w:val="0011650B"/>
    <w:rsid w:val="001168DC"/>
    <w:rsid w:val="00116D0B"/>
    <w:rsid w:val="00116D82"/>
    <w:rsid w:val="00116E25"/>
    <w:rsid w:val="0011735D"/>
    <w:rsid w:val="00117783"/>
    <w:rsid w:val="00117A03"/>
    <w:rsid w:val="00117CD4"/>
    <w:rsid w:val="00117E15"/>
    <w:rsid w:val="00117F23"/>
    <w:rsid w:val="00117FD2"/>
    <w:rsid w:val="00120485"/>
    <w:rsid w:val="00120611"/>
    <w:rsid w:val="00120684"/>
    <w:rsid w:val="0012079E"/>
    <w:rsid w:val="00122120"/>
    <w:rsid w:val="00122137"/>
    <w:rsid w:val="00122883"/>
    <w:rsid w:val="00122CA3"/>
    <w:rsid w:val="00122CA7"/>
    <w:rsid w:val="001232E1"/>
    <w:rsid w:val="0012338A"/>
    <w:rsid w:val="0012362B"/>
    <w:rsid w:val="0012375C"/>
    <w:rsid w:val="00123D06"/>
    <w:rsid w:val="00123F41"/>
    <w:rsid w:val="00123F5C"/>
    <w:rsid w:val="00124502"/>
    <w:rsid w:val="00124505"/>
    <w:rsid w:val="0012483F"/>
    <w:rsid w:val="00124EA3"/>
    <w:rsid w:val="00124F9A"/>
    <w:rsid w:val="001254E6"/>
    <w:rsid w:val="001255D3"/>
    <w:rsid w:val="00125835"/>
    <w:rsid w:val="00125883"/>
    <w:rsid w:val="00125B8D"/>
    <w:rsid w:val="00125F69"/>
    <w:rsid w:val="001263D9"/>
    <w:rsid w:val="001265A5"/>
    <w:rsid w:val="0012661D"/>
    <w:rsid w:val="0012686A"/>
    <w:rsid w:val="00126BA0"/>
    <w:rsid w:val="001275AB"/>
    <w:rsid w:val="00127827"/>
    <w:rsid w:val="001278B6"/>
    <w:rsid w:val="001278D9"/>
    <w:rsid w:val="00127C54"/>
    <w:rsid w:val="00130089"/>
    <w:rsid w:val="001300C8"/>
    <w:rsid w:val="001301F4"/>
    <w:rsid w:val="00130397"/>
    <w:rsid w:val="0013062F"/>
    <w:rsid w:val="0013074A"/>
    <w:rsid w:val="001307BC"/>
    <w:rsid w:val="00130AED"/>
    <w:rsid w:val="00130FE5"/>
    <w:rsid w:val="001310A1"/>
    <w:rsid w:val="0013138A"/>
    <w:rsid w:val="0013162B"/>
    <w:rsid w:val="0013184F"/>
    <w:rsid w:val="00131957"/>
    <w:rsid w:val="00131A44"/>
    <w:rsid w:val="00131E99"/>
    <w:rsid w:val="00132218"/>
    <w:rsid w:val="00132320"/>
    <w:rsid w:val="00132755"/>
    <w:rsid w:val="00132DC6"/>
    <w:rsid w:val="001331DB"/>
    <w:rsid w:val="001332C2"/>
    <w:rsid w:val="001339BE"/>
    <w:rsid w:val="00133C78"/>
    <w:rsid w:val="00133F03"/>
    <w:rsid w:val="0013432E"/>
    <w:rsid w:val="0013433C"/>
    <w:rsid w:val="00134783"/>
    <w:rsid w:val="00134C18"/>
    <w:rsid w:val="0013517A"/>
    <w:rsid w:val="0013530C"/>
    <w:rsid w:val="0013567C"/>
    <w:rsid w:val="00135802"/>
    <w:rsid w:val="00135C38"/>
    <w:rsid w:val="001360C6"/>
    <w:rsid w:val="00136421"/>
    <w:rsid w:val="0013653C"/>
    <w:rsid w:val="0013664B"/>
    <w:rsid w:val="00136864"/>
    <w:rsid w:val="001368E5"/>
    <w:rsid w:val="00136A5B"/>
    <w:rsid w:val="001370A2"/>
    <w:rsid w:val="001378C6"/>
    <w:rsid w:val="00137F1F"/>
    <w:rsid w:val="001402A9"/>
    <w:rsid w:val="001409DC"/>
    <w:rsid w:val="00140B6D"/>
    <w:rsid w:val="00140BD0"/>
    <w:rsid w:val="0014193A"/>
    <w:rsid w:val="00141940"/>
    <w:rsid w:val="0014194A"/>
    <w:rsid w:val="00141BB5"/>
    <w:rsid w:val="00141D02"/>
    <w:rsid w:val="00141E6E"/>
    <w:rsid w:val="00141FEE"/>
    <w:rsid w:val="00142943"/>
    <w:rsid w:val="00142B65"/>
    <w:rsid w:val="00142C2E"/>
    <w:rsid w:val="00143515"/>
    <w:rsid w:val="00143A91"/>
    <w:rsid w:val="00143F5B"/>
    <w:rsid w:val="00143F5F"/>
    <w:rsid w:val="00144346"/>
    <w:rsid w:val="001444EA"/>
    <w:rsid w:val="001446AF"/>
    <w:rsid w:val="00144822"/>
    <w:rsid w:val="00144968"/>
    <w:rsid w:val="0014580B"/>
    <w:rsid w:val="00145B88"/>
    <w:rsid w:val="00145BEA"/>
    <w:rsid w:val="00145DB3"/>
    <w:rsid w:val="00146601"/>
    <w:rsid w:val="00146DA9"/>
    <w:rsid w:val="001470E0"/>
    <w:rsid w:val="00147269"/>
    <w:rsid w:val="00147556"/>
    <w:rsid w:val="00147968"/>
    <w:rsid w:val="00147A3A"/>
    <w:rsid w:val="00150452"/>
    <w:rsid w:val="001508DA"/>
    <w:rsid w:val="00150AEB"/>
    <w:rsid w:val="00150CA7"/>
    <w:rsid w:val="00150CC8"/>
    <w:rsid w:val="00150FE9"/>
    <w:rsid w:val="001513DA"/>
    <w:rsid w:val="001518F4"/>
    <w:rsid w:val="00151945"/>
    <w:rsid w:val="00151BAC"/>
    <w:rsid w:val="00152120"/>
    <w:rsid w:val="00152798"/>
    <w:rsid w:val="00152EC9"/>
    <w:rsid w:val="0015312F"/>
    <w:rsid w:val="00153373"/>
    <w:rsid w:val="001533E3"/>
    <w:rsid w:val="00153905"/>
    <w:rsid w:val="001540FE"/>
    <w:rsid w:val="00154229"/>
    <w:rsid w:val="001546A2"/>
    <w:rsid w:val="0015475E"/>
    <w:rsid w:val="001547DE"/>
    <w:rsid w:val="0015519B"/>
    <w:rsid w:val="0015532C"/>
    <w:rsid w:val="00155450"/>
    <w:rsid w:val="0015576C"/>
    <w:rsid w:val="00155D09"/>
    <w:rsid w:val="00155E69"/>
    <w:rsid w:val="00155EEE"/>
    <w:rsid w:val="001561A8"/>
    <w:rsid w:val="001567B1"/>
    <w:rsid w:val="001569DA"/>
    <w:rsid w:val="00156CA0"/>
    <w:rsid w:val="00157029"/>
    <w:rsid w:val="0015704A"/>
    <w:rsid w:val="001571D1"/>
    <w:rsid w:val="001574C1"/>
    <w:rsid w:val="00157768"/>
    <w:rsid w:val="00157837"/>
    <w:rsid w:val="00157D55"/>
    <w:rsid w:val="00160026"/>
    <w:rsid w:val="00160442"/>
    <w:rsid w:val="00160530"/>
    <w:rsid w:val="00160644"/>
    <w:rsid w:val="00160C9B"/>
    <w:rsid w:val="00160DAA"/>
    <w:rsid w:val="0016120F"/>
    <w:rsid w:val="0016123E"/>
    <w:rsid w:val="001614C3"/>
    <w:rsid w:val="00161555"/>
    <w:rsid w:val="00161915"/>
    <w:rsid w:val="00161B80"/>
    <w:rsid w:val="00161C83"/>
    <w:rsid w:val="00161FF9"/>
    <w:rsid w:val="0016294E"/>
    <w:rsid w:val="00162A24"/>
    <w:rsid w:val="00162DC6"/>
    <w:rsid w:val="00162E07"/>
    <w:rsid w:val="00162E36"/>
    <w:rsid w:val="00162E3B"/>
    <w:rsid w:val="00162F15"/>
    <w:rsid w:val="00163326"/>
    <w:rsid w:val="00163558"/>
    <w:rsid w:val="00163681"/>
    <w:rsid w:val="001639AC"/>
    <w:rsid w:val="001639C6"/>
    <w:rsid w:val="00163B23"/>
    <w:rsid w:val="00163F59"/>
    <w:rsid w:val="0016461D"/>
    <w:rsid w:val="0016481E"/>
    <w:rsid w:val="00164970"/>
    <w:rsid w:val="001649C1"/>
    <w:rsid w:val="001649CE"/>
    <w:rsid w:val="00164A16"/>
    <w:rsid w:val="00164D4F"/>
    <w:rsid w:val="00164E35"/>
    <w:rsid w:val="00165174"/>
    <w:rsid w:val="001653A7"/>
    <w:rsid w:val="00165DF7"/>
    <w:rsid w:val="0016605C"/>
    <w:rsid w:val="00166611"/>
    <w:rsid w:val="00166985"/>
    <w:rsid w:val="00166A34"/>
    <w:rsid w:val="00167EFE"/>
    <w:rsid w:val="001702F6"/>
    <w:rsid w:val="00170338"/>
    <w:rsid w:val="00170630"/>
    <w:rsid w:val="00170B07"/>
    <w:rsid w:val="00170D73"/>
    <w:rsid w:val="00170EF2"/>
    <w:rsid w:val="0017121A"/>
    <w:rsid w:val="001712F0"/>
    <w:rsid w:val="001717B8"/>
    <w:rsid w:val="0017191E"/>
    <w:rsid w:val="00171E94"/>
    <w:rsid w:val="001721CB"/>
    <w:rsid w:val="001726AA"/>
    <w:rsid w:val="001732E1"/>
    <w:rsid w:val="00173906"/>
    <w:rsid w:val="001739E4"/>
    <w:rsid w:val="00173C6E"/>
    <w:rsid w:val="00173D2A"/>
    <w:rsid w:val="001740EE"/>
    <w:rsid w:val="00174484"/>
    <w:rsid w:val="001744D8"/>
    <w:rsid w:val="00174632"/>
    <w:rsid w:val="001747D7"/>
    <w:rsid w:val="001747DF"/>
    <w:rsid w:val="00174A18"/>
    <w:rsid w:val="00174B21"/>
    <w:rsid w:val="0017553D"/>
    <w:rsid w:val="00175915"/>
    <w:rsid w:val="00175992"/>
    <w:rsid w:val="00175EC4"/>
    <w:rsid w:val="00176129"/>
    <w:rsid w:val="0017636E"/>
    <w:rsid w:val="00176494"/>
    <w:rsid w:val="001764AD"/>
    <w:rsid w:val="001765A7"/>
    <w:rsid w:val="0017669A"/>
    <w:rsid w:val="00176A9B"/>
    <w:rsid w:val="00176FC6"/>
    <w:rsid w:val="0017755F"/>
    <w:rsid w:val="00177925"/>
    <w:rsid w:val="00177AB9"/>
    <w:rsid w:val="00177C10"/>
    <w:rsid w:val="00177C3D"/>
    <w:rsid w:val="001802EE"/>
    <w:rsid w:val="00180369"/>
    <w:rsid w:val="00180381"/>
    <w:rsid w:val="001804E8"/>
    <w:rsid w:val="00180B9D"/>
    <w:rsid w:val="00180D97"/>
    <w:rsid w:val="001815A8"/>
    <w:rsid w:val="001815FE"/>
    <w:rsid w:val="00181846"/>
    <w:rsid w:val="001818A0"/>
    <w:rsid w:val="00181EA4"/>
    <w:rsid w:val="00181EFE"/>
    <w:rsid w:val="001820DF"/>
    <w:rsid w:val="0018239A"/>
    <w:rsid w:val="00182BCD"/>
    <w:rsid w:val="00182EA0"/>
    <w:rsid w:val="00182F88"/>
    <w:rsid w:val="001834D2"/>
    <w:rsid w:val="00183739"/>
    <w:rsid w:val="001839F4"/>
    <w:rsid w:val="00183A2B"/>
    <w:rsid w:val="00183B08"/>
    <w:rsid w:val="00184ADC"/>
    <w:rsid w:val="00184C5B"/>
    <w:rsid w:val="00184DD0"/>
    <w:rsid w:val="00185348"/>
    <w:rsid w:val="00185664"/>
    <w:rsid w:val="001856CF"/>
    <w:rsid w:val="001858CD"/>
    <w:rsid w:val="00185C3D"/>
    <w:rsid w:val="00185CCC"/>
    <w:rsid w:val="00185EEF"/>
    <w:rsid w:val="00186453"/>
    <w:rsid w:val="001867A2"/>
    <w:rsid w:val="00186AFE"/>
    <w:rsid w:val="00186D78"/>
    <w:rsid w:val="00186DE2"/>
    <w:rsid w:val="00187273"/>
    <w:rsid w:val="001875BF"/>
    <w:rsid w:val="001876E9"/>
    <w:rsid w:val="00187842"/>
    <w:rsid w:val="00187DB3"/>
    <w:rsid w:val="001902CF"/>
    <w:rsid w:val="00190852"/>
    <w:rsid w:val="001909D9"/>
    <w:rsid w:val="00190D61"/>
    <w:rsid w:val="00191028"/>
    <w:rsid w:val="001911A6"/>
    <w:rsid w:val="0019122E"/>
    <w:rsid w:val="001919F7"/>
    <w:rsid w:val="00191D93"/>
    <w:rsid w:val="0019232A"/>
    <w:rsid w:val="001923A0"/>
    <w:rsid w:val="001923FD"/>
    <w:rsid w:val="001925F2"/>
    <w:rsid w:val="001928BD"/>
    <w:rsid w:val="0019364F"/>
    <w:rsid w:val="00193E7F"/>
    <w:rsid w:val="00193EF9"/>
    <w:rsid w:val="0019408B"/>
    <w:rsid w:val="0019412E"/>
    <w:rsid w:val="0019416D"/>
    <w:rsid w:val="0019425C"/>
    <w:rsid w:val="00194332"/>
    <w:rsid w:val="00194589"/>
    <w:rsid w:val="0019484F"/>
    <w:rsid w:val="00194A83"/>
    <w:rsid w:val="00194CA5"/>
    <w:rsid w:val="00195382"/>
    <w:rsid w:val="00195BC9"/>
    <w:rsid w:val="00195E6A"/>
    <w:rsid w:val="00195F8C"/>
    <w:rsid w:val="0019611D"/>
    <w:rsid w:val="00196601"/>
    <w:rsid w:val="0019704E"/>
    <w:rsid w:val="0019721F"/>
    <w:rsid w:val="001975EC"/>
    <w:rsid w:val="0019765D"/>
    <w:rsid w:val="001977DC"/>
    <w:rsid w:val="001978F3"/>
    <w:rsid w:val="00197ABE"/>
    <w:rsid w:val="00197DB4"/>
    <w:rsid w:val="00197E90"/>
    <w:rsid w:val="001A025B"/>
    <w:rsid w:val="001A03B1"/>
    <w:rsid w:val="001A0897"/>
    <w:rsid w:val="001A08F8"/>
    <w:rsid w:val="001A0A8A"/>
    <w:rsid w:val="001A0DA1"/>
    <w:rsid w:val="001A0FD5"/>
    <w:rsid w:val="001A1739"/>
    <w:rsid w:val="001A1781"/>
    <w:rsid w:val="001A19AA"/>
    <w:rsid w:val="001A1A34"/>
    <w:rsid w:val="001A1BC2"/>
    <w:rsid w:val="001A25CA"/>
    <w:rsid w:val="001A27F8"/>
    <w:rsid w:val="001A2897"/>
    <w:rsid w:val="001A28BB"/>
    <w:rsid w:val="001A2950"/>
    <w:rsid w:val="001A296A"/>
    <w:rsid w:val="001A2B63"/>
    <w:rsid w:val="001A2D39"/>
    <w:rsid w:val="001A31D4"/>
    <w:rsid w:val="001A3451"/>
    <w:rsid w:val="001A3499"/>
    <w:rsid w:val="001A3E5B"/>
    <w:rsid w:val="001A4189"/>
    <w:rsid w:val="001A41BB"/>
    <w:rsid w:val="001A46F2"/>
    <w:rsid w:val="001A4A5E"/>
    <w:rsid w:val="001A4A8F"/>
    <w:rsid w:val="001A4ADF"/>
    <w:rsid w:val="001A4B94"/>
    <w:rsid w:val="001A4FB8"/>
    <w:rsid w:val="001A5273"/>
    <w:rsid w:val="001A52F3"/>
    <w:rsid w:val="001A597A"/>
    <w:rsid w:val="001A5ACB"/>
    <w:rsid w:val="001A642F"/>
    <w:rsid w:val="001A6602"/>
    <w:rsid w:val="001A66B8"/>
    <w:rsid w:val="001A66BA"/>
    <w:rsid w:val="001A691B"/>
    <w:rsid w:val="001A6A79"/>
    <w:rsid w:val="001A73B6"/>
    <w:rsid w:val="001A7FD3"/>
    <w:rsid w:val="001B02B3"/>
    <w:rsid w:val="001B03A6"/>
    <w:rsid w:val="001B0493"/>
    <w:rsid w:val="001B0E59"/>
    <w:rsid w:val="001B12EE"/>
    <w:rsid w:val="001B14AD"/>
    <w:rsid w:val="001B186A"/>
    <w:rsid w:val="001B1BF5"/>
    <w:rsid w:val="001B1C43"/>
    <w:rsid w:val="001B2175"/>
    <w:rsid w:val="001B2276"/>
    <w:rsid w:val="001B25F6"/>
    <w:rsid w:val="001B26AE"/>
    <w:rsid w:val="001B2D5E"/>
    <w:rsid w:val="001B3424"/>
    <w:rsid w:val="001B3818"/>
    <w:rsid w:val="001B38ED"/>
    <w:rsid w:val="001B3A44"/>
    <w:rsid w:val="001B4473"/>
    <w:rsid w:val="001B455A"/>
    <w:rsid w:val="001B4843"/>
    <w:rsid w:val="001B49B9"/>
    <w:rsid w:val="001B4B16"/>
    <w:rsid w:val="001B4DD5"/>
    <w:rsid w:val="001B4E11"/>
    <w:rsid w:val="001B4F34"/>
    <w:rsid w:val="001B50D9"/>
    <w:rsid w:val="001B51DE"/>
    <w:rsid w:val="001B52F0"/>
    <w:rsid w:val="001B5778"/>
    <w:rsid w:val="001B5E9A"/>
    <w:rsid w:val="001B5EA5"/>
    <w:rsid w:val="001B606B"/>
    <w:rsid w:val="001B60FD"/>
    <w:rsid w:val="001B6179"/>
    <w:rsid w:val="001B6340"/>
    <w:rsid w:val="001B6420"/>
    <w:rsid w:val="001B659A"/>
    <w:rsid w:val="001B65CF"/>
    <w:rsid w:val="001B676A"/>
    <w:rsid w:val="001B6AEE"/>
    <w:rsid w:val="001B6DAF"/>
    <w:rsid w:val="001B6F72"/>
    <w:rsid w:val="001B709A"/>
    <w:rsid w:val="001B74F1"/>
    <w:rsid w:val="001B7542"/>
    <w:rsid w:val="001B7629"/>
    <w:rsid w:val="001B7BA2"/>
    <w:rsid w:val="001B7C23"/>
    <w:rsid w:val="001B7E68"/>
    <w:rsid w:val="001C085E"/>
    <w:rsid w:val="001C0863"/>
    <w:rsid w:val="001C08E6"/>
    <w:rsid w:val="001C0BB2"/>
    <w:rsid w:val="001C158A"/>
    <w:rsid w:val="001C1B67"/>
    <w:rsid w:val="001C2085"/>
    <w:rsid w:val="001C2A5B"/>
    <w:rsid w:val="001C2D1C"/>
    <w:rsid w:val="001C2E1C"/>
    <w:rsid w:val="001C32C7"/>
    <w:rsid w:val="001C41DE"/>
    <w:rsid w:val="001C4511"/>
    <w:rsid w:val="001C4595"/>
    <w:rsid w:val="001C479F"/>
    <w:rsid w:val="001C4ACC"/>
    <w:rsid w:val="001C537E"/>
    <w:rsid w:val="001C555C"/>
    <w:rsid w:val="001C556A"/>
    <w:rsid w:val="001C5734"/>
    <w:rsid w:val="001C5BA8"/>
    <w:rsid w:val="001C5BA9"/>
    <w:rsid w:val="001C644E"/>
    <w:rsid w:val="001C64F8"/>
    <w:rsid w:val="001C6549"/>
    <w:rsid w:val="001C6759"/>
    <w:rsid w:val="001C6B32"/>
    <w:rsid w:val="001C6BA2"/>
    <w:rsid w:val="001C70B2"/>
    <w:rsid w:val="001C70FD"/>
    <w:rsid w:val="001C710A"/>
    <w:rsid w:val="001C7142"/>
    <w:rsid w:val="001C7394"/>
    <w:rsid w:val="001C79D0"/>
    <w:rsid w:val="001C7A2F"/>
    <w:rsid w:val="001C7A53"/>
    <w:rsid w:val="001C7AD2"/>
    <w:rsid w:val="001C7EE5"/>
    <w:rsid w:val="001D00E4"/>
    <w:rsid w:val="001D0223"/>
    <w:rsid w:val="001D0338"/>
    <w:rsid w:val="001D076F"/>
    <w:rsid w:val="001D0775"/>
    <w:rsid w:val="001D09E7"/>
    <w:rsid w:val="001D0AE1"/>
    <w:rsid w:val="001D0F7C"/>
    <w:rsid w:val="001D11D1"/>
    <w:rsid w:val="001D15AF"/>
    <w:rsid w:val="001D169F"/>
    <w:rsid w:val="001D173F"/>
    <w:rsid w:val="001D1A50"/>
    <w:rsid w:val="001D1BFC"/>
    <w:rsid w:val="001D1D76"/>
    <w:rsid w:val="001D1E4A"/>
    <w:rsid w:val="001D2470"/>
    <w:rsid w:val="001D2890"/>
    <w:rsid w:val="001D28B8"/>
    <w:rsid w:val="001D2907"/>
    <w:rsid w:val="001D309C"/>
    <w:rsid w:val="001D32A6"/>
    <w:rsid w:val="001D3523"/>
    <w:rsid w:val="001D360D"/>
    <w:rsid w:val="001D380E"/>
    <w:rsid w:val="001D392C"/>
    <w:rsid w:val="001D393E"/>
    <w:rsid w:val="001D3B9C"/>
    <w:rsid w:val="001D4032"/>
    <w:rsid w:val="001D44A3"/>
    <w:rsid w:val="001D4DB0"/>
    <w:rsid w:val="001D4F3D"/>
    <w:rsid w:val="001D51D2"/>
    <w:rsid w:val="001D5215"/>
    <w:rsid w:val="001D5399"/>
    <w:rsid w:val="001D53A2"/>
    <w:rsid w:val="001D558E"/>
    <w:rsid w:val="001D55A2"/>
    <w:rsid w:val="001D59FB"/>
    <w:rsid w:val="001D5A1B"/>
    <w:rsid w:val="001D5B47"/>
    <w:rsid w:val="001D5D62"/>
    <w:rsid w:val="001D61A0"/>
    <w:rsid w:val="001D6423"/>
    <w:rsid w:val="001D669F"/>
    <w:rsid w:val="001D6932"/>
    <w:rsid w:val="001D6D3F"/>
    <w:rsid w:val="001D6E08"/>
    <w:rsid w:val="001D707F"/>
    <w:rsid w:val="001D737A"/>
    <w:rsid w:val="001D76B1"/>
    <w:rsid w:val="001D77FA"/>
    <w:rsid w:val="001E000A"/>
    <w:rsid w:val="001E0074"/>
    <w:rsid w:val="001E028F"/>
    <w:rsid w:val="001E03D4"/>
    <w:rsid w:val="001E05F6"/>
    <w:rsid w:val="001E080B"/>
    <w:rsid w:val="001E09EA"/>
    <w:rsid w:val="001E0AB7"/>
    <w:rsid w:val="001E0F4F"/>
    <w:rsid w:val="001E109C"/>
    <w:rsid w:val="001E1FF8"/>
    <w:rsid w:val="001E2360"/>
    <w:rsid w:val="001E2586"/>
    <w:rsid w:val="001E264A"/>
    <w:rsid w:val="001E26DD"/>
    <w:rsid w:val="001E2946"/>
    <w:rsid w:val="001E2A6B"/>
    <w:rsid w:val="001E2A90"/>
    <w:rsid w:val="001E2B0C"/>
    <w:rsid w:val="001E2D6E"/>
    <w:rsid w:val="001E3107"/>
    <w:rsid w:val="001E31E1"/>
    <w:rsid w:val="001E3364"/>
    <w:rsid w:val="001E3D77"/>
    <w:rsid w:val="001E3F3D"/>
    <w:rsid w:val="001E3F3F"/>
    <w:rsid w:val="001E40B0"/>
    <w:rsid w:val="001E443B"/>
    <w:rsid w:val="001E5244"/>
    <w:rsid w:val="001E527C"/>
    <w:rsid w:val="001E5470"/>
    <w:rsid w:val="001E58A5"/>
    <w:rsid w:val="001E594F"/>
    <w:rsid w:val="001E599A"/>
    <w:rsid w:val="001E59A0"/>
    <w:rsid w:val="001E5EAB"/>
    <w:rsid w:val="001E600B"/>
    <w:rsid w:val="001E604F"/>
    <w:rsid w:val="001E6138"/>
    <w:rsid w:val="001E622A"/>
    <w:rsid w:val="001E6291"/>
    <w:rsid w:val="001E62DC"/>
    <w:rsid w:val="001E6893"/>
    <w:rsid w:val="001E6CBE"/>
    <w:rsid w:val="001E72A4"/>
    <w:rsid w:val="001E7462"/>
    <w:rsid w:val="001E786A"/>
    <w:rsid w:val="001E7908"/>
    <w:rsid w:val="001F003D"/>
    <w:rsid w:val="001F0631"/>
    <w:rsid w:val="001F078A"/>
    <w:rsid w:val="001F07DF"/>
    <w:rsid w:val="001F0DFC"/>
    <w:rsid w:val="001F0FF3"/>
    <w:rsid w:val="001F1125"/>
    <w:rsid w:val="001F16D0"/>
    <w:rsid w:val="001F1ABB"/>
    <w:rsid w:val="001F2131"/>
    <w:rsid w:val="001F2364"/>
    <w:rsid w:val="001F241A"/>
    <w:rsid w:val="001F25C3"/>
    <w:rsid w:val="001F2655"/>
    <w:rsid w:val="001F2E9D"/>
    <w:rsid w:val="001F2FCF"/>
    <w:rsid w:val="001F31DC"/>
    <w:rsid w:val="001F3357"/>
    <w:rsid w:val="001F33CF"/>
    <w:rsid w:val="001F39CC"/>
    <w:rsid w:val="001F3A4D"/>
    <w:rsid w:val="001F3CF2"/>
    <w:rsid w:val="001F45F2"/>
    <w:rsid w:val="001F4D4F"/>
    <w:rsid w:val="001F5227"/>
    <w:rsid w:val="001F556F"/>
    <w:rsid w:val="001F58C9"/>
    <w:rsid w:val="001F5CE0"/>
    <w:rsid w:val="001F5CF9"/>
    <w:rsid w:val="001F5FF1"/>
    <w:rsid w:val="001F6080"/>
    <w:rsid w:val="001F691A"/>
    <w:rsid w:val="001F6A7C"/>
    <w:rsid w:val="001F6AFD"/>
    <w:rsid w:val="001F6CBD"/>
    <w:rsid w:val="001F6FEB"/>
    <w:rsid w:val="001F7078"/>
    <w:rsid w:val="001F77FC"/>
    <w:rsid w:val="001F7868"/>
    <w:rsid w:val="001F78E4"/>
    <w:rsid w:val="001F7EEF"/>
    <w:rsid w:val="0020069D"/>
    <w:rsid w:val="00200AE1"/>
    <w:rsid w:val="00200F1D"/>
    <w:rsid w:val="00201195"/>
    <w:rsid w:val="002015D2"/>
    <w:rsid w:val="00201A62"/>
    <w:rsid w:val="00201AAE"/>
    <w:rsid w:val="00201B60"/>
    <w:rsid w:val="00201EE5"/>
    <w:rsid w:val="00201EF4"/>
    <w:rsid w:val="0020211D"/>
    <w:rsid w:val="00202520"/>
    <w:rsid w:val="002025B8"/>
    <w:rsid w:val="00202611"/>
    <w:rsid w:val="00202A9B"/>
    <w:rsid w:val="00202DD2"/>
    <w:rsid w:val="00203112"/>
    <w:rsid w:val="00203279"/>
    <w:rsid w:val="002038D6"/>
    <w:rsid w:val="00203A2E"/>
    <w:rsid w:val="002043B1"/>
    <w:rsid w:val="00204547"/>
    <w:rsid w:val="00204C2D"/>
    <w:rsid w:val="00205104"/>
    <w:rsid w:val="0020541B"/>
    <w:rsid w:val="002054F1"/>
    <w:rsid w:val="002055C2"/>
    <w:rsid w:val="00205CEA"/>
    <w:rsid w:val="00205E5F"/>
    <w:rsid w:val="00206282"/>
    <w:rsid w:val="00206F0A"/>
    <w:rsid w:val="00207038"/>
    <w:rsid w:val="002073FF"/>
    <w:rsid w:val="0020750E"/>
    <w:rsid w:val="00207990"/>
    <w:rsid w:val="00207F22"/>
    <w:rsid w:val="0021003E"/>
    <w:rsid w:val="00210079"/>
    <w:rsid w:val="0021043A"/>
    <w:rsid w:val="00210A1C"/>
    <w:rsid w:val="00210AA6"/>
    <w:rsid w:val="00210B2B"/>
    <w:rsid w:val="00210C78"/>
    <w:rsid w:val="0021155F"/>
    <w:rsid w:val="00211FBA"/>
    <w:rsid w:val="00211FE3"/>
    <w:rsid w:val="00212190"/>
    <w:rsid w:val="0021272B"/>
    <w:rsid w:val="00212A59"/>
    <w:rsid w:val="00212A8A"/>
    <w:rsid w:val="002131B2"/>
    <w:rsid w:val="002137CA"/>
    <w:rsid w:val="002138C4"/>
    <w:rsid w:val="002139FD"/>
    <w:rsid w:val="00214134"/>
    <w:rsid w:val="00214281"/>
    <w:rsid w:val="00214363"/>
    <w:rsid w:val="0021464A"/>
    <w:rsid w:val="0021478E"/>
    <w:rsid w:val="00214CFB"/>
    <w:rsid w:val="00214EAE"/>
    <w:rsid w:val="00214FA7"/>
    <w:rsid w:val="0021588B"/>
    <w:rsid w:val="00215BB6"/>
    <w:rsid w:val="00215C20"/>
    <w:rsid w:val="00215C35"/>
    <w:rsid w:val="00215CF2"/>
    <w:rsid w:val="00215EE6"/>
    <w:rsid w:val="00215F22"/>
    <w:rsid w:val="00215FD3"/>
    <w:rsid w:val="002165F8"/>
    <w:rsid w:val="00216908"/>
    <w:rsid w:val="00216994"/>
    <w:rsid w:val="00217764"/>
    <w:rsid w:val="00217BD2"/>
    <w:rsid w:val="00217C1D"/>
    <w:rsid w:val="00217E1D"/>
    <w:rsid w:val="0022030D"/>
    <w:rsid w:val="002208F2"/>
    <w:rsid w:val="00220C7D"/>
    <w:rsid w:val="00220D5F"/>
    <w:rsid w:val="00220F39"/>
    <w:rsid w:val="002211F7"/>
    <w:rsid w:val="00221865"/>
    <w:rsid w:val="0022190E"/>
    <w:rsid w:val="00221A7E"/>
    <w:rsid w:val="00221F6D"/>
    <w:rsid w:val="00222395"/>
    <w:rsid w:val="0022243A"/>
    <w:rsid w:val="002225D0"/>
    <w:rsid w:val="002229C7"/>
    <w:rsid w:val="00222B98"/>
    <w:rsid w:val="00222CE2"/>
    <w:rsid w:val="00223CA2"/>
    <w:rsid w:val="00223E67"/>
    <w:rsid w:val="002244D5"/>
    <w:rsid w:val="00224981"/>
    <w:rsid w:val="002252CC"/>
    <w:rsid w:val="0022534E"/>
    <w:rsid w:val="0022563E"/>
    <w:rsid w:val="00225784"/>
    <w:rsid w:val="0022593E"/>
    <w:rsid w:val="00225D20"/>
    <w:rsid w:val="0022664D"/>
    <w:rsid w:val="0022686B"/>
    <w:rsid w:val="00226AFE"/>
    <w:rsid w:val="00226F3D"/>
    <w:rsid w:val="002275B3"/>
    <w:rsid w:val="00227604"/>
    <w:rsid w:val="002277A7"/>
    <w:rsid w:val="0022786B"/>
    <w:rsid w:val="00227E5C"/>
    <w:rsid w:val="00227E7F"/>
    <w:rsid w:val="0023064B"/>
    <w:rsid w:val="00230AD9"/>
    <w:rsid w:val="00230DE7"/>
    <w:rsid w:val="00230DF3"/>
    <w:rsid w:val="00230FF0"/>
    <w:rsid w:val="002311F8"/>
    <w:rsid w:val="00231471"/>
    <w:rsid w:val="002315F2"/>
    <w:rsid w:val="0023176D"/>
    <w:rsid w:val="0023283F"/>
    <w:rsid w:val="00232975"/>
    <w:rsid w:val="00232B3F"/>
    <w:rsid w:val="00232B97"/>
    <w:rsid w:val="00232F64"/>
    <w:rsid w:val="00232FD6"/>
    <w:rsid w:val="002332A1"/>
    <w:rsid w:val="00233760"/>
    <w:rsid w:val="00233B5C"/>
    <w:rsid w:val="00234202"/>
    <w:rsid w:val="002343F2"/>
    <w:rsid w:val="0023459F"/>
    <w:rsid w:val="00234611"/>
    <w:rsid w:val="00234E1F"/>
    <w:rsid w:val="00235186"/>
    <w:rsid w:val="00235981"/>
    <w:rsid w:val="00235986"/>
    <w:rsid w:val="00235C77"/>
    <w:rsid w:val="00235DB5"/>
    <w:rsid w:val="00235F2E"/>
    <w:rsid w:val="002366FD"/>
    <w:rsid w:val="00236749"/>
    <w:rsid w:val="00236964"/>
    <w:rsid w:val="00236AF1"/>
    <w:rsid w:val="00236D33"/>
    <w:rsid w:val="00236D7F"/>
    <w:rsid w:val="002370ED"/>
    <w:rsid w:val="002372F9"/>
    <w:rsid w:val="0023748E"/>
    <w:rsid w:val="0023750B"/>
    <w:rsid w:val="00237B47"/>
    <w:rsid w:val="00237BF1"/>
    <w:rsid w:val="00237DFD"/>
    <w:rsid w:val="002401ED"/>
    <w:rsid w:val="002406B3"/>
    <w:rsid w:val="00240955"/>
    <w:rsid w:val="00240BC6"/>
    <w:rsid w:val="00240E2F"/>
    <w:rsid w:val="00240F6C"/>
    <w:rsid w:val="00241167"/>
    <w:rsid w:val="002411D2"/>
    <w:rsid w:val="00241327"/>
    <w:rsid w:val="00241368"/>
    <w:rsid w:val="0024194B"/>
    <w:rsid w:val="00241A22"/>
    <w:rsid w:val="00241D7A"/>
    <w:rsid w:val="00241E95"/>
    <w:rsid w:val="00242343"/>
    <w:rsid w:val="002425D0"/>
    <w:rsid w:val="002425D7"/>
    <w:rsid w:val="0024264A"/>
    <w:rsid w:val="00242766"/>
    <w:rsid w:val="00242891"/>
    <w:rsid w:val="002429E9"/>
    <w:rsid w:val="00242F04"/>
    <w:rsid w:val="00243054"/>
    <w:rsid w:val="002434E9"/>
    <w:rsid w:val="002434ED"/>
    <w:rsid w:val="00243B59"/>
    <w:rsid w:val="00243C8C"/>
    <w:rsid w:val="00243F3F"/>
    <w:rsid w:val="0024445A"/>
    <w:rsid w:val="0024481A"/>
    <w:rsid w:val="00244A7E"/>
    <w:rsid w:val="00244AD8"/>
    <w:rsid w:val="00244C13"/>
    <w:rsid w:val="00244DE6"/>
    <w:rsid w:val="00244EFA"/>
    <w:rsid w:val="0024517B"/>
    <w:rsid w:val="00245221"/>
    <w:rsid w:val="002452A8"/>
    <w:rsid w:val="00245429"/>
    <w:rsid w:val="00245925"/>
    <w:rsid w:val="00245C36"/>
    <w:rsid w:val="00246846"/>
    <w:rsid w:val="002477C5"/>
    <w:rsid w:val="00250387"/>
    <w:rsid w:val="002505E2"/>
    <w:rsid w:val="002506C2"/>
    <w:rsid w:val="0025099C"/>
    <w:rsid w:val="00250F5F"/>
    <w:rsid w:val="0025100C"/>
    <w:rsid w:val="00251074"/>
    <w:rsid w:val="00251223"/>
    <w:rsid w:val="00251C5C"/>
    <w:rsid w:val="00251C70"/>
    <w:rsid w:val="00251CA0"/>
    <w:rsid w:val="00251CC8"/>
    <w:rsid w:val="002526FF"/>
    <w:rsid w:val="002527F5"/>
    <w:rsid w:val="00252A3E"/>
    <w:rsid w:val="00252AF8"/>
    <w:rsid w:val="00253023"/>
    <w:rsid w:val="002530B2"/>
    <w:rsid w:val="00253C3B"/>
    <w:rsid w:val="00253E86"/>
    <w:rsid w:val="00253EBB"/>
    <w:rsid w:val="00254803"/>
    <w:rsid w:val="00254F8A"/>
    <w:rsid w:val="0025516B"/>
    <w:rsid w:val="0025520F"/>
    <w:rsid w:val="00255363"/>
    <w:rsid w:val="00255EF3"/>
    <w:rsid w:val="00255F8D"/>
    <w:rsid w:val="00256025"/>
    <w:rsid w:val="002561F7"/>
    <w:rsid w:val="002564E9"/>
    <w:rsid w:val="00256C80"/>
    <w:rsid w:val="00256EA6"/>
    <w:rsid w:val="00257142"/>
    <w:rsid w:val="00257169"/>
    <w:rsid w:val="002571A5"/>
    <w:rsid w:val="002573BB"/>
    <w:rsid w:val="0025743B"/>
    <w:rsid w:val="00257534"/>
    <w:rsid w:val="002578E4"/>
    <w:rsid w:val="00257A6B"/>
    <w:rsid w:val="00257B5B"/>
    <w:rsid w:val="0026012A"/>
    <w:rsid w:val="00260604"/>
    <w:rsid w:val="002607F5"/>
    <w:rsid w:val="00260C9F"/>
    <w:rsid w:val="002613D1"/>
    <w:rsid w:val="002614CD"/>
    <w:rsid w:val="0026157C"/>
    <w:rsid w:val="0026160E"/>
    <w:rsid w:val="00261B9D"/>
    <w:rsid w:val="002621EF"/>
    <w:rsid w:val="00262472"/>
    <w:rsid w:val="0026251C"/>
    <w:rsid w:val="00262D14"/>
    <w:rsid w:val="00262EAC"/>
    <w:rsid w:val="002632C6"/>
    <w:rsid w:val="002632C7"/>
    <w:rsid w:val="002633EA"/>
    <w:rsid w:val="0026342E"/>
    <w:rsid w:val="002636C7"/>
    <w:rsid w:val="002639D1"/>
    <w:rsid w:val="00263A70"/>
    <w:rsid w:val="00263E7A"/>
    <w:rsid w:val="0026466E"/>
    <w:rsid w:val="002646E1"/>
    <w:rsid w:val="00264738"/>
    <w:rsid w:val="00264DA7"/>
    <w:rsid w:val="00264EEE"/>
    <w:rsid w:val="00264FF2"/>
    <w:rsid w:val="00265BD4"/>
    <w:rsid w:val="00265E55"/>
    <w:rsid w:val="002661EA"/>
    <w:rsid w:val="0026641F"/>
    <w:rsid w:val="0026685F"/>
    <w:rsid w:val="00266B52"/>
    <w:rsid w:val="00266C4E"/>
    <w:rsid w:val="00266E05"/>
    <w:rsid w:val="00266F86"/>
    <w:rsid w:val="002677DB"/>
    <w:rsid w:val="00267908"/>
    <w:rsid w:val="00267BB6"/>
    <w:rsid w:val="00267CD2"/>
    <w:rsid w:val="0027002B"/>
    <w:rsid w:val="002701BE"/>
    <w:rsid w:val="002701DC"/>
    <w:rsid w:val="00270612"/>
    <w:rsid w:val="002707F8"/>
    <w:rsid w:val="00270CC0"/>
    <w:rsid w:val="00270D92"/>
    <w:rsid w:val="00271978"/>
    <w:rsid w:val="00271B13"/>
    <w:rsid w:val="00271C30"/>
    <w:rsid w:val="00271D92"/>
    <w:rsid w:val="00271D96"/>
    <w:rsid w:val="002723FA"/>
    <w:rsid w:val="0027250B"/>
    <w:rsid w:val="00272781"/>
    <w:rsid w:val="00272828"/>
    <w:rsid w:val="00272BCE"/>
    <w:rsid w:val="0027308C"/>
    <w:rsid w:val="002731F6"/>
    <w:rsid w:val="0027399F"/>
    <w:rsid w:val="00274167"/>
    <w:rsid w:val="0027419A"/>
    <w:rsid w:val="002741F2"/>
    <w:rsid w:val="002747B0"/>
    <w:rsid w:val="002753C0"/>
    <w:rsid w:val="00275701"/>
    <w:rsid w:val="00275BF9"/>
    <w:rsid w:val="00275C40"/>
    <w:rsid w:val="00275EAE"/>
    <w:rsid w:val="00275EB8"/>
    <w:rsid w:val="00276443"/>
    <w:rsid w:val="002764FE"/>
    <w:rsid w:val="002765EF"/>
    <w:rsid w:val="00276665"/>
    <w:rsid w:val="002768F9"/>
    <w:rsid w:val="00276C16"/>
    <w:rsid w:val="002773EC"/>
    <w:rsid w:val="00277580"/>
    <w:rsid w:val="0028014A"/>
    <w:rsid w:val="002802AD"/>
    <w:rsid w:val="00280913"/>
    <w:rsid w:val="00280A25"/>
    <w:rsid w:val="00280CBF"/>
    <w:rsid w:val="002812DE"/>
    <w:rsid w:val="002815B6"/>
    <w:rsid w:val="00281644"/>
    <w:rsid w:val="00281741"/>
    <w:rsid w:val="00281B99"/>
    <w:rsid w:val="00281DC1"/>
    <w:rsid w:val="0028294F"/>
    <w:rsid w:val="0028298B"/>
    <w:rsid w:val="0028299B"/>
    <w:rsid w:val="00282FA6"/>
    <w:rsid w:val="00283079"/>
    <w:rsid w:val="002838D9"/>
    <w:rsid w:val="0028393D"/>
    <w:rsid w:val="00283C06"/>
    <w:rsid w:val="00283E9F"/>
    <w:rsid w:val="0028437E"/>
    <w:rsid w:val="002848FA"/>
    <w:rsid w:val="0028496C"/>
    <w:rsid w:val="002849E7"/>
    <w:rsid w:val="00284D31"/>
    <w:rsid w:val="00284DDC"/>
    <w:rsid w:val="002851F1"/>
    <w:rsid w:val="0028577F"/>
    <w:rsid w:val="00285CC3"/>
    <w:rsid w:val="00285F0D"/>
    <w:rsid w:val="002863C2"/>
    <w:rsid w:val="002865A1"/>
    <w:rsid w:val="002868AB"/>
    <w:rsid w:val="00286A22"/>
    <w:rsid w:val="00286AE9"/>
    <w:rsid w:val="00286B5D"/>
    <w:rsid w:val="00286F09"/>
    <w:rsid w:val="00287968"/>
    <w:rsid w:val="00287E87"/>
    <w:rsid w:val="00287EA2"/>
    <w:rsid w:val="00290031"/>
    <w:rsid w:val="00290527"/>
    <w:rsid w:val="0029059A"/>
    <w:rsid w:val="002905CE"/>
    <w:rsid w:val="00290E93"/>
    <w:rsid w:val="00290EB1"/>
    <w:rsid w:val="00291323"/>
    <w:rsid w:val="0029161C"/>
    <w:rsid w:val="00291620"/>
    <w:rsid w:val="00291DA7"/>
    <w:rsid w:val="00292042"/>
    <w:rsid w:val="002922CF"/>
    <w:rsid w:val="002926F1"/>
    <w:rsid w:val="0029287A"/>
    <w:rsid w:val="00292C23"/>
    <w:rsid w:val="00293488"/>
    <w:rsid w:val="002934F0"/>
    <w:rsid w:val="00293C25"/>
    <w:rsid w:val="00293EDC"/>
    <w:rsid w:val="002940EC"/>
    <w:rsid w:val="00294101"/>
    <w:rsid w:val="0029438C"/>
    <w:rsid w:val="002944E9"/>
    <w:rsid w:val="002947BF"/>
    <w:rsid w:val="002948D7"/>
    <w:rsid w:val="00294A28"/>
    <w:rsid w:val="00294EB0"/>
    <w:rsid w:val="00294EE8"/>
    <w:rsid w:val="002953ED"/>
    <w:rsid w:val="002954AD"/>
    <w:rsid w:val="00295625"/>
    <w:rsid w:val="00295689"/>
    <w:rsid w:val="002958E4"/>
    <w:rsid w:val="002959D6"/>
    <w:rsid w:val="00295A97"/>
    <w:rsid w:val="002968E4"/>
    <w:rsid w:val="00296B67"/>
    <w:rsid w:val="00296D23"/>
    <w:rsid w:val="00296E99"/>
    <w:rsid w:val="00297025"/>
    <w:rsid w:val="002979B8"/>
    <w:rsid w:val="00297CA4"/>
    <w:rsid w:val="002A05BF"/>
    <w:rsid w:val="002A093E"/>
    <w:rsid w:val="002A0CD8"/>
    <w:rsid w:val="002A1118"/>
    <w:rsid w:val="002A1648"/>
    <w:rsid w:val="002A18AF"/>
    <w:rsid w:val="002A1A33"/>
    <w:rsid w:val="002A1AD6"/>
    <w:rsid w:val="002A1C04"/>
    <w:rsid w:val="002A2670"/>
    <w:rsid w:val="002A26C1"/>
    <w:rsid w:val="002A275E"/>
    <w:rsid w:val="002A27C9"/>
    <w:rsid w:val="002A2936"/>
    <w:rsid w:val="002A320C"/>
    <w:rsid w:val="002A363B"/>
    <w:rsid w:val="002A3A3F"/>
    <w:rsid w:val="002A3A8F"/>
    <w:rsid w:val="002A3B9F"/>
    <w:rsid w:val="002A3D37"/>
    <w:rsid w:val="002A435C"/>
    <w:rsid w:val="002A4465"/>
    <w:rsid w:val="002A44B8"/>
    <w:rsid w:val="002A49BB"/>
    <w:rsid w:val="002A49D3"/>
    <w:rsid w:val="002A4C23"/>
    <w:rsid w:val="002A4E4A"/>
    <w:rsid w:val="002A5054"/>
    <w:rsid w:val="002A507F"/>
    <w:rsid w:val="002A52EF"/>
    <w:rsid w:val="002A5640"/>
    <w:rsid w:val="002A5842"/>
    <w:rsid w:val="002A5849"/>
    <w:rsid w:val="002A5A45"/>
    <w:rsid w:val="002A5D2F"/>
    <w:rsid w:val="002A5E29"/>
    <w:rsid w:val="002A5F36"/>
    <w:rsid w:val="002A6141"/>
    <w:rsid w:val="002A62A0"/>
    <w:rsid w:val="002A63D4"/>
    <w:rsid w:val="002A6C99"/>
    <w:rsid w:val="002A6D21"/>
    <w:rsid w:val="002A6FDF"/>
    <w:rsid w:val="002A7177"/>
    <w:rsid w:val="002A78A6"/>
    <w:rsid w:val="002A78C2"/>
    <w:rsid w:val="002A7E64"/>
    <w:rsid w:val="002A7E7D"/>
    <w:rsid w:val="002A7F29"/>
    <w:rsid w:val="002B01F8"/>
    <w:rsid w:val="002B0516"/>
    <w:rsid w:val="002B06C6"/>
    <w:rsid w:val="002B0759"/>
    <w:rsid w:val="002B095D"/>
    <w:rsid w:val="002B0B9B"/>
    <w:rsid w:val="002B0F9E"/>
    <w:rsid w:val="002B12C7"/>
    <w:rsid w:val="002B14C9"/>
    <w:rsid w:val="002B17BF"/>
    <w:rsid w:val="002B1ADB"/>
    <w:rsid w:val="002B1D0F"/>
    <w:rsid w:val="002B2215"/>
    <w:rsid w:val="002B254D"/>
    <w:rsid w:val="002B256B"/>
    <w:rsid w:val="002B2705"/>
    <w:rsid w:val="002B2985"/>
    <w:rsid w:val="002B2C00"/>
    <w:rsid w:val="002B2C76"/>
    <w:rsid w:val="002B2FBB"/>
    <w:rsid w:val="002B311F"/>
    <w:rsid w:val="002B39CE"/>
    <w:rsid w:val="002B3C7E"/>
    <w:rsid w:val="002B430F"/>
    <w:rsid w:val="002B43FE"/>
    <w:rsid w:val="002B45D2"/>
    <w:rsid w:val="002B465B"/>
    <w:rsid w:val="002B4751"/>
    <w:rsid w:val="002B4EF8"/>
    <w:rsid w:val="002B5697"/>
    <w:rsid w:val="002B56F3"/>
    <w:rsid w:val="002B571C"/>
    <w:rsid w:val="002B5BD0"/>
    <w:rsid w:val="002B5BD3"/>
    <w:rsid w:val="002B6241"/>
    <w:rsid w:val="002B6327"/>
    <w:rsid w:val="002B6635"/>
    <w:rsid w:val="002B6F31"/>
    <w:rsid w:val="002B6F8D"/>
    <w:rsid w:val="002B6FCD"/>
    <w:rsid w:val="002B7023"/>
    <w:rsid w:val="002B715A"/>
    <w:rsid w:val="002B759A"/>
    <w:rsid w:val="002B762A"/>
    <w:rsid w:val="002B77A8"/>
    <w:rsid w:val="002B7BE6"/>
    <w:rsid w:val="002B7C52"/>
    <w:rsid w:val="002C0A43"/>
    <w:rsid w:val="002C0F8D"/>
    <w:rsid w:val="002C2551"/>
    <w:rsid w:val="002C2735"/>
    <w:rsid w:val="002C2B41"/>
    <w:rsid w:val="002C2C3C"/>
    <w:rsid w:val="002C2D9A"/>
    <w:rsid w:val="002C2DF4"/>
    <w:rsid w:val="002C2F29"/>
    <w:rsid w:val="002C3047"/>
    <w:rsid w:val="002C30BD"/>
    <w:rsid w:val="002C318F"/>
    <w:rsid w:val="002C32F3"/>
    <w:rsid w:val="002C347B"/>
    <w:rsid w:val="002C3615"/>
    <w:rsid w:val="002C3A51"/>
    <w:rsid w:val="002C3B59"/>
    <w:rsid w:val="002C41B8"/>
    <w:rsid w:val="002C42E8"/>
    <w:rsid w:val="002C42F9"/>
    <w:rsid w:val="002C4974"/>
    <w:rsid w:val="002C4AF5"/>
    <w:rsid w:val="002C4B85"/>
    <w:rsid w:val="002C4C8F"/>
    <w:rsid w:val="002C4D8A"/>
    <w:rsid w:val="002C52A0"/>
    <w:rsid w:val="002C5396"/>
    <w:rsid w:val="002C587F"/>
    <w:rsid w:val="002C5BFE"/>
    <w:rsid w:val="002C5E23"/>
    <w:rsid w:val="002C5F52"/>
    <w:rsid w:val="002C5F73"/>
    <w:rsid w:val="002C629C"/>
    <w:rsid w:val="002C6475"/>
    <w:rsid w:val="002C674E"/>
    <w:rsid w:val="002C681C"/>
    <w:rsid w:val="002C6903"/>
    <w:rsid w:val="002C692F"/>
    <w:rsid w:val="002C6B18"/>
    <w:rsid w:val="002C6FBB"/>
    <w:rsid w:val="002C708C"/>
    <w:rsid w:val="002C71B3"/>
    <w:rsid w:val="002C71FC"/>
    <w:rsid w:val="002C799D"/>
    <w:rsid w:val="002C7BE8"/>
    <w:rsid w:val="002C7C4B"/>
    <w:rsid w:val="002C7D8A"/>
    <w:rsid w:val="002D00B5"/>
    <w:rsid w:val="002D02C0"/>
    <w:rsid w:val="002D03A8"/>
    <w:rsid w:val="002D0B51"/>
    <w:rsid w:val="002D0C71"/>
    <w:rsid w:val="002D1728"/>
    <w:rsid w:val="002D1AF5"/>
    <w:rsid w:val="002D2126"/>
    <w:rsid w:val="002D23F0"/>
    <w:rsid w:val="002D24DC"/>
    <w:rsid w:val="002D2537"/>
    <w:rsid w:val="002D26A1"/>
    <w:rsid w:val="002D27F0"/>
    <w:rsid w:val="002D290F"/>
    <w:rsid w:val="002D2936"/>
    <w:rsid w:val="002D3287"/>
    <w:rsid w:val="002D33E7"/>
    <w:rsid w:val="002D36CD"/>
    <w:rsid w:val="002D388A"/>
    <w:rsid w:val="002D38A2"/>
    <w:rsid w:val="002D3ADB"/>
    <w:rsid w:val="002D4545"/>
    <w:rsid w:val="002D495A"/>
    <w:rsid w:val="002D51EF"/>
    <w:rsid w:val="002D54F0"/>
    <w:rsid w:val="002D550B"/>
    <w:rsid w:val="002D553B"/>
    <w:rsid w:val="002D5636"/>
    <w:rsid w:val="002D56DC"/>
    <w:rsid w:val="002D5865"/>
    <w:rsid w:val="002D5C7A"/>
    <w:rsid w:val="002D5CB0"/>
    <w:rsid w:val="002D5CC2"/>
    <w:rsid w:val="002D5FA8"/>
    <w:rsid w:val="002D615B"/>
    <w:rsid w:val="002D64BF"/>
    <w:rsid w:val="002D69F0"/>
    <w:rsid w:val="002D6EDF"/>
    <w:rsid w:val="002D7000"/>
    <w:rsid w:val="002D785F"/>
    <w:rsid w:val="002E026C"/>
    <w:rsid w:val="002E028B"/>
    <w:rsid w:val="002E0412"/>
    <w:rsid w:val="002E054C"/>
    <w:rsid w:val="002E0703"/>
    <w:rsid w:val="002E083E"/>
    <w:rsid w:val="002E0B84"/>
    <w:rsid w:val="002E0CAB"/>
    <w:rsid w:val="002E1265"/>
    <w:rsid w:val="002E1586"/>
    <w:rsid w:val="002E1CEF"/>
    <w:rsid w:val="002E215E"/>
    <w:rsid w:val="002E245A"/>
    <w:rsid w:val="002E251F"/>
    <w:rsid w:val="002E3E1D"/>
    <w:rsid w:val="002E4181"/>
    <w:rsid w:val="002E43E7"/>
    <w:rsid w:val="002E461D"/>
    <w:rsid w:val="002E4705"/>
    <w:rsid w:val="002E4868"/>
    <w:rsid w:val="002E4C0E"/>
    <w:rsid w:val="002E4C10"/>
    <w:rsid w:val="002E4EBD"/>
    <w:rsid w:val="002E4FD7"/>
    <w:rsid w:val="002E5018"/>
    <w:rsid w:val="002E529A"/>
    <w:rsid w:val="002E53E1"/>
    <w:rsid w:val="002E5454"/>
    <w:rsid w:val="002E54D6"/>
    <w:rsid w:val="002E558C"/>
    <w:rsid w:val="002E588C"/>
    <w:rsid w:val="002E592A"/>
    <w:rsid w:val="002E5AAA"/>
    <w:rsid w:val="002E6172"/>
    <w:rsid w:val="002E6281"/>
    <w:rsid w:val="002E68F2"/>
    <w:rsid w:val="002E6970"/>
    <w:rsid w:val="002E6974"/>
    <w:rsid w:val="002E6CAB"/>
    <w:rsid w:val="002E703D"/>
    <w:rsid w:val="002E70CD"/>
    <w:rsid w:val="002E753F"/>
    <w:rsid w:val="002E79FB"/>
    <w:rsid w:val="002F0070"/>
    <w:rsid w:val="002F042D"/>
    <w:rsid w:val="002F0A4D"/>
    <w:rsid w:val="002F0BE1"/>
    <w:rsid w:val="002F0D5C"/>
    <w:rsid w:val="002F13D0"/>
    <w:rsid w:val="002F16B7"/>
    <w:rsid w:val="002F16F8"/>
    <w:rsid w:val="002F19C9"/>
    <w:rsid w:val="002F1AF7"/>
    <w:rsid w:val="002F1B98"/>
    <w:rsid w:val="002F2548"/>
    <w:rsid w:val="002F2714"/>
    <w:rsid w:val="002F2721"/>
    <w:rsid w:val="002F2BA2"/>
    <w:rsid w:val="002F3224"/>
    <w:rsid w:val="002F3639"/>
    <w:rsid w:val="002F37E2"/>
    <w:rsid w:val="002F39FE"/>
    <w:rsid w:val="002F3AA3"/>
    <w:rsid w:val="002F3F93"/>
    <w:rsid w:val="002F4145"/>
    <w:rsid w:val="002F438E"/>
    <w:rsid w:val="002F4C5D"/>
    <w:rsid w:val="002F4D4B"/>
    <w:rsid w:val="002F5194"/>
    <w:rsid w:val="002F5291"/>
    <w:rsid w:val="002F54A9"/>
    <w:rsid w:val="002F54B6"/>
    <w:rsid w:val="002F5503"/>
    <w:rsid w:val="002F6441"/>
    <w:rsid w:val="002F664D"/>
    <w:rsid w:val="002F669D"/>
    <w:rsid w:val="002F66C9"/>
    <w:rsid w:val="002F6760"/>
    <w:rsid w:val="002F68FA"/>
    <w:rsid w:val="002F7252"/>
    <w:rsid w:val="002F728A"/>
    <w:rsid w:val="002F78F5"/>
    <w:rsid w:val="002F79EE"/>
    <w:rsid w:val="003000DE"/>
    <w:rsid w:val="00300554"/>
    <w:rsid w:val="003005F0"/>
    <w:rsid w:val="00300B72"/>
    <w:rsid w:val="00300CEB"/>
    <w:rsid w:val="00300D7B"/>
    <w:rsid w:val="00300FA7"/>
    <w:rsid w:val="00301647"/>
    <w:rsid w:val="003018C4"/>
    <w:rsid w:val="00301C83"/>
    <w:rsid w:val="00301CD4"/>
    <w:rsid w:val="003020E9"/>
    <w:rsid w:val="00302227"/>
    <w:rsid w:val="00302282"/>
    <w:rsid w:val="003024BA"/>
    <w:rsid w:val="00302821"/>
    <w:rsid w:val="00302E7D"/>
    <w:rsid w:val="0030321A"/>
    <w:rsid w:val="003039E0"/>
    <w:rsid w:val="0030408A"/>
    <w:rsid w:val="00304239"/>
    <w:rsid w:val="00304338"/>
    <w:rsid w:val="0030486F"/>
    <w:rsid w:val="003049B5"/>
    <w:rsid w:val="00304AB7"/>
    <w:rsid w:val="00304B21"/>
    <w:rsid w:val="00305394"/>
    <w:rsid w:val="00305900"/>
    <w:rsid w:val="00305966"/>
    <w:rsid w:val="00306152"/>
    <w:rsid w:val="003064E9"/>
    <w:rsid w:val="00306613"/>
    <w:rsid w:val="00306AA5"/>
    <w:rsid w:val="00306EF7"/>
    <w:rsid w:val="00306FB3"/>
    <w:rsid w:val="0030723E"/>
    <w:rsid w:val="00307294"/>
    <w:rsid w:val="003072B1"/>
    <w:rsid w:val="0030746F"/>
    <w:rsid w:val="0030753A"/>
    <w:rsid w:val="00307A7C"/>
    <w:rsid w:val="00307CD5"/>
    <w:rsid w:val="00307F1D"/>
    <w:rsid w:val="0031051C"/>
    <w:rsid w:val="003106A8"/>
    <w:rsid w:val="003107A3"/>
    <w:rsid w:val="00310F28"/>
    <w:rsid w:val="0031137E"/>
    <w:rsid w:val="00311B4F"/>
    <w:rsid w:val="00311C32"/>
    <w:rsid w:val="00311D87"/>
    <w:rsid w:val="00311FBA"/>
    <w:rsid w:val="00312044"/>
    <w:rsid w:val="0031229A"/>
    <w:rsid w:val="00312501"/>
    <w:rsid w:val="003125BA"/>
    <w:rsid w:val="00312608"/>
    <w:rsid w:val="003126E1"/>
    <w:rsid w:val="00312E5D"/>
    <w:rsid w:val="00313B3B"/>
    <w:rsid w:val="00313CFA"/>
    <w:rsid w:val="00313E80"/>
    <w:rsid w:val="00313F5E"/>
    <w:rsid w:val="00314046"/>
    <w:rsid w:val="0031456A"/>
    <w:rsid w:val="0031457C"/>
    <w:rsid w:val="00314793"/>
    <w:rsid w:val="003149AD"/>
    <w:rsid w:val="00315B77"/>
    <w:rsid w:val="00315C8A"/>
    <w:rsid w:val="00315D60"/>
    <w:rsid w:val="0031607F"/>
    <w:rsid w:val="00316098"/>
    <w:rsid w:val="003164A8"/>
    <w:rsid w:val="00316B2A"/>
    <w:rsid w:val="00317547"/>
    <w:rsid w:val="0031771F"/>
    <w:rsid w:val="00317D17"/>
    <w:rsid w:val="00317FF3"/>
    <w:rsid w:val="0032001E"/>
    <w:rsid w:val="0032023C"/>
    <w:rsid w:val="0032041F"/>
    <w:rsid w:val="003205C4"/>
    <w:rsid w:val="003207F0"/>
    <w:rsid w:val="00320CBA"/>
    <w:rsid w:val="00320F2F"/>
    <w:rsid w:val="00321258"/>
    <w:rsid w:val="00321D9E"/>
    <w:rsid w:val="00321FB1"/>
    <w:rsid w:val="00321FF7"/>
    <w:rsid w:val="00322398"/>
    <w:rsid w:val="003226C3"/>
    <w:rsid w:val="003226CD"/>
    <w:rsid w:val="00322B06"/>
    <w:rsid w:val="00322DAB"/>
    <w:rsid w:val="00323734"/>
    <w:rsid w:val="00323961"/>
    <w:rsid w:val="00323B05"/>
    <w:rsid w:val="00323F4C"/>
    <w:rsid w:val="00324147"/>
    <w:rsid w:val="00324292"/>
    <w:rsid w:val="003242DF"/>
    <w:rsid w:val="003245BF"/>
    <w:rsid w:val="00324E42"/>
    <w:rsid w:val="00325176"/>
    <w:rsid w:val="003252D2"/>
    <w:rsid w:val="00325680"/>
    <w:rsid w:val="00325BA2"/>
    <w:rsid w:val="00325E79"/>
    <w:rsid w:val="003262FB"/>
    <w:rsid w:val="0032669C"/>
    <w:rsid w:val="00326976"/>
    <w:rsid w:val="0032708D"/>
    <w:rsid w:val="00327255"/>
    <w:rsid w:val="003273FD"/>
    <w:rsid w:val="00327488"/>
    <w:rsid w:val="0032797D"/>
    <w:rsid w:val="00327C4E"/>
    <w:rsid w:val="00327F72"/>
    <w:rsid w:val="00330844"/>
    <w:rsid w:val="00330AB5"/>
    <w:rsid w:val="00330B30"/>
    <w:rsid w:val="003310AE"/>
    <w:rsid w:val="0033142C"/>
    <w:rsid w:val="0033159C"/>
    <w:rsid w:val="003317A8"/>
    <w:rsid w:val="003319C0"/>
    <w:rsid w:val="00331C82"/>
    <w:rsid w:val="0033202B"/>
    <w:rsid w:val="003324DD"/>
    <w:rsid w:val="0033264C"/>
    <w:rsid w:val="003326D6"/>
    <w:rsid w:val="00332784"/>
    <w:rsid w:val="003327EB"/>
    <w:rsid w:val="00332859"/>
    <w:rsid w:val="00332AC9"/>
    <w:rsid w:val="00332C2D"/>
    <w:rsid w:val="00332F33"/>
    <w:rsid w:val="00333A32"/>
    <w:rsid w:val="00333EB1"/>
    <w:rsid w:val="003340D9"/>
    <w:rsid w:val="00334401"/>
    <w:rsid w:val="00334884"/>
    <w:rsid w:val="00334D0A"/>
    <w:rsid w:val="00334DEF"/>
    <w:rsid w:val="00335433"/>
    <w:rsid w:val="003356F2"/>
    <w:rsid w:val="00335A9E"/>
    <w:rsid w:val="00335B7E"/>
    <w:rsid w:val="00335CCC"/>
    <w:rsid w:val="00335F2A"/>
    <w:rsid w:val="0033664A"/>
    <w:rsid w:val="0033688E"/>
    <w:rsid w:val="00336894"/>
    <w:rsid w:val="003377E4"/>
    <w:rsid w:val="00337D60"/>
    <w:rsid w:val="003402E9"/>
    <w:rsid w:val="003404DB"/>
    <w:rsid w:val="0034064F"/>
    <w:rsid w:val="003407EA"/>
    <w:rsid w:val="0034086A"/>
    <w:rsid w:val="0034099A"/>
    <w:rsid w:val="00340AA0"/>
    <w:rsid w:val="00340CE6"/>
    <w:rsid w:val="00340E2A"/>
    <w:rsid w:val="003410E1"/>
    <w:rsid w:val="003411BA"/>
    <w:rsid w:val="0034140C"/>
    <w:rsid w:val="003416C8"/>
    <w:rsid w:val="00341B5F"/>
    <w:rsid w:val="00341BE3"/>
    <w:rsid w:val="00341E82"/>
    <w:rsid w:val="0034211B"/>
    <w:rsid w:val="003426F6"/>
    <w:rsid w:val="00342A83"/>
    <w:rsid w:val="00343091"/>
    <w:rsid w:val="00343123"/>
    <w:rsid w:val="0034314B"/>
    <w:rsid w:val="00343800"/>
    <w:rsid w:val="0034387B"/>
    <w:rsid w:val="00343965"/>
    <w:rsid w:val="00343A29"/>
    <w:rsid w:val="00343BE1"/>
    <w:rsid w:val="00343CCA"/>
    <w:rsid w:val="00344086"/>
    <w:rsid w:val="00344411"/>
    <w:rsid w:val="0034467C"/>
    <w:rsid w:val="003446D6"/>
    <w:rsid w:val="003448C3"/>
    <w:rsid w:val="00344DD7"/>
    <w:rsid w:val="003454B8"/>
    <w:rsid w:val="00345523"/>
    <w:rsid w:val="003456AF"/>
    <w:rsid w:val="003459CB"/>
    <w:rsid w:val="00345AFE"/>
    <w:rsid w:val="00345E92"/>
    <w:rsid w:val="003461D0"/>
    <w:rsid w:val="0034629F"/>
    <w:rsid w:val="003469A6"/>
    <w:rsid w:val="00346A35"/>
    <w:rsid w:val="003470D9"/>
    <w:rsid w:val="003473EF"/>
    <w:rsid w:val="00347489"/>
    <w:rsid w:val="00347671"/>
    <w:rsid w:val="0034768E"/>
    <w:rsid w:val="003477E6"/>
    <w:rsid w:val="003479F2"/>
    <w:rsid w:val="00347D6B"/>
    <w:rsid w:val="00347DDD"/>
    <w:rsid w:val="00347F63"/>
    <w:rsid w:val="0035047B"/>
    <w:rsid w:val="00350487"/>
    <w:rsid w:val="003508D8"/>
    <w:rsid w:val="00350976"/>
    <w:rsid w:val="00350BAF"/>
    <w:rsid w:val="00350E5E"/>
    <w:rsid w:val="00350E9B"/>
    <w:rsid w:val="0035105A"/>
    <w:rsid w:val="00351905"/>
    <w:rsid w:val="00351A45"/>
    <w:rsid w:val="00351D2D"/>
    <w:rsid w:val="00351D72"/>
    <w:rsid w:val="00351E46"/>
    <w:rsid w:val="00351EF0"/>
    <w:rsid w:val="0035202D"/>
    <w:rsid w:val="00352653"/>
    <w:rsid w:val="0035297B"/>
    <w:rsid w:val="003529FB"/>
    <w:rsid w:val="00352AE6"/>
    <w:rsid w:val="00352D04"/>
    <w:rsid w:val="00353157"/>
    <w:rsid w:val="00353328"/>
    <w:rsid w:val="00353DC4"/>
    <w:rsid w:val="0035449D"/>
    <w:rsid w:val="00354B24"/>
    <w:rsid w:val="00354DE1"/>
    <w:rsid w:val="003551C5"/>
    <w:rsid w:val="003552BB"/>
    <w:rsid w:val="003555BD"/>
    <w:rsid w:val="00355757"/>
    <w:rsid w:val="003557B1"/>
    <w:rsid w:val="00355857"/>
    <w:rsid w:val="00355947"/>
    <w:rsid w:val="00355E8E"/>
    <w:rsid w:val="003560C9"/>
    <w:rsid w:val="00356124"/>
    <w:rsid w:val="00356419"/>
    <w:rsid w:val="00356A37"/>
    <w:rsid w:val="00356BE7"/>
    <w:rsid w:val="00356C4B"/>
    <w:rsid w:val="00356E65"/>
    <w:rsid w:val="00357006"/>
    <w:rsid w:val="003571EF"/>
    <w:rsid w:val="003575D3"/>
    <w:rsid w:val="00357611"/>
    <w:rsid w:val="0035781F"/>
    <w:rsid w:val="003579E0"/>
    <w:rsid w:val="00357A81"/>
    <w:rsid w:val="00357AEC"/>
    <w:rsid w:val="00360405"/>
    <w:rsid w:val="00360597"/>
    <w:rsid w:val="00360B09"/>
    <w:rsid w:val="00360B89"/>
    <w:rsid w:val="00360E8B"/>
    <w:rsid w:val="00361237"/>
    <w:rsid w:val="003614E2"/>
    <w:rsid w:val="0036174E"/>
    <w:rsid w:val="00361762"/>
    <w:rsid w:val="0036196D"/>
    <w:rsid w:val="00361A2D"/>
    <w:rsid w:val="00361C40"/>
    <w:rsid w:val="003624D6"/>
    <w:rsid w:val="00362849"/>
    <w:rsid w:val="00362903"/>
    <w:rsid w:val="00362C27"/>
    <w:rsid w:val="00362C70"/>
    <w:rsid w:val="00362E4E"/>
    <w:rsid w:val="00363422"/>
    <w:rsid w:val="00363520"/>
    <w:rsid w:val="003637F5"/>
    <w:rsid w:val="00363A25"/>
    <w:rsid w:val="00363D96"/>
    <w:rsid w:val="003643DA"/>
    <w:rsid w:val="00364601"/>
    <w:rsid w:val="00364642"/>
    <w:rsid w:val="003646D4"/>
    <w:rsid w:val="00364AF5"/>
    <w:rsid w:val="00364E5B"/>
    <w:rsid w:val="00364FC5"/>
    <w:rsid w:val="0036522A"/>
    <w:rsid w:val="00365312"/>
    <w:rsid w:val="003655A5"/>
    <w:rsid w:val="0036567A"/>
    <w:rsid w:val="00365C3D"/>
    <w:rsid w:val="00365C9A"/>
    <w:rsid w:val="00365E6B"/>
    <w:rsid w:val="00365F4C"/>
    <w:rsid w:val="0036602C"/>
    <w:rsid w:val="00366140"/>
    <w:rsid w:val="003669ED"/>
    <w:rsid w:val="00366C9C"/>
    <w:rsid w:val="00366F06"/>
    <w:rsid w:val="00366F2F"/>
    <w:rsid w:val="00366FE2"/>
    <w:rsid w:val="00366FE7"/>
    <w:rsid w:val="0036719E"/>
    <w:rsid w:val="0036738E"/>
    <w:rsid w:val="00367657"/>
    <w:rsid w:val="003679B2"/>
    <w:rsid w:val="00367DBB"/>
    <w:rsid w:val="00367E9B"/>
    <w:rsid w:val="0037010F"/>
    <w:rsid w:val="003704B3"/>
    <w:rsid w:val="0037079C"/>
    <w:rsid w:val="00370BF4"/>
    <w:rsid w:val="00370C79"/>
    <w:rsid w:val="00370E0C"/>
    <w:rsid w:val="003712E2"/>
    <w:rsid w:val="00371489"/>
    <w:rsid w:val="003714FA"/>
    <w:rsid w:val="0037154D"/>
    <w:rsid w:val="003717EE"/>
    <w:rsid w:val="003718D6"/>
    <w:rsid w:val="00371C8B"/>
    <w:rsid w:val="00371E71"/>
    <w:rsid w:val="00372382"/>
    <w:rsid w:val="00372480"/>
    <w:rsid w:val="00372956"/>
    <w:rsid w:val="00372A6C"/>
    <w:rsid w:val="00372C83"/>
    <w:rsid w:val="00372D5D"/>
    <w:rsid w:val="003734E3"/>
    <w:rsid w:val="00373642"/>
    <w:rsid w:val="003738B4"/>
    <w:rsid w:val="00373CF0"/>
    <w:rsid w:val="00373D1E"/>
    <w:rsid w:val="00373FC0"/>
    <w:rsid w:val="00374040"/>
    <w:rsid w:val="003740E6"/>
    <w:rsid w:val="00374674"/>
    <w:rsid w:val="003756A5"/>
    <w:rsid w:val="00375758"/>
    <w:rsid w:val="003757D3"/>
    <w:rsid w:val="00375AFA"/>
    <w:rsid w:val="00375DF0"/>
    <w:rsid w:val="0037623F"/>
    <w:rsid w:val="003765B5"/>
    <w:rsid w:val="003765E2"/>
    <w:rsid w:val="00376798"/>
    <w:rsid w:val="003767CD"/>
    <w:rsid w:val="0037684A"/>
    <w:rsid w:val="00376939"/>
    <w:rsid w:val="00376CCE"/>
    <w:rsid w:val="00376CD3"/>
    <w:rsid w:val="00377278"/>
    <w:rsid w:val="003773F9"/>
    <w:rsid w:val="00377831"/>
    <w:rsid w:val="003778C1"/>
    <w:rsid w:val="00377A10"/>
    <w:rsid w:val="00380370"/>
    <w:rsid w:val="00380848"/>
    <w:rsid w:val="003808B8"/>
    <w:rsid w:val="00380EB1"/>
    <w:rsid w:val="00381452"/>
    <w:rsid w:val="003814F1"/>
    <w:rsid w:val="0038162B"/>
    <w:rsid w:val="00381743"/>
    <w:rsid w:val="0038195D"/>
    <w:rsid w:val="00381B5D"/>
    <w:rsid w:val="00381DDF"/>
    <w:rsid w:val="00381FF2"/>
    <w:rsid w:val="003825D3"/>
    <w:rsid w:val="003832BC"/>
    <w:rsid w:val="00383407"/>
    <w:rsid w:val="00383449"/>
    <w:rsid w:val="00383469"/>
    <w:rsid w:val="00383B78"/>
    <w:rsid w:val="00383D40"/>
    <w:rsid w:val="00384142"/>
    <w:rsid w:val="0038427E"/>
    <w:rsid w:val="0038471F"/>
    <w:rsid w:val="00384735"/>
    <w:rsid w:val="00384967"/>
    <w:rsid w:val="00384A34"/>
    <w:rsid w:val="00384AF8"/>
    <w:rsid w:val="00384BB8"/>
    <w:rsid w:val="00385505"/>
    <w:rsid w:val="00385564"/>
    <w:rsid w:val="00385A50"/>
    <w:rsid w:val="00385F0B"/>
    <w:rsid w:val="00386428"/>
    <w:rsid w:val="0038665E"/>
    <w:rsid w:val="003866B9"/>
    <w:rsid w:val="0038677D"/>
    <w:rsid w:val="003869FD"/>
    <w:rsid w:val="00386A11"/>
    <w:rsid w:val="00387346"/>
    <w:rsid w:val="003873C2"/>
    <w:rsid w:val="003873C6"/>
    <w:rsid w:val="00387713"/>
    <w:rsid w:val="00387B33"/>
    <w:rsid w:val="00387CE2"/>
    <w:rsid w:val="00387E08"/>
    <w:rsid w:val="003901C1"/>
    <w:rsid w:val="0039020C"/>
    <w:rsid w:val="00390433"/>
    <w:rsid w:val="003905F2"/>
    <w:rsid w:val="00390785"/>
    <w:rsid w:val="00390E78"/>
    <w:rsid w:val="00390E98"/>
    <w:rsid w:val="00391412"/>
    <w:rsid w:val="00391541"/>
    <w:rsid w:val="0039188B"/>
    <w:rsid w:val="003918F4"/>
    <w:rsid w:val="00391E39"/>
    <w:rsid w:val="00392458"/>
    <w:rsid w:val="0039246D"/>
    <w:rsid w:val="003924A1"/>
    <w:rsid w:val="0039293F"/>
    <w:rsid w:val="00392F99"/>
    <w:rsid w:val="0039306A"/>
    <w:rsid w:val="003930C9"/>
    <w:rsid w:val="00393529"/>
    <w:rsid w:val="0039368B"/>
    <w:rsid w:val="00393ABB"/>
    <w:rsid w:val="00393F34"/>
    <w:rsid w:val="0039433D"/>
    <w:rsid w:val="003947CD"/>
    <w:rsid w:val="00394B2B"/>
    <w:rsid w:val="00395109"/>
    <w:rsid w:val="00395158"/>
    <w:rsid w:val="0039540B"/>
    <w:rsid w:val="00395523"/>
    <w:rsid w:val="0039572E"/>
    <w:rsid w:val="00395B95"/>
    <w:rsid w:val="00395DAD"/>
    <w:rsid w:val="00395F76"/>
    <w:rsid w:val="0039641F"/>
    <w:rsid w:val="0039673C"/>
    <w:rsid w:val="0039686A"/>
    <w:rsid w:val="00396DA4"/>
    <w:rsid w:val="00396E39"/>
    <w:rsid w:val="00397089"/>
    <w:rsid w:val="003973CA"/>
    <w:rsid w:val="00397570"/>
    <w:rsid w:val="0039758A"/>
    <w:rsid w:val="00397BC1"/>
    <w:rsid w:val="00397E4E"/>
    <w:rsid w:val="003A0506"/>
    <w:rsid w:val="003A08BE"/>
    <w:rsid w:val="003A11CA"/>
    <w:rsid w:val="003A1282"/>
    <w:rsid w:val="003A13C4"/>
    <w:rsid w:val="003A1AB3"/>
    <w:rsid w:val="003A1B01"/>
    <w:rsid w:val="003A1CA5"/>
    <w:rsid w:val="003A1D6C"/>
    <w:rsid w:val="003A20D9"/>
    <w:rsid w:val="003A2545"/>
    <w:rsid w:val="003A2696"/>
    <w:rsid w:val="003A26AB"/>
    <w:rsid w:val="003A2A04"/>
    <w:rsid w:val="003A2B3F"/>
    <w:rsid w:val="003A2DB4"/>
    <w:rsid w:val="003A3038"/>
    <w:rsid w:val="003A30A0"/>
    <w:rsid w:val="003A363E"/>
    <w:rsid w:val="003A39BD"/>
    <w:rsid w:val="003A492C"/>
    <w:rsid w:val="003A4AB9"/>
    <w:rsid w:val="003A4E1E"/>
    <w:rsid w:val="003A4EDA"/>
    <w:rsid w:val="003A50C5"/>
    <w:rsid w:val="003A5148"/>
    <w:rsid w:val="003A54F1"/>
    <w:rsid w:val="003A5A93"/>
    <w:rsid w:val="003A5DC5"/>
    <w:rsid w:val="003A64B0"/>
    <w:rsid w:val="003A6A6A"/>
    <w:rsid w:val="003A6AD2"/>
    <w:rsid w:val="003A6CBB"/>
    <w:rsid w:val="003A6D48"/>
    <w:rsid w:val="003A6EAA"/>
    <w:rsid w:val="003A705E"/>
    <w:rsid w:val="003A75F2"/>
    <w:rsid w:val="003A7789"/>
    <w:rsid w:val="003A7AF1"/>
    <w:rsid w:val="003A7FA7"/>
    <w:rsid w:val="003B0868"/>
    <w:rsid w:val="003B0AB7"/>
    <w:rsid w:val="003B0C30"/>
    <w:rsid w:val="003B0D62"/>
    <w:rsid w:val="003B11B7"/>
    <w:rsid w:val="003B11D0"/>
    <w:rsid w:val="003B122C"/>
    <w:rsid w:val="003B13D9"/>
    <w:rsid w:val="003B14B1"/>
    <w:rsid w:val="003B157A"/>
    <w:rsid w:val="003B2911"/>
    <w:rsid w:val="003B2AC8"/>
    <w:rsid w:val="003B2BAA"/>
    <w:rsid w:val="003B2D43"/>
    <w:rsid w:val="003B2F93"/>
    <w:rsid w:val="003B3931"/>
    <w:rsid w:val="003B39E3"/>
    <w:rsid w:val="003B3C2A"/>
    <w:rsid w:val="003B44C0"/>
    <w:rsid w:val="003B493F"/>
    <w:rsid w:val="003B49BD"/>
    <w:rsid w:val="003B4CC1"/>
    <w:rsid w:val="003B5273"/>
    <w:rsid w:val="003B5871"/>
    <w:rsid w:val="003B58CB"/>
    <w:rsid w:val="003B59F2"/>
    <w:rsid w:val="003B5A11"/>
    <w:rsid w:val="003B5A2E"/>
    <w:rsid w:val="003B622F"/>
    <w:rsid w:val="003B638F"/>
    <w:rsid w:val="003B63BA"/>
    <w:rsid w:val="003B6482"/>
    <w:rsid w:val="003B6DF1"/>
    <w:rsid w:val="003B727B"/>
    <w:rsid w:val="003B7B94"/>
    <w:rsid w:val="003C009A"/>
    <w:rsid w:val="003C0180"/>
    <w:rsid w:val="003C059D"/>
    <w:rsid w:val="003C08A8"/>
    <w:rsid w:val="003C0C11"/>
    <w:rsid w:val="003C0CEF"/>
    <w:rsid w:val="003C0E91"/>
    <w:rsid w:val="003C1204"/>
    <w:rsid w:val="003C12FB"/>
    <w:rsid w:val="003C1526"/>
    <w:rsid w:val="003C1A18"/>
    <w:rsid w:val="003C1CFA"/>
    <w:rsid w:val="003C1DF4"/>
    <w:rsid w:val="003C2897"/>
    <w:rsid w:val="003C2FCB"/>
    <w:rsid w:val="003C34B3"/>
    <w:rsid w:val="003C34FA"/>
    <w:rsid w:val="003C3524"/>
    <w:rsid w:val="003C38BD"/>
    <w:rsid w:val="003C3B79"/>
    <w:rsid w:val="003C3B89"/>
    <w:rsid w:val="003C3D0F"/>
    <w:rsid w:val="003C3DCA"/>
    <w:rsid w:val="003C3E3A"/>
    <w:rsid w:val="003C4D42"/>
    <w:rsid w:val="003C4D73"/>
    <w:rsid w:val="003C4E6F"/>
    <w:rsid w:val="003C50BD"/>
    <w:rsid w:val="003C53CA"/>
    <w:rsid w:val="003C5496"/>
    <w:rsid w:val="003C5548"/>
    <w:rsid w:val="003C58F9"/>
    <w:rsid w:val="003C5960"/>
    <w:rsid w:val="003C6288"/>
    <w:rsid w:val="003C6704"/>
    <w:rsid w:val="003C6C35"/>
    <w:rsid w:val="003C6ED2"/>
    <w:rsid w:val="003C6EF4"/>
    <w:rsid w:val="003C77DA"/>
    <w:rsid w:val="003C784F"/>
    <w:rsid w:val="003C790E"/>
    <w:rsid w:val="003C7C0C"/>
    <w:rsid w:val="003D0204"/>
    <w:rsid w:val="003D05EC"/>
    <w:rsid w:val="003D0800"/>
    <w:rsid w:val="003D0C6A"/>
    <w:rsid w:val="003D0D8F"/>
    <w:rsid w:val="003D11BF"/>
    <w:rsid w:val="003D14F5"/>
    <w:rsid w:val="003D1572"/>
    <w:rsid w:val="003D160E"/>
    <w:rsid w:val="003D1784"/>
    <w:rsid w:val="003D193F"/>
    <w:rsid w:val="003D1A54"/>
    <w:rsid w:val="003D2047"/>
    <w:rsid w:val="003D2302"/>
    <w:rsid w:val="003D244C"/>
    <w:rsid w:val="003D2591"/>
    <w:rsid w:val="003D2BE2"/>
    <w:rsid w:val="003D2D25"/>
    <w:rsid w:val="003D2E62"/>
    <w:rsid w:val="003D3811"/>
    <w:rsid w:val="003D3873"/>
    <w:rsid w:val="003D3F79"/>
    <w:rsid w:val="003D40FC"/>
    <w:rsid w:val="003D41C6"/>
    <w:rsid w:val="003D45FF"/>
    <w:rsid w:val="003D465E"/>
    <w:rsid w:val="003D4A1C"/>
    <w:rsid w:val="003D4A5D"/>
    <w:rsid w:val="003D5204"/>
    <w:rsid w:val="003D5A41"/>
    <w:rsid w:val="003D5AE6"/>
    <w:rsid w:val="003D5C78"/>
    <w:rsid w:val="003D5D8B"/>
    <w:rsid w:val="003D6016"/>
    <w:rsid w:val="003D659D"/>
    <w:rsid w:val="003D67EE"/>
    <w:rsid w:val="003D6962"/>
    <w:rsid w:val="003D69F1"/>
    <w:rsid w:val="003D6FE4"/>
    <w:rsid w:val="003D7295"/>
    <w:rsid w:val="003D73DF"/>
    <w:rsid w:val="003D7606"/>
    <w:rsid w:val="003D7A00"/>
    <w:rsid w:val="003D7A20"/>
    <w:rsid w:val="003D7D64"/>
    <w:rsid w:val="003E01E1"/>
    <w:rsid w:val="003E04AA"/>
    <w:rsid w:val="003E055B"/>
    <w:rsid w:val="003E0A27"/>
    <w:rsid w:val="003E11F4"/>
    <w:rsid w:val="003E13BD"/>
    <w:rsid w:val="003E17FA"/>
    <w:rsid w:val="003E1ABC"/>
    <w:rsid w:val="003E1CFA"/>
    <w:rsid w:val="003E1CFC"/>
    <w:rsid w:val="003E1E1D"/>
    <w:rsid w:val="003E1EF7"/>
    <w:rsid w:val="003E26D1"/>
    <w:rsid w:val="003E28E2"/>
    <w:rsid w:val="003E2C17"/>
    <w:rsid w:val="003E2CF7"/>
    <w:rsid w:val="003E3135"/>
    <w:rsid w:val="003E332A"/>
    <w:rsid w:val="003E38C9"/>
    <w:rsid w:val="003E3923"/>
    <w:rsid w:val="003E4300"/>
    <w:rsid w:val="003E47F2"/>
    <w:rsid w:val="003E5498"/>
    <w:rsid w:val="003E58C5"/>
    <w:rsid w:val="003E5B66"/>
    <w:rsid w:val="003E5CFB"/>
    <w:rsid w:val="003E5DCE"/>
    <w:rsid w:val="003E5E83"/>
    <w:rsid w:val="003E5F3D"/>
    <w:rsid w:val="003E63CD"/>
    <w:rsid w:val="003E68F2"/>
    <w:rsid w:val="003E6A36"/>
    <w:rsid w:val="003E6B6A"/>
    <w:rsid w:val="003E6F3A"/>
    <w:rsid w:val="003E6F95"/>
    <w:rsid w:val="003E779D"/>
    <w:rsid w:val="003E7EF5"/>
    <w:rsid w:val="003E7F47"/>
    <w:rsid w:val="003F0852"/>
    <w:rsid w:val="003F0933"/>
    <w:rsid w:val="003F0E86"/>
    <w:rsid w:val="003F0F8E"/>
    <w:rsid w:val="003F12C2"/>
    <w:rsid w:val="003F1438"/>
    <w:rsid w:val="003F14AD"/>
    <w:rsid w:val="003F16CF"/>
    <w:rsid w:val="003F1843"/>
    <w:rsid w:val="003F1B31"/>
    <w:rsid w:val="003F1F56"/>
    <w:rsid w:val="003F2260"/>
    <w:rsid w:val="003F2400"/>
    <w:rsid w:val="003F2E13"/>
    <w:rsid w:val="003F2F82"/>
    <w:rsid w:val="003F342C"/>
    <w:rsid w:val="003F354A"/>
    <w:rsid w:val="003F3D0A"/>
    <w:rsid w:val="003F3F0C"/>
    <w:rsid w:val="003F3F85"/>
    <w:rsid w:val="003F404A"/>
    <w:rsid w:val="003F44E3"/>
    <w:rsid w:val="003F477B"/>
    <w:rsid w:val="003F47CC"/>
    <w:rsid w:val="003F48B1"/>
    <w:rsid w:val="003F4AEC"/>
    <w:rsid w:val="003F4B5E"/>
    <w:rsid w:val="003F4FC0"/>
    <w:rsid w:val="003F5157"/>
    <w:rsid w:val="003F52ED"/>
    <w:rsid w:val="003F5469"/>
    <w:rsid w:val="003F54E2"/>
    <w:rsid w:val="003F587A"/>
    <w:rsid w:val="003F58B3"/>
    <w:rsid w:val="003F58E5"/>
    <w:rsid w:val="003F5AB3"/>
    <w:rsid w:val="003F5BD7"/>
    <w:rsid w:val="003F5CF2"/>
    <w:rsid w:val="003F5DEA"/>
    <w:rsid w:val="003F6717"/>
    <w:rsid w:val="003F6E01"/>
    <w:rsid w:val="003F6F19"/>
    <w:rsid w:val="003F7034"/>
    <w:rsid w:val="003F709E"/>
    <w:rsid w:val="003F715C"/>
    <w:rsid w:val="003F7400"/>
    <w:rsid w:val="003F757F"/>
    <w:rsid w:val="003F7A0A"/>
    <w:rsid w:val="003F7B2F"/>
    <w:rsid w:val="004003E4"/>
    <w:rsid w:val="00400850"/>
    <w:rsid w:val="00400E16"/>
    <w:rsid w:val="00401075"/>
    <w:rsid w:val="00401185"/>
    <w:rsid w:val="00401535"/>
    <w:rsid w:val="0040160D"/>
    <w:rsid w:val="0040201E"/>
    <w:rsid w:val="0040220A"/>
    <w:rsid w:val="0040256B"/>
    <w:rsid w:val="00402945"/>
    <w:rsid w:val="004029EF"/>
    <w:rsid w:val="00402D5D"/>
    <w:rsid w:val="00403289"/>
    <w:rsid w:val="0040338E"/>
    <w:rsid w:val="00403579"/>
    <w:rsid w:val="004035EA"/>
    <w:rsid w:val="004037EA"/>
    <w:rsid w:val="00403CFF"/>
    <w:rsid w:val="00403E5B"/>
    <w:rsid w:val="004041CA"/>
    <w:rsid w:val="00404319"/>
    <w:rsid w:val="00404A93"/>
    <w:rsid w:val="00404C81"/>
    <w:rsid w:val="00404CBA"/>
    <w:rsid w:val="004052BE"/>
    <w:rsid w:val="004058D2"/>
    <w:rsid w:val="004059E9"/>
    <w:rsid w:val="00405D70"/>
    <w:rsid w:val="00405E6C"/>
    <w:rsid w:val="00406293"/>
    <w:rsid w:val="00406A48"/>
    <w:rsid w:val="00406A59"/>
    <w:rsid w:val="00406F9B"/>
    <w:rsid w:val="0040716D"/>
    <w:rsid w:val="00407421"/>
    <w:rsid w:val="00407552"/>
    <w:rsid w:val="0040761A"/>
    <w:rsid w:val="004079B2"/>
    <w:rsid w:val="00407BAE"/>
    <w:rsid w:val="00407CA6"/>
    <w:rsid w:val="00407EC7"/>
    <w:rsid w:val="0041018F"/>
    <w:rsid w:val="0041058E"/>
    <w:rsid w:val="004105A9"/>
    <w:rsid w:val="004108D5"/>
    <w:rsid w:val="00410E69"/>
    <w:rsid w:val="004112F6"/>
    <w:rsid w:val="00411364"/>
    <w:rsid w:val="0041185A"/>
    <w:rsid w:val="00411E9E"/>
    <w:rsid w:val="00412347"/>
    <w:rsid w:val="004123CA"/>
    <w:rsid w:val="004123D6"/>
    <w:rsid w:val="00412723"/>
    <w:rsid w:val="00412A8D"/>
    <w:rsid w:val="00412D69"/>
    <w:rsid w:val="00412DC5"/>
    <w:rsid w:val="00413282"/>
    <w:rsid w:val="0041354A"/>
    <w:rsid w:val="004136D2"/>
    <w:rsid w:val="00413864"/>
    <w:rsid w:val="0041401E"/>
    <w:rsid w:val="00414126"/>
    <w:rsid w:val="004142A2"/>
    <w:rsid w:val="00414E63"/>
    <w:rsid w:val="0041503B"/>
    <w:rsid w:val="0041532C"/>
    <w:rsid w:val="00415460"/>
    <w:rsid w:val="00415577"/>
    <w:rsid w:val="0041620E"/>
    <w:rsid w:val="00416258"/>
    <w:rsid w:val="004165E7"/>
    <w:rsid w:val="00416711"/>
    <w:rsid w:val="00416737"/>
    <w:rsid w:val="00416EE3"/>
    <w:rsid w:val="00416F08"/>
    <w:rsid w:val="00417033"/>
    <w:rsid w:val="00417238"/>
    <w:rsid w:val="00417455"/>
    <w:rsid w:val="0041763B"/>
    <w:rsid w:val="00417A96"/>
    <w:rsid w:val="00420874"/>
    <w:rsid w:val="00420A82"/>
    <w:rsid w:val="00421584"/>
    <w:rsid w:val="00421ABE"/>
    <w:rsid w:val="0042229A"/>
    <w:rsid w:val="0042235A"/>
    <w:rsid w:val="00422426"/>
    <w:rsid w:val="004234DA"/>
    <w:rsid w:val="0042362C"/>
    <w:rsid w:val="00423B42"/>
    <w:rsid w:val="00424130"/>
    <w:rsid w:val="00424396"/>
    <w:rsid w:val="00424632"/>
    <w:rsid w:val="0042474D"/>
    <w:rsid w:val="00424C63"/>
    <w:rsid w:val="00424E3E"/>
    <w:rsid w:val="004251CE"/>
    <w:rsid w:val="0042522B"/>
    <w:rsid w:val="00425410"/>
    <w:rsid w:val="004257A5"/>
    <w:rsid w:val="00425842"/>
    <w:rsid w:val="00425847"/>
    <w:rsid w:val="00425BF6"/>
    <w:rsid w:val="00425C80"/>
    <w:rsid w:val="00425C93"/>
    <w:rsid w:val="00425E05"/>
    <w:rsid w:val="004265B6"/>
    <w:rsid w:val="00426A0D"/>
    <w:rsid w:val="00426A0F"/>
    <w:rsid w:val="00426C10"/>
    <w:rsid w:val="00427396"/>
    <w:rsid w:val="004273DB"/>
    <w:rsid w:val="004275E6"/>
    <w:rsid w:val="0042762F"/>
    <w:rsid w:val="004277B7"/>
    <w:rsid w:val="00427872"/>
    <w:rsid w:val="00427905"/>
    <w:rsid w:val="00427B15"/>
    <w:rsid w:val="00427B4E"/>
    <w:rsid w:val="00427CFF"/>
    <w:rsid w:val="00427FCA"/>
    <w:rsid w:val="004300B9"/>
    <w:rsid w:val="004304B6"/>
    <w:rsid w:val="00430502"/>
    <w:rsid w:val="004305A6"/>
    <w:rsid w:val="004305F2"/>
    <w:rsid w:val="00430DCB"/>
    <w:rsid w:val="00431151"/>
    <w:rsid w:val="004312D6"/>
    <w:rsid w:val="00431417"/>
    <w:rsid w:val="00431AEE"/>
    <w:rsid w:val="00432048"/>
    <w:rsid w:val="0043217F"/>
    <w:rsid w:val="004321C1"/>
    <w:rsid w:val="004322CF"/>
    <w:rsid w:val="00432651"/>
    <w:rsid w:val="004328C8"/>
    <w:rsid w:val="00432B98"/>
    <w:rsid w:val="00432CAE"/>
    <w:rsid w:val="0043371B"/>
    <w:rsid w:val="0043374C"/>
    <w:rsid w:val="0043380F"/>
    <w:rsid w:val="00433845"/>
    <w:rsid w:val="00433C95"/>
    <w:rsid w:val="00434219"/>
    <w:rsid w:val="00434479"/>
    <w:rsid w:val="00434D7B"/>
    <w:rsid w:val="00434E33"/>
    <w:rsid w:val="00435052"/>
    <w:rsid w:val="00435309"/>
    <w:rsid w:val="0043599A"/>
    <w:rsid w:val="00435A59"/>
    <w:rsid w:val="00435E04"/>
    <w:rsid w:val="00435E25"/>
    <w:rsid w:val="00436513"/>
    <w:rsid w:val="00436993"/>
    <w:rsid w:val="004371FA"/>
    <w:rsid w:val="004376B1"/>
    <w:rsid w:val="004378E4"/>
    <w:rsid w:val="00437BAB"/>
    <w:rsid w:val="00440464"/>
    <w:rsid w:val="004405BA"/>
    <w:rsid w:val="004406A5"/>
    <w:rsid w:val="004408B4"/>
    <w:rsid w:val="00440AD2"/>
    <w:rsid w:val="00440E03"/>
    <w:rsid w:val="00441044"/>
    <w:rsid w:val="004412E4"/>
    <w:rsid w:val="00441DAD"/>
    <w:rsid w:val="00441F1A"/>
    <w:rsid w:val="004427E8"/>
    <w:rsid w:val="00442AAB"/>
    <w:rsid w:val="00442ECD"/>
    <w:rsid w:val="00443BCE"/>
    <w:rsid w:val="00443C70"/>
    <w:rsid w:val="00443CC2"/>
    <w:rsid w:val="00443CD0"/>
    <w:rsid w:val="00443DAB"/>
    <w:rsid w:val="004445AC"/>
    <w:rsid w:val="00444600"/>
    <w:rsid w:val="004447E2"/>
    <w:rsid w:val="00444C16"/>
    <w:rsid w:val="004451F0"/>
    <w:rsid w:val="004453AA"/>
    <w:rsid w:val="00445461"/>
    <w:rsid w:val="004454C8"/>
    <w:rsid w:val="004458C7"/>
    <w:rsid w:val="00445AC5"/>
    <w:rsid w:val="00445BAA"/>
    <w:rsid w:val="00445D84"/>
    <w:rsid w:val="00446F8B"/>
    <w:rsid w:val="0044714D"/>
    <w:rsid w:val="004471CE"/>
    <w:rsid w:val="00447EA8"/>
    <w:rsid w:val="00447F9B"/>
    <w:rsid w:val="004500C7"/>
    <w:rsid w:val="00450570"/>
    <w:rsid w:val="004505BD"/>
    <w:rsid w:val="00450A05"/>
    <w:rsid w:val="00450DAF"/>
    <w:rsid w:val="0045147F"/>
    <w:rsid w:val="004517B4"/>
    <w:rsid w:val="00451958"/>
    <w:rsid w:val="00451AF1"/>
    <w:rsid w:val="00451D14"/>
    <w:rsid w:val="00451D48"/>
    <w:rsid w:val="00451EF8"/>
    <w:rsid w:val="0045233F"/>
    <w:rsid w:val="004524DA"/>
    <w:rsid w:val="00452B5E"/>
    <w:rsid w:val="00452B6E"/>
    <w:rsid w:val="00453351"/>
    <w:rsid w:val="0045395F"/>
    <w:rsid w:val="00453AA7"/>
    <w:rsid w:val="00453AD3"/>
    <w:rsid w:val="00453AFB"/>
    <w:rsid w:val="00453C2C"/>
    <w:rsid w:val="00453DEA"/>
    <w:rsid w:val="00453E0F"/>
    <w:rsid w:val="00454007"/>
    <w:rsid w:val="00454251"/>
    <w:rsid w:val="0045463C"/>
    <w:rsid w:val="0045485F"/>
    <w:rsid w:val="0045533F"/>
    <w:rsid w:val="00455594"/>
    <w:rsid w:val="004558FE"/>
    <w:rsid w:val="00455C0E"/>
    <w:rsid w:val="00455CE8"/>
    <w:rsid w:val="00456045"/>
    <w:rsid w:val="00456085"/>
    <w:rsid w:val="004562FF"/>
    <w:rsid w:val="00456625"/>
    <w:rsid w:val="00456686"/>
    <w:rsid w:val="0045698E"/>
    <w:rsid w:val="00456AA6"/>
    <w:rsid w:val="00456E1F"/>
    <w:rsid w:val="00456E9C"/>
    <w:rsid w:val="00456EF4"/>
    <w:rsid w:val="0045706E"/>
    <w:rsid w:val="004570C9"/>
    <w:rsid w:val="004573CB"/>
    <w:rsid w:val="00457685"/>
    <w:rsid w:val="00457735"/>
    <w:rsid w:val="0045773B"/>
    <w:rsid w:val="00457753"/>
    <w:rsid w:val="0045782D"/>
    <w:rsid w:val="0045789F"/>
    <w:rsid w:val="004604B7"/>
    <w:rsid w:val="00460B5C"/>
    <w:rsid w:val="00460BD6"/>
    <w:rsid w:val="00460E8A"/>
    <w:rsid w:val="00460F94"/>
    <w:rsid w:val="004611DF"/>
    <w:rsid w:val="004613CB"/>
    <w:rsid w:val="004615D9"/>
    <w:rsid w:val="00461655"/>
    <w:rsid w:val="004616BA"/>
    <w:rsid w:val="004616E6"/>
    <w:rsid w:val="00461AE1"/>
    <w:rsid w:val="00461B88"/>
    <w:rsid w:val="00461CA9"/>
    <w:rsid w:val="00461CAA"/>
    <w:rsid w:val="00461CAD"/>
    <w:rsid w:val="004626A8"/>
    <w:rsid w:val="0046290D"/>
    <w:rsid w:val="00462A22"/>
    <w:rsid w:val="00462AB7"/>
    <w:rsid w:val="00462B73"/>
    <w:rsid w:val="00462E6F"/>
    <w:rsid w:val="00462EAD"/>
    <w:rsid w:val="00463144"/>
    <w:rsid w:val="00463371"/>
    <w:rsid w:val="004634BC"/>
    <w:rsid w:val="004634C8"/>
    <w:rsid w:val="004634E3"/>
    <w:rsid w:val="0046354B"/>
    <w:rsid w:val="00463885"/>
    <w:rsid w:val="00464543"/>
    <w:rsid w:val="00464DD0"/>
    <w:rsid w:val="00464EFD"/>
    <w:rsid w:val="00464FED"/>
    <w:rsid w:val="004650E7"/>
    <w:rsid w:val="00465104"/>
    <w:rsid w:val="0046573F"/>
    <w:rsid w:val="00465768"/>
    <w:rsid w:val="00465871"/>
    <w:rsid w:val="004659A0"/>
    <w:rsid w:val="00465A58"/>
    <w:rsid w:val="00465BDF"/>
    <w:rsid w:val="00465CC9"/>
    <w:rsid w:val="00465F44"/>
    <w:rsid w:val="00466108"/>
    <w:rsid w:val="00466115"/>
    <w:rsid w:val="004662E2"/>
    <w:rsid w:val="00466537"/>
    <w:rsid w:val="004665F4"/>
    <w:rsid w:val="00466911"/>
    <w:rsid w:val="00466A47"/>
    <w:rsid w:val="00466BEE"/>
    <w:rsid w:val="00466C78"/>
    <w:rsid w:val="00466CB5"/>
    <w:rsid w:val="00466FA2"/>
    <w:rsid w:val="00467346"/>
    <w:rsid w:val="004674F1"/>
    <w:rsid w:val="00467538"/>
    <w:rsid w:val="004675A4"/>
    <w:rsid w:val="00467A02"/>
    <w:rsid w:val="00467A44"/>
    <w:rsid w:val="00467B48"/>
    <w:rsid w:val="00467B4B"/>
    <w:rsid w:val="00467BAC"/>
    <w:rsid w:val="00467ED3"/>
    <w:rsid w:val="00467FA2"/>
    <w:rsid w:val="00470741"/>
    <w:rsid w:val="00470E43"/>
    <w:rsid w:val="00470F01"/>
    <w:rsid w:val="004710A1"/>
    <w:rsid w:val="0047126C"/>
    <w:rsid w:val="004716C8"/>
    <w:rsid w:val="0047170F"/>
    <w:rsid w:val="00471F4D"/>
    <w:rsid w:val="00472071"/>
    <w:rsid w:val="00472381"/>
    <w:rsid w:val="004723D9"/>
    <w:rsid w:val="0047288A"/>
    <w:rsid w:val="00472956"/>
    <w:rsid w:val="00472D7E"/>
    <w:rsid w:val="00472D9B"/>
    <w:rsid w:val="00472EFA"/>
    <w:rsid w:val="004730A8"/>
    <w:rsid w:val="00473157"/>
    <w:rsid w:val="00473205"/>
    <w:rsid w:val="00473308"/>
    <w:rsid w:val="004733C4"/>
    <w:rsid w:val="0047376D"/>
    <w:rsid w:val="004737D1"/>
    <w:rsid w:val="004739A8"/>
    <w:rsid w:val="004739E3"/>
    <w:rsid w:val="004743DA"/>
    <w:rsid w:val="0047451C"/>
    <w:rsid w:val="00474623"/>
    <w:rsid w:val="00474853"/>
    <w:rsid w:val="00474DF3"/>
    <w:rsid w:val="0047512B"/>
    <w:rsid w:val="0047521B"/>
    <w:rsid w:val="00475544"/>
    <w:rsid w:val="00475661"/>
    <w:rsid w:val="00475836"/>
    <w:rsid w:val="004758E8"/>
    <w:rsid w:val="00475943"/>
    <w:rsid w:val="00475AF2"/>
    <w:rsid w:val="00475BBC"/>
    <w:rsid w:val="00475F56"/>
    <w:rsid w:val="00475FF1"/>
    <w:rsid w:val="004760A5"/>
    <w:rsid w:val="004760D1"/>
    <w:rsid w:val="004763CA"/>
    <w:rsid w:val="00476751"/>
    <w:rsid w:val="00476BE2"/>
    <w:rsid w:val="00476C5F"/>
    <w:rsid w:val="00476C99"/>
    <w:rsid w:val="0047783F"/>
    <w:rsid w:val="00477C7B"/>
    <w:rsid w:val="00477CA5"/>
    <w:rsid w:val="0048013A"/>
    <w:rsid w:val="0048031E"/>
    <w:rsid w:val="004807C8"/>
    <w:rsid w:val="00480859"/>
    <w:rsid w:val="004808FA"/>
    <w:rsid w:val="00480A1F"/>
    <w:rsid w:val="004816A1"/>
    <w:rsid w:val="004816E8"/>
    <w:rsid w:val="00481B40"/>
    <w:rsid w:val="00482822"/>
    <w:rsid w:val="00482854"/>
    <w:rsid w:val="00482882"/>
    <w:rsid w:val="00482888"/>
    <w:rsid w:val="00482C01"/>
    <w:rsid w:val="0048307E"/>
    <w:rsid w:val="0048310F"/>
    <w:rsid w:val="0048315B"/>
    <w:rsid w:val="0048317A"/>
    <w:rsid w:val="0048343C"/>
    <w:rsid w:val="00483640"/>
    <w:rsid w:val="004837FE"/>
    <w:rsid w:val="004838EE"/>
    <w:rsid w:val="00483E97"/>
    <w:rsid w:val="00483EC2"/>
    <w:rsid w:val="00483FF8"/>
    <w:rsid w:val="00484075"/>
    <w:rsid w:val="004850F3"/>
    <w:rsid w:val="0048525D"/>
    <w:rsid w:val="004852E0"/>
    <w:rsid w:val="00485D1B"/>
    <w:rsid w:val="00485D5A"/>
    <w:rsid w:val="004860CE"/>
    <w:rsid w:val="004861F1"/>
    <w:rsid w:val="004864CB"/>
    <w:rsid w:val="0048669A"/>
    <w:rsid w:val="00486AE0"/>
    <w:rsid w:val="00486B90"/>
    <w:rsid w:val="00486C63"/>
    <w:rsid w:val="00486D94"/>
    <w:rsid w:val="0048774B"/>
    <w:rsid w:val="00487972"/>
    <w:rsid w:val="00487B13"/>
    <w:rsid w:val="00487B98"/>
    <w:rsid w:val="00487FA1"/>
    <w:rsid w:val="004901F6"/>
    <w:rsid w:val="004901FD"/>
    <w:rsid w:val="00490580"/>
    <w:rsid w:val="004908B9"/>
    <w:rsid w:val="004908DE"/>
    <w:rsid w:val="0049124C"/>
    <w:rsid w:val="004915BA"/>
    <w:rsid w:val="00491A44"/>
    <w:rsid w:val="00491C57"/>
    <w:rsid w:val="00491C8E"/>
    <w:rsid w:val="00491D8A"/>
    <w:rsid w:val="004921E9"/>
    <w:rsid w:val="0049222F"/>
    <w:rsid w:val="00492697"/>
    <w:rsid w:val="004926E2"/>
    <w:rsid w:val="00492715"/>
    <w:rsid w:val="004929B6"/>
    <w:rsid w:val="00492D0F"/>
    <w:rsid w:val="00492D27"/>
    <w:rsid w:val="00492DD9"/>
    <w:rsid w:val="00492F5B"/>
    <w:rsid w:val="0049328B"/>
    <w:rsid w:val="004934B1"/>
    <w:rsid w:val="004935F1"/>
    <w:rsid w:val="00493610"/>
    <w:rsid w:val="00493A96"/>
    <w:rsid w:val="004942E7"/>
    <w:rsid w:val="0049463D"/>
    <w:rsid w:val="004949B8"/>
    <w:rsid w:val="00494AA9"/>
    <w:rsid w:val="00494D39"/>
    <w:rsid w:val="00494F49"/>
    <w:rsid w:val="0049512F"/>
    <w:rsid w:val="004954D2"/>
    <w:rsid w:val="00495876"/>
    <w:rsid w:val="00495985"/>
    <w:rsid w:val="00495A35"/>
    <w:rsid w:val="00495AA6"/>
    <w:rsid w:val="00495AE2"/>
    <w:rsid w:val="00495C37"/>
    <w:rsid w:val="00495CC4"/>
    <w:rsid w:val="00496288"/>
    <w:rsid w:val="00496296"/>
    <w:rsid w:val="004962D0"/>
    <w:rsid w:val="004963DE"/>
    <w:rsid w:val="004964F1"/>
    <w:rsid w:val="0049699B"/>
    <w:rsid w:val="00496E98"/>
    <w:rsid w:val="0049709D"/>
    <w:rsid w:val="004978E1"/>
    <w:rsid w:val="00497A04"/>
    <w:rsid w:val="004A014A"/>
    <w:rsid w:val="004A07B9"/>
    <w:rsid w:val="004A0837"/>
    <w:rsid w:val="004A11CD"/>
    <w:rsid w:val="004A18E6"/>
    <w:rsid w:val="004A1991"/>
    <w:rsid w:val="004A1A2B"/>
    <w:rsid w:val="004A1A76"/>
    <w:rsid w:val="004A1AE9"/>
    <w:rsid w:val="004A1C12"/>
    <w:rsid w:val="004A2326"/>
    <w:rsid w:val="004A234A"/>
    <w:rsid w:val="004A3034"/>
    <w:rsid w:val="004A3192"/>
    <w:rsid w:val="004A36EC"/>
    <w:rsid w:val="004A3E88"/>
    <w:rsid w:val="004A4018"/>
    <w:rsid w:val="004A420D"/>
    <w:rsid w:val="004A4258"/>
    <w:rsid w:val="004A430A"/>
    <w:rsid w:val="004A444A"/>
    <w:rsid w:val="004A4794"/>
    <w:rsid w:val="004A4833"/>
    <w:rsid w:val="004A48E7"/>
    <w:rsid w:val="004A4B31"/>
    <w:rsid w:val="004A4E32"/>
    <w:rsid w:val="004A4E63"/>
    <w:rsid w:val="004A5336"/>
    <w:rsid w:val="004A53CC"/>
    <w:rsid w:val="004A5410"/>
    <w:rsid w:val="004A5744"/>
    <w:rsid w:val="004A577E"/>
    <w:rsid w:val="004A5FA7"/>
    <w:rsid w:val="004A6024"/>
    <w:rsid w:val="004A6265"/>
    <w:rsid w:val="004A654F"/>
    <w:rsid w:val="004A65E8"/>
    <w:rsid w:val="004A6DC6"/>
    <w:rsid w:val="004A6E09"/>
    <w:rsid w:val="004A7199"/>
    <w:rsid w:val="004A7413"/>
    <w:rsid w:val="004A77B5"/>
    <w:rsid w:val="004A7A3A"/>
    <w:rsid w:val="004A7C3A"/>
    <w:rsid w:val="004B008F"/>
    <w:rsid w:val="004B079D"/>
    <w:rsid w:val="004B0830"/>
    <w:rsid w:val="004B0899"/>
    <w:rsid w:val="004B0E0B"/>
    <w:rsid w:val="004B0FBF"/>
    <w:rsid w:val="004B1F02"/>
    <w:rsid w:val="004B1F57"/>
    <w:rsid w:val="004B215B"/>
    <w:rsid w:val="004B2340"/>
    <w:rsid w:val="004B2342"/>
    <w:rsid w:val="004B234B"/>
    <w:rsid w:val="004B2371"/>
    <w:rsid w:val="004B2373"/>
    <w:rsid w:val="004B26EE"/>
    <w:rsid w:val="004B2EBC"/>
    <w:rsid w:val="004B2EFB"/>
    <w:rsid w:val="004B2F36"/>
    <w:rsid w:val="004B315E"/>
    <w:rsid w:val="004B326F"/>
    <w:rsid w:val="004B32D9"/>
    <w:rsid w:val="004B33DB"/>
    <w:rsid w:val="004B417D"/>
    <w:rsid w:val="004B41AD"/>
    <w:rsid w:val="004B474B"/>
    <w:rsid w:val="004B4F24"/>
    <w:rsid w:val="004B50B8"/>
    <w:rsid w:val="004B5269"/>
    <w:rsid w:val="004B528B"/>
    <w:rsid w:val="004B5344"/>
    <w:rsid w:val="004B539A"/>
    <w:rsid w:val="004B6460"/>
    <w:rsid w:val="004B7201"/>
    <w:rsid w:val="004B72DD"/>
    <w:rsid w:val="004B7B6D"/>
    <w:rsid w:val="004B7D1C"/>
    <w:rsid w:val="004B7EA4"/>
    <w:rsid w:val="004B7F3D"/>
    <w:rsid w:val="004C0E9E"/>
    <w:rsid w:val="004C0EDA"/>
    <w:rsid w:val="004C1223"/>
    <w:rsid w:val="004C131E"/>
    <w:rsid w:val="004C171A"/>
    <w:rsid w:val="004C1BFE"/>
    <w:rsid w:val="004C1D4F"/>
    <w:rsid w:val="004C1D8A"/>
    <w:rsid w:val="004C1E38"/>
    <w:rsid w:val="004C22F6"/>
    <w:rsid w:val="004C296B"/>
    <w:rsid w:val="004C2EEE"/>
    <w:rsid w:val="004C32A0"/>
    <w:rsid w:val="004C36CF"/>
    <w:rsid w:val="004C3990"/>
    <w:rsid w:val="004C3D63"/>
    <w:rsid w:val="004C3D72"/>
    <w:rsid w:val="004C4102"/>
    <w:rsid w:val="004C42E5"/>
    <w:rsid w:val="004C436C"/>
    <w:rsid w:val="004C4430"/>
    <w:rsid w:val="004C46D2"/>
    <w:rsid w:val="004C472F"/>
    <w:rsid w:val="004C475E"/>
    <w:rsid w:val="004C4C0C"/>
    <w:rsid w:val="004C524D"/>
    <w:rsid w:val="004C5619"/>
    <w:rsid w:val="004C56E1"/>
    <w:rsid w:val="004C5DD2"/>
    <w:rsid w:val="004C5F5C"/>
    <w:rsid w:val="004C60EF"/>
    <w:rsid w:val="004C654B"/>
    <w:rsid w:val="004C68E7"/>
    <w:rsid w:val="004C6CA2"/>
    <w:rsid w:val="004C752A"/>
    <w:rsid w:val="004C7973"/>
    <w:rsid w:val="004C7B6B"/>
    <w:rsid w:val="004C7D42"/>
    <w:rsid w:val="004C7D6D"/>
    <w:rsid w:val="004D02D3"/>
    <w:rsid w:val="004D0AFC"/>
    <w:rsid w:val="004D0B26"/>
    <w:rsid w:val="004D0D52"/>
    <w:rsid w:val="004D1882"/>
    <w:rsid w:val="004D1BA3"/>
    <w:rsid w:val="004D2150"/>
    <w:rsid w:val="004D267A"/>
    <w:rsid w:val="004D2A32"/>
    <w:rsid w:val="004D2A87"/>
    <w:rsid w:val="004D2AB0"/>
    <w:rsid w:val="004D4170"/>
    <w:rsid w:val="004D4728"/>
    <w:rsid w:val="004D47AF"/>
    <w:rsid w:val="004D487B"/>
    <w:rsid w:val="004D49B8"/>
    <w:rsid w:val="004D4A0F"/>
    <w:rsid w:val="004D5747"/>
    <w:rsid w:val="004D5C93"/>
    <w:rsid w:val="004D5CD4"/>
    <w:rsid w:val="004D5EF9"/>
    <w:rsid w:val="004D5F61"/>
    <w:rsid w:val="004D5F9B"/>
    <w:rsid w:val="004D6265"/>
    <w:rsid w:val="004D64A7"/>
    <w:rsid w:val="004D681E"/>
    <w:rsid w:val="004D7211"/>
    <w:rsid w:val="004D7386"/>
    <w:rsid w:val="004D73C6"/>
    <w:rsid w:val="004D76DC"/>
    <w:rsid w:val="004D7837"/>
    <w:rsid w:val="004D7926"/>
    <w:rsid w:val="004D7A65"/>
    <w:rsid w:val="004D7A78"/>
    <w:rsid w:val="004D7AA7"/>
    <w:rsid w:val="004E01BF"/>
    <w:rsid w:val="004E041D"/>
    <w:rsid w:val="004E0483"/>
    <w:rsid w:val="004E053F"/>
    <w:rsid w:val="004E05D6"/>
    <w:rsid w:val="004E0851"/>
    <w:rsid w:val="004E085C"/>
    <w:rsid w:val="004E1097"/>
    <w:rsid w:val="004E11C5"/>
    <w:rsid w:val="004E172F"/>
    <w:rsid w:val="004E1BD8"/>
    <w:rsid w:val="004E1CFF"/>
    <w:rsid w:val="004E1E17"/>
    <w:rsid w:val="004E1EC3"/>
    <w:rsid w:val="004E21EA"/>
    <w:rsid w:val="004E2650"/>
    <w:rsid w:val="004E2772"/>
    <w:rsid w:val="004E2777"/>
    <w:rsid w:val="004E2905"/>
    <w:rsid w:val="004E2908"/>
    <w:rsid w:val="004E2B0F"/>
    <w:rsid w:val="004E2D3C"/>
    <w:rsid w:val="004E2EEA"/>
    <w:rsid w:val="004E2FE7"/>
    <w:rsid w:val="004E3B6F"/>
    <w:rsid w:val="004E3B83"/>
    <w:rsid w:val="004E3CE1"/>
    <w:rsid w:val="004E3D15"/>
    <w:rsid w:val="004E3D24"/>
    <w:rsid w:val="004E3DA0"/>
    <w:rsid w:val="004E4039"/>
    <w:rsid w:val="004E421F"/>
    <w:rsid w:val="004E43EC"/>
    <w:rsid w:val="004E4569"/>
    <w:rsid w:val="004E4570"/>
    <w:rsid w:val="004E4A11"/>
    <w:rsid w:val="004E4F0B"/>
    <w:rsid w:val="004E528E"/>
    <w:rsid w:val="004E5955"/>
    <w:rsid w:val="004E5D13"/>
    <w:rsid w:val="004E5ED4"/>
    <w:rsid w:val="004E5EDD"/>
    <w:rsid w:val="004E5F37"/>
    <w:rsid w:val="004E6508"/>
    <w:rsid w:val="004E689D"/>
    <w:rsid w:val="004E68F1"/>
    <w:rsid w:val="004E7540"/>
    <w:rsid w:val="004E786E"/>
    <w:rsid w:val="004E79E2"/>
    <w:rsid w:val="004E7D6C"/>
    <w:rsid w:val="004E7E35"/>
    <w:rsid w:val="004F038A"/>
    <w:rsid w:val="004F06D6"/>
    <w:rsid w:val="004F09A2"/>
    <w:rsid w:val="004F0B24"/>
    <w:rsid w:val="004F0B88"/>
    <w:rsid w:val="004F0D62"/>
    <w:rsid w:val="004F1464"/>
    <w:rsid w:val="004F16C9"/>
    <w:rsid w:val="004F1F24"/>
    <w:rsid w:val="004F2209"/>
    <w:rsid w:val="004F2493"/>
    <w:rsid w:val="004F24A9"/>
    <w:rsid w:val="004F2BDD"/>
    <w:rsid w:val="004F2FDD"/>
    <w:rsid w:val="004F308D"/>
    <w:rsid w:val="004F30FA"/>
    <w:rsid w:val="004F3116"/>
    <w:rsid w:val="004F322E"/>
    <w:rsid w:val="004F327D"/>
    <w:rsid w:val="004F36BF"/>
    <w:rsid w:val="004F36CB"/>
    <w:rsid w:val="004F3B35"/>
    <w:rsid w:val="004F3C2A"/>
    <w:rsid w:val="004F3C96"/>
    <w:rsid w:val="004F3FE7"/>
    <w:rsid w:val="004F3FE9"/>
    <w:rsid w:val="004F4080"/>
    <w:rsid w:val="004F4251"/>
    <w:rsid w:val="004F425E"/>
    <w:rsid w:val="004F46DD"/>
    <w:rsid w:val="004F51DA"/>
    <w:rsid w:val="004F5221"/>
    <w:rsid w:val="004F522A"/>
    <w:rsid w:val="004F57AC"/>
    <w:rsid w:val="004F5B84"/>
    <w:rsid w:val="004F61CB"/>
    <w:rsid w:val="004F6F40"/>
    <w:rsid w:val="004F703F"/>
    <w:rsid w:val="004F734D"/>
    <w:rsid w:val="004F7808"/>
    <w:rsid w:val="004F7D31"/>
    <w:rsid w:val="005003BE"/>
    <w:rsid w:val="00500B37"/>
    <w:rsid w:val="00501303"/>
    <w:rsid w:val="005017A4"/>
    <w:rsid w:val="00501F9A"/>
    <w:rsid w:val="0050204E"/>
    <w:rsid w:val="00502825"/>
    <w:rsid w:val="00502D35"/>
    <w:rsid w:val="00502FBE"/>
    <w:rsid w:val="0050311D"/>
    <w:rsid w:val="005031AE"/>
    <w:rsid w:val="00503495"/>
    <w:rsid w:val="00503E2F"/>
    <w:rsid w:val="005042E3"/>
    <w:rsid w:val="005045DC"/>
    <w:rsid w:val="0050491D"/>
    <w:rsid w:val="00504999"/>
    <w:rsid w:val="0050551C"/>
    <w:rsid w:val="005061CA"/>
    <w:rsid w:val="00506AB6"/>
    <w:rsid w:val="00506B89"/>
    <w:rsid w:val="00506E06"/>
    <w:rsid w:val="005074A2"/>
    <w:rsid w:val="00507C46"/>
    <w:rsid w:val="00507D93"/>
    <w:rsid w:val="00507EF8"/>
    <w:rsid w:val="005100D5"/>
    <w:rsid w:val="005103A8"/>
    <w:rsid w:val="005103A9"/>
    <w:rsid w:val="0051071A"/>
    <w:rsid w:val="005109A1"/>
    <w:rsid w:val="005109F0"/>
    <w:rsid w:val="00510AA5"/>
    <w:rsid w:val="00510DF4"/>
    <w:rsid w:val="00511039"/>
    <w:rsid w:val="005113A2"/>
    <w:rsid w:val="00511525"/>
    <w:rsid w:val="00513184"/>
    <w:rsid w:val="00513741"/>
    <w:rsid w:val="005138A7"/>
    <w:rsid w:val="00513B59"/>
    <w:rsid w:val="00514162"/>
    <w:rsid w:val="00514595"/>
    <w:rsid w:val="005146BF"/>
    <w:rsid w:val="0051480A"/>
    <w:rsid w:val="005148D4"/>
    <w:rsid w:val="00514B78"/>
    <w:rsid w:val="00514E2A"/>
    <w:rsid w:val="00514EA2"/>
    <w:rsid w:val="005158AC"/>
    <w:rsid w:val="0051590C"/>
    <w:rsid w:val="00515C34"/>
    <w:rsid w:val="00515CF4"/>
    <w:rsid w:val="00515DC6"/>
    <w:rsid w:val="00515FCA"/>
    <w:rsid w:val="0051680F"/>
    <w:rsid w:val="00516CC3"/>
    <w:rsid w:val="00516D93"/>
    <w:rsid w:val="00516DC9"/>
    <w:rsid w:val="00516E99"/>
    <w:rsid w:val="00516EB2"/>
    <w:rsid w:val="0051726E"/>
    <w:rsid w:val="00517EF9"/>
    <w:rsid w:val="00520129"/>
    <w:rsid w:val="00520889"/>
    <w:rsid w:val="00520B40"/>
    <w:rsid w:val="00520C41"/>
    <w:rsid w:val="00520C74"/>
    <w:rsid w:val="00520DDF"/>
    <w:rsid w:val="00521320"/>
    <w:rsid w:val="0052144A"/>
    <w:rsid w:val="005216E6"/>
    <w:rsid w:val="00521A6E"/>
    <w:rsid w:val="005220BF"/>
    <w:rsid w:val="00522275"/>
    <w:rsid w:val="00522328"/>
    <w:rsid w:val="005223D9"/>
    <w:rsid w:val="00522656"/>
    <w:rsid w:val="005229CA"/>
    <w:rsid w:val="00522FF8"/>
    <w:rsid w:val="005230E3"/>
    <w:rsid w:val="005235AE"/>
    <w:rsid w:val="00523950"/>
    <w:rsid w:val="00523ABC"/>
    <w:rsid w:val="00523B7F"/>
    <w:rsid w:val="00523CB6"/>
    <w:rsid w:val="00523E30"/>
    <w:rsid w:val="0052431A"/>
    <w:rsid w:val="00524D7B"/>
    <w:rsid w:val="00524E0B"/>
    <w:rsid w:val="005250C6"/>
    <w:rsid w:val="00525431"/>
    <w:rsid w:val="005254E4"/>
    <w:rsid w:val="0052582E"/>
    <w:rsid w:val="00525942"/>
    <w:rsid w:val="00525C41"/>
    <w:rsid w:val="0052604A"/>
    <w:rsid w:val="0052616B"/>
    <w:rsid w:val="005264A2"/>
    <w:rsid w:val="005264A9"/>
    <w:rsid w:val="0052658F"/>
    <w:rsid w:val="005265DA"/>
    <w:rsid w:val="005269E1"/>
    <w:rsid w:val="00526A44"/>
    <w:rsid w:val="00526DB9"/>
    <w:rsid w:val="00526EEC"/>
    <w:rsid w:val="005271B7"/>
    <w:rsid w:val="005275D5"/>
    <w:rsid w:val="005275FF"/>
    <w:rsid w:val="0052791C"/>
    <w:rsid w:val="00527BDE"/>
    <w:rsid w:val="00530048"/>
    <w:rsid w:val="005303D2"/>
    <w:rsid w:val="005306A6"/>
    <w:rsid w:val="005308D1"/>
    <w:rsid w:val="00530920"/>
    <w:rsid w:val="00530A61"/>
    <w:rsid w:val="00531288"/>
    <w:rsid w:val="00531368"/>
    <w:rsid w:val="00531470"/>
    <w:rsid w:val="00531763"/>
    <w:rsid w:val="00531A86"/>
    <w:rsid w:val="00531DCA"/>
    <w:rsid w:val="0053229A"/>
    <w:rsid w:val="0053291E"/>
    <w:rsid w:val="0053292B"/>
    <w:rsid w:val="00532B90"/>
    <w:rsid w:val="00532C04"/>
    <w:rsid w:val="00532F92"/>
    <w:rsid w:val="00533135"/>
    <w:rsid w:val="005331E2"/>
    <w:rsid w:val="0053363B"/>
    <w:rsid w:val="00533B53"/>
    <w:rsid w:val="00533FA7"/>
    <w:rsid w:val="00533FD9"/>
    <w:rsid w:val="00534218"/>
    <w:rsid w:val="00534756"/>
    <w:rsid w:val="00534936"/>
    <w:rsid w:val="00534DC4"/>
    <w:rsid w:val="005358C2"/>
    <w:rsid w:val="00535D88"/>
    <w:rsid w:val="00535E07"/>
    <w:rsid w:val="00535E18"/>
    <w:rsid w:val="00536762"/>
    <w:rsid w:val="00536BFF"/>
    <w:rsid w:val="0053716B"/>
    <w:rsid w:val="005374E2"/>
    <w:rsid w:val="00537948"/>
    <w:rsid w:val="00537A47"/>
    <w:rsid w:val="00537BF0"/>
    <w:rsid w:val="00537D6B"/>
    <w:rsid w:val="00537DFC"/>
    <w:rsid w:val="00537FD9"/>
    <w:rsid w:val="0054007B"/>
    <w:rsid w:val="00540167"/>
    <w:rsid w:val="005401F2"/>
    <w:rsid w:val="005403AB"/>
    <w:rsid w:val="00540591"/>
    <w:rsid w:val="0054065E"/>
    <w:rsid w:val="00540AE9"/>
    <w:rsid w:val="00540D2B"/>
    <w:rsid w:val="00540FCF"/>
    <w:rsid w:val="0054168B"/>
    <w:rsid w:val="00541A31"/>
    <w:rsid w:val="00541C1B"/>
    <w:rsid w:val="00541CFA"/>
    <w:rsid w:val="00541FC2"/>
    <w:rsid w:val="00542312"/>
    <w:rsid w:val="005423FC"/>
    <w:rsid w:val="0054250E"/>
    <w:rsid w:val="0054288F"/>
    <w:rsid w:val="0054289B"/>
    <w:rsid w:val="00542D1B"/>
    <w:rsid w:val="00542E57"/>
    <w:rsid w:val="005430A8"/>
    <w:rsid w:val="00543288"/>
    <w:rsid w:val="00543369"/>
    <w:rsid w:val="00543878"/>
    <w:rsid w:val="005438C9"/>
    <w:rsid w:val="00543B2C"/>
    <w:rsid w:val="00543E11"/>
    <w:rsid w:val="00543E70"/>
    <w:rsid w:val="0054423C"/>
    <w:rsid w:val="00544374"/>
    <w:rsid w:val="00544810"/>
    <w:rsid w:val="00544857"/>
    <w:rsid w:val="00544D17"/>
    <w:rsid w:val="00544D79"/>
    <w:rsid w:val="00544F15"/>
    <w:rsid w:val="005450F2"/>
    <w:rsid w:val="00545A69"/>
    <w:rsid w:val="00546575"/>
    <w:rsid w:val="00546CA4"/>
    <w:rsid w:val="00546D00"/>
    <w:rsid w:val="0054722F"/>
    <w:rsid w:val="00547DA1"/>
    <w:rsid w:val="00547E8D"/>
    <w:rsid w:val="00547EB4"/>
    <w:rsid w:val="00547FBA"/>
    <w:rsid w:val="005500B8"/>
    <w:rsid w:val="0055011D"/>
    <w:rsid w:val="005501FD"/>
    <w:rsid w:val="0055088A"/>
    <w:rsid w:val="00550914"/>
    <w:rsid w:val="00550A4D"/>
    <w:rsid w:val="00550BC2"/>
    <w:rsid w:val="00550F5B"/>
    <w:rsid w:val="0055104D"/>
    <w:rsid w:val="005510FA"/>
    <w:rsid w:val="00551764"/>
    <w:rsid w:val="00551851"/>
    <w:rsid w:val="005519B0"/>
    <w:rsid w:val="00552538"/>
    <w:rsid w:val="005527AC"/>
    <w:rsid w:val="00552921"/>
    <w:rsid w:val="0055292F"/>
    <w:rsid w:val="005529D9"/>
    <w:rsid w:val="00552EF5"/>
    <w:rsid w:val="00553170"/>
    <w:rsid w:val="00553538"/>
    <w:rsid w:val="00553621"/>
    <w:rsid w:val="005537A5"/>
    <w:rsid w:val="00553D26"/>
    <w:rsid w:val="00554351"/>
    <w:rsid w:val="0055477B"/>
    <w:rsid w:val="0055493F"/>
    <w:rsid w:val="00554BBC"/>
    <w:rsid w:val="00554D53"/>
    <w:rsid w:val="00554DD1"/>
    <w:rsid w:val="00554EEF"/>
    <w:rsid w:val="005552AA"/>
    <w:rsid w:val="0055551D"/>
    <w:rsid w:val="005555F7"/>
    <w:rsid w:val="00555EF8"/>
    <w:rsid w:val="00555F83"/>
    <w:rsid w:val="00557093"/>
    <w:rsid w:val="00557549"/>
    <w:rsid w:val="005578D6"/>
    <w:rsid w:val="005579C3"/>
    <w:rsid w:val="00557CBB"/>
    <w:rsid w:val="0056005B"/>
    <w:rsid w:val="00560330"/>
    <w:rsid w:val="00560648"/>
    <w:rsid w:val="00560734"/>
    <w:rsid w:val="005607AA"/>
    <w:rsid w:val="00560C99"/>
    <w:rsid w:val="00560EA1"/>
    <w:rsid w:val="00560F0A"/>
    <w:rsid w:val="0056101A"/>
    <w:rsid w:val="00561438"/>
    <w:rsid w:val="00561498"/>
    <w:rsid w:val="005615F2"/>
    <w:rsid w:val="0056167B"/>
    <w:rsid w:val="005616A0"/>
    <w:rsid w:val="005617E2"/>
    <w:rsid w:val="00561BF3"/>
    <w:rsid w:val="00561CDF"/>
    <w:rsid w:val="00562083"/>
    <w:rsid w:val="005621ED"/>
    <w:rsid w:val="00562796"/>
    <w:rsid w:val="0056288A"/>
    <w:rsid w:val="00562D42"/>
    <w:rsid w:val="00562D47"/>
    <w:rsid w:val="00563172"/>
    <w:rsid w:val="00563290"/>
    <w:rsid w:val="00563318"/>
    <w:rsid w:val="00563650"/>
    <w:rsid w:val="00563E71"/>
    <w:rsid w:val="00563EA3"/>
    <w:rsid w:val="00563F82"/>
    <w:rsid w:val="0056439A"/>
    <w:rsid w:val="00564430"/>
    <w:rsid w:val="00564BB6"/>
    <w:rsid w:val="00564D39"/>
    <w:rsid w:val="00564F08"/>
    <w:rsid w:val="00564FCA"/>
    <w:rsid w:val="00565A4F"/>
    <w:rsid w:val="00565A85"/>
    <w:rsid w:val="00565AD8"/>
    <w:rsid w:val="00566627"/>
    <w:rsid w:val="00566870"/>
    <w:rsid w:val="00566872"/>
    <w:rsid w:val="005668B4"/>
    <w:rsid w:val="00566D3B"/>
    <w:rsid w:val="00566E43"/>
    <w:rsid w:val="00567029"/>
    <w:rsid w:val="0056795E"/>
    <w:rsid w:val="005679D0"/>
    <w:rsid w:val="00567A38"/>
    <w:rsid w:val="00567F64"/>
    <w:rsid w:val="0057059B"/>
    <w:rsid w:val="005705B5"/>
    <w:rsid w:val="00571668"/>
    <w:rsid w:val="0057176B"/>
    <w:rsid w:val="005717BC"/>
    <w:rsid w:val="00571A4B"/>
    <w:rsid w:val="00571E3C"/>
    <w:rsid w:val="00571EF5"/>
    <w:rsid w:val="00571FBA"/>
    <w:rsid w:val="005720EE"/>
    <w:rsid w:val="005726E6"/>
    <w:rsid w:val="00572EC3"/>
    <w:rsid w:val="005737E2"/>
    <w:rsid w:val="00573839"/>
    <w:rsid w:val="005738A6"/>
    <w:rsid w:val="00573B61"/>
    <w:rsid w:val="00573B81"/>
    <w:rsid w:val="00573DA2"/>
    <w:rsid w:val="00574730"/>
    <w:rsid w:val="005747D4"/>
    <w:rsid w:val="00574A92"/>
    <w:rsid w:val="00574C79"/>
    <w:rsid w:val="00574D61"/>
    <w:rsid w:val="00574F4C"/>
    <w:rsid w:val="00574FD2"/>
    <w:rsid w:val="005751E6"/>
    <w:rsid w:val="00575358"/>
    <w:rsid w:val="005756BA"/>
    <w:rsid w:val="005756D4"/>
    <w:rsid w:val="00575724"/>
    <w:rsid w:val="00575D1F"/>
    <w:rsid w:val="00575DBF"/>
    <w:rsid w:val="00575E76"/>
    <w:rsid w:val="00575EFD"/>
    <w:rsid w:val="00575F7A"/>
    <w:rsid w:val="00575FA2"/>
    <w:rsid w:val="00576170"/>
    <w:rsid w:val="00576188"/>
    <w:rsid w:val="005761A1"/>
    <w:rsid w:val="005762CD"/>
    <w:rsid w:val="0057639D"/>
    <w:rsid w:val="00576795"/>
    <w:rsid w:val="00576B63"/>
    <w:rsid w:val="00576EA5"/>
    <w:rsid w:val="00577472"/>
    <w:rsid w:val="005777E7"/>
    <w:rsid w:val="00577878"/>
    <w:rsid w:val="00580170"/>
    <w:rsid w:val="00580283"/>
    <w:rsid w:val="005802FE"/>
    <w:rsid w:val="00580530"/>
    <w:rsid w:val="0058067D"/>
    <w:rsid w:val="00581306"/>
    <w:rsid w:val="00581668"/>
    <w:rsid w:val="005817E5"/>
    <w:rsid w:val="0058185D"/>
    <w:rsid w:val="005821E2"/>
    <w:rsid w:val="0058232A"/>
    <w:rsid w:val="00582492"/>
    <w:rsid w:val="00582646"/>
    <w:rsid w:val="00582A05"/>
    <w:rsid w:val="00582D4D"/>
    <w:rsid w:val="005830E4"/>
    <w:rsid w:val="00583596"/>
    <w:rsid w:val="00583925"/>
    <w:rsid w:val="00583B93"/>
    <w:rsid w:val="005840BC"/>
    <w:rsid w:val="005840E5"/>
    <w:rsid w:val="005842A6"/>
    <w:rsid w:val="0058453E"/>
    <w:rsid w:val="0058480C"/>
    <w:rsid w:val="00584A17"/>
    <w:rsid w:val="00584D4B"/>
    <w:rsid w:val="00584E0E"/>
    <w:rsid w:val="00584F7B"/>
    <w:rsid w:val="00585078"/>
    <w:rsid w:val="005854E5"/>
    <w:rsid w:val="0058558F"/>
    <w:rsid w:val="005857E8"/>
    <w:rsid w:val="00585AA2"/>
    <w:rsid w:val="00585FA3"/>
    <w:rsid w:val="00586876"/>
    <w:rsid w:val="00586933"/>
    <w:rsid w:val="00586971"/>
    <w:rsid w:val="00586A5D"/>
    <w:rsid w:val="00587B3B"/>
    <w:rsid w:val="00587BF2"/>
    <w:rsid w:val="00587EDB"/>
    <w:rsid w:val="00590725"/>
    <w:rsid w:val="005908B3"/>
    <w:rsid w:val="00590928"/>
    <w:rsid w:val="00590FB8"/>
    <w:rsid w:val="0059176C"/>
    <w:rsid w:val="00591CDE"/>
    <w:rsid w:val="00591D75"/>
    <w:rsid w:val="00591E1F"/>
    <w:rsid w:val="00591E37"/>
    <w:rsid w:val="00591F19"/>
    <w:rsid w:val="00592095"/>
    <w:rsid w:val="00592154"/>
    <w:rsid w:val="00592718"/>
    <w:rsid w:val="00592C27"/>
    <w:rsid w:val="00592EB6"/>
    <w:rsid w:val="00593283"/>
    <w:rsid w:val="0059334B"/>
    <w:rsid w:val="005936E9"/>
    <w:rsid w:val="00593A7A"/>
    <w:rsid w:val="00593A98"/>
    <w:rsid w:val="00593B74"/>
    <w:rsid w:val="005945DB"/>
    <w:rsid w:val="005949B1"/>
    <w:rsid w:val="00594ED2"/>
    <w:rsid w:val="00595066"/>
    <w:rsid w:val="005950C3"/>
    <w:rsid w:val="005951E1"/>
    <w:rsid w:val="0059559D"/>
    <w:rsid w:val="00595652"/>
    <w:rsid w:val="00595A3F"/>
    <w:rsid w:val="00595AAC"/>
    <w:rsid w:val="00595BAD"/>
    <w:rsid w:val="00596087"/>
    <w:rsid w:val="005961B9"/>
    <w:rsid w:val="00596773"/>
    <w:rsid w:val="00596883"/>
    <w:rsid w:val="0059691C"/>
    <w:rsid w:val="00596A43"/>
    <w:rsid w:val="005970E8"/>
    <w:rsid w:val="0059717A"/>
    <w:rsid w:val="0059718B"/>
    <w:rsid w:val="00597523"/>
    <w:rsid w:val="005975D2"/>
    <w:rsid w:val="00597779"/>
    <w:rsid w:val="005979CD"/>
    <w:rsid w:val="00597DB2"/>
    <w:rsid w:val="005A0107"/>
    <w:rsid w:val="005A07C3"/>
    <w:rsid w:val="005A08E3"/>
    <w:rsid w:val="005A0925"/>
    <w:rsid w:val="005A0B9B"/>
    <w:rsid w:val="005A0CC4"/>
    <w:rsid w:val="005A0DCF"/>
    <w:rsid w:val="005A18B3"/>
    <w:rsid w:val="005A1F48"/>
    <w:rsid w:val="005A2056"/>
    <w:rsid w:val="005A2199"/>
    <w:rsid w:val="005A21D2"/>
    <w:rsid w:val="005A2968"/>
    <w:rsid w:val="005A29DB"/>
    <w:rsid w:val="005A3247"/>
    <w:rsid w:val="005A32E3"/>
    <w:rsid w:val="005A32E5"/>
    <w:rsid w:val="005A3373"/>
    <w:rsid w:val="005A35F7"/>
    <w:rsid w:val="005A3671"/>
    <w:rsid w:val="005A3D6D"/>
    <w:rsid w:val="005A3D84"/>
    <w:rsid w:val="005A3D8D"/>
    <w:rsid w:val="005A3DC7"/>
    <w:rsid w:val="005A3EB7"/>
    <w:rsid w:val="005A4494"/>
    <w:rsid w:val="005A453C"/>
    <w:rsid w:val="005A45E6"/>
    <w:rsid w:val="005A5206"/>
    <w:rsid w:val="005A5685"/>
    <w:rsid w:val="005A575E"/>
    <w:rsid w:val="005A5EAE"/>
    <w:rsid w:val="005A5EE9"/>
    <w:rsid w:val="005A6502"/>
    <w:rsid w:val="005A6556"/>
    <w:rsid w:val="005A6587"/>
    <w:rsid w:val="005A676B"/>
    <w:rsid w:val="005A6831"/>
    <w:rsid w:val="005A6888"/>
    <w:rsid w:val="005A6A59"/>
    <w:rsid w:val="005A6BBB"/>
    <w:rsid w:val="005A6C7B"/>
    <w:rsid w:val="005A6D87"/>
    <w:rsid w:val="005A7312"/>
    <w:rsid w:val="005A73F8"/>
    <w:rsid w:val="005A7CB3"/>
    <w:rsid w:val="005A7D64"/>
    <w:rsid w:val="005B0073"/>
    <w:rsid w:val="005B03A0"/>
    <w:rsid w:val="005B0409"/>
    <w:rsid w:val="005B053B"/>
    <w:rsid w:val="005B0583"/>
    <w:rsid w:val="005B0728"/>
    <w:rsid w:val="005B0804"/>
    <w:rsid w:val="005B0BF0"/>
    <w:rsid w:val="005B12CE"/>
    <w:rsid w:val="005B15A3"/>
    <w:rsid w:val="005B1816"/>
    <w:rsid w:val="005B1831"/>
    <w:rsid w:val="005B1C6A"/>
    <w:rsid w:val="005B1F2F"/>
    <w:rsid w:val="005B2322"/>
    <w:rsid w:val="005B2351"/>
    <w:rsid w:val="005B2476"/>
    <w:rsid w:val="005B28F4"/>
    <w:rsid w:val="005B2DBF"/>
    <w:rsid w:val="005B31BD"/>
    <w:rsid w:val="005B3611"/>
    <w:rsid w:val="005B3812"/>
    <w:rsid w:val="005B3920"/>
    <w:rsid w:val="005B3E28"/>
    <w:rsid w:val="005B42A4"/>
    <w:rsid w:val="005B4414"/>
    <w:rsid w:val="005B4564"/>
    <w:rsid w:val="005B5125"/>
    <w:rsid w:val="005B5219"/>
    <w:rsid w:val="005B548E"/>
    <w:rsid w:val="005B54FC"/>
    <w:rsid w:val="005B5548"/>
    <w:rsid w:val="005B5658"/>
    <w:rsid w:val="005B579B"/>
    <w:rsid w:val="005B5987"/>
    <w:rsid w:val="005B5B4C"/>
    <w:rsid w:val="005B5E15"/>
    <w:rsid w:val="005B6546"/>
    <w:rsid w:val="005B6793"/>
    <w:rsid w:val="005B6829"/>
    <w:rsid w:val="005B6E1D"/>
    <w:rsid w:val="005B7025"/>
    <w:rsid w:val="005B7134"/>
    <w:rsid w:val="005B7424"/>
    <w:rsid w:val="005B76B7"/>
    <w:rsid w:val="005B7854"/>
    <w:rsid w:val="005B7AED"/>
    <w:rsid w:val="005B7C1F"/>
    <w:rsid w:val="005B7FD5"/>
    <w:rsid w:val="005C0191"/>
    <w:rsid w:val="005C0455"/>
    <w:rsid w:val="005C04C2"/>
    <w:rsid w:val="005C063E"/>
    <w:rsid w:val="005C0709"/>
    <w:rsid w:val="005C0BF7"/>
    <w:rsid w:val="005C0E4E"/>
    <w:rsid w:val="005C1042"/>
    <w:rsid w:val="005C1480"/>
    <w:rsid w:val="005C14AF"/>
    <w:rsid w:val="005C1A52"/>
    <w:rsid w:val="005C1AE3"/>
    <w:rsid w:val="005C1BE4"/>
    <w:rsid w:val="005C1D8F"/>
    <w:rsid w:val="005C1F72"/>
    <w:rsid w:val="005C2025"/>
    <w:rsid w:val="005C2511"/>
    <w:rsid w:val="005C2DA4"/>
    <w:rsid w:val="005C2E82"/>
    <w:rsid w:val="005C3019"/>
    <w:rsid w:val="005C3504"/>
    <w:rsid w:val="005C367D"/>
    <w:rsid w:val="005C3734"/>
    <w:rsid w:val="005C3ADB"/>
    <w:rsid w:val="005C3DA9"/>
    <w:rsid w:val="005C4438"/>
    <w:rsid w:val="005C489E"/>
    <w:rsid w:val="005C50F2"/>
    <w:rsid w:val="005C56AD"/>
    <w:rsid w:val="005C591C"/>
    <w:rsid w:val="005C5DBE"/>
    <w:rsid w:val="005C5E3E"/>
    <w:rsid w:val="005C5F57"/>
    <w:rsid w:val="005C61F7"/>
    <w:rsid w:val="005C6271"/>
    <w:rsid w:val="005C63F1"/>
    <w:rsid w:val="005C644F"/>
    <w:rsid w:val="005C654D"/>
    <w:rsid w:val="005C7365"/>
    <w:rsid w:val="005C7708"/>
    <w:rsid w:val="005C79D6"/>
    <w:rsid w:val="005C7F67"/>
    <w:rsid w:val="005D00F0"/>
    <w:rsid w:val="005D0107"/>
    <w:rsid w:val="005D0294"/>
    <w:rsid w:val="005D0370"/>
    <w:rsid w:val="005D037A"/>
    <w:rsid w:val="005D049E"/>
    <w:rsid w:val="005D0843"/>
    <w:rsid w:val="005D092B"/>
    <w:rsid w:val="005D0A5C"/>
    <w:rsid w:val="005D0B62"/>
    <w:rsid w:val="005D151C"/>
    <w:rsid w:val="005D23BC"/>
    <w:rsid w:val="005D2464"/>
    <w:rsid w:val="005D25AE"/>
    <w:rsid w:val="005D2907"/>
    <w:rsid w:val="005D2B12"/>
    <w:rsid w:val="005D2CFD"/>
    <w:rsid w:val="005D2D48"/>
    <w:rsid w:val="005D2E33"/>
    <w:rsid w:val="005D333C"/>
    <w:rsid w:val="005D35F8"/>
    <w:rsid w:val="005D3D5E"/>
    <w:rsid w:val="005D44F8"/>
    <w:rsid w:val="005D4A60"/>
    <w:rsid w:val="005D4AC9"/>
    <w:rsid w:val="005D4C95"/>
    <w:rsid w:val="005D4D29"/>
    <w:rsid w:val="005D4DA4"/>
    <w:rsid w:val="005D4F97"/>
    <w:rsid w:val="005D55B7"/>
    <w:rsid w:val="005D55FB"/>
    <w:rsid w:val="005D5A18"/>
    <w:rsid w:val="005D5D07"/>
    <w:rsid w:val="005D5FD6"/>
    <w:rsid w:val="005D6682"/>
    <w:rsid w:val="005D669A"/>
    <w:rsid w:val="005D6961"/>
    <w:rsid w:val="005D6AD9"/>
    <w:rsid w:val="005D6ADF"/>
    <w:rsid w:val="005D6B48"/>
    <w:rsid w:val="005D6D2A"/>
    <w:rsid w:val="005D76BA"/>
    <w:rsid w:val="005D7A09"/>
    <w:rsid w:val="005E017A"/>
    <w:rsid w:val="005E027E"/>
    <w:rsid w:val="005E04C6"/>
    <w:rsid w:val="005E0604"/>
    <w:rsid w:val="005E06BD"/>
    <w:rsid w:val="005E0A02"/>
    <w:rsid w:val="005E0C64"/>
    <w:rsid w:val="005E0CF0"/>
    <w:rsid w:val="005E0F14"/>
    <w:rsid w:val="005E10C4"/>
    <w:rsid w:val="005E1196"/>
    <w:rsid w:val="005E13AB"/>
    <w:rsid w:val="005E153C"/>
    <w:rsid w:val="005E1B88"/>
    <w:rsid w:val="005E2572"/>
    <w:rsid w:val="005E2844"/>
    <w:rsid w:val="005E28A2"/>
    <w:rsid w:val="005E2B06"/>
    <w:rsid w:val="005E2D81"/>
    <w:rsid w:val="005E330B"/>
    <w:rsid w:val="005E336E"/>
    <w:rsid w:val="005E350F"/>
    <w:rsid w:val="005E389D"/>
    <w:rsid w:val="005E4979"/>
    <w:rsid w:val="005E4B00"/>
    <w:rsid w:val="005E4BA1"/>
    <w:rsid w:val="005E50E4"/>
    <w:rsid w:val="005E55CE"/>
    <w:rsid w:val="005E5AC5"/>
    <w:rsid w:val="005E5CC2"/>
    <w:rsid w:val="005E5D8F"/>
    <w:rsid w:val="005E5D97"/>
    <w:rsid w:val="005E5E65"/>
    <w:rsid w:val="005E5F74"/>
    <w:rsid w:val="005E634F"/>
    <w:rsid w:val="005E679C"/>
    <w:rsid w:val="005E67C4"/>
    <w:rsid w:val="005E6920"/>
    <w:rsid w:val="005E696F"/>
    <w:rsid w:val="005E6CC6"/>
    <w:rsid w:val="005E6ED0"/>
    <w:rsid w:val="005E6EEB"/>
    <w:rsid w:val="005E6FB6"/>
    <w:rsid w:val="005E71A2"/>
    <w:rsid w:val="005E78C8"/>
    <w:rsid w:val="005E7E60"/>
    <w:rsid w:val="005F0839"/>
    <w:rsid w:val="005F0C66"/>
    <w:rsid w:val="005F0D30"/>
    <w:rsid w:val="005F0F9A"/>
    <w:rsid w:val="005F122A"/>
    <w:rsid w:val="005F146E"/>
    <w:rsid w:val="005F1F82"/>
    <w:rsid w:val="005F272E"/>
    <w:rsid w:val="005F2E3B"/>
    <w:rsid w:val="005F3383"/>
    <w:rsid w:val="005F34ED"/>
    <w:rsid w:val="005F3641"/>
    <w:rsid w:val="005F3A0D"/>
    <w:rsid w:val="005F3D38"/>
    <w:rsid w:val="005F4074"/>
    <w:rsid w:val="005F49E9"/>
    <w:rsid w:val="005F4BFC"/>
    <w:rsid w:val="005F4C68"/>
    <w:rsid w:val="005F4F1B"/>
    <w:rsid w:val="005F5343"/>
    <w:rsid w:val="005F550A"/>
    <w:rsid w:val="005F550B"/>
    <w:rsid w:val="005F5531"/>
    <w:rsid w:val="005F56C0"/>
    <w:rsid w:val="005F5715"/>
    <w:rsid w:val="005F5773"/>
    <w:rsid w:val="005F5971"/>
    <w:rsid w:val="005F5AF1"/>
    <w:rsid w:val="005F5FE8"/>
    <w:rsid w:val="005F6330"/>
    <w:rsid w:val="005F63C1"/>
    <w:rsid w:val="005F64C3"/>
    <w:rsid w:val="005F6C70"/>
    <w:rsid w:val="005F6EF4"/>
    <w:rsid w:val="005F6F4A"/>
    <w:rsid w:val="005F7317"/>
    <w:rsid w:val="005F74F4"/>
    <w:rsid w:val="005F75E5"/>
    <w:rsid w:val="005F7732"/>
    <w:rsid w:val="005F7B1F"/>
    <w:rsid w:val="006003FA"/>
    <w:rsid w:val="0060070C"/>
    <w:rsid w:val="00600BC2"/>
    <w:rsid w:val="0060102C"/>
    <w:rsid w:val="00601443"/>
    <w:rsid w:val="006014B9"/>
    <w:rsid w:val="00601BD5"/>
    <w:rsid w:val="00601FB7"/>
    <w:rsid w:val="0060229A"/>
    <w:rsid w:val="0060239D"/>
    <w:rsid w:val="006028B1"/>
    <w:rsid w:val="00602FC5"/>
    <w:rsid w:val="006036D4"/>
    <w:rsid w:val="00604343"/>
    <w:rsid w:val="00604738"/>
    <w:rsid w:val="00604744"/>
    <w:rsid w:val="00604AD1"/>
    <w:rsid w:val="00604C03"/>
    <w:rsid w:val="00604C4D"/>
    <w:rsid w:val="00604F11"/>
    <w:rsid w:val="006055DF"/>
    <w:rsid w:val="00605900"/>
    <w:rsid w:val="00605E31"/>
    <w:rsid w:val="00606222"/>
    <w:rsid w:val="0060629B"/>
    <w:rsid w:val="0060661F"/>
    <w:rsid w:val="00606A73"/>
    <w:rsid w:val="00607239"/>
    <w:rsid w:val="0060725F"/>
    <w:rsid w:val="0060797C"/>
    <w:rsid w:val="00607B79"/>
    <w:rsid w:val="00607BF1"/>
    <w:rsid w:val="00610285"/>
    <w:rsid w:val="0061032A"/>
    <w:rsid w:val="00610530"/>
    <w:rsid w:val="0061061C"/>
    <w:rsid w:val="0061084C"/>
    <w:rsid w:val="00610AB5"/>
    <w:rsid w:val="00610B9C"/>
    <w:rsid w:val="00610E2D"/>
    <w:rsid w:val="00610FB1"/>
    <w:rsid w:val="006110A6"/>
    <w:rsid w:val="0061135B"/>
    <w:rsid w:val="006114B0"/>
    <w:rsid w:val="006116D1"/>
    <w:rsid w:val="0061176D"/>
    <w:rsid w:val="006121C4"/>
    <w:rsid w:val="006121D8"/>
    <w:rsid w:val="00612424"/>
    <w:rsid w:val="00612488"/>
    <w:rsid w:val="00612FD4"/>
    <w:rsid w:val="00613318"/>
    <w:rsid w:val="0061409A"/>
    <w:rsid w:val="006141FF"/>
    <w:rsid w:val="0061447B"/>
    <w:rsid w:val="0061451B"/>
    <w:rsid w:val="0061456F"/>
    <w:rsid w:val="00614ABF"/>
    <w:rsid w:val="00614BB5"/>
    <w:rsid w:val="00614CCE"/>
    <w:rsid w:val="00614F70"/>
    <w:rsid w:val="006150A8"/>
    <w:rsid w:val="006151E5"/>
    <w:rsid w:val="0061527F"/>
    <w:rsid w:val="0061557B"/>
    <w:rsid w:val="006157C8"/>
    <w:rsid w:val="00615951"/>
    <w:rsid w:val="00615AE5"/>
    <w:rsid w:val="00615C20"/>
    <w:rsid w:val="00615D15"/>
    <w:rsid w:val="00615E1D"/>
    <w:rsid w:val="00615F38"/>
    <w:rsid w:val="0061618F"/>
    <w:rsid w:val="00616214"/>
    <w:rsid w:val="006163ED"/>
    <w:rsid w:val="0061685C"/>
    <w:rsid w:val="00616AE4"/>
    <w:rsid w:val="00617196"/>
    <w:rsid w:val="00617B34"/>
    <w:rsid w:val="00617C76"/>
    <w:rsid w:val="00617C77"/>
    <w:rsid w:val="00620020"/>
    <w:rsid w:val="00620461"/>
    <w:rsid w:val="00620546"/>
    <w:rsid w:val="0062057F"/>
    <w:rsid w:val="00620AB0"/>
    <w:rsid w:val="00620C13"/>
    <w:rsid w:val="00621089"/>
    <w:rsid w:val="00621761"/>
    <w:rsid w:val="0062178F"/>
    <w:rsid w:val="00621B93"/>
    <w:rsid w:val="00621C8C"/>
    <w:rsid w:val="00621E2E"/>
    <w:rsid w:val="00621E2F"/>
    <w:rsid w:val="006220E2"/>
    <w:rsid w:val="00622A58"/>
    <w:rsid w:val="00622E15"/>
    <w:rsid w:val="00623178"/>
    <w:rsid w:val="006239FD"/>
    <w:rsid w:val="00623AC3"/>
    <w:rsid w:val="0062404B"/>
    <w:rsid w:val="0062467E"/>
    <w:rsid w:val="00625052"/>
    <w:rsid w:val="006251C0"/>
    <w:rsid w:val="00625618"/>
    <w:rsid w:val="00625B68"/>
    <w:rsid w:val="00625C3E"/>
    <w:rsid w:val="00625D0E"/>
    <w:rsid w:val="00625F01"/>
    <w:rsid w:val="00625F06"/>
    <w:rsid w:val="00626659"/>
    <w:rsid w:val="00626743"/>
    <w:rsid w:val="00626F1D"/>
    <w:rsid w:val="006270D6"/>
    <w:rsid w:val="006279A6"/>
    <w:rsid w:val="00627F82"/>
    <w:rsid w:val="0063038B"/>
    <w:rsid w:val="00630599"/>
    <w:rsid w:val="00630A5C"/>
    <w:rsid w:val="00630B9C"/>
    <w:rsid w:val="00630CEA"/>
    <w:rsid w:val="00631293"/>
    <w:rsid w:val="006314E8"/>
    <w:rsid w:val="00631551"/>
    <w:rsid w:val="00631B8D"/>
    <w:rsid w:val="00631C7A"/>
    <w:rsid w:val="00631F40"/>
    <w:rsid w:val="00632BDB"/>
    <w:rsid w:val="00632CA9"/>
    <w:rsid w:val="00632DC8"/>
    <w:rsid w:val="00632FDB"/>
    <w:rsid w:val="0063326E"/>
    <w:rsid w:val="0063331A"/>
    <w:rsid w:val="0063368D"/>
    <w:rsid w:val="006338A6"/>
    <w:rsid w:val="00633B5C"/>
    <w:rsid w:val="006340FE"/>
    <w:rsid w:val="006344B5"/>
    <w:rsid w:val="0063451E"/>
    <w:rsid w:val="006348AF"/>
    <w:rsid w:val="00634D38"/>
    <w:rsid w:val="00634D6D"/>
    <w:rsid w:val="006350A3"/>
    <w:rsid w:val="006351AA"/>
    <w:rsid w:val="006354AE"/>
    <w:rsid w:val="006359E8"/>
    <w:rsid w:val="00635AC1"/>
    <w:rsid w:val="00635B78"/>
    <w:rsid w:val="00635C27"/>
    <w:rsid w:val="00635FEA"/>
    <w:rsid w:val="006366D8"/>
    <w:rsid w:val="00636712"/>
    <w:rsid w:val="00636730"/>
    <w:rsid w:val="00636CBB"/>
    <w:rsid w:val="00637426"/>
    <w:rsid w:val="00637741"/>
    <w:rsid w:val="00637A4F"/>
    <w:rsid w:val="00637DC0"/>
    <w:rsid w:val="00637EE5"/>
    <w:rsid w:val="00640095"/>
    <w:rsid w:val="006405D3"/>
    <w:rsid w:val="00640A06"/>
    <w:rsid w:val="00640B89"/>
    <w:rsid w:val="00640CC8"/>
    <w:rsid w:val="00640EBC"/>
    <w:rsid w:val="00640FC1"/>
    <w:rsid w:val="00640FFA"/>
    <w:rsid w:val="00641638"/>
    <w:rsid w:val="006418FA"/>
    <w:rsid w:val="0064197A"/>
    <w:rsid w:val="00641988"/>
    <w:rsid w:val="00641E7D"/>
    <w:rsid w:val="00642470"/>
    <w:rsid w:val="0064250D"/>
    <w:rsid w:val="006426DF"/>
    <w:rsid w:val="00642A64"/>
    <w:rsid w:val="00642C08"/>
    <w:rsid w:val="00643113"/>
    <w:rsid w:val="006435CC"/>
    <w:rsid w:val="0064368A"/>
    <w:rsid w:val="006439C4"/>
    <w:rsid w:val="006439C7"/>
    <w:rsid w:val="00644049"/>
    <w:rsid w:val="0064431D"/>
    <w:rsid w:val="00644703"/>
    <w:rsid w:val="00645141"/>
    <w:rsid w:val="0064536C"/>
    <w:rsid w:val="00645E3D"/>
    <w:rsid w:val="0064607B"/>
    <w:rsid w:val="00646220"/>
    <w:rsid w:val="00646B7B"/>
    <w:rsid w:val="0064712E"/>
    <w:rsid w:val="0064715F"/>
    <w:rsid w:val="00647175"/>
    <w:rsid w:val="006473FE"/>
    <w:rsid w:val="00647421"/>
    <w:rsid w:val="00647443"/>
    <w:rsid w:val="00647663"/>
    <w:rsid w:val="0065000C"/>
    <w:rsid w:val="00650316"/>
    <w:rsid w:val="00650336"/>
    <w:rsid w:val="00650696"/>
    <w:rsid w:val="00650785"/>
    <w:rsid w:val="006509E4"/>
    <w:rsid w:val="00650D7F"/>
    <w:rsid w:val="00650F20"/>
    <w:rsid w:val="00651300"/>
    <w:rsid w:val="00651728"/>
    <w:rsid w:val="00651C5C"/>
    <w:rsid w:val="00652B75"/>
    <w:rsid w:val="0065331F"/>
    <w:rsid w:val="00653726"/>
    <w:rsid w:val="006537DF"/>
    <w:rsid w:val="00653DC1"/>
    <w:rsid w:val="00653E8D"/>
    <w:rsid w:val="00653E95"/>
    <w:rsid w:val="006545A6"/>
    <w:rsid w:val="0065460A"/>
    <w:rsid w:val="00654639"/>
    <w:rsid w:val="006546A6"/>
    <w:rsid w:val="006546D0"/>
    <w:rsid w:val="00654934"/>
    <w:rsid w:val="00654A58"/>
    <w:rsid w:val="00654DE0"/>
    <w:rsid w:val="0065512C"/>
    <w:rsid w:val="00655378"/>
    <w:rsid w:val="006553AD"/>
    <w:rsid w:val="006554A5"/>
    <w:rsid w:val="00655548"/>
    <w:rsid w:val="006556F3"/>
    <w:rsid w:val="0065597B"/>
    <w:rsid w:val="00655DC2"/>
    <w:rsid w:val="00655E7A"/>
    <w:rsid w:val="00655EE3"/>
    <w:rsid w:val="00656547"/>
    <w:rsid w:val="0065660E"/>
    <w:rsid w:val="006568C7"/>
    <w:rsid w:val="00656A36"/>
    <w:rsid w:val="00657040"/>
    <w:rsid w:val="006571B7"/>
    <w:rsid w:val="0065720D"/>
    <w:rsid w:val="006576EB"/>
    <w:rsid w:val="00657989"/>
    <w:rsid w:val="00660099"/>
    <w:rsid w:val="00660430"/>
    <w:rsid w:val="0066071E"/>
    <w:rsid w:val="00660B2C"/>
    <w:rsid w:val="00661258"/>
    <w:rsid w:val="006614A7"/>
    <w:rsid w:val="0066175A"/>
    <w:rsid w:val="00661774"/>
    <w:rsid w:val="00661856"/>
    <w:rsid w:val="0066193A"/>
    <w:rsid w:val="00661A0D"/>
    <w:rsid w:val="00661A73"/>
    <w:rsid w:val="00662204"/>
    <w:rsid w:val="00662475"/>
    <w:rsid w:val="006625FF"/>
    <w:rsid w:val="0066264A"/>
    <w:rsid w:val="006626E7"/>
    <w:rsid w:val="0066271E"/>
    <w:rsid w:val="00662977"/>
    <w:rsid w:val="00663383"/>
    <w:rsid w:val="006633AA"/>
    <w:rsid w:val="00663C95"/>
    <w:rsid w:val="00663E3A"/>
    <w:rsid w:val="0066420A"/>
    <w:rsid w:val="0066450B"/>
    <w:rsid w:val="00664997"/>
    <w:rsid w:val="00664CF3"/>
    <w:rsid w:val="00664FCE"/>
    <w:rsid w:val="00665088"/>
    <w:rsid w:val="006652F3"/>
    <w:rsid w:val="00665532"/>
    <w:rsid w:val="00665627"/>
    <w:rsid w:val="0066584E"/>
    <w:rsid w:val="00665A44"/>
    <w:rsid w:val="00665AC9"/>
    <w:rsid w:val="00665BA7"/>
    <w:rsid w:val="00665D96"/>
    <w:rsid w:val="00665E96"/>
    <w:rsid w:val="00666476"/>
    <w:rsid w:val="006665E1"/>
    <w:rsid w:val="0066664B"/>
    <w:rsid w:val="0066686B"/>
    <w:rsid w:val="00666B03"/>
    <w:rsid w:val="00666DBD"/>
    <w:rsid w:val="006672C4"/>
    <w:rsid w:val="006675BE"/>
    <w:rsid w:val="00667652"/>
    <w:rsid w:val="0066787F"/>
    <w:rsid w:val="00667D52"/>
    <w:rsid w:val="00667E8A"/>
    <w:rsid w:val="00667F41"/>
    <w:rsid w:val="00670001"/>
    <w:rsid w:val="006702CE"/>
    <w:rsid w:val="00670390"/>
    <w:rsid w:val="006703FD"/>
    <w:rsid w:val="00670755"/>
    <w:rsid w:val="00670892"/>
    <w:rsid w:val="00670BD8"/>
    <w:rsid w:val="0067100F"/>
    <w:rsid w:val="00671569"/>
    <w:rsid w:val="00671D20"/>
    <w:rsid w:val="0067213B"/>
    <w:rsid w:val="006727DE"/>
    <w:rsid w:val="00672C2D"/>
    <w:rsid w:val="00672D1C"/>
    <w:rsid w:val="0067302B"/>
    <w:rsid w:val="00673225"/>
    <w:rsid w:val="0067324B"/>
    <w:rsid w:val="00673928"/>
    <w:rsid w:val="00673A89"/>
    <w:rsid w:val="00673DF1"/>
    <w:rsid w:val="00673E5A"/>
    <w:rsid w:val="0067420B"/>
    <w:rsid w:val="006742CE"/>
    <w:rsid w:val="00674712"/>
    <w:rsid w:val="006748DE"/>
    <w:rsid w:val="00674A0D"/>
    <w:rsid w:val="00674A2A"/>
    <w:rsid w:val="00674BC2"/>
    <w:rsid w:val="006751A0"/>
    <w:rsid w:val="00675853"/>
    <w:rsid w:val="0067587F"/>
    <w:rsid w:val="00675941"/>
    <w:rsid w:val="00675CC4"/>
    <w:rsid w:val="00676F88"/>
    <w:rsid w:val="006774E9"/>
    <w:rsid w:val="0067751F"/>
    <w:rsid w:val="00677662"/>
    <w:rsid w:val="00677845"/>
    <w:rsid w:val="0067795D"/>
    <w:rsid w:val="00677969"/>
    <w:rsid w:val="00677A44"/>
    <w:rsid w:val="00677F27"/>
    <w:rsid w:val="00680418"/>
    <w:rsid w:val="00680B44"/>
    <w:rsid w:val="00680E10"/>
    <w:rsid w:val="006813ED"/>
    <w:rsid w:val="0068145D"/>
    <w:rsid w:val="00681645"/>
    <w:rsid w:val="00681B21"/>
    <w:rsid w:val="00681B28"/>
    <w:rsid w:val="00681C73"/>
    <w:rsid w:val="00681D3C"/>
    <w:rsid w:val="00681D54"/>
    <w:rsid w:val="0068229F"/>
    <w:rsid w:val="00682635"/>
    <w:rsid w:val="0068308D"/>
    <w:rsid w:val="006830D0"/>
    <w:rsid w:val="006831C2"/>
    <w:rsid w:val="00683D91"/>
    <w:rsid w:val="00683E81"/>
    <w:rsid w:val="00684488"/>
    <w:rsid w:val="00684DEE"/>
    <w:rsid w:val="00684E46"/>
    <w:rsid w:val="00684FAD"/>
    <w:rsid w:val="006857E5"/>
    <w:rsid w:val="0068586F"/>
    <w:rsid w:val="00685A0E"/>
    <w:rsid w:val="00685CB5"/>
    <w:rsid w:val="00685D42"/>
    <w:rsid w:val="00686C87"/>
    <w:rsid w:val="00686E55"/>
    <w:rsid w:val="00686EF6"/>
    <w:rsid w:val="006870AC"/>
    <w:rsid w:val="0068712B"/>
    <w:rsid w:val="0068724F"/>
    <w:rsid w:val="00687676"/>
    <w:rsid w:val="00687894"/>
    <w:rsid w:val="0068794D"/>
    <w:rsid w:val="00687AF0"/>
    <w:rsid w:val="00687C77"/>
    <w:rsid w:val="00687DA3"/>
    <w:rsid w:val="00687E95"/>
    <w:rsid w:val="0069001B"/>
    <w:rsid w:val="00690367"/>
    <w:rsid w:val="0069046E"/>
    <w:rsid w:val="006909BE"/>
    <w:rsid w:val="00690ABB"/>
    <w:rsid w:val="00690EF5"/>
    <w:rsid w:val="00691069"/>
    <w:rsid w:val="0069120D"/>
    <w:rsid w:val="006913AA"/>
    <w:rsid w:val="006913E4"/>
    <w:rsid w:val="006915F4"/>
    <w:rsid w:val="00691B0F"/>
    <w:rsid w:val="00691BA2"/>
    <w:rsid w:val="00691FDA"/>
    <w:rsid w:val="006921F3"/>
    <w:rsid w:val="006925D8"/>
    <w:rsid w:val="006929BB"/>
    <w:rsid w:val="0069303C"/>
    <w:rsid w:val="00693197"/>
    <w:rsid w:val="0069354F"/>
    <w:rsid w:val="00693837"/>
    <w:rsid w:val="00693A34"/>
    <w:rsid w:val="00694004"/>
    <w:rsid w:val="00694758"/>
    <w:rsid w:val="0069486C"/>
    <w:rsid w:val="00694B55"/>
    <w:rsid w:val="00694C12"/>
    <w:rsid w:val="00694E9B"/>
    <w:rsid w:val="00694F85"/>
    <w:rsid w:val="006950DC"/>
    <w:rsid w:val="0069542C"/>
    <w:rsid w:val="006955A6"/>
    <w:rsid w:val="00695C06"/>
    <w:rsid w:val="00695D4E"/>
    <w:rsid w:val="00695F1C"/>
    <w:rsid w:val="00696110"/>
    <w:rsid w:val="00696219"/>
    <w:rsid w:val="006962D3"/>
    <w:rsid w:val="0069650D"/>
    <w:rsid w:val="00696A0A"/>
    <w:rsid w:val="00696A14"/>
    <w:rsid w:val="006970F7"/>
    <w:rsid w:val="00697986"/>
    <w:rsid w:val="00697ACE"/>
    <w:rsid w:val="00697EBE"/>
    <w:rsid w:val="006A0313"/>
    <w:rsid w:val="006A0406"/>
    <w:rsid w:val="006A0624"/>
    <w:rsid w:val="006A08FB"/>
    <w:rsid w:val="006A09F6"/>
    <w:rsid w:val="006A0A99"/>
    <w:rsid w:val="006A10C3"/>
    <w:rsid w:val="006A1165"/>
    <w:rsid w:val="006A11B5"/>
    <w:rsid w:val="006A122A"/>
    <w:rsid w:val="006A12A7"/>
    <w:rsid w:val="006A157B"/>
    <w:rsid w:val="006A15CA"/>
    <w:rsid w:val="006A1B1E"/>
    <w:rsid w:val="006A1B24"/>
    <w:rsid w:val="006A230B"/>
    <w:rsid w:val="006A252C"/>
    <w:rsid w:val="006A27F6"/>
    <w:rsid w:val="006A2992"/>
    <w:rsid w:val="006A2A07"/>
    <w:rsid w:val="006A2B21"/>
    <w:rsid w:val="006A2C73"/>
    <w:rsid w:val="006A2DE6"/>
    <w:rsid w:val="006A2F90"/>
    <w:rsid w:val="006A3868"/>
    <w:rsid w:val="006A3904"/>
    <w:rsid w:val="006A395A"/>
    <w:rsid w:val="006A39E7"/>
    <w:rsid w:val="006A3C38"/>
    <w:rsid w:val="006A3D3D"/>
    <w:rsid w:val="006A429F"/>
    <w:rsid w:val="006A4A42"/>
    <w:rsid w:val="006A4A76"/>
    <w:rsid w:val="006A5134"/>
    <w:rsid w:val="006A51B5"/>
    <w:rsid w:val="006A51E1"/>
    <w:rsid w:val="006A53E3"/>
    <w:rsid w:val="006A5563"/>
    <w:rsid w:val="006A55C7"/>
    <w:rsid w:val="006A5D0D"/>
    <w:rsid w:val="006A6047"/>
    <w:rsid w:val="006A63C5"/>
    <w:rsid w:val="006A6440"/>
    <w:rsid w:val="006A6834"/>
    <w:rsid w:val="006A6A96"/>
    <w:rsid w:val="006A6DB4"/>
    <w:rsid w:val="006A6FEF"/>
    <w:rsid w:val="006A7050"/>
    <w:rsid w:val="006A74DF"/>
    <w:rsid w:val="006A7A26"/>
    <w:rsid w:val="006B007C"/>
    <w:rsid w:val="006B05F3"/>
    <w:rsid w:val="006B0B74"/>
    <w:rsid w:val="006B0B7C"/>
    <w:rsid w:val="006B12BD"/>
    <w:rsid w:val="006B13BE"/>
    <w:rsid w:val="006B1A4D"/>
    <w:rsid w:val="006B1B25"/>
    <w:rsid w:val="006B1BBB"/>
    <w:rsid w:val="006B2054"/>
    <w:rsid w:val="006B2125"/>
    <w:rsid w:val="006B22BE"/>
    <w:rsid w:val="006B2435"/>
    <w:rsid w:val="006B26DA"/>
    <w:rsid w:val="006B2831"/>
    <w:rsid w:val="006B28A4"/>
    <w:rsid w:val="006B2B62"/>
    <w:rsid w:val="006B3020"/>
    <w:rsid w:val="006B3089"/>
    <w:rsid w:val="006B30B5"/>
    <w:rsid w:val="006B3542"/>
    <w:rsid w:val="006B359F"/>
    <w:rsid w:val="006B36F8"/>
    <w:rsid w:val="006B3AD5"/>
    <w:rsid w:val="006B3B59"/>
    <w:rsid w:val="006B3DEE"/>
    <w:rsid w:val="006B3F54"/>
    <w:rsid w:val="006B4841"/>
    <w:rsid w:val="006B49A7"/>
    <w:rsid w:val="006B4C89"/>
    <w:rsid w:val="006B4C99"/>
    <w:rsid w:val="006B5114"/>
    <w:rsid w:val="006B5193"/>
    <w:rsid w:val="006B578E"/>
    <w:rsid w:val="006B5877"/>
    <w:rsid w:val="006B5B69"/>
    <w:rsid w:val="006B60A4"/>
    <w:rsid w:val="006B62B1"/>
    <w:rsid w:val="006B6626"/>
    <w:rsid w:val="006B68FD"/>
    <w:rsid w:val="006B6933"/>
    <w:rsid w:val="006B7C73"/>
    <w:rsid w:val="006C0845"/>
    <w:rsid w:val="006C11A9"/>
    <w:rsid w:val="006C11DA"/>
    <w:rsid w:val="006C17A6"/>
    <w:rsid w:val="006C17CA"/>
    <w:rsid w:val="006C1920"/>
    <w:rsid w:val="006C1E08"/>
    <w:rsid w:val="006C20DF"/>
    <w:rsid w:val="006C20E7"/>
    <w:rsid w:val="006C2369"/>
    <w:rsid w:val="006C2485"/>
    <w:rsid w:val="006C2BD1"/>
    <w:rsid w:val="006C2E29"/>
    <w:rsid w:val="006C3304"/>
    <w:rsid w:val="006C3428"/>
    <w:rsid w:val="006C350D"/>
    <w:rsid w:val="006C3717"/>
    <w:rsid w:val="006C3B18"/>
    <w:rsid w:val="006C3D42"/>
    <w:rsid w:val="006C3F23"/>
    <w:rsid w:val="006C4461"/>
    <w:rsid w:val="006C5A47"/>
    <w:rsid w:val="006C5BE8"/>
    <w:rsid w:val="006C5D47"/>
    <w:rsid w:val="006C5D72"/>
    <w:rsid w:val="006C5FBD"/>
    <w:rsid w:val="006C6061"/>
    <w:rsid w:val="006C638B"/>
    <w:rsid w:val="006C63F5"/>
    <w:rsid w:val="006C6612"/>
    <w:rsid w:val="006C6685"/>
    <w:rsid w:val="006C66E6"/>
    <w:rsid w:val="006C7215"/>
    <w:rsid w:val="006C7247"/>
    <w:rsid w:val="006C758B"/>
    <w:rsid w:val="006C75FC"/>
    <w:rsid w:val="006C7A93"/>
    <w:rsid w:val="006C7C06"/>
    <w:rsid w:val="006C7CB1"/>
    <w:rsid w:val="006C7D94"/>
    <w:rsid w:val="006C7FB8"/>
    <w:rsid w:val="006D0032"/>
    <w:rsid w:val="006D014D"/>
    <w:rsid w:val="006D025A"/>
    <w:rsid w:val="006D02A5"/>
    <w:rsid w:val="006D040A"/>
    <w:rsid w:val="006D076A"/>
    <w:rsid w:val="006D0BEE"/>
    <w:rsid w:val="006D116A"/>
    <w:rsid w:val="006D150D"/>
    <w:rsid w:val="006D1519"/>
    <w:rsid w:val="006D1658"/>
    <w:rsid w:val="006D18F8"/>
    <w:rsid w:val="006D192C"/>
    <w:rsid w:val="006D1935"/>
    <w:rsid w:val="006D1B9A"/>
    <w:rsid w:val="006D1D89"/>
    <w:rsid w:val="006D239C"/>
    <w:rsid w:val="006D2606"/>
    <w:rsid w:val="006D268E"/>
    <w:rsid w:val="006D2918"/>
    <w:rsid w:val="006D2DA2"/>
    <w:rsid w:val="006D2E36"/>
    <w:rsid w:val="006D3044"/>
    <w:rsid w:val="006D3C90"/>
    <w:rsid w:val="006D3CE3"/>
    <w:rsid w:val="006D416B"/>
    <w:rsid w:val="006D4245"/>
    <w:rsid w:val="006D43B8"/>
    <w:rsid w:val="006D4613"/>
    <w:rsid w:val="006D488F"/>
    <w:rsid w:val="006D4AE5"/>
    <w:rsid w:val="006D4B93"/>
    <w:rsid w:val="006D4BC2"/>
    <w:rsid w:val="006D4F2E"/>
    <w:rsid w:val="006D50A2"/>
    <w:rsid w:val="006D51B6"/>
    <w:rsid w:val="006D51B7"/>
    <w:rsid w:val="006D5902"/>
    <w:rsid w:val="006D5C4B"/>
    <w:rsid w:val="006D5F26"/>
    <w:rsid w:val="006D694E"/>
    <w:rsid w:val="006D6B1F"/>
    <w:rsid w:val="006D70A3"/>
    <w:rsid w:val="006D74DC"/>
    <w:rsid w:val="006D79BC"/>
    <w:rsid w:val="006D7DC2"/>
    <w:rsid w:val="006E00DA"/>
    <w:rsid w:val="006E020C"/>
    <w:rsid w:val="006E02D2"/>
    <w:rsid w:val="006E04AC"/>
    <w:rsid w:val="006E062B"/>
    <w:rsid w:val="006E0C95"/>
    <w:rsid w:val="006E0F0D"/>
    <w:rsid w:val="006E1318"/>
    <w:rsid w:val="006E17BC"/>
    <w:rsid w:val="006E1AB6"/>
    <w:rsid w:val="006E2025"/>
    <w:rsid w:val="006E20BF"/>
    <w:rsid w:val="006E2115"/>
    <w:rsid w:val="006E21A2"/>
    <w:rsid w:val="006E2228"/>
    <w:rsid w:val="006E24DE"/>
    <w:rsid w:val="006E260B"/>
    <w:rsid w:val="006E27BE"/>
    <w:rsid w:val="006E2934"/>
    <w:rsid w:val="006E2B77"/>
    <w:rsid w:val="006E3042"/>
    <w:rsid w:val="006E3802"/>
    <w:rsid w:val="006E3904"/>
    <w:rsid w:val="006E39C0"/>
    <w:rsid w:val="006E3AB6"/>
    <w:rsid w:val="006E3CB2"/>
    <w:rsid w:val="006E44A6"/>
    <w:rsid w:val="006E482B"/>
    <w:rsid w:val="006E4C2B"/>
    <w:rsid w:val="006E4FE7"/>
    <w:rsid w:val="006E50ED"/>
    <w:rsid w:val="006E5390"/>
    <w:rsid w:val="006E55C1"/>
    <w:rsid w:val="006E5759"/>
    <w:rsid w:val="006E5AC4"/>
    <w:rsid w:val="006E5E79"/>
    <w:rsid w:val="006E5F93"/>
    <w:rsid w:val="006E6001"/>
    <w:rsid w:val="006E6510"/>
    <w:rsid w:val="006E6947"/>
    <w:rsid w:val="006E7180"/>
    <w:rsid w:val="006E72A9"/>
    <w:rsid w:val="006E7636"/>
    <w:rsid w:val="006E7770"/>
    <w:rsid w:val="006E783E"/>
    <w:rsid w:val="006E7C06"/>
    <w:rsid w:val="006E7C3F"/>
    <w:rsid w:val="006E7E32"/>
    <w:rsid w:val="006E7E43"/>
    <w:rsid w:val="006F0221"/>
    <w:rsid w:val="006F0703"/>
    <w:rsid w:val="006F0709"/>
    <w:rsid w:val="006F0A11"/>
    <w:rsid w:val="006F0ADB"/>
    <w:rsid w:val="006F0C56"/>
    <w:rsid w:val="006F0CBF"/>
    <w:rsid w:val="006F0F37"/>
    <w:rsid w:val="006F0F3C"/>
    <w:rsid w:val="006F134C"/>
    <w:rsid w:val="006F1439"/>
    <w:rsid w:val="006F177B"/>
    <w:rsid w:val="006F1B3A"/>
    <w:rsid w:val="006F244D"/>
    <w:rsid w:val="006F2735"/>
    <w:rsid w:val="006F2788"/>
    <w:rsid w:val="006F285C"/>
    <w:rsid w:val="006F338B"/>
    <w:rsid w:val="006F389B"/>
    <w:rsid w:val="006F3D81"/>
    <w:rsid w:val="006F3E59"/>
    <w:rsid w:val="006F3FAE"/>
    <w:rsid w:val="006F48AC"/>
    <w:rsid w:val="006F53F3"/>
    <w:rsid w:val="006F56B8"/>
    <w:rsid w:val="006F5837"/>
    <w:rsid w:val="006F5ADE"/>
    <w:rsid w:val="006F5D34"/>
    <w:rsid w:val="006F65FE"/>
    <w:rsid w:val="006F6D95"/>
    <w:rsid w:val="006F748F"/>
    <w:rsid w:val="006F7C7E"/>
    <w:rsid w:val="006F7DD7"/>
    <w:rsid w:val="0070017B"/>
    <w:rsid w:val="00700418"/>
    <w:rsid w:val="00700666"/>
    <w:rsid w:val="007007A8"/>
    <w:rsid w:val="00700C12"/>
    <w:rsid w:val="00700D8C"/>
    <w:rsid w:val="00700E96"/>
    <w:rsid w:val="00701016"/>
    <w:rsid w:val="0070130C"/>
    <w:rsid w:val="007014A1"/>
    <w:rsid w:val="00701878"/>
    <w:rsid w:val="00701AB1"/>
    <w:rsid w:val="00701C01"/>
    <w:rsid w:val="00701FD6"/>
    <w:rsid w:val="00702000"/>
    <w:rsid w:val="00702362"/>
    <w:rsid w:val="007025CB"/>
    <w:rsid w:val="00702A21"/>
    <w:rsid w:val="00702C07"/>
    <w:rsid w:val="00702C5E"/>
    <w:rsid w:val="00702E85"/>
    <w:rsid w:val="00702F44"/>
    <w:rsid w:val="0070300E"/>
    <w:rsid w:val="0070314D"/>
    <w:rsid w:val="00703256"/>
    <w:rsid w:val="00703345"/>
    <w:rsid w:val="00703463"/>
    <w:rsid w:val="00703654"/>
    <w:rsid w:val="00703975"/>
    <w:rsid w:val="00703C18"/>
    <w:rsid w:val="00703D4B"/>
    <w:rsid w:val="00703E02"/>
    <w:rsid w:val="00704AFD"/>
    <w:rsid w:val="00704BD0"/>
    <w:rsid w:val="007053FE"/>
    <w:rsid w:val="0070548A"/>
    <w:rsid w:val="007056A9"/>
    <w:rsid w:val="00705985"/>
    <w:rsid w:val="00705CDB"/>
    <w:rsid w:val="0070697C"/>
    <w:rsid w:val="00706AC5"/>
    <w:rsid w:val="00706D44"/>
    <w:rsid w:val="00706DC8"/>
    <w:rsid w:val="00706E73"/>
    <w:rsid w:val="00706EF1"/>
    <w:rsid w:val="00706F85"/>
    <w:rsid w:val="0070704E"/>
    <w:rsid w:val="00707256"/>
    <w:rsid w:val="00707512"/>
    <w:rsid w:val="007078ED"/>
    <w:rsid w:val="00707A90"/>
    <w:rsid w:val="00707B91"/>
    <w:rsid w:val="00707C37"/>
    <w:rsid w:val="00710137"/>
    <w:rsid w:val="0071043E"/>
    <w:rsid w:val="00710A08"/>
    <w:rsid w:val="00711161"/>
    <w:rsid w:val="00711731"/>
    <w:rsid w:val="0071179A"/>
    <w:rsid w:val="00711940"/>
    <w:rsid w:val="00711EC5"/>
    <w:rsid w:val="00711ECE"/>
    <w:rsid w:val="0071208E"/>
    <w:rsid w:val="007121DF"/>
    <w:rsid w:val="00712249"/>
    <w:rsid w:val="0071244F"/>
    <w:rsid w:val="00712771"/>
    <w:rsid w:val="00712A54"/>
    <w:rsid w:val="00712C94"/>
    <w:rsid w:val="00713129"/>
    <w:rsid w:val="00713308"/>
    <w:rsid w:val="00713429"/>
    <w:rsid w:val="00713598"/>
    <w:rsid w:val="00713635"/>
    <w:rsid w:val="00713979"/>
    <w:rsid w:val="00713AC9"/>
    <w:rsid w:val="0071429C"/>
    <w:rsid w:val="00714ABA"/>
    <w:rsid w:val="00714AEE"/>
    <w:rsid w:val="00714B8C"/>
    <w:rsid w:val="0071558C"/>
    <w:rsid w:val="00715A27"/>
    <w:rsid w:val="00715AC3"/>
    <w:rsid w:val="00715C12"/>
    <w:rsid w:val="0071609F"/>
    <w:rsid w:val="0071617E"/>
    <w:rsid w:val="00716904"/>
    <w:rsid w:val="00716AB4"/>
    <w:rsid w:val="00716B91"/>
    <w:rsid w:val="00716DE5"/>
    <w:rsid w:val="00716E0E"/>
    <w:rsid w:val="00717564"/>
    <w:rsid w:val="007176BB"/>
    <w:rsid w:val="0071796D"/>
    <w:rsid w:val="00717CD7"/>
    <w:rsid w:val="00717F37"/>
    <w:rsid w:val="00717FE8"/>
    <w:rsid w:val="007205FE"/>
    <w:rsid w:val="00720962"/>
    <w:rsid w:val="00720B2A"/>
    <w:rsid w:val="00720B2D"/>
    <w:rsid w:val="00720BE4"/>
    <w:rsid w:val="00720E54"/>
    <w:rsid w:val="00721084"/>
    <w:rsid w:val="0072112D"/>
    <w:rsid w:val="007213D7"/>
    <w:rsid w:val="007218F1"/>
    <w:rsid w:val="00721D33"/>
    <w:rsid w:val="00722025"/>
    <w:rsid w:val="007224BE"/>
    <w:rsid w:val="00722531"/>
    <w:rsid w:val="0072269D"/>
    <w:rsid w:val="00723199"/>
    <w:rsid w:val="007233A9"/>
    <w:rsid w:val="00723B42"/>
    <w:rsid w:val="00723C90"/>
    <w:rsid w:val="00723D2E"/>
    <w:rsid w:val="00724335"/>
    <w:rsid w:val="007243A4"/>
    <w:rsid w:val="007245DB"/>
    <w:rsid w:val="00724C28"/>
    <w:rsid w:val="00725161"/>
    <w:rsid w:val="00725237"/>
    <w:rsid w:val="0072599C"/>
    <w:rsid w:val="00725BEA"/>
    <w:rsid w:val="00725DB0"/>
    <w:rsid w:val="00726542"/>
    <w:rsid w:val="0072679C"/>
    <w:rsid w:val="0072689D"/>
    <w:rsid w:val="00726CC0"/>
    <w:rsid w:val="00726E25"/>
    <w:rsid w:val="0072712A"/>
    <w:rsid w:val="00727171"/>
    <w:rsid w:val="00727C6C"/>
    <w:rsid w:val="00727E50"/>
    <w:rsid w:val="0073019A"/>
    <w:rsid w:val="0073023D"/>
    <w:rsid w:val="00730C90"/>
    <w:rsid w:val="00730E9F"/>
    <w:rsid w:val="00731044"/>
    <w:rsid w:val="00731434"/>
    <w:rsid w:val="00731703"/>
    <w:rsid w:val="0073173D"/>
    <w:rsid w:val="00731773"/>
    <w:rsid w:val="00731C0A"/>
    <w:rsid w:val="00731F1F"/>
    <w:rsid w:val="00731FA6"/>
    <w:rsid w:val="007320B5"/>
    <w:rsid w:val="0073219F"/>
    <w:rsid w:val="00732264"/>
    <w:rsid w:val="00732621"/>
    <w:rsid w:val="00733063"/>
    <w:rsid w:val="007333CE"/>
    <w:rsid w:val="007337BE"/>
    <w:rsid w:val="00733E37"/>
    <w:rsid w:val="0073414C"/>
    <w:rsid w:val="007341C5"/>
    <w:rsid w:val="00734460"/>
    <w:rsid w:val="00735590"/>
    <w:rsid w:val="007356A4"/>
    <w:rsid w:val="007357D3"/>
    <w:rsid w:val="0073589F"/>
    <w:rsid w:val="00735B10"/>
    <w:rsid w:val="00735DA0"/>
    <w:rsid w:val="00735DB0"/>
    <w:rsid w:val="0073623A"/>
    <w:rsid w:val="00736586"/>
    <w:rsid w:val="0073683F"/>
    <w:rsid w:val="00736AC6"/>
    <w:rsid w:val="00736AD5"/>
    <w:rsid w:val="00736B35"/>
    <w:rsid w:val="00736F7A"/>
    <w:rsid w:val="00736FBD"/>
    <w:rsid w:val="00737FD3"/>
    <w:rsid w:val="007400A9"/>
    <w:rsid w:val="007404CA"/>
    <w:rsid w:val="00740543"/>
    <w:rsid w:val="00740D3F"/>
    <w:rsid w:val="00740E99"/>
    <w:rsid w:val="00740F25"/>
    <w:rsid w:val="007411ED"/>
    <w:rsid w:val="00741429"/>
    <w:rsid w:val="0074175C"/>
    <w:rsid w:val="00741B1D"/>
    <w:rsid w:val="00741CC5"/>
    <w:rsid w:val="00741DFC"/>
    <w:rsid w:val="00741E9C"/>
    <w:rsid w:val="00741F0E"/>
    <w:rsid w:val="007420CC"/>
    <w:rsid w:val="007423FB"/>
    <w:rsid w:val="00742752"/>
    <w:rsid w:val="00742786"/>
    <w:rsid w:val="00742AD8"/>
    <w:rsid w:val="00742F7F"/>
    <w:rsid w:val="00743063"/>
    <w:rsid w:val="007434F0"/>
    <w:rsid w:val="00743861"/>
    <w:rsid w:val="007438EC"/>
    <w:rsid w:val="00743A7B"/>
    <w:rsid w:val="00743B83"/>
    <w:rsid w:val="0074444E"/>
    <w:rsid w:val="0074458E"/>
    <w:rsid w:val="007445A2"/>
    <w:rsid w:val="00744626"/>
    <w:rsid w:val="007447AC"/>
    <w:rsid w:val="007447CD"/>
    <w:rsid w:val="00744A69"/>
    <w:rsid w:val="00744C85"/>
    <w:rsid w:val="00745006"/>
    <w:rsid w:val="00745394"/>
    <w:rsid w:val="00745642"/>
    <w:rsid w:val="007461F0"/>
    <w:rsid w:val="0074629C"/>
    <w:rsid w:val="0074631A"/>
    <w:rsid w:val="007465E9"/>
    <w:rsid w:val="00746757"/>
    <w:rsid w:val="00746A35"/>
    <w:rsid w:val="00746CCB"/>
    <w:rsid w:val="00746E89"/>
    <w:rsid w:val="00746EA1"/>
    <w:rsid w:val="007473D9"/>
    <w:rsid w:val="00747640"/>
    <w:rsid w:val="00747BEE"/>
    <w:rsid w:val="00747F91"/>
    <w:rsid w:val="007501BD"/>
    <w:rsid w:val="00750209"/>
    <w:rsid w:val="00750AE5"/>
    <w:rsid w:val="00750BB7"/>
    <w:rsid w:val="007510D9"/>
    <w:rsid w:val="007514C1"/>
    <w:rsid w:val="00751A5B"/>
    <w:rsid w:val="00751AEF"/>
    <w:rsid w:val="00751E6E"/>
    <w:rsid w:val="00751E8E"/>
    <w:rsid w:val="007520A6"/>
    <w:rsid w:val="00752187"/>
    <w:rsid w:val="00752568"/>
    <w:rsid w:val="00752CFA"/>
    <w:rsid w:val="0075358D"/>
    <w:rsid w:val="00753670"/>
    <w:rsid w:val="007536CD"/>
    <w:rsid w:val="00753946"/>
    <w:rsid w:val="00753C93"/>
    <w:rsid w:val="00753D66"/>
    <w:rsid w:val="00754419"/>
    <w:rsid w:val="00754968"/>
    <w:rsid w:val="00754BED"/>
    <w:rsid w:val="00755A60"/>
    <w:rsid w:val="00755B80"/>
    <w:rsid w:val="00755C43"/>
    <w:rsid w:val="00755D99"/>
    <w:rsid w:val="00755F47"/>
    <w:rsid w:val="00756724"/>
    <w:rsid w:val="00756A93"/>
    <w:rsid w:val="0075723D"/>
    <w:rsid w:val="00757E12"/>
    <w:rsid w:val="00757E49"/>
    <w:rsid w:val="00760070"/>
    <w:rsid w:val="007602B9"/>
    <w:rsid w:val="007602EF"/>
    <w:rsid w:val="007604DB"/>
    <w:rsid w:val="00760534"/>
    <w:rsid w:val="007605EE"/>
    <w:rsid w:val="00760866"/>
    <w:rsid w:val="00760E51"/>
    <w:rsid w:val="00760F08"/>
    <w:rsid w:val="00760FA5"/>
    <w:rsid w:val="00760FEA"/>
    <w:rsid w:val="007613CF"/>
    <w:rsid w:val="007619FB"/>
    <w:rsid w:val="00761B92"/>
    <w:rsid w:val="00761D57"/>
    <w:rsid w:val="00761DCB"/>
    <w:rsid w:val="00761E75"/>
    <w:rsid w:val="007620C6"/>
    <w:rsid w:val="00762415"/>
    <w:rsid w:val="007624C2"/>
    <w:rsid w:val="0076275F"/>
    <w:rsid w:val="0076295D"/>
    <w:rsid w:val="00762A37"/>
    <w:rsid w:val="00763299"/>
    <w:rsid w:val="007632BE"/>
    <w:rsid w:val="007637A0"/>
    <w:rsid w:val="00763CDD"/>
    <w:rsid w:val="00763D68"/>
    <w:rsid w:val="00763FF0"/>
    <w:rsid w:val="007641A1"/>
    <w:rsid w:val="00764302"/>
    <w:rsid w:val="007649BD"/>
    <w:rsid w:val="007649D2"/>
    <w:rsid w:val="00764AA0"/>
    <w:rsid w:val="00765034"/>
    <w:rsid w:val="00765286"/>
    <w:rsid w:val="0076546E"/>
    <w:rsid w:val="0076568B"/>
    <w:rsid w:val="00765BEE"/>
    <w:rsid w:val="00765C15"/>
    <w:rsid w:val="00765D7F"/>
    <w:rsid w:val="00766775"/>
    <w:rsid w:val="00766A0D"/>
    <w:rsid w:val="00766BEC"/>
    <w:rsid w:val="0076720D"/>
    <w:rsid w:val="0076732A"/>
    <w:rsid w:val="007674BF"/>
    <w:rsid w:val="007676D3"/>
    <w:rsid w:val="00767C0E"/>
    <w:rsid w:val="00767D4C"/>
    <w:rsid w:val="00767E49"/>
    <w:rsid w:val="00767F7E"/>
    <w:rsid w:val="00767F88"/>
    <w:rsid w:val="0077041A"/>
    <w:rsid w:val="007706EF"/>
    <w:rsid w:val="00770739"/>
    <w:rsid w:val="0077073A"/>
    <w:rsid w:val="00770831"/>
    <w:rsid w:val="0077083E"/>
    <w:rsid w:val="00770875"/>
    <w:rsid w:val="00770FBE"/>
    <w:rsid w:val="007710B6"/>
    <w:rsid w:val="00771219"/>
    <w:rsid w:val="00771285"/>
    <w:rsid w:val="007713A0"/>
    <w:rsid w:val="0077192C"/>
    <w:rsid w:val="00771CF0"/>
    <w:rsid w:val="00771D2F"/>
    <w:rsid w:val="00771F12"/>
    <w:rsid w:val="007720CC"/>
    <w:rsid w:val="007727F7"/>
    <w:rsid w:val="00772B81"/>
    <w:rsid w:val="00772EDB"/>
    <w:rsid w:val="007730D7"/>
    <w:rsid w:val="00773382"/>
    <w:rsid w:val="0077345D"/>
    <w:rsid w:val="00773906"/>
    <w:rsid w:val="00773BC6"/>
    <w:rsid w:val="00773CB2"/>
    <w:rsid w:val="00773CE7"/>
    <w:rsid w:val="00773E18"/>
    <w:rsid w:val="00774836"/>
    <w:rsid w:val="00774899"/>
    <w:rsid w:val="0077495E"/>
    <w:rsid w:val="00774AEF"/>
    <w:rsid w:val="00774B54"/>
    <w:rsid w:val="00774FEB"/>
    <w:rsid w:val="0077528A"/>
    <w:rsid w:val="00775438"/>
    <w:rsid w:val="00775DAE"/>
    <w:rsid w:val="00775EAE"/>
    <w:rsid w:val="00776DFF"/>
    <w:rsid w:val="0077701A"/>
    <w:rsid w:val="007770A7"/>
    <w:rsid w:val="007771CC"/>
    <w:rsid w:val="0077767B"/>
    <w:rsid w:val="007779BC"/>
    <w:rsid w:val="007779F3"/>
    <w:rsid w:val="00777BC4"/>
    <w:rsid w:val="00780211"/>
    <w:rsid w:val="00780902"/>
    <w:rsid w:val="00780932"/>
    <w:rsid w:val="00780D08"/>
    <w:rsid w:val="00780D7C"/>
    <w:rsid w:val="0078142D"/>
    <w:rsid w:val="00781594"/>
    <w:rsid w:val="007815E3"/>
    <w:rsid w:val="00781A0B"/>
    <w:rsid w:val="00781CD6"/>
    <w:rsid w:val="00781CF1"/>
    <w:rsid w:val="00781D4C"/>
    <w:rsid w:val="00781FC4"/>
    <w:rsid w:val="007821C1"/>
    <w:rsid w:val="007821D9"/>
    <w:rsid w:val="00782343"/>
    <w:rsid w:val="0078234F"/>
    <w:rsid w:val="00782900"/>
    <w:rsid w:val="00783207"/>
    <w:rsid w:val="00783811"/>
    <w:rsid w:val="00783858"/>
    <w:rsid w:val="00784188"/>
    <w:rsid w:val="007842CA"/>
    <w:rsid w:val="00784391"/>
    <w:rsid w:val="0078463D"/>
    <w:rsid w:val="007849BB"/>
    <w:rsid w:val="00784D14"/>
    <w:rsid w:val="0078547F"/>
    <w:rsid w:val="00785970"/>
    <w:rsid w:val="0078646A"/>
    <w:rsid w:val="00786740"/>
    <w:rsid w:val="00786D16"/>
    <w:rsid w:val="00786D41"/>
    <w:rsid w:val="0078702E"/>
    <w:rsid w:val="007873C7"/>
    <w:rsid w:val="00787443"/>
    <w:rsid w:val="007874FF"/>
    <w:rsid w:val="0078758F"/>
    <w:rsid w:val="00787B24"/>
    <w:rsid w:val="00787D9F"/>
    <w:rsid w:val="00790303"/>
    <w:rsid w:val="0079034B"/>
    <w:rsid w:val="0079089B"/>
    <w:rsid w:val="00790C09"/>
    <w:rsid w:val="00790D8F"/>
    <w:rsid w:val="00790DBD"/>
    <w:rsid w:val="007917A8"/>
    <w:rsid w:val="00791A16"/>
    <w:rsid w:val="00791C0B"/>
    <w:rsid w:val="00791D8C"/>
    <w:rsid w:val="00791FC6"/>
    <w:rsid w:val="007923E0"/>
    <w:rsid w:val="00792996"/>
    <w:rsid w:val="00792A8E"/>
    <w:rsid w:val="00792BB7"/>
    <w:rsid w:val="00792F71"/>
    <w:rsid w:val="00792FE1"/>
    <w:rsid w:val="00793AB5"/>
    <w:rsid w:val="00793DDA"/>
    <w:rsid w:val="00793EAF"/>
    <w:rsid w:val="00793EE7"/>
    <w:rsid w:val="0079404A"/>
    <w:rsid w:val="00794061"/>
    <w:rsid w:val="0079578C"/>
    <w:rsid w:val="00795B41"/>
    <w:rsid w:val="00795C1E"/>
    <w:rsid w:val="00795C24"/>
    <w:rsid w:val="00796112"/>
    <w:rsid w:val="00796699"/>
    <w:rsid w:val="007967D9"/>
    <w:rsid w:val="00796D79"/>
    <w:rsid w:val="007973A6"/>
    <w:rsid w:val="00797446"/>
    <w:rsid w:val="00797568"/>
    <w:rsid w:val="00797B19"/>
    <w:rsid w:val="00797E16"/>
    <w:rsid w:val="007A06B1"/>
    <w:rsid w:val="007A0851"/>
    <w:rsid w:val="007A0880"/>
    <w:rsid w:val="007A09C5"/>
    <w:rsid w:val="007A0F1A"/>
    <w:rsid w:val="007A1177"/>
    <w:rsid w:val="007A141D"/>
    <w:rsid w:val="007A1A16"/>
    <w:rsid w:val="007A1BFC"/>
    <w:rsid w:val="007A1CA3"/>
    <w:rsid w:val="007A21F1"/>
    <w:rsid w:val="007A241D"/>
    <w:rsid w:val="007A2620"/>
    <w:rsid w:val="007A275C"/>
    <w:rsid w:val="007A27FA"/>
    <w:rsid w:val="007A2C3A"/>
    <w:rsid w:val="007A37B9"/>
    <w:rsid w:val="007A38B6"/>
    <w:rsid w:val="007A3B11"/>
    <w:rsid w:val="007A3BD7"/>
    <w:rsid w:val="007A3DB2"/>
    <w:rsid w:val="007A41DE"/>
    <w:rsid w:val="007A455F"/>
    <w:rsid w:val="007A45E0"/>
    <w:rsid w:val="007A4AA9"/>
    <w:rsid w:val="007A4E42"/>
    <w:rsid w:val="007A4F9F"/>
    <w:rsid w:val="007A5694"/>
    <w:rsid w:val="007A5867"/>
    <w:rsid w:val="007A59D1"/>
    <w:rsid w:val="007A5DA1"/>
    <w:rsid w:val="007A6E29"/>
    <w:rsid w:val="007A72A1"/>
    <w:rsid w:val="007A74C2"/>
    <w:rsid w:val="007A77E9"/>
    <w:rsid w:val="007A7947"/>
    <w:rsid w:val="007A7D4C"/>
    <w:rsid w:val="007B01C3"/>
    <w:rsid w:val="007B04FF"/>
    <w:rsid w:val="007B0706"/>
    <w:rsid w:val="007B0790"/>
    <w:rsid w:val="007B08BF"/>
    <w:rsid w:val="007B0ADD"/>
    <w:rsid w:val="007B0B4A"/>
    <w:rsid w:val="007B0BB5"/>
    <w:rsid w:val="007B0C49"/>
    <w:rsid w:val="007B0CF6"/>
    <w:rsid w:val="007B0F77"/>
    <w:rsid w:val="007B1484"/>
    <w:rsid w:val="007B1883"/>
    <w:rsid w:val="007B18D6"/>
    <w:rsid w:val="007B19B1"/>
    <w:rsid w:val="007B1A30"/>
    <w:rsid w:val="007B1AEF"/>
    <w:rsid w:val="007B1EEB"/>
    <w:rsid w:val="007B2054"/>
    <w:rsid w:val="007B2D9F"/>
    <w:rsid w:val="007B2DDC"/>
    <w:rsid w:val="007B354C"/>
    <w:rsid w:val="007B37E6"/>
    <w:rsid w:val="007B3986"/>
    <w:rsid w:val="007B3BDC"/>
    <w:rsid w:val="007B3F2E"/>
    <w:rsid w:val="007B41AB"/>
    <w:rsid w:val="007B47D5"/>
    <w:rsid w:val="007B47E8"/>
    <w:rsid w:val="007B4B2A"/>
    <w:rsid w:val="007B4D1C"/>
    <w:rsid w:val="007B4F72"/>
    <w:rsid w:val="007B5448"/>
    <w:rsid w:val="007B56FF"/>
    <w:rsid w:val="007B57C8"/>
    <w:rsid w:val="007B6235"/>
    <w:rsid w:val="007B686E"/>
    <w:rsid w:val="007B6F65"/>
    <w:rsid w:val="007B71C8"/>
    <w:rsid w:val="007B7682"/>
    <w:rsid w:val="007B78F0"/>
    <w:rsid w:val="007B797E"/>
    <w:rsid w:val="007B79F7"/>
    <w:rsid w:val="007C090A"/>
    <w:rsid w:val="007C0947"/>
    <w:rsid w:val="007C0A1B"/>
    <w:rsid w:val="007C0ABF"/>
    <w:rsid w:val="007C0B93"/>
    <w:rsid w:val="007C0BE2"/>
    <w:rsid w:val="007C0E64"/>
    <w:rsid w:val="007C1259"/>
    <w:rsid w:val="007C12FD"/>
    <w:rsid w:val="007C13F3"/>
    <w:rsid w:val="007C198D"/>
    <w:rsid w:val="007C19EC"/>
    <w:rsid w:val="007C1A36"/>
    <w:rsid w:val="007C1C52"/>
    <w:rsid w:val="007C2852"/>
    <w:rsid w:val="007C2F7F"/>
    <w:rsid w:val="007C38DF"/>
    <w:rsid w:val="007C3D4B"/>
    <w:rsid w:val="007C3F5A"/>
    <w:rsid w:val="007C3FDD"/>
    <w:rsid w:val="007C447F"/>
    <w:rsid w:val="007C4ACC"/>
    <w:rsid w:val="007C4BB6"/>
    <w:rsid w:val="007C4BB7"/>
    <w:rsid w:val="007C4D71"/>
    <w:rsid w:val="007C4FC9"/>
    <w:rsid w:val="007C51E0"/>
    <w:rsid w:val="007C5907"/>
    <w:rsid w:val="007C599E"/>
    <w:rsid w:val="007C5C1E"/>
    <w:rsid w:val="007C5CF7"/>
    <w:rsid w:val="007C5D9B"/>
    <w:rsid w:val="007C607E"/>
    <w:rsid w:val="007C6176"/>
    <w:rsid w:val="007C62B2"/>
    <w:rsid w:val="007C6BDF"/>
    <w:rsid w:val="007C6C02"/>
    <w:rsid w:val="007C6D26"/>
    <w:rsid w:val="007C73AF"/>
    <w:rsid w:val="007C74CE"/>
    <w:rsid w:val="007C7811"/>
    <w:rsid w:val="007C7820"/>
    <w:rsid w:val="007C7E30"/>
    <w:rsid w:val="007D001D"/>
    <w:rsid w:val="007D043A"/>
    <w:rsid w:val="007D065A"/>
    <w:rsid w:val="007D073E"/>
    <w:rsid w:val="007D0EC6"/>
    <w:rsid w:val="007D0ED6"/>
    <w:rsid w:val="007D11AD"/>
    <w:rsid w:val="007D13E2"/>
    <w:rsid w:val="007D13F5"/>
    <w:rsid w:val="007D1585"/>
    <w:rsid w:val="007D1ABD"/>
    <w:rsid w:val="007D2220"/>
    <w:rsid w:val="007D2263"/>
    <w:rsid w:val="007D23F3"/>
    <w:rsid w:val="007D253D"/>
    <w:rsid w:val="007D27A9"/>
    <w:rsid w:val="007D27E9"/>
    <w:rsid w:val="007D2CB3"/>
    <w:rsid w:val="007D2D5A"/>
    <w:rsid w:val="007D30A3"/>
    <w:rsid w:val="007D335F"/>
    <w:rsid w:val="007D337F"/>
    <w:rsid w:val="007D34B7"/>
    <w:rsid w:val="007D385B"/>
    <w:rsid w:val="007D3A2C"/>
    <w:rsid w:val="007D3CAD"/>
    <w:rsid w:val="007D42D5"/>
    <w:rsid w:val="007D438B"/>
    <w:rsid w:val="007D44E3"/>
    <w:rsid w:val="007D4551"/>
    <w:rsid w:val="007D467B"/>
    <w:rsid w:val="007D49E0"/>
    <w:rsid w:val="007D4E6E"/>
    <w:rsid w:val="007D4FF3"/>
    <w:rsid w:val="007D5024"/>
    <w:rsid w:val="007D56C7"/>
    <w:rsid w:val="007D5B61"/>
    <w:rsid w:val="007D5DD1"/>
    <w:rsid w:val="007D61D9"/>
    <w:rsid w:val="007D641B"/>
    <w:rsid w:val="007D6884"/>
    <w:rsid w:val="007D7384"/>
    <w:rsid w:val="007D7472"/>
    <w:rsid w:val="007D748F"/>
    <w:rsid w:val="007D753B"/>
    <w:rsid w:val="007D75F9"/>
    <w:rsid w:val="007D77C1"/>
    <w:rsid w:val="007D7868"/>
    <w:rsid w:val="007D7A48"/>
    <w:rsid w:val="007D7CB0"/>
    <w:rsid w:val="007D7EAB"/>
    <w:rsid w:val="007E00DF"/>
    <w:rsid w:val="007E04EF"/>
    <w:rsid w:val="007E0D17"/>
    <w:rsid w:val="007E0DCA"/>
    <w:rsid w:val="007E0DD9"/>
    <w:rsid w:val="007E0DDC"/>
    <w:rsid w:val="007E0FCB"/>
    <w:rsid w:val="007E1A29"/>
    <w:rsid w:val="007E2448"/>
    <w:rsid w:val="007E24FE"/>
    <w:rsid w:val="007E2678"/>
    <w:rsid w:val="007E27A6"/>
    <w:rsid w:val="007E2A39"/>
    <w:rsid w:val="007E2B57"/>
    <w:rsid w:val="007E2FD4"/>
    <w:rsid w:val="007E32B7"/>
    <w:rsid w:val="007E3639"/>
    <w:rsid w:val="007E37F1"/>
    <w:rsid w:val="007E3BB8"/>
    <w:rsid w:val="007E3F0E"/>
    <w:rsid w:val="007E467E"/>
    <w:rsid w:val="007E48DA"/>
    <w:rsid w:val="007E4C91"/>
    <w:rsid w:val="007E4D84"/>
    <w:rsid w:val="007E4F9E"/>
    <w:rsid w:val="007E5297"/>
    <w:rsid w:val="007E5346"/>
    <w:rsid w:val="007E54C3"/>
    <w:rsid w:val="007E554C"/>
    <w:rsid w:val="007E5599"/>
    <w:rsid w:val="007E5668"/>
    <w:rsid w:val="007E56D8"/>
    <w:rsid w:val="007E5FD3"/>
    <w:rsid w:val="007E7006"/>
    <w:rsid w:val="007E7116"/>
    <w:rsid w:val="007E71F5"/>
    <w:rsid w:val="007E777B"/>
    <w:rsid w:val="007E7845"/>
    <w:rsid w:val="007E787D"/>
    <w:rsid w:val="007E7B06"/>
    <w:rsid w:val="007E7CF3"/>
    <w:rsid w:val="007F06F2"/>
    <w:rsid w:val="007F0F57"/>
    <w:rsid w:val="007F116E"/>
    <w:rsid w:val="007F1507"/>
    <w:rsid w:val="007F1758"/>
    <w:rsid w:val="007F17BD"/>
    <w:rsid w:val="007F194C"/>
    <w:rsid w:val="007F1AF3"/>
    <w:rsid w:val="007F2092"/>
    <w:rsid w:val="007F2422"/>
    <w:rsid w:val="007F2A03"/>
    <w:rsid w:val="007F2AE2"/>
    <w:rsid w:val="007F2CED"/>
    <w:rsid w:val="007F2CF4"/>
    <w:rsid w:val="007F3024"/>
    <w:rsid w:val="007F30A5"/>
    <w:rsid w:val="007F32EE"/>
    <w:rsid w:val="007F32F2"/>
    <w:rsid w:val="007F352B"/>
    <w:rsid w:val="007F3C36"/>
    <w:rsid w:val="007F3EA6"/>
    <w:rsid w:val="007F3FF4"/>
    <w:rsid w:val="007F4452"/>
    <w:rsid w:val="007F4AF4"/>
    <w:rsid w:val="007F4B88"/>
    <w:rsid w:val="007F4CB9"/>
    <w:rsid w:val="007F514B"/>
    <w:rsid w:val="007F5DB1"/>
    <w:rsid w:val="007F61C6"/>
    <w:rsid w:val="007F6261"/>
    <w:rsid w:val="007F63C3"/>
    <w:rsid w:val="007F6ACD"/>
    <w:rsid w:val="007F6F32"/>
    <w:rsid w:val="007F6FD0"/>
    <w:rsid w:val="007F7062"/>
    <w:rsid w:val="007F7648"/>
    <w:rsid w:val="007F76C4"/>
    <w:rsid w:val="007F7761"/>
    <w:rsid w:val="007F7B52"/>
    <w:rsid w:val="007F7BC4"/>
    <w:rsid w:val="007F7EA3"/>
    <w:rsid w:val="00800092"/>
    <w:rsid w:val="00800508"/>
    <w:rsid w:val="00801239"/>
    <w:rsid w:val="0080130B"/>
    <w:rsid w:val="008013F3"/>
    <w:rsid w:val="00801588"/>
    <w:rsid w:val="00801DD0"/>
    <w:rsid w:val="00801E7B"/>
    <w:rsid w:val="008020A5"/>
    <w:rsid w:val="00802235"/>
    <w:rsid w:val="008025D6"/>
    <w:rsid w:val="008028E4"/>
    <w:rsid w:val="00802A9D"/>
    <w:rsid w:val="00802AFC"/>
    <w:rsid w:val="00802F0A"/>
    <w:rsid w:val="00802F92"/>
    <w:rsid w:val="00803244"/>
    <w:rsid w:val="008034E0"/>
    <w:rsid w:val="00803957"/>
    <w:rsid w:val="00803969"/>
    <w:rsid w:val="00803978"/>
    <w:rsid w:val="00803A2F"/>
    <w:rsid w:val="00803AB4"/>
    <w:rsid w:val="00803B72"/>
    <w:rsid w:val="008046B8"/>
    <w:rsid w:val="00804A3B"/>
    <w:rsid w:val="0080502F"/>
    <w:rsid w:val="00805397"/>
    <w:rsid w:val="0080545E"/>
    <w:rsid w:val="0080584F"/>
    <w:rsid w:val="0080591F"/>
    <w:rsid w:val="00805C90"/>
    <w:rsid w:val="00805E34"/>
    <w:rsid w:val="00805E91"/>
    <w:rsid w:val="0080629A"/>
    <w:rsid w:val="0080644B"/>
    <w:rsid w:val="008068C9"/>
    <w:rsid w:val="0080694E"/>
    <w:rsid w:val="00806961"/>
    <w:rsid w:val="00806C16"/>
    <w:rsid w:val="00806C68"/>
    <w:rsid w:val="00807302"/>
    <w:rsid w:val="00807675"/>
    <w:rsid w:val="0080768B"/>
    <w:rsid w:val="00807800"/>
    <w:rsid w:val="0080780A"/>
    <w:rsid w:val="00807974"/>
    <w:rsid w:val="0080799A"/>
    <w:rsid w:val="00807A6A"/>
    <w:rsid w:val="00807C70"/>
    <w:rsid w:val="00807D55"/>
    <w:rsid w:val="008107B9"/>
    <w:rsid w:val="00810CCD"/>
    <w:rsid w:val="008113F0"/>
    <w:rsid w:val="008114CF"/>
    <w:rsid w:val="00811517"/>
    <w:rsid w:val="00811661"/>
    <w:rsid w:val="008116E5"/>
    <w:rsid w:val="00812193"/>
    <w:rsid w:val="0081246E"/>
    <w:rsid w:val="008124EF"/>
    <w:rsid w:val="008124F4"/>
    <w:rsid w:val="008126C4"/>
    <w:rsid w:val="008127AF"/>
    <w:rsid w:val="00812E13"/>
    <w:rsid w:val="008136C7"/>
    <w:rsid w:val="00813AD1"/>
    <w:rsid w:val="00813B3A"/>
    <w:rsid w:val="00813C99"/>
    <w:rsid w:val="00813CA5"/>
    <w:rsid w:val="00813FBC"/>
    <w:rsid w:val="00814390"/>
    <w:rsid w:val="00814564"/>
    <w:rsid w:val="00814785"/>
    <w:rsid w:val="00814812"/>
    <w:rsid w:val="008148C3"/>
    <w:rsid w:val="00814961"/>
    <w:rsid w:val="008153F6"/>
    <w:rsid w:val="008154C8"/>
    <w:rsid w:val="00815746"/>
    <w:rsid w:val="00815802"/>
    <w:rsid w:val="0081597F"/>
    <w:rsid w:val="00815B0D"/>
    <w:rsid w:val="00815E39"/>
    <w:rsid w:val="00816279"/>
    <w:rsid w:val="008167FD"/>
    <w:rsid w:val="00816B46"/>
    <w:rsid w:val="00816C7E"/>
    <w:rsid w:val="00816C83"/>
    <w:rsid w:val="00816CA8"/>
    <w:rsid w:val="00816E8A"/>
    <w:rsid w:val="00816F5A"/>
    <w:rsid w:val="0081707A"/>
    <w:rsid w:val="008170C5"/>
    <w:rsid w:val="00820097"/>
    <w:rsid w:val="008204C4"/>
    <w:rsid w:val="00820846"/>
    <w:rsid w:val="00820D63"/>
    <w:rsid w:val="00821278"/>
    <w:rsid w:val="0082130F"/>
    <w:rsid w:val="00821535"/>
    <w:rsid w:val="0082186A"/>
    <w:rsid w:val="0082195D"/>
    <w:rsid w:val="00821993"/>
    <w:rsid w:val="00821A59"/>
    <w:rsid w:val="00821D69"/>
    <w:rsid w:val="00822057"/>
    <w:rsid w:val="008220CE"/>
    <w:rsid w:val="0082219A"/>
    <w:rsid w:val="008224DF"/>
    <w:rsid w:val="00822643"/>
    <w:rsid w:val="00822996"/>
    <w:rsid w:val="00822C9A"/>
    <w:rsid w:val="00822EDC"/>
    <w:rsid w:val="00822FDA"/>
    <w:rsid w:val="00823421"/>
    <w:rsid w:val="0082342B"/>
    <w:rsid w:val="008234AA"/>
    <w:rsid w:val="00823676"/>
    <w:rsid w:val="008236AC"/>
    <w:rsid w:val="00823840"/>
    <w:rsid w:val="0082385A"/>
    <w:rsid w:val="00823B24"/>
    <w:rsid w:val="00824054"/>
    <w:rsid w:val="00824420"/>
    <w:rsid w:val="00824551"/>
    <w:rsid w:val="008246AD"/>
    <w:rsid w:val="0082491D"/>
    <w:rsid w:val="00824AF0"/>
    <w:rsid w:val="00824BFB"/>
    <w:rsid w:val="00824D3D"/>
    <w:rsid w:val="00824F78"/>
    <w:rsid w:val="00825413"/>
    <w:rsid w:val="008256B2"/>
    <w:rsid w:val="00825A08"/>
    <w:rsid w:val="00825EC6"/>
    <w:rsid w:val="00825EDC"/>
    <w:rsid w:val="00826093"/>
    <w:rsid w:val="00826CBF"/>
    <w:rsid w:val="00826D8B"/>
    <w:rsid w:val="00826E21"/>
    <w:rsid w:val="00826F8D"/>
    <w:rsid w:val="0082710A"/>
    <w:rsid w:val="008273B3"/>
    <w:rsid w:val="008276CD"/>
    <w:rsid w:val="00827785"/>
    <w:rsid w:val="008278E9"/>
    <w:rsid w:val="00827C3F"/>
    <w:rsid w:val="00830728"/>
    <w:rsid w:val="00830809"/>
    <w:rsid w:val="008308E8"/>
    <w:rsid w:val="00830AE4"/>
    <w:rsid w:val="00830E9E"/>
    <w:rsid w:val="008310B0"/>
    <w:rsid w:val="008310C5"/>
    <w:rsid w:val="00831259"/>
    <w:rsid w:val="00831748"/>
    <w:rsid w:val="00831A16"/>
    <w:rsid w:val="0083206D"/>
    <w:rsid w:val="00832281"/>
    <w:rsid w:val="0083253A"/>
    <w:rsid w:val="00832B2D"/>
    <w:rsid w:val="00832F58"/>
    <w:rsid w:val="00833111"/>
    <w:rsid w:val="00833277"/>
    <w:rsid w:val="00833696"/>
    <w:rsid w:val="0083394D"/>
    <w:rsid w:val="00833C41"/>
    <w:rsid w:val="00833D4C"/>
    <w:rsid w:val="00833E98"/>
    <w:rsid w:val="00834136"/>
    <w:rsid w:val="00834146"/>
    <w:rsid w:val="0083416C"/>
    <w:rsid w:val="0083422D"/>
    <w:rsid w:val="0083444B"/>
    <w:rsid w:val="0083499A"/>
    <w:rsid w:val="008356CF"/>
    <w:rsid w:val="00835E0C"/>
    <w:rsid w:val="00835EEE"/>
    <w:rsid w:val="00835EF7"/>
    <w:rsid w:val="00835F88"/>
    <w:rsid w:val="008360DA"/>
    <w:rsid w:val="0083657C"/>
    <w:rsid w:val="00836870"/>
    <w:rsid w:val="00836888"/>
    <w:rsid w:val="00836B05"/>
    <w:rsid w:val="00836B20"/>
    <w:rsid w:val="00836EAE"/>
    <w:rsid w:val="00836F2C"/>
    <w:rsid w:val="008370E9"/>
    <w:rsid w:val="00837160"/>
    <w:rsid w:val="0083724E"/>
    <w:rsid w:val="0083739D"/>
    <w:rsid w:val="00837517"/>
    <w:rsid w:val="00837949"/>
    <w:rsid w:val="0083797E"/>
    <w:rsid w:val="00837D1B"/>
    <w:rsid w:val="00837EFA"/>
    <w:rsid w:val="00837F1A"/>
    <w:rsid w:val="00837F92"/>
    <w:rsid w:val="00840682"/>
    <w:rsid w:val="00840937"/>
    <w:rsid w:val="00840A75"/>
    <w:rsid w:val="00840CAB"/>
    <w:rsid w:val="00840D0F"/>
    <w:rsid w:val="00840FD3"/>
    <w:rsid w:val="00841823"/>
    <w:rsid w:val="008418DA"/>
    <w:rsid w:val="00841D68"/>
    <w:rsid w:val="00841FFC"/>
    <w:rsid w:val="00842450"/>
    <w:rsid w:val="008424A1"/>
    <w:rsid w:val="00842AFE"/>
    <w:rsid w:val="008430B3"/>
    <w:rsid w:val="00843C9B"/>
    <w:rsid w:val="00844026"/>
    <w:rsid w:val="00844134"/>
    <w:rsid w:val="008444B5"/>
    <w:rsid w:val="008444F5"/>
    <w:rsid w:val="00844CDF"/>
    <w:rsid w:val="0084511D"/>
    <w:rsid w:val="008457E8"/>
    <w:rsid w:val="00845B20"/>
    <w:rsid w:val="00846029"/>
    <w:rsid w:val="008462E2"/>
    <w:rsid w:val="00846865"/>
    <w:rsid w:val="00846B21"/>
    <w:rsid w:val="00847569"/>
    <w:rsid w:val="00847700"/>
    <w:rsid w:val="00847983"/>
    <w:rsid w:val="00847C15"/>
    <w:rsid w:val="00847EBF"/>
    <w:rsid w:val="00850070"/>
    <w:rsid w:val="00850265"/>
    <w:rsid w:val="0085026A"/>
    <w:rsid w:val="008503F7"/>
    <w:rsid w:val="008509E0"/>
    <w:rsid w:val="00850B11"/>
    <w:rsid w:val="00851575"/>
    <w:rsid w:val="00851686"/>
    <w:rsid w:val="00851735"/>
    <w:rsid w:val="00851996"/>
    <w:rsid w:val="008519A9"/>
    <w:rsid w:val="00851B57"/>
    <w:rsid w:val="00851C3E"/>
    <w:rsid w:val="00851D14"/>
    <w:rsid w:val="00851E9B"/>
    <w:rsid w:val="00851F90"/>
    <w:rsid w:val="00852172"/>
    <w:rsid w:val="008522F6"/>
    <w:rsid w:val="008523C2"/>
    <w:rsid w:val="008526BB"/>
    <w:rsid w:val="0085279F"/>
    <w:rsid w:val="008529DF"/>
    <w:rsid w:val="00852C96"/>
    <w:rsid w:val="008532A2"/>
    <w:rsid w:val="00853F7F"/>
    <w:rsid w:val="008542D3"/>
    <w:rsid w:val="008549AF"/>
    <w:rsid w:val="00854EA6"/>
    <w:rsid w:val="00854F39"/>
    <w:rsid w:val="008550A2"/>
    <w:rsid w:val="008552CE"/>
    <w:rsid w:val="008553B7"/>
    <w:rsid w:val="00855798"/>
    <w:rsid w:val="008557EA"/>
    <w:rsid w:val="008558D2"/>
    <w:rsid w:val="00855E2E"/>
    <w:rsid w:val="008561FB"/>
    <w:rsid w:val="0085668D"/>
    <w:rsid w:val="00856B3A"/>
    <w:rsid w:val="00856DCD"/>
    <w:rsid w:val="008571D7"/>
    <w:rsid w:val="00857C2A"/>
    <w:rsid w:val="00857EAD"/>
    <w:rsid w:val="008602B7"/>
    <w:rsid w:val="00860B28"/>
    <w:rsid w:val="00861196"/>
    <w:rsid w:val="0086165E"/>
    <w:rsid w:val="00861A49"/>
    <w:rsid w:val="00861B6D"/>
    <w:rsid w:val="008624D2"/>
    <w:rsid w:val="00862529"/>
    <w:rsid w:val="00862791"/>
    <w:rsid w:val="00862822"/>
    <w:rsid w:val="00862D0D"/>
    <w:rsid w:val="00862FBD"/>
    <w:rsid w:val="0086343D"/>
    <w:rsid w:val="00863B4F"/>
    <w:rsid w:val="00863DBB"/>
    <w:rsid w:val="00864215"/>
    <w:rsid w:val="00864257"/>
    <w:rsid w:val="008643DC"/>
    <w:rsid w:val="00864419"/>
    <w:rsid w:val="008646A9"/>
    <w:rsid w:val="00864769"/>
    <w:rsid w:val="00864A6A"/>
    <w:rsid w:val="00864AC3"/>
    <w:rsid w:val="00864B82"/>
    <w:rsid w:val="0086507E"/>
    <w:rsid w:val="008650F0"/>
    <w:rsid w:val="0086529A"/>
    <w:rsid w:val="008656D3"/>
    <w:rsid w:val="008656D8"/>
    <w:rsid w:val="008659AB"/>
    <w:rsid w:val="00865CB5"/>
    <w:rsid w:val="00865D5A"/>
    <w:rsid w:val="00866017"/>
    <w:rsid w:val="00866CEB"/>
    <w:rsid w:val="00866E0F"/>
    <w:rsid w:val="008677CA"/>
    <w:rsid w:val="00867AB3"/>
    <w:rsid w:val="00867C3A"/>
    <w:rsid w:val="00867DB3"/>
    <w:rsid w:val="008703FD"/>
    <w:rsid w:val="0087098C"/>
    <w:rsid w:val="0087105D"/>
    <w:rsid w:val="008710D2"/>
    <w:rsid w:val="008711E3"/>
    <w:rsid w:val="00871B34"/>
    <w:rsid w:val="008720D5"/>
    <w:rsid w:val="008720DA"/>
    <w:rsid w:val="008721A6"/>
    <w:rsid w:val="0087233B"/>
    <w:rsid w:val="008724BD"/>
    <w:rsid w:val="0087280C"/>
    <w:rsid w:val="008728D5"/>
    <w:rsid w:val="008730A2"/>
    <w:rsid w:val="0087311A"/>
    <w:rsid w:val="008733B6"/>
    <w:rsid w:val="0087349B"/>
    <w:rsid w:val="008737CE"/>
    <w:rsid w:val="00874389"/>
    <w:rsid w:val="008745F9"/>
    <w:rsid w:val="00874638"/>
    <w:rsid w:val="008747CF"/>
    <w:rsid w:val="008748A0"/>
    <w:rsid w:val="008748E0"/>
    <w:rsid w:val="00875225"/>
    <w:rsid w:val="00875560"/>
    <w:rsid w:val="008755B3"/>
    <w:rsid w:val="008756C6"/>
    <w:rsid w:val="0087594D"/>
    <w:rsid w:val="00875A78"/>
    <w:rsid w:val="00876053"/>
    <w:rsid w:val="00876116"/>
    <w:rsid w:val="0087639E"/>
    <w:rsid w:val="00876701"/>
    <w:rsid w:val="008768DA"/>
    <w:rsid w:val="00876DE1"/>
    <w:rsid w:val="00876FE4"/>
    <w:rsid w:val="008770FE"/>
    <w:rsid w:val="0087712F"/>
    <w:rsid w:val="008771BD"/>
    <w:rsid w:val="00877ADE"/>
    <w:rsid w:val="00877B2F"/>
    <w:rsid w:val="00877CD0"/>
    <w:rsid w:val="00880228"/>
    <w:rsid w:val="008807DD"/>
    <w:rsid w:val="00880946"/>
    <w:rsid w:val="00880D78"/>
    <w:rsid w:val="00880F39"/>
    <w:rsid w:val="008813D8"/>
    <w:rsid w:val="00881421"/>
    <w:rsid w:val="0088190A"/>
    <w:rsid w:val="0088193D"/>
    <w:rsid w:val="00881B9A"/>
    <w:rsid w:val="00881D09"/>
    <w:rsid w:val="00881D62"/>
    <w:rsid w:val="00882095"/>
    <w:rsid w:val="0088237F"/>
    <w:rsid w:val="008826DB"/>
    <w:rsid w:val="00882AB8"/>
    <w:rsid w:val="008839FC"/>
    <w:rsid w:val="00883BE7"/>
    <w:rsid w:val="0088400D"/>
    <w:rsid w:val="00884015"/>
    <w:rsid w:val="0088485A"/>
    <w:rsid w:val="00884C8B"/>
    <w:rsid w:val="00884E68"/>
    <w:rsid w:val="00884F6D"/>
    <w:rsid w:val="00885036"/>
    <w:rsid w:val="00885054"/>
    <w:rsid w:val="0088519F"/>
    <w:rsid w:val="00885224"/>
    <w:rsid w:val="008856EC"/>
    <w:rsid w:val="00885A9F"/>
    <w:rsid w:val="00885F3B"/>
    <w:rsid w:val="0088605A"/>
    <w:rsid w:val="008865EF"/>
    <w:rsid w:val="00886800"/>
    <w:rsid w:val="008876E8"/>
    <w:rsid w:val="00887B63"/>
    <w:rsid w:val="00887FCF"/>
    <w:rsid w:val="0089021D"/>
    <w:rsid w:val="0089050E"/>
    <w:rsid w:val="00890558"/>
    <w:rsid w:val="0089070F"/>
    <w:rsid w:val="00890FCA"/>
    <w:rsid w:val="00891369"/>
    <w:rsid w:val="00891808"/>
    <w:rsid w:val="00891BCF"/>
    <w:rsid w:val="00891CFD"/>
    <w:rsid w:val="00891E96"/>
    <w:rsid w:val="008920BB"/>
    <w:rsid w:val="00892125"/>
    <w:rsid w:val="008923CA"/>
    <w:rsid w:val="00892B25"/>
    <w:rsid w:val="008931E0"/>
    <w:rsid w:val="00893269"/>
    <w:rsid w:val="00893276"/>
    <w:rsid w:val="00893286"/>
    <w:rsid w:val="008935E4"/>
    <w:rsid w:val="008936EA"/>
    <w:rsid w:val="008943C1"/>
    <w:rsid w:val="00894F02"/>
    <w:rsid w:val="00895194"/>
    <w:rsid w:val="0089537B"/>
    <w:rsid w:val="00895922"/>
    <w:rsid w:val="00895BCD"/>
    <w:rsid w:val="00896CF3"/>
    <w:rsid w:val="00896CF9"/>
    <w:rsid w:val="00896CFC"/>
    <w:rsid w:val="00896D0C"/>
    <w:rsid w:val="008970AC"/>
    <w:rsid w:val="0089721E"/>
    <w:rsid w:val="00897BA5"/>
    <w:rsid w:val="00897DD7"/>
    <w:rsid w:val="008A0576"/>
    <w:rsid w:val="008A0716"/>
    <w:rsid w:val="008A090A"/>
    <w:rsid w:val="008A0DBC"/>
    <w:rsid w:val="008A0F0B"/>
    <w:rsid w:val="008A0F74"/>
    <w:rsid w:val="008A128C"/>
    <w:rsid w:val="008A1436"/>
    <w:rsid w:val="008A1469"/>
    <w:rsid w:val="008A15B4"/>
    <w:rsid w:val="008A1D88"/>
    <w:rsid w:val="008A2589"/>
    <w:rsid w:val="008A2636"/>
    <w:rsid w:val="008A2AD6"/>
    <w:rsid w:val="008A2CC7"/>
    <w:rsid w:val="008A2CEC"/>
    <w:rsid w:val="008A2E71"/>
    <w:rsid w:val="008A2EB9"/>
    <w:rsid w:val="008A2FA4"/>
    <w:rsid w:val="008A30E0"/>
    <w:rsid w:val="008A3233"/>
    <w:rsid w:val="008A325C"/>
    <w:rsid w:val="008A349B"/>
    <w:rsid w:val="008A365F"/>
    <w:rsid w:val="008A3A53"/>
    <w:rsid w:val="008A3AB5"/>
    <w:rsid w:val="008A3B95"/>
    <w:rsid w:val="008A3DA3"/>
    <w:rsid w:val="008A3EEE"/>
    <w:rsid w:val="008A4283"/>
    <w:rsid w:val="008A42F6"/>
    <w:rsid w:val="008A43D1"/>
    <w:rsid w:val="008A4544"/>
    <w:rsid w:val="008A47C4"/>
    <w:rsid w:val="008A4BDC"/>
    <w:rsid w:val="008A4C94"/>
    <w:rsid w:val="008A4D81"/>
    <w:rsid w:val="008A4EE9"/>
    <w:rsid w:val="008A4F24"/>
    <w:rsid w:val="008A566C"/>
    <w:rsid w:val="008A5D2C"/>
    <w:rsid w:val="008A63DB"/>
    <w:rsid w:val="008A64DD"/>
    <w:rsid w:val="008A6920"/>
    <w:rsid w:val="008A6C2C"/>
    <w:rsid w:val="008A6D08"/>
    <w:rsid w:val="008A6D83"/>
    <w:rsid w:val="008A6F09"/>
    <w:rsid w:val="008A7033"/>
    <w:rsid w:val="008A731D"/>
    <w:rsid w:val="008A73EB"/>
    <w:rsid w:val="008A7585"/>
    <w:rsid w:val="008A7633"/>
    <w:rsid w:val="008A7849"/>
    <w:rsid w:val="008A791C"/>
    <w:rsid w:val="008A7A05"/>
    <w:rsid w:val="008A7ECA"/>
    <w:rsid w:val="008B002C"/>
    <w:rsid w:val="008B01F8"/>
    <w:rsid w:val="008B05BE"/>
    <w:rsid w:val="008B0895"/>
    <w:rsid w:val="008B0A76"/>
    <w:rsid w:val="008B0B5C"/>
    <w:rsid w:val="008B0D0C"/>
    <w:rsid w:val="008B11FC"/>
    <w:rsid w:val="008B1AB8"/>
    <w:rsid w:val="008B1D17"/>
    <w:rsid w:val="008B216E"/>
    <w:rsid w:val="008B2732"/>
    <w:rsid w:val="008B2AF9"/>
    <w:rsid w:val="008B2C00"/>
    <w:rsid w:val="008B3255"/>
    <w:rsid w:val="008B32EA"/>
    <w:rsid w:val="008B3416"/>
    <w:rsid w:val="008B34A8"/>
    <w:rsid w:val="008B3673"/>
    <w:rsid w:val="008B37C4"/>
    <w:rsid w:val="008B40E6"/>
    <w:rsid w:val="008B46F7"/>
    <w:rsid w:val="008B49CC"/>
    <w:rsid w:val="008B4E3B"/>
    <w:rsid w:val="008B4ECA"/>
    <w:rsid w:val="008B56CB"/>
    <w:rsid w:val="008B5A33"/>
    <w:rsid w:val="008B5E5C"/>
    <w:rsid w:val="008B6319"/>
    <w:rsid w:val="008B63A0"/>
    <w:rsid w:val="008B69DD"/>
    <w:rsid w:val="008B7027"/>
    <w:rsid w:val="008B702B"/>
    <w:rsid w:val="008B7344"/>
    <w:rsid w:val="008B75F5"/>
    <w:rsid w:val="008B7767"/>
    <w:rsid w:val="008C0069"/>
    <w:rsid w:val="008C0126"/>
    <w:rsid w:val="008C04FD"/>
    <w:rsid w:val="008C0517"/>
    <w:rsid w:val="008C0C24"/>
    <w:rsid w:val="008C0D2B"/>
    <w:rsid w:val="008C0FCE"/>
    <w:rsid w:val="008C1209"/>
    <w:rsid w:val="008C13A9"/>
    <w:rsid w:val="008C14CC"/>
    <w:rsid w:val="008C1AB5"/>
    <w:rsid w:val="008C1DA8"/>
    <w:rsid w:val="008C1DDB"/>
    <w:rsid w:val="008C2001"/>
    <w:rsid w:val="008C2329"/>
    <w:rsid w:val="008C256A"/>
    <w:rsid w:val="008C291D"/>
    <w:rsid w:val="008C2B0F"/>
    <w:rsid w:val="008C2C37"/>
    <w:rsid w:val="008C2E35"/>
    <w:rsid w:val="008C370C"/>
    <w:rsid w:val="008C3B2F"/>
    <w:rsid w:val="008C3E3E"/>
    <w:rsid w:val="008C4383"/>
    <w:rsid w:val="008C480E"/>
    <w:rsid w:val="008C49CE"/>
    <w:rsid w:val="008C4AE0"/>
    <w:rsid w:val="008C517C"/>
    <w:rsid w:val="008C54AC"/>
    <w:rsid w:val="008C5AE4"/>
    <w:rsid w:val="008C5E18"/>
    <w:rsid w:val="008C5F8D"/>
    <w:rsid w:val="008C61B0"/>
    <w:rsid w:val="008C620A"/>
    <w:rsid w:val="008C633D"/>
    <w:rsid w:val="008C637F"/>
    <w:rsid w:val="008C650E"/>
    <w:rsid w:val="008C6603"/>
    <w:rsid w:val="008C6CEB"/>
    <w:rsid w:val="008C6FBB"/>
    <w:rsid w:val="008C7033"/>
    <w:rsid w:val="008C7388"/>
    <w:rsid w:val="008C73F3"/>
    <w:rsid w:val="008C77AC"/>
    <w:rsid w:val="008C7B7A"/>
    <w:rsid w:val="008C7B80"/>
    <w:rsid w:val="008C7DA0"/>
    <w:rsid w:val="008D03DF"/>
    <w:rsid w:val="008D052B"/>
    <w:rsid w:val="008D075E"/>
    <w:rsid w:val="008D08BD"/>
    <w:rsid w:val="008D0A26"/>
    <w:rsid w:val="008D1013"/>
    <w:rsid w:val="008D15A5"/>
    <w:rsid w:val="008D17A1"/>
    <w:rsid w:val="008D190E"/>
    <w:rsid w:val="008D1BB4"/>
    <w:rsid w:val="008D2504"/>
    <w:rsid w:val="008D2909"/>
    <w:rsid w:val="008D2986"/>
    <w:rsid w:val="008D29C3"/>
    <w:rsid w:val="008D2A04"/>
    <w:rsid w:val="008D2BE7"/>
    <w:rsid w:val="008D3090"/>
    <w:rsid w:val="008D32AF"/>
    <w:rsid w:val="008D3628"/>
    <w:rsid w:val="008D3843"/>
    <w:rsid w:val="008D38C0"/>
    <w:rsid w:val="008D38D5"/>
    <w:rsid w:val="008D39E6"/>
    <w:rsid w:val="008D3D13"/>
    <w:rsid w:val="008D41DD"/>
    <w:rsid w:val="008D42BC"/>
    <w:rsid w:val="008D4734"/>
    <w:rsid w:val="008D4780"/>
    <w:rsid w:val="008D4F6C"/>
    <w:rsid w:val="008D5543"/>
    <w:rsid w:val="008D599E"/>
    <w:rsid w:val="008D6165"/>
    <w:rsid w:val="008D61BE"/>
    <w:rsid w:val="008D6510"/>
    <w:rsid w:val="008D6C13"/>
    <w:rsid w:val="008D6CC3"/>
    <w:rsid w:val="008D6D86"/>
    <w:rsid w:val="008D753C"/>
    <w:rsid w:val="008D7AB0"/>
    <w:rsid w:val="008D7E15"/>
    <w:rsid w:val="008D7F16"/>
    <w:rsid w:val="008E0F7C"/>
    <w:rsid w:val="008E0FF5"/>
    <w:rsid w:val="008E10C6"/>
    <w:rsid w:val="008E1143"/>
    <w:rsid w:val="008E1822"/>
    <w:rsid w:val="008E1963"/>
    <w:rsid w:val="008E19A1"/>
    <w:rsid w:val="008E1CBC"/>
    <w:rsid w:val="008E1CDE"/>
    <w:rsid w:val="008E1F43"/>
    <w:rsid w:val="008E207E"/>
    <w:rsid w:val="008E2198"/>
    <w:rsid w:val="008E28A5"/>
    <w:rsid w:val="008E2B1D"/>
    <w:rsid w:val="008E2D48"/>
    <w:rsid w:val="008E2DD2"/>
    <w:rsid w:val="008E2F46"/>
    <w:rsid w:val="008E31E9"/>
    <w:rsid w:val="008E32D4"/>
    <w:rsid w:val="008E3F42"/>
    <w:rsid w:val="008E4124"/>
    <w:rsid w:val="008E41DF"/>
    <w:rsid w:val="008E46C6"/>
    <w:rsid w:val="008E46E5"/>
    <w:rsid w:val="008E46EA"/>
    <w:rsid w:val="008E4BE7"/>
    <w:rsid w:val="008E4BFA"/>
    <w:rsid w:val="008E4F5C"/>
    <w:rsid w:val="008E5034"/>
    <w:rsid w:val="008E5372"/>
    <w:rsid w:val="008E537E"/>
    <w:rsid w:val="008E5949"/>
    <w:rsid w:val="008E5A03"/>
    <w:rsid w:val="008E5C9D"/>
    <w:rsid w:val="008E6364"/>
    <w:rsid w:val="008E6552"/>
    <w:rsid w:val="008E6ECA"/>
    <w:rsid w:val="008E6F13"/>
    <w:rsid w:val="008E6FD4"/>
    <w:rsid w:val="008E7578"/>
    <w:rsid w:val="008E77C7"/>
    <w:rsid w:val="008E795A"/>
    <w:rsid w:val="008E7DAD"/>
    <w:rsid w:val="008E7E57"/>
    <w:rsid w:val="008F0074"/>
    <w:rsid w:val="008F0AF7"/>
    <w:rsid w:val="008F0C44"/>
    <w:rsid w:val="008F1036"/>
    <w:rsid w:val="008F1816"/>
    <w:rsid w:val="008F1876"/>
    <w:rsid w:val="008F2128"/>
    <w:rsid w:val="008F2142"/>
    <w:rsid w:val="008F2A59"/>
    <w:rsid w:val="008F2A5E"/>
    <w:rsid w:val="008F2C27"/>
    <w:rsid w:val="008F2DA9"/>
    <w:rsid w:val="008F2F72"/>
    <w:rsid w:val="008F2FAA"/>
    <w:rsid w:val="008F3645"/>
    <w:rsid w:val="008F365D"/>
    <w:rsid w:val="008F3871"/>
    <w:rsid w:val="008F3B46"/>
    <w:rsid w:val="008F3E96"/>
    <w:rsid w:val="008F4052"/>
    <w:rsid w:val="008F42B0"/>
    <w:rsid w:val="008F48A8"/>
    <w:rsid w:val="008F4AF4"/>
    <w:rsid w:val="008F4FCB"/>
    <w:rsid w:val="008F50B7"/>
    <w:rsid w:val="008F5252"/>
    <w:rsid w:val="008F52CD"/>
    <w:rsid w:val="008F53F0"/>
    <w:rsid w:val="008F5453"/>
    <w:rsid w:val="008F574D"/>
    <w:rsid w:val="008F5F46"/>
    <w:rsid w:val="008F6061"/>
    <w:rsid w:val="008F65FF"/>
    <w:rsid w:val="008F6CF0"/>
    <w:rsid w:val="008F6DA5"/>
    <w:rsid w:val="008F7310"/>
    <w:rsid w:val="008F77CB"/>
    <w:rsid w:val="008F7D3C"/>
    <w:rsid w:val="009011FD"/>
    <w:rsid w:val="00901259"/>
    <w:rsid w:val="00901288"/>
    <w:rsid w:val="009014A1"/>
    <w:rsid w:val="0090231C"/>
    <w:rsid w:val="00902AB4"/>
    <w:rsid w:val="00902B4D"/>
    <w:rsid w:val="009030F4"/>
    <w:rsid w:val="009031D6"/>
    <w:rsid w:val="0090388D"/>
    <w:rsid w:val="00903D31"/>
    <w:rsid w:val="00903EC6"/>
    <w:rsid w:val="0090401F"/>
    <w:rsid w:val="0090424A"/>
    <w:rsid w:val="00904C13"/>
    <w:rsid w:val="00905159"/>
    <w:rsid w:val="0090526E"/>
    <w:rsid w:val="00905402"/>
    <w:rsid w:val="0090552F"/>
    <w:rsid w:val="00905DB5"/>
    <w:rsid w:val="009061F9"/>
    <w:rsid w:val="0090652F"/>
    <w:rsid w:val="00906836"/>
    <w:rsid w:val="00906B47"/>
    <w:rsid w:val="0090703E"/>
    <w:rsid w:val="00907052"/>
    <w:rsid w:val="0090720A"/>
    <w:rsid w:val="00907317"/>
    <w:rsid w:val="00907869"/>
    <w:rsid w:val="00907A25"/>
    <w:rsid w:val="00907C72"/>
    <w:rsid w:val="00907DEA"/>
    <w:rsid w:val="009101AE"/>
    <w:rsid w:val="0091049D"/>
    <w:rsid w:val="00910690"/>
    <w:rsid w:val="009106E7"/>
    <w:rsid w:val="00910709"/>
    <w:rsid w:val="00910A29"/>
    <w:rsid w:val="00910BE3"/>
    <w:rsid w:val="00910C32"/>
    <w:rsid w:val="00910D99"/>
    <w:rsid w:val="00910EB4"/>
    <w:rsid w:val="009110CC"/>
    <w:rsid w:val="009114A5"/>
    <w:rsid w:val="00911737"/>
    <w:rsid w:val="00911935"/>
    <w:rsid w:val="00911A0B"/>
    <w:rsid w:val="00911A4E"/>
    <w:rsid w:val="00911CA9"/>
    <w:rsid w:val="009120F6"/>
    <w:rsid w:val="009121E4"/>
    <w:rsid w:val="009124F7"/>
    <w:rsid w:val="0091266F"/>
    <w:rsid w:val="009127FA"/>
    <w:rsid w:val="009129B3"/>
    <w:rsid w:val="00912F28"/>
    <w:rsid w:val="009131A8"/>
    <w:rsid w:val="00913BF1"/>
    <w:rsid w:val="00913FD9"/>
    <w:rsid w:val="009145BC"/>
    <w:rsid w:val="00914977"/>
    <w:rsid w:val="00914F49"/>
    <w:rsid w:val="00914FDF"/>
    <w:rsid w:val="00915005"/>
    <w:rsid w:val="0091533F"/>
    <w:rsid w:val="009159FC"/>
    <w:rsid w:val="00915BCA"/>
    <w:rsid w:val="00915FE1"/>
    <w:rsid w:val="00916153"/>
    <w:rsid w:val="00916C8B"/>
    <w:rsid w:val="00917321"/>
    <w:rsid w:val="009174D2"/>
    <w:rsid w:val="0091752D"/>
    <w:rsid w:val="00917558"/>
    <w:rsid w:val="009178DA"/>
    <w:rsid w:val="009178F5"/>
    <w:rsid w:val="00917BB6"/>
    <w:rsid w:val="00917BC3"/>
    <w:rsid w:val="0092049E"/>
    <w:rsid w:val="00920525"/>
    <w:rsid w:val="0092055F"/>
    <w:rsid w:val="0092062B"/>
    <w:rsid w:val="009208AC"/>
    <w:rsid w:val="00920CC3"/>
    <w:rsid w:val="00920E9B"/>
    <w:rsid w:val="00921738"/>
    <w:rsid w:val="0092190C"/>
    <w:rsid w:val="00921CD3"/>
    <w:rsid w:val="00921CF1"/>
    <w:rsid w:val="00921E51"/>
    <w:rsid w:val="00922147"/>
    <w:rsid w:val="00922686"/>
    <w:rsid w:val="009229A0"/>
    <w:rsid w:val="009229D4"/>
    <w:rsid w:val="00922A0D"/>
    <w:rsid w:val="00922AC4"/>
    <w:rsid w:val="00922C3A"/>
    <w:rsid w:val="00922E75"/>
    <w:rsid w:val="009233F3"/>
    <w:rsid w:val="009234B7"/>
    <w:rsid w:val="0092396B"/>
    <w:rsid w:val="00923A07"/>
    <w:rsid w:val="00923CF1"/>
    <w:rsid w:val="00924092"/>
    <w:rsid w:val="009247B9"/>
    <w:rsid w:val="0092482C"/>
    <w:rsid w:val="00924A5A"/>
    <w:rsid w:val="00924C1B"/>
    <w:rsid w:val="00924F55"/>
    <w:rsid w:val="00925088"/>
    <w:rsid w:val="009257A9"/>
    <w:rsid w:val="0092584B"/>
    <w:rsid w:val="0092598F"/>
    <w:rsid w:val="00925A15"/>
    <w:rsid w:val="00926065"/>
    <w:rsid w:val="009262E4"/>
    <w:rsid w:val="00926611"/>
    <w:rsid w:val="009266FD"/>
    <w:rsid w:val="0092687F"/>
    <w:rsid w:val="0092694F"/>
    <w:rsid w:val="00926ACE"/>
    <w:rsid w:val="00926B5D"/>
    <w:rsid w:val="00927016"/>
    <w:rsid w:val="009271F2"/>
    <w:rsid w:val="009273E0"/>
    <w:rsid w:val="00927A08"/>
    <w:rsid w:val="00927E72"/>
    <w:rsid w:val="0093003D"/>
    <w:rsid w:val="00930220"/>
    <w:rsid w:val="0093047B"/>
    <w:rsid w:val="009306EE"/>
    <w:rsid w:val="0093145E"/>
    <w:rsid w:val="009314C6"/>
    <w:rsid w:val="00931883"/>
    <w:rsid w:val="00931E65"/>
    <w:rsid w:val="0093200F"/>
    <w:rsid w:val="00932467"/>
    <w:rsid w:val="00932722"/>
    <w:rsid w:val="00932B07"/>
    <w:rsid w:val="00932FC4"/>
    <w:rsid w:val="00933007"/>
    <w:rsid w:val="009330EB"/>
    <w:rsid w:val="00933208"/>
    <w:rsid w:val="009334E7"/>
    <w:rsid w:val="00933866"/>
    <w:rsid w:val="00933930"/>
    <w:rsid w:val="00933A2D"/>
    <w:rsid w:val="009341D5"/>
    <w:rsid w:val="00934205"/>
    <w:rsid w:val="009342AF"/>
    <w:rsid w:val="0093439B"/>
    <w:rsid w:val="00934646"/>
    <w:rsid w:val="00934972"/>
    <w:rsid w:val="00934D68"/>
    <w:rsid w:val="00934EBA"/>
    <w:rsid w:val="00934FA2"/>
    <w:rsid w:val="00935D1C"/>
    <w:rsid w:val="0093620D"/>
    <w:rsid w:val="00936213"/>
    <w:rsid w:val="009362BF"/>
    <w:rsid w:val="00936580"/>
    <w:rsid w:val="009368D2"/>
    <w:rsid w:val="00936A4D"/>
    <w:rsid w:val="00936B56"/>
    <w:rsid w:val="00937111"/>
    <w:rsid w:val="0093714F"/>
    <w:rsid w:val="009372A1"/>
    <w:rsid w:val="009373FD"/>
    <w:rsid w:val="00937402"/>
    <w:rsid w:val="00937AB0"/>
    <w:rsid w:val="00937FE2"/>
    <w:rsid w:val="00940357"/>
    <w:rsid w:val="009405E1"/>
    <w:rsid w:val="009409C3"/>
    <w:rsid w:val="00940D2F"/>
    <w:rsid w:val="00940DD2"/>
    <w:rsid w:val="009410B6"/>
    <w:rsid w:val="00941325"/>
    <w:rsid w:val="00941415"/>
    <w:rsid w:val="0094238E"/>
    <w:rsid w:val="0094243B"/>
    <w:rsid w:val="0094274B"/>
    <w:rsid w:val="00942B38"/>
    <w:rsid w:val="00943146"/>
    <w:rsid w:val="00943246"/>
    <w:rsid w:val="00943363"/>
    <w:rsid w:val="00943823"/>
    <w:rsid w:val="009439FD"/>
    <w:rsid w:val="00943AF8"/>
    <w:rsid w:val="00943CDA"/>
    <w:rsid w:val="009441C4"/>
    <w:rsid w:val="00944485"/>
    <w:rsid w:val="00944652"/>
    <w:rsid w:val="00944687"/>
    <w:rsid w:val="00944C09"/>
    <w:rsid w:val="00944D71"/>
    <w:rsid w:val="009450C4"/>
    <w:rsid w:val="00945278"/>
    <w:rsid w:val="009453D3"/>
    <w:rsid w:val="00945CE0"/>
    <w:rsid w:val="00945EC4"/>
    <w:rsid w:val="009465F7"/>
    <w:rsid w:val="00946628"/>
    <w:rsid w:val="009469D6"/>
    <w:rsid w:val="00946B43"/>
    <w:rsid w:val="00946C47"/>
    <w:rsid w:val="009470F8"/>
    <w:rsid w:val="00947265"/>
    <w:rsid w:val="009473F5"/>
    <w:rsid w:val="00950162"/>
    <w:rsid w:val="00950233"/>
    <w:rsid w:val="009504CF"/>
    <w:rsid w:val="009509A2"/>
    <w:rsid w:val="00951050"/>
    <w:rsid w:val="0095109E"/>
    <w:rsid w:val="00951154"/>
    <w:rsid w:val="009512A2"/>
    <w:rsid w:val="0095165B"/>
    <w:rsid w:val="00951D20"/>
    <w:rsid w:val="00951F9F"/>
    <w:rsid w:val="00953992"/>
    <w:rsid w:val="00953BB6"/>
    <w:rsid w:val="0095427F"/>
    <w:rsid w:val="0095456C"/>
    <w:rsid w:val="0095461A"/>
    <w:rsid w:val="00954CC9"/>
    <w:rsid w:val="00954F2C"/>
    <w:rsid w:val="00954F8E"/>
    <w:rsid w:val="00955504"/>
    <w:rsid w:val="00955AD9"/>
    <w:rsid w:val="00955B02"/>
    <w:rsid w:val="009566C2"/>
    <w:rsid w:val="00956A1F"/>
    <w:rsid w:val="00956B23"/>
    <w:rsid w:val="00956CDC"/>
    <w:rsid w:val="0095701A"/>
    <w:rsid w:val="00957419"/>
    <w:rsid w:val="00957445"/>
    <w:rsid w:val="00957559"/>
    <w:rsid w:val="009575DD"/>
    <w:rsid w:val="0095764B"/>
    <w:rsid w:val="00957BA6"/>
    <w:rsid w:val="00957F60"/>
    <w:rsid w:val="00960177"/>
    <w:rsid w:val="009604CD"/>
    <w:rsid w:val="009605D5"/>
    <w:rsid w:val="00960697"/>
    <w:rsid w:val="00960CE8"/>
    <w:rsid w:val="00960D57"/>
    <w:rsid w:val="00960D79"/>
    <w:rsid w:val="00960DB7"/>
    <w:rsid w:val="00960E60"/>
    <w:rsid w:val="00961751"/>
    <w:rsid w:val="0096193E"/>
    <w:rsid w:val="00961AB8"/>
    <w:rsid w:val="00961C70"/>
    <w:rsid w:val="0096230C"/>
    <w:rsid w:val="0096248E"/>
    <w:rsid w:val="00962B38"/>
    <w:rsid w:val="00962C6C"/>
    <w:rsid w:val="00963197"/>
    <w:rsid w:val="009634DF"/>
    <w:rsid w:val="00963639"/>
    <w:rsid w:val="009636EB"/>
    <w:rsid w:val="00963BB3"/>
    <w:rsid w:val="00964574"/>
    <w:rsid w:val="0096483D"/>
    <w:rsid w:val="00964B29"/>
    <w:rsid w:val="00964C89"/>
    <w:rsid w:val="00964DD9"/>
    <w:rsid w:val="00964E0F"/>
    <w:rsid w:val="00964E6E"/>
    <w:rsid w:val="00964E92"/>
    <w:rsid w:val="0096506D"/>
    <w:rsid w:val="0096529D"/>
    <w:rsid w:val="0096532F"/>
    <w:rsid w:val="00965710"/>
    <w:rsid w:val="00965AC1"/>
    <w:rsid w:val="00965AC3"/>
    <w:rsid w:val="00965CA8"/>
    <w:rsid w:val="0096634C"/>
    <w:rsid w:val="009663AA"/>
    <w:rsid w:val="009667AD"/>
    <w:rsid w:val="00966869"/>
    <w:rsid w:val="00966B64"/>
    <w:rsid w:val="00966E2D"/>
    <w:rsid w:val="00966FC4"/>
    <w:rsid w:val="00967143"/>
    <w:rsid w:val="00967166"/>
    <w:rsid w:val="009671AC"/>
    <w:rsid w:val="009677AF"/>
    <w:rsid w:val="00970E15"/>
    <w:rsid w:val="009713B2"/>
    <w:rsid w:val="00971654"/>
    <w:rsid w:val="00971940"/>
    <w:rsid w:val="00971BFC"/>
    <w:rsid w:val="00971D9A"/>
    <w:rsid w:val="009725B4"/>
    <w:rsid w:val="00972C73"/>
    <w:rsid w:val="00972F16"/>
    <w:rsid w:val="00972FCF"/>
    <w:rsid w:val="009732E9"/>
    <w:rsid w:val="009733DC"/>
    <w:rsid w:val="00973434"/>
    <w:rsid w:val="00973D0A"/>
    <w:rsid w:val="00974018"/>
    <w:rsid w:val="00974376"/>
    <w:rsid w:val="0097481D"/>
    <w:rsid w:val="009748F0"/>
    <w:rsid w:val="00974B2A"/>
    <w:rsid w:val="00975209"/>
    <w:rsid w:val="0097591A"/>
    <w:rsid w:val="009759BA"/>
    <w:rsid w:val="00975BFC"/>
    <w:rsid w:val="00975CA4"/>
    <w:rsid w:val="009768CC"/>
    <w:rsid w:val="00976AD5"/>
    <w:rsid w:val="00976C38"/>
    <w:rsid w:val="00977606"/>
    <w:rsid w:val="00977767"/>
    <w:rsid w:val="009777AD"/>
    <w:rsid w:val="009777D5"/>
    <w:rsid w:val="0097798D"/>
    <w:rsid w:val="00977DE8"/>
    <w:rsid w:val="00977F6C"/>
    <w:rsid w:val="0098013D"/>
    <w:rsid w:val="00980547"/>
    <w:rsid w:val="009808A4"/>
    <w:rsid w:val="009808E4"/>
    <w:rsid w:val="00980BAD"/>
    <w:rsid w:val="00980BEE"/>
    <w:rsid w:val="00980CD8"/>
    <w:rsid w:val="009810AB"/>
    <w:rsid w:val="009814F5"/>
    <w:rsid w:val="00981897"/>
    <w:rsid w:val="009819DA"/>
    <w:rsid w:val="00981BA1"/>
    <w:rsid w:val="00981FEE"/>
    <w:rsid w:val="00982286"/>
    <w:rsid w:val="009822C6"/>
    <w:rsid w:val="00982696"/>
    <w:rsid w:val="00982845"/>
    <w:rsid w:val="00982858"/>
    <w:rsid w:val="00982E48"/>
    <w:rsid w:val="00982F10"/>
    <w:rsid w:val="00983179"/>
    <w:rsid w:val="00983324"/>
    <w:rsid w:val="00983484"/>
    <w:rsid w:val="0098350B"/>
    <w:rsid w:val="00983652"/>
    <w:rsid w:val="00983BC2"/>
    <w:rsid w:val="00983FA0"/>
    <w:rsid w:val="00984C25"/>
    <w:rsid w:val="00984CA8"/>
    <w:rsid w:val="00984D1B"/>
    <w:rsid w:val="00985210"/>
    <w:rsid w:val="009854F2"/>
    <w:rsid w:val="009855F1"/>
    <w:rsid w:val="009857C6"/>
    <w:rsid w:val="0098594D"/>
    <w:rsid w:val="00985A3C"/>
    <w:rsid w:val="00985D3B"/>
    <w:rsid w:val="00985F83"/>
    <w:rsid w:val="009861C4"/>
    <w:rsid w:val="0098680B"/>
    <w:rsid w:val="009868F5"/>
    <w:rsid w:val="00986C72"/>
    <w:rsid w:val="00986ECC"/>
    <w:rsid w:val="00986F84"/>
    <w:rsid w:val="009870B5"/>
    <w:rsid w:val="009873EE"/>
    <w:rsid w:val="00987600"/>
    <w:rsid w:val="00987B6E"/>
    <w:rsid w:val="00987BCA"/>
    <w:rsid w:val="00987EFA"/>
    <w:rsid w:val="00990B5C"/>
    <w:rsid w:val="00990CD7"/>
    <w:rsid w:val="00990D7A"/>
    <w:rsid w:val="00990F5D"/>
    <w:rsid w:val="009911B3"/>
    <w:rsid w:val="00991C1B"/>
    <w:rsid w:val="00991C75"/>
    <w:rsid w:val="00991CF6"/>
    <w:rsid w:val="009922FE"/>
    <w:rsid w:val="00992B3B"/>
    <w:rsid w:val="00992CBE"/>
    <w:rsid w:val="00992D52"/>
    <w:rsid w:val="00992EC6"/>
    <w:rsid w:val="0099333D"/>
    <w:rsid w:val="009937DF"/>
    <w:rsid w:val="00993984"/>
    <w:rsid w:val="00993A66"/>
    <w:rsid w:val="00993B83"/>
    <w:rsid w:val="00993DCB"/>
    <w:rsid w:val="009942E8"/>
    <w:rsid w:val="009948E7"/>
    <w:rsid w:val="00994A21"/>
    <w:rsid w:val="00994E13"/>
    <w:rsid w:val="00994E22"/>
    <w:rsid w:val="00994ECF"/>
    <w:rsid w:val="00995056"/>
    <w:rsid w:val="0099536F"/>
    <w:rsid w:val="00995690"/>
    <w:rsid w:val="009956B3"/>
    <w:rsid w:val="009957C7"/>
    <w:rsid w:val="00995A42"/>
    <w:rsid w:val="00995B88"/>
    <w:rsid w:val="009962BC"/>
    <w:rsid w:val="009967A5"/>
    <w:rsid w:val="0099710F"/>
    <w:rsid w:val="0099741A"/>
    <w:rsid w:val="0099757F"/>
    <w:rsid w:val="00997708"/>
    <w:rsid w:val="00997B0B"/>
    <w:rsid w:val="00997E49"/>
    <w:rsid w:val="009A00D0"/>
    <w:rsid w:val="009A056E"/>
    <w:rsid w:val="009A0C7C"/>
    <w:rsid w:val="009A0CC8"/>
    <w:rsid w:val="009A0DA9"/>
    <w:rsid w:val="009A0F46"/>
    <w:rsid w:val="009A105D"/>
    <w:rsid w:val="009A11D2"/>
    <w:rsid w:val="009A1387"/>
    <w:rsid w:val="009A1C08"/>
    <w:rsid w:val="009A1E66"/>
    <w:rsid w:val="009A1ED1"/>
    <w:rsid w:val="009A2095"/>
    <w:rsid w:val="009A22A3"/>
    <w:rsid w:val="009A2301"/>
    <w:rsid w:val="009A26E0"/>
    <w:rsid w:val="009A26F5"/>
    <w:rsid w:val="009A289A"/>
    <w:rsid w:val="009A2BB1"/>
    <w:rsid w:val="009A2C7D"/>
    <w:rsid w:val="009A2EB5"/>
    <w:rsid w:val="009A3495"/>
    <w:rsid w:val="009A39A8"/>
    <w:rsid w:val="009A3C02"/>
    <w:rsid w:val="009A4365"/>
    <w:rsid w:val="009A4632"/>
    <w:rsid w:val="009A47ED"/>
    <w:rsid w:val="009A49E7"/>
    <w:rsid w:val="009A4B4B"/>
    <w:rsid w:val="009A4C1F"/>
    <w:rsid w:val="009A4C94"/>
    <w:rsid w:val="009A53C1"/>
    <w:rsid w:val="009A55D4"/>
    <w:rsid w:val="009A5600"/>
    <w:rsid w:val="009A5825"/>
    <w:rsid w:val="009A5957"/>
    <w:rsid w:val="009A595F"/>
    <w:rsid w:val="009A6065"/>
    <w:rsid w:val="009A629F"/>
    <w:rsid w:val="009A6735"/>
    <w:rsid w:val="009A68A5"/>
    <w:rsid w:val="009A7714"/>
    <w:rsid w:val="009A7D66"/>
    <w:rsid w:val="009A7E6A"/>
    <w:rsid w:val="009A7ED7"/>
    <w:rsid w:val="009B007A"/>
    <w:rsid w:val="009B021B"/>
    <w:rsid w:val="009B02D4"/>
    <w:rsid w:val="009B02E5"/>
    <w:rsid w:val="009B03C4"/>
    <w:rsid w:val="009B04AA"/>
    <w:rsid w:val="009B0578"/>
    <w:rsid w:val="009B08F1"/>
    <w:rsid w:val="009B0AD5"/>
    <w:rsid w:val="009B0FB7"/>
    <w:rsid w:val="009B11EE"/>
    <w:rsid w:val="009B11F5"/>
    <w:rsid w:val="009B123E"/>
    <w:rsid w:val="009B1564"/>
    <w:rsid w:val="009B1624"/>
    <w:rsid w:val="009B19BC"/>
    <w:rsid w:val="009B1AF3"/>
    <w:rsid w:val="009B1BB9"/>
    <w:rsid w:val="009B1F2D"/>
    <w:rsid w:val="009B2052"/>
    <w:rsid w:val="009B22AB"/>
    <w:rsid w:val="009B22EA"/>
    <w:rsid w:val="009B2DC1"/>
    <w:rsid w:val="009B2E3F"/>
    <w:rsid w:val="009B3061"/>
    <w:rsid w:val="009B3175"/>
    <w:rsid w:val="009B32AE"/>
    <w:rsid w:val="009B3B47"/>
    <w:rsid w:val="009B41A3"/>
    <w:rsid w:val="009B4292"/>
    <w:rsid w:val="009B432F"/>
    <w:rsid w:val="009B4367"/>
    <w:rsid w:val="009B4A74"/>
    <w:rsid w:val="009B4B44"/>
    <w:rsid w:val="009B4B7C"/>
    <w:rsid w:val="009B4CA0"/>
    <w:rsid w:val="009B4F5A"/>
    <w:rsid w:val="009B5001"/>
    <w:rsid w:val="009B525E"/>
    <w:rsid w:val="009B5333"/>
    <w:rsid w:val="009B5F04"/>
    <w:rsid w:val="009B61C7"/>
    <w:rsid w:val="009B6365"/>
    <w:rsid w:val="009B6542"/>
    <w:rsid w:val="009B6792"/>
    <w:rsid w:val="009B69AB"/>
    <w:rsid w:val="009B6B05"/>
    <w:rsid w:val="009B7424"/>
    <w:rsid w:val="009B75AA"/>
    <w:rsid w:val="009B7B4C"/>
    <w:rsid w:val="009B7B7F"/>
    <w:rsid w:val="009C0025"/>
    <w:rsid w:val="009C0111"/>
    <w:rsid w:val="009C05CF"/>
    <w:rsid w:val="009C0725"/>
    <w:rsid w:val="009C0AA6"/>
    <w:rsid w:val="009C0DC1"/>
    <w:rsid w:val="009C0DFA"/>
    <w:rsid w:val="009C0FFF"/>
    <w:rsid w:val="009C1087"/>
    <w:rsid w:val="009C131E"/>
    <w:rsid w:val="009C141E"/>
    <w:rsid w:val="009C1552"/>
    <w:rsid w:val="009C1DD8"/>
    <w:rsid w:val="009C243A"/>
    <w:rsid w:val="009C25B0"/>
    <w:rsid w:val="009C28B7"/>
    <w:rsid w:val="009C2969"/>
    <w:rsid w:val="009C2BA3"/>
    <w:rsid w:val="009C2D57"/>
    <w:rsid w:val="009C2DFC"/>
    <w:rsid w:val="009C2F37"/>
    <w:rsid w:val="009C32FE"/>
    <w:rsid w:val="009C37C2"/>
    <w:rsid w:val="009C38B3"/>
    <w:rsid w:val="009C3E16"/>
    <w:rsid w:val="009C405E"/>
    <w:rsid w:val="009C42EF"/>
    <w:rsid w:val="009C4745"/>
    <w:rsid w:val="009C4C83"/>
    <w:rsid w:val="009C583B"/>
    <w:rsid w:val="009C5B46"/>
    <w:rsid w:val="009C5B48"/>
    <w:rsid w:val="009C5D2B"/>
    <w:rsid w:val="009C5DFF"/>
    <w:rsid w:val="009C6033"/>
    <w:rsid w:val="009C625F"/>
    <w:rsid w:val="009C6338"/>
    <w:rsid w:val="009C6ED3"/>
    <w:rsid w:val="009C746D"/>
    <w:rsid w:val="009C76B4"/>
    <w:rsid w:val="009C7DDE"/>
    <w:rsid w:val="009C7F50"/>
    <w:rsid w:val="009D01DF"/>
    <w:rsid w:val="009D0522"/>
    <w:rsid w:val="009D0570"/>
    <w:rsid w:val="009D07CF"/>
    <w:rsid w:val="009D0D08"/>
    <w:rsid w:val="009D2056"/>
    <w:rsid w:val="009D21FB"/>
    <w:rsid w:val="009D26B7"/>
    <w:rsid w:val="009D27DD"/>
    <w:rsid w:val="009D281B"/>
    <w:rsid w:val="009D28FB"/>
    <w:rsid w:val="009D2BE6"/>
    <w:rsid w:val="009D2C99"/>
    <w:rsid w:val="009D36B1"/>
    <w:rsid w:val="009D3730"/>
    <w:rsid w:val="009D38B9"/>
    <w:rsid w:val="009D3C38"/>
    <w:rsid w:val="009D3D27"/>
    <w:rsid w:val="009D4328"/>
    <w:rsid w:val="009D457F"/>
    <w:rsid w:val="009D4BF1"/>
    <w:rsid w:val="009D4C4E"/>
    <w:rsid w:val="009D4D73"/>
    <w:rsid w:val="009D4F2D"/>
    <w:rsid w:val="009D515A"/>
    <w:rsid w:val="009D556A"/>
    <w:rsid w:val="009D558C"/>
    <w:rsid w:val="009D5A92"/>
    <w:rsid w:val="009D5CB6"/>
    <w:rsid w:val="009D6229"/>
    <w:rsid w:val="009D6733"/>
    <w:rsid w:val="009D6997"/>
    <w:rsid w:val="009D6A90"/>
    <w:rsid w:val="009D6D6B"/>
    <w:rsid w:val="009D6DFA"/>
    <w:rsid w:val="009D6DFB"/>
    <w:rsid w:val="009D6EBC"/>
    <w:rsid w:val="009D6FC3"/>
    <w:rsid w:val="009D7110"/>
    <w:rsid w:val="009D7A10"/>
    <w:rsid w:val="009D7CEA"/>
    <w:rsid w:val="009E00FA"/>
    <w:rsid w:val="009E01F8"/>
    <w:rsid w:val="009E0306"/>
    <w:rsid w:val="009E05F2"/>
    <w:rsid w:val="009E0D69"/>
    <w:rsid w:val="009E0ED0"/>
    <w:rsid w:val="009E0EE4"/>
    <w:rsid w:val="009E1105"/>
    <w:rsid w:val="009E21C4"/>
    <w:rsid w:val="009E21D2"/>
    <w:rsid w:val="009E21E7"/>
    <w:rsid w:val="009E220C"/>
    <w:rsid w:val="009E2419"/>
    <w:rsid w:val="009E2488"/>
    <w:rsid w:val="009E2657"/>
    <w:rsid w:val="009E2938"/>
    <w:rsid w:val="009E2D53"/>
    <w:rsid w:val="009E32EB"/>
    <w:rsid w:val="009E352A"/>
    <w:rsid w:val="009E35A0"/>
    <w:rsid w:val="009E36B7"/>
    <w:rsid w:val="009E38CB"/>
    <w:rsid w:val="009E3B50"/>
    <w:rsid w:val="009E3D16"/>
    <w:rsid w:val="009E4242"/>
    <w:rsid w:val="009E46F6"/>
    <w:rsid w:val="009E4855"/>
    <w:rsid w:val="009E4889"/>
    <w:rsid w:val="009E4F3B"/>
    <w:rsid w:val="009E51BC"/>
    <w:rsid w:val="009E528D"/>
    <w:rsid w:val="009E5365"/>
    <w:rsid w:val="009E53E2"/>
    <w:rsid w:val="009E650F"/>
    <w:rsid w:val="009E6558"/>
    <w:rsid w:val="009E6651"/>
    <w:rsid w:val="009E685B"/>
    <w:rsid w:val="009E6E32"/>
    <w:rsid w:val="009E73DA"/>
    <w:rsid w:val="009E7FE3"/>
    <w:rsid w:val="009F003E"/>
    <w:rsid w:val="009F0375"/>
    <w:rsid w:val="009F082A"/>
    <w:rsid w:val="009F0990"/>
    <w:rsid w:val="009F0B1A"/>
    <w:rsid w:val="009F0D27"/>
    <w:rsid w:val="009F0E93"/>
    <w:rsid w:val="009F0ED1"/>
    <w:rsid w:val="009F13FE"/>
    <w:rsid w:val="009F14C1"/>
    <w:rsid w:val="009F187B"/>
    <w:rsid w:val="009F1C17"/>
    <w:rsid w:val="009F1D38"/>
    <w:rsid w:val="009F1DEB"/>
    <w:rsid w:val="009F1E02"/>
    <w:rsid w:val="009F1E5E"/>
    <w:rsid w:val="009F212C"/>
    <w:rsid w:val="009F2243"/>
    <w:rsid w:val="009F22BD"/>
    <w:rsid w:val="009F2480"/>
    <w:rsid w:val="009F25F1"/>
    <w:rsid w:val="009F2624"/>
    <w:rsid w:val="009F2969"/>
    <w:rsid w:val="009F3053"/>
    <w:rsid w:val="009F3920"/>
    <w:rsid w:val="009F3C3F"/>
    <w:rsid w:val="009F404F"/>
    <w:rsid w:val="009F4171"/>
    <w:rsid w:val="009F42A2"/>
    <w:rsid w:val="009F42AB"/>
    <w:rsid w:val="009F4503"/>
    <w:rsid w:val="009F4C50"/>
    <w:rsid w:val="009F4E2B"/>
    <w:rsid w:val="009F52EE"/>
    <w:rsid w:val="009F5316"/>
    <w:rsid w:val="009F555B"/>
    <w:rsid w:val="009F5834"/>
    <w:rsid w:val="009F5B54"/>
    <w:rsid w:val="009F5BBF"/>
    <w:rsid w:val="009F63A9"/>
    <w:rsid w:val="009F67C7"/>
    <w:rsid w:val="009F6B55"/>
    <w:rsid w:val="009F6BBB"/>
    <w:rsid w:val="009F6CF3"/>
    <w:rsid w:val="009F6D59"/>
    <w:rsid w:val="009F73DC"/>
    <w:rsid w:val="009F7580"/>
    <w:rsid w:val="009F7728"/>
    <w:rsid w:val="009F78B6"/>
    <w:rsid w:val="009F7E53"/>
    <w:rsid w:val="00A002A8"/>
    <w:rsid w:val="00A00DFE"/>
    <w:rsid w:val="00A00ECA"/>
    <w:rsid w:val="00A00FAD"/>
    <w:rsid w:val="00A012DE"/>
    <w:rsid w:val="00A01387"/>
    <w:rsid w:val="00A01749"/>
    <w:rsid w:val="00A01948"/>
    <w:rsid w:val="00A01AED"/>
    <w:rsid w:val="00A020B7"/>
    <w:rsid w:val="00A022FC"/>
    <w:rsid w:val="00A025C9"/>
    <w:rsid w:val="00A0260A"/>
    <w:rsid w:val="00A02711"/>
    <w:rsid w:val="00A0281C"/>
    <w:rsid w:val="00A02A40"/>
    <w:rsid w:val="00A02F81"/>
    <w:rsid w:val="00A03072"/>
    <w:rsid w:val="00A03232"/>
    <w:rsid w:val="00A0352C"/>
    <w:rsid w:val="00A037C1"/>
    <w:rsid w:val="00A03A7E"/>
    <w:rsid w:val="00A03ACD"/>
    <w:rsid w:val="00A03BEE"/>
    <w:rsid w:val="00A043A5"/>
    <w:rsid w:val="00A04486"/>
    <w:rsid w:val="00A04D19"/>
    <w:rsid w:val="00A05B4F"/>
    <w:rsid w:val="00A05CED"/>
    <w:rsid w:val="00A05D56"/>
    <w:rsid w:val="00A060DC"/>
    <w:rsid w:val="00A0623E"/>
    <w:rsid w:val="00A062AE"/>
    <w:rsid w:val="00A06B19"/>
    <w:rsid w:val="00A06C16"/>
    <w:rsid w:val="00A07204"/>
    <w:rsid w:val="00A073EC"/>
    <w:rsid w:val="00A07441"/>
    <w:rsid w:val="00A07B59"/>
    <w:rsid w:val="00A07F25"/>
    <w:rsid w:val="00A10094"/>
    <w:rsid w:val="00A10213"/>
    <w:rsid w:val="00A10756"/>
    <w:rsid w:val="00A10A48"/>
    <w:rsid w:val="00A119F9"/>
    <w:rsid w:val="00A11B31"/>
    <w:rsid w:val="00A11CC8"/>
    <w:rsid w:val="00A11DB0"/>
    <w:rsid w:val="00A11E16"/>
    <w:rsid w:val="00A11EA3"/>
    <w:rsid w:val="00A12018"/>
    <w:rsid w:val="00A129D5"/>
    <w:rsid w:val="00A12D1E"/>
    <w:rsid w:val="00A12E76"/>
    <w:rsid w:val="00A132C0"/>
    <w:rsid w:val="00A136C0"/>
    <w:rsid w:val="00A13977"/>
    <w:rsid w:val="00A13CE8"/>
    <w:rsid w:val="00A13E1B"/>
    <w:rsid w:val="00A1402A"/>
    <w:rsid w:val="00A1432E"/>
    <w:rsid w:val="00A146D5"/>
    <w:rsid w:val="00A1491E"/>
    <w:rsid w:val="00A14C94"/>
    <w:rsid w:val="00A14D91"/>
    <w:rsid w:val="00A15363"/>
    <w:rsid w:val="00A1554E"/>
    <w:rsid w:val="00A15568"/>
    <w:rsid w:val="00A15D26"/>
    <w:rsid w:val="00A15D7A"/>
    <w:rsid w:val="00A162C8"/>
    <w:rsid w:val="00A16390"/>
    <w:rsid w:val="00A1674B"/>
    <w:rsid w:val="00A16CB8"/>
    <w:rsid w:val="00A1761C"/>
    <w:rsid w:val="00A17C27"/>
    <w:rsid w:val="00A17C4C"/>
    <w:rsid w:val="00A17CFF"/>
    <w:rsid w:val="00A17F2F"/>
    <w:rsid w:val="00A20380"/>
    <w:rsid w:val="00A2048B"/>
    <w:rsid w:val="00A205FB"/>
    <w:rsid w:val="00A20C86"/>
    <w:rsid w:val="00A20FF5"/>
    <w:rsid w:val="00A218FE"/>
    <w:rsid w:val="00A21926"/>
    <w:rsid w:val="00A2202E"/>
    <w:rsid w:val="00A22126"/>
    <w:rsid w:val="00A225DA"/>
    <w:rsid w:val="00A228EB"/>
    <w:rsid w:val="00A22E0E"/>
    <w:rsid w:val="00A231DD"/>
    <w:rsid w:val="00A23664"/>
    <w:rsid w:val="00A236E2"/>
    <w:rsid w:val="00A2374E"/>
    <w:rsid w:val="00A23D2C"/>
    <w:rsid w:val="00A23E27"/>
    <w:rsid w:val="00A24943"/>
    <w:rsid w:val="00A24ABB"/>
    <w:rsid w:val="00A2549E"/>
    <w:rsid w:val="00A25663"/>
    <w:rsid w:val="00A2586E"/>
    <w:rsid w:val="00A260F6"/>
    <w:rsid w:val="00A26268"/>
    <w:rsid w:val="00A26318"/>
    <w:rsid w:val="00A26731"/>
    <w:rsid w:val="00A26823"/>
    <w:rsid w:val="00A26B9D"/>
    <w:rsid w:val="00A26BD5"/>
    <w:rsid w:val="00A26BF3"/>
    <w:rsid w:val="00A26CEC"/>
    <w:rsid w:val="00A26D7F"/>
    <w:rsid w:val="00A26E40"/>
    <w:rsid w:val="00A2724B"/>
    <w:rsid w:val="00A272FF"/>
    <w:rsid w:val="00A27478"/>
    <w:rsid w:val="00A27540"/>
    <w:rsid w:val="00A27698"/>
    <w:rsid w:val="00A276F9"/>
    <w:rsid w:val="00A27C5F"/>
    <w:rsid w:val="00A27C6A"/>
    <w:rsid w:val="00A300B9"/>
    <w:rsid w:val="00A30418"/>
    <w:rsid w:val="00A3089D"/>
    <w:rsid w:val="00A30989"/>
    <w:rsid w:val="00A30B97"/>
    <w:rsid w:val="00A30EAC"/>
    <w:rsid w:val="00A314F1"/>
    <w:rsid w:val="00A317C9"/>
    <w:rsid w:val="00A31A2A"/>
    <w:rsid w:val="00A31A47"/>
    <w:rsid w:val="00A31B45"/>
    <w:rsid w:val="00A31EEA"/>
    <w:rsid w:val="00A32C69"/>
    <w:rsid w:val="00A331BB"/>
    <w:rsid w:val="00A331C1"/>
    <w:rsid w:val="00A3340F"/>
    <w:rsid w:val="00A33954"/>
    <w:rsid w:val="00A33989"/>
    <w:rsid w:val="00A33AAB"/>
    <w:rsid w:val="00A33B1A"/>
    <w:rsid w:val="00A33F2E"/>
    <w:rsid w:val="00A34076"/>
    <w:rsid w:val="00A344F6"/>
    <w:rsid w:val="00A345B1"/>
    <w:rsid w:val="00A34712"/>
    <w:rsid w:val="00A34768"/>
    <w:rsid w:val="00A34B2F"/>
    <w:rsid w:val="00A34B8C"/>
    <w:rsid w:val="00A34BB8"/>
    <w:rsid w:val="00A34E95"/>
    <w:rsid w:val="00A35388"/>
    <w:rsid w:val="00A353EC"/>
    <w:rsid w:val="00A3548D"/>
    <w:rsid w:val="00A35DA7"/>
    <w:rsid w:val="00A35E12"/>
    <w:rsid w:val="00A3676F"/>
    <w:rsid w:val="00A36C7F"/>
    <w:rsid w:val="00A36CF7"/>
    <w:rsid w:val="00A37176"/>
    <w:rsid w:val="00A37571"/>
    <w:rsid w:val="00A37A50"/>
    <w:rsid w:val="00A37EA4"/>
    <w:rsid w:val="00A4000C"/>
    <w:rsid w:val="00A4019F"/>
    <w:rsid w:val="00A4035D"/>
    <w:rsid w:val="00A4041F"/>
    <w:rsid w:val="00A40976"/>
    <w:rsid w:val="00A40A32"/>
    <w:rsid w:val="00A40A59"/>
    <w:rsid w:val="00A40A5B"/>
    <w:rsid w:val="00A40AC2"/>
    <w:rsid w:val="00A40AEE"/>
    <w:rsid w:val="00A41099"/>
    <w:rsid w:val="00A41122"/>
    <w:rsid w:val="00A412B5"/>
    <w:rsid w:val="00A412C2"/>
    <w:rsid w:val="00A415CA"/>
    <w:rsid w:val="00A416FB"/>
    <w:rsid w:val="00A41924"/>
    <w:rsid w:val="00A41A5E"/>
    <w:rsid w:val="00A41F9F"/>
    <w:rsid w:val="00A420C9"/>
    <w:rsid w:val="00A421C9"/>
    <w:rsid w:val="00A42311"/>
    <w:rsid w:val="00A423F9"/>
    <w:rsid w:val="00A423FC"/>
    <w:rsid w:val="00A42949"/>
    <w:rsid w:val="00A42F1B"/>
    <w:rsid w:val="00A431C7"/>
    <w:rsid w:val="00A43969"/>
    <w:rsid w:val="00A43F4F"/>
    <w:rsid w:val="00A441A0"/>
    <w:rsid w:val="00A442D1"/>
    <w:rsid w:val="00A44329"/>
    <w:rsid w:val="00A44495"/>
    <w:rsid w:val="00A44538"/>
    <w:rsid w:val="00A44744"/>
    <w:rsid w:val="00A449C7"/>
    <w:rsid w:val="00A44A53"/>
    <w:rsid w:val="00A44DB9"/>
    <w:rsid w:val="00A44DCE"/>
    <w:rsid w:val="00A450E9"/>
    <w:rsid w:val="00A45299"/>
    <w:rsid w:val="00A45460"/>
    <w:rsid w:val="00A45523"/>
    <w:rsid w:val="00A458CF"/>
    <w:rsid w:val="00A45AD8"/>
    <w:rsid w:val="00A45C47"/>
    <w:rsid w:val="00A46787"/>
    <w:rsid w:val="00A469B7"/>
    <w:rsid w:val="00A47021"/>
    <w:rsid w:val="00A4711D"/>
    <w:rsid w:val="00A47327"/>
    <w:rsid w:val="00A473F2"/>
    <w:rsid w:val="00A47A6A"/>
    <w:rsid w:val="00A47C2F"/>
    <w:rsid w:val="00A47C7B"/>
    <w:rsid w:val="00A47F54"/>
    <w:rsid w:val="00A50220"/>
    <w:rsid w:val="00A502A2"/>
    <w:rsid w:val="00A502AC"/>
    <w:rsid w:val="00A5038F"/>
    <w:rsid w:val="00A503B8"/>
    <w:rsid w:val="00A506AB"/>
    <w:rsid w:val="00A50860"/>
    <w:rsid w:val="00A50C68"/>
    <w:rsid w:val="00A510E6"/>
    <w:rsid w:val="00A51156"/>
    <w:rsid w:val="00A513F3"/>
    <w:rsid w:val="00A51424"/>
    <w:rsid w:val="00A514EC"/>
    <w:rsid w:val="00A51514"/>
    <w:rsid w:val="00A515FF"/>
    <w:rsid w:val="00A51796"/>
    <w:rsid w:val="00A5192F"/>
    <w:rsid w:val="00A52224"/>
    <w:rsid w:val="00A524AE"/>
    <w:rsid w:val="00A5286F"/>
    <w:rsid w:val="00A529A7"/>
    <w:rsid w:val="00A52C19"/>
    <w:rsid w:val="00A52C4E"/>
    <w:rsid w:val="00A52DA4"/>
    <w:rsid w:val="00A52EE6"/>
    <w:rsid w:val="00A5326E"/>
    <w:rsid w:val="00A533AB"/>
    <w:rsid w:val="00A53B4E"/>
    <w:rsid w:val="00A53C22"/>
    <w:rsid w:val="00A53E2C"/>
    <w:rsid w:val="00A5418C"/>
    <w:rsid w:val="00A5430B"/>
    <w:rsid w:val="00A546F8"/>
    <w:rsid w:val="00A54730"/>
    <w:rsid w:val="00A54859"/>
    <w:rsid w:val="00A549F3"/>
    <w:rsid w:val="00A54C1E"/>
    <w:rsid w:val="00A54DCE"/>
    <w:rsid w:val="00A54F92"/>
    <w:rsid w:val="00A55045"/>
    <w:rsid w:val="00A55047"/>
    <w:rsid w:val="00A550DE"/>
    <w:rsid w:val="00A5539B"/>
    <w:rsid w:val="00A5540A"/>
    <w:rsid w:val="00A5551F"/>
    <w:rsid w:val="00A558D1"/>
    <w:rsid w:val="00A55905"/>
    <w:rsid w:val="00A55AE4"/>
    <w:rsid w:val="00A55C96"/>
    <w:rsid w:val="00A56241"/>
    <w:rsid w:val="00A563FE"/>
    <w:rsid w:val="00A567F8"/>
    <w:rsid w:val="00A569AB"/>
    <w:rsid w:val="00A56D01"/>
    <w:rsid w:val="00A570AD"/>
    <w:rsid w:val="00A571B1"/>
    <w:rsid w:val="00A571D3"/>
    <w:rsid w:val="00A573DB"/>
    <w:rsid w:val="00A57BD3"/>
    <w:rsid w:val="00A57C8C"/>
    <w:rsid w:val="00A6000F"/>
    <w:rsid w:val="00A60514"/>
    <w:rsid w:val="00A60CD5"/>
    <w:rsid w:val="00A60CE9"/>
    <w:rsid w:val="00A60E24"/>
    <w:rsid w:val="00A60E41"/>
    <w:rsid w:val="00A60E86"/>
    <w:rsid w:val="00A60F53"/>
    <w:rsid w:val="00A60FFD"/>
    <w:rsid w:val="00A61B08"/>
    <w:rsid w:val="00A61D58"/>
    <w:rsid w:val="00A6218E"/>
    <w:rsid w:val="00A62413"/>
    <w:rsid w:val="00A624D0"/>
    <w:rsid w:val="00A62816"/>
    <w:rsid w:val="00A630AF"/>
    <w:rsid w:val="00A633BD"/>
    <w:rsid w:val="00A63EEA"/>
    <w:rsid w:val="00A64183"/>
    <w:rsid w:val="00A642C7"/>
    <w:rsid w:val="00A64F37"/>
    <w:rsid w:val="00A65A56"/>
    <w:rsid w:val="00A65C37"/>
    <w:rsid w:val="00A65F9D"/>
    <w:rsid w:val="00A660FD"/>
    <w:rsid w:val="00A66190"/>
    <w:rsid w:val="00A661A3"/>
    <w:rsid w:val="00A6626C"/>
    <w:rsid w:val="00A66B0F"/>
    <w:rsid w:val="00A66C83"/>
    <w:rsid w:val="00A66E72"/>
    <w:rsid w:val="00A670B7"/>
    <w:rsid w:val="00A6751C"/>
    <w:rsid w:val="00A67541"/>
    <w:rsid w:val="00A675C5"/>
    <w:rsid w:val="00A678F8"/>
    <w:rsid w:val="00A67D41"/>
    <w:rsid w:val="00A67D78"/>
    <w:rsid w:val="00A67F9F"/>
    <w:rsid w:val="00A7016B"/>
    <w:rsid w:val="00A70754"/>
    <w:rsid w:val="00A70843"/>
    <w:rsid w:val="00A7094F"/>
    <w:rsid w:val="00A70998"/>
    <w:rsid w:val="00A70AC5"/>
    <w:rsid w:val="00A70F33"/>
    <w:rsid w:val="00A71062"/>
    <w:rsid w:val="00A71076"/>
    <w:rsid w:val="00A71136"/>
    <w:rsid w:val="00A711DF"/>
    <w:rsid w:val="00A7127A"/>
    <w:rsid w:val="00A712E1"/>
    <w:rsid w:val="00A712E6"/>
    <w:rsid w:val="00A719C2"/>
    <w:rsid w:val="00A72702"/>
    <w:rsid w:val="00A72B10"/>
    <w:rsid w:val="00A72EDC"/>
    <w:rsid w:val="00A73B05"/>
    <w:rsid w:val="00A7420A"/>
    <w:rsid w:val="00A74D74"/>
    <w:rsid w:val="00A74F9F"/>
    <w:rsid w:val="00A74FAB"/>
    <w:rsid w:val="00A7519F"/>
    <w:rsid w:val="00A75236"/>
    <w:rsid w:val="00A7571F"/>
    <w:rsid w:val="00A75730"/>
    <w:rsid w:val="00A75785"/>
    <w:rsid w:val="00A75969"/>
    <w:rsid w:val="00A75D22"/>
    <w:rsid w:val="00A76105"/>
    <w:rsid w:val="00A762A3"/>
    <w:rsid w:val="00A76322"/>
    <w:rsid w:val="00A763A6"/>
    <w:rsid w:val="00A765FF"/>
    <w:rsid w:val="00A768EA"/>
    <w:rsid w:val="00A76C2B"/>
    <w:rsid w:val="00A7708D"/>
    <w:rsid w:val="00A772F2"/>
    <w:rsid w:val="00A7743C"/>
    <w:rsid w:val="00A7762E"/>
    <w:rsid w:val="00A7765A"/>
    <w:rsid w:val="00A778B4"/>
    <w:rsid w:val="00A77C72"/>
    <w:rsid w:val="00A77D4D"/>
    <w:rsid w:val="00A77DE3"/>
    <w:rsid w:val="00A8016C"/>
    <w:rsid w:val="00A80759"/>
    <w:rsid w:val="00A80931"/>
    <w:rsid w:val="00A80AA8"/>
    <w:rsid w:val="00A80D82"/>
    <w:rsid w:val="00A80F03"/>
    <w:rsid w:val="00A80F16"/>
    <w:rsid w:val="00A80FE3"/>
    <w:rsid w:val="00A8109B"/>
    <w:rsid w:val="00A810A0"/>
    <w:rsid w:val="00A8114B"/>
    <w:rsid w:val="00A811B1"/>
    <w:rsid w:val="00A81461"/>
    <w:rsid w:val="00A817AC"/>
    <w:rsid w:val="00A81916"/>
    <w:rsid w:val="00A819BD"/>
    <w:rsid w:val="00A820AF"/>
    <w:rsid w:val="00A820D0"/>
    <w:rsid w:val="00A82273"/>
    <w:rsid w:val="00A82437"/>
    <w:rsid w:val="00A82A0A"/>
    <w:rsid w:val="00A8369A"/>
    <w:rsid w:val="00A83BEE"/>
    <w:rsid w:val="00A83C4F"/>
    <w:rsid w:val="00A845A1"/>
    <w:rsid w:val="00A8461D"/>
    <w:rsid w:val="00A848BC"/>
    <w:rsid w:val="00A84B1B"/>
    <w:rsid w:val="00A84D9E"/>
    <w:rsid w:val="00A84F0B"/>
    <w:rsid w:val="00A8572B"/>
    <w:rsid w:val="00A85825"/>
    <w:rsid w:val="00A85C2E"/>
    <w:rsid w:val="00A8634F"/>
    <w:rsid w:val="00A86772"/>
    <w:rsid w:val="00A868C0"/>
    <w:rsid w:val="00A86C10"/>
    <w:rsid w:val="00A86C3F"/>
    <w:rsid w:val="00A87527"/>
    <w:rsid w:val="00A8775E"/>
    <w:rsid w:val="00A87BBA"/>
    <w:rsid w:val="00A87F4E"/>
    <w:rsid w:val="00A87F64"/>
    <w:rsid w:val="00A904EC"/>
    <w:rsid w:val="00A90912"/>
    <w:rsid w:val="00A90B9F"/>
    <w:rsid w:val="00A90EDC"/>
    <w:rsid w:val="00A90F10"/>
    <w:rsid w:val="00A90F60"/>
    <w:rsid w:val="00A90FA0"/>
    <w:rsid w:val="00A91348"/>
    <w:rsid w:val="00A91796"/>
    <w:rsid w:val="00A9194E"/>
    <w:rsid w:val="00A9224D"/>
    <w:rsid w:val="00A9271E"/>
    <w:rsid w:val="00A92968"/>
    <w:rsid w:val="00A92ECE"/>
    <w:rsid w:val="00A92EFA"/>
    <w:rsid w:val="00A931B2"/>
    <w:rsid w:val="00A9321E"/>
    <w:rsid w:val="00A937E2"/>
    <w:rsid w:val="00A93A04"/>
    <w:rsid w:val="00A93D42"/>
    <w:rsid w:val="00A93E41"/>
    <w:rsid w:val="00A943C5"/>
    <w:rsid w:val="00A945FA"/>
    <w:rsid w:val="00A946AA"/>
    <w:rsid w:val="00A946E1"/>
    <w:rsid w:val="00A9493C"/>
    <w:rsid w:val="00A94DD1"/>
    <w:rsid w:val="00A95385"/>
    <w:rsid w:val="00A95DA4"/>
    <w:rsid w:val="00A95F69"/>
    <w:rsid w:val="00A961DC"/>
    <w:rsid w:val="00A96730"/>
    <w:rsid w:val="00A96740"/>
    <w:rsid w:val="00A96C55"/>
    <w:rsid w:val="00A96CC7"/>
    <w:rsid w:val="00A96D4C"/>
    <w:rsid w:val="00A97449"/>
    <w:rsid w:val="00A97476"/>
    <w:rsid w:val="00A978B9"/>
    <w:rsid w:val="00A97ADB"/>
    <w:rsid w:val="00A97CE4"/>
    <w:rsid w:val="00A97E9D"/>
    <w:rsid w:val="00AA0076"/>
    <w:rsid w:val="00AA08DD"/>
    <w:rsid w:val="00AA091C"/>
    <w:rsid w:val="00AA095C"/>
    <w:rsid w:val="00AA09D7"/>
    <w:rsid w:val="00AA09DA"/>
    <w:rsid w:val="00AA0BFF"/>
    <w:rsid w:val="00AA0C04"/>
    <w:rsid w:val="00AA0E3A"/>
    <w:rsid w:val="00AA164B"/>
    <w:rsid w:val="00AA169B"/>
    <w:rsid w:val="00AA16F5"/>
    <w:rsid w:val="00AA185C"/>
    <w:rsid w:val="00AA2190"/>
    <w:rsid w:val="00AA21F9"/>
    <w:rsid w:val="00AA22CA"/>
    <w:rsid w:val="00AA26BB"/>
    <w:rsid w:val="00AA271B"/>
    <w:rsid w:val="00AA2794"/>
    <w:rsid w:val="00AA287F"/>
    <w:rsid w:val="00AA2BC1"/>
    <w:rsid w:val="00AA3965"/>
    <w:rsid w:val="00AA3A6B"/>
    <w:rsid w:val="00AA3C86"/>
    <w:rsid w:val="00AA3CDC"/>
    <w:rsid w:val="00AA447D"/>
    <w:rsid w:val="00AA4583"/>
    <w:rsid w:val="00AA47D7"/>
    <w:rsid w:val="00AA4A75"/>
    <w:rsid w:val="00AA5351"/>
    <w:rsid w:val="00AA5592"/>
    <w:rsid w:val="00AA5C60"/>
    <w:rsid w:val="00AA5D5A"/>
    <w:rsid w:val="00AA6119"/>
    <w:rsid w:val="00AA61C9"/>
    <w:rsid w:val="00AA6343"/>
    <w:rsid w:val="00AA6589"/>
    <w:rsid w:val="00AA66C2"/>
    <w:rsid w:val="00AA6A70"/>
    <w:rsid w:val="00AA6ED8"/>
    <w:rsid w:val="00AA7214"/>
    <w:rsid w:val="00AA75CF"/>
    <w:rsid w:val="00AA7E2C"/>
    <w:rsid w:val="00AB0289"/>
    <w:rsid w:val="00AB1192"/>
    <w:rsid w:val="00AB15DE"/>
    <w:rsid w:val="00AB1630"/>
    <w:rsid w:val="00AB197F"/>
    <w:rsid w:val="00AB1BE6"/>
    <w:rsid w:val="00AB1D98"/>
    <w:rsid w:val="00AB2411"/>
    <w:rsid w:val="00AB2CAB"/>
    <w:rsid w:val="00AB30AA"/>
    <w:rsid w:val="00AB33A5"/>
    <w:rsid w:val="00AB3728"/>
    <w:rsid w:val="00AB3A34"/>
    <w:rsid w:val="00AB3A3D"/>
    <w:rsid w:val="00AB3BA5"/>
    <w:rsid w:val="00AB3CD7"/>
    <w:rsid w:val="00AB3CF0"/>
    <w:rsid w:val="00AB43AF"/>
    <w:rsid w:val="00AB485D"/>
    <w:rsid w:val="00AB48EC"/>
    <w:rsid w:val="00AB4920"/>
    <w:rsid w:val="00AB4AFE"/>
    <w:rsid w:val="00AB4B0A"/>
    <w:rsid w:val="00AB4C79"/>
    <w:rsid w:val="00AB4F4D"/>
    <w:rsid w:val="00AB51F4"/>
    <w:rsid w:val="00AB5B96"/>
    <w:rsid w:val="00AB5C28"/>
    <w:rsid w:val="00AB5C5B"/>
    <w:rsid w:val="00AB5CF2"/>
    <w:rsid w:val="00AB5E6B"/>
    <w:rsid w:val="00AB5E94"/>
    <w:rsid w:val="00AB5FA5"/>
    <w:rsid w:val="00AB6204"/>
    <w:rsid w:val="00AB7141"/>
    <w:rsid w:val="00AB7562"/>
    <w:rsid w:val="00AB7696"/>
    <w:rsid w:val="00AB7701"/>
    <w:rsid w:val="00AB7CA4"/>
    <w:rsid w:val="00AB7D53"/>
    <w:rsid w:val="00AB7FA8"/>
    <w:rsid w:val="00AC011A"/>
    <w:rsid w:val="00AC01FA"/>
    <w:rsid w:val="00AC0360"/>
    <w:rsid w:val="00AC07AD"/>
    <w:rsid w:val="00AC09DA"/>
    <w:rsid w:val="00AC1042"/>
    <w:rsid w:val="00AC11A6"/>
    <w:rsid w:val="00AC15F0"/>
    <w:rsid w:val="00AC1AF9"/>
    <w:rsid w:val="00AC1B15"/>
    <w:rsid w:val="00AC279D"/>
    <w:rsid w:val="00AC2994"/>
    <w:rsid w:val="00AC36E4"/>
    <w:rsid w:val="00AC392D"/>
    <w:rsid w:val="00AC3AF6"/>
    <w:rsid w:val="00AC3C7A"/>
    <w:rsid w:val="00AC3F74"/>
    <w:rsid w:val="00AC3FE1"/>
    <w:rsid w:val="00AC43FF"/>
    <w:rsid w:val="00AC4924"/>
    <w:rsid w:val="00AC4BC5"/>
    <w:rsid w:val="00AC4F83"/>
    <w:rsid w:val="00AC5048"/>
    <w:rsid w:val="00AC5364"/>
    <w:rsid w:val="00AC58A6"/>
    <w:rsid w:val="00AC5ABC"/>
    <w:rsid w:val="00AC6098"/>
    <w:rsid w:val="00AC6130"/>
    <w:rsid w:val="00AC6880"/>
    <w:rsid w:val="00AC6925"/>
    <w:rsid w:val="00AC6C3D"/>
    <w:rsid w:val="00AC75AA"/>
    <w:rsid w:val="00AC7711"/>
    <w:rsid w:val="00AC77C0"/>
    <w:rsid w:val="00AC7819"/>
    <w:rsid w:val="00AC79F2"/>
    <w:rsid w:val="00AC7BBE"/>
    <w:rsid w:val="00AC7CAD"/>
    <w:rsid w:val="00AC7E25"/>
    <w:rsid w:val="00AD1599"/>
    <w:rsid w:val="00AD1B8D"/>
    <w:rsid w:val="00AD1B96"/>
    <w:rsid w:val="00AD1E03"/>
    <w:rsid w:val="00AD201D"/>
    <w:rsid w:val="00AD2115"/>
    <w:rsid w:val="00AD2160"/>
    <w:rsid w:val="00AD21F1"/>
    <w:rsid w:val="00AD2735"/>
    <w:rsid w:val="00AD27A1"/>
    <w:rsid w:val="00AD27FD"/>
    <w:rsid w:val="00AD2E9F"/>
    <w:rsid w:val="00AD2F7B"/>
    <w:rsid w:val="00AD31D7"/>
    <w:rsid w:val="00AD34E9"/>
    <w:rsid w:val="00AD38FC"/>
    <w:rsid w:val="00AD3B43"/>
    <w:rsid w:val="00AD3F6E"/>
    <w:rsid w:val="00AD4053"/>
    <w:rsid w:val="00AD420F"/>
    <w:rsid w:val="00AD42DE"/>
    <w:rsid w:val="00AD44C1"/>
    <w:rsid w:val="00AD47ED"/>
    <w:rsid w:val="00AD4867"/>
    <w:rsid w:val="00AD4A79"/>
    <w:rsid w:val="00AD4F4A"/>
    <w:rsid w:val="00AD4FBC"/>
    <w:rsid w:val="00AD508B"/>
    <w:rsid w:val="00AD5370"/>
    <w:rsid w:val="00AD5CA0"/>
    <w:rsid w:val="00AD62AA"/>
    <w:rsid w:val="00AD640A"/>
    <w:rsid w:val="00AD6EA6"/>
    <w:rsid w:val="00AD70B0"/>
    <w:rsid w:val="00AD718E"/>
    <w:rsid w:val="00AD7733"/>
    <w:rsid w:val="00AD7B3C"/>
    <w:rsid w:val="00AD7D4F"/>
    <w:rsid w:val="00AE05FE"/>
    <w:rsid w:val="00AE088D"/>
    <w:rsid w:val="00AE0A37"/>
    <w:rsid w:val="00AE0F0C"/>
    <w:rsid w:val="00AE0FB9"/>
    <w:rsid w:val="00AE1035"/>
    <w:rsid w:val="00AE12CB"/>
    <w:rsid w:val="00AE13D4"/>
    <w:rsid w:val="00AE17A4"/>
    <w:rsid w:val="00AE18A7"/>
    <w:rsid w:val="00AE1982"/>
    <w:rsid w:val="00AE1CA1"/>
    <w:rsid w:val="00AE29AF"/>
    <w:rsid w:val="00AE2B00"/>
    <w:rsid w:val="00AE2BAF"/>
    <w:rsid w:val="00AE2D48"/>
    <w:rsid w:val="00AE3068"/>
    <w:rsid w:val="00AE31D4"/>
    <w:rsid w:val="00AE3270"/>
    <w:rsid w:val="00AE3712"/>
    <w:rsid w:val="00AE38BD"/>
    <w:rsid w:val="00AE42BC"/>
    <w:rsid w:val="00AE4955"/>
    <w:rsid w:val="00AE49CC"/>
    <w:rsid w:val="00AE4BFF"/>
    <w:rsid w:val="00AE5221"/>
    <w:rsid w:val="00AE5906"/>
    <w:rsid w:val="00AE59F1"/>
    <w:rsid w:val="00AE5A8E"/>
    <w:rsid w:val="00AE5D91"/>
    <w:rsid w:val="00AE5F3F"/>
    <w:rsid w:val="00AE6318"/>
    <w:rsid w:val="00AE65CC"/>
    <w:rsid w:val="00AE67AB"/>
    <w:rsid w:val="00AE69FF"/>
    <w:rsid w:val="00AE6D84"/>
    <w:rsid w:val="00AE72B0"/>
    <w:rsid w:val="00AE7917"/>
    <w:rsid w:val="00AE7922"/>
    <w:rsid w:val="00AE7B7E"/>
    <w:rsid w:val="00AE7CE2"/>
    <w:rsid w:val="00AE7CF7"/>
    <w:rsid w:val="00AE7E65"/>
    <w:rsid w:val="00AF01B7"/>
    <w:rsid w:val="00AF051B"/>
    <w:rsid w:val="00AF081B"/>
    <w:rsid w:val="00AF0A97"/>
    <w:rsid w:val="00AF170E"/>
    <w:rsid w:val="00AF1742"/>
    <w:rsid w:val="00AF17AB"/>
    <w:rsid w:val="00AF19C8"/>
    <w:rsid w:val="00AF1D34"/>
    <w:rsid w:val="00AF2021"/>
    <w:rsid w:val="00AF21FD"/>
    <w:rsid w:val="00AF24A5"/>
    <w:rsid w:val="00AF273B"/>
    <w:rsid w:val="00AF29E5"/>
    <w:rsid w:val="00AF2B24"/>
    <w:rsid w:val="00AF2BA8"/>
    <w:rsid w:val="00AF2BE3"/>
    <w:rsid w:val="00AF2C60"/>
    <w:rsid w:val="00AF3244"/>
    <w:rsid w:val="00AF3556"/>
    <w:rsid w:val="00AF3742"/>
    <w:rsid w:val="00AF3807"/>
    <w:rsid w:val="00AF3B64"/>
    <w:rsid w:val="00AF3DE1"/>
    <w:rsid w:val="00AF4172"/>
    <w:rsid w:val="00AF429B"/>
    <w:rsid w:val="00AF42F5"/>
    <w:rsid w:val="00AF46D1"/>
    <w:rsid w:val="00AF47B1"/>
    <w:rsid w:val="00AF4AF8"/>
    <w:rsid w:val="00AF6168"/>
    <w:rsid w:val="00AF62DE"/>
    <w:rsid w:val="00AF6303"/>
    <w:rsid w:val="00AF63C1"/>
    <w:rsid w:val="00AF680A"/>
    <w:rsid w:val="00AF6A26"/>
    <w:rsid w:val="00AF6CB6"/>
    <w:rsid w:val="00AF6CF4"/>
    <w:rsid w:val="00AF7672"/>
    <w:rsid w:val="00AF7826"/>
    <w:rsid w:val="00AF7C21"/>
    <w:rsid w:val="00AF7C51"/>
    <w:rsid w:val="00AF7D75"/>
    <w:rsid w:val="00AF7DA2"/>
    <w:rsid w:val="00AF7E91"/>
    <w:rsid w:val="00B002F0"/>
    <w:rsid w:val="00B00433"/>
    <w:rsid w:val="00B00801"/>
    <w:rsid w:val="00B00938"/>
    <w:rsid w:val="00B009E3"/>
    <w:rsid w:val="00B00B1F"/>
    <w:rsid w:val="00B00D1C"/>
    <w:rsid w:val="00B00EEE"/>
    <w:rsid w:val="00B01022"/>
    <w:rsid w:val="00B01153"/>
    <w:rsid w:val="00B01519"/>
    <w:rsid w:val="00B01A3E"/>
    <w:rsid w:val="00B01AB2"/>
    <w:rsid w:val="00B01C66"/>
    <w:rsid w:val="00B0294C"/>
    <w:rsid w:val="00B02C3C"/>
    <w:rsid w:val="00B031DB"/>
    <w:rsid w:val="00B03205"/>
    <w:rsid w:val="00B032FB"/>
    <w:rsid w:val="00B0343C"/>
    <w:rsid w:val="00B03446"/>
    <w:rsid w:val="00B03FA9"/>
    <w:rsid w:val="00B044A3"/>
    <w:rsid w:val="00B0466B"/>
    <w:rsid w:val="00B04674"/>
    <w:rsid w:val="00B05061"/>
    <w:rsid w:val="00B050CA"/>
    <w:rsid w:val="00B056C2"/>
    <w:rsid w:val="00B056D7"/>
    <w:rsid w:val="00B056FA"/>
    <w:rsid w:val="00B0575F"/>
    <w:rsid w:val="00B062C3"/>
    <w:rsid w:val="00B06566"/>
    <w:rsid w:val="00B065E7"/>
    <w:rsid w:val="00B067ED"/>
    <w:rsid w:val="00B0687E"/>
    <w:rsid w:val="00B071CB"/>
    <w:rsid w:val="00B07445"/>
    <w:rsid w:val="00B07457"/>
    <w:rsid w:val="00B07499"/>
    <w:rsid w:val="00B0775B"/>
    <w:rsid w:val="00B07C0E"/>
    <w:rsid w:val="00B07C47"/>
    <w:rsid w:val="00B10A20"/>
    <w:rsid w:val="00B10B67"/>
    <w:rsid w:val="00B10E2F"/>
    <w:rsid w:val="00B110D7"/>
    <w:rsid w:val="00B1147C"/>
    <w:rsid w:val="00B11629"/>
    <w:rsid w:val="00B12017"/>
    <w:rsid w:val="00B12053"/>
    <w:rsid w:val="00B124CB"/>
    <w:rsid w:val="00B12972"/>
    <w:rsid w:val="00B12CC8"/>
    <w:rsid w:val="00B13150"/>
    <w:rsid w:val="00B13180"/>
    <w:rsid w:val="00B13B6B"/>
    <w:rsid w:val="00B13BEC"/>
    <w:rsid w:val="00B13E87"/>
    <w:rsid w:val="00B1404C"/>
    <w:rsid w:val="00B142BD"/>
    <w:rsid w:val="00B145CA"/>
    <w:rsid w:val="00B14723"/>
    <w:rsid w:val="00B14B59"/>
    <w:rsid w:val="00B14BA6"/>
    <w:rsid w:val="00B14F4D"/>
    <w:rsid w:val="00B15392"/>
    <w:rsid w:val="00B15641"/>
    <w:rsid w:val="00B159FD"/>
    <w:rsid w:val="00B15B98"/>
    <w:rsid w:val="00B15E88"/>
    <w:rsid w:val="00B15EE0"/>
    <w:rsid w:val="00B15F12"/>
    <w:rsid w:val="00B1638A"/>
    <w:rsid w:val="00B164FB"/>
    <w:rsid w:val="00B16B1B"/>
    <w:rsid w:val="00B16F5B"/>
    <w:rsid w:val="00B16F6B"/>
    <w:rsid w:val="00B174A4"/>
    <w:rsid w:val="00B176D9"/>
    <w:rsid w:val="00B17939"/>
    <w:rsid w:val="00B17C4E"/>
    <w:rsid w:val="00B17E80"/>
    <w:rsid w:val="00B20041"/>
    <w:rsid w:val="00B206E6"/>
    <w:rsid w:val="00B208EA"/>
    <w:rsid w:val="00B20B80"/>
    <w:rsid w:val="00B20D25"/>
    <w:rsid w:val="00B2115B"/>
    <w:rsid w:val="00B211CA"/>
    <w:rsid w:val="00B213FB"/>
    <w:rsid w:val="00B21496"/>
    <w:rsid w:val="00B214C8"/>
    <w:rsid w:val="00B2159F"/>
    <w:rsid w:val="00B21608"/>
    <w:rsid w:val="00B217C6"/>
    <w:rsid w:val="00B21D5A"/>
    <w:rsid w:val="00B222CB"/>
    <w:rsid w:val="00B2241E"/>
    <w:rsid w:val="00B2261C"/>
    <w:rsid w:val="00B22B04"/>
    <w:rsid w:val="00B22E1F"/>
    <w:rsid w:val="00B23198"/>
    <w:rsid w:val="00B23373"/>
    <w:rsid w:val="00B23566"/>
    <w:rsid w:val="00B239A0"/>
    <w:rsid w:val="00B23B61"/>
    <w:rsid w:val="00B23BD6"/>
    <w:rsid w:val="00B23D96"/>
    <w:rsid w:val="00B24072"/>
    <w:rsid w:val="00B241CB"/>
    <w:rsid w:val="00B2435C"/>
    <w:rsid w:val="00B24362"/>
    <w:rsid w:val="00B24525"/>
    <w:rsid w:val="00B24A71"/>
    <w:rsid w:val="00B24DEC"/>
    <w:rsid w:val="00B25205"/>
    <w:rsid w:val="00B2526D"/>
    <w:rsid w:val="00B254BB"/>
    <w:rsid w:val="00B25908"/>
    <w:rsid w:val="00B267ED"/>
    <w:rsid w:val="00B26D0A"/>
    <w:rsid w:val="00B26EAB"/>
    <w:rsid w:val="00B2757B"/>
    <w:rsid w:val="00B27755"/>
    <w:rsid w:val="00B2779A"/>
    <w:rsid w:val="00B305A8"/>
    <w:rsid w:val="00B30C6B"/>
    <w:rsid w:val="00B30FB7"/>
    <w:rsid w:val="00B30FDC"/>
    <w:rsid w:val="00B310BD"/>
    <w:rsid w:val="00B31324"/>
    <w:rsid w:val="00B31359"/>
    <w:rsid w:val="00B31374"/>
    <w:rsid w:val="00B3180D"/>
    <w:rsid w:val="00B321B1"/>
    <w:rsid w:val="00B321B5"/>
    <w:rsid w:val="00B326D9"/>
    <w:rsid w:val="00B327B6"/>
    <w:rsid w:val="00B32B8E"/>
    <w:rsid w:val="00B32C8F"/>
    <w:rsid w:val="00B32D7D"/>
    <w:rsid w:val="00B33007"/>
    <w:rsid w:val="00B33377"/>
    <w:rsid w:val="00B33626"/>
    <w:rsid w:val="00B33653"/>
    <w:rsid w:val="00B336B6"/>
    <w:rsid w:val="00B3383E"/>
    <w:rsid w:val="00B33C8F"/>
    <w:rsid w:val="00B33DC7"/>
    <w:rsid w:val="00B33EE4"/>
    <w:rsid w:val="00B33EF7"/>
    <w:rsid w:val="00B340A8"/>
    <w:rsid w:val="00B34247"/>
    <w:rsid w:val="00B3456E"/>
    <w:rsid w:val="00B34C16"/>
    <w:rsid w:val="00B35244"/>
    <w:rsid w:val="00B35370"/>
    <w:rsid w:val="00B353DE"/>
    <w:rsid w:val="00B354F3"/>
    <w:rsid w:val="00B357A8"/>
    <w:rsid w:val="00B35B01"/>
    <w:rsid w:val="00B35B50"/>
    <w:rsid w:val="00B35F58"/>
    <w:rsid w:val="00B35F88"/>
    <w:rsid w:val="00B36754"/>
    <w:rsid w:val="00B36AD5"/>
    <w:rsid w:val="00B36E18"/>
    <w:rsid w:val="00B36E9D"/>
    <w:rsid w:val="00B37138"/>
    <w:rsid w:val="00B37B7D"/>
    <w:rsid w:val="00B40558"/>
    <w:rsid w:val="00B40649"/>
    <w:rsid w:val="00B40808"/>
    <w:rsid w:val="00B40EF6"/>
    <w:rsid w:val="00B40F7C"/>
    <w:rsid w:val="00B40FF3"/>
    <w:rsid w:val="00B41129"/>
    <w:rsid w:val="00B4116C"/>
    <w:rsid w:val="00B412EB"/>
    <w:rsid w:val="00B41391"/>
    <w:rsid w:val="00B41532"/>
    <w:rsid w:val="00B4176A"/>
    <w:rsid w:val="00B41E79"/>
    <w:rsid w:val="00B42191"/>
    <w:rsid w:val="00B42388"/>
    <w:rsid w:val="00B4260D"/>
    <w:rsid w:val="00B42D31"/>
    <w:rsid w:val="00B42E9E"/>
    <w:rsid w:val="00B42FBC"/>
    <w:rsid w:val="00B4310E"/>
    <w:rsid w:val="00B43183"/>
    <w:rsid w:val="00B4318B"/>
    <w:rsid w:val="00B433EC"/>
    <w:rsid w:val="00B43589"/>
    <w:rsid w:val="00B438B0"/>
    <w:rsid w:val="00B4396A"/>
    <w:rsid w:val="00B43A4D"/>
    <w:rsid w:val="00B43DC5"/>
    <w:rsid w:val="00B447F7"/>
    <w:rsid w:val="00B44A0A"/>
    <w:rsid w:val="00B44D0F"/>
    <w:rsid w:val="00B44D63"/>
    <w:rsid w:val="00B44E0C"/>
    <w:rsid w:val="00B44F0E"/>
    <w:rsid w:val="00B451D0"/>
    <w:rsid w:val="00B456B0"/>
    <w:rsid w:val="00B45ADA"/>
    <w:rsid w:val="00B467AC"/>
    <w:rsid w:val="00B468A2"/>
    <w:rsid w:val="00B46995"/>
    <w:rsid w:val="00B46A7A"/>
    <w:rsid w:val="00B46BE5"/>
    <w:rsid w:val="00B46D13"/>
    <w:rsid w:val="00B46D68"/>
    <w:rsid w:val="00B46E09"/>
    <w:rsid w:val="00B47058"/>
    <w:rsid w:val="00B47235"/>
    <w:rsid w:val="00B475C2"/>
    <w:rsid w:val="00B47706"/>
    <w:rsid w:val="00B47D22"/>
    <w:rsid w:val="00B50699"/>
    <w:rsid w:val="00B50A98"/>
    <w:rsid w:val="00B50D12"/>
    <w:rsid w:val="00B50DA3"/>
    <w:rsid w:val="00B50E2B"/>
    <w:rsid w:val="00B50FA3"/>
    <w:rsid w:val="00B5104C"/>
    <w:rsid w:val="00B510B2"/>
    <w:rsid w:val="00B510F0"/>
    <w:rsid w:val="00B51129"/>
    <w:rsid w:val="00B512B1"/>
    <w:rsid w:val="00B51833"/>
    <w:rsid w:val="00B51D23"/>
    <w:rsid w:val="00B51D51"/>
    <w:rsid w:val="00B51DF0"/>
    <w:rsid w:val="00B52251"/>
    <w:rsid w:val="00B5242D"/>
    <w:rsid w:val="00B52787"/>
    <w:rsid w:val="00B527FB"/>
    <w:rsid w:val="00B52EFA"/>
    <w:rsid w:val="00B52FD1"/>
    <w:rsid w:val="00B53247"/>
    <w:rsid w:val="00B533AE"/>
    <w:rsid w:val="00B5382E"/>
    <w:rsid w:val="00B53AEE"/>
    <w:rsid w:val="00B53D0B"/>
    <w:rsid w:val="00B54636"/>
    <w:rsid w:val="00B54AB8"/>
    <w:rsid w:val="00B55401"/>
    <w:rsid w:val="00B55EC8"/>
    <w:rsid w:val="00B55EDF"/>
    <w:rsid w:val="00B55FEA"/>
    <w:rsid w:val="00B56023"/>
    <w:rsid w:val="00B56E89"/>
    <w:rsid w:val="00B56EAA"/>
    <w:rsid w:val="00B572C4"/>
    <w:rsid w:val="00B5765E"/>
    <w:rsid w:val="00B577C8"/>
    <w:rsid w:val="00B578F0"/>
    <w:rsid w:val="00B57A50"/>
    <w:rsid w:val="00B57EBF"/>
    <w:rsid w:val="00B57FDB"/>
    <w:rsid w:val="00B6015E"/>
    <w:rsid w:val="00B60721"/>
    <w:rsid w:val="00B6077C"/>
    <w:rsid w:val="00B6090F"/>
    <w:rsid w:val="00B60DCD"/>
    <w:rsid w:val="00B615DD"/>
    <w:rsid w:val="00B6232B"/>
    <w:rsid w:val="00B62440"/>
    <w:rsid w:val="00B624A0"/>
    <w:rsid w:val="00B627CC"/>
    <w:rsid w:val="00B62A83"/>
    <w:rsid w:val="00B62BAB"/>
    <w:rsid w:val="00B62BC5"/>
    <w:rsid w:val="00B62E0E"/>
    <w:rsid w:val="00B62EE4"/>
    <w:rsid w:val="00B630F2"/>
    <w:rsid w:val="00B6315D"/>
    <w:rsid w:val="00B63267"/>
    <w:rsid w:val="00B632C1"/>
    <w:rsid w:val="00B63315"/>
    <w:rsid w:val="00B63355"/>
    <w:rsid w:val="00B633BB"/>
    <w:rsid w:val="00B63725"/>
    <w:rsid w:val="00B63CB2"/>
    <w:rsid w:val="00B63F4B"/>
    <w:rsid w:val="00B64062"/>
    <w:rsid w:val="00B64224"/>
    <w:rsid w:val="00B64276"/>
    <w:rsid w:val="00B64567"/>
    <w:rsid w:val="00B64865"/>
    <w:rsid w:val="00B64ED5"/>
    <w:rsid w:val="00B6502F"/>
    <w:rsid w:val="00B651BB"/>
    <w:rsid w:val="00B65444"/>
    <w:rsid w:val="00B655DA"/>
    <w:rsid w:val="00B657E2"/>
    <w:rsid w:val="00B65C1B"/>
    <w:rsid w:val="00B65DC0"/>
    <w:rsid w:val="00B65DF6"/>
    <w:rsid w:val="00B66272"/>
    <w:rsid w:val="00B6693A"/>
    <w:rsid w:val="00B671E9"/>
    <w:rsid w:val="00B67235"/>
    <w:rsid w:val="00B67B50"/>
    <w:rsid w:val="00B67C4C"/>
    <w:rsid w:val="00B67D70"/>
    <w:rsid w:val="00B701B2"/>
    <w:rsid w:val="00B70443"/>
    <w:rsid w:val="00B70990"/>
    <w:rsid w:val="00B70A31"/>
    <w:rsid w:val="00B70BC5"/>
    <w:rsid w:val="00B7156F"/>
    <w:rsid w:val="00B71F78"/>
    <w:rsid w:val="00B721A0"/>
    <w:rsid w:val="00B721BE"/>
    <w:rsid w:val="00B72A99"/>
    <w:rsid w:val="00B72C8C"/>
    <w:rsid w:val="00B72F67"/>
    <w:rsid w:val="00B7301C"/>
    <w:rsid w:val="00B73266"/>
    <w:rsid w:val="00B7374C"/>
    <w:rsid w:val="00B73AAA"/>
    <w:rsid w:val="00B73BA3"/>
    <w:rsid w:val="00B73F85"/>
    <w:rsid w:val="00B742FC"/>
    <w:rsid w:val="00B7434F"/>
    <w:rsid w:val="00B743F0"/>
    <w:rsid w:val="00B744EF"/>
    <w:rsid w:val="00B74A2B"/>
    <w:rsid w:val="00B74AFF"/>
    <w:rsid w:val="00B74B2E"/>
    <w:rsid w:val="00B750BB"/>
    <w:rsid w:val="00B750E7"/>
    <w:rsid w:val="00B751D9"/>
    <w:rsid w:val="00B75377"/>
    <w:rsid w:val="00B75890"/>
    <w:rsid w:val="00B75B7F"/>
    <w:rsid w:val="00B75F13"/>
    <w:rsid w:val="00B75FD1"/>
    <w:rsid w:val="00B76028"/>
    <w:rsid w:val="00B762A6"/>
    <w:rsid w:val="00B76626"/>
    <w:rsid w:val="00B76937"/>
    <w:rsid w:val="00B76B31"/>
    <w:rsid w:val="00B777A9"/>
    <w:rsid w:val="00B77A6C"/>
    <w:rsid w:val="00B77B4F"/>
    <w:rsid w:val="00B80174"/>
    <w:rsid w:val="00B8076E"/>
    <w:rsid w:val="00B808DF"/>
    <w:rsid w:val="00B809DC"/>
    <w:rsid w:val="00B80D5D"/>
    <w:rsid w:val="00B80DBB"/>
    <w:rsid w:val="00B80EAD"/>
    <w:rsid w:val="00B81179"/>
    <w:rsid w:val="00B812D6"/>
    <w:rsid w:val="00B817AA"/>
    <w:rsid w:val="00B81954"/>
    <w:rsid w:val="00B819F6"/>
    <w:rsid w:val="00B81D10"/>
    <w:rsid w:val="00B81F9A"/>
    <w:rsid w:val="00B82416"/>
    <w:rsid w:val="00B82646"/>
    <w:rsid w:val="00B8276A"/>
    <w:rsid w:val="00B828B2"/>
    <w:rsid w:val="00B82B9D"/>
    <w:rsid w:val="00B82D1B"/>
    <w:rsid w:val="00B82F77"/>
    <w:rsid w:val="00B831CB"/>
    <w:rsid w:val="00B83623"/>
    <w:rsid w:val="00B83C08"/>
    <w:rsid w:val="00B83C8D"/>
    <w:rsid w:val="00B84141"/>
    <w:rsid w:val="00B84213"/>
    <w:rsid w:val="00B842BC"/>
    <w:rsid w:val="00B84303"/>
    <w:rsid w:val="00B84365"/>
    <w:rsid w:val="00B845DA"/>
    <w:rsid w:val="00B8461F"/>
    <w:rsid w:val="00B849E4"/>
    <w:rsid w:val="00B84D99"/>
    <w:rsid w:val="00B84FC1"/>
    <w:rsid w:val="00B851C4"/>
    <w:rsid w:val="00B85219"/>
    <w:rsid w:val="00B8521C"/>
    <w:rsid w:val="00B85246"/>
    <w:rsid w:val="00B852FE"/>
    <w:rsid w:val="00B853C9"/>
    <w:rsid w:val="00B8555F"/>
    <w:rsid w:val="00B856B2"/>
    <w:rsid w:val="00B85B4A"/>
    <w:rsid w:val="00B85DA4"/>
    <w:rsid w:val="00B85DC6"/>
    <w:rsid w:val="00B867B6"/>
    <w:rsid w:val="00B871CC"/>
    <w:rsid w:val="00B87558"/>
    <w:rsid w:val="00B87657"/>
    <w:rsid w:val="00B87E28"/>
    <w:rsid w:val="00B904E6"/>
    <w:rsid w:val="00B90DA5"/>
    <w:rsid w:val="00B90F6E"/>
    <w:rsid w:val="00B90FD7"/>
    <w:rsid w:val="00B9110F"/>
    <w:rsid w:val="00B912E4"/>
    <w:rsid w:val="00B91DF9"/>
    <w:rsid w:val="00B9276F"/>
    <w:rsid w:val="00B92A47"/>
    <w:rsid w:val="00B92AEA"/>
    <w:rsid w:val="00B935E5"/>
    <w:rsid w:val="00B9369F"/>
    <w:rsid w:val="00B9386F"/>
    <w:rsid w:val="00B93B62"/>
    <w:rsid w:val="00B93B8F"/>
    <w:rsid w:val="00B943E4"/>
    <w:rsid w:val="00B94985"/>
    <w:rsid w:val="00B94E95"/>
    <w:rsid w:val="00B95051"/>
    <w:rsid w:val="00B951EC"/>
    <w:rsid w:val="00B958C6"/>
    <w:rsid w:val="00B95AF5"/>
    <w:rsid w:val="00B95DD7"/>
    <w:rsid w:val="00B967C9"/>
    <w:rsid w:val="00B96964"/>
    <w:rsid w:val="00B96A3D"/>
    <w:rsid w:val="00B96D09"/>
    <w:rsid w:val="00B9743B"/>
    <w:rsid w:val="00B97504"/>
    <w:rsid w:val="00B97CC7"/>
    <w:rsid w:val="00B97DF7"/>
    <w:rsid w:val="00B97E1E"/>
    <w:rsid w:val="00B97FC0"/>
    <w:rsid w:val="00BA0721"/>
    <w:rsid w:val="00BA0821"/>
    <w:rsid w:val="00BA0AFF"/>
    <w:rsid w:val="00BA0B72"/>
    <w:rsid w:val="00BA0BD5"/>
    <w:rsid w:val="00BA0D09"/>
    <w:rsid w:val="00BA1441"/>
    <w:rsid w:val="00BA19A7"/>
    <w:rsid w:val="00BA1D48"/>
    <w:rsid w:val="00BA20A3"/>
    <w:rsid w:val="00BA21A8"/>
    <w:rsid w:val="00BA22B4"/>
    <w:rsid w:val="00BA22FB"/>
    <w:rsid w:val="00BA26A7"/>
    <w:rsid w:val="00BA2998"/>
    <w:rsid w:val="00BA3497"/>
    <w:rsid w:val="00BA353A"/>
    <w:rsid w:val="00BA36BC"/>
    <w:rsid w:val="00BA3D2E"/>
    <w:rsid w:val="00BA3E36"/>
    <w:rsid w:val="00BA3FA5"/>
    <w:rsid w:val="00BA47EC"/>
    <w:rsid w:val="00BA48F4"/>
    <w:rsid w:val="00BA5022"/>
    <w:rsid w:val="00BA5353"/>
    <w:rsid w:val="00BA55F2"/>
    <w:rsid w:val="00BA5892"/>
    <w:rsid w:val="00BA58BA"/>
    <w:rsid w:val="00BA60D4"/>
    <w:rsid w:val="00BA661F"/>
    <w:rsid w:val="00BA6A21"/>
    <w:rsid w:val="00BA7114"/>
    <w:rsid w:val="00BA712E"/>
    <w:rsid w:val="00BA776F"/>
    <w:rsid w:val="00BA7BE0"/>
    <w:rsid w:val="00BA7CAC"/>
    <w:rsid w:val="00BA7EDD"/>
    <w:rsid w:val="00BA7FF4"/>
    <w:rsid w:val="00BB00F5"/>
    <w:rsid w:val="00BB039A"/>
    <w:rsid w:val="00BB04F2"/>
    <w:rsid w:val="00BB07E0"/>
    <w:rsid w:val="00BB0EAD"/>
    <w:rsid w:val="00BB0F85"/>
    <w:rsid w:val="00BB11D6"/>
    <w:rsid w:val="00BB1AFF"/>
    <w:rsid w:val="00BB1E8E"/>
    <w:rsid w:val="00BB1EBF"/>
    <w:rsid w:val="00BB2235"/>
    <w:rsid w:val="00BB2B79"/>
    <w:rsid w:val="00BB3243"/>
    <w:rsid w:val="00BB3569"/>
    <w:rsid w:val="00BB36DE"/>
    <w:rsid w:val="00BB3C22"/>
    <w:rsid w:val="00BB3D48"/>
    <w:rsid w:val="00BB444C"/>
    <w:rsid w:val="00BB44D3"/>
    <w:rsid w:val="00BB4533"/>
    <w:rsid w:val="00BB473C"/>
    <w:rsid w:val="00BB4761"/>
    <w:rsid w:val="00BB4A16"/>
    <w:rsid w:val="00BB4B30"/>
    <w:rsid w:val="00BB4C0F"/>
    <w:rsid w:val="00BB4E73"/>
    <w:rsid w:val="00BB5229"/>
    <w:rsid w:val="00BB5720"/>
    <w:rsid w:val="00BB5773"/>
    <w:rsid w:val="00BB5D68"/>
    <w:rsid w:val="00BB5FCA"/>
    <w:rsid w:val="00BB6683"/>
    <w:rsid w:val="00BB6B1D"/>
    <w:rsid w:val="00BB6BC2"/>
    <w:rsid w:val="00BB6CE5"/>
    <w:rsid w:val="00BB72A0"/>
    <w:rsid w:val="00BB7307"/>
    <w:rsid w:val="00BB7A54"/>
    <w:rsid w:val="00BB7A74"/>
    <w:rsid w:val="00BB7F91"/>
    <w:rsid w:val="00BC0194"/>
    <w:rsid w:val="00BC04DE"/>
    <w:rsid w:val="00BC06E4"/>
    <w:rsid w:val="00BC0D8C"/>
    <w:rsid w:val="00BC0F24"/>
    <w:rsid w:val="00BC1065"/>
    <w:rsid w:val="00BC148D"/>
    <w:rsid w:val="00BC166E"/>
    <w:rsid w:val="00BC17E9"/>
    <w:rsid w:val="00BC1A76"/>
    <w:rsid w:val="00BC20C3"/>
    <w:rsid w:val="00BC21ED"/>
    <w:rsid w:val="00BC22D8"/>
    <w:rsid w:val="00BC24CC"/>
    <w:rsid w:val="00BC24DD"/>
    <w:rsid w:val="00BC25AC"/>
    <w:rsid w:val="00BC2699"/>
    <w:rsid w:val="00BC2914"/>
    <w:rsid w:val="00BC2C17"/>
    <w:rsid w:val="00BC3123"/>
    <w:rsid w:val="00BC3348"/>
    <w:rsid w:val="00BC350A"/>
    <w:rsid w:val="00BC3C13"/>
    <w:rsid w:val="00BC4157"/>
    <w:rsid w:val="00BC422C"/>
    <w:rsid w:val="00BC47BF"/>
    <w:rsid w:val="00BC4C61"/>
    <w:rsid w:val="00BC4DE7"/>
    <w:rsid w:val="00BC55FB"/>
    <w:rsid w:val="00BC5A3D"/>
    <w:rsid w:val="00BC5BED"/>
    <w:rsid w:val="00BC6031"/>
    <w:rsid w:val="00BC62F1"/>
    <w:rsid w:val="00BC6799"/>
    <w:rsid w:val="00BC6856"/>
    <w:rsid w:val="00BC6CE5"/>
    <w:rsid w:val="00BC6D8D"/>
    <w:rsid w:val="00BC709E"/>
    <w:rsid w:val="00BC71E1"/>
    <w:rsid w:val="00BC72BB"/>
    <w:rsid w:val="00BC7615"/>
    <w:rsid w:val="00BC763B"/>
    <w:rsid w:val="00BC776B"/>
    <w:rsid w:val="00BC788E"/>
    <w:rsid w:val="00BD06A2"/>
    <w:rsid w:val="00BD0A30"/>
    <w:rsid w:val="00BD0F3A"/>
    <w:rsid w:val="00BD1016"/>
    <w:rsid w:val="00BD1265"/>
    <w:rsid w:val="00BD1295"/>
    <w:rsid w:val="00BD12A0"/>
    <w:rsid w:val="00BD163D"/>
    <w:rsid w:val="00BD1668"/>
    <w:rsid w:val="00BD16FF"/>
    <w:rsid w:val="00BD181C"/>
    <w:rsid w:val="00BD186A"/>
    <w:rsid w:val="00BD19C3"/>
    <w:rsid w:val="00BD1BBC"/>
    <w:rsid w:val="00BD1F02"/>
    <w:rsid w:val="00BD2710"/>
    <w:rsid w:val="00BD2718"/>
    <w:rsid w:val="00BD2874"/>
    <w:rsid w:val="00BD29C5"/>
    <w:rsid w:val="00BD2A50"/>
    <w:rsid w:val="00BD2B51"/>
    <w:rsid w:val="00BD2D37"/>
    <w:rsid w:val="00BD2DBC"/>
    <w:rsid w:val="00BD2DE3"/>
    <w:rsid w:val="00BD2EE2"/>
    <w:rsid w:val="00BD2F3F"/>
    <w:rsid w:val="00BD307A"/>
    <w:rsid w:val="00BD3176"/>
    <w:rsid w:val="00BD33BE"/>
    <w:rsid w:val="00BD3415"/>
    <w:rsid w:val="00BD361F"/>
    <w:rsid w:val="00BD3A81"/>
    <w:rsid w:val="00BD3ADD"/>
    <w:rsid w:val="00BD3CE0"/>
    <w:rsid w:val="00BD3CF2"/>
    <w:rsid w:val="00BD3F48"/>
    <w:rsid w:val="00BD4015"/>
    <w:rsid w:val="00BD4312"/>
    <w:rsid w:val="00BD4370"/>
    <w:rsid w:val="00BD4C63"/>
    <w:rsid w:val="00BD4D8F"/>
    <w:rsid w:val="00BD4F1E"/>
    <w:rsid w:val="00BD5117"/>
    <w:rsid w:val="00BD53D4"/>
    <w:rsid w:val="00BD5591"/>
    <w:rsid w:val="00BD58E7"/>
    <w:rsid w:val="00BD59AE"/>
    <w:rsid w:val="00BD5CE4"/>
    <w:rsid w:val="00BD6346"/>
    <w:rsid w:val="00BD6499"/>
    <w:rsid w:val="00BD67FA"/>
    <w:rsid w:val="00BD6AD0"/>
    <w:rsid w:val="00BD6B5D"/>
    <w:rsid w:val="00BD6B8A"/>
    <w:rsid w:val="00BD6BDE"/>
    <w:rsid w:val="00BD6F32"/>
    <w:rsid w:val="00BD76C3"/>
    <w:rsid w:val="00BD7E2E"/>
    <w:rsid w:val="00BE1277"/>
    <w:rsid w:val="00BE130C"/>
    <w:rsid w:val="00BE13CB"/>
    <w:rsid w:val="00BE1823"/>
    <w:rsid w:val="00BE1A98"/>
    <w:rsid w:val="00BE1EAF"/>
    <w:rsid w:val="00BE20E5"/>
    <w:rsid w:val="00BE213D"/>
    <w:rsid w:val="00BE29B0"/>
    <w:rsid w:val="00BE2A2B"/>
    <w:rsid w:val="00BE2BA9"/>
    <w:rsid w:val="00BE2BBA"/>
    <w:rsid w:val="00BE2BCD"/>
    <w:rsid w:val="00BE2E75"/>
    <w:rsid w:val="00BE2EB7"/>
    <w:rsid w:val="00BE30BB"/>
    <w:rsid w:val="00BE3136"/>
    <w:rsid w:val="00BE3252"/>
    <w:rsid w:val="00BE3777"/>
    <w:rsid w:val="00BE3BBB"/>
    <w:rsid w:val="00BE3D17"/>
    <w:rsid w:val="00BE41E5"/>
    <w:rsid w:val="00BE42B2"/>
    <w:rsid w:val="00BE42D0"/>
    <w:rsid w:val="00BE4738"/>
    <w:rsid w:val="00BE4A5E"/>
    <w:rsid w:val="00BE4ADE"/>
    <w:rsid w:val="00BE4CF3"/>
    <w:rsid w:val="00BE4F74"/>
    <w:rsid w:val="00BE56C2"/>
    <w:rsid w:val="00BE5703"/>
    <w:rsid w:val="00BE584A"/>
    <w:rsid w:val="00BE59F8"/>
    <w:rsid w:val="00BE5B6E"/>
    <w:rsid w:val="00BE5B96"/>
    <w:rsid w:val="00BE5F20"/>
    <w:rsid w:val="00BE601F"/>
    <w:rsid w:val="00BE6214"/>
    <w:rsid w:val="00BE629A"/>
    <w:rsid w:val="00BE63E1"/>
    <w:rsid w:val="00BE641F"/>
    <w:rsid w:val="00BE64E5"/>
    <w:rsid w:val="00BE66E0"/>
    <w:rsid w:val="00BE674E"/>
    <w:rsid w:val="00BE68CC"/>
    <w:rsid w:val="00BE6DD3"/>
    <w:rsid w:val="00BE733B"/>
    <w:rsid w:val="00BE7407"/>
    <w:rsid w:val="00BE7495"/>
    <w:rsid w:val="00BE79DF"/>
    <w:rsid w:val="00BE7A7E"/>
    <w:rsid w:val="00BF01F8"/>
    <w:rsid w:val="00BF026F"/>
    <w:rsid w:val="00BF02FB"/>
    <w:rsid w:val="00BF0B06"/>
    <w:rsid w:val="00BF0B62"/>
    <w:rsid w:val="00BF0CA5"/>
    <w:rsid w:val="00BF102C"/>
    <w:rsid w:val="00BF10BD"/>
    <w:rsid w:val="00BF1911"/>
    <w:rsid w:val="00BF1AA8"/>
    <w:rsid w:val="00BF1F7E"/>
    <w:rsid w:val="00BF20E5"/>
    <w:rsid w:val="00BF2203"/>
    <w:rsid w:val="00BF2304"/>
    <w:rsid w:val="00BF2388"/>
    <w:rsid w:val="00BF240D"/>
    <w:rsid w:val="00BF252D"/>
    <w:rsid w:val="00BF2721"/>
    <w:rsid w:val="00BF2AA2"/>
    <w:rsid w:val="00BF2B26"/>
    <w:rsid w:val="00BF2F4F"/>
    <w:rsid w:val="00BF31FA"/>
    <w:rsid w:val="00BF3521"/>
    <w:rsid w:val="00BF3A98"/>
    <w:rsid w:val="00BF3AA7"/>
    <w:rsid w:val="00BF3BCF"/>
    <w:rsid w:val="00BF3C0E"/>
    <w:rsid w:val="00BF3F2B"/>
    <w:rsid w:val="00BF4113"/>
    <w:rsid w:val="00BF459D"/>
    <w:rsid w:val="00BF487D"/>
    <w:rsid w:val="00BF4AA1"/>
    <w:rsid w:val="00BF4C43"/>
    <w:rsid w:val="00BF5295"/>
    <w:rsid w:val="00BF52FB"/>
    <w:rsid w:val="00BF548F"/>
    <w:rsid w:val="00BF5DE5"/>
    <w:rsid w:val="00BF62D9"/>
    <w:rsid w:val="00BF6402"/>
    <w:rsid w:val="00BF644E"/>
    <w:rsid w:val="00BF6491"/>
    <w:rsid w:val="00BF672F"/>
    <w:rsid w:val="00BF6FC2"/>
    <w:rsid w:val="00BF70D2"/>
    <w:rsid w:val="00BF75B3"/>
    <w:rsid w:val="00BF78BF"/>
    <w:rsid w:val="00BF7A18"/>
    <w:rsid w:val="00BF7C7F"/>
    <w:rsid w:val="00C006A5"/>
    <w:rsid w:val="00C01227"/>
    <w:rsid w:val="00C01D85"/>
    <w:rsid w:val="00C01E4E"/>
    <w:rsid w:val="00C01F82"/>
    <w:rsid w:val="00C02566"/>
    <w:rsid w:val="00C027F2"/>
    <w:rsid w:val="00C02ABA"/>
    <w:rsid w:val="00C02E7A"/>
    <w:rsid w:val="00C02F50"/>
    <w:rsid w:val="00C031F0"/>
    <w:rsid w:val="00C0330B"/>
    <w:rsid w:val="00C03496"/>
    <w:rsid w:val="00C03743"/>
    <w:rsid w:val="00C037C8"/>
    <w:rsid w:val="00C03E2F"/>
    <w:rsid w:val="00C0426B"/>
    <w:rsid w:val="00C0427E"/>
    <w:rsid w:val="00C0433B"/>
    <w:rsid w:val="00C04585"/>
    <w:rsid w:val="00C04B50"/>
    <w:rsid w:val="00C04F99"/>
    <w:rsid w:val="00C05112"/>
    <w:rsid w:val="00C05320"/>
    <w:rsid w:val="00C0533E"/>
    <w:rsid w:val="00C0537E"/>
    <w:rsid w:val="00C05497"/>
    <w:rsid w:val="00C054C8"/>
    <w:rsid w:val="00C05550"/>
    <w:rsid w:val="00C0558F"/>
    <w:rsid w:val="00C05BC3"/>
    <w:rsid w:val="00C05D7A"/>
    <w:rsid w:val="00C0618B"/>
    <w:rsid w:val="00C062F9"/>
    <w:rsid w:val="00C06432"/>
    <w:rsid w:val="00C06A2A"/>
    <w:rsid w:val="00C06EE7"/>
    <w:rsid w:val="00C0713E"/>
    <w:rsid w:val="00C0718D"/>
    <w:rsid w:val="00C074AC"/>
    <w:rsid w:val="00C077BF"/>
    <w:rsid w:val="00C078BE"/>
    <w:rsid w:val="00C078DB"/>
    <w:rsid w:val="00C07912"/>
    <w:rsid w:val="00C07D4E"/>
    <w:rsid w:val="00C07E5C"/>
    <w:rsid w:val="00C07F17"/>
    <w:rsid w:val="00C07FB6"/>
    <w:rsid w:val="00C10289"/>
    <w:rsid w:val="00C10386"/>
    <w:rsid w:val="00C10535"/>
    <w:rsid w:val="00C10949"/>
    <w:rsid w:val="00C109B3"/>
    <w:rsid w:val="00C10C59"/>
    <w:rsid w:val="00C10D6D"/>
    <w:rsid w:val="00C10DE6"/>
    <w:rsid w:val="00C10EA5"/>
    <w:rsid w:val="00C1107F"/>
    <w:rsid w:val="00C11336"/>
    <w:rsid w:val="00C11916"/>
    <w:rsid w:val="00C1193C"/>
    <w:rsid w:val="00C11B7D"/>
    <w:rsid w:val="00C11B89"/>
    <w:rsid w:val="00C11C99"/>
    <w:rsid w:val="00C11EAB"/>
    <w:rsid w:val="00C11F45"/>
    <w:rsid w:val="00C122F0"/>
    <w:rsid w:val="00C12862"/>
    <w:rsid w:val="00C12A1A"/>
    <w:rsid w:val="00C12DFF"/>
    <w:rsid w:val="00C12EBB"/>
    <w:rsid w:val="00C12F04"/>
    <w:rsid w:val="00C136FA"/>
    <w:rsid w:val="00C13D02"/>
    <w:rsid w:val="00C140B8"/>
    <w:rsid w:val="00C14E57"/>
    <w:rsid w:val="00C14EDB"/>
    <w:rsid w:val="00C15179"/>
    <w:rsid w:val="00C1540C"/>
    <w:rsid w:val="00C1541F"/>
    <w:rsid w:val="00C15605"/>
    <w:rsid w:val="00C156C6"/>
    <w:rsid w:val="00C159FA"/>
    <w:rsid w:val="00C15AB8"/>
    <w:rsid w:val="00C16583"/>
    <w:rsid w:val="00C168D5"/>
    <w:rsid w:val="00C16ED1"/>
    <w:rsid w:val="00C1716B"/>
    <w:rsid w:val="00C1738E"/>
    <w:rsid w:val="00C178E8"/>
    <w:rsid w:val="00C17E1C"/>
    <w:rsid w:val="00C17F63"/>
    <w:rsid w:val="00C208CE"/>
    <w:rsid w:val="00C2097B"/>
    <w:rsid w:val="00C20BAD"/>
    <w:rsid w:val="00C212D9"/>
    <w:rsid w:val="00C213ED"/>
    <w:rsid w:val="00C215B9"/>
    <w:rsid w:val="00C216C4"/>
    <w:rsid w:val="00C21757"/>
    <w:rsid w:val="00C218F4"/>
    <w:rsid w:val="00C2195A"/>
    <w:rsid w:val="00C21981"/>
    <w:rsid w:val="00C21CB5"/>
    <w:rsid w:val="00C222CF"/>
    <w:rsid w:val="00C22625"/>
    <w:rsid w:val="00C227E6"/>
    <w:rsid w:val="00C22EE2"/>
    <w:rsid w:val="00C22F59"/>
    <w:rsid w:val="00C2301A"/>
    <w:rsid w:val="00C23503"/>
    <w:rsid w:val="00C237D8"/>
    <w:rsid w:val="00C24634"/>
    <w:rsid w:val="00C2494B"/>
    <w:rsid w:val="00C24C0A"/>
    <w:rsid w:val="00C24DD2"/>
    <w:rsid w:val="00C25388"/>
    <w:rsid w:val="00C25437"/>
    <w:rsid w:val="00C25661"/>
    <w:rsid w:val="00C25675"/>
    <w:rsid w:val="00C25872"/>
    <w:rsid w:val="00C25AA8"/>
    <w:rsid w:val="00C25F55"/>
    <w:rsid w:val="00C26372"/>
    <w:rsid w:val="00C26420"/>
    <w:rsid w:val="00C26847"/>
    <w:rsid w:val="00C26A98"/>
    <w:rsid w:val="00C27551"/>
    <w:rsid w:val="00C27CBA"/>
    <w:rsid w:val="00C27D07"/>
    <w:rsid w:val="00C27F76"/>
    <w:rsid w:val="00C30005"/>
    <w:rsid w:val="00C30211"/>
    <w:rsid w:val="00C30867"/>
    <w:rsid w:val="00C3096C"/>
    <w:rsid w:val="00C30E2D"/>
    <w:rsid w:val="00C313DE"/>
    <w:rsid w:val="00C31FB3"/>
    <w:rsid w:val="00C32943"/>
    <w:rsid w:val="00C32BB1"/>
    <w:rsid w:val="00C32F07"/>
    <w:rsid w:val="00C32F17"/>
    <w:rsid w:val="00C331A2"/>
    <w:rsid w:val="00C33231"/>
    <w:rsid w:val="00C335F7"/>
    <w:rsid w:val="00C339EA"/>
    <w:rsid w:val="00C33DDF"/>
    <w:rsid w:val="00C33F2F"/>
    <w:rsid w:val="00C34056"/>
    <w:rsid w:val="00C345C9"/>
    <w:rsid w:val="00C3462B"/>
    <w:rsid w:val="00C347A3"/>
    <w:rsid w:val="00C348AA"/>
    <w:rsid w:val="00C34B4B"/>
    <w:rsid w:val="00C34D2B"/>
    <w:rsid w:val="00C34D91"/>
    <w:rsid w:val="00C34E7C"/>
    <w:rsid w:val="00C34EAE"/>
    <w:rsid w:val="00C35346"/>
    <w:rsid w:val="00C3579E"/>
    <w:rsid w:val="00C35829"/>
    <w:rsid w:val="00C35A81"/>
    <w:rsid w:val="00C35AE1"/>
    <w:rsid w:val="00C35AE2"/>
    <w:rsid w:val="00C35B61"/>
    <w:rsid w:val="00C36BD4"/>
    <w:rsid w:val="00C36DE4"/>
    <w:rsid w:val="00C36E7B"/>
    <w:rsid w:val="00C370DF"/>
    <w:rsid w:val="00C370E6"/>
    <w:rsid w:val="00C37855"/>
    <w:rsid w:val="00C378FE"/>
    <w:rsid w:val="00C37A59"/>
    <w:rsid w:val="00C37D1F"/>
    <w:rsid w:val="00C37D41"/>
    <w:rsid w:val="00C403DF"/>
    <w:rsid w:val="00C4042B"/>
    <w:rsid w:val="00C404DE"/>
    <w:rsid w:val="00C4054B"/>
    <w:rsid w:val="00C40920"/>
    <w:rsid w:val="00C40A03"/>
    <w:rsid w:val="00C40FEA"/>
    <w:rsid w:val="00C41287"/>
    <w:rsid w:val="00C416DF"/>
    <w:rsid w:val="00C41BC5"/>
    <w:rsid w:val="00C42177"/>
    <w:rsid w:val="00C42411"/>
    <w:rsid w:val="00C429A9"/>
    <w:rsid w:val="00C42EC1"/>
    <w:rsid w:val="00C42F11"/>
    <w:rsid w:val="00C42F35"/>
    <w:rsid w:val="00C435AE"/>
    <w:rsid w:val="00C438A1"/>
    <w:rsid w:val="00C438CA"/>
    <w:rsid w:val="00C4398E"/>
    <w:rsid w:val="00C43ADE"/>
    <w:rsid w:val="00C43BA9"/>
    <w:rsid w:val="00C4419F"/>
    <w:rsid w:val="00C441AD"/>
    <w:rsid w:val="00C44289"/>
    <w:rsid w:val="00C44428"/>
    <w:rsid w:val="00C444D6"/>
    <w:rsid w:val="00C445F8"/>
    <w:rsid w:val="00C44AD2"/>
    <w:rsid w:val="00C44C4B"/>
    <w:rsid w:val="00C4529D"/>
    <w:rsid w:val="00C454EC"/>
    <w:rsid w:val="00C455B3"/>
    <w:rsid w:val="00C45789"/>
    <w:rsid w:val="00C45C1E"/>
    <w:rsid w:val="00C45CFF"/>
    <w:rsid w:val="00C45FC3"/>
    <w:rsid w:val="00C461E1"/>
    <w:rsid w:val="00C4624F"/>
    <w:rsid w:val="00C4632A"/>
    <w:rsid w:val="00C47083"/>
    <w:rsid w:val="00C474DC"/>
    <w:rsid w:val="00C47617"/>
    <w:rsid w:val="00C47B9D"/>
    <w:rsid w:val="00C47CC0"/>
    <w:rsid w:val="00C47DD5"/>
    <w:rsid w:val="00C50513"/>
    <w:rsid w:val="00C5053D"/>
    <w:rsid w:val="00C505F1"/>
    <w:rsid w:val="00C50D86"/>
    <w:rsid w:val="00C50E74"/>
    <w:rsid w:val="00C50EB3"/>
    <w:rsid w:val="00C510C0"/>
    <w:rsid w:val="00C51BEC"/>
    <w:rsid w:val="00C5210E"/>
    <w:rsid w:val="00C5237A"/>
    <w:rsid w:val="00C5281B"/>
    <w:rsid w:val="00C5287F"/>
    <w:rsid w:val="00C528F0"/>
    <w:rsid w:val="00C52D9D"/>
    <w:rsid w:val="00C52DD4"/>
    <w:rsid w:val="00C533B5"/>
    <w:rsid w:val="00C539F0"/>
    <w:rsid w:val="00C53A36"/>
    <w:rsid w:val="00C53A47"/>
    <w:rsid w:val="00C53B03"/>
    <w:rsid w:val="00C544A9"/>
    <w:rsid w:val="00C54558"/>
    <w:rsid w:val="00C56227"/>
    <w:rsid w:val="00C568B9"/>
    <w:rsid w:val="00C56ACC"/>
    <w:rsid w:val="00C5707B"/>
    <w:rsid w:val="00C571FA"/>
    <w:rsid w:val="00C57331"/>
    <w:rsid w:val="00C57668"/>
    <w:rsid w:val="00C57935"/>
    <w:rsid w:val="00C57BF7"/>
    <w:rsid w:val="00C57D12"/>
    <w:rsid w:val="00C60931"/>
    <w:rsid w:val="00C60CC1"/>
    <w:rsid w:val="00C60CDB"/>
    <w:rsid w:val="00C61337"/>
    <w:rsid w:val="00C61B47"/>
    <w:rsid w:val="00C61BF3"/>
    <w:rsid w:val="00C61C21"/>
    <w:rsid w:val="00C61DA8"/>
    <w:rsid w:val="00C61FC5"/>
    <w:rsid w:val="00C622A0"/>
    <w:rsid w:val="00C62392"/>
    <w:rsid w:val="00C623DC"/>
    <w:rsid w:val="00C62C44"/>
    <w:rsid w:val="00C62CAB"/>
    <w:rsid w:val="00C62D0D"/>
    <w:rsid w:val="00C62D56"/>
    <w:rsid w:val="00C62FBA"/>
    <w:rsid w:val="00C63123"/>
    <w:rsid w:val="00C633A4"/>
    <w:rsid w:val="00C635DD"/>
    <w:rsid w:val="00C63B3C"/>
    <w:rsid w:val="00C63D3E"/>
    <w:rsid w:val="00C63E74"/>
    <w:rsid w:val="00C63F97"/>
    <w:rsid w:val="00C640EF"/>
    <w:rsid w:val="00C641A8"/>
    <w:rsid w:val="00C64335"/>
    <w:rsid w:val="00C64353"/>
    <w:rsid w:val="00C64471"/>
    <w:rsid w:val="00C64C2C"/>
    <w:rsid w:val="00C650ED"/>
    <w:rsid w:val="00C65538"/>
    <w:rsid w:val="00C65673"/>
    <w:rsid w:val="00C65BD1"/>
    <w:rsid w:val="00C65D3D"/>
    <w:rsid w:val="00C6617C"/>
    <w:rsid w:val="00C6626A"/>
    <w:rsid w:val="00C66282"/>
    <w:rsid w:val="00C664C7"/>
    <w:rsid w:val="00C6669E"/>
    <w:rsid w:val="00C66A92"/>
    <w:rsid w:val="00C66D4B"/>
    <w:rsid w:val="00C66DA6"/>
    <w:rsid w:val="00C66F25"/>
    <w:rsid w:val="00C67223"/>
    <w:rsid w:val="00C675AE"/>
    <w:rsid w:val="00C67663"/>
    <w:rsid w:val="00C677F8"/>
    <w:rsid w:val="00C67C9D"/>
    <w:rsid w:val="00C67E26"/>
    <w:rsid w:val="00C70064"/>
    <w:rsid w:val="00C70066"/>
    <w:rsid w:val="00C70139"/>
    <w:rsid w:val="00C7037F"/>
    <w:rsid w:val="00C705E4"/>
    <w:rsid w:val="00C70699"/>
    <w:rsid w:val="00C70A62"/>
    <w:rsid w:val="00C70DD0"/>
    <w:rsid w:val="00C70FA9"/>
    <w:rsid w:val="00C7125F"/>
    <w:rsid w:val="00C71535"/>
    <w:rsid w:val="00C71799"/>
    <w:rsid w:val="00C7180E"/>
    <w:rsid w:val="00C7183F"/>
    <w:rsid w:val="00C71908"/>
    <w:rsid w:val="00C71AB8"/>
    <w:rsid w:val="00C71CE8"/>
    <w:rsid w:val="00C71CE9"/>
    <w:rsid w:val="00C71E4D"/>
    <w:rsid w:val="00C723A7"/>
    <w:rsid w:val="00C726C0"/>
    <w:rsid w:val="00C72A0C"/>
    <w:rsid w:val="00C72AC6"/>
    <w:rsid w:val="00C72B81"/>
    <w:rsid w:val="00C7352E"/>
    <w:rsid w:val="00C7357E"/>
    <w:rsid w:val="00C73687"/>
    <w:rsid w:val="00C73A11"/>
    <w:rsid w:val="00C7405E"/>
    <w:rsid w:val="00C74153"/>
    <w:rsid w:val="00C7421D"/>
    <w:rsid w:val="00C742CC"/>
    <w:rsid w:val="00C74612"/>
    <w:rsid w:val="00C74938"/>
    <w:rsid w:val="00C74DCF"/>
    <w:rsid w:val="00C74E10"/>
    <w:rsid w:val="00C74FB9"/>
    <w:rsid w:val="00C75360"/>
    <w:rsid w:val="00C7583A"/>
    <w:rsid w:val="00C75C1E"/>
    <w:rsid w:val="00C75ED7"/>
    <w:rsid w:val="00C7618D"/>
    <w:rsid w:val="00C761DD"/>
    <w:rsid w:val="00C76384"/>
    <w:rsid w:val="00C76600"/>
    <w:rsid w:val="00C766D4"/>
    <w:rsid w:val="00C76B0F"/>
    <w:rsid w:val="00C76E1D"/>
    <w:rsid w:val="00C76EFD"/>
    <w:rsid w:val="00C77148"/>
    <w:rsid w:val="00C77680"/>
    <w:rsid w:val="00C8082D"/>
    <w:rsid w:val="00C80D52"/>
    <w:rsid w:val="00C812C5"/>
    <w:rsid w:val="00C813EB"/>
    <w:rsid w:val="00C815A9"/>
    <w:rsid w:val="00C8183B"/>
    <w:rsid w:val="00C81C22"/>
    <w:rsid w:val="00C81C5E"/>
    <w:rsid w:val="00C82793"/>
    <w:rsid w:val="00C827FF"/>
    <w:rsid w:val="00C82AE1"/>
    <w:rsid w:val="00C82BEB"/>
    <w:rsid w:val="00C8317A"/>
    <w:rsid w:val="00C831A7"/>
    <w:rsid w:val="00C8345A"/>
    <w:rsid w:val="00C8361E"/>
    <w:rsid w:val="00C83647"/>
    <w:rsid w:val="00C83739"/>
    <w:rsid w:val="00C841CB"/>
    <w:rsid w:val="00C844B8"/>
    <w:rsid w:val="00C84506"/>
    <w:rsid w:val="00C84686"/>
    <w:rsid w:val="00C8471E"/>
    <w:rsid w:val="00C84ABA"/>
    <w:rsid w:val="00C84B05"/>
    <w:rsid w:val="00C852A8"/>
    <w:rsid w:val="00C852D6"/>
    <w:rsid w:val="00C852DB"/>
    <w:rsid w:val="00C8538C"/>
    <w:rsid w:val="00C85537"/>
    <w:rsid w:val="00C85B49"/>
    <w:rsid w:val="00C864A1"/>
    <w:rsid w:val="00C867FB"/>
    <w:rsid w:val="00C86B78"/>
    <w:rsid w:val="00C86FA9"/>
    <w:rsid w:val="00C878E2"/>
    <w:rsid w:val="00C87D3A"/>
    <w:rsid w:val="00C87E15"/>
    <w:rsid w:val="00C87FE1"/>
    <w:rsid w:val="00C905D0"/>
    <w:rsid w:val="00C90A3B"/>
    <w:rsid w:val="00C90A80"/>
    <w:rsid w:val="00C90B4D"/>
    <w:rsid w:val="00C90BEA"/>
    <w:rsid w:val="00C90C92"/>
    <w:rsid w:val="00C90E45"/>
    <w:rsid w:val="00C90F6C"/>
    <w:rsid w:val="00C9163B"/>
    <w:rsid w:val="00C91C45"/>
    <w:rsid w:val="00C91FF3"/>
    <w:rsid w:val="00C926AE"/>
    <w:rsid w:val="00C92912"/>
    <w:rsid w:val="00C92A54"/>
    <w:rsid w:val="00C92E17"/>
    <w:rsid w:val="00C92ED1"/>
    <w:rsid w:val="00C93977"/>
    <w:rsid w:val="00C9430B"/>
    <w:rsid w:val="00C94913"/>
    <w:rsid w:val="00C9493B"/>
    <w:rsid w:val="00C94B49"/>
    <w:rsid w:val="00C94C25"/>
    <w:rsid w:val="00C94C2C"/>
    <w:rsid w:val="00C94F5D"/>
    <w:rsid w:val="00C9501D"/>
    <w:rsid w:val="00C950F4"/>
    <w:rsid w:val="00C95113"/>
    <w:rsid w:val="00C9523B"/>
    <w:rsid w:val="00C95659"/>
    <w:rsid w:val="00C9570B"/>
    <w:rsid w:val="00C958DC"/>
    <w:rsid w:val="00C96543"/>
    <w:rsid w:val="00C966A0"/>
    <w:rsid w:val="00C9691D"/>
    <w:rsid w:val="00C9695E"/>
    <w:rsid w:val="00C96AC0"/>
    <w:rsid w:val="00C96E2B"/>
    <w:rsid w:val="00C96FE4"/>
    <w:rsid w:val="00C97518"/>
    <w:rsid w:val="00C97671"/>
    <w:rsid w:val="00C976F7"/>
    <w:rsid w:val="00C97847"/>
    <w:rsid w:val="00C97891"/>
    <w:rsid w:val="00C97F39"/>
    <w:rsid w:val="00CA04D3"/>
    <w:rsid w:val="00CA0595"/>
    <w:rsid w:val="00CA0FFE"/>
    <w:rsid w:val="00CA10E2"/>
    <w:rsid w:val="00CA1D1D"/>
    <w:rsid w:val="00CA1DD1"/>
    <w:rsid w:val="00CA1DE2"/>
    <w:rsid w:val="00CA21A6"/>
    <w:rsid w:val="00CA2A96"/>
    <w:rsid w:val="00CA2B1C"/>
    <w:rsid w:val="00CA310B"/>
    <w:rsid w:val="00CA3736"/>
    <w:rsid w:val="00CA3784"/>
    <w:rsid w:val="00CA3990"/>
    <w:rsid w:val="00CA423E"/>
    <w:rsid w:val="00CA47CC"/>
    <w:rsid w:val="00CA4B81"/>
    <w:rsid w:val="00CA4EFC"/>
    <w:rsid w:val="00CA50BD"/>
    <w:rsid w:val="00CA521F"/>
    <w:rsid w:val="00CA52A0"/>
    <w:rsid w:val="00CA56B5"/>
    <w:rsid w:val="00CA585F"/>
    <w:rsid w:val="00CA5A26"/>
    <w:rsid w:val="00CA60B0"/>
    <w:rsid w:val="00CA6173"/>
    <w:rsid w:val="00CA65DE"/>
    <w:rsid w:val="00CA6AD3"/>
    <w:rsid w:val="00CA6CFA"/>
    <w:rsid w:val="00CA7074"/>
    <w:rsid w:val="00CA71C9"/>
    <w:rsid w:val="00CA7F7E"/>
    <w:rsid w:val="00CB02A5"/>
    <w:rsid w:val="00CB048E"/>
    <w:rsid w:val="00CB054E"/>
    <w:rsid w:val="00CB06BC"/>
    <w:rsid w:val="00CB0710"/>
    <w:rsid w:val="00CB0C10"/>
    <w:rsid w:val="00CB0EB7"/>
    <w:rsid w:val="00CB0EC3"/>
    <w:rsid w:val="00CB1377"/>
    <w:rsid w:val="00CB1615"/>
    <w:rsid w:val="00CB1718"/>
    <w:rsid w:val="00CB1733"/>
    <w:rsid w:val="00CB1744"/>
    <w:rsid w:val="00CB18E4"/>
    <w:rsid w:val="00CB1B12"/>
    <w:rsid w:val="00CB1D0D"/>
    <w:rsid w:val="00CB1EBE"/>
    <w:rsid w:val="00CB2231"/>
    <w:rsid w:val="00CB22C9"/>
    <w:rsid w:val="00CB2310"/>
    <w:rsid w:val="00CB23A6"/>
    <w:rsid w:val="00CB2C2B"/>
    <w:rsid w:val="00CB2C2F"/>
    <w:rsid w:val="00CB2CF5"/>
    <w:rsid w:val="00CB32F8"/>
    <w:rsid w:val="00CB3394"/>
    <w:rsid w:val="00CB347C"/>
    <w:rsid w:val="00CB3506"/>
    <w:rsid w:val="00CB3792"/>
    <w:rsid w:val="00CB3ABB"/>
    <w:rsid w:val="00CB3C3E"/>
    <w:rsid w:val="00CB4619"/>
    <w:rsid w:val="00CB4B4C"/>
    <w:rsid w:val="00CB4EE6"/>
    <w:rsid w:val="00CB59D9"/>
    <w:rsid w:val="00CB5CE0"/>
    <w:rsid w:val="00CB615B"/>
    <w:rsid w:val="00CB64DF"/>
    <w:rsid w:val="00CB65EE"/>
    <w:rsid w:val="00CB6B98"/>
    <w:rsid w:val="00CB7200"/>
    <w:rsid w:val="00CB7C7A"/>
    <w:rsid w:val="00CC0023"/>
    <w:rsid w:val="00CC00A2"/>
    <w:rsid w:val="00CC00D1"/>
    <w:rsid w:val="00CC01CA"/>
    <w:rsid w:val="00CC028F"/>
    <w:rsid w:val="00CC050E"/>
    <w:rsid w:val="00CC05D9"/>
    <w:rsid w:val="00CC063D"/>
    <w:rsid w:val="00CC076F"/>
    <w:rsid w:val="00CC0C5D"/>
    <w:rsid w:val="00CC0F6E"/>
    <w:rsid w:val="00CC1024"/>
    <w:rsid w:val="00CC15C6"/>
    <w:rsid w:val="00CC179E"/>
    <w:rsid w:val="00CC1B88"/>
    <w:rsid w:val="00CC1C20"/>
    <w:rsid w:val="00CC2062"/>
    <w:rsid w:val="00CC23E6"/>
    <w:rsid w:val="00CC2443"/>
    <w:rsid w:val="00CC24CC"/>
    <w:rsid w:val="00CC2635"/>
    <w:rsid w:val="00CC2919"/>
    <w:rsid w:val="00CC2983"/>
    <w:rsid w:val="00CC2B39"/>
    <w:rsid w:val="00CC2B9F"/>
    <w:rsid w:val="00CC2CEA"/>
    <w:rsid w:val="00CC3114"/>
    <w:rsid w:val="00CC3117"/>
    <w:rsid w:val="00CC312D"/>
    <w:rsid w:val="00CC324B"/>
    <w:rsid w:val="00CC33AC"/>
    <w:rsid w:val="00CC45CD"/>
    <w:rsid w:val="00CC4780"/>
    <w:rsid w:val="00CC49B4"/>
    <w:rsid w:val="00CC4ED3"/>
    <w:rsid w:val="00CC4F51"/>
    <w:rsid w:val="00CC5352"/>
    <w:rsid w:val="00CC573B"/>
    <w:rsid w:val="00CC5C80"/>
    <w:rsid w:val="00CC619F"/>
    <w:rsid w:val="00CC653F"/>
    <w:rsid w:val="00CC6756"/>
    <w:rsid w:val="00CC686A"/>
    <w:rsid w:val="00CC6CF5"/>
    <w:rsid w:val="00CC6D24"/>
    <w:rsid w:val="00CC7200"/>
    <w:rsid w:val="00CC7876"/>
    <w:rsid w:val="00CD021C"/>
    <w:rsid w:val="00CD0370"/>
    <w:rsid w:val="00CD03B5"/>
    <w:rsid w:val="00CD0BAA"/>
    <w:rsid w:val="00CD0F8D"/>
    <w:rsid w:val="00CD12DD"/>
    <w:rsid w:val="00CD1ADF"/>
    <w:rsid w:val="00CD1C44"/>
    <w:rsid w:val="00CD1D93"/>
    <w:rsid w:val="00CD1E4D"/>
    <w:rsid w:val="00CD1E70"/>
    <w:rsid w:val="00CD20D4"/>
    <w:rsid w:val="00CD20D9"/>
    <w:rsid w:val="00CD21D0"/>
    <w:rsid w:val="00CD238C"/>
    <w:rsid w:val="00CD23AE"/>
    <w:rsid w:val="00CD2775"/>
    <w:rsid w:val="00CD3020"/>
    <w:rsid w:val="00CD31EA"/>
    <w:rsid w:val="00CD3252"/>
    <w:rsid w:val="00CD3448"/>
    <w:rsid w:val="00CD36BA"/>
    <w:rsid w:val="00CD3C9F"/>
    <w:rsid w:val="00CD40CD"/>
    <w:rsid w:val="00CD4511"/>
    <w:rsid w:val="00CD4588"/>
    <w:rsid w:val="00CD4A49"/>
    <w:rsid w:val="00CD4C34"/>
    <w:rsid w:val="00CD5341"/>
    <w:rsid w:val="00CD5639"/>
    <w:rsid w:val="00CD5D04"/>
    <w:rsid w:val="00CD60F1"/>
    <w:rsid w:val="00CD6201"/>
    <w:rsid w:val="00CD6278"/>
    <w:rsid w:val="00CD662B"/>
    <w:rsid w:val="00CD6935"/>
    <w:rsid w:val="00CD6E4B"/>
    <w:rsid w:val="00CD7002"/>
    <w:rsid w:val="00CD71ED"/>
    <w:rsid w:val="00CD7444"/>
    <w:rsid w:val="00CD78DE"/>
    <w:rsid w:val="00CD7EFF"/>
    <w:rsid w:val="00CE046A"/>
    <w:rsid w:val="00CE046B"/>
    <w:rsid w:val="00CE055F"/>
    <w:rsid w:val="00CE05CA"/>
    <w:rsid w:val="00CE066F"/>
    <w:rsid w:val="00CE085C"/>
    <w:rsid w:val="00CE0CB3"/>
    <w:rsid w:val="00CE0CC4"/>
    <w:rsid w:val="00CE1043"/>
    <w:rsid w:val="00CE1502"/>
    <w:rsid w:val="00CE161C"/>
    <w:rsid w:val="00CE16EE"/>
    <w:rsid w:val="00CE172A"/>
    <w:rsid w:val="00CE1908"/>
    <w:rsid w:val="00CE19E0"/>
    <w:rsid w:val="00CE234A"/>
    <w:rsid w:val="00CE2455"/>
    <w:rsid w:val="00CE251C"/>
    <w:rsid w:val="00CE25EE"/>
    <w:rsid w:val="00CE2DC7"/>
    <w:rsid w:val="00CE2E2B"/>
    <w:rsid w:val="00CE2FE3"/>
    <w:rsid w:val="00CE32D1"/>
    <w:rsid w:val="00CE33A7"/>
    <w:rsid w:val="00CE34CC"/>
    <w:rsid w:val="00CE465B"/>
    <w:rsid w:val="00CE46C7"/>
    <w:rsid w:val="00CE46D3"/>
    <w:rsid w:val="00CE47E8"/>
    <w:rsid w:val="00CE48B2"/>
    <w:rsid w:val="00CE497B"/>
    <w:rsid w:val="00CE4BA8"/>
    <w:rsid w:val="00CE4D9A"/>
    <w:rsid w:val="00CE4E16"/>
    <w:rsid w:val="00CE5179"/>
    <w:rsid w:val="00CE5899"/>
    <w:rsid w:val="00CE5930"/>
    <w:rsid w:val="00CE5E4C"/>
    <w:rsid w:val="00CE60DB"/>
    <w:rsid w:val="00CE6557"/>
    <w:rsid w:val="00CE65D3"/>
    <w:rsid w:val="00CE68C9"/>
    <w:rsid w:val="00CE6976"/>
    <w:rsid w:val="00CE6C1B"/>
    <w:rsid w:val="00CE6E29"/>
    <w:rsid w:val="00CE6ECB"/>
    <w:rsid w:val="00CE6ECC"/>
    <w:rsid w:val="00CE70AD"/>
    <w:rsid w:val="00CE7161"/>
    <w:rsid w:val="00CE7607"/>
    <w:rsid w:val="00CE7651"/>
    <w:rsid w:val="00CE773F"/>
    <w:rsid w:val="00CE7D28"/>
    <w:rsid w:val="00CF004A"/>
    <w:rsid w:val="00CF0250"/>
    <w:rsid w:val="00CF02AB"/>
    <w:rsid w:val="00CF062E"/>
    <w:rsid w:val="00CF0641"/>
    <w:rsid w:val="00CF070A"/>
    <w:rsid w:val="00CF0785"/>
    <w:rsid w:val="00CF08CB"/>
    <w:rsid w:val="00CF08EB"/>
    <w:rsid w:val="00CF0922"/>
    <w:rsid w:val="00CF0A48"/>
    <w:rsid w:val="00CF0D57"/>
    <w:rsid w:val="00CF0DC0"/>
    <w:rsid w:val="00CF1402"/>
    <w:rsid w:val="00CF16E2"/>
    <w:rsid w:val="00CF16FA"/>
    <w:rsid w:val="00CF1A09"/>
    <w:rsid w:val="00CF1AF1"/>
    <w:rsid w:val="00CF1B23"/>
    <w:rsid w:val="00CF1D0D"/>
    <w:rsid w:val="00CF1D6D"/>
    <w:rsid w:val="00CF221C"/>
    <w:rsid w:val="00CF26E2"/>
    <w:rsid w:val="00CF2817"/>
    <w:rsid w:val="00CF2AC8"/>
    <w:rsid w:val="00CF2EE1"/>
    <w:rsid w:val="00CF3270"/>
    <w:rsid w:val="00CF39CB"/>
    <w:rsid w:val="00CF3B30"/>
    <w:rsid w:val="00CF3EE9"/>
    <w:rsid w:val="00CF416B"/>
    <w:rsid w:val="00CF4CE4"/>
    <w:rsid w:val="00CF5191"/>
    <w:rsid w:val="00CF5BEA"/>
    <w:rsid w:val="00CF5C55"/>
    <w:rsid w:val="00CF5D69"/>
    <w:rsid w:val="00CF63B8"/>
    <w:rsid w:val="00CF65A3"/>
    <w:rsid w:val="00CF6ABF"/>
    <w:rsid w:val="00CF6BBE"/>
    <w:rsid w:val="00CF6FAA"/>
    <w:rsid w:val="00CF6FCE"/>
    <w:rsid w:val="00CF6FF7"/>
    <w:rsid w:val="00CF7210"/>
    <w:rsid w:val="00CF731D"/>
    <w:rsid w:val="00CF76BD"/>
    <w:rsid w:val="00CF77DA"/>
    <w:rsid w:val="00CF7835"/>
    <w:rsid w:val="00D0023D"/>
    <w:rsid w:val="00D0055D"/>
    <w:rsid w:val="00D00863"/>
    <w:rsid w:val="00D00BFA"/>
    <w:rsid w:val="00D00C53"/>
    <w:rsid w:val="00D012B2"/>
    <w:rsid w:val="00D015AB"/>
    <w:rsid w:val="00D016DC"/>
    <w:rsid w:val="00D019F2"/>
    <w:rsid w:val="00D02018"/>
    <w:rsid w:val="00D020D1"/>
    <w:rsid w:val="00D021E0"/>
    <w:rsid w:val="00D02374"/>
    <w:rsid w:val="00D02432"/>
    <w:rsid w:val="00D02547"/>
    <w:rsid w:val="00D028BA"/>
    <w:rsid w:val="00D028D7"/>
    <w:rsid w:val="00D02B4D"/>
    <w:rsid w:val="00D02C40"/>
    <w:rsid w:val="00D030C7"/>
    <w:rsid w:val="00D0327F"/>
    <w:rsid w:val="00D0353B"/>
    <w:rsid w:val="00D036EC"/>
    <w:rsid w:val="00D0434A"/>
    <w:rsid w:val="00D045C4"/>
    <w:rsid w:val="00D0497E"/>
    <w:rsid w:val="00D04ADD"/>
    <w:rsid w:val="00D04DEF"/>
    <w:rsid w:val="00D04EA9"/>
    <w:rsid w:val="00D0557C"/>
    <w:rsid w:val="00D0579E"/>
    <w:rsid w:val="00D057A9"/>
    <w:rsid w:val="00D05930"/>
    <w:rsid w:val="00D059C6"/>
    <w:rsid w:val="00D05A5F"/>
    <w:rsid w:val="00D05ABB"/>
    <w:rsid w:val="00D05C51"/>
    <w:rsid w:val="00D05DF0"/>
    <w:rsid w:val="00D061F1"/>
    <w:rsid w:val="00D06B29"/>
    <w:rsid w:val="00D06D14"/>
    <w:rsid w:val="00D06E1C"/>
    <w:rsid w:val="00D06FF4"/>
    <w:rsid w:val="00D07219"/>
    <w:rsid w:val="00D07458"/>
    <w:rsid w:val="00D0748D"/>
    <w:rsid w:val="00D076EB"/>
    <w:rsid w:val="00D0781C"/>
    <w:rsid w:val="00D079E9"/>
    <w:rsid w:val="00D079EF"/>
    <w:rsid w:val="00D07F95"/>
    <w:rsid w:val="00D10105"/>
    <w:rsid w:val="00D1029A"/>
    <w:rsid w:val="00D102D1"/>
    <w:rsid w:val="00D108D1"/>
    <w:rsid w:val="00D10C4A"/>
    <w:rsid w:val="00D11096"/>
    <w:rsid w:val="00D111CC"/>
    <w:rsid w:val="00D1158A"/>
    <w:rsid w:val="00D116BC"/>
    <w:rsid w:val="00D11809"/>
    <w:rsid w:val="00D11E21"/>
    <w:rsid w:val="00D12151"/>
    <w:rsid w:val="00D1240B"/>
    <w:rsid w:val="00D12747"/>
    <w:rsid w:val="00D12B11"/>
    <w:rsid w:val="00D12C94"/>
    <w:rsid w:val="00D12D9C"/>
    <w:rsid w:val="00D12EEB"/>
    <w:rsid w:val="00D1391D"/>
    <w:rsid w:val="00D13EB7"/>
    <w:rsid w:val="00D140F2"/>
    <w:rsid w:val="00D14506"/>
    <w:rsid w:val="00D14CA7"/>
    <w:rsid w:val="00D14F84"/>
    <w:rsid w:val="00D1578B"/>
    <w:rsid w:val="00D15F93"/>
    <w:rsid w:val="00D16131"/>
    <w:rsid w:val="00D16412"/>
    <w:rsid w:val="00D164CA"/>
    <w:rsid w:val="00D16731"/>
    <w:rsid w:val="00D168DA"/>
    <w:rsid w:val="00D16967"/>
    <w:rsid w:val="00D17179"/>
    <w:rsid w:val="00D174D6"/>
    <w:rsid w:val="00D17516"/>
    <w:rsid w:val="00D179E9"/>
    <w:rsid w:val="00D17D71"/>
    <w:rsid w:val="00D17F58"/>
    <w:rsid w:val="00D17F60"/>
    <w:rsid w:val="00D2024F"/>
    <w:rsid w:val="00D2063F"/>
    <w:rsid w:val="00D20668"/>
    <w:rsid w:val="00D2090B"/>
    <w:rsid w:val="00D20AF7"/>
    <w:rsid w:val="00D20EC0"/>
    <w:rsid w:val="00D20F24"/>
    <w:rsid w:val="00D215ED"/>
    <w:rsid w:val="00D21B8C"/>
    <w:rsid w:val="00D21D8F"/>
    <w:rsid w:val="00D21E98"/>
    <w:rsid w:val="00D21FB5"/>
    <w:rsid w:val="00D22152"/>
    <w:rsid w:val="00D22164"/>
    <w:rsid w:val="00D222D6"/>
    <w:rsid w:val="00D2266E"/>
    <w:rsid w:val="00D228D8"/>
    <w:rsid w:val="00D22B78"/>
    <w:rsid w:val="00D22DDA"/>
    <w:rsid w:val="00D22E1E"/>
    <w:rsid w:val="00D232CD"/>
    <w:rsid w:val="00D233C0"/>
    <w:rsid w:val="00D235BF"/>
    <w:rsid w:val="00D23EB2"/>
    <w:rsid w:val="00D2417C"/>
    <w:rsid w:val="00D248B0"/>
    <w:rsid w:val="00D25605"/>
    <w:rsid w:val="00D2579A"/>
    <w:rsid w:val="00D25E9C"/>
    <w:rsid w:val="00D25ECF"/>
    <w:rsid w:val="00D2615F"/>
    <w:rsid w:val="00D26195"/>
    <w:rsid w:val="00D26278"/>
    <w:rsid w:val="00D2643A"/>
    <w:rsid w:val="00D265D3"/>
    <w:rsid w:val="00D267EC"/>
    <w:rsid w:val="00D2698D"/>
    <w:rsid w:val="00D273A3"/>
    <w:rsid w:val="00D273CD"/>
    <w:rsid w:val="00D27D83"/>
    <w:rsid w:val="00D27E88"/>
    <w:rsid w:val="00D27EF0"/>
    <w:rsid w:val="00D30287"/>
    <w:rsid w:val="00D30377"/>
    <w:rsid w:val="00D307A2"/>
    <w:rsid w:val="00D30C71"/>
    <w:rsid w:val="00D30C79"/>
    <w:rsid w:val="00D311BB"/>
    <w:rsid w:val="00D3126C"/>
    <w:rsid w:val="00D3127C"/>
    <w:rsid w:val="00D31503"/>
    <w:rsid w:val="00D31526"/>
    <w:rsid w:val="00D3189B"/>
    <w:rsid w:val="00D32308"/>
    <w:rsid w:val="00D32517"/>
    <w:rsid w:val="00D325D7"/>
    <w:rsid w:val="00D32AD2"/>
    <w:rsid w:val="00D32D11"/>
    <w:rsid w:val="00D32E81"/>
    <w:rsid w:val="00D3303F"/>
    <w:rsid w:val="00D33568"/>
    <w:rsid w:val="00D33807"/>
    <w:rsid w:val="00D33987"/>
    <w:rsid w:val="00D33CE0"/>
    <w:rsid w:val="00D3436D"/>
    <w:rsid w:val="00D344EF"/>
    <w:rsid w:val="00D3470D"/>
    <w:rsid w:val="00D34719"/>
    <w:rsid w:val="00D3476B"/>
    <w:rsid w:val="00D34FFF"/>
    <w:rsid w:val="00D353E1"/>
    <w:rsid w:val="00D35AFE"/>
    <w:rsid w:val="00D3614C"/>
    <w:rsid w:val="00D36210"/>
    <w:rsid w:val="00D36ECB"/>
    <w:rsid w:val="00D37112"/>
    <w:rsid w:val="00D373B9"/>
    <w:rsid w:val="00D373F9"/>
    <w:rsid w:val="00D375C2"/>
    <w:rsid w:val="00D37C6A"/>
    <w:rsid w:val="00D37F75"/>
    <w:rsid w:val="00D40565"/>
    <w:rsid w:val="00D405B1"/>
    <w:rsid w:val="00D40603"/>
    <w:rsid w:val="00D40A6A"/>
    <w:rsid w:val="00D40AF5"/>
    <w:rsid w:val="00D40FBF"/>
    <w:rsid w:val="00D410C5"/>
    <w:rsid w:val="00D410D7"/>
    <w:rsid w:val="00D41227"/>
    <w:rsid w:val="00D41940"/>
    <w:rsid w:val="00D41A7D"/>
    <w:rsid w:val="00D420E6"/>
    <w:rsid w:val="00D42567"/>
    <w:rsid w:val="00D4315D"/>
    <w:rsid w:val="00D4352A"/>
    <w:rsid w:val="00D435A4"/>
    <w:rsid w:val="00D436CE"/>
    <w:rsid w:val="00D43758"/>
    <w:rsid w:val="00D4394E"/>
    <w:rsid w:val="00D43CC4"/>
    <w:rsid w:val="00D43FB1"/>
    <w:rsid w:val="00D44068"/>
    <w:rsid w:val="00D44090"/>
    <w:rsid w:val="00D44113"/>
    <w:rsid w:val="00D4417B"/>
    <w:rsid w:val="00D443AD"/>
    <w:rsid w:val="00D447B7"/>
    <w:rsid w:val="00D44C49"/>
    <w:rsid w:val="00D44DED"/>
    <w:rsid w:val="00D4528E"/>
    <w:rsid w:val="00D4547B"/>
    <w:rsid w:val="00D458D5"/>
    <w:rsid w:val="00D45910"/>
    <w:rsid w:val="00D45BDE"/>
    <w:rsid w:val="00D45D78"/>
    <w:rsid w:val="00D45DBF"/>
    <w:rsid w:val="00D46541"/>
    <w:rsid w:val="00D46ACB"/>
    <w:rsid w:val="00D46BC3"/>
    <w:rsid w:val="00D46EDA"/>
    <w:rsid w:val="00D4706F"/>
    <w:rsid w:val="00D4726C"/>
    <w:rsid w:val="00D475B3"/>
    <w:rsid w:val="00D477D6"/>
    <w:rsid w:val="00D47A08"/>
    <w:rsid w:val="00D47DF1"/>
    <w:rsid w:val="00D504FA"/>
    <w:rsid w:val="00D5060C"/>
    <w:rsid w:val="00D50855"/>
    <w:rsid w:val="00D51220"/>
    <w:rsid w:val="00D51729"/>
    <w:rsid w:val="00D51F58"/>
    <w:rsid w:val="00D526AE"/>
    <w:rsid w:val="00D52771"/>
    <w:rsid w:val="00D52DF6"/>
    <w:rsid w:val="00D52E32"/>
    <w:rsid w:val="00D53113"/>
    <w:rsid w:val="00D53124"/>
    <w:rsid w:val="00D5313D"/>
    <w:rsid w:val="00D5323A"/>
    <w:rsid w:val="00D53517"/>
    <w:rsid w:val="00D54117"/>
    <w:rsid w:val="00D548C5"/>
    <w:rsid w:val="00D5491F"/>
    <w:rsid w:val="00D54AC1"/>
    <w:rsid w:val="00D54FDE"/>
    <w:rsid w:val="00D552E1"/>
    <w:rsid w:val="00D556E7"/>
    <w:rsid w:val="00D5574B"/>
    <w:rsid w:val="00D55980"/>
    <w:rsid w:val="00D55DD5"/>
    <w:rsid w:val="00D56272"/>
    <w:rsid w:val="00D56A9D"/>
    <w:rsid w:val="00D57037"/>
    <w:rsid w:val="00D57188"/>
    <w:rsid w:val="00D57304"/>
    <w:rsid w:val="00D5755D"/>
    <w:rsid w:val="00D5762E"/>
    <w:rsid w:val="00D577E0"/>
    <w:rsid w:val="00D57AB5"/>
    <w:rsid w:val="00D57ABC"/>
    <w:rsid w:val="00D57B3B"/>
    <w:rsid w:val="00D57CD8"/>
    <w:rsid w:val="00D57ED5"/>
    <w:rsid w:val="00D60020"/>
    <w:rsid w:val="00D60066"/>
    <w:rsid w:val="00D60095"/>
    <w:rsid w:val="00D601CD"/>
    <w:rsid w:val="00D6034F"/>
    <w:rsid w:val="00D60FCF"/>
    <w:rsid w:val="00D6120B"/>
    <w:rsid w:val="00D61491"/>
    <w:rsid w:val="00D61887"/>
    <w:rsid w:val="00D6190D"/>
    <w:rsid w:val="00D619B8"/>
    <w:rsid w:val="00D61A00"/>
    <w:rsid w:val="00D621C5"/>
    <w:rsid w:val="00D6243F"/>
    <w:rsid w:val="00D62548"/>
    <w:rsid w:val="00D628F8"/>
    <w:rsid w:val="00D634F7"/>
    <w:rsid w:val="00D6355A"/>
    <w:rsid w:val="00D63894"/>
    <w:rsid w:val="00D638E6"/>
    <w:rsid w:val="00D63E0B"/>
    <w:rsid w:val="00D63F81"/>
    <w:rsid w:val="00D640A7"/>
    <w:rsid w:val="00D642E9"/>
    <w:rsid w:val="00D64408"/>
    <w:rsid w:val="00D645FB"/>
    <w:rsid w:val="00D646E6"/>
    <w:rsid w:val="00D64AC9"/>
    <w:rsid w:val="00D64DF8"/>
    <w:rsid w:val="00D64FB6"/>
    <w:rsid w:val="00D650C7"/>
    <w:rsid w:val="00D656DB"/>
    <w:rsid w:val="00D65AB2"/>
    <w:rsid w:val="00D6653B"/>
    <w:rsid w:val="00D66644"/>
    <w:rsid w:val="00D667A0"/>
    <w:rsid w:val="00D667E0"/>
    <w:rsid w:val="00D66A4C"/>
    <w:rsid w:val="00D66D10"/>
    <w:rsid w:val="00D66D1F"/>
    <w:rsid w:val="00D671A8"/>
    <w:rsid w:val="00D67B91"/>
    <w:rsid w:val="00D67D31"/>
    <w:rsid w:val="00D67E16"/>
    <w:rsid w:val="00D704F6"/>
    <w:rsid w:val="00D70692"/>
    <w:rsid w:val="00D707A4"/>
    <w:rsid w:val="00D70DFB"/>
    <w:rsid w:val="00D70E5C"/>
    <w:rsid w:val="00D71017"/>
    <w:rsid w:val="00D71158"/>
    <w:rsid w:val="00D7116C"/>
    <w:rsid w:val="00D7127B"/>
    <w:rsid w:val="00D712F6"/>
    <w:rsid w:val="00D714E6"/>
    <w:rsid w:val="00D71577"/>
    <w:rsid w:val="00D71984"/>
    <w:rsid w:val="00D72682"/>
    <w:rsid w:val="00D72709"/>
    <w:rsid w:val="00D72740"/>
    <w:rsid w:val="00D729D6"/>
    <w:rsid w:val="00D7392B"/>
    <w:rsid w:val="00D739A4"/>
    <w:rsid w:val="00D73A21"/>
    <w:rsid w:val="00D74359"/>
    <w:rsid w:val="00D74773"/>
    <w:rsid w:val="00D747B2"/>
    <w:rsid w:val="00D74864"/>
    <w:rsid w:val="00D74D04"/>
    <w:rsid w:val="00D7523F"/>
    <w:rsid w:val="00D75409"/>
    <w:rsid w:val="00D75542"/>
    <w:rsid w:val="00D75867"/>
    <w:rsid w:val="00D759E0"/>
    <w:rsid w:val="00D75FCA"/>
    <w:rsid w:val="00D763AD"/>
    <w:rsid w:val="00D764D1"/>
    <w:rsid w:val="00D766C2"/>
    <w:rsid w:val="00D766DC"/>
    <w:rsid w:val="00D76B77"/>
    <w:rsid w:val="00D76C80"/>
    <w:rsid w:val="00D76DA8"/>
    <w:rsid w:val="00D76E03"/>
    <w:rsid w:val="00D773A7"/>
    <w:rsid w:val="00D773E0"/>
    <w:rsid w:val="00D773F6"/>
    <w:rsid w:val="00D774CF"/>
    <w:rsid w:val="00D77836"/>
    <w:rsid w:val="00D77A3A"/>
    <w:rsid w:val="00D77B84"/>
    <w:rsid w:val="00D77CC5"/>
    <w:rsid w:val="00D801ED"/>
    <w:rsid w:val="00D803D4"/>
    <w:rsid w:val="00D80426"/>
    <w:rsid w:val="00D80838"/>
    <w:rsid w:val="00D80CEA"/>
    <w:rsid w:val="00D80D36"/>
    <w:rsid w:val="00D80EFA"/>
    <w:rsid w:val="00D81141"/>
    <w:rsid w:val="00D81165"/>
    <w:rsid w:val="00D81301"/>
    <w:rsid w:val="00D81482"/>
    <w:rsid w:val="00D819FE"/>
    <w:rsid w:val="00D81A41"/>
    <w:rsid w:val="00D81C7B"/>
    <w:rsid w:val="00D81DF8"/>
    <w:rsid w:val="00D81F65"/>
    <w:rsid w:val="00D82282"/>
    <w:rsid w:val="00D8263B"/>
    <w:rsid w:val="00D82658"/>
    <w:rsid w:val="00D829D4"/>
    <w:rsid w:val="00D82ADE"/>
    <w:rsid w:val="00D82D3B"/>
    <w:rsid w:val="00D82E3F"/>
    <w:rsid w:val="00D830CD"/>
    <w:rsid w:val="00D83294"/>
    <w:rsid w:val="00D83750"/>
    <w:rsid w:val="00D838CB"/>
    <w:rsid w:val="00D842DE"/>
    <w:rsid w:val="00D84CA8"/>
    <w:rsid w:val="00D84D8F"/>
    <w:rsid w:val="00D84DAA"/>
    <w:rsid w:val="00D85518"/>
    <w:rsid w:val="00D8578A"/>
    <w:rsid w:val="00D859CC"/>
    <w:rsid w:val="00D85C82"/>
    <w:rsid w:val="00D85C94"/>
    <w:rsid w:val="00D85DDA"/>
    <w:rsid w:val="00D85EBB"/>
    <w:rsid w:val="00D86429"/>
    <w:rsid w:val="00D866E4"/>
    <w:rsid w:val="00D8678D"/>
    <w:rsid w:val="00D86986"/>
    <w:rsid w:val="00D869BE"/>
    <w:rsid w:val="00D86C5B"/>
    <w:rsid w:val="00D87144"/>
    <w:rsid w:val="00D872B0"/>
    <w:rsid w:val="00D877EB"/>
    <w:rsid w:val="00D87871"/>
    <w:rsid w:val="00D87CFF"/>
    <w:rsid w:val="00D9014E"/>
    <w:rsid w:val="00D90221"/>
    <w:rsid w:val="00D90536"/>
    <w:rsid w:val="00D9060C"/>
    <w:rsid w:val="00D90640"/>
    <w:rsid w:val="00D907BB"/>
    <w:rsid w:val="00D90CC6"/>
    <w:rsid w:val="00D90E0E"/>
    <w:rsid w:val="00D90F48"/>
    <w:rsid w:val="00D910D7"/>
    <w:rsid w:val="00D915BA"/>
    <w:rsid w:val="00D916BB"/>
    <w:rsid w:val="00D9281E"/>
    <w:rsid w:val="00D92CAA"/>
    <w:rsid w:val="00D92DB0"/>
    <w:rsid w:val="00D92EB0"/>
    <w:rsid w:val="00D9381C"/>
    <w:rsid w:val="00D94090"/>
    <w:rsid w:val="00D9418B"/>
    <w:rsid w:val="00D94326"/>
    <w:rsid w:val="00D94337"/>
    <w:rsid w:val="00D94E44"/>
    <w:rsid w:val="00D95080"/>
    <w:rsid w:val="00D951C5"/>
    <w:rsid w:val="00D954E3"/>
    <w:rsid w:val="00D957B6"/>
    <w:rsid w:val="00D9594E"/>
    <w:rsid w:val="00D95D6A"/>
    <w:rsid w:val="00D95E1B"/>
    <w:rsid w:val="00D96078"/>
    <w:rsid w:val="00D9612B"/>
    <w:rsid w:val="00D9614D"/>
    <w:rsid w:val="00D96350"/>
    <w:rsid w:val="00D963BC"/>
    <w:rsid w:val="00D9643A"/>
    <w:rsid w:val="00D96495"/>
    <w:rsid w:val="00D96BB6"/>
    <w:rsid w:val="00D96D14"/>
    <w:rsid w:val="00D9734A"/>
    <w:rsid w:val="00D97675"/>
    <w:rsid w:val="00D978B3"/>
    <w:rsid w:val="00D97B5E"/>
    <w:rsid w:val="00D97D38"/>
    <w:rsid w:val="00D97E89"/>
    <w:rsid w:val="00D97E9F"/>
    <w:rsid w:val="00DA00A4"/>
    <w:rsid w:val="00DA01A9"/>
    <w:rsid w:val="00DA04D2"/>
    <w:rsid w:val="00DA05D2"/>
    <w:rsid w:val="00DA13D6"/>
    <w:rsid w:val="00DA1432"/>
    <w:rsid w:val="00DA1A60"/>
    <w:rsid w:val="00DA1C3A"/>
    <w:rsid w:val="00DA1C64"/>
    <w:rsid w:val="00DA24CA"/>
    <w:rsid w:val="00DA24F5"/>
    <w:rsid w:val="00DA269F"/>
    <w:rsid w:val="00DA28BF"/>
    <w:rsid w:val="00DA2C45"/>
    <w:rsid w:val="00DA2C96"/>
    <w:rsid w:val="00DA2CC7"/>
    <w:rsid w:val="00DA338B"/>
    <w:rsid w:val="00DA3541"/>
    <w:rsid w:val="00DA3771"/>
    <w:rsid w:val="00DA3E49"/>
    <w:rsid w:val="00DA3EA0"/>
    <w:rsid w:val="00DA42B6"/>
    <w:rsid w:val="00DA4A25"/>
    <w:rsid w:val="00DA4AD6"/>
    <w:rsid w:val="00DA4C8E"/>
    <w:rsid w:val="00DA4D74"/>
    <w:rsid w:val="00DA4EBF"/>
    <w:rsid w:val="00DA5385"/>
    <w:rsid w:val="00DA5C68"/>
    <w:rsid w:val="00DA5CAF"/>
    <w:rsid w:val="00DA61A3"/>
    <w:rsid w:val="00DA6483"/>
    <w:rsid w:val="00DA6FC7"/>
    <w:rsid w:val="00DA7237"/>
    <w:rsid w:val="00DA75BA"/>
    <w:rsid w:val="00DA78F8"/>
    <w:rsid w:val="00DA7B0B"/>
    <w:rsid w:val="00DB068C"/>
    <w:rsid w:val="00DB100E"/>
    <w:rsid w:val="00DB168C"/>
    <w:rsid w:val="00DB17CE"/>
    <w:rsid w:val="00DB1A2F"/>
    <w:rsid w:val="00DB1E7D"/>
    <w:rsid w:val="00DB268F"/>
    <w:rsid w:val="00DB2C66"/>
    <w:rsid w:val="00DB34EF"/>
    <w:rsid w:val="00DB356D"/>
    <w:rsid w:val="00DB3638"/>
    <w:rsid w:val="00DB3E37"/>
    <w:rsid w:val="00DB3F5A"/>
    <w:rsid w:val="00DB3FF2"/>
    <w:rsid w:val="00DB4ABD"/>
    <w:rsid w:val="00DB4C15"/>
    <w:rsid w:val="00DB50DD"/>
    <w:rsid w:val="00DB5A60"/>
    <w:rsid w:val="00DB6047"/>
    <w:rsid w:val="00DB63CB"/>
    <w:rsid w:val="00DB690B"/>
    <w:rsid w:val="00DB6DE8"/>
    <w:rsid w:val="00DB6F9C"/>
    <w:rsid w:val="00DB7299"/>
    <w:rsid w:val="00DB77F0"/>
    <w:rsid w:val="00DB7E54"/>
    <w:rsid w:val="00DC01AA"/>
    <w:rsid w:val="00DC0340"/>
    <w:rsid w:val="00DC06E6"/>
    <w:rsid w:val="00DC07B5"/>
    <w:rsid w:val="00DC097D"/>
    <w:rsid w:val="00DC0A0D"/>
    <w:rsid w:val="00DC0B5E"/>
    <w:rsid w:val="00DC1457"/>
    <w:rsid w:val="00DC184E"/>
    <w:rsid w:val="00DC1A01"/>
    <w:rsid w:val="00DC1C18"/>
    <w:rsid w:val="00DC1D32"/>
    <w:rsid w:val="00DC1D85"/>
    <w:rsid w:val="00DC1E9B"/>
    <w:rsid w:val="00DC1FCF"/>
    <w:rsid w:val="00DC2524"/>
    <w:rsid w:val="00DC27C7"/>
    <w:rsid w:val="00DC2B49"/>
    <w:rsid w:val="00DC300B"/>
    <w:rsid w:val="00DC342C"/>
    <w:rsid w:val="00DC3540"/>
    <w:rsid w:val="00DC36F2"/>
    <w:rsid w:val="00DC3970"/>
    <w:rsid w:val="00DC3C1E"/>
    <w:rsid w:val="00DC3D45"/>
    <w:rsid w:val="00DC3EB7"/>
    <w:rsid w:val="00DC4216"/>
    <w:rsid w:val="00DC429D"/>
    <w:rsid w:val="00DC47AB"/>
    <w:rsid w:val="00DC47E3"/>
    <w:rsid w:val="00DC4AE4"/>
    <w:rsid w:val="00DC4C49"/>
    <w:rsid w:val="00DC4C60"/>
    <w:rsid w:val="00DC50C3"/>
    <w:rsid w:val="00DC5625"/>
    <w:rsid w:val="00DC574D"/>
    <w:rsid w:val="00DC5881"/>
    <w:rsid w:val="00DC58B4"/>
    <w:rsid w:val="00DC5C58"/>
    <w:rsid w:val="00DC5C9D"/>
    <w:rsid w:val="00DC758A"/>
    <w:rsid w:val="00DC7636"/>
    <w:rsid w:val="00DC79F9"/>
    <w:rsid w:val="00DC7B5A"/>
    <w:rsid w:val="00DC7E51"/>
    <w:rsid w:val="00DD006C"/>
    <w:rsid w:val="00DD0EFA"/>
    <w:rsid w:val="00DD11ED"/>
    <w:rsid w:val="00DD14EC"/>
    <w:rsid w:val="00DD1996"/>
    <w:rsid w:val="00DD2179"/>
    <w:rsid w:val="00DD24DD"/>
    <w:rsid w:val="00DD24E5"/>
    <w:rsid w:val="00DD25D3"/>
    <w:rsid w:val="00DD261E"/>
    <w:rsid w:val="00DD2BB2"/>
    <w:rsid w:val="00DD2E19"/>
    <w:rsid w:val="00DD2E56"/>
    <w:rsid w:val="00DD31CF"/>
    <w:rsid w:val="00DD341C"/>
    <w:rsid w:val="00DD3431"/>
    <w:rsid w:val="00DD345D"/>
    <w:rsid w:val="00DD3711"/>
    <w:rsid w:val="00DD374C"/>
    <w:rsid w:val="00DD37EC"/>
    <w:rsid w:val="00DD381C"/>
    <w:rsid w:val="00DD3858"/>
    <w:rsid w:val="00DD3B8C"/>
    <w:rsid w:val="00DD3BFB"/>
    <w:rsid w:val="00DD3CED"/>
    <w:rsid w:val="00DD3D5D"/>
    <w:rsid w:val="00DD3D67"/>
    <w:rsid w:val="00DD3F0D"/>
    <w:rsid w:val="00DD469D"/>
    <w:rsid w:val="00DD47F4"/>
    <w:rsid w:val="00DD4AD4"/>
    <w:rsid w:val="00DD4B99"/>
    <w:rsid w:val="00DD5009"/>
    <w:rsid w:val="00DD52FC"/>
    <w:rsid w:val="00DD5969"/>
    <w:rsid w:val="00DD596D"/>
    <w:rsid w:val="00DD59E4"/>
    <w:rsid w:val="00DD5B23"/>
    <w:rsid w:val="00DD5CE8"/>
    <w:rsid w:val="00DD60D5"/>
    <w:rsid w:val="00DD6238"/>
    <w:rsid w:val="00DD6366"/>
    <w:rsid w:val="00DD6666"/>
    <w:rsid w:val="00DD682E"/>
    <w:rsid w:val="00DD6B13"/>
    <w:rsid w:val="00DD6DD4"/>
    <w:rsid w:val="00DD6F42"/>
    <w:rsid w:val="00DD718A"/>
    <w:rsid w:val="00DD71FF"/>
    <w:rsid w:val="00DD7436"/>
    <w:rsid w:val="00DD75E4"/>
    <w:rsid w:val="00DD76D4"/>
    <w:rsid w:val="00DD7900"/>
    <w:rsid w:val="00DD7A82"/>
    <w:rsid w:val="00DE0323"/>
    <w:rsid w:val="00DE0412"/>
    <w:rsid w:val="00DE065C"/>
    <w:rsid w:val="00DE07BE"/>
    <w:rsid w:val="00DE0B85"/>
    <w:rsid w:val="00DE0CEC"/>
    <w:rsid w:val="00DE105F"/>
    <w:rsid w:val="00DE1130"/>
    <w:rsid w:val="00DE1304"/>
    <w:rsid w:val="00DE146C"/>
    <w:rsid w:val="00DE14B9"/>
    <w:rsid w:val="00DE14E5"/>
    <w:rsid w:val="00DE1CD3"/>
    <w:rsid w:val="00DE1F9D"/>
    <w:rsid w:val="00DE201E"/>
    <w:rsid w:val="00DE2093"/>
    <w:rsid w:val="00DE2A93"/>
    <w:rsid w:val="00DE2DF8"/>
    <w:rsid w:val="00DE393D"/>
    <w:rsid w:val="00DE3CBD"/>
    <w:rsid w:val="00DE3F8D"/>
    <w:rsid w:val="00DE3FFC"/>
    <w:rsid w:val="00DE40F4"/>
    <w:rsid w:val="00DE41F4"/>
    <w:rsid w:val="00DE429D"/>
    <w:rsid w:val="00DE46AB"/>
    <w:rsid w:val="00DE4742"/>
    <w:rsid w:val="00DE4E9A"/>
    <w:rsid w:val="00DE503D"/>
    <w:rsid w:val="00DE51F3"/>
    <w:rsid w:val="00DE5629"/>
    <w:rsid w:val="00DE57E3"/>
    <w:rsid w:val="00DE59E7"/>
    <w:rsid w:val="00DE5CE9"/>
    <w:rsid w:val="00DE5EC1"/>
    <w:rsid w:val="00DE6325"/>
    <w:rsid w:val="00DE73E5"/>
    <w:rsid w:val="00DE73FB"/>
    <w:rsid w:val="00DE75B6"/>
    <w:rsid w:val="00DE7A4B"/>
    <w:rsid w:val="00DE7DCF"/>
    <w:rsid w:val="00DF0014"/>
    <w:rsid w:val="00DF03F2"/>
    <w:rsid w:val="00DF0475"/>
    <w:rsid w:val="00DF04C9"/>
    <w:rsid w:val="00DF07B4"/>
    <w:rsid w:val="00DF09F7"/>
    <w:rsid w:val="00DF0A91"/>
    <w:rsid w:val="00DF0EAD"/>
    <w:rsid w:val="00DF1124"/>
    <w:rsid w:val="00DF13BC"/>
    <w:rsid w:val="00DF1BCC"/>
    <w:rsid w:val="00DF1D55"/>
    <w:rsid w:val="00DF1D6E"/>
    <w:rsid w:val="00DF2334"/>
    <w:rsid w:val="00DF2F4D"/>
    <w:rsid w:val="00DF2FFB"/>
    <w:rsid w:val="00DF31D0"/>
    <w:rsid w:val="00DF3632"/>
    <w:rsid w:val="00DF3680"/>
    <w:rsid w:val="00DF3CB1"/>
    <w:rsid w:val="00DF3DF5"/>
    <w:rsid w:val="00DF3EFA"/>
    <w:rsid w:val="00DF407C"/>
    <w:rsid w:val="00DF412A"/>
    <w:rsid w:val="00DF4200"/>
    <w:rsid w:val="00DF43F8"/>
    <w:rsid w:val="00DF46FA"/>
    <w:rsid w:val="00DF48ED"/>
    <w:rsid w:val="00DF4D57"/>
    <w:rsid w:val="00DF4FDE"/>
    <w:rsid w:val="00DF5C01"/>
    <w:rsid w:val="00DF5EE8"/>
    <w:rsid w:val="00DF5F01"/>
    <w:rsid w:val="00DF62D0"/>
    <w:rsid w:val="00DF653A"/>
    <w:rsid w:val="00DF69DD"/>
    <w:rsid w:val="00DF6E04"/>
    <w:rsid w:val="00DF6EB7"/>
    <w:rsid w:val="00DF6EBA"/>
    <w:rsid w:val="00DF7402"/>
    <w:rsid w:val="00DF78EE"/>
    <w:rsid w:val="00DF7CBC"/>
    <w:rsid w:val="00DF7D25"/>
    <w:rsid w:val="00DF7E6E"/>
    <w:rsid w:val="00DF7F2F"/>
    <w:rsid w:val="00DF7F8A"/>
    <w:rsid w:val="00E0000B"/>
    <w:rsid w:val="00E001E9"/>
    <w:rsid w:val="00E0047D"/>
    <w:rsid w:val="00E008D7"/>
    <w:rsid w:val="00E00A80"/>
    <w:rsid w:val="00E00F87"/>
    <w:rsid w:val="00E0143C"/>
    <w:rsid w:val="00E0178D"/>
    <w:rsid w:val="00E018D3"/>
    <w:rsid w:val="00E01A32"/>
    <w:rsid w:val="00E01A94"/>
    <w:rsid w:val="00E01B4A"/>
    <w:rsid w:val="00E01B71"/>
    <w:rsid w:val="00E01E73"/>
    <w:rsid w:val="00E0206F"/>
    <w:rsid w:val="00E022D4"/>
    <w:rsid w:val="00E0241B"/>
    <w:rsid w:val="00E0243D"/>
    <w:rsid w:val="00E02758"/>
    <w:rsid w:val="00E028D7"/>
    <w:rsid w:val="00E02A67"/>
    <w:rsid w:val="00E03290"/>
    <w:rsid w:val="00E032B5"/>
    <w:rsid w:val="00E035DA"/>
    <w:rsid w:val="00E03730"/>
    <w:rsid w:val="00E044A5"/>
    <w:rsid w:val="00E04CB6"/>
    <w:rsid w:val="00E05091"/>
    <w:rsid w:val="00E054BF"/>
    <w:rsid w:val="00E0712C"/>
    <w:rsid w:val="00E07312"/>
    <w:rsid w:val="00E0733B"/>
    <w:rsid w:val="00E07A18"/>
    <w:rsid w:val="00E10082"/>
    <w:rsid w:val="00E10440"/>
    <w:rsid w:val="00E1089A"/>
    <w:rsid w:val="00E10BBE"/>
    <w:rsid w:val="00E10C32"/>
    <w:rsid w:val="00E10C41"/>
    <w:rsid w:val="00E10FBD"/>
    <w:rsid w:val="00E1105D"/>
    <w:rsid w:val="00E110D3"/>
    <w:rsid w:val="00E1145E"/>
    <w:rsid w:val="00E1188F"/>
    <w:rsid w:val="00E12144"/>
    <w:rsid w:val="00E1247C"/>
    <w:rsid w:val="00E124C5"/>
    <w:rsid w:val="00E1296B"/>
    <w:rsid w:val="00E130CD"/>
    <w:rsid w:val="00E1314E"/>
    <w:rsid w:val="00E13368"/>
    <w:rsid w:val="00E13450"/>
    <w:rsid w:val="00E13486"/>
    <w:rsid w:val="00E134CF"/>
    <w:rsid w:val="00E13E08"/>
    <w:rsid w:val="00E13E44"/>
    <w:rsid w:val="00E13EF4"/>
    <w:rsid w:val="00E13F17"/>
    <w:rsid w:val="00E14416"/>
    <w:rsid w:val="00E1460B"/>
    <w:rsid w:val="00E14648"/>
    <w:rsid w:val="00E147C6"/>
    <w:rsid w:val="00E14B49"/>
    <w:rsid w:val="00E14F4D"/>
    <w:rsid w:val="00E15A77"/>
    <w:rsid w:val="00E15CEA"/>
    <w:rsid w:val="00E1609C"/>
    <w:rsid w:val="00E1628A"/>
    <w:rsid w:val="00E16464"/>
    <w:rsid w:val="00E16615"/>
    <w:rsid w:val="00E1682C"/>
    <w:rsid w:val="00E16CBF"/>
    <w:rsid w:val="00E16F84"/>
    <w:rsid w:val="00E17024"/>
    <w:rsid w:val="00E171D3"/>
    <w:rsid w:val="00E17525"/>
    <w:rsid w:val="00E17607"/>
    <w:rsid w:val="00E17B73"/>
    <w:rsid w:val="00E17C00"/>
    <w:rsid w:val="00E17F88"/>
    <w:rsid w:val="00E2042F"/>
    <w:rsid w:val="00E20568"/>
    <w:rsid w:val="00E208C5"/>
    <w:rsid w:val="00E20F67"/>
    <w:rsid w:val="00E210D7"/>
    <w:rsid w:val="00E21112"/>
    <w:rsid w:val="00E216BD"/>
    <w:rsid w:val="00E2193A"/>
    <w:rsid w:val="00E219C7"/>
    <w:rsid w:val="00E21BD2"/>
    <w:rsid w:val="00E22406"/>
    <w:rsid w:val="00E22477"/>
    <w:rsid w:val="00E22D57"/>
    <w:rsid w:val="00E22E1C"/>
    <w:rsid w:val="00E22E40"/>
    <w:rsid w:val="00E22E5B"/>
    <w:rsid w:val="00E22EE6"/>
    <w:rsid w:val="00E22F0F"/>
    <w:rsid w:val="00E23584"/>
    <w:rsid w:val="00E23EA8"/>
    <w:rsid w:val="00E241E8"/>
    <w:rsid w:val="00E2420E"/>
    <w:rsid w:val="00E244E2"/>
    <w:rsid w:val="00E24691"/>
    <w:rsid w:val="00E246F7"/>
    <w:rsid w:val="00E249B4"/>
    <w:rsid w:val="00E25ABB"/>
    <w:rsid w:val="00E25F44"/>
    <w:rsid w:val="00E25F92"/>
    <w:rsid w:val="00E261AE"/>
    <w:rsid w:val="00E2632A"/>
    <w:rsid w:val="00E26866"/>
    <w:rsid w:val="00E268CD"/>
    <w:rsid w:val="00E26C14"/>
    <w:rsid w:val="00E26CBF"/>
    <w:rsid w:val="00E26D27"/>
    <w:rsid w:val="00E2733A"/>
    <w:rsid w:val="00E2753D"/>
    <w:rsid w:val="00E27805"/>
    <w:rsid w:val="00E27B66"/>
    <w:rsid w:val="00E300BE"/>
    <w:rsid w:val="00E305A8"/>
    <w:rsid w:val="00E30738"/>
    <w:rsid w:val="00E30914"/>
    <w:rsid w:val="00E30BA6"/>
    <w:rsid w:val="00E30E3F"/>
    <w:rsid w:val="00E31076"/>
    <w:rsid w:val="00E3124C"/>
    <w:rsid w:val="00E31800"/>
    <w:rsid w:val="00E31B2C"/>
    <w:rsid w:val="00E31DE9"/>
    <w:rsid w:val="00E3236E"/>
    <w:rsid w:val="00E323E3"/>
    <w:rsid w:val="00E32E1F"/>
    <w:rsid w:val="00E32F59"/>
    <w:rsid w:val="00E33125"/>
    <w:rsid w:val="00E331ED"/>
    <w:rsid w:val="00E34160"/>
    <w:rsid w:val="00E34829"/>
    <w:rsid w:val="00E34E9E"/>
    <w:rsid w:val="00E3512A"/>
    <w:rsid w:val="00E3513D"/>
    <w:rsid w:val="00E35D54"/>
    <w:rsid w:val="00E3614F"/>
    <w:rsid w:val="00E36237"/>
    <w:rsid w:val="00E364CE"/>
    <w:rsid w:val="00E36502"/>
    <w:rsid w:val="00E3663E"/>
    <w:rsid w:val="00E36911"/>
    <w:rsid w:val="00E36AA7"/>
    <w:rsid w:val="00E36E9A"/>
    <w:rsid w:val="00E372AE"/>
    <w:rsid w:val="00E37732"/>
    <w:rsid w:val="00E37BB8"/>
    <w:rsid w:val="00E4002F"/>
    <w:rsid w:val="00E403F9"/>
    <w:rsid w:val="00E4050E"/>
    <w:rsid w:val="00E4063B"/>
    <w:rsid w:val="00E4085E"/>
    <w:rsid w:val="00E4102C"/>
    <w:rsid w:val="00E41335"/>
    <w:rsid w:val="00E41A84"/>
    <w:rsid w:val="00E41BBE"/>
    <w:rsid w:val="00E41F7D"/>
    <w:rsid w:val="00E41F98"/>
    <w:rsid w:val="00E42153"/>
    <w:rsid w:val="00E421A6"/>
    <w:rsid w:val="00E42586"/>
    <w:rsid w:val="00E42661"/>
    <w:rsid w:val="00E4278A"/>
    <w:rsid w:val="00E427CE"/>
    <w:rsid w:val="00E42B35"/>
    <w:rsid w:val="00E42C90"/>
    <w:rsid w:val="00E43002"/>
    <w:rsid w:val="00E43802"/>
    <w:rsid w:val="00E4383B"/>
    <w:rsid w:val="00E43ADE"/>
    <w:rsid w:val="00E44077"/>
    <w:rsid w:val="00E441C6"/>
    <w:rsid w:val="00E44845"/>
    <w:rsid w:val="00E44908"/>
    <w:rsid w:val="00E44AE0"/>
    <w:rsid w:val="00E44BB4"/>
    <w:rsid w:val="00E4539D"/>
    <w:rsid w:val="00E45E0D"/>
    <w:rsid w:val="00E46226"/>
    <w:rsid w:val="00E46718"/>
    <w:rsid w:val="00E469DB"/>
    <w:rsid w:val="00E46BEB"/>
    <w:rsid w:val="00E46C24"/>
    <w:rsid w:val="00E4708A"/>
    <w:rsid w:val="00E47162"/>
    <w:rsid w:val="00E47713"/>
    <w:rsid w:val="00E47769"/>
    <w:rsid w:val="00E47AD3"/>
    <w:rsid w:val="00E47B22"/>
    <w:rsid w:val="00E47BC4"/>
    <w:rsid w:val="00E47CB9"/>
    <w:rsid w:val="00E47E95"/>
    <w:rsid w:val="00E50301"/>
    <w:rsid w:val="00E5053F"/>
    <w:rsid w:val="00E50722"/>
    <w:rsid w:val="00E5080D"/>
    <w:rsid w:val="00E50979"/>
    <w:rsid w:val="00E50DB5"/>
    <w:rsid w:val="00E5114A"/>
    <w:rsid w:val="00E514EB"/>
    <w:rsid w:val="00E5153A"/>
    <w:rsid w:val="00E5159A"/>
    <w:rsid w:val="00E5182E"/>
    <w:rsid w:val="00E51873"/>
    <w:rsid w:val="00E51899"/>
    <w:rsid w:val="00E519E0"/>
    <w:rsid w:val="00E51CEB"/>
    <w:rsid w:val="00E51D54"/>
    <w:rsid w:val="00E523EA"/>
    <w:rsid w:val="00E527F6"/>
    <w:rsid w:val="00E52B2B"/>
    <w:rsid w:val="00E52D59"/>
    <w:rsid w:val="00E52E6B"/>
    <w:rsid w:val="00E52FEC"/>
    <w:rsid w:val="00E53229"/>
    <w:rsid w:val="00E532F1"/>
    <w:rsid w:val="00E53400"/>
    <w:rsid w:val="00E536ED"/>
    <w:rsid w:val="00E538DB"/>
    <w:rsid w:val="00E53941"/>
    <w:rsid w:val="00E53D85"/>
    <w:rsid w:val="00E5443E"/>
    <w:rsid w:val="00E544EC"/>
    <w:rsid w:val="00E545BD"/>
    <w:rsid w:val="00E5477A"/>
    <w:rsid w:val="00E549DC"/>
    <w:rsid w:val="00E550BF"/>
    <w:rsid w:val="00E5513F"/>
    <w:rsid w:val="00E55AF3"/>
    <w:rsid w:val="00E561A4"/>
    <w:rsid w:val="00E564C6"/>
    <w:rsid w:val="00E566FF"/>
    <w:rsid w:val="00E568B3"/>
    <w:rsid w:val="00E56D10"/>
    <w:rsid w:val="00E56DB7"/>
    <w:rsid w:val="00E56E37"/>
    <w:rsid w:val="00E57256"/>
    <w:rsid w:val="00E57297"/>
    <w:rsid w:val="00E575A0"/>
    <w:rsid w:val="00E5772F"/>
    <w:rsid w:val="00E579DC"/>
    <w:rsid w:val="00E57DD3"/>
    <w:rsid w:val="00E600C3"/>
    <w:rsid w:val="00E60210"/>
    <w:rsid w:val="00E6060E"/>
    <w:rsid w:val="00E60779"/>
    <w:rsid w:val="00E607BC"/>
    <w:rsid w:val="00E60830"/>
    <w:rsid w:val="00E60832"/>
    <w:rsid w:val="00E60A5A"/>
    <w:rsid w:val="00E60A63"/>
    <w:rsid w:val="00E611FA"/>
    <w:rsid w:val="00E61938"/>
    <w:rsid w:val="00E619BC"/>
    <w:rsid w:val="00E61BA2"/>
    <w:rsid w:val="00E61C2D"/>
    <w:rsid w:val="00E61F88"/>
    <w:rsid w:val="00E6206E"/>
    <w:rsid w:val="00E62176"/>
    <w:rsid w:val="00E6246A"/>
    <w:rsid w:val="00E627BE"/>
    <w:rsid w:val="00E62CE8"/>
    <w:rsid w:val="00E6305C"/>
    <w:rsid w:val="00E63222"/>
    <w:rsid w:val="00E632D4"/>
    <w:rsid w:val="00E635ED"/>
    <w:rsid w:val="00E635F8"/>
    <w:rsid w:val="00E638CD"/>
    <w:rsid w:val="00E638E6"/>
    <w:rsid w:val="00E63DDA"/>
    <w:rsid w:val="00E64079"/>
    <w:rsid w:val="00E643AC"/>
    <w:rsid w:val="00E64571"/>
    <w:rsid w:val="00E64B86"/>
    <w:rsid w:val="00E64BE1"/>
    <w:rsid w:val="00E64D4A"/>
    <w:rsid w:val="00E6542C"/>
    <w:rsid w:val="00E654DE"/>
    <w:rsid w:val="00E65568"/>
    <w:rsid w:val="00E65787"/>
    <w:rsid w:val="00E65B0F"/>
    <w:rsid w:val="00E65F0A"/>
    <w:rsid w:val="00E6600B"/>
    <w:rsid w:val="00E66867"/>
    <w:rsid w:val="00E66965"/>
    <w:rsid w:val="00E671AE"/>
    <w:rsid w:val="00E67357"/>
    <w:rsid w:val="00E67413"/>
    <w:rsid w:val="00E6755F"/>
    <w:rsid w:val="00E67A06"/>
    <w:rsid w:val="00E67C9F"/>
    <w:rsid w:val="00E67F9B"/>
    <w:rsid w:val="00E704F7"/>
    <w:rsid w:val="00E705A5"/>
    <w:rsid w:val="00E70CDA"/>
    <w:rsid w:val="00E70E28"/>
    <w:rsid w:val="00E7106C"/>
    <w:rsid w:val="00E71263"/>
    <w:rsid w:val="00E717C3"/>
    <w:rsid w:val="00E71966"/>
    <w:rsid w:val="00E71C0E"/>
    <w:rsid w:val="00E71DA5"/>
    <w:rsid w:val="00E71E1D"/>
    <w:rsid w:val="00E71FE0"/>
    <w:rsid w:val="00E723ED"/>
    <w:rsid w:val="00E72431"/>
    <w:rsid w:val="00E72621"/>
    <w:rsid w:val="00E7268D"/>
    <w:rsid w:val="00E72788"/>
    <w:rsid w:val="00E7280B"/>
    <w:rsid w:val="00E72DD8"/>
    <w:rsid w:val="00E72F05"/>
    <w:rsid w:val="00E72F69"/>
    <w:rsid w:val="00E73268"/>
    <w:rsid w:val="00E734CA"/>
    <w:rsid w:val="00E7399A"/>
    <w:rsid w:val="00E739B9"/>
    <w:rsid w:val="00E73B89"/>
    <w:rsid w:val="00E73C78"/>
    <w:rsid w:val="00E7442A"/>
    <w:rsid w:val="00E7442D"/>
    <w:rsid w:val="00E744AB"/>
    <w:rsid w:val="00E74620"/>
    <w:rsid w:val="00E747CB"/>
    <w:rsid w:val="00E74B59"/>
    <w:rsid w:val="00E74D17"/>
    <w:rsid w:val="00E74E48"/>
    <w:rsid w:val="00E758CC"/>
    <w:rsid w:val="00E759E8"/>
    <w:rsid w:val="00E75A04"/>
    <w:rsid w:val="00E75CEC"/>
    <w:rsid w:val="00E76043"/>
    <w:rsid w:val="00E7623D"/>
    <w:rsid w:val="00E76357"/>
    <w:rsid w:val="00E76897"/>
    <w:rsid w:val="00E76B8D"/>
    <w:rsid w:val="00E76C56"/>
    <w:rsid w:val="00E76DC5"/>
    <w:rsid w:val="00E77137"/>
    <w:rsid w:val="00E77330"/>
    <w:rsid w:val="00E7750C"/>
    <w:rsid w:val="00E77905"/>
    <w:rsid w:val="00E77C67"/>
    <w:rsid w:val="00E77D79"/>
    <w:rsid w:val="00E80327"/>
    <w:rsid w:val="00E80364"/>
    <w:rsid w:val="00E8040E"/>
    <w:rsid w:val="00E8078E"/>
    <w:rsid w:val="00E807EC"/>
    <w:rsid w:val="00E8132D"/>
    <w:rsid w:val="00E816CE"/>
    <w:rsid w:val="00E816D5"/>
    <w:rsid w:val="00E819EF"/>
    <w:rsid w:val="00E81D74"/>
    <w:rsid w:val="00E81D9D"/>
    <w:rsid w:val="00E81F90"/>
    <w:rsid w:val="00E82511"/>
    <w:rsid w:val="00E82976"/>
    <w:rsid w:val="00E82BD6"/>
    <w:rsid w:val="00E82D80"/>
    <w:rsid w:val="00E8318C"/>
    <w:rsid w:val="00E8328E"/>
    <w:rsid w:val="00E8354C"/>
    <w:rsid w:val="00E83ACD"/>
    <w:rsid w:val="00E8449B"/>
    <w:rsid w:val="00E84898"/>
    <w:rsid w:val="00E84EEC"/>
    <w:rsid w:val="00E85073"/>
    <w:rsid w:val="00E8527A"/>
    <w:rsid w:val="00E85567"/>
    <w:rsid w:val="00E856C7"/>
    <w:rsid w:val="00E85744"/>
    <w:rsid w:val="00E85A36"/>
    <w:rsid w:val="00E85B16"/>
    <w:rsid w:val="00E85B67"/>
    <w:rsid w:val="00E85C23"/>
    <w:rsid w:val="00E863E5"/>
    <w:rsid w:val="00E863EF"/>
    <w:rsid w:val="00E8664B"/>
    <w:rsid w:val="00E86C2E"/>
    <w:rsid w:val="00E86C8C"/>
    <w:rsid w:val="00E87236"/>
    <w:rsid w:val="00E877C0"/>
    <w:rsid w:val="00E87914"/>
    <w:rsid w:val="00E8797E"/>
    <w:rsid w:val="00E87D20"/>
    <w:rsid w:val="00E87F0D"/>
    <w:rsid w:val="00E90286"/>
    <w:rsid w:val="00E90B4C"/>
    <w:rsid w:val="00E90C6E"/>
    <w:rsid w:val="00E90F1D"/>
    <w:rsid w:val="00E91871"/>
    <w:rsid w:val="00E91932"/>
    <w:rsid w:val="00E92164"/>
    <w:rsid w:val="00E925C6"/>
    <w:rsid w:val="00E9274F"/>
    <w:rsid w:val="00E9294E"/>
    <w:rsid w:val="00E92A1B"/>
    <w:rsid w:val="00E92A90"/>
    <w:rsid w:val="00E92DB5"/>
    <w:rsid w:val="00E92EF8"/>
    <w:rsid w:val="00E93962"/>
    <w:rsid w:val="00E9411B"/>
    <w:rsid w:val="00E945D1"/>
    <w:rsid w:val="00E94B36"/>
    <w:rsid w:val="00E95378"/>
    <w:rsid w:val="00E955F1"/>
    <w:rsid w:val="00E9576E"/>
    <w:rsid w:val="00E95A05"/>
    <w:rsid w:val="00E95AA8"/>
    <w:rsid w:val="00E960CF"/>
    <w:rsid w:val="00E96AEE"/>
    <w:rsid w:val="00E971B3"/>
    <w:rsid w:val="00E97200"/>
    <w:rsid w:val="00E9777C"/>
    <w:rsid w:val="00E97CAB"/>
    <w:rsid w:val="00E97CCB"/>
    <w:rsid w:val="00E97E35"/>
    <w:rsid w:val="00EA08AB"/>
    <w:rsid w:val="00EA0F05"/>
    <w:rsid w:val="00EA11CF"/>
    <w:rsid w:val="00EA140C"/>
    <w:rsid w:val="00EA169F"/>
    <w:rsid w:val="00EA16F5"/>
    <w:rsid w:val="00EA16FB"/>
    <w:rsid w:val="00EA195E"/>
    <w:rsid w:val="00EA1A96"/>
    <w:rsid w:val="00EA21A6"/>
    <w:rsid w:val="00EA23E8"/>
    <w:rsid w:val="00EA24FA"/>
    <w:rsid w:val="00EA2ACA"/>
    <w:rsid w:val="00EA2BEE"/>
    <w:rsid w:val="00EA2E23"/>
    <w:rsid w:val="00EA3213"/>
    <w:rsid w:val="00EA33D4"/>
    <w:rsid w:val="00EA3734"/>
    <w:rsid w:val="00EA394C"/>
    <w:rsid w:val="00EA4B12"/>
    <w:rsid w:val="00EA4B16"/>
    <w:rsid w:val="00EA4BDC"/>
    <w:rsid w:val="00EA4C90"/>
    <w:rsid w:val="00EA4DA7"/>
    <w:rsid w:val="00EA4EE6"/>
    <w:rsid w:val="00EA5061"/>
    <w:rsid w:val="00EA573C"/>
    <w:rsid w:val="00EA58A1"/>
    <w:rsid w:val="00EA58DE"/>
    <w:rsid w:val="00EA5ACE"/>
    <w:rsid w:val="00EA5CFA"/>
    <w:rsid w:val="00EA64CD"/>
    <w:rsid w:val="00EA6630"/>
    <w:rsid w:val="00EA679A"/>
    <w:rsid w:val="00EA6F20"/>
    <w:rsid w:val="00EA70CA"/>
    <w:rsid w:val="00EA786F"/>
    <w:rsid w:val="00EA7B1B"/>
    <w:rsid w:val="00EA7C27"/>
    <w:rsid w:val="00EA7D18"/>
    <w:rsid w:val="00EA7E39"/>
    <w:rsid w:val="00EB00C8"/>
    <w:rsid w:val="00EB04F2"/>
    <w:rsid w:val="00EB05E9"/>
    <w:rsid w:val="00EB062B"/>
    <w:rsid w:val="00EB08C6"/>
    <w:rsid w:val="00EB0A55"/>
    <w:rsid w:val="00EB0ED0"/>
    <w:rsid w:val="00EB1830"/>
    <w:rsid w:val="00EB1865"/>
    <w:rsid w:val="00EB19F9"/>
    <w:rsid w:val="00EB1BAA"/>
    <w:rsid w:val="00EB1BF4"/>
    <w:rsid w:val="00EB25DB"/>
    <w:rsid w:val="00EB2BEE"/>
    <w:rsid w:val="00EB2D54"/>
    <w:rsid w:val="00EB2E89"/>
    <w:rsid w:val="00EB2F6B"/>
    <w:rsid w:val="00EB2F9F"/>
    <w:rsid w:val="00EB3037"/>
    <w:rsid w:val="00EB30E0"/>
    <w:rsid w:val="00EB318B"/>
    <w:rsid w:val="00EB32AD"/>
    <w:rsid w:val="00EB3988"/>
    <w:rsid w:val="00EB4015"/>
    <w:rsid w:val="00EB4399"/>
    <w:rsid w:val="00EB45BB"/>
    <w:rsid w:val="00EB4682"/>
    <w:rsid w:val="00EB483A"/>
    <w:rsid w:val="00EB494C"/>
    <w:rsid w:val="00EB4AD1"/>
    <w:rsid w:val="00EB4F0D"/>
    <w:rsid w:val="00EB51AB"/>
    <w:rsid w:val="00EB5553"/>
    <w:rsid w:val="00EB5AED"/>
    <w:rsid w:val="00EB6043"/>
    <w:rsid w:val="00EB60D2"/>
    <w:rsid w:val="00EB6100"/>
    <w:rsid w:val="00EB66F2"/>
    <w:rsid w:val="00EB6E68"/>
    <w:rsid w:val="00EB707D"/>
    <w:rsid w:val="00EB7360"/>
    <w:rsid w:val="00EB74DA"/>
    <w:rsid w:val="00EB755F"/>
    <w:rsid w:val="00EB77BD"/>
    <w:rsid w:val="00EB79BD"/>
    <w:rsid w:val="00EB7AB5"/>
    <w:rsid w:val="00EB7C68"/>
    <w:rsid w:val="00EC01BE"/>
    <w:rsid w:val="00EC01D7"/>
    <w:rsid w:val="00EC02C9"/>
    <w:rsid w:val="00EC057A"/>
    <w:rsid w:val="00EC05C1"/>
    <w:rsid w:val="00EC0B44"/>
    <w:rsid w:val="00EC0FAC"/>
    <w:rsid w:val="00EC1C56"/>
    <w:rsid w:val="00EC1DE4"/>
    <w:rsid w:val="00EC2198"/>
    <w:rsid w:val="00EC22DB"/>
    <w:rsid w:val="00EC24D2"/>
    <w:rsid w:val="00EC2506"/>
    <w:rsid w:val="00EC2539"/>
    <w:rsid w:val="00EC2D1A"/>
    <w:rsid w:val="00EC3BB7"/>
    <w:rsid w:val="00EC3CAB"/>
    <w:rsid w:val="00EC40A5"/>
    <w:rsid w:val="00EC41CF"/>
    <w:rsid w:val="00EC43CF"/>
    <w:rsid w:val="00EC466C"/>
    <w:rsid w:val="00EC4742"/>
    <w:rsid w:val="00EC497D"/>
    <w:rsid w:val="00EC4B93"/>
    <w:rsid w:val="00EC51D1"/>
    <w:rsid w:val="00EC56FB"/>
    <w:rsid w:val="00EC5F15"/>
    <w:rsid w:val="00EC641E"/>
    <w:rsid w:val="00EC648A"/>
    <w:rsid w:val="00EC6608"/>
    <w:rsid w:val="00EC6781"/>
    <w:rsid w:val="00EC6828"/>
    <w:rsid w:val="00EC7D04"/>
    <w:rsid w:val="00ED0022"/>
    <w:rsid w:val="00ED0774"/>
    <w:rsid w:val="00ED07A4"/>
    <w:rsid w:val="00ED105D"/>
    <w:rsid w:val="00ED11A1"/>
    <w:rsid w:val="00ED1212"/>
    <w:rsid w:val="00ED1454"/>
    <w:rsid w:val="00ED18F8"/>
    <w:rsid w:val="00ED1C84"/>
    <w:rsid w:val="00ED2282"/>
    <w:rsid w:val="00ED2898"/>
    <w:rsid w:val="00ED2902"/>
    <w:rsid w:val="00ED2956"/>
    <w:rsid w:val="00ED2991"/>
    <w:rsid w:val="00ED2EE7"/>
    <w:rsid w:val="00ED3049"/>
    <w:rsid w:val="00ED32D9"/>
    <w:rsid w:val="00ED396F"/>
    <w:rsid w:val="00ED3FAC"/>
    <w:rsid w:val="00ED429A"/>
    <w:rsid w:val="00ED464A"/>
    <w:rsid w:val="00ED4876"/>
    <w:rsid w:val="00ED49FB"/>
    <w:rsid w:val="00ED4A6D"/>
    <w:rsid w:val="00ED4A8F"/>
    <w:rsid w:val="00ED50E3"/>
    <w:rsid w:val="00ED5516"/>
    <w:rsid w:val="00ED591D"/>
    <w:rsid w:val="00ED5A81"/>
    <w:rsid w:val="00ED5B1A"/>
    <w:rsid w:val="00ED5D7E"/>
    <w:rsid w:val="00ED61F5"/>
    <w:rsid w:val="00ED6298"/>
    <w:rsid w:val="00ED65FF"/>
    <w:rsid w:val="00ED665D"/>
    <w:rsid w:val="00ED666D"/>
    <w:rsid w:val="00ED6762"/>
    <w:rsid w:val="00ED679C"/>
    <w:rsid w:val="00ED725D"/>
    <w:rsid w:val="00ED738A"/>
    <w:rsid w:val="00ED73D6"/>
    <w:rsid w:val="00ED79D0"/>
    <w:rsid w:val="00ED7A9C"/>
    <w:rsid w:val="00ED7ACA"/>
    <w:rsid w:val="00ED7C2B"/>
    <w:rsid w:val="00EE02E3"/>
    <w:rsid w:val="00EE0412"/>
    <w:rsid w:val="00EE063E"/>
    <w:rsid w:val="00EE0A3F"/>
    <w:rsid w:val="00EE0C79"/>
    <w:rsid w:val="00EE0FDB"/>
    <w:rsid w:val="00EE1225"/>
    <w:rsid w:val="00EE1566"/>
    <w:rsid w:val="00EE17A7"/>
    <w:rsid w:val="00EE1864"/>
    <w:rsid w:val="00EE1F5A"/>
    <w:rsid w:val="00EE1F9F"/>
    <w:rsid w:val="00EE23D4"/>
    <w:rsid w:val="00EE252D"/>
    <w:rsid w:val="00EE2765"/>
    <w:rsid w:val="00EE299F"/>
    <w:rsid w:val="00EE302D"/>
    <w:rsid w:val="00EE3463"/>
    <w:rsid w:val="00EE3840"/>
    <w:rsid w:val="00EE3B4A"/>
    <w:rsid w:val="00EE3B96"/>
    <w:rsid w:val="00EE3D86"/>
    <w:rsid w:val="00EE3E4D"/>
    <w:rsid w:val="00EE44B4"/>
    <w:rsid w:val="00EE4606"/>
    <w:rsid w:val="00EE4787"/>
    <w:rsid w:val="00EE4E70"/>
    <w:rsid w:val="00EE4E8D"/>
    <w:rsid w:val="00EE5128"/>
    <w:rsid w:val="00EE519A"/>
    <w:rsid w:val="00EE5751"/>
    <w:rsid w:val="00EE57F8"/>
    <w:rsid w:val="00EE5EC1"/>
    <w:rsid w:val="00EE5F8D"/>
    <w:rsid w:val="00EE648A"/>
    <w:rsid w:val="00EE666A"/>
    <w:rsid w:val="00EE68CE"/>
    <w:rsid w:val="00EE6D29"/>
    <w:rsid w:val="00EE6EF0"/>
    <w:rsid w:val="00EE7EAC"/>
    <w:rsid w:val="00EE7F2F"/>
    <w:rsid w:val="00EE7FCE"/>
    <w:rsid w:val="00EF00B7"/>
    <w:rsid w:val="00EF0344"/>
    <w:rsid w:val="00EF065C"/>
    <w:rsid w:val="00EF115E"/>
    <w:rsid w:val="00EF17C3"/>
    <w:rsid w:val="00EF1847"/>
    <w:rsid w:val="00EF1ACA"/>
    <w:rsid w:val="00EF1CE4"/>
    <w:rsid w:val="00EF238F"/>
    <w:rsid w:val="00EF24C1"/>
    <w:rsid w:val="00EF2945"/>
    <w:rsid w:val="00EF301A"/>
    <w:rsid w:val="00EF3385"/>
    <w:rsid w:val="00EF3724"/>
    <w:rsid w:val="00EF3808"/>
    <w:rsid w:val="00EF464F"/>
    <w:rsid w:val="00EF4AEB"/>
    <w:rsid w:val="00EF4AFB"/>
    <w:rsid w:val="00EF5024"/>
    <w:rsid w:val="00EF536C"/>
    <w:rsid w:val="00EF53D2"/>
    <w:rsid w:val="00EF57FF"/>
    <w:rsid w:val="00EF59F6"/>
    <w:rsid w:val="00EF5AC9"/>
    <w:rsid w:val="00EF5AF1"/>
    <w:rsid w:val="00EF5BB2"/>
    <w:rsid w:val="00EF5BC3"/>
    <w:rsid w:val="00EF5C15"/>
    <w:rsid w:val="00EF5C9F"/>
    <w:rsid w:val="00EF5EE7"/>
    <w:rsid w:val="00EF6262"/>
    <w:rsid w:val="00EF6518"/>
    <w:rsid w:val="00EF69DC"/>
    <w:rsid w:val="00EF6ADA"/>
    <w:rsid w:val="00EF6AFC"/>
    <w:rsid w:val="00EF707C"/>
    <w:rsid w:val="00EF7322"/>
    <w:rsid w:val="00EF736D"/>
    <w:rsid w:val="00EF75AF"/>
    <w:rsid w:val="00EF75FE"/>
    <w:rsid w:val="00EF7E1D"/>
    <w:rsid w:val="00EF7E70"/>
    <w:rsid w:val="00F00472"/>
    <w:rsid w:val="00F0072A"/>
    <w:rsid w:val="00F00A9A"/>
    <w:rsid w:val="00F00E24"/>
    <w:rsid w:val="00F0108D"/>
    <w:rsid w:val="00F01376"/>
    <w:rsid w:val="00F01381"/>
    <w:rsid w:val="00F01445"/>
    <w:rsid w:val="00F016BA"/>
    <w:rsid w:val="00F01732"/>
    <w:rsid w:val="00F01C85"/>
    <w:rsid w:val="00F0202C"/>
    <w:rsid w:val="00F020EA"/>
    <w:rsid w:val="00F02366"/>
    <w:rsid w:val="00F024A4"/>
    <w:rsid w:val="00F027C7"/>
    <w:rsid w:val="00F028E1"/>
    <w:rsid w:val="00F02BDA"/>
    <w:rsid w:val="00F02BF5"/>
    <w:rsid w:val="00F02FC7"/>
    <w:rsid w:val="00F0305C"/>
    <w:rsid w:val="00F0316E"/>
    <w:rsid w:val="00F031FA"/>
    <w:rsid w:val="00F03256"/>
    <w:rsid w:val="00F03303"/>
    <w:rsid w:val="00F03514"/>
    <w:rsid w:val="00F037DA"/>
    <w:rsid w:val="00F03A95"/>
    <w:rsid w:val="00F040B8"/>
    <w:rsid w:val="00F04213"/>
    <w:rsid w:val="00F042F8"/>
    <w:rsid w:val="00F043FC"/>
    <w:rsid w:val="00F0480B"/>
    <w:rsid w:val="00F04A43"/>
    <w:rsid w:val="00F05427"/>
    <w:rsid w:val="00F05BA2"/>
    <w:rsid w:val="00F06277"/>
    <w:rsid w:val="00F0682D"/>
    <w:rsid w:val="00F0699A"/>
    <w:rsid w:val="00F06B22"/>
    <w:rsid w:val="00F0703C"/>
    <w:rsid w:val="00F07059"/>
    <w:rsid w:val="00F072F9"/>
    <w:rsid w:val="00F07928"/>
    <w:rsid w:val="00F07BCE"/>
    <w:rsid w:val="00F07D38"/>
    <w:rsid w:val="00F10111"/>
    <w:rsid w:val="00F10647"/>
    <w:rsid w:val="00F106D4"/>
    <w:rsid w:val="00F10853"/>
    <w:rsid w:val="00F1094F"/>
    <w:rsid w:val="00F1095E"/>
    <w:rsid w:val="00F10B0B"/>
    <w:rsid w:val="00F10D9A"/>
    <w:rsid w:val="00F10DD1"/>
    <w:rsid w:val="00F1123F"/>
    <w:rsid w:val="00F11709"/>
    <w:rsid w:val="00F118B8"/>
    <w:rsid w:val="00F11D89"/>
    <w:rsid w:val="00F11FBF"/>
    <w:rsid w:val="00F1219A"/>
    <w:rsid w:val="00F121CE"/>
    <w:rsid w:val="00F129FB"/>
    <w:rsid w:val="00F12C13"/>
    <w:rsid w:val="00F12EBC"/>
    <w:rsid w:val="00F12F39"/>
    <w:rsid w:val="00F1378F"/>
    <w:rsid w:val="00F1382C"/>
    <w:rsid w:val="00F139C9"/>
    <w:rsid w:val="00F13D1F"/>
    <w:rsid w:val="00F13DC7"/>
    <w:rsid w:val="00F14285"/>
    <w:rsid w:val="00F142E0"/>
    <w:rsid w:val="00F147A4"/>
    <w:rsid w:val="00F14899"/>
    <w:rsid w:val="00F14BBB"/>
    <w:rsid w:val="00F1501E"/>
    <w:rsid w:val="00F150E5"/>
    <w:rsid w:val="00F1515D"/>
    <w:rsid w:val="00F153C2"/>
    <w:rsid w:val="00F15419"/>
    <w:rsid w:val="00F15F21"/>
    <w:rsid w:val="00F161EB"/>
    <w:rsid w:val="00F16303"/>
    <w:rsid w:val="00F16487"/>
    <w:rsid w:val="00F16607"/>
    <w:rsid w:val="00F166D6"/>
    <w:rsid w:val="00F1671E"/>
    <w:rsid w:val="00F16985"/>
    <w:rsid w:val="00F16A55"/>
    <w:rsid w:val="00F16C24"/>
    <w:rsid w:val="00F16DE6"/>
    <w:rsid w:val="00F17331"/>
    <w:rsid w:val="00F174E7"/>
    <w:rsid w:val="00F17A44"/>
    <w:rsid w:val="00F17B66"/>
    <w:rsid w:val="00F17E29"/>
    <w:rsid w:val="00F203DD"/>
    <w:rsid w:val="00F2041C"/>
    <w:rsid w:val="00F209BC"/>
    <w:rsid w:val="00F20EA8"/>
    <w:rsid w:val="00F210D5"/>
    <w:rsid w:val="00F2114F"/>
    <w:rsid w:val="00F2120A"/>
    <w:rsid w:val="00F21610"/>
    <w:rsid w:val="00F21AB3"/>
    <w:rsid w:val="00F21C8C"/>
    <w:rsid w:val="00F21C99"/>
    <w:rsid w:val="00F21E34"/>
    <w:rsid w:val="00F21FE0"/>
    <w:rsid w:val="00F22262"/>
    <w:rsid w:val="00F228B6"/>
    <w:rsid w:val="00F22910"/>
    <w:rsid w:val="00F22977"/>
    <w:rsid w:val="00F22C8C"/>
    <w:rsid w:val="00F2302D"/>
    <w:rsid w:val="00F2321E"/>
    <w:rsid w:val="00F23547"/>
    <w:rsid w:val="00F23BA4"/>
    <w:rsid w:val="00F23C6D"/>
    <w:rsid w:val="00F23FFB"/>
    <w:rsid w:val="00F2418D"/>
    <w:rsid w:val="00F241CE"/>
    <w:rsid w:val="00F244D9"/>
    <w:rsid w:val="00F24D66"/>
    <w:rsid w:val="00F24DC7"/>
    <w:rsid w:val="00F250C5"/>
    <w:rsid w:val="00F251C9"/>
    <w:rsid w:val="00F2523D"/>
    <w:rsid w:val="00F2543B"/>
    <w:rsid w:val="00F25664"/>
    <w:rsid w:val="00F256E8"/>
    <w:rsid w:val="00F25BA6"/>
    <w:rsid w:val="00F25D2C"/>
    <w:rsid w:val="00F25DD7"/>
    <w:rsid w:val="00F26074"/>
    <w:rsid w:val="00F261B5"/>
    <w:rsid w:val="00F26325"/>
    <w:rsid w:val="00F273FA"/>
    <w:rsid w:val="00F27758"/>
    <w:rsid w:val="00F277D5"/>
    <w:rsid w:val="00F27A34"/>
    <w:rsid w:val="00F27E0B"/>
    <w:rsid w:val="00F30074"/>
    <w:rsid w:val="00F30194"/>
    <w:rsid w:val="00F302A6"/>
    <w:rsid w:val="00F305CF"/>
    <w:rsid w:val="00F307BB"/>
    <w:rsid w:val="00F307ED"/>
    <w:rsid w:val="00F30E40"/>
    <w:rsid w:val="00F30F23"/>
    <w:rsid w:val="00F31371"/>
    <w:rsid w:val="00F31E07"/>
    <w:rsid w:val="00F31FEB"/>
    <w:rsid w:val="00F320D9"/>
    <w:rsid w:val="00F32528"/>
    <w:rsid w:val="00F3282B"/>
    <w:rsid w:val="00F32878"/>
    <w:rsid w:val="00F32922"/>
    <w:rsid w:val="00F32BFF"/>
    <w:rsid w:val="00F32E8D"/>
    <w:rsid w:val="00F331D4"/>
    <w:rsid w:val="00F336FD"/>
    <w:rsid w:val="00F337F0"/>
    <w:rsid w:val="00F347E5"/>
    <w:rsid w:val="00F34819"/>
    <w:rsid w:val="00F34FFA"/>
    <w:rsid w:val="00F35126"/>
    <w:rsid w:val="00F35575"/>
    <w:rsid w:val="00F3617E"/>
    <w:rsid w:val="00F36473"/>
    <w:rsid w:val="00F367B2"/>
    <w:rsid w:val="00F36864"/>
    <w:rsid w:val="00F36968"/>
    <w:rsid w:val="00F36DF7"/>
    <w:rsid w:val="00F36FA3"/>
    <w:rsid w:val="00F37487"/>
    <w:rsid w:val="00F37CFA"/>
    <w:rsid w:val="00F37EC0"/>
    <w:rsid w:val="00F40066"/>
    <w:rsid w:val="00F4015E"/>
    <w:rsid w:val="00F40178"/>
    <w:rsid w:val="00F401ED"/>
    <w:rsid w:val="00F40476"/>
    <w:rsid w:val="00F40663"/>
    <w:rsid w:val="00F406CC"/>
    <w:rsid w:val="00F40731"/>
    <w:rsid w:val="00F40807"/>
    <w:rsid w:val="00F4088E"/>
    <w:rsid w:val="00F40896"/>
    <w:rsid w:val="00F410A7"/>
    <w:rsid w:val="00F411EB"/>
    <w:rsid w:val="00F4135E"/>
    <w:rsid w:val="00F41742"/>
    <w:rsid w:val="00F4197C"/>
    <w:rsid w:val="00F41A3E"/>
    <w:rsid w:val="00F41B64"/>
    <w:rsid w:val="00F42265"/>
    <w:rsid w:val="00F42382"/>
    <w:rsid w:val="00F4259B"/>
    <w:rsid w:val="00F426F4"/>
    <w:rsid w:val="00F427EE"/>
    <w:rsid w:val="00F42910"/>
    <w:rsid w:val="00F429E3"/>
    <w:rsid w:val="00F42FED"/>
    <w:rsid w:val="00F433A7"/>
    <w:rsid w:val="00F435AB"/>
    <w:rsid w:val="00F4371E"/>
    <w:rsid w:val="00F438CF"/>
    <w:rsid w:val="00F43C9A"/>
    <w:rsid w:val="00F44533"/>
    <w:rsid w:val="00F45447"/>
    <w:rsid w:val="00F456CE"/>
    <w:rsid w:val="00F4589C"/>
    <w:rsid w:val="00F45A33"/>
    <w:rsid w:val="00F45A5E"/>
    <w:rsid w:val="00F45CF9"/>
    <w:rsid w:val="00F45DED"/>
    <w:rsid w:val="00F4614F"/>
    <w:rsid w:val="00F463A7"/>
    <w:rsid w:val="00F463E3"/>
    <w:rsid w:val="00F464B5"/>
    <w:rsid w:val="00F4679D"/>
    <w:rsid w:val="00F47067"/>
    <w:rsid w:val="00F470B8"/>
    <w:rsid w:val="00F470CD"/>
    <w:rsid w:val="00F470E7"/>
    <w:rsid w:val="00F477FE"/>
    <w:rsid w:val="00F479AC"/>
    <w:rsid w:val="00F47AE2"/>
    <w:rsid w:val="00F47E02"/>
    <w:rsid w:val="00F5024D"/>
    <w:rsid w:val="00F50AA7"/>
    <w:rsid w:val="00F50E15"/>
    <w:rsid w:val="00F50F32"/>
    <w:rsid w:val="00F512B6"/>
    <w:rsid w:val="00F512F0"/>
    <w:rsid w:val="00F5144E"/>
    <w:rsid w:val="00F519A9"/>
    <w:rsid w:val="00F51A4A"/>
    <w:rsid w:val="00F51B31"/>
    <w:rsid w:val="00F528D9"/>
    <w:rsid w:val="00F5321A"/>
    <w:rsid w:val="00F53321"/>
    <w:rsid w:val="00F5342D"/>
    <w:rsid w:val="00F538CF"/>
    <w:rsid w:val="00F53A68"/>
    <w:rsid w:val="00F53E55"/>
    <w:rsid w:val="00F54774"/>
    <w:rsid w:val="00F54D8F"/>
    <w:rsid w:val="00F55058"/>
    <w:rsid w:val="00F558AF"/>
    <w:rsid w:val="00F55E7E"/>
    <w:rsid w:val="00F56935"/>
    <w:rsid w:val="00F56CDB"/>
    <w:rsid w:val="00F57030"/>
    <w:rsid w:val="00F57274"/>
    <w:rsid w:val="00F574B2"/>
    <w:rsid w:val="00F5754F"/>
    <w:rsid w:val="00F57566"/>
    <w:rsid w:val="00F578A0"/>
    <w:rsid w:val="00F57B7E"/>
    <w:rsid w:val="00F57C3C"/>
    <w:rsid w:val="00F60137"/>
    <w:rsid w:val="00F60244"/>
    <w:rsid w:val="00F604F7"/>
    <w:rsid w:val="00F6072B"/>
    <w:rsid w:val="00F60EF1"/>
    <w:rsid w:val="00F60F4B"/>
    <w:rsid w:val="00F6102F"/>
    <w:rsid w:val="00F61A73"/>
    <w:rsid w:val="00F61D3C"/>
    <w:rsid w:val="00F61F46"/>
    <w:rsid w:val="00F621C7"/>
    <w:rsid w:val="00F62397"/>
    <w:rsid w:val="00F62975"/>
    <w:rsid w:val="00F62ADD"/>
    <w:rsid w:val="00F631D7"/>
    <w:rsid w:val="00F63BD4"/>
    <w:rsid w:val="00F63C66"/>
    <w:rsid w:val="00F63DC6"/>
    <w:rsid w:val="00F64FEE"/>
    <w:rsid w:val="00F65151"/>
    <w:rsid w:val="00F6597D"/>
    <w:rsid w:val="00F65AC7"/>
    <w:rsid w:val="00F65C3E"/>
    <w:rsid w:val="00F65CC4"/>
    <w:rsid w:val="00F6660A"/>
    <w:rsid w:val="00F66AA1"/>
    <w:rsid w:val="00F66B6A"/>
    <w:rsid w:val="00F66E89"/>
    <w:rsid w:val="00F67137"/>
    <w:rsid w:val="00F671EF"/>
    <w:rsid w:val="00F677EB"/>
    <w:rsid w:val="00F67B91"/>
    <w:rsid w:val="00F708B9"/>
    <w:rsid w:val="00F70A1B"/>
    <w:rsid w:val="00F70F98"/>
    <w:rsid w:val="00F713F3"/>
    <w:rsid w:val="00F71679"/>
    <w:rsid w:val="00F718A5"/>
    <w:rsid w:val="00F71DA2"/>
    <w:rsid w:val="00F71F5A"/>
    <w:rsid w:val="00F7256B"/>
    <w:rsid w:val="00F725E1"/>
    <w:rsid w:val="00F73256"/>
    <w:rsid w:val="00F7345C"/>
    <w:rsid w:val="00F7380B"/>
    <w:rsid w:val="00F73AB3"/>
    <w:rsid w:val="00F73BCA"/>
    <w:rsid w:val="00F73F39"/>
    <w:rsid w:val="00F746C9"/>
    <w:rsid w:val="00F748BB"/>
    <w:rsid w:val="00F74B0E"/>
    <w:rsid w:val="00F753A5"/>
    <w:rsid w:val="00F75A0B"/>
    <w:rsid w:val="00F75F6B"/>
    <w:rsid w:val="00F75FF2"/>
    <w:rsid w:val="00F76117"/>
    <w:rsid w:val="00F7660D"/>
    <w:rsid w:val="00F767F7"/>
    <w:rsid w:val="00F76BA8"/>
    <w:rsid w:val="00F7732D"/>
    <w:rsid w:val="00F77B90"/>
    <w:rsid w:val="00F80260"/>
    <w:rsid w:val="00F802FC"/>
    <w:rsid w:val="00F806A9"/>
    <w:rsid w:val="00F807E3"/>
    <w:rsid w:val="00F812B9"/>
    <w:rsid w:val="00F816BF"/>
    <w:rsid w:val="00F81975"/>
    <w:rsid w:val="00F81ADD"/>
    <w:rsid w:val="00F81BA3"/>
    <w:rsid w:val="00F81BCC"/>
    <w:rsid w:val="00F81E68"/>
    <w:rsid w:val="00F820D9"/>
    <w:rsid w:val="00F82374"/>
    <w:rsid w:val="00F823FF"/>
    <w:rsid w:val="00F8255C"/>
    <w:rsid w:val="00F82710"/>
    <w:rsid w:val="00F8271B"/>
    <w:rsid w:val="00F82F63"/>
    <w:rsid w:val="00F83114"/>
    <w:rsid w:val="00F83255"/>
    <w:rsid w:val="00F83384"/>
    <w:rsid w:val="00F833E1"/>
    <w:rsid w:val="00F83579"/>
    <w:rsid w:val="00F83588"/>
    <w:rsid w:val="00F8383A"/>
    <w:rsid w:val="00F83940"/>
    <w:rsid w:val="00F83BEF"/>
    <w:rsid w:val="00F840C3"/>
    <w:rsid w:val="00F8472B"/>
    <w:rsid w:val="00F84BAE"/>
    <w:rsid w:val="00F84D48"/>
    <w:rsid w:val="00F84EF3"/>
    <w:rsid w:val="00F84FE7"/>
    <w:rsid w:val="00F850A4"/>
    <w:rsid w:val="00F850A7"/>
    <w:rsid w:val="00F853E3"/>
    <w:rsid w:val="00F85870"/>
    <w:rsid w:val="00F860E5"/>
    <w:rsid w:val="00F86659"/>
    <w:rsid w:val="00F86948"/>
    <w:rsid w:val="00F86B41"/>
    <w:rsid w:val="00F86BA8"/>
    <w:rsid w:val="00F870C2"/>
    <w:rsid w:val="00F874A0"/>
    <w:rsid w:val="00F87A16"/>
    <w:rsid w:val="00F87A4E"/>
    <w:rsid w:val="00F87A71"/>
    <w:rsid w:val="00F9056F"/>
    <w:rsid w:val="00F905F4"/>
    <w:rsid w:val="00F9064B"/>
    <w:rsid w:val="00F906AB"/>
    <w:rsid w:val="00F907E4"/>
    <w:rsid w:val="00F9084F"/>
    <w:rsid w:val="00F908DB"/>
    <w:rsid w:val="00F91123"/>
    <w:rsid w:val="00F91232"/>
    <w:rsid w:val="00F912D3"/>
    <w:rsid w:val="00F9134C"/>
    <w:rsid w:val="00F9137A"/>
    <w:rsid w:val="00F915BD"/>
    <w:rsid w:val="00F917B8"/>
    <w:rsid w:val="00F91B92"/>
    <w:rsid w:val="00F91CC2"/>
    <w:rsid w:val="00F91D4C"/>
    <w:rsid w:val="00F9205F"/>
    <w:rsid w:val="00F9266F"/>
    <w:rsid w:val="00F92C49"/>
    <w:rsid w:val="00F92D90"/>
    <w:rsid w:val="00F92DBF"/>
    <w:rsid w:val="00F92F91"/>
    <w:rsid w:val="00F9353B"/>
    <w:rsid w:val="00F93593"/>
    <w:rsid w:val="00F936AF"/>
    <w:rsid w:val="00F9394C"/>
    <w:rsid w:val="00F93F95"/>
    <w:rsid w:val="00F94289"/>
    <w:rsid w:val="00F94503"/>
    <w:rsid w:val="00F948C8"/>
    <w:rsid w:val="00F94CA7"/>
    <w:rsid w:val="00F95084"/>
    <w:rsid w:val="00F951A4"/>
    <w:rsid w:val="00F951AA"/>
    <w:rsid w:val="00F954A7"/>
    <w:rsid w:val="00F954BD"/>
    <w:rsid w:val="00F954DA"/>
    <w:rsid w:val="00F9569D"/>
    <w:rsid w:val="00F95A19"/>
    <w:rsid w:val="00F95C7D"/>
    <w:rsid w:val="00F95C91"/>
    <w:rsid w:val="00F9638A"/>
    <w:rsid w:val="00F965E2"/>
    <w:rsid w:val="00F966C1"/>
    <w:rsid w:val="00F968E5"/>
    <w:rsid w:val="00F969C7"/>
    <w:rsid w:val="00F96A68"/>
    <w:rsid w:val="00F96AFA"/>
    <w:rsid w:val="00F96C04"/>
    <w:rsid w:val="00F96D89"/>
    <w:rsid w:val="00F9730C"/>
    <w:rsid w:val="00F973BE"/>
    <w:rsid w:val="00F975DA"/>
    <w:rsid w:val="00F978F2"/>
    <w:rsid w:val="00F97A0B"/>
    <w:rsid w:val="00F97B64"/>
    <w:rsid w:val="00F97EC3"/>
    <w:rsid w:val="00FA02DD"/>
    <w:rsid w:val="00FA069B"/>
    <w:rsid w:val="00FA0791"/>
    <w:rsid w:val="00FA0CD8"/>
    <w:rsid w:val="00FA114C"/>
    <w:rsid w:val="00FA117E"/>
    <w:rsid w:val="00FA133A"/>
    <w:rsid w:val="00FA14B9"/>
    <w:rsid w:val="00FA14E2"/>
    <w:rsid w:val="00FA17E5"/>
    <w:rsid w:val="00FA1B4D"/>
    <w:rsid w:val="00FA1CFE"/>
    <w:rsid w:val="00FA218E"/>
    <w:rsid w:val="00FA21C0"/>
    <w:rsid w:val="00FA21F6"/>
    <w:rsid w:val="00FA2255"/>
    <w:rsid w:val="00FA2397"/>
    <w:rsid w:val="00FA23BF"/>
    <w:rsid w:val="00FA2431"/>
    <w:rsid w:val="00FA25C1"/>
    <w:rsid w:val="00FA2A12"/>
    <w:rsid w:val="00FA2B74"/>
    <w:rsid w:val="00FA2D4D"/>
    <w:rsid w:val="00FA2E38"/>
    <w:rsid w:val="00FA2E5D"/>
    <w:rsid w:val="00FA3263"/>
    <w:rsid w:val="00FA3718"/>
    <w:rsid w:val="00FA37D0"/>
    <w:rsid w:val="00FA395F"/>
    <w:rsid w:val="00FA3B83"/>
    <w:rsid w:val="00FA3E7B"/>
    <w:rsid w:val="00FA41B0"/>
    <w:rsid w:val="00FA4290"/>
    <w:rsid w:val="00FA4373"/>
    <w:rsid w:val="00FA43C2"/>
    <w:rsid w:val="00FA46AA"/>
    <w:rsid w:val="00FA4AD9"/>
    <w:rsid w:val="00FA4B76"/>
    <w:rsid w:val="00FA4BE2"/>
    <w:rsid w:val="00FA4BE7"/>
    <w:rsid w:val="00FA4CDA"/>
    <w:rsid w:val="00FA4D59"/>
    <w:rsid w:val="00FA57E0"/>
    <w:rsid w:val="00FA58F1"/>
    <w:rsid w:val="00FA5B70"/>
    <w:rsid w:val="00FA5D3B"/>
    <w:rsid w:val="00FA61B3"/>
    <w:rsid w:val="00FA68A7"/>
    <w:rsid w:val="00FA6C13"/>
    <w:rsid w:val="00FA7076"/>
    <w:rsid w:val="00FA71DC"/>
    <w:rsid w:val="00FA7EB8"/>
    <w:rsid w:val="00FB0030"/>
    <w:rsid w:val="00FB01D4"/>
    <w:rsid w:val="00FB0500"/>
    <w:rsid w:val="00FB0706"/>
    <w:rsid w:val="00FB0B19"/>
    <w:rsid w:val="00FB0E7D"/>
    <w:rsid w:val="00FB0F32"/>
    <w:rsid w:val="00FB10F6"/>
    <w:rsid w:val="00FB13FB"/>
    <w:rsid w:val="00FB1BA1"/>
    <w:rsid w:val="00FB1E1F"/>
    <w:rsid w:val="00FB1FCE"/>
    <w:rsid w:val="00FB228A"/>
    <w:rsid w:val="00FB2686"/>
    <w:rsid w:val="00FB2ABF"/>
    <w:rsid w:val="00FB2CEC"/>
    <w:rsid w:val="00FB2FB2"/>
    <w:rsid w:val="00FB33D2"/>
    <w:rsid w:val="00FB33E6"/>
    <w:rsid w:val="00FB34F8"/>
    <w:rsid w:val="00FB38BD"/>
    <w:rsid w:val="00FB3DB4"/>
    <w:rsid w:val="00FB3F30"/>
    <w:rsid w:val="00FB3F33"/>
    <w:rsid w:val="00FB4351"/>
    <w:rsid w:val="00FB480A"/>
    <w:rsid w:val="00FB4884"/>
    <w:rsid w:val="00FB48A1"/>
    <w:rsid w:val="00FB4D82"/>
    <w:rsid w:val="00FB4DC0"/>
    <w:rsid w:val="00FB4EEE"/>
    <w:rsid w:val="00FB4F00"/>
    <w:rsid w:val="00FB50C6"/>
    <w:rsid w:val="00FB5770"/>
    <w:rsid w:val="00FB5A11"/>
    <w:rsid w:val="00FB5C6F"/>
    <w:rsid w:val="00FB62CB"/>
    <w:rsid w:val="00FB6782"/>
    <w:rsid w:val="00FB67CE"/>
    <w:rsid w:val="00FB6F01"/>
    <w:rsid w:val="00FB6FA8"/>
    <w:rsid w:val="00FB6FF8"/>
    <w:rsid w:val="00FB6FFC"/>
    <w:rsid w:val="00FB721C"/>
    <w:rsid w:val="00FB78E2"/>
    <w:rsid w:val="00FC01F8"/>
    <w:rsid w:val="00FC0222"/>
    <w:rsid w:val="00FC04B7"/>
    <w:rsid w:val="00FC0792"/>
    <w:rsid w:val="00FC0A90"/>
    <w:rsid w:val="00FC0AF1"/>
    <w:rsid w:val="00FC0C91"/>
    <w:rsid w:val="00FC0CFB"/>
    <w:rsid w:val="00FC1347"/>
    <w:rsid w:val="00FC150C"/>
    <w:rsid w:val="00FC1856"/>
    <w:rsid w:val="00FC1AF0"/>
    <w:rsid w:val="00FC1C58"/>
    <w:rsid w:val="00FC1FB8"/>
    <w:rsid w:val="00FC21AB"/>
    <w:rsid w:val="00FC2229"/>
    <w:rsid w:val="00FC22CB"/>
    <w:rsid w:val="00FC2352"/>
    <w:rsid w:val="00FC2361"/>
    <w:rsid w:val="00FC2BEE"/>
    <w:rsid w:val="00FC3222"/>
    <w:rsid w:val="00FC37EC"/>
    <w:rsid w:val="00FC399C"/>
    <w:rsid w:val="00FC3E23"/>
    <w:rsid w:val="00FC44D0"/>
    <w:rsid w:val="00FC461B"/>
    <w:rsid w:val="00FC47B5"/>
    <w:rsid w:val="00FC4A88"/>
    <w:rsid w:val="00FC4AFE"/>
    <w:rsid w:val="00FC4CA1"/>
    <w:rsid w:val="00FC5139"/>
    <w:rsid w:val="00FC5350"/>
    <w:rsid w:val="00FC53A6"/>
    <w:rsid w:val="00FC5499"/>
    <w:rsid w:val="00FC54B2"/>
    <w:rsid w:val="00FC55A2"/>
    <w:rsid w:val="00FC580B"/>
    <w:rsid w:val="00FC5A37"/>
    <w:rsid w:val="00FC5A5F"/>
    <w:rsid w:val="00FC5C38"/>
    <w:rsid w:val="00FC5E8B"/>
    <w:rsid w:val="00FC6115"/>
    <w:rsid w:val="00FC61AA"/>
    <w:rsid w:val="00FC62A8"/>
    <w:rsid w:val="00FC65BD"/>
    <w:rsid w:val="00FC6767"/>
    <w:rsid w:val="00FC685D"/>
    <w:rsid w:val="00FC6F93"/>
    <w:rsid w:val="00FC737B"/>
    <w:rsid w:val="00FC73BF"/>
    <w:rsid w:val="00FC748E"/>
    <w:rsid w:val="00FC772A"/>
    <w:rsid w:val="00FC774A"/>
    <w:rsid w:val="00FC7768"/>
    <w:rsid w:val="00FC77D2"/>
    <w:rsid w:val="00FC7A14"/>
    <w:rsid w:val="00FD017B"/>
    <w:rsid w:val="00FD039B"/>
    <w:rsid w:val="00FD0AA4"/>
    <w:rsid w:val="00FD10E6"/>
    <w:rsid w:val="00FD11D0"/>
    <w:rsid w:val="00FD149F"/>
    <w:rsid w:val="00FD153C"/>
    <w:rsid w:val="00FD1CE9"/>
    <w:rsid w:val="00FD1F3F"/>
    <w:rsid w:val="00FD1FAE"/>
    <w:rsid w:val="00FD2108"/>
    <w:rsid w:val="00FD21C2"/>
    <w:rsid w:val="00FD221E"/>
    <w:rsid w:val="00FD242A"/>
    <w:rsid w:val="00FD24B9"/>
    <w:rsid w:val="00FD25FD"/>
    <w:rsid w:val="00FD2AC0"/>
    <w:rsid w:val="00FD2AEC"/>
    <w:rsid w:val="00FD2CCC"/>
    <w:rsid w:val="00FD2F0D"/>
    <w:rsid w:val="00FD3182"/>
    <w:rsid w:val="00FD3355"/>
    <w:rsid w:val="00FD3977"/>
    <w:rsid w:val="00FD3AD8"/>
    <w:rsid w:val="00FD3AEB"/>
    <w:rsid w:val="00FD3D43"/>
    <w:rsid w:val="00FD3E0E"/>
    <w:rsid w:val="00FD3F6C"/>
    <w:rsid w:val="00FD4094"/>
    <w:rsid w:val="00FD4149"/>
    <w:rsid w:val="00FD4531"/>
    <w:rsid w:val="00FD4B29"/>
    <w:rsid w:val="00FD4B6B"/>
    <w:rsid w:val="00FD4B96"/>
    <w:rsid w:val="00FD4C29"/>
    <w:rsid w:val="00FD4EFF"/>
    <w:rsid w:val="00FD5118"/>
    <w:rsid w:val="00FD52D0"/>
    <w:rsid w:val="00FD565B"/>
    <w:rsid w:val="00FD5729"/>
    <w:rsid w:val="00FD5A38"/>
    <w:rsid w:val="00FD5B9A"/>
    <w:rsid w:val="00FD5D18"/>
    <w:rsid w:val="00FD62B4"/>
    <w:rsid w:val="00FD6941"/>
    <w:rsid w:val="00FD6C87"/>
    <w:rsid w:val="00FD6DA5"/>
    <w:rsid w:val="00FD7467"/>
    <w:rsid w:val="00FD7687"/>
    <w:rsid w:val="00FD7BAD"/>
    <w:rsid w:val="00FD7CDE"/>
    <w:rsid w:val="00FD7EC1"/>
    <w:rsid w:val="00FD7FF4"/>
    <w:rsid w:val="00FE02A1"/>
    <w:rsid w:val="00FE050A"/>
    <w:rsid w:val="00FE0CE3"/>
    <w:rsid w:val="00FE1187"/>
    <w:rsid w:val="00FE1193"/>
    <w:rsid w:val="00FE12D5"/>
    <w:rsid w:val="00FE186F"/>
    <w:rsid w:val="00FE1937"/>
    <w:rsid w:val="00FE1B2C"/>
    <w:rsid w:val="00FE1BE5"/>
    <w:rsid w:val="00FE1FE8"/>
    <w:rsid w:val="00FE24F7"/>
    <w:rsid w:val="00FE2DE9"/>
    <w:rsid w:val="00FE2E22"/>
    <w:rsid w:val="00FE2E8C"/>
    <w:rsid w:val="00FE2EAB"/>
    <w:rsid w:val="00FE3246"/>
    <w:rsid w:val="00FE357F"/>
    <w:rsid w:val="00FE3981"/>
    <w:rsid w:val="00FE3C02"/>
    <w:rsid w:val="00FE40E2"/>
    <w:rsid w:val="00FE4266"/>
    <w:rsid w:val="00FE4A05"/>
    <w:rsid w:val="00FE4F7C"/>
    <w:rsid w:val="00FE4FFC"/>
    <w:rsid w:val="00FE543D"/>
    <w:rsid w:val="00FE5879"/>
    <w:rsid w:val="00FE662F"/>
    <w:rsid w:val="00FE66C0"/>
    <w:rsid w:val="00FE6C59"/>
    <w:rsid w:val="00FE6D16"/>
    <w:rsid w:val="00FE6F6E"/>
    <w:rsid w:val="00FE7022"/>
    <w:rsid w:val="00FE70C9"/>
    <w:rsid w:val="00FE73EF"/>
    <w:rsid w:val="00FE7544"/>
    <w:rsid w:val="00FE771E"/>
    <w:rsid w:val="00FE7824"/>
    <w:rsid w:val="00FE7A0D"/>
    <w:rsid w:val="00FF09F7"/>
    <w:rsid w:val="00FF0BED"/>
    <w:rsid w:val="00FF0DF5"/>
    <w:rsid w:val="00FF0FBB"/>
    <w:rsid w:val="00FF1200"/>
    <w:rsid w:val="00FF125A"/>
    <w:rsid w:val="00FF1268"/>
    <w:rsid w:val="00FF12C0"/>
    <w:rsid w:val="00FF14E4"/>
    <w:rsid w:val="00FF15F5"/>
    <w:rsid w:val="00FF195F"/>
    <w:rsid w:val="00FF1BB1"/>
    <w:rsid w:val="00FF1C8A"/>
    <w:rsid w:val="00FF1E65"/>
    <w:rsid w:val="00FF1EB0"/>
    <w:rsid w:val="00FF2134"/>
    <w:rsid w:val="00FF2246"/>
    <w:rsid w:val="00FF2262"/>
    <w:rsid w:val="00FF2355"/>
    <w:rsid w:val="00FF2432"/>
    <w:rsid w:val="00FF2A92"/>
    <w:rsid w:val="00FF3304"/>
    <w:rsid w:val="00FF360F"/>
    <w:rsid w:val="00FF389B"/>
    <w:rsid w:val="00FF38AA"/>
    <w:rsid w:val="00FF39A7"/>
    <w:rsid w:val="00FF3D0D"/>
    <w:rsid w:val="00FF3F99"/>
    <w:rsid w:val="00FF42D0"/>
    <w:rsid w:val="00FF4508"/>
    <w:rsid w:val="00FF4F5B"/>
    <w:rsid w:val="00FF5096"/>
    <w:rsid w:val="00FF5315"/>
    <w:rsid w:val="00FF5696"/>
    <w:rsid w:val="00FF5863"/>
    <w:rsid w:val="00FF59BA"/>
    <w:rsid w:val="00FF600A"/>
    <w:rsid w:val="00FF63C5"/>
    <w:rsid w:val="00FF6511"/>
    <w:rsid w:val="00FF6DAA"/>
    <w:rsid w:val="00FF7150"/>
    <w:rsid w:val="00FF753C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2F2CB22"/>
  <w15:docId w15:val="{C348CFD3-C23B-4E0F-9F7A-3F60FAEE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717B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717B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7B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717B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717BC"/>
    <w:rPr>
      <w:rFonts w:cs="Times New Roman"/>
      <w:b/>
      <w:bCs/>
    </w:rPr>
  </w:style>
  <w:style w:type="paragraph" w:styleId="ListBullet">
    <w:name w:val="List Bullet"/>
    <w:basedOn w:val="Normal"/>
    <w:rsid w:val="005717B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717B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717B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717B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717B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717B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717B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717BC"/>
    <w:pPr>
      <w:ind w:left="284"/>
    </w:pPr>
  </w:style>
  <w:style w:type="paragraph" w:customStyle="1" w:styleId="AAFrameAddress">
    <w:name w:val="AA Frame Address"/>
    <w:basedOn w:val="Heading1"/>
    <w:rsid w:val="005717B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717B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717B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717B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717B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717B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717BC"/>
    <w:pPr>
      <w:ind w:left="851" w:hanging="284"/>
    </w:pPr>
  </w:style>
  <w:style w:type="paragraph" w:styleId="Index4">
    <w:name w:val="index 4"/>
    <w:basedOn w:val="Normal"/>
    <w:next w:val="Normal"/>
    <w:semiHidden/>
    <w:rsid w:val="005717BC"/>
    <w:pPr>
      <w:ind w:left="1135" w:hanging="284"/>
    </w:pPr>
  </w:style>
  <w:style w:type="paragraph" w:styleId="Index6">
    <w:name w:val="index 6"/>
    <w:basedOn w:val="Normal"/>
    <w:next w:val="Normal"/>
    <w:semiHidden/>
    <w:rsid w:val="005717B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717BC"/>
    <w:pPr>
      <w:ind w:left="1418" w:hanging="284"/>
    </w:pPr>
  </w:style>
  <w:style w:type="paragraph" w:styleId="Index7">
    <w:name w:val="index 7"/>
    <w:basedOn w:val="Normal"/>
    <w:next w:val="Normal"/>
    <w:semiHidden/>
    <w:rsid w:val="005717BC"/>
    <w:pPr>
      <w:ind w:left="1985" w:hanging="284"/>
    </w:pPr>
  </w:style>
  <w:style w:type="paragraph" w:styleId="Index8">
    <w:name w:val="index 8"/>
    <w:basedOn w:val="Normal"/>
    <w:next w:val="Normal"/>
    <w:semiHidden/>
    <w:rsid w:val="005717BC"/>
    <w:pPr>
      <w:ind w:left="2269" w:hanging="284"/>
    </w:pPr>
  </w:style>
  <w:style w:type="paragraph" w:styleId="Index9">
    <w:name w:val="index 9"/>
    <w:basedOn w:val="Normal"/>
    <w:next w:val="Normal"/>
    <w:semiHidden/>
    <w:rsid w:val="005717BC"/>
    <w:pPr>
      <w:ind w:left="2552" w:hanging="284"/>
    </w:pPr>
  </w:style>
  <w:style w:type="paragraph" w:styleId="TOC2">
    <w:name w:val="toc 2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717BC"/>
    <w:pPr>
      <w:ind w:left="851"/>
    </w:pPr>
  </w:style>
  <w:style w:type="paragraph" w:styleId="TOC5">
    <w:name w:val="toc 5"/>
    <w:basedOn w:val="Normal"/>
    <w:next w:val="Normal"/>
    <w:semiHidden/>
    <w:rsid w:val="005717BC"/>
    <w:pPr>
      <w:ind w:left="1134"/>
    </w:pPr>
  </w:style>
  <w:style w:type="paragraph" w:styleId="TOC6">
    <w:name w:val="toc 6"/>
    <w:basedOn w:val="Normal"/>
    <w:next w:val="Normal"/>
    <w:semiHidden/>
    <w:rsid w:val="005717BC"/>
    <w:pPr>
      <w:ind w:left="1418"/>
    </w:pPr>
  </w:style>
  <w:style w:type="paragraph" w:styleId="TOC7">
    <w:name w:val="toc 7"/>
    <w:basedOn w:val="Normal"/>
    <w:next w:val="Normal"/>
    <w:semiHidden/>
    <w:rsid w:val="005717BC"/>
    <w:pPr>
      <w:ind w:left="1701"/>
    </w:pPr>
  </w:style>
  <w:style w:type="paragraph" w:styleId="TOC8">
    <w:name w:val="toc 8"/>
    <w:basedOn w:val="Normal"/>
    <w:next w:val="Normal"/>
    <w:semiHidden/>
    <w:rsid w:val="005717BC"/>
    <w:pPr>
      <w:ind w:left="1985"/>
    </w:pPr>
  </w:style>
  <w:style w:type="paragraph" w:styleId="TOC9">
    <w:name w:val="toc 9"/>
    <w:basedOn w:val="Normal"/>
    <w:next w:val="Normal"/>
    <w:semiHidden/>
    <w:rsid w:val="005717BC"/>
    <w:pPr>
      <w:ind w:left="2268"/>
    </w:pPr>
  </w:style>
  <w:style w:type="paragraph" w:styleId="TableofFigures">
    <w:name w:val="table of figures"/>
    <w:basedOn w:val="Normal"/>
    <w:next w:val="Normal"/>
    <w:semiHidden/>
    <w:rsid w:val="005717BC"/>
    <w:pPr>
      <w:ind w:left="567" w:hanging="567"/>
    </w:pPr>
  </w:style>
  <w:style w:type="paragraph" w:styleId="ListBullet5">
    <w:name w:val="List Bullet 5"/>
    <w:basedOn w:val="Normal"/>
    <w:rsid w:val="005717B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717B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5717B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5717B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5717BC"/>
    <w:pPr>
      <w:ind w:left="284" w:firstLine="284"/>
    </w:pPr>
  </w:style>
  <w:style w:type="character" w:styleId="Strong">
    <w:name w:val="Strong"/>
    <w:qFormat/>
    <w:rsid w:val="005717B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717B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717B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717B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717B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717B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717B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717BC"/>
    <w:pPr>
      <w:framePr w:h="1054" w:wrap="around" w:y="5920"/>
    </w:pPr>
  </w:style>
  <w:style w:type="paragraph" w:customStyle="1" w:styleId="ReportHeading3">
    <w:name w:val="ReportHeading3"/>
    <w:basedOn w:val="ReportHeading2"/>
    <w:rsid w:val="005717BC"/>
    <w:pPr>
      <w:framePr w:h="443" w:wrap="around" w:y="8223"/>
    </w:pPr>
  </w:style>
  <w:style w:type="paragraph" w:customStyle="1" w:styleId="a">
    <w:name w:val="¢éÍ¤ÇÒ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717B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717B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717B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717B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717B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717B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717BC"/>
  </w:style>
  <w:style w:type="paragraph" w:customStyle="1" w:styleId="a0">
    <w:name w:val="ºÇ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D5CC2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B6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0F02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F025C"/>
    <w:rPr>
      <w:rFonts w:ascii="Consolas" w:hAnsi="Consolas"/>
      <w:sz w:val="21"/>
      <w:szCs w:val="26"/>
    </w:rPr>
  </w:style>
  <w:style w:type="character" w:customStyle="1" w:styleId="Heading1Char">
    <w:name w:val="Heading 1 Char"/>
    <w:link w:val="Heading1"/>
    <w:locked/>
    <w:rsid w:val="00575E7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75E7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575E76"/>
    <w:rPr>
      <w:rFonts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locked/>
    <w:rsid w:val="00575E76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575E76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575E76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575E76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575E76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575E7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575E76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575E76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575E76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575E7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locked/>
    <w:rsid w:val="00575E76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575E76"/>
    <w:rPr>
      <w:rFonts w:ascii="Tahoma" w:hAnsi="Tahoma" w:cs="Tahoma"/>
      <w:sz w:val="16"/>
      <w:szCs w:val="16"/>
    </w:rPr>
  </w:style>
  <w:style w:type="paragraph" w:customStyle="1" w:styleId="AccPolicyHeading0">
    <w:name w:val="Acc Policy Heading"/>
    <w:basedOn w:val="BodyText"/>
    <w:link w:val="AccPolicyHeading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0"/>
    <w:locked/>
    <w:rsid w:val="00575E7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75E76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575E76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75E7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75E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75E76"/>
    <w:pPr>
      <w:spacing w:after="0"/>
    </w:pPr>
  </w:style>
  <w:style w:type="paragraph" w:customStyle="1" w:styleId="acctdividends">
    <w:name w:val="acct dividends"/>
    <w:aliases w:val="a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75E76"/>
    <w:pPr>
      <w:spacing w:after="0"/>
    </w:pPr>
  </w:style>
  <w:style w:type="paragraph" w:customStyle="1" w:styleId="acctindent">
    <w:name w:val="acct indent"/>
    <w:aliases w:val="ai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75E7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75E7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75E7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75E7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75E7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75E76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75E7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75E76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75E76"/>
    <w:pPr>
      <w:spacing w:after="0"/>
    </w:pPr>
  </w:style>
  <w:style w:type="paragraph" w:customStyle="1" w:styleId="List1a">
    <w:name w:val="List 1a"/>
    <w:aliases w:val="1a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75E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75E7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75E7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75E76"/>
  </w:style>
  <w:style w:type="paragraph" w:customStyle="1" w:styleId="zreportaddinfo">
    <w:name w:val="zreport addinfo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75E7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75E7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75E7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75E76"/>
    <w:rPr>
      <w:b/>
      <w:bCs/>
    </w:rPr>
  </w:style>
  <w:style w:type="paragraph" w:customStyle="1" w:styleId="nineptbodytext">
    <w:name w:val="nine pt body text"/>
    <w:aliases w:val="9bt"/>
    <w:basedOn w:val="nineptnormal"/>
    <w:rsid w:val="00575E76"/>
    <w:pPr>
      <w:spacing w:after="220"/>
    </w:pPr>
  </w:style>
  <w:style w:type="paragraph" w:customStyle="1" w:styleId="nineptnormal">
    <w:name w:val="nine pt normal"/>
    <w:aliases w:val="9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75E76"/>
    <w:pPr>
      <w:jc w:val="center"/>
    </w:pPr>
  </w:style>
  <w:style w:type="paragraph" w:customStyle="1" w:styleId="heading">
    <w:name w:val="heading"/>
    <w:aliases w:val="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75E7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75E76"/>
  </w:style>
  <w:style w:type="paragraph" w:customStyle="1" w:styleId="nineptheadingcentredbold">
    <w:name w:val="nine pt heading centred bold"/>
    <w:aliases w:val="9hc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75E7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75E7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75E76"/>
    <w:rPr>
      <w:b/>
    </w:rPr>
  </w:style>
  <w:style w:type="paragraph" w:customStyle="1" w:styleId="nineptcolumntab1">
    <w:name w:val="nine pt column tab1"/>
    <w:aliases w:val="a91"/>
    <w:basedOn w:val="nineptnormal"/>
    <w:rsid w:val="00575E7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75E7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75E76"/>
    <w:pPr>
      <w:jc w:val="center"/>
    </w:pPr>
  </w:style>
  <w:style w:type="paragraph" w:customStyle="1" w:styleId="Normalheading">
    <w:name w:val="Normal heading"/>
    <w:aliases w:val="nh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75E7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75E7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75E7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75E7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75E7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75E7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75E7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75E7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75E7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75E76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75E7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75E76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75E7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75E7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75E7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75E76"/>
    <w:pPr>
      <w:spacing w:after="0"/>
    </w:pPr>
  </w:style>
  <w:style w:type="paragraph" w:customStyle="1" w:styleId="smallreturn">
    <w:name w:val="small return"/>
    <w:aliases w:val="sr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75E76"/>
    <w:pPr>
      <w:spacing w:after="0"/>
    </w:pPr>
  </w:style>
  <w:style w:type="paragraph" w:customStyle="1" w:styleId="headingbolditalic">
    <w:name w:val="heading bold italic"/>
    <w:aliases w:val="hbi"/>
    <w:basedOn w:val="heading"/>
    <w:rsid w:val="00575E7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75E7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75E76"/>
    <w:pPr>
      <w:spacing w:after="0"/>
    </w:pPr>
  </w:style>
  <w:style w:type="paragraph" w:customStyle="1" w:styleId="blockbullet">
    <w:name w:val="block bullet"/>
    <w:aliases w:val="bb"/>
    <w:basedOn w:val="block"/>
    <w:rsid w:val="00575E76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75E7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75E76"/>
    <w:pPr>
      <w:spacing w:after="0"/>
    </w:pPr>
  </w:style>
  <w:style w:type="paragraph" w:customStyle="1" w:styleId="eightptnormal">
    <w:name w:val="eight pt normal"/>
    <w:aliases w:val="8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75E7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75E7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75E7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75E76"/>
    <w:rPr>
      <w:b/>
      <w:bCs/>
    </w:rPr>
  </w:style>
  <w:style w:type="paragraph" w:customStyle="1" w:styleId="eightptbodytext">
    <w:name w:val="eight pt body text"/>
    <w:aliases w:val="8bt"/>
    <w:basedOn w:val="eightptnormal"/>
    <w:rsid w:val="00575E7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75E7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75E7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75E7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75E76"/>
    <w:pPr>
      <w:spacing w:after="0"/>
    </w:pPr>
  </w:style>
  <w:style w:type="paragraph" w:customStyle="1" w:styleId="eightptblock">
    <w:name w:val="eight pt block"/>
    <w:aliases w:val="8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75E7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75E7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75E7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75E76"/>
    <w:pPr>
      <w:spacing w:after="0"/>
    </w:pPr>
  </w:style>
  <w:style w:type="paragraph" w:customStyle="1" w:styleId="blockindent">
    <w:name w:val="block indent"/>
    <w:aliases w:val="bi"/>
    <w:basedOn w:val="block"/>
    <w:rsid w:val="00575E76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75E76"/>
    <w:pPr>
      <w:jc w:val="center"/>
    </w:pPr>
  </w:style>
  <w:style w:type="paragraph" w:customStyle="1" w:styleId="nineptcol">
    <w:name w:val="nine pt %col"/>
    <w:aliases w:val="9%"/>
    <w:basedOn w:val="nineptnormal"/>
    <w:rsid w:val="00575E7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75E7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75E7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75E76"/>
    <w:pPr>
      <w:spacing w:after="0"/>
    </w:pPr>
  </w:style>
  <w:style w:type="paragraph" w:customStyle="1" w:styleId="nineptblocklist">
    <w:name w:val="nine pt block list"/>
    <w:aliases w:val="9bl"/>
    <w:basedOn w:val="nineptblock"/>
    <w:rsid w:val="00575E7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75E7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75E7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75E7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75E7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75E7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75E7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75E76"/>
    <w:pPr>
      <w:spacing w:after="20"/>
    </w:pPr>
  </w:style>
  <w:style w:type="paragraph" w:customStyle="1" w:styleId="blockbulletnospaceafter">
    <w:name w:val="block bullet no space after"/>
    <w:aliases w:val="bbn,block bullet no sp"/>
    <w:rsid w:val="00575E76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575E7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75E7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75E76"/>
    <w:pPr>
      <w:spacing w:after="80"/>
    </w:pPr>
  </w:style>
  <w:style w:type="paragraph" w:customStyle="1" w:styleId="nineptratecol">
    <w:name w:val="nine pt rate col"/>
    <w:aliases w:val="a9r"/>
    <w:basedOn w:val="nineptnormal"/>
    <w:rsid w:val="00575E7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75E7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75E7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75E7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75E7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75E7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75E7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75E7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75E7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75E7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75E7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75E76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75E7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75E7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75E7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75E7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75E7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75E7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75E7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75E76"/>
    <w:pPr>
      <w:spacing w:after="80"/>
    </w:pPr>
  </w:style>
  <w:style w:type="paragraph" w:customStyle="1" w:styleId="blockbullet2">
    <w:name w:val="block bullet 2"/>
    <w:aliases w:val="bb2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75E7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75E7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75E7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75E7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575E76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75E7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75E76"/>
    <w:rPr>
      <w:rFonts w:cs="Times New Roman"/>
      <w:sz w:val="29"/>
      <w:szCs w:val="29"/>
    </w:rPr>
  </w:style>
  <w:style w:type="character" w:customStyle="1" w:styleId="hps">
    <w:name w:val="hps"/>
    <w:rsid w:val="00575E76"/>
    <w:rPr>
      <w:rFonts w:cs="Times New Roman"/>
    </w:rPr>
  </w:style>
  <w:style w:type="character" w:customStyle="1" w:styleId="gt-icon-text1">
    <w:name w:val="gt-icon-text1"/>
    <w:rsid w:val="00575E76"/>
    <w:rPr>
      <w:rFonts w:cs="Times New Roman"/>
    </w:rPr>
  </w:style>
  <w:style w:type="character" w:customStyle="1" w:styleId="shorttext">
    <w:name w:val="short_text"/>
    <w:rsid w:val="00575E76"/>
    <w:rPr>
      <w:rFonts w:cs="Times New Roman"/>
    </w:rPr>
  </w:style>
  <w:style w:type="paragraph" w:customStyle="1" w:styleId="Default">
    <w:name w:val="Default"/>
    <w:rsid w:val="00575E7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575E76"/>
    <w:rPr>
      <w:rFonts w:cs="Times New Roman"/>
    </w:rPr>
  </w:style>
  <w:style w:type="character" w:styleId="CommentReference">
    <w:name w:val="annotation reference"/>
    <w:rsid w:val="00575E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575E7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75E7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75E76"/>
    <w:rPr>
      <w:b/>
      <w:bCs/>
    </w:rPr>
  </w:style>
  <w:style w:type="character" w:customStyle="1" w:styleId="CommentSubjectChar">
    <w:name w:val="Comment Subject Char"/>
    <w:link w:val="CommentSubject"/>
    <w:rsid w:val="00575E7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75E7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5C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52C4E"/>
    <w:rPr>
      <w:sz w:val="22"/>
      <w:lang w:val="en-GB" w:bidi="ar-SA"/>
    </w:rPr>
  </w:style>
  <w:style w:type="character" w:customStyle="1" w:styleId="Heading1Char1">
    <w:name w:val="Heading 1 Char1"/>
    <w:rsid w:val="007E529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529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529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529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52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7E5297"/>
  </w:style>
  <w:style w:type="character" w:styleId="Emphasis">
    <w:name w:val="Emphasis"/>
    <w:uiPriority w:val="20"/>
    <w:qFormat/>
    <w:rsid w:val="007E5297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7E5297"/>
  </w:style>
  <w:style w:type="character" w:styleId="Hyperlink">
    <w:name w:val="Hyperlink"/>
    <w:uiPriority w:val="99"/>
    <w:semiHidden/>
    <w:unhideWhenUsed/>
    <w:rsid w:val="007E52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E5297"/>
    <w:rPr>
      <w:color w:val="4D90F0"/>
    </w:rPr>
  </w:style>
  <w:style w:type="paragraph" w:customStyle="1" w:styleId="RNormal">
    <w:name w:val="RNormal"/>
    <w:basedOn w:val="Normal"/>
    <w:rsid w:val="007E52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7E5297"/>
    <w:rPr>
      <w:vertAlign w:val="superscript"/>
    </w:rPr>
  </w:style>
  <w:style w:type="paragraph" w:styleId="NoSpacing">
    <w:name w:val="No Spacing"/>
    <w:uiPriority w:val="1"/>
    <w:qFormat/>
    <w:rsid w:val="00527B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A5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546A2"/>
    <w:rPr>
      <w:rFonts w:ascii="Arial" w:hAnsi="Arial"/>
      <w:sz w:val="18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F0DFC"/>
    <w:rPr>
      <w:rFonts w:ascii="Univers 45 Light" w:hAnsi="Univers 45 Light"/>
      <w:color w:val="000000"/>
    </w:rPr>
  </w:style>
  <w:style w:type="paragraph" w:customStyle="1" w:styleId="AccountingPolicy">
    <w:name w:val="Accounting Policy"/>
    <w:basedOn w:val="Normal"/>
    <w:link w:val="AccountingPolicyChar1"/>
    <w:rsid w:val="001F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left="1531" w:hanging="1531"/>
    </w:pPr>
    <w:rPr>
      <w:rFonts w:ascii="Univers 45 Light" w:hAnsi="Univers 45 Ligh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20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3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9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5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63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74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68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2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7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51537-2EC6-409D-95F6-65085D857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16</Pages>
  <Words>2456</Words>
  <Characters>10664</Characters>
  <Application>Microsoft Office Word</Application>
  <DocSecurity>0</DocSecurity>
  <Lines>88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thippapha_670</dc:creator>
  <cp:keywords/>
  <dc:description/>
  <cp:lastModifiedBy>Somjai, Nigonyanont</cp:lastModifiedBy>
  <cp:revision>3</cp:revision>
  <cp:lastPrinted>2023-11-03T08:35:00Z</cp:lastPrinted>
  <dcterms:created xsi:type="dcterms:W3CDTF">2023-11-08T03:56:00Z</dcterms:created>
  <dcterms:modified xsi:type="dcterms:W3CDTF">2023-11-08T03:57:00Z</dcterms:modified>
</cp:coreProperties>
</file>