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E806D" w14:textId="1409C147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98C2AF" w14:textId="2A074934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1D45C2CC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14AA969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84ED1F2" w14:textId="77777777" w:rsidR="009F435D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667A7A7" w14:textId="77777777" w:rsidR="009C1409" w:rsidRPr="00FF4061" w:rsidRDefault="009C1409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300B4D61" w14:textId="22362CFC" w:rsidR="00634D49" w:rsidRPr="00401138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C2D91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สตาร์ สิทธิ โซลูชั่น</w:t>
      </w: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และบริษัทย่อย</w:t>
      </w:r>
    </w:p>
    <w:p w14:paraId="580879B3" w14:textId="77777777" w:rsidR="00AD3B26" w:rsidRPr="00401138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430808F6" w:rsidR="00CD4D4E" w:rsidRPr="00401138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401138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="00F6786A" w:rsidRPr="00401138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AE33CD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สตาร์ สิทธิ โซลูชั่น จำกัด (มหาชน) และบริษัทย่อย 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(“กลุ่มบริษัท”)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2F680F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411A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2F680F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ยน</w:t>
      </w:r>
      <w:r w:rsidR="007A0D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A0DF0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E81383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401138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FD397F" w:rsidRPr="00056FDA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สำหรับงวดสามเดือนและ</w:t>
      </w:r>
      <w:r w:rsidR="00FE4FE3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FD397F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="00FD397F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FE4FE3" w:rsidRPr="00FE4FE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FD397F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D397F" w:rsidRPr="00056FDA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FD397F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CF110A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F110A" w:rsidRPr="00401138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CF110A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CF110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="00CF110A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CF110A" w:rsidRPr="00401138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8C2BE6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87416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FE4FE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A105D6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</w:t>
      </w:r>
      <w:r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823B6C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และหมายเหตุ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ประกอบงบการเงิน</w:t>
      </w:r>
      <w:r w:rsidR="008E0E94" w:rsidRPr="00401138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แบบย่อ</w:t>
      </w:r>
      <w:r w:rsidR="00783035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83035" w:rsidRPr="0040113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E457FF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รวมเรียกว่า </w:t>
      </w:r>
      <w:r w:rsidR="00783035" w:rsidRPr="00401138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783035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847AEE" w:rsidRPr="00401138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783035" w:rsidRPr="00401138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A411DC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ซึ่ง</w:t>
      </w:r>
      <w:r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01138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142E5B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401138">
        <w:rPr>
          <w:rFonts w:ascii="Browallia New" w:hAnsi="Browallia New" w:cs="Browallia New"/>
          <w:sz w:val="28"/>
          <w:szCs w:val="28"/>
          <w:cs/>
          <w:lang w:bidi="th-TH"/>
        </w:rPr>
        <w:t>รให้ข้อสรุปเกี่ยวกับข้อมูล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401138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401138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401138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3A94251" w14:textId="31D223BD" w:rsidR="0034149A" w:rsidRPr="00401138" w:rsidRDefault="008542C9" w:rsidP="00CD4D4E">
      <w:pPr>
        <w:jc w:val="thaiDistribute"/>
        <w:rPr>
          <w:rFonts w:ascii="Browallia New" w:hAnsi="Browallia New" w:cs="Browallia New"/>
        </w:rPr>
      </w:pP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2410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1EDC511" w14:textId="77777777" w:rsidR="001B4277" w:rsidRPr="00401138" w:rsidRDefault="001B4277" w:rsidP="00CD4D4E">
      <w:pPr>
        <w:jc w:val="thaiDistribute"/>
        <w:rPr>
          <w:rFonts w:ascii="Browallia New" w:hAnsi="Browallia New" w:cs="Browallia New"/>
        </w:rPr>
      </w:pPr>
    </w:p>
    <w:p w14:paraId="364AC9A4" w14:textId="77777777" w:rsidR="00EC0112" w:rsidRDefault="00EC0112" w:rsidP="00CD4D4E">
      <w:pPr>
        <w:jc w:val="thaiDistribute"/>
        <w:rPr>
          <w:rFonts w:ascii="Browallia New" w:hAnsi="Browallia New" w:cs="Browallia New"/>
        </w:rPr>
      </w:pPr>
    </w:p>
    <w:p w14:paraId="047BF100" w14:textId="77777777" w:rsidR="00421CE1" w:rsidRDefault="00421CE1" w:rsidP="00CD4D4E">
      <w:pPr>
        <w:jc w:val="thaiDistribute"/>
        <w:rPr>
          <w:rFonts w:ascii="Browallia New" w:hAnsi="Browallia New" w:cs="Browallia New"/>
        </w:rPr>
      </w:pPr>
    </w:p>
    <w:p w14:paraId="568A3800" w14:textId="77777777" w:rsidR="002F00E4" w:rsidRDefault="002F00E4" w:rsidP="00CD4D4E">
      <w:pPr>
        <w:jc w:val="thaiDistribute"/>
        <w:rPr>
          <w:rFonts w:ascii="Browallia New" w:hAnsi="Browallia New" w:cs="Browallia New"/>
        </w:rPr>
      </w:pPr>
    </w:p>
    <w:p w14:paraId="1ED760AA" w14:textId="77777777" w:rsidR="002F00E4" w:rsidRDefault="002F00E4" w:rsidP="00CD4D4E">
      <w:pPr>
        <w:jc w:val="thaiDistribute"/>
        <w:rPr>
          <w:rFonts w:ascii="Browallia New" w:hAnsi="Browallia New" w:cs="Browallia New"/>
        </w:rPr>
      </w:pPr>
    </w:p>
    <w:p w14:paraId="7F2BBF78" w14:textId="77777777" w:rsidR="002F00E4" w:rsidRPr="00401138" w:rsidRDefault="002F00E4" w:rsidP="00CD4D4E">
      <w:pPr>
        <w:jc w:val="thaiDistribute"/>
        <w:rPr>
          <w:rFonts w:ascii="Browallia New" w:hAnsi="Browallia New" w:cs="Browallia New"/>
        </w:rPr>
      </w:pPr>
    </w:p>
    <w:p w14:paraId="0F714EE2" w14:textId="77777777" w:rsidR="00C03B3E" w:rsidRPr="00C03B3E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C03B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277F375" w14:textId="77777777" w:rsidR="00FD397F" w:rsidRPr="006E6346" w:rsidRDefault="00FD397F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616390" w14:textId="7B4EA0B3" w:rsidR="00C03B3E" w:rsidRPr="00C03B3E" w:rsidRDefault="00C03B3E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E54608">
        <w:rPr>
          <w:rFonts w:ascii="Browallia New" w:hAnsi="Browallia New" w:cs="Browallia New"/>
          <w:sz w:val="28"/>
          <w:szCs w:val="28"/>
          <w:lang w:bidi="th-TH"/>
        </w:rPr>
        <w:br/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</w:t>
      </w:r>
      <w:r w:rsidRPr="00C03B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C03B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03B3E">
        <w:rPr>
          <w:rFonts w:ascii="Browallia New" w:hAnsi="Browallia New" w:cs="Browallia New"/>
          <w:sz w:val="28"/>
          <w:szCs w:val="28"/>
        </w:rPr>
        <w:t>34</w:t>
      </w:r>
      <w:r w:rsidRPr="00C03B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C03B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C03B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Pr="006E6346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73978C14" w14:textId="1113A303" w:rsidR="008149C2" w:rsidRDefault="002505B6" w:rsidP="009F435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29E63FFA" w14:textId="77777777" w:rsidR="00FE1478" w:rsidRPr="006E6346" w:rsidRDefault="00FE1478" w:rsidP="009F435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FD1D57D" w14:textId="264C9BB0" w:rsidR="000F0E92" w:rsidRPr="004B5527" w:rsidRDefault="00AF2A61" w:rsidP="004B552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4B552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ข้าพเจ้าขอให้สังเกตหมายเหตุประกอบงบการเงินระหว่างกาลข้อ</w:t>
      </w:r>
      <w:r w:rsidR="000F0E92" w:rsidRPr="004B552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26F65" w:rsidRPr="004B5527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326F65" w:rsidRPr="004B552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DA5595" w:rsidRPr="004B5527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ลดทุนจดทะเบียนจำนวน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</w:rPr>
        <w:t xml:space="preserve">49,000,000.00 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จากทุนจดทะเบียน</w:t>
      </w:r>
      <w:r w:rsidR="00C03B3E" w:rsidRPr="004B552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และชำระแล้ว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เดิมจำนวน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</w:rPr>
        <w:t xml:space="preserve">238,636,980.40 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เป็นทุนจดทะเบียน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</w:rPr>
        <w:t xml:space="preserve">189,636,980.40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บาท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โดยการลดจำนวนหุ้นสามัญเฉพาะหุ้นที่ถืออยู่ในนามของนายคำสอน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proofErr w:type="spellStart"/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สิดทิ</w:t>
      </w:r>
      <w:proofErr w:type="spellEnd"/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ไซ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และนายจันทอน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proofErr w:type="spellStart"/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สิดทิ</w:t>
      </w:r>
      <w:proofErr w:type="spellEnd"/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ไซ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รายละ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</w:rPr>
        <w:t xml:space="preserve">35,000,000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หุ้น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รวมเป็นจำนวน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</w:rPr>
        <w:t xml:space="preserve">70,000,000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หุ้น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มูลค่าหุ้นที่ตราไว้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หุ้นละ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</w:rPr>
        <w:t xml:space="preserve">0.70 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คิดเป็นจำนวนเงิน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</w:rPr>
        <w:t xml:space="preserve">49,000,000.00 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="00E04CDE" w:rsidRPr="006E634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ซึ่ง</w:t>
      </w:r>
      <w:r w:rsidR="00822903" w:rsidRPr="006E634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บริษัทจะคืนทุนให้แก่นายคำสอน</w:t>
      </w:r>
      <w:r w:rsidR="00822903" w:rsidRPr="006E6346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proofErr w:type="spellStart"/>
      <w:r w:rsidR="00822903" w:rsidRPr="006E634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สิดทิ</w:t>
      </w:r>
      <w:proofErr w:type="spellEnd"/>
      <w:r w:rsidR="00822903" w:rsidRPr="006E634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ไซ</w:t>
      </w:r>
      <w:r w:rsidR="00822903" w:rsidRPr="006E6346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6E634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และนายจันทอน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โดยชำระเป็นหุ้นสามัญที่บริษัทถือในบริษัท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สิทธิ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อินเตอร์เนชั่น</w:t>
      </w:r>
      <w:proofErr w:type="spellStart"/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แน</w:t>
      </w:r>
      <w:proofErr w:type="spellEnd"/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ล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จำกัด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</w:rPr>
        <w:t>(“</w:t>
      </w:r>
      <w:r w:rsidR="00822903" w:rsidRPr="004B5527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="00822903" w:rsidRPr="004B5527">
        <w:rPr>
          <w:rFonts w:ascii="BrowalliaUPC" w:hAnsi="BrowalliaUPC" w:cs="BrowalliaUPC"/>
          <w:sz w:val="28"/>
          <w:szCs w:val="28"/>
        </w:rPr>
        <w:t>”)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แทนการชำระคืนด้วยเงินสด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รายละ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</w:rPr>
        <w:t xml:space="preserve">100,000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หุ้น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รวมเป็นจำนวน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</w:rPr>
        <w:t xml:space="preserve">200,000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หุ้น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มูลค่าที่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ตราไว้หุ้นละ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pacing w:val="-4"/>
          <w:sz w:val="28"/>
          <w:szCs w:val="28"/>
        </w:rPr>
        <w:t xml:space="preserve">10.00 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บาท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มูลค่าในการจำหน่ายหุ้น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สิทธิ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หุ้นละ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pacing w:val="-4"/>
          <w:sz w:val="28"/>
          <w:szCs w:val="28"/>
        </w:rPr>
        <w:t xml:space="preserve">245 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บาท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คิดเป็นมูลค่ารวม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pacing w:val="-4"/>
          <w:sz w:val="28"/>
          <w:szCs w:val="28"/>
        </w:rPr>
        <w:t>49,000,000.00</w:t>
      </w:r>
      <w:r w:rsidR="00822903" w:rsidRPr="004B5527">
        <w:rPr>
          <w:rFonts w:ascii="BrowalliaUPC" w:hAnsi="BrowalliaUPC" w:cs="BrowalliaUPC"/>
          <w:sz w:val="28"/>
          <w:szCs w:val="28"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บาท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คิดเป็นสัดส่วนร้อยละ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</w:rPr>
        <w:t xml:space="preserve">40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ของทุน</w:t>
      </w:r>
      <w:r w:rsidR="006E6346">
        <w:rPr>
          <w:rFonts w:ascii="BrowalliaUPC" w:hAnsi="BrowalliaUPC" w:cs="BrowalliaUPC"/>
          <w:sz w:val="28"/>
          <w:szCs w:val="28"/>
          <w:lang w:bidi="th-TH"/>
        </w:rPr>
        <w:br/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จดทะเบียนของ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โดยภายหลังการจำหน่ายหุ้นสามัญของ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="00822903" w:rsidRPr="004B5527">
        <w:rPr>
          <w:rFonts w:ascii="BrowalliaUPC" w:hAnsi="BrowalliaUPC" w:cs="BrowalliaUPC"/>
          <w:sz w:val="28"/>
          <w:szCs w:val="28"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ทั้งหมดแล้ว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ส่งผลให้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="00822903" w:rsidRPr="004B5527">
        <w:rPr>
          <w:rFonts w:ascii="BrowalliaUPC" w:hAnsi="BrowalliaUPC" w:cs="BrowalliaUPC"/>
          <w:sz w:val="28"/>
          <w:szCs w:val="28"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สิ้นสุดการเป็นบริษัทร่วมของบริษัท</w:t>
      </w:r>
      <w:r w:rsidR="00ED080A" w:rsidRPr="004B552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ทั้งนี้ </w:t>
      </w:r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การลดทุนจดทะเบียนและทุนชำระแล้วของบริษัทเฉพาะหุ้นที่ถืออยู่ในนามของ</w:t>
      </w:r>
      <w:r w:rsidR="00FE4FE3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ED080A" w:rsidRPr="00FE4FE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นายคำสอน</w:t>
      </w:r>
      <w:r w:rsidR="00ED080A" w:rsidRPr="00FE4FE3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proofErr w:type="spellStart"/>
      <w:r w:rsidR="00ED080A" w:rsidRPr="00FE4FE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สิดทิ</w:t>
      </w:r>
      <w:proofErr w:type="spellEnd"/>
      <w:r w:rsidR="00ED080A" w:rsidRPr="00FE4FE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ไซ</w:t>
      </w:r>
      <w:r w:rsidR="00ED080A" w:rsidRPr="00FE4FE3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ED080A" w:rsidRPr="00FE4FE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และนายจันทอน</w:t>
      </w:r>
      <w:r w:rsidR="00ED080A" w:rsidRPr="00FE4FE3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proofErr w:type="spellStart"/>
      <w:r w:rsidR="00ED080A" w:rsidRPr="00FE4FE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สิดทิ</w:t>
      </w:r>
      <w:proofErr w:type="spellEnd"/>
      <w:r w:rsidR="00ED080A" w:rsidRPr="00FE4FE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ไซ</w:t>
      </w:r>
      <w:r w:rsidR="00ED080A" w:rsidRPr="00FE4FE3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ED080A" w:rsidRPr="00FE4FE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นั้น</w:t>
      </w:r>
      <w:r w:rsidR="00ED080A" w:rsidRPr="00FE4FE3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ED080A" w:rsidRPr="00FE4FE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บริษัทได้รับความยินยอมเป็นหนังสือจากนายคำสอน</w:t>
      </w:r>
      <w:r w:rsidR="00ED080A" w:rsidRPr="00FE4FE3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proofErr w:type="spellStart"/>
      <w:r w:rsidR="00ED080A" w:rsidRPr="00FE4FE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สิดทิ</w:t>
      </w:r>
      <w:proofErr w:type="spellEnd"/>
      <w:r w:rsidR="00ED080A" w:rsidRPr="00FE4FE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ไซ</w:t>
      </w:r>
      <w:r w:rsidR="00ED080A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และนายจันทอน</w:t>
      </w:r>
      <w:r w:rsidR="00ED080A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ED080A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ซึ่งเป็นผู้ถือหุ้นในส่วนที่จะถูกลดจำนวนหุ้นเรียบร้อยแล้ว</w:t>
      </w:r>
      <w:r w:rsidR="00F61B07" w:rsidRPr="004B552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61B07" w:rsidRPr="004B552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อย่างไรก็ตาม </w:t>
      </w:r>
      <w:r w:rsidR="00495226" w:rsidRPr="004B552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ข้อสรุปของข้าพเจ้าไม่ได้เปลี่ยนแปลงไปจากเรื่องดังกล่าว</w:t>
      </w:r>
    </w:p>
    <w:p w14:paraId="1F8BBAE6" w14:textId="77777777" w:rsidR="00384A7A" w:rsidRPr="00DC7597" w:rsidRDefault="00384A7A" w:rsidP="00C5582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3A8E6A" w14:textId="77777777" w:rsidR="00FB5552" w:rsidRDefault="00FB5552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2FE25D4" w14:textId="77777777" w:rsidR="00A11C80" w:rsidRDefault="00A11C80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4E36A0E" w14:textId="77777777" w:rsidR="00DC7597" w:rsidRPr="003214EC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3A57895" w14:textId="45A68C58" w:rsidR="00142624" w:rsidRPr="00401138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นางสาวเกษณี สระทองพูล</w:t>
      </w:r>
    </w:p>
    <w:p w14:paraId="0E0FD2DC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401138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A11C80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40E2C351" w:rsidR="00D15EA5" w:rsidRPr="00401138" w:rsidRDefault="00687125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687125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913F51" w:rsidRPr="006871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B16EC2" w:rsidRPr="006871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16EC2" w:rsidRPr="00687125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sectPr w:rsidR="00D15EA5" w:rsidRPr="00401138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C961F" w14:textId="77777777" w:rsidR="004071B0" w:rsidRDefault="004071B0">
      <w:r>
        <w:separator/>
      </w:r>
    </w:p>
  </w:endnote>
  <w:endnote w:type="continuationSeparator" w:id="0">
    <w:p w14:paraId="4010FE91" w14:textId="77777777" w:rsidR="004071B0" w:rsidRDefault="004071B0">
      <w:r>
        <w:continuationSeparator/>
      </w:r>
    </w:p>
  </w:endnote>
  <w:endnote w:type="continuationNotice" w:id="1">
    <w:p w14:paraId="74EA3B96" w14:textId="77777777" w:rsidR="004071B0" w:rsidRDefault="004071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29E90" w14:textId="77777777" w:rsidR="004071B0" w:rsidRDefault="004071B0">
      <w:bookmarkStart w:id="0" w:name="_Hlk482348182"/>
      <w:bookmarkEnd w:id="0"/>
      <w:r>
        <w:separator/>
      </w:r>
    </w:p>
  </w:footnote>
  <w:footnote w:type="continuationSeparator" w:id="0">
    <w:p w14:paraId="45C439BD" w14:textId="77777777" w:rsidR="004071B0" w:rsidRDefault="004071B0">
      <w:r>
        <w:continuationSeparator/>
      </w:r>
    </w:p>
  </w:footnote>
  <w:footnote w:type="continuationNotice" w:id="1">
    <w:p w14:paraId="410AC573" w14:textId="77777777" w:rsidR="004071B0" w:rsidRDefault="004071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49ABD44C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D3E4186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B8D"/>
    <w:rsid w:val="00007774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C5ABC"/>
    <w:rsid w:val="000C6368"/>
    <w:rsid w:val="000C67EB"/>
    <w:rsid w:val="000D224D"/>
    <w:rsid w:val="000D3E7D"/>
    <w:rsid w:val="000D5BF5"/>
    <w:rsid w:val="000E52CE"/>
    <w:rsid w:val="000F0E92"/>
    <w:rsid w:val="000F3AAB"/>
    <w:rsid w:val="000F63D0"/>
    <w:rsid w:val="000F6E25"/>
    <w:rsid w:val="001011DF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78A"/>
    <w:rsid w:val="00146598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75F"/>
    <w:rsid w:val="00171051"/>
    <w:rsid w:val="0017278D"/>
    <w:rsid w:val="001729B7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4277"/>
    <w:rsid w:val="001B7036"/>
    <w:rsid w:val="001B7388"/>
    <w:rsid w:val="001C0443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969"/>
    <w:rsid w:val="002505B6"/>
    <w:rsid w:val="00254078"/>
    <w:rsid w:val="00255FEA"/>
    <w:rsid w:val="0026182A"/>
    <w:rsid w:val="002670D5"/>
    <w:rsid w:val="00276857"/>
    <w:rsid w:val="00277EBE"/>
    <w:rsid w:val="002838FB"/>
    <w:rsid w:val="00285249"/>
    <w:rsid w:val="00290F59"/>
    <w:rsid w:val="00296739"/>
    <w:rsid w:val="00297D2D"/>
    <w:rsid w:val="002A252E"/>
    <w:rsid w:val="002B0BF8"/>
    <w:rsid w:val="002B4B35"/>
    <w:rsid w:val="002B5A4A"/>
    <w:rsid w:val="002B5B49"/>
    <w:rsid w:val="002B744A"/>
    <w:rsid w:val="002C0169"/>
    <w:rsid w:val="002C623D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00E4"/>
    <w:rsid w:val="002F12A3"/>
    <w:rsid w:val="002F1401"/>
    <w:rsid w:val="002F2081"/>
    <w:rsid w:val="002F2DEB"/>
    <w:rsid w:val="002F3903"/>
    <w:rsid w:val="002F4A52"/>
    <w:rsid w:val="002F680F"/>
    <w:rsid w:val="002F6875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26F65"/>
    <w:rsid w:val="003304A5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A0463"/>
    <w:rsid w:val="003A0698"/>
    <w:rsid w:val="003A46D5"/>
    <w:rsid w:val="003A6FD5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F0B5A"/>
    <w:rsid w:val="003F1162"/>
    <w:rsid w:val="003F42D7"/>
    <w:rsid w:val="003F5A96"/>
    <w:rsid w:val="00400D19"/>
    <w:rsid w:val="00401138"/>
    <w:rsid w:val="004021E7"/>
    <w:rsid w:val="00402B40"/>
    <w:rsid w:val="00402C7F"/>
    <w:rsid w:val="004071B0"/>
    <w:rsid w:val="00410B4C"/>
    <w:rsid w:val="004112CD"/>
    <w:rsid w:val="00411A0B"/>
    <w:rsid w:val="0041412C"/>
    <w:rsid w:val="00416281"/>
    <w:rsid w:val="00417856"/>
    <w:rsid w:val="00421271"/>
    <w:rsid w:val="00421A47"/>
    <w:rsid w:val="00421CE1"/>
    <w:rsid w:val="00422353"/>
    <w:rsid w:val="004225FF"/>
    <w:rsid w:val="00423357"/>
    <w:rsid w:val="00426915"/>
    <w:rsid w:val="0042777A"/>
    <w:rsid w:val="00433F63"/>
    <w:rsid w:val="00435788"/>
    <w:rsid w:val="004359E6"/>
    <w:rsid w:val="00443CE3"/>
    <w:rsid w:val="00445CF8"/>
    <w:rsid w:val="00446E9D"/>
    <w:rsid w:val="00450E50"/>
    <w:rsid w:val="0045183D"/>
    <w:rsid w:val="00452E7B"/>
    <w:rsid w:val="00453099"/>
    <w:rsid w:val="004546FA"/>
    <w:rsid w:val="00454EF0"/>
    <w:rsid w:val="00456A76"/>
    <w:rsid w:val="00456EA9"/>
    <w:rsid w:val="00462BCB"/>
    <w:rsid w:val="00463364"/>
    <w:rsid w:val="004748F7"/>
    <w:rsid w:val="004806BB"/>
    <w:rsid w:val="004809B0"/>
    <w:rsid w:val="00481FE7"/>
    <w:rsid w:val="00484825"/>
    <w:rsid w:val="0048532C"/>
    <w:rsid w:val="00485760"/>
    <w:rsid w:val="00487E39"/>
    <w:rsid w:val="0049103F"/>
    <w:rsid w:val="00495226"/>
    <w:rsid w:val="00497DF5"/>
    <w:rsid w:val="004A0DFE"/>
    <w:rsid w:val="004A3C62"/>
    <w:rsid w:val="004B19BF"/>
    <w:rsid w:val="004B3F58"/>
    <w:rsid w:val="004B5527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6FA1"/>
    <w:rsid w:val="004F1A16"/>
    <w:rsid w:val="004F207F"/>
    <w:rsid w:val="004F5D91"/>
    <w:rsid w:val="004F6441"/>
    <w:rsid w:val="005041EF"/>
    <w:rsid w:val="005057B3"/>
    <w:rsid w:val="005070FA"/>
    <w:rsid w:val="00510254"/>
    <w:rsid w:val="00517C70"/>
    <w:rsid w:val="005206E9"/>
    <w:rsid w:val="00521053"/>
    <w:rsid w:val="0052186A"/>
    <w:rsid w:val="005321DA"/>
    <w:rsid w:val="00534103"/>
    <w:rsid w:val="00536291"/>
    <w:rsid w:val="00542BC1"/>
    <w:rsid w:val="00547541"/>
    <w:rsid w:val="00547564"/>
    <w:rsid w:val="0054756D"/>
    <w:rsid w:val="00550151"/>
    <w:rsid w:val="00551365"/>
    <w:rsid w:val="00551AC3"/>
    <w:rsid w:val="005561ED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CFB"/>
    <w:rsid w:val="00594DA2"/>
    <w:rsid w:val="005A1D30"/>
    <w:rsid w:val="005A2273"/>
    <w:rsid w:val="005A29D0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87125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436D"/>
    <w:rsid w:val="006C529D"/>
    <w:rsid w:val="006C6376"/>
    <w:rsid w:val="006D4917"/>
    <w:rsid w:val="006D58F3"/>
    <w:rsid w:val="006D5C47"/>
    <w:rsid w:val="006D6FF5"/>
    <w:rsid w:val="006D7965"/>
    <w:rsid w:val="006D7ED8"/>
    <w:rsid w:val="006E0625"/>
    <w:rsid w:val="006E0A77"/>
    <w:rsid w:val="006E6346"/>
    <w:rsid w:val="006F110A"/>
    <w:rsid w:val="006F17C7"/>
    <w:rsid w:val="006F1B19"/>
    <w:rsid w:val="006F29ED"/>
    <w:rsid w:val="006F4F77"/>
    <w:rsid w:val="006F53EE"/>
    <w:rsid w:val="006F562A"/>
    <w:rsid w:val="0070147C"/>
    <w:rsid w:val="007064E7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1813"/>
    <w:rsid w:val="0076233B"/>
    <w:rsid w:val="00763657"/>
    <w:rsid w:val="00765654"/>
    <w:rsid w:val="00765B95"/>
    <w:rsid w:val="00767313"/>
    <w:rsid w:val="0077115C"/>
    <w:rsid w:val="00771B85"/>
    <w:rsid w:val="00771DE7"/>
    <w:rsid w:val="00775DA6"/>
    <w:rsid w:val="0078170A"/>
    <w:rsid w:val="00783035"/>
    <w:rsid w:val="00783CA2"/>
    <w:rsid w:val="00787789"/>
    <w:rsid w:val="00790956"/>
    <w:rsid w:val="00794090"/>
    <w:rsid w:val="0079502D"/>
    <w:rsid w:val="00797EA7"/>
    <w:rsid w:val="007A0755"/>
    <w:rsid w:val="007A0DF0"/>
    <w:rsid w:val="007A24BE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E66"/>
    <w:rsid w:val="007E182C"/>
    <w:rsid w:val="007F2391"/>
    <w:rsid w:val="007F2855"/>
    <w:rsid w:val="007F2896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651C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4A0"/>
    <w:rsid w:val="00834FE5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6ACE"/>
    <w:rsid w:val="0091273C"/>
    <w:rsid w:val="00912C13"/>
    <w:rsid w:val="00912F98"/>
    <w:rsid w:val="00913794"/>
    <w:rsid w:val="00913F51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31D7A"/>
    <w:rsid w:val="00935D8D"/>
    <w:rsid w:val="00942FE8"/>
    <w:rsid w:val="0095408B"/>
    <w:rsid w:val="00957E70"/>
    <w:rsid w:val="00966F16"/>
    <w:rsid w:val="00970DAB"/>
    <w:rsid w:val="0097321D"/>
    <w:rsid w:val="00973827"/>
    <w:rsid w:val="00974FF6"/>
    <w:rsid w:val="0098363B"/>
    <w:rsid w:val="0098643A"/>
    <w:rsid w:val="00987666"/>
    <w:rsid w:val="009919C7"/>
    <w:rsid w:val="00992531"/>
    <w:rsid w:val="00995CD5"/>
    <w:rsid w:val="00997537"/>
    <w:rsid w:val="009A1787"/>
    <w:rsid w:val="009A4F5A"/>
    <w:rsid w:val="009A60D2"/>
    <w:rsid w:val="009A73BE"/>
    <w:rsid w:val="009B1F44"/>
    <w:rsid w:val="009B2629"/>
    <w:rsid w:val="009B4573"/>
    <w:rsid w:val="009B6093"/>
    <w:rsid w:val="009C002A"/>
    <w:rsid w:val="009C1409"/>
    <w:rsid w:val="009D7250"/>
    <w:rsid w:val="009E1A0D"/>
    <w:rsid w:val="009E2437"/>
    <w:rsid w:val="009E255C"/>
    <w:rsid w:val="009E278C"/>
    <w:rsid w:val="009E29C3"/>
    <w:rsid w:val="009E2A1C"/>
    <w:rsid w:val="009E799B"/>
    <w:rsid w:val="009F3EED"/>
    <w:rsid w:val="009F435D"/>
    <w:rsid w:val="009F68E8"/>
    <w:rsid w:val="009F6EDC"/>
    <w:rsid w:val="009F7D13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550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85A"/>
    <w:rsid w:val="00A4641C"/>
    <w:rsid w:val="00A473FE"/>
    <w:rsid w:val="00A60F49"/>
    <w:rsid w:val="00A61E15"/>
    <w:rsid w:val="00A66F91"/>
    <w:rsid w:val="00A70229"/>
    <w:rsid w:val="00A70B65"/>
    <w:rsid w:val="00A73046"/>
    <w:rsid w:val="00A74E66"/>
    <w:rsid w:val="00A76594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6568"/>
    <w:rsid w:val="00AB690D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E0316"/>
    <w:rsid w:val="00AE2BF6"/>
    <w:rsid w:val="00AE3370"/>
    <w:rsid w:val="00AE33CD"/>
    <w:rsid w:val="00AE4502"/>
    <w:rsid w:val="00AE64CA"/>
    <w:rsid w:val="00AF2A61"/>
    <w:rsid w:val="00AF5B87"/>
    <w:rsid w:val="00AF7092"/>
    <w:rsid w:val="00AF7554"/>
    <w:rsid w:val="00B012F6"/>
    <w:rsid w:val="00B01474"/>
    <w:rsid w:val="00B06CCD"/>
    <w:rsid w:val="00B072ED"/>
    <w:rsid w:val="00B07427"/>
    <w:rsid w:val="00B1324D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91A8C"/>
    <w:rsid w:val="00B936FD"/>
    <w:rsid w:val="00BA290E"/>
    <w:rsid w:val="00BA2F43"/>
    <w:rsid w:val="00BA5B00"/>
    <w:rsid w:val="00BA74AA"/>
    <w:rsid w:val="00BB1A07"/>
    <w:rsid w:val="00BB2559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59DA"/>
    <w:rsid w:val="00BD6A18"/>
    <w:rsid w:val="00BE0C8A"/>
    <w:rsid w:val="00BE1461"/>
    <w:rsid w:val="00BE15C1"/>
    <w:rsid w:val="00BE334D"/>
    <w:rsid w:val="00BE4988"/>
    <w:rsid w:val="00BE4DD0"/>
    <w:rsid w:val="00BE5F37"/>
    <w:rsid w:val="00BF012C"/>
    <w:rsid w:val="00BF1C24"/>
    <w:rsid w:val="00BF5149"/>
    <w:rsid w:val="00BF5E73"/>
    <w:rsid w:val="00BF6CE1"/>
    <w:rsid w:val="00BF6E1B"/>
    <w:rsid w:val="00C0296A"/>
    <w:rsid w:val="00C034E8"/>
    <w:rsid w:val="00C03940"/>
    <w:rsid w:val="00C03B3E"/>
    <w:rsid w:val="00C043E7"/>
    <w:rsid w:val="00C065BF"/>
    <w:rsid w:val="00C06939"/>
    <w:rsid w:val="00C155A6"/>
    <w:rsid w:val="00C173BF"/>
    <w:rsid w:val="00C21E3B"/>
    <w:rsid w:val="00C303CC"/>
    <w:rsid w:val="00C3462C"/>
    <w:rsid w:val="00C35B1A"/>
    <w:rsid w:val="00C41C7D"/>
    <w:rsid w:val="00C43566"/>
    <w:rsid w:val="00C43717"/>
    <w:rsid w:val="00C438A9"/>
    <w:rsid w:val="00C47534"/>
    <w:rsid w:val="00C51D4F"/>
    <w:rsid w:val="00C55824"/>
    <w:rsid w:val="00C572D1"/>
    <w:rsid w:val="00C6210F"/>
    <w:rsid w:val="00C62558"/>
    <w:rsid w:val="00C63023"/>
    <w:rsid w:val="00C63743"/>
    <w:rsid w:val="00C65E1B"/>
    <w:rsid w:val="00C660C5"/>
    <w:rsid w:val="00C67BCF"/>
    <w:rsid w:val="00C703E8"/>
    <w:rsid w:val="00C7054F"/>
    <w:rsid w:val="00C74519"/>
    <w:rsid w:val="00C76C6C"/>
    <w:rsid w:val="00C771C2"/>
    <w:rsid w:val="00C80EC5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906"/>
    <w:rsid w:val="00CF5DB9"/>
    <w:rsid w:val="00D0541E"/>
    <w:rsid w:val="00D078C4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42419"/>
    <w:rsid w:val="00D43C02"/>
    <w:rsid w:val="00D43DE5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B13FB"/>
    <w:rsid w:val="00DB308D"/>
    <w:rsid w:val="00DB313A"/>
    <w:rsid w:val="00DB404B"/>
    <w:rsid w:val="00DB5F40"/>
    <w:rsid w:val="00DB6B8C"/>
    <w:rsid w:val="00DC1856"/>
    <w:rsid w:val="00DC7597"/>
    <w:rsid w:val="00DD0431"/>
    <w:rsid w:val="00DD0693"/>
    <w:rsid w:val="00DD0EEF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568"/>
    <w:rsid w:val="00E3697E"/>
    <w:rsid w:val="00E406D5"/>
    <w:rsid w:val="00E4403A"/>
    <w:rsid w:val="00E457FF"/>
    <w:rsid w:val="00E4627C"/>
    <w:rsid w:val="00E54417"/>
    <w:rsid w:val="00E54608"/>
    <w:rsid w:val="00E56701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5344"/>
    <w:rsid w:val="00EA2B6F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9CF"/>
    <w:rsid w:val="00ED080A"/>
    <w:rsid w:val="00ED2359"/>
    <w:rsid w:val="00ED30D4"/>
    <w:rsid w:val="00ED50F3"/>
    <w:rsid w:val="00ED59EC"/>
    <w:rsid w:val="00EE0F65"/>
    <w:rsid w:val="00EE2171"/>
    <w:rsid w:val="00EE2F33"/>
    <w:rsid w:val="00EE2FA7"/>
    <w:rsid w:val="00EE44DA"/>
    <w:rsid w:val="00EE59BD"/>
    <w:rsid w:val="00EF08A7"/>
    <w:rsid w:val="00EF190C"/>
    <w:rsid w:val="00EF2DF1"/>
    <w:rsid w:val="00EF3C0D"/>
    <w:rsid w:val="00F01358"/>
    <w:rsid w:val="00F0208D"/>
    <w:rsid w:val="00F0698A"/>
    <w:rsid w:val="00F06C86"/>
    <w:rsid w:val="00F129D2"/>
    <w:rsid w:val="00F135A1"/>
    <w:rsid w:val="00F144E0"/>
    <w:rsid w:val="00F160C9"/>
    <w:rsid w:val="00F17C53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61B07"/>
    <w:rsid w:val="00F63F3F"/>
    <w:rsid w:val="00F66FA5"/>
    <w:rsid w:val="00F6786A"/>
    <w:rsid w:val="00F71678"/>
    <w:rsid w:val="00F730E3"/>
    <w:rsid w:val="00F755E9"/>
    <w:rsid w:val="00F779AB"/>
    <w:rsid w:val="00F8270F"/>
    <w:rsid w:val="00F909CD"/>
    <w:rsid w:val="00F91142"/>
    <w:rsid w:val="00F974D1"/>
    <w:rsid w:val="00F97986"/>
    <w:rsid w:val="00FA121E"/>
    <w:rsid w:val="00FA16E0"/>
    <w:rsid w:val="00FA38E9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3008"/>
    <w:rsid w:val="00FD397F"/>
    <w:rsid w:val="00FD3D3F"/>
    <w:rsid w:val="00FD452B"/>
    <w:rsid w:val="00FD7295"/>
    <w:rsid w:val="00FE1478"/>
    <w:rsid w:val="00FE1773"/>
    <w:rsid w:val="00FE2187"/>
    <w:rsid w:val="00FE320C"/>
    <w:rsid w:val="00FE3815"/>
    <w:rsid w:val="00FE4FE3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5" ma:contentTypeDescription="Create a new document." ma:contentTypeScope="" ma:versionID="020b6dbed455ddeefcbe2c32b2470c68">
  <xsd:schema xmlns:xsd="http://www.w3.org/2001/XMLSchema" xmlns:xs="http://www.w3.org/2001/XMLSchema" xmlns:p="http://schemas.microsoft.com/office/2006/metadata/properties" xmlns:ns2="5849a1ba-e9f9-4b4b-b4ac-f429c5f92afe" targetNamespace="http://schemas.microsoft.com/office/2006/metadata/properties" ma:root="true" ma:fieldsID="d99a75807e37b313779d3c3923c5adf1" ns2:_="">
    <xsd:import namespace="5849a1ba-e9f9-4b4b-b4ac-f429c5f92a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5849a1ba-e9f9-4b4b-b4ac-f429c5f92af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04279B-F46B-489A-8FC4-50381AF77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215</TotalTime>
  <Pages>2</Pages>
  <Words>620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181</cp:revision>
  <cp:lastPrinted>2023-05-03T06:37:00Z</cp:lastPrinted>
  <dcterms:created xsi:type="dcterms:W3CDTF">2022-05-17T09:48:00Z</dcterms:created>
  <dcterms:modified xsi:type="dcterms:W3CDTF">2023-11-14T08:53:00Z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</Properties>
</file>