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59C6AAE" w:rsidR="00BA310A" w:rsidRPr="00A31D95" w:rsidRDefault="00C7712F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7712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C86685" w:rsidRPr="00A31D95" w:rsidRDefault="00343F6C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27D72" w:rsidRPr="00A31D95" w14:paraId="7BC1C1FC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17E20DE" w14:textId="39C7FFED" w:rsidR="00827D72" w:rsidRDefault="005131B4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BFC827" w14:textId="77777777" w:rsidR="00827D72" w:rsidRPr="00A31D95" w:rsidRDefault="00827D72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E6E6266" w14:textId="6992E19A" w:rsidR="00827D72" w:rsidRDefault="00827D72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9E4311" w:rsidRPr="00A31D95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6F2B2C3B" w:rsidR="009E4311" w:rsidRDefault="005131B4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79779BDD" w:rsidR="009E4311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E4311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11E83BBB" w:rsidR="009E4311" w:rsidRDefault="005131B4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21A9C8D2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9E4311" w:rsidRPr="005B2560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3A360DFD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DA8A34" w14:textId="77777777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593AA76E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A5158" w:rsidRPr="005B2560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2BE53A60" w:rsidR="002A5158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6E2" w14:textId="77777777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4A1F3FF3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8D0D70" w:rsidRPr="00A31D95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905768">
        <w:rPr>
          <w:rFonts w:ascii="Angsana New" w:hAnsi="Angsana New"/>
          <w:color w:val="000000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905768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68F03196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05768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337C19" w:rsidRPr="0090576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7712F" w:rsidRPr="00C7712F">
        <w:rPr>
          <w:rFonts w:ascii="Angsana New" w:hAnsi="Angsana New"/>
          <w:color w:val="000000"/>
          <w:sz w:val="30"/>
          <w:szCs w:val="30"/>
        </w:rPr>
        <w:t>7</w:t>
      </w:r>
      <w:r w:rsidR="007E07E2" w:rsidRPr="007E07E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E07E2" w:rsidRPr="007E07E2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385FA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05768" w:rsidRPr="00905768">
        <w:rPr>
          <w:rFonts w:ascii="Angsana New" w:hAnsi="Angsana New"/>
          <w:color w:val="000000"/>
          <w:sz w:val="30"/>
          <w:szCs w:val="30"/>
        </w:rPr>
        <w:t>256</w:t>
      </w:r>
      <w:r w:rsidR="000D13CF">
        <w:rPr>
          <w:rFonts w:ascii="Angsana New" w:hAnsi="Angsana New"/>
          <w:color w:val="000000"/>
          <w:sz w:val="30"/>
          <w:szCs w:val="30"/>
        </w:rPr>
        <w:t>6</w:t>
      </w:r>
    </w:p>
    <w:p w14:paraId="3359F79B" w14:textId="4056115D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6FF125D" w:rsidR="00BA310A" w:rsidRPr="00905768" w:rsidRDefault="00C7712F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C7712F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905768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4A1F947A" w:rsidR="00D01BB7" w:rsidRPr="00905768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34 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05768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905768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905768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90576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905768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 3</w:t>
      </w:r>
      <w:r w:rsidR="00C7712F" w:rsidRPr="00C7712F">
        <w:rPr>
          <w:rFonts w:ascii="Angsana New" w:hAnsi="Angsana New"/>
          <w:color w:val="000000"/>
          <w:sz w:val="30"/>
          <w:szCs w:val="30"/>
        </w:rPr>
        <w:t>1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 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 256</w:t>
      </w:r>
      <w:r w:rsidR="00905768" w:rsidRPr="00905768">
        <w:rPr>
          <w:rFonts w:ascii="Angsana New" w:hAnsi="Angsana New"/>
          <w:color w:val="000000"/>
          <w:sz w:val="30"/>
          <w:szCs w:val="30"/>
        </w:rPr>
        <w:t>5</w:t>
      </w:r>
    </w:p>
    <w:p w14:paraId="3113A2F6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05B3CB18" w:rsidR="00352E5E" w:rsidRPr="00905768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576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905768">
        <w:rPr>
          <w:rFonts w:ascii="Angsana New" w:hAnsi="Angsana New" w:hint="cs"/>
          <w:sz w:val="30"/>
          <w:szCs w:val="30"/>
          <w:cs/>
        </w:rPr>
        <w:t>ง</w:t>
      </w:r>
      <w:r w:rsidRPr="00905768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905768">
        <w:rPr>
          <w:rFonts w:ascii="Angsana New" w:hAnsi="Angsana New" w:hint="cs"/>
          <w:sz w:val="30"/>
          <w:szCs w:val="30"/>
          <w:cs/>
        </w:rPr>
        <w:t>ที่</w:t>
      </w:r>
      <w:r w:rsidRPr="00905768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05768">
        <w:rPr>
          <w:rFonts w:ascii="Angsana New" w:hAnsi="Angsana New" w:hint="cs"/>
          <w:sz w:val="30"/>
          <w:szCs w:val="30"/>
          <w:cs/>
        </w:rPr>
        <w:t>ไว้</w:t>
      </w:r>
      <w:r w:rsidRPr="0090576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05768">
        <w:rPr>
          <w:rFonts w:ascii="Angsana New" w:hAnsi="Angsana New"/>
          <w:sz w:val="30"/>
          <w:szCs w:val="30"/>
        </w:rPr>
        <w:t>3</w:t>
      </w:r>
      <w:r w:rsidR="00C7712F" w:rsidRPr="00C7712F">
        <w:rPr>
          <w:rFonts w:ascii="Angsana New" w:hAnsi="Angsana New"/>
          <w:sz w:val="30"/>
          <w:szCs w:val="30"/>
        </w:rPr>
        <w:t>1</w:t>
      </w:r>
      <w:r w:rsidRPr="00905768">
        <w:rPr>
          <w:rFonts w:ascii="Angsana New" w:hAnsi="Angsana New"/>
          <w:sz w:val="30"/>
          <w:szCs w:val="30"/>
        </w:rPr>
        <w:t xml:space="preserve"> </w:t>
      </w:r>
      <w:r w:rsidRPr="0090576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05768">
        <w:rPr>
          <w:rFonts w:ascii="Angsana New" w:hAnsi="Angsana New"/>
          <w:sz w:val="30"/>
          <w:szCs w:val="30"/>
        </w:rPr>
        <w:t>256</w:t>
      </w:r>
      <w:r w:rsidR="00905768" w:rsidRPr="00905768">
        <w:rPr>
          <w:rFonts w:ascii="Angsana New" w:hAnsi="Angsana New"/>
          <w:sz w:val="30"/>
          <w:szCs w:val="30"/>
        </w:rPr>
        <w:t>5</w:t>
      </w:r>
    </w:p>
    <w:p w14:paraId="5DDC2337" w14:textId="77777777" w:rsidR="00277445" w:rsidRPr="00905768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905768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905768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905768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905768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77777777" w:rsidR="00811F3F" w:rsidRPr="00B94E35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B94E35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B94E35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B94E35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Pr="00B94E35">
        <w:rPr>
          <w:rFonts w:ascii="Angsana New" w:hAnsi="Angsana New" w:cs="Angsana New" w:hint="cs"/>
          <w:color w:val="000000"/>
          <w:cs/>
          <w:lang w:val="en-US"/>
        </w:rPr>
        <w:t>เก้าเดือน</w:t>
      </w:r>
      <w:r w:rsidRPr="00B94E35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Pr="00B94E35">
        <w:rPr>
          <w:rFonts w:ascii="Angsana New" w:hAnsi="Angsana New" w:cs="Angsana New"/>
          <w:color w:val="000000"/>
          <w:lang w:val="en-US"/>
        </w:rPr>
        <w:t xml:space="preserve">30 </w:t>
      </w:r>
      <w:r w:rsidRPr="00B94E35">
        <w:rPr>
          <w:rFonts w:ascii="Angsana New" w:hAnsi="Angsana New" w:cs="Angsana New" w:hint="cs"/>
          <w:color w:val="000000"/>
          <w:cs/>
          <w:lang w:val="en-US"/>
        </w:rPr>
        <w:t xml:space="preserve">กันยายน </w:t>
      </w:r>
      <w:r w:rsidRPr="00B94E35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905768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0"/>
        <w:gridCol w:w="1171"/>
        <w:gridCol w:w="270"/>
        <w:gridCol w:w="1160"/>
        <w:gridCol w:w="273"/>
        <w:gridCol w:w="1201"/>
      </w:tblGrid>
      <w:tr w:rsidR="00811F3F" w:rsidRPr="00B94E35" w14:paraId="6D4DF312" w14:textId="77777777" w:rsidTr="004C5A98">
        <w:trPr>
          <w:tblHeader/>
        </w:trPr>
        <w:tc>
          <w:tcPr>
            <w:tcW w:w="2033" w:type="pct"/>
          </w:tcPr>
          <w:p w14:paraId="5D817D64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4BB43A99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C38CE2E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4AA94F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F3F" w:rsidRPr="00B94E35" w14:paraId="73E1B653" w14:textId="77777777" w:rsidTr="004C5A98">
        <w:trPr>
          <w:trHeight w:val="434"/>
          <w:tblHeader/>
        </w:trPr>
        <w:tc>
          <w:tcPr>
            <w:tcW w:w="2033" w:type="pct"/>
          </w:tcPr>
          <w:p w14:paraId="6272DC4B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pct"/>
          </w:tcPr>
          <w:p w14:paraId="6B7A12AB" w14:textId="779C5192" w:rsidR="00811F3F" w:rsidRPr="00B94E35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12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452B19C4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8408F" w14:textId="6240AE68" w:rsidR="00811F3F" w:rsidRPr="00B94E35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12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32164F3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2A7E31" w14:textId="63DAE471" w:rsidR="00811F3F" w:rsidRPr="00B94E35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12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037F553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CB1B42" w14:textId="00D5A67E" w:rsidR="00811F3F" w:rsidRPr="00B94E35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12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811F3F" w:rsidRPr="00B94E35" w14:paraId="721988C8" w14:textId="77777777" w:rsidTr="004C5A98">
        <w:trPr>
          <w:tblHeader/>
        </w:trPr>
        <w:tc>
          <w:tcPr>
            <w:tcW w:w="2033" w:type="pct"/>
          </w:tcPr>
          <w:p w14:paraId="351C866A" w14:textId="77777777" w:rsidR="00811F3F" w:rsidRPr="00B94E35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67" w:type="pct"/>
            <w:gridSpan w:val="7"/>
          </w:tcPr>
          <w:p w14:paraId="225D5884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B94E35" w14:paraId="3E1151CD" w14:textId="77777777" w:rsidTr="004C5A98">
        <w:tc>
          <w:tcPr>
            <w:tcW w:w="2033" w:type="pct"/>
          </w:tcPr>
          <w:p w14:paraId="58A14FC6" w14:textId="77777777" w:rsidR="00811F3F" w:rsidRPr="00B94E35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94E3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14:paraId="3F7E4728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C9668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A2FB8F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F996661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F97161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F5D6C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372FC124" w14:textId="77777777" w:rsidR="00811F3F" w:rsidRPr="00B94E35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07E2" w:rsidRPr="00B94E35" w14:paraId="189ECA1D" w14:textId="77777777" w:rsidTr="004C5A98">
        <w:tc>
          <w:tcPr>
            <w:tcW w:w="2033" w:type="pct"/>
          </w:tcPr>
          <w:p w14:paraId="397C0981" w14:textId="77777777" w:rsidR="007E07E2" w:rsidRPr="00B94E35" w:rsidRDefault="007E07E2" w:rsidP="007E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0" w:type="pct"/>
          </w:tcPr>
          <w:p w14:paraId="66856025" w14:textId="4B73A3C2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C653D2" w14:textId="7777777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8A53BD" w14:textId="7777777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BB5933" w14:textId="7777777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599D57" w14:textId="7729A187" w:rsidR="007E07E2" w:rsidRPr="00B94E35" w:rsidRDefault="00C7712F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7E07E2">
              <w:rPr>
                <w:rFonts w:ascii="Angsana New" w:hAnsi="Angsana New"/>
                <w:sz w:val="30"/>
                <w:szCs w:val="30"/>
              </w:rPr>
              <w:t>56,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7E07E2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14:paraId="4FF60C10" w14:textId="7777777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2D39AC96" w14:textId="6A442271" w:rsidR="007E07E2" w:rsidRPr="00B94E35" w:rsidRDefault="00C7712F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7E07E2">
              <w:rPr>
                <w:rFonts w:ascii="Angsana New" w:hAnsi="Angsana New"/>
                <w:sz w:val="30"/>
                <w:szCs w:val="30"/>
              </w:rPr>
              <w:t>25,00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1859" w:rsidRPr="00B94E35" w14:paraId="3C67C57E" w14:textId="77777777" w:rsidTr="004C5A98">
        <w:tc>
          <w:tcPr>
            <w:tcW w:w="2033" w:type="pct"/>
          </w:tcPr>
          <w:p w14:paraId="4802A307" w14:textId="4D7B3990" w:rsidR="00341859" w:rsidRPr="00B94E35" w:rsidRDefault="00341859" w:rsidP="007E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18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30" w:type="pct"/>
          </w:tcPr>
          <w:p w14:paraId="28351C2F" w14:textId="083FEDBA" w:rsidR="00341859" w:rsidRPr="00515D76" w:rsidRDefault="00341859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70C58" w14:textId="77777777" w:rsidR="00341859" w:rsidRPr="00B94E35" w:rsidRDefault="00341859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F15A92" w14:textId="178FB531" w:rsidR="00341859" w:rsidRPr="00515D76" w:rsidRDefault="00341859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2C5B45" w14:textId="77777777" w:rsidR="00341859" w:rsidRPr="00B94E35" w:rsidRDefault="00341859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5B643CC" w14:textId="7AA730A5" w:rsidR="00341859" w:rsidRPr="00C7712F" w:rsidRDefault="00341859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7" w:type="pct"/>
          </w:tcPr>
          <w:p w14:paraId="6C53F23A" w14:textId="77777777" w:rsidR="00341859" w:rsidRPr="00B94E35" w:rsidRDefault="00341859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6B80847E" w14:textId="52163848" w:rsidR="00341859" w:rsidRPr="00C7712F" w:rsidRDefault="00341859" w:rsidP="0034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7E2" w:rsidRPr="00B94E35" w14:paraId="5C0D0E80" w14:textId="77777777" w:rsidTr="004C5A98">
        <w:tc>
          <w:tcPr>
            <w:tcW w:w="2033" w:type="pct"/>
          </w:tcPr>
          <w:p w14:paraId="1EBC894A" w14:textId="77777777" w:rsidR="007E07E2" w:rsidRPr="00B94E35" w:rsidRDefault="007E07E2" w:rsidP="007E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441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630" w:type="pct"/>
          </w:tcPr>
          <w:p w14:paraId="41EB8BB0" w14:textId="2E5E1A6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45AB46F" w14:textId="7777777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C8C378" w14:textId="77777777" w:rsidR="007E07E2" w:rsidRPr="00515D76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FF8E75" w14:textId="7777777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D0923BA" w14:textId="7D99C8B9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AC6EE9" w14:textId="77777777" w:rsidR="007E07E2" w:rsidRPr="00B94E35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3C27C067" w14:textId="0003800F" w:rsidR="007E07E2" w:rsidRDefault="007E07E2" w:rsidP="007E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02F6CB4C" w14:textId="77777777" w:rsidR="00905768" w:rsidRDefault="00905768" w:rsidP="00905768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99"/>
        <w:gridCol w:w="270"/>
        <w:gridCol w:w="1264"/>
        <w:gridCol w:w="274"/>
        <w:gridCol w:w="1251"/>
      </w:tblGrid>
      <w:tr w:rsidR="00905768" w:rsidRPr="00953946" w14:paraId="164714D1" w14:textId="77777777" w:rsidTr="00905768">
        <w:trPr>
          <w:trHeight w:val="137"/>
        </w:trPr>
        <w:tc>
          <w:tcPr>
            <w:tcW w:w="2015" w:type="pct"/>
          </w:tcPr>
          <w:p w14:paraId="50E1C3C4" w14:textId="77777777" w:rsidR="00905768" w:rsidRPr="00E7641D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4" w:type="pct"/>
            <w:gridSpan w:val="3"/>
          </w:tcPr>
          <w:p w14:paraId="00200B4A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B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pct"/>
            <w:gridSpan w:val="3"/>
          </w:tcPr>
          <w:p w14:paraId="730808D0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68" w:rsidRPr="00953946" w14:paraId="215D6FFC" w14:textId="77777777" w:rsidTr="00905768">
        <w:trPr>
          <w:trHeight w:val="137"/>
        </w:trPr>
        <w:tc>
          <w:tcPr>
            <w:tcW w:w="2015" w:type="pct"/>
          </w:tcPr>
          <w:p w14:paraId="3FF65624" w14:textId="682ED2C9" w:rsidR="00905768" w:rsidRPr="00E7641D" w:rsidRDefault="00905768" w:rsidP="0090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F5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131B4" w:rsidRPr="005131B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F51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6853701A" w14:textId="159DE691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4008B28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6" w:type="pct"/>
          </w:tcPr>
          <w:p w14:paraId="03E76516" w14:textId="3CFD244F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F1DB184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4" w:type="pct"/>
          </w:tcPr>
          <w:p w14:paraId="112FFB75" w14:textId="40EC2247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8CE7D8F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667" w:type="pct"/>
          </w:tcPr>
          <w:p w14:paraId="24B3D0C9" w14:textId="1B129B28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905768" w:rsidRPr="00953946" w14:paraId="6648C494" w14:textId="77777777" w:rsidTr="00905768">
        <w:trPr>
          <w:trHeight w:val="137"/>
        </w:trPr>
        <w:tc>
          <w:tcPr>
            <w:tcW w:w="2015" w:type="pct"/>
          </w:tcPr>
          <w:p w14:paraId="189DDC88" w14:textId="77777777" w:rsidR="00905768" w:rsidRPr="00391282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7B2219E8" w14:textId="77777777" w:rsidR="00905768" w:rsidRPr="005A36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5768" w:rsidRPr="00FF3BF2" w14:paraId="1449DA41" w14:textId="77777777" w:rsidTr="00905768">
        <w:tc>
          <w:tcPr>
            <w:tcW w:w="2015" w:type="pct"/>
          </w:tcPr>
          <w:p w14:paraId="10AA3FCE" w14:textId="77777777" w:rsidR="00905768" w:rsidRPr="00FF3BF2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4090F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71BA0426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2DD7121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768" w:rsidRPr="00FF3BF2" w14:paraId="3C57413A" w14:textId="77777777" w:rsidTr="00905768">
        <w:tc>
          <w:tcPr>
            <w:tcW w:w="2015" w:type="pct"/>
          </w:tcPr>
          <w:p w14:paraId="7046AC3A" w14:textId="77777777" w:rsidR="00905768" w:rsidRPr="00FF3BF2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4B9BC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E3B7E2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C080FE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768" w:rsidRPr="00FF3BF2" w14:paraId="0212FC18" w14:textId="77777777" w:rsidTr="00905768">
        <w:tc>
          <w:tcPr>
            <w:tcW w:w="2015" w:type="pct"/>
          </w:tcPr>
          <w:p w14:paraId="7A6E10E7" w14:textId="77777777" w:rsidR="00905768" w:rsidRPr="00FF3BF2" w:rsidRDefault="00905768" w:rsidP="000D4EE9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905768" w:rsidRPr="001E706D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0BBCD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F48188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74051567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93" w:rsidRPr="00FF3BF2" w14:paraId="695F5544" w14:textId="77777777" w:rsidTr="00905768">
        <w:tc>
          <w:tcPr>
            <w:tcW w:w="2015" w:type="pct"/>
          </w:tcPr>
          <w:p w14:paraId="2D5DD8F2" w14:textId="77777777" w:rsidR="001F5193" w:rsidRPr="00FF3BF2" w:rsidRDefault="001F5193" w:rsidP="001F5193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131F5F7E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43,344</w:t>
            </w:r>
          </w:p>
        </w:tc>
        <w:tc>
          <w:tcPr>
            <w:tcW w:w="144" w:type="pct"/>
          </w:tcPr>
          <w:p w14:paraId="532E700A" w14:textId="77777777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8D1EE7" w14:textId="33B9FDB1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36,207</w:t>
            </w:r>
          </w:p>
        </w:tc>
        <w:tc>
          <w:tcPr>
            <w:tcW w:w="144" w:type="pct"/>
          </w:tcPr>
          <w:p w14:paraId="3BE753A4" w14:textId="77777777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4809E9C" w14:textId="0F4C741F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43,344</w:t>
            </w:r>
          </w:p>
        </w:tc>
        <w:tc>
          <w:tcPr>
            <w:tcW w:w="146" w:type="pct"/>
          </w:tcPr>
          <w:p w14:paraId="45518CF4" w14:textId="77777777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995504" w14:textId="0328BC3C" w:rsid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36,207</w:t>
            </w:r>
          </w:p>
        </w:tc>
      </w:tr>
      <w:tr w:rsidR="001F5193" w:rsidRPr="00FF3BF2" w14:paraId="74E63B41" w14:textId="77777777" w:rsidTr="00905768">
        <w:tc>
          <w:tcPr>
            <w:tcW w:w="2015" w:type="pct"/>
          </w:tcPr>
          <w:p w14:paraId="0956F13E" w14:textId="77777777" w:rsidR="001F5193" w:rsidRPr="00FF3BF2" w:rsidRDefault="001F5193" w:rsidP="001F5193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3EF411DF" w:rsidR="001F5193" w:rsidRPr="00AC254F" w:rsidRDefault="00C7712F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,7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07958BB4" w14:textId="77777777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1D3CBB" w14:textId="2653C918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84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FAF7838" w14:textId="77777777" w:rsidR="001F5193" w:rsidRPr="00AC254F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9A3F594" w14:textId="22FEC502" w:rsidR="001F5193" w:rsidRPr="00AC254F" w:rsidRDefault="00C7712F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,7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621104B5" w14:textId="77777777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6AC8783B" w:rsid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84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F5193" w:rsidRPr="00277445" w14:paraId="3FCF5E41" w14:textId="77777777" w:rsidTr="00905768">
        <w:tc>
          <w:tcPr>
            <w:tcW w:w="2015" w:type="pct"/>
          </w:tcPr>
          <w:p w14:paraId="3F7C3416" w14:textId="77777777" w:rsidR="001F5193" w:rsidRPr="00E017D2" w:rsidRDefault="001F5193" w:rsidP="001F5193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017D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E017D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24F0FC75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193">
              <w:rPr>
                <w:rFonts w:ascii="Angsana New" w:hAnsi="Angsana New"/>
                <w:b/>
                <w:bCs/>
                <w:sz w:val="30"/>
                <w:szCs w:val="30"/>
              </w:rPr>
              <w:t>45,054</w:t>
            </w:r>
          </w:p>
        </w:tc>
        <w:tc>
          <w:tcPr>
            <w:tcW w:w="144" w:type="pct"/>
          </w:tcPr>
          <w:p w14:paraId="2907295E" w14:textId="77777777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635C80E5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193">
              <w:rPr>
                <w:rFonts w:ascii="Angsana New" w:hAnsi="Angsana New"/>
                <w:b/>
                <w:bCs/>
                <w:sz w:val="30"/>
                <w:szCs w:val="30"/>
              </w:rPr>
              <w:t>37,048</w:t>
            </w:r>
          </w:p>
        </w:tc>
        <w:tc>
          <w:tcPr>
            <w:tcW w:w="144" w:type="pct"/>
          </w:tcPr>
          <w:p w14:paraId="084E971F" w14:textId="77777777" w:rsidR="001F5193" w:rsidRPr="006E5C5D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0A8F3C6E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193">
              <w:rPr>
                <w:rFonts w:ascii="Angsana New" w:hAnsi="Angsana New"/>
                <w:b/>
                <w:bCs/>
                <w:sz w:val="30"/>
                <w:szCs w:val="30"/>
              </w:rPr>
              <w:t>45,054</w:t>
            </w:r>
          </w:p>
        </w:tc>
        <w:tc>
          <w:tcPr>
            <w:tcW w:w="146" w:type="pct"/>
          </w:tcPr>
          <w:p w14:paraId="3ACF07A4" w14:textId="77777777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156B80C5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193">
              <w:rPr>
                <w:rFonts w:ascii="Angsana New" w:hAnsi="Angsana New"/>
                <w:b/>
                <w:bCs/>
                <w:sz w:val="30"/>
                <w:szCs w:val="30"/>
              </w:rPr>
              <w:t>37,048</w:t>
            </w:r>
          </w:p>
        </w:tc>
      </w:tr>
      <w:tr w:rsidR="00811F3F" w:rsidRPr="0032506B" w14:paraId="5D4D0AC6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F92E27F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811F3F" w:rsidRPr="00277445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45EF8E90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75B4A65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811F3F" w:rsidRPr="00277445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F3F" w:rsidRPr="0032506B" w14:paraId="69FF0831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16E0908F" w14:textId="644320CC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811F3F" w:rsidRPr="00277445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0A37A966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0015204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811F3F" w:rsidRPr="00277445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811F3F" w:rsidRPr="0032506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93" w:rsidRPr="0032506B" w14:paraId="35C13A9D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56A28DE0" w14:textId="79CCA73A" w:rsidR="001F5193" w:rsidRPr="0066247C" w:rsidRDefault="001F5193" w:rsidP="001F519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42EA5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และการให้บริการ</w:t>
            </w:r>
          </w:p>
        </w:tc>
        <w:tc>
          <w:tcPr>
            <w:tcW w:w="624" w:type="pct"/>
          </w:tcPr>
          <w:p w14:paraId="3529A963" w14:textId="00F79316" w:rsidR="001F5193" w:rsidRPr="008062DC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A53FABB" w14:textId="77777777" w:rsidR="001F5193" w:rsidRPr="001F5193" w:rsidRDefault="001F5193" w:rsidP="001F519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6" w:type="pct"/>
          </w:tcPr>
          <w:p w14:paraId="22C6A184" w14:textId="074474AD" w:rsidR="001F5193" w:rsidRPr="001F5193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2F06AA" w14:textId="77777777" w:rsidR="001F5193" w:rsidRPr="0032506B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C1F8D0F" w14:textId="00D12F11" w:rsidR="001F5193" w:rsidRPr="008062DC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1736878" w14:textId="77777777" w:rsidR="001F5193" w:rsidRPr="00277445" w:rsidRDefault="001F5193" w:rsidP="001F519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037B8C47" w14:textId="5A36A89B" w:rsidR="001F5193" w:rsidRPr="001F5193" w:rsidRDefault="001F5193" w:rsidP="00370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F5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5193" w:rsidRPr="0032506B" w14:paraId="211A1D0B" w14:textId="77777777" w:rsidTr="00CE6AAD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E60B0B6" w14:textId="77777777" w:rsidR="001F5193" w:rsidRPr="0066247C" w:rsidRDefault="001F5193" w:rsidP="001F519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24" w:type="pct"/>
          </w:tcPr>
          <w:p w14:paraId="1E6807A4" w14:textId="7751A21B" w:rsidR="001F5193" w:rsidRPr="0032506B" w:rsidRDefault="00C7712F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,87</w:t>
            </w:r>
            <w:r w:rsidR="00313F39">
              <w:rPr>
                <w:rFonts w:ascii="Angsana New" w:hAnsi="Angsana New"/>
                <w:sz w:val="30"/>
                <w:szCs w:val="30"/>
              </w:rPr>
              <w:t>6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17F9EA09" w14:textId="77777777" w:rsidR="001F5193" w:rsidRPr="001F5193" w:rsidRDefault="001F5193" w:rsidP="001F5193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6" w:type="pct"/>
          </w:tcPr>
          <w:p w14:paraId="69940B5F" w14:textId="63A2017F" w:rsidR="001F5193" w:rsidRPr="0032506B" w:rsidRDefault="00C7712F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,732</w:t>
            </w:r>
          </w:p>
        </w:tc>
        <w:tc>
          <w:tcPr>
            <w:tcW w:w="144" w:type="pct"/>
          </w:tcPr>
          <w:p w14:paraId="6F852CE0" w14:textId="77777777" w:rsidR="001F5193" w:rsidRPr="0032506B" w:rsidRDefault="001F5193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31786C2" w14:textId="45F5DE16" w:rsidR="001F5193" w:rsidRPr="0032506B" w:rsidRDefault="00C7712F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,87</w:t>
            </w:r>
            <w:r w:rsidR="00313F39">
              <w:rPr>
                <w:rFonts w:ascii="Angsana New" w:hAnsi="Angsana New"/>
                <w:sz w:val="30"/>
                <w:szCs w:val="30"/>
              </w:rPr>
              <w:t>6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1899A435" w14:textId="77777777" w:rsidR="001F5193" w:rsidRPr="00277445" w:rsidRDefault="001F5193" w:rsidP="001F519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593D5607" w14:textId="4071E2ED" w:rsidR="001F5193" w:rsidRPr="0032506B" w:rsidRDefault="00C7712F" w:rsidP="001F5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="001F5193" w:rsidRPr="001F5193">
              <w:rPr>
                <w:rFonts w:ascii="Angsana New" w:hAnsi="Angsana New"/>
                <w:sz w:val="30"/>
                <w:szCs w:val="30"/>
              </w:rPr>
              <w:t>,732</w:t>
            </w:r>
          </w:p>
        </w:tc>
      </w:tr>
    </w:tbl>
    <w:p w14:paraId="7A47A893" w14:textId="2A1B021F" w:rsidR="007F6C42" w:rsidRPr="00905768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74FA622D" w:rsidR="00811F3F" w:rsidRPr="004E0799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4E0799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4E0799">
        <w:rPr>
          <w:rFonts w:ascii="Angsana New" w:hAnsi="Angsana New" w:hint="cs"/>
          <w:sz w:val="30"/>
          <w:szCs w:val="30"/>
        </w:rPr>
        <w:t>3</w:t>
      </w:r>
      <w:r w:rsidRPr="004E0799"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E0799">
        <w:rPr>
          <w:rFonts w:ascii="Angsana New" w:hAnsi="Angsana New" w:hint="cs"/>
          <w:sz w:val="30"/>
          <w:szCs w:val="30"/>
        </w:rPr>
        <w:t>256</w:t>
      </w:r>
      <w:r w:rsidR="0024553C">
        <w:rPr>
          <w:rFonts w:ascii="Angsana New" w:hAnsi="Angsana New"/>
          <w:sz w:val="30"/>
          <w:szCs w:val="30"/>
        </w:rPr>
        <w:t>6</w:t>
      </w:r>
      <w:r w:rsidRPr="004E0799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>
        <w:rPr>
          <w:rFonts w:ascii="Angsana New" w:hAnsi="Angsana New"/>
          <w:sz w:val="30"/>
          <w:szCs w:val="30"/>
        </w:rPr>
        <w:t xml:space="preserve"> </w:t>
      </w:r>
      <w:r w:rsidR="00482F28">
        <w:rPr>
          <w:rFonts w:ascii="Angsana New" w:hAnsi="Angsana New" w:hint="cs"/>
          <w:sz w:val="30"/>
          <w:szCs w:val="30"/>
          <w:cs/>
        </w:rPr>
        <w:t>วันที่</w:t>
      </w:r>
      <w:r w:rsidRPr="004E0799">
        <w:rPr>
          <w:rFonts w:ascii="Angsana New" w:hAnsi="Angsana New" w:hint="cs"/>
          <w:sz w:val="30"/>
          <w:szCs w:val="30"/>
          <w:cs/>
        </w:rPr>
        <w:t xml:space="preserve"> </w:t>
      </w:r>
      <w:r w:rsidRPr="004E0799">
        <w:rPr>
          <w:rFonts w:ascii="Angsana New" w:hAnsi="Angsana New" w:hint="cs"/>
          <w:sz w:val="30"/>
          <w:szCs w:val="30"/>
        </w:rPr>
        <w:t>3</w:t>
      </w:r>
      <w:r w:rsidR="00C7712F" w:rsidRPr="00C7712F">
        <w:rPr>
          <w:rFonts w:ascii="Angsana New" w:hAnsi="Angsana New" w:hint="cs"/>
          <w:sz w:val="30"/>
          <w:szCs w:val="30"/>
        </w:rPr>
        <w:t>1</w:t>
      </w:r>
      <w:r w:rsidRPr="004E079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E0799">
        <w:rPr>
          <w:rFonts w:ascii="Angsana New" w:hAnsi="Angsana New"/>
          <w:color w:val="000000"/>
          <w:sz w:val="30"/>
          <w:szCs w:val="30"/>
        </w:rPr>
        <w:t>256</w:t>
      </w:r>
      <w:r w:rsidR="0024553C">
        <w:rPr>
          <w:rFonts w:ascii="Angsana New" w:hAnsi="Angsana New"/>
          <w:color w:val="000000"/>
          <w:sz w:val="30"/>
          <w:szCs w:val="30"/>
        </w:rPr>
        <w:t>5</w:t>
      </w:r>
      <w:r w:rsidRPr="004E079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905768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8"/>
        <w:gridCol w:w="271"/>
        <w:gridCol w:w="1172"/>
        <w:gridCol w:w="271"/>
        <w:gridCol w:w="1259"/>
        <w:gridCol w:w="271"/>
        <w:gridCol w:w="1252"/>
      </w:tblGrid>
      <w:tr w:rsidR="007F3F8B" w14:paraId="333B88E7" w14:textId="77777777" w:rsidTr="00811F3F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F3F" w14:paraId="15E75390" w14:textId="77777777" w:rsidTr="00811F3F">
        <w:trPr>
          <w:trHeight w:val="308"/>
        </w:trPr>
        <w:tc>
          <w:tcPr>
            <w:tcW w:w="1980" w:type="pct"/>
          </w:tcPr>
          <w:p w14:paraId="0DFFE501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1" w:type="pct"/>
          </w:tcPr>
          <w:p w14:paraId="2D011E19" w14:textId="69F5633B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1EEC6A8B" w14:textId="77777777" w:rsidR="00811F3F" w:rsidRDefault="00811F3F" w:rsidP="00811F3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hideMark/>
          </w:tcPr>
          <w:p w14:paraId="6EC01895" w14:textId="2E1D05DF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6396D050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F16ECDF" w14:textId="77777777" w:rsidR="00811F3F" w:rsidRDefault="00811F3F" w:rsidP="00811F3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hideMark/>
          </w:tcPr>
          <w:p w14:paraId="5D8A18D4" w14:textId="32C25E12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1F3F" w14:paraId="3487A0B1" w14:textId="77777777" w:rsidTr="00811F3F">
        <w:trPr>
          <w:trHeight w:val="326"/>
        </w:trPr>
        <w:tc>
          <w:tcPr>
            <w:tcW w:w="1980" w:type="pct"/>
          </w:tcPr>
          <w:p w14:paraId="667D66EB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1" w:type="pct"/>
          </w:tcPr>
          <w:p w14:paraId="73E23AA2" w14:textId="65982280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8F03CF5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5" w:type="pct"/>
            <w:hideMark/>
          </w:tcPr>
          <w:p w14:paraId="435F5041" w14:textId="2C39E11B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3A96B1DE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1211A8F5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238629C2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8" w:type="pct"/>
            <w:hideMark/>
          </w:tcPr>
          <w:p w14:paraId="6CFCAD0C" w14:textId="61943749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11F3F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14:paraId="5DCCF89F" w14:textId="77777777" w:rsidTr="00811F3F">
        <w:tc>
          <w:tcPr>
            <w:tcW w:w="1980" w:type="pct"/>
          </w:tcPr>
          <w:p w14:paraId="7454BC5F" w14:textId="21875D6B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811F3F" w:rsidRPr="007F3F8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CF70F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87662" w14:textId="77777777" w:rsidR="00811F3F" w:rsidRPr="007B346D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8761A4" w14:textId="77777777" w:rsidR="00811F3F" w:rsidRPr="007B346D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11F3F" w14:paraId="2DDB24B5" w14:textId="77777777" w:rsidTr="00811F3F">
        <w:tc>
          <w:tcPr>
            <w:tcW w:w="1980" w:type="pct"/>
          </w:tcPr>
          <w:p w14:paraId="650F8597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F84DF7A" w14:textId="77777777" w:rsidR="00811F3F" w:rsidRPr="007F3F8B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7E1B32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</w:tcPr>
          <w:p w14:paraId="4BE618C4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0FB9B" w14:textId="77777777" w:rsidR="00811F3F" w:rsidRPr="007B346D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ED1526F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544018" w14:textId="77777777" w:rsidR="00811F3F" w:rsidRPr="007B346D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</w:tcPr>
          <w:p w14:paraId="3E2BB568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11F3F" w14:paraId="69E0CAEC" w14:textId="77777777" w:rsidTr="00811F3F">
        <w:tc>
          <w:tcPr>
            <w:tcW w:w="1980" w:type="pct"/>
          </w:tcPr>
          <w:p w14:paraId="4B1C09FF" w14:textId="77777777" w:rsidR="00811F3F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00BDE3F7" w:rsidR="00811F3F" w:rsidRPr="00515D76" w:rsidRDefault="001F5193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189677" w14:textId="77777777" w:rsidR="00811F3F" w:rsidRPr="0002011D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16475F1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8B2E15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2DA8B8E4" w:rsidR="00811F3F" w:rsidRPr="000746C7" w:rsidRDefault="001F5193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ED8">
              <w:rPr>
                <w:rFonts w:ascii="Angsana New" w:hAnsi="Angsana New"/>
                <w:sz w:val="30"/>
                <w:szCs w:val="30"/>
              </w:rPr>
              <w:t>45,976</w:t>
            </w:r>
          </w:p>
        </w:tc>
        <w:tc>
          <w:tcPr>
            <w:tcW w:w="142" w:type="pct"/>
          </w:tcPr>
          <w:p w14:paraId="68B2B48B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3906F65F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11F3F" w14:paraId="2220F9CC" w14:textId="77777777" w:rsidTr="00811F3F">
        <w:tc>
          <w:tcPr>
            <w:tcW w:w="1980" w:type="pct"/>
          </w:tcPr>
          <w:p w14:paraId="6FD5B871" w14:textId="77777777" w:rsidR="00811F3F" w:rsidRPr="00F374C5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811F3F" w:rsidRPr="00515D76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3EB1365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CB2464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8B62E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F3F" w14:paraId="28D58FAA" w14:textId="77777777" w:rsidTr="00811F3F">
        <w:tc>
          <w:tcPr>
            <w:tcW w:w="1980" w:type="pct"/>
          </w:tcPr>
          <w:p w14:paraId="661BC752" w14:textId="6E0AB9D2" w:rsidR="00811F3F" w:rsidRPr="00391282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4E7DB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811F3F" w:rsidRPr="00515D76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F3F" w14:paraId="4CB8AB87" w14:textId="77777777" w:rsidTr="00811F3F">
        <w:tc>
          <w:tcPr>
            <w:tcW w:w="1980" w:type="pct"/>
          </w:tcPr>
          <w:p w14:paraId="7D77EF91" w14:textId="77777777" w:rsidR="00811F3F" w:rsidRPr="00F374C5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7D2E985D" w14:textId="77777777" w:rsidR="00811F3F" w:rsidRPr="00515D76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</w:tcPr>
          <w:p w14:paraId="0C84D82D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</w:tcPr>
          <w:p w14:paraId="5C373352" w14:textId="77777777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F3F" w14:paraId="25358A3C" w14:textId="77777777" w:rsidTr="00811F3F">
        <w:tc>
          <w:tcPr>
            <w:tcW w:w="1980" w:type="pct"/>
          </w:tcPr>
          <w:p w14:paraId="6399329B" w14:textId="77777777" w:rsidR="00811F3F" w:rsidRPr="00F374C5" w:rsidRDefault="00811F3F" w:rsidP="00811F3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0F396669" w:rsidR="00811F3F" w:rsidRPr="00515D76" w:rsidRDefault="00C7712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12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1F5193" w:rsidRPr="001F5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712F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42" w:type="pct"/>
          </w:tcPr>
          <w:p w14:paraId="715D1B2D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6A340C6F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</w:t>
            </w:r>
            <w:r w:rsidR="00C7712F" w:rsidRPr="00C7712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40D94B02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536FA7B9" w:rsidR="00811F3F" w:rsidRPr="000746C7" w:rsidRDefault="00C7712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712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1F5193" w:rsidRPr="001F51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712F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42" w:type="pct"/>
          </w:tcPr>
          <w:p w14:paraId="2E406095" w14:textId="77777777" w:rsidR="00811F3F" w:rsidRPr="000746C7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45508210" w:rsidR="00811F3F" w:rsidRDefault="00811F3F" w:rsidP="0081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2F585FED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03C60BA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8EF8882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75E95E7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66E0891D" w:rsidR="006A3980" w:rsidRPr="00E44EE8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6A398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>
        <w:rPr>
          <w:rFonts w:ascii="Angsana New" w:hAnsi="Angsana New"/>
          <w:b/>
          <w:bCs/>
          <w:color w:val="000000"/>
          <w:sz w:val="30"/>
          <w:szCs w:val="30"/>
        </w:rPr>
        <w:tab/>
      </w:r>
      <w:proofErr w:type="gramStart"/>
      <w:r w:rsidR="006A3980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 </w:t>
      </w:r>
      <w:r w:rsidR="006A3980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</w:t>
      </w:r>
      <w:proofErr w:type="gramEnd"/>
      <w:r w:rsidR="006A398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อาคารและอุปกรณ์ </w:t>
      </w:r>
    </w:p>
    <w:p w14:paraId="4419D663" w14:textId="4EE07721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811F3F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6176D161" w:rsidR="00811F3F" w:rsidRPr="002F4C54" w:rsidRDefault="00811F3F" w:rsidP="00811F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7712F" w:rsidRPr="00C771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20" w:type="dxa"/>
            <w:vAlign w:val="bottom"/>
          </w:tcPr>
          <w:p w14:paraId="5C7AF86B" w14:textId="77777777" w:rsidR="00811F3F" w:rsidRPr="007928AE" w:rsidRDefault="00811F3F" w:rsidP="00811F3F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811F3F" w:rsidRPr="002F4C54" w:rsidRDefault="00811F3F" w:rsidP="0081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811F3F" w:rsidRPr="002F4C54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811F3F" w:rsidRPr="002F4C54" w:rsidRDefault="00811F3F" w:rsidP="00811F3F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811F3F" w:rsidRPr="002F4C54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2F4C54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2F4C54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2F4C54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F5193" w14:paraId="693EE464" w14:textId="77777777" w:rsidTr="00315B71">
        <w:trPr>
          <w:cantSplit/>
        </w:trPr>
        <w:tc>
          <w:tcPr>
            <w:tcW w:w="4500" w:type="dxa"/>
          </w:tcPr>
          <w:p w14:paraId="6211F50C" w14:textId="2A419F60" w:rsidR="001F5193" w:rsidRPr="00D11324" w:rsidRDefault="001F5193" w:rsidP="001F519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2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65F2CA56" w14:textId="77777777" w:rsidR="001F5193" w:rsidRPr="00D1132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7F5272B7" w:rsidR="001F5193" w:rsidRPr="00D11324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250</w:t>
            </w:r>
            <w:r w:rsidR="001F5193"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4BD779A3" w14:textId="77777777" w:rsidR="001F5193" w:rsidRPr="00D1132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5EDA7144" w:rsidR="001F5193" w:rsidRPr="00D11324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247</w:t>
            </w:r>
            <w:r w:rsidR="001F5193"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613</w:t>
            </w:r>
          </w:p>
        </w:tc>
      </w:tr>
      <w:tr w:rsidR="001F5193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1F5193" w:rsidRPr="00D11324" w:rsidRDefault="001F5193" w:rsidP="001F519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D1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1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1F5193" w:rsidRPr="00D1132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06A43890" w:rsidR="001F5193" w:rsidRPr="00D11324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1F5193"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F5193"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1F5193"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180" w:type="dxa"/>
          </w:tcPr>
          <w:p w14:paraId="19A010F9" w14:textId="77777777" w:rsidR="001F5193" w:rsidRPr="00D1132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7494DDE4" w:rsidR="001F5193" w:rsidRPr="00D1132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</w:p>
        </w:tc>
      </w:tr>
      <w:tr w:rsidR="001F5193" w14:paraId="44738B42" w14:textId="77777777" w:rsidTr="00315B71">
        <w:trPr>
          <w:cantSplit/>
        </w:trPr>
        <w:tc>
          <w:tcPr>
            <w:tcW w:w="4500" w:type="dxa"/>
          </w:tcPr>
          <w:p w14:paraId="0F4581D4" w14:textId="7D252C06" w:rsidR="001F5193" w:rsidRPr="00D11324" w:rsidRDefault="001F5193" w:rsidP="001F519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24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D11324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11324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20" w:type="dxa"/>
          </w:tcPr>
          <w:p w14:paraId="78924FF2" w14:textId="77777777" w:rsidR="001F5193" w:rsidRPr="00D1132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011DE05" w14:textId="2F3699E0" w:rsidR="001F5193" w:rsidRPr="00D11324" w:rsidRDefault="00315B71" w:rsidP="00315B71">
            <w:pPr>
              <w:pStyle w:val="acctfourfigures"/>
              <w:tabs>
                <w:tab w:val="clear" w:pos="765"/>
                <w:tab w:val="left" w:pos="1699"/>
              </w:tabs>
              <w:spacing w:line="240" w:lineRule="auto"/>
              <w:ind w:left="-79" w:right="11" w:hanging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                   </w:t>
            </w:r>
            <w:r w:rsidR="001F5193"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1F5193"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1F5193"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7F16E4" w14:textId="77777777" w:rsidR="001F5193" w:rsidRPr="00D1132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9E280E" w14:textId="684AA1C8" w:rsidR="001F5193" w:rsidRPr="00D11324" w:rsidRDefault="001F5193" w:rsidP="00315B71">
            <w:pPr>
              <w:pStyle w:val="acctfourfigures"/>
              <w:tabs>
                <w:tab w:val="clear" w:pos="765"/>
                <w:tab w:val="left" w:pos="1360"/>
                <w:tab w:val="left" w:pos="1539"/>
              </w:tabs>
              <w:spacing w:line="240" w:lineRule="auto"/>
              <w:ind w:left="-79" w:right="1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C7712F" w:rsidRPr="00C771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91EED8F" w14:textId="77777777" w:rsidR="00BA310A" w:rsidRPr="004E0799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743E268C" w:rsidR="004339C6" w:rsidRPr="00E44EE8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</w:t>
      </w:r>
      <w:r w:rsidR="005C0D81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>เช่า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="00EB26C5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E44EE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ถึง </w:t>
      </w:r>
      <w:r w:rsidRPr="00E44EE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EB26C5">
        <w:rPr>
          <w:rFonts w:ascii="Angsana New" w:hAnsi="Angsana New"/>
          <w:color w:val="000000"/>
          <w:sz w:val="30"/>
          <w:szCs w:val="30"/>
          <w:lang w:val="en-US" w:bidi="th-TH"/>
        </w:rPr>
        <w:br/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E44EE8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B97DE95" w14:textId="0EA0E809" w:rsidR="0067788E" w:rsidRPr="007E4AFD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="00165C15" w:rsidRPr="00E44EE8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/>
        </w:rPr>
        <w:t>ระหว่าง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ปี </w:t>
      </w:r>
      <w:r w:rsidR="005C0D81" w:rsidRPr="00816446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81644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กระแสเงินสดจ่ายทั้งหมดของสัญญาเช่า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และบริษัท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มีจำนวน</w:t>
      </w:r>
      <w:r w:rsidR="0081644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C7712F" w:rsidRPr="00C7712F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1F5193">
        <w:rPr>
          <w:rFonts w:ascii="Angsana New" w:hAnsi="Angsana New"/>
          <w:color w:val="000000"/>
          <w:sz w:val="30"/>
          <w:szCs w:val="30"/>
          <w:lang w:val="en-US" w:bidi="th-TH"/>
        </w:rPr>
        <w:t>8.50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="002C291B"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</w:t>
      </w:r>
      <w:r w:rsidR="00E44EE8"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C7712F" w:rsidRPr="00C7712F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1F5193">
        <w:rPr>
          <w:rFonts w:ascii="Angsana New" w:hAnsi="Angsana New"/>
          <w:color w:val="000000"/>
          <w:sz w:val="30"/>
          <w:szCs w:val="30"/>
          <w:lang w:val="en-US" w:bidi="th-TH"/>
        </w:rPr>
        <w:t>8.35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ล้านบาท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ตามลำดับ</w:t>
      </w:r>
    </w:p>
    <w:p w14:paraId="36FB7FEB" w14:textId="77777777" w:rsidR="00F1510E" w:rsidRPr="002C291B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0"/>
          <w:szCs w:val="30"/>
        </w:rPr>
      </w:pPr>
    </w:p>
    <w:p w14:paraId="7E14C043" w14:textId="5D9F28B7" w:rsidR="00BD3AFD" w:rsidRPr="004E0799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E0799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4E079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4E079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4E0799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4E079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4E0799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037ABAE4" w14:textId="3062EAEA" w:rsidR="00157C60" w:rsidRDefault="00BD3AFD" w:rsidP="002C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ED2D4A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ED2D4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2C1BAC05" w:rsidR="004B5388" w:rsidRPr="00ED2D4A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5C86804C" w14:textId="6C705864" w:rsidR="00BE2BF4" w:rsidRPr="00ED2D4A" w:rsidRDefault="00E529D1" w:rsidP="009C1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ED2D4A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D33FEC" w:rsidRPr="00ED2D4A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5C0A4009" w14:textId="703F1029" w:rsidR="009C1D5B" w:rsidRPr="003A4109" w:rsidRDefault="003F66AD" w:rsidP="007207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  <w:cs/>
          <w:lang w:val="th-TH"/>
        </w:rPr>
      </w:pPr>
      <w:r>
        <w:rPr>
          <w:rFonts w:ascii="Angsana New" w:hAnsi="Angsana New"/>
          <w:i/>
          <w:iCs/>
          <w:noProof/>
          <w:sz w:val="30"/>
          <w:szCs w:val="30"/>
          <w:lang w:val="th-TH"/>
        </w:rPr>
        <w:drawing>
          <wp:inline distT="0" distB="0" distL="0" distR="0" wp14:anchorId="3E5BF0D4" wp14:editId="1D6D238F">
            <wp:extent cx="6099175" cy="34309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A546" w14:textId="789A8C6E" w:rsidR="00BA310A" w:rsidRPr="00ED2D4A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D2D4A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ED2D4A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7CA0C6E8" w14:textId="51AB00E7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ED2D4A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ED2D4A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ED2D4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ED2D4A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ED2D4A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ED2D4A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ED2D4A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="00497DEA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0F4F1118" w14:textId="68F58D34" w:rsidR="00815255" w:rsidRDefault="00815255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36EFF0" w14:textId="699FA12D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F73721" w14:textId="460AC986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E20009" w14:textId="47281164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30050A" w14:textId="383E3710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D31FE7" w14:textId="4F7BB882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623A07" w14:textId="4B590079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740B4F" w14:textId="6EE29802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EE7B6B" w14:textId="2901608F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E219A1" w14:textId="60FDFA7F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A7FBF25" w14:textId="77777777" w:rsidR="00C7712F" w:rsidRDefault="00C7712F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4F7AFE" w14:textId="77777777" w:rsidR="00815255" w:rsidRDefault="00815255" w:rsidP="00815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6F2E4D3B" w14:textId="77777777" w:rsidR="00815255" w:rsidRPr="00DF3961" w:rsidRDefault="00815255" w:rsidP="00815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5E55C89E" w14:textId="173442CB" w:rsidR="00815255" w:rsidRPr="00DC6B0D" w:rsidRDefault="00815255" w:rsidP="004F2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2566</w:t>
      </w:r>
      <w:r w:rsidRPr="00DC6B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BFE3CBA" w14:textId="1B35C2ED" w:rsidR="00815255" w:rsidRDefault="00815255" w:rsidP="00815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1F5193" w:rsidRPr="00DC6B0D" w:rsidDel="00D43E7A" w14:paraId="110E2C2D" w14:textId="77777777" w:rsidTr="004A4C44">
        <w:trPr>
          <w:trHeight w:val="434"/>
          <w:tblHeader/>
        </w:trPr>
        <w:tc>
          <w:tcPr>
            <w:tcW w:w="2624" w:type="dxa"/>
            <w:vAlign w:val="bottom"/>
          </w:tcPr>
          <w:p w14:paraId="4D5E6187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38D06058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2D0CE3D1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628C8637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4405DC26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2FDB746C" w14:textId="77777777" w:rsidR="001F5193" w:rsidRPr="00DC6B0D" w:rsidDel="00D43E7A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F5193" w:rsidRPr="00DC6B0D" w14:paraId="2FC6A1E3" w14:textId="77777777" w:rsidTr="004A4C44">
        <w:trPr>
          <w:trHeight w:val="441"/>
          <w:tblHeader/>
        </w:trPr>
        <w:tc>
          <w:tcPr>
            <w:tcW w:w="2624" w:type="dxa"/>
          </w:tcPr>
          <w:p w14:paraId="67C18520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061D011C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21C0328A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655FA7C8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21B480B8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24BADD40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F5193" w:rsidRPr="00DC6B0D" w14:paraId="2BA50ADF" w14:textId="77777777" w:rsidTr="004A4C44">
        <w:trPr>
          <w:trHeight w:val="423"/>
        </w:trPr>
        <w:tc>
          <w:tcPr>
            <w:tcW w:w="2624" w:type="dxa"/>
          </w:tcPr>
          <w:p w14:paraId="723D5FCC" w14:textId="28163261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1790" w:type="dxa"/>
            <w:shd w:val="clear" w:color="auto" w:fill="auto"/>
          </w:tcPr>
          <w:p w14:paraId="37910940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521CA4B4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FE78008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F27894C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ACB1303" w14:textId="77777777" w:rsidR="001F5193" w:rsidRPr="00DC6B0D" w:rsidRDefault="001F5193" w:rsidP="004A4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93" w:rsidRPr="00DC6B0D" w14:paraId="57968F70" w14:textId="77777777" w:rsidTr="004A4C44">
        <w:trPr>
          <w:trHeight w:val="423"/>
        </w:trPr>
        <w:tc>
          <w:tcPr>
            <w:tcW w:w="2624" w:type="dxa"/>
          </w:tcPr>
          <w:p w14:paraId="759ECA00" w14:textId="75AF8E1B" w:rsidR="001F5193" w:rsidRPr="00DC6B0D" w:rsidRDefault="001F5193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</w:p>
        </w:tc>
        <w:tc>
          <w:tcPr>
            <w:tcW w:w="1790" w:type="dxa"/>
            <w:shd w:val="clear" w:color="auto" w:fill="auto"/>
          </w:tcPr>
          <w:p w14:paraId="67B85CA8" w14:textId="6342A539" w:rsidR="001F5193" w:rsidRPr="00935600" w:rsidRDefault="001F5193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7712F"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26C78036" w14:textId="6AA7938B" w:rsidR="001F5193" w:rsidRPr="00935600" w:rsidRDefault="001F5193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</w:tcPr>
          <w:p w14:paraId="4E8E4FAA" w14:textId="1A1500F7" w:rsidR="001F5193" w:rsidRPr="00DC6B0D" w:rsidRDefault="001F5193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44930180" w14:textId="77777777" w:rsidR="001F5193" w:rsidRPr="00DC6B0D" w:rsidRDefault="001F5193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6AD760C" w14:textId="7E1C2AC1" w:rsidR="001F5193" w:rsidRPr="00DC6B0D" w:rsidRDefault="001F5193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C7712F" w:rsidRPr="00DC6B0D" w14:paraId="3A4E6544" w14:textId="77777777" w:rsidTr="004A4C44">
        <w:trPr>
          <w:trHeight w:val="423"/>
        </w:trPr>
        <w:tc>
          <w:tcPr>
            <w:tcW w:w="2624" w:type="dxa"/>
          </w:tcPr>
          <w:p w14:paraId="33777C15" w14:textId="77777777" w:rsidR="00C7712F" w:rsidRPr="001A712D" w:rsidRDefault="00C7712F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  <w:shd w:val="clear" w:color="auto" w:fill="auto"/>
          </w:tcPr>
          <w:p w14:paraId="09DFF751" w14:textId="77777777" w:rsidR="00C7712F" w:rsidRDefault="00C7712F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701F8F0D" w14:textId="77777777" w:rsidR="00C7712F" w:rsidRPr="001A712D" w:rsidRDefault="00C7712F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05BFE182" w14:textId="77777777" w:rsidR="00C7712F" w:rsidRDefault="00C7712F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D3AEE67" w14:textId="77777777" w:rsidR="00C7712F" w:rsidRPr="00DC6B0D" w:rsidRDefault="00C7712F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8D8A568" w14:textId="77777777" w:rsidR="00C7712F" w:rsidRDefault="00C7712F" w:rsidP="001F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12F" w:rsidRPr="00DC6B0D" w14:paraId="40631A78" w14:textId="77777777" w:rsidTr="004A4C44">
        <w:trPr>
          <w:trHeight w:val="423"/>
        </w:trPr>
        <w:tc>
          <w:tcPr>
            <w:tcW w:w="2624" w:type="dxa"/>
          </w:tcPr>
          <w:p w14:paraId="4D1BE40D" w14:textId="40936261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2565</w:t>
            </w:r>
          </w:p>
        </w:tc>
        <w:tc>
          <w:tcPr>
            <w:tcW w:w="1790" w:type="dxa"/>
            <w:shd w:val="clear" w:color="auto" w:fill="auto"/>
          </w:tcPr>
          <w:p w14:paraId="42089ACB" w14:textId="77777777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5F272FF1" w14:textId="77777777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D67145A" w14:textId="77777777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684BECC" w14:textId="77777777" w:rsidR="00C7712F" w:rsidRPr="00DC6B0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D988CEC" w14:textId="77777777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12F" w:rsidRPr="00DC6B0D" w14:paraId="362AF6DE" w14:textId="77777777" w:rsidTr="004A4C44">
        <w:trPr>
          <w:trHeight w:val="423"/>
        </w:trPr>
        <w:tc>
          <w:tcPr>
            <w:tcW w:w="2624" w:type="dxa"/>
          </w:tcPr>
          <w:p w14:paraId="03430A23" w14:textId="7131FD86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90" w:type="dxa"/>
            <w:shd w:val="clear" w:color="auto" w:fill="auto"/>
          </w:tcPr>
          <w:p w14:paraId="3DE8850F" w14:textId="5F47F1FC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 w:rsidRPr="00250E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50E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57" w:type="dxa"/>
            <w:shd w:val="clear" w:color="auto" w:fill="auto"/>
          </w:tcPr>
          <w:p w14:paraId="1C4555F9" w14:textId="697E80EB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50E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</w:tcPr>
          <w:p w14:paraId="2AFFFA97" w14:textId="3524AE35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48" w:type="dxa"/>
          </w:tcPr>
          <w:p w14:paraId="393D311F" w14:textId="77777777" w:rsidR="00C7712F" w:rsidRPr="00DC6B0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B9249ED" w14:textId="3BD40286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427,5</w:t>
            </w:r>
            <w:r w:rsidRPr="00C7712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7712F" w:rsidRPr="00DC6B0D" w14:paraId="04FAA219" w14:textId="77777777" w:rsidTr="00C7712F">
        <w:trPr>
          <w:trHeight w:val="423"/>
        </w:trPr>
        <w:tc>
          <w:tcPr>
            <w:tcW w:w="2624" w:type="dxa"/>
          </w:tcPr>
          <w:p w14:paraId="68DB48CB" w14:textId="287B81F6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14:paraId="3F847082" w14:textId="25358021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57" w:type="dxa"/>
            <w:shd w:val="clear" w:color="auto" w:fill="auto"/>
          </w:tcPr>
          <w:p w14:paraId="56DD001F" w14:textId="10812997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75A7761" w14:textId="462530CA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(0.24)</w:t>
            </w:r>
          </w:p>
        </w:tc>
        <w:tc>
          <w:tcPr>
            <w:tcW w:w="248" w:type="dxa"/>
          </w:tcPr>
          <w:p w14:paraId="64A2C770" w14:textId="77777777" w:rsidR="00C7712F" w:rsidRPr="00DC6B0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3C9EFA0" w14:textId="1BCD924C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(205,208)</w:t>
            </w:r>
          </w:p>
        </w:tc>
      </w:tr>
      <w:tr w:rsidR="00C7712F" w:rsidRPr="00DC6B0D" w14:paraId="7817C509" w14:textId="77777777" w:rsidTr="00C7712F">
        <w:trPr>
          <w:trHeight w:val="423"/>
        </w:trPr>
        <w:tc>
          <w:tcPr>
            <w:tcW w:w="2624" w:type="dxa"/>
          </w:tcPr>
          <w:p w14:paraId="178B30AB" w14:textId="38722A14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51D6D4E8" w14:textId="77777777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39B29861" w14:textId="77777777" w:rsidR="00C7712F" w:rsidRPr="001A712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38CA1C0" w14:textId="0EC50B26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1525F46E" w14:textId="77777777" w:rsidR="00C7712F" w:rsidRPr="00DC6B0D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C1EE3D8" w14:textId="38496807" w:rsidR="00C7712F" w:rsidRDefault="00C7712F" w:rsidP="00C7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222,309</w:t>
            </w:r>
          </w:p>
        </w:tc>
      </w:tr>
    </w:tbl>
    <w:p w14:paraId="6BAE5D14" w14:textId="77777777" w:rsidR="001F5193" w:rsidRPr="00C7712F" w:rsidRDefault="001F5193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28C8D01E" w14:textId="5B191102" w:rsidR="00EB5D07" w:rsidRDefault="00815255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1F5193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14"/>
          <w:szCs w:val="14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1F5193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1F5193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  <w:lang w:val="x-none" w:eastAsia="x-none"/>
        </w:rPr>
      </w:pPr>
    </w:p>
    <w:p w14:paraId="0A2F2276" w14:textId="0F6533FB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6EDA0ECE" w14:textId="77777777" w:rsidR="009C5D25" w:rsidRDefault="009C5D25" w:rsidP="009C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9C5D25" w14:paraId="11BA612F" w14:textId="77777777" w:rsidTr="00905FAF">
        <w:trPr>
          <w:cantSplit/>
          <w:tblHeader/>
        </w:trPr>
        <w:tc>
          <w:tcPr>
            <w:tcW w:w="7110" w:type="dxa"/>
            <w:vAlign w:val="bottom"/>
            <w:hideMark/>
          </w:tcPr>
          <w:p w14:paraId="3E76D98A" w14:textId="77777777" w:rsidR="009C5D25" w:rsidRDefault="009C5D25" w:rsidP="00905FAF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708461C4" w14:textId="1BA2F111" w:rsidR="009C5D25" w:rsidRDefault="009C5D25" w:rsidP="00905FAF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7712F" w:rsidRPr="00C7712F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60" w:type="dxa"/>
            <w:vAlign w:val="bottom"/>
            <w:hideMark/>
          </w:tcPr>
          <w:p w14:paraId="21A785DB" w14:textId="77777777" w:rsidR="009C5D25" w:rsidRDefault="009C5D25" w:rsidP="00905FA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/ </w:t>
            </w:r>
          </w:p>
          <w:p w14:paraId="32C6DA88" w14:textId="77777777" w:rsidR="009C5D25" w:rsidRDefault="009C5D25" w:rsidP="00905FA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C5D25" w14:paraId="4019252F" w14:textId="77777777" w:rsidTr="00905FAF">
        <w:trPr>
          <w:cantSplit/>
          <w:trHeight w:val="281"/>
          <w:tblHeader/>
        </w:trPr>
        <w:tc>
          <w:tcPr>
            <w:tcW w:w="7110" w:type="dxa"/>
            <w:vAlign w:val="bottom"/>
          </w:tcPr>
          <w:p w14:paraId="362F1062" w14:textId="77777777" w:rsidR="009C5D25" w:rsidRDefault="009C5D25" w:rsidP="00905FAF">
            <w:pPr>
              <w:pStyle w:val="acctmergecolhdg"/>
              <w:spacing w:line="240" w:lineRule="auto"/>
              <w:ind w:left="14" w:right="-79" w:firstLine="4"/>
              <w:jc w:val="lef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46943DF1" w14:textId="77777777" w:rsidR="009C5D25" w:rsidRDefault="009C5D25" w:rsidP="00905FAF">
            <w:pPr>
              <w:pStyle w:val="acctmergecolhdg"/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9C5D25" w14:paraId="6D790A87" w14:textId="77777777" w:rsidTr="00905FAF">
        <w:trPr>
          <w:cantSplit/>
          <w:trHeight w:val="245"/>
          <w:tblHeader/>
        </w:trPr>
        <w:tc>
          <w:tcPr>
            <w:tcW w:w="7110" w:type="dxa"/>
            <w:vAlign w:val="bottom"/>
            <w:hideMark/>
          </w:tcPr>
          <w:p w14:paraId="1FB465BA" w14:textId="77777777" w:rsidR="009C5D25" w:rsidRDefault="009C5D25" w:rsidP="00905FA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66AF4864" w14:textId="77777777" w:rsidR="009C5D25" w:rsidRDefault="009C5D25" w:rsidP="00905FA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5D25" w14:paraId="21BF5BC5" w14:textId="77777777" w:rsidTr="00905FAF">
        <w:trPr>
          <w:cantSplit/>
        </w:trPr>
        <w:tc>
          <w:tcPr>
            <w:tcW w:w="7110" w:type="dxa"/>
            <w:hideMark/>
          </w:tcPr>
          <w:p w14:paraId="5795D3F4" w14:textId="77777777" w:rsidR="009C5D25" w:rsidRDefault="009C5D25" w:rsidP="00905FAF">
            <w:pPr>
              <w:pStyle w:val="acctfourfigures"/>
              <w:tabs>
                <w:tab w:val="left" w:pos="720"/>
              </w:tabs>
              <w:spacing w:line="240" w:lineRule="auto"/>
              <w:ind w:left="14" w:right="-83" w:firstLine="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160" w:type="dxa"/>
            <w:hideMark/>
          </w:tcPr>
          <w:p w14:paraId="29F11BAC" w14:textId="0F2A6361" w:rsidR="009C5D25" w:rsidRDefault="009C5D25" w:rsidP="00905F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2A43E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8A44F5F" w14:textId="47AEEBD9" w:rsidR="002A5158" w:rsidRDefault="002A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p w14:paraId="1C9AADCA" w14:textId="7509DC92" w:rsidR="00C7712F" w:rsidRDefault="00C7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p w14:paraId="165FC41A" w14:textId="72F2E50C" w:rsidR="00C7712F" w:rsidRDefault="00C7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p w14:paraId="6B49E1C3" w14:textId="0C66DEF8" w:rsidR="00C7712F" w:rsidRDefault="00C7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p w14:paraId="61847D93" w14:textId="32D2540F" w:rsidR="00C7712F" w:rsidRDefault="00C7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p w14:paraId="49EF8D41" w14:textId="77777777" w:rsidR="00C7712F" w:rsidRPr="001F5193" w:rsidRDefault="00C7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p w14:paraId="2CE18300" w14:textId="3F72655D" w:rsidR="00BA310A" w:rsidRDefault="00815255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1"/>
      <w:r w:rsidR="002A5158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4E0799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5896DDDC" w:rsidR="004E0799" w:rsidRPr="00904206" w:rsidRDefault="004E0799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0420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131B4" w:rsidRPr="00513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3229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กันยายน</w:t>
            </w:r>
            <w:r w:rsidR="00904206" w:rsidRPr="009042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620" w:type="dxa"/>
            <w:vAlign w:val="bottom"/>
          </w:tcPr>
          <w:p w14:paraId="04259550" w14:textId="77777777" w:rsidR="004E0799" w:rsidRPr="002F4C54" w:rsidRDefault="004E0799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2F4C54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0799" w14:paraId="46F11CE7" w14:textId="77777777" w:rsidTr="004E0799">
        <w:trPr>
          <w:cantSplit/>
        </w:trPr>
        <w:tc>
          <w:tcPr>
            <w:tcW w:w="5580" w:type="dxa"/>
          </w:tcPr>
          <w:p w14:paraId="1DA88158" w14:textId="518CD43D" w:rsidR="004E0799" w:rsidRPr="002F4C54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1623EA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2F4C54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193" w14:paraId="73A7912F" w14:textId="77777777" w:rsidTr="004E0799">
        <w:trPr>
          <w:cantSplit/>
        </w:trPr>
        <w:tc>
          <w:tcPr>
            <w:tcW w:w="5580" w:type="dxa"/>
          </w:tcPr>
          <w:p w14:paraId="29D3EA89" w14:textId="71126C5D" w:rsidR="001F5193" w:rsidRPr="002F4C54" w:rsidRDefault="001F5193" w:rsidP="001F519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4C259AE3" w:rsidR="001F5193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211</w:t>
            </w:r>
            <w:r w:rsidR="001F5193"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01498A53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C500A" w14:textId="13B4F436" w:rsidR="001F5193" w:rsidRPr="0002011D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198</w:t>
            </w:r>
            <w:r w:rsidR="001F5193" w:rsidRPr="00256ED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758</w:t>
            </w:r>
          </w:p>
        </w:tc>
      </w:tr>
      <w:tr w:rsidR="001F5193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1F5193" w:rsidRPr="002F4C54" w:rsidRDefault="001F5193" w:rsidP="001F519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62DDAB69" w:rsidR="001F5193" w:rsidRPr="004930F0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211</w:t>
            </w:r>
            <w:r w:rsidR="001F5193" w:rsidRPr="00256E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7712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6D2162CF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2753623C" w:rsidR="001F5193" w:rsidRPr="0002011D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198</w:t>
            </w:r>
            <w:r w:rsidR="001F5193" w:rsidRPr="00256E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7712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</w:tr>
      <w:tr w:rsidR="001F5193" w14:paraId="1074FF8B" w14:textId="77777777" w:rsidTr="004E0799">
        <w:trPr>
          <w:cantSplit/>
        </w:trPr>
        <w:tc>
          <w:tcPr>
            <w:tcW w:w="5580" w:type="dxa"/>
          </w:tcPr>
          <w:p w14:paraId="7022D78B" w14:textId="77777777" w:rsidR="001F5193" w:rsidRPr="001960AA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1F5193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1F5193" w:rsidRPr="0002011D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193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1F5193" w:rsidRPr="001960AA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1F5193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1F5193" w:rsidRPr="0002011D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193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1F5193" w:rsidRPr="00CF4072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F40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18BC0C4A" w:rsidR="001F5193" w:rsidRPr="004930F0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1F5193" w:rsidRPr="00230D9F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36EF632A" w:rsidR="001F5193" w:rsidRPr="00230D9F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193" w14:paraId="6219642B" w14:textId="77777777" w:rsidTr="0024517E">
        <w:trPr>
          <w:cantSplit/>
        </w:trPr>
        <w:tc>
          <w:tcPr>
            <w:tcW w:w="5580" w:type="dxa"/>
          </w:tcPr>
          <w:p w14:paraId="3860E061" w14:textId="6B5C6E16" w:rsidR="001F5193" w:rsidRPr="00CF4072" w:rsidRDefault="001F5193" w:rsidP="001F5193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4072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CF407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77016C6D" w:rsidR="001F5193" w:rsidRPr="00795DE3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6A3C54F1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9389C7" w14:textId="5D82574A" w:rsidR="001F5193" w:rsidRPr="0002011D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78</w:t>
            </w:r>
          </w:p>
        </w:tc>
      </w:tr>
      <w:tr w:rsidR="001F5193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1F5193" w:rsidRPr="001960AA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094A3CCB" w:rsidR="001F5193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305,069</w:t>
            </w:r>
          </w:p>
        </w:tc>
        <w:tc>
          <w:tcPr>
            <w:tcW w:w="270" w:type="dxa"/>
          </w:tcPr>
          <w:p w14:paraId="2EF22551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000ADCB1" w:rsidR="001F5193" w:rsidRPr="0002011D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6ED8">
              <w:rPr>
                <w:rFonts w:asciiTheme="majorBidi" w:hAnsiTheme="majorBidi" w:cstheme="majorBidi"/>
                <w:sz w:val="30"/>
                <w:szCs w:val="30"/>
              </w:rPr>
              <w:t>305,069</w:t>
            </w:r>
          </w:p>
        </w:tc>
      </w:tr>
      <w:tr w:rsidR="001F5193" w14:paraId="525394F4" w14:textId="77777777" w:rsidTr="00230D9F">
        <w:trPr>
          <w:cantSplit/>
        </w:trPr>
        <w:tc>
          <w:tcPr>
            <w:tcW w:w="5580" w:type="dxa"/>
          </w:tcPr>
          <w:p w14:paraId="76FC0AB2" w14:textId="2C8A9558" w:rsidR="001F5193" w:rsidRPr="001960AA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50CFF31F" w14:textId="3BC11478" w:rsidR="001F5193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ED8">
              <w:rPr>
                <w:rFonts w:asciiTheme="majorBidi" w:hAnsiTheme="majorBidi" w:cstheme="majorBidi"/>
                <w:sz w:val="30"/>
                <w:szCs w:val="30"/>
              </w:rPr>
              <w:t>25,431</w:t>
            </w:r>
          </w:p>
        </w:tc>
        <w:tc>
          <w:tcPr>
            <w:tcW w:w="270" w:type="dxa"/>
          </w:tcPr>
          <w:p w14:paraId="54AEBCBC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B5548" w14:textId="437E20F4" w:rsidR="001F5193" w:rsidRPr="0002011D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/>
                <w:sz w:val="30"/>
                <w:szCs w:val="30"/>
                <w:lang w:val="en-US" w:bidi="th-TH"/>
              </w:rPr>
              <w:t>25</w:t>
            </w:r>
            <w:r w:rsidR="001F5193"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7712F">
              <w:rPr>
                <w:rFonts w:asciiTheme="majorBidi" w:hAnsi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1F5193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1F5193" w:rsidRPr="001E2B70" w:rsidRDefault="001F5193" w:rsidP="001F5193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6A4EA203" w:rsidR="001F5193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ED8"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  <w:tc>
          <w:tcPr>
            <w:tcW w:w="270" w:type="dxa"/>
          </w:tcPr>
          <w:p w14:paraId="5B1124CD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03C0137F" w:rsidR="001F5193" w:rsidRPr="0002011D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1F5193" w:rsidRPr="00256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7712F">
              <w:rPr>
                <w:rFonts w:asciiTheme="majorBidi" w:hAnsiTheme="majorBidi"/>
                <w:sz w:val="30"/>
                <w:szCs w:val="30"/>
                <w:lang w:val="en-US" w:bidi="th-TH"/>
              </w:rPr>
              <w:t>163</w:t>
            </w:r>
          </w:p>
        </w:tc>
      </w:tr>
      <w:tr w:rsidR="001F5193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1F5193" w:rsidRPr="001960AA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5DE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05B621AB" w:rsidR="001F5193" w:rsidRPr="005C0D81" w:rsidRDefault="00C7712F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712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332</w:t>
            </w:r>
            <w:r w:rsidR="001F5193" w:rsidRPr="00256E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,287</w:t>
            </w:r>
          </w:p>
        </w:tc>
        <w:tc>
          <w:tcPr>
            <w:tcW w:w="270" w:type="dxa"/>
          </w:tcPr>
          <w:p w14:paraId="4B78EFFF" w14:textId="77777777" w:rsidR="001F5193" w:rsidRPr="002F4C54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3C4294CC" w:rsidR="001F5193" w:rsidRPr="0002011D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6E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C7712F" w:rsidRPr="00C771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256E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,74</w:t>
            </w:r>
            <w:r w:rsidR="00C7712F" w:rsidRPr="00C771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17F3399A" w14:textId="77777777" w:rsidR="00C7712F" w:rsidRDefault="00C7712F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6FE0A3A7" w:rsidR="00BA310A" w:rsidRPr="00816446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81644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76A111DB" w14:textId="77777777" w:rsidR="00BB0EE0" w:rsidRDefault="00BB0EE0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04FAE5D" w14:textId="69589ED6" w:rsidR="003A4109" w:rsidRDefault="00CA70D6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904206" w:rsidRPr="00816446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5131B4" w:rsidRPr="005131B4">
        <w:rPr>
          <w:rFonts w:ascii="Angsana New" w:hAnsi="Angsana New" w:hint="cs"/>
          <w:color w:val="000000"/>
          <w:spacing w:val="5"/>
          <w:sz w:val="30"/>
          <w:szCs w:val="30"/>
        </w:rPr>
        <w:t>0</w:t>
      </w:r>
      <w:r w:rsidR="00904206" w:rsidRPr="00816446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E32294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 w:rsidRPr="00816446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4E0799" w:rsidRPr="00816446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904206" w:rsidRPr="00816446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45176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</w:t>
      </w:r>
      <w:r w:rsidR="00BA310A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C7712F" w:rsidRPr="00C7712F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F1510E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 w:rsidRPr="00816446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842EDC" w:rsidRPr="00816446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2A5158" w:rsidRPr="00816446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CF4072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ธันวาคม </w:t>
      </w:r>
      <w:r w:rsidR="00CF4072" w:rsidRPr="00816446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16446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816446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816446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816446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816446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816446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504EC7E3" w14:textId="11B5D640" w:rsidR="00277C57" w:rsidRDefault="00277C57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sectPr w:rsidR="00277C57" w:rsidSect="001A7FD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5D2D" w14:textId="77777777" w:rsidR="007D551B" w:rsidRDefault="007D551B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8701DDB" w14:textId="77777777" w:rsidR="007D551B" w:rsidRDefault="007D551B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94B7" w14:textId="77777777" w:rsidR="007D551B" w:rsidRDefault="007D551B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9E4FEC1" w14:textId="77777777" w:rsidR="007D551B" w:rsidRDefault="007D551B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168E465E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C7712F" w:rsidRPr="00C7712F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7B6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A2F35-641A-49C7-A7A4-E3581D72F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1110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3</cp:revision>
  <cp:lastPrinted>2023-10-18T06:40:00Z</cp:lastPrinted>
  <dcterms:created xsi:type="dcterms:W3CDTF">2023-11-01T04:01:00Z</dcterms:created>
  <dcterms:modified xsi:type="dcterms:W3CDTF">2023-11-07T06:32:00Z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</Properties>
</file>