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1129DDA1" w14:textId="58349751" w:rsidR="0095290C" w:rsidRPr="0095290C" w:rsidRDefault="0095290C" w:rsidP="0095290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14:paraId="3F2E24DC" w14:textId="19F02F58" w:rsidR="00522F05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2E550189" w14:textId="4397B01C" w:rsidR="0047099B" w:rsidRPr="00241F64" w:rsidRDefault="0047099B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1BAFECE1" w14:textId="43A97804" w:rsidR="003A6E59" w:rsidRPr="0047099B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14EB6B1" w14:textId="1A780C7B" w:rsidR="00795298" w:rsidRDefault="00795298" w:rsidP="00871F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>การจัดประเภทรายการใหม่</w:t>
      </w:r>
    </w:p>
    <w:p w14:paraId="43158DC2" w14:textId="77777777" w:rsidR="00251B3C" w:rsidRPr="001A50BD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243636DE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C0F58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9A03EE">
        <w:rPr>
          <w:rFonts w:ascii="Angsana New" w:hAnsi="Angsana New" w:cs="Angsana New"/>
          <w:sz w:val="30"/>
          <w:szCs w:val="30"/>
        </w:rPr>
        <w:t>14</w:t>
      </w:r>
      <w:r w:rsidR="00641E4C">
        <w:rPr>
          <w:rFonts w:ascii="Angsana New" w:hAnsi="Angsana New" w:cs="Angsana New"/>
          <w:sz w:val="30"/>
          <w:szCs w:val="30"/>
        </w:rPr>
        <w:t xml:space="preserve"> </w:t>
      </w:r>
      <w:r w:rsidR="00641E4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41E4C" w:rsidRPr="009E1D94">
        <w:rPr>
          <w:rFonts w:ascii="Angsana New" w:hAnsi="Angsana New" w:cs="Angsana New"/>
          <w:sz w:val="30"/>
          <w:szCs w:val="30"/>
          <w:cs/>
        </w:rPr>
        <w:t xml:space="preserve"> </w:t>
      </w:r>
      <w:r w:rsidR="00641E4C" w:rsidRPr="009E1D94">
        <w:rPr>
          <w:rFonts w:ascii="Angsana New" w:hAnsi="Angsana New" w:cs="Angsana New"/>
          <w:sz w:val="30"/>
          <w:szCs w:val="30"/>
        </w:rPr>
        <w:t>256</w:t>
      </w:r>
      <w:r w:rsidR="00641E4C">
        <w:rPr>
          <w:rFonts w:ascii="Angsana New" w:hAnsi="Angsana New" w:cs="Angsana New"/>
          <w:sz w:val="30"/>
          <w:szCs w:val="30"/>
        </w:rPr>
        <w:t>6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3344F075" w:rsidR="000F4CA1" w:rsidRPr="00554057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โดย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</w:t>
      </w:r>
      <w:r w:rsidRPr="00554057">
        <w:rPr>
          <w:rFonts w:asciiTheme="majorBidi" w:hAnsiTheme="majorBidi" w:cstheme="majorBidi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2E508805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0C2CB4F4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641E4C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A0AC0" w:rsidRPr="00DA0AC0">
        <w:rPr>
          <w:rFonts w:asciiTheme="majorBidi" w:hAnsiTheme="majorBidi" w:cstheme="majorBidi"/>
          <w:bCs/>
          <w:sz w:val="30"/>
          <w:szCs w:val="30"/>
        </w:rPr>
        <w:t>30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41E4C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2566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2321C72E" w14:textId="42F82D77" w:rsidR="00F328B2" w:rsidRPr="00554057" w:rsidRDefault="00F328B2" w:rsidP="00965FE8">
      <w:pPr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641E4C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A0AC0" w:rsidRPr="00DA0AC0">
        <w:rPr>
          <w:rFonts w:asciiTheme="majorBidi" w:hAnsiTheme="majorBidi" w:cstheme="majorBidi"/>
          <w:bCs/>
          <w:sz w:val="30"/>
          <w:szCs w:val="30"/>
        </w:rPr>
        <w:t>30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41E4C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DA0AC0"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2566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2565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7777777" w:rsidR="00641E4C" w:rsidRDefault="00641E4C" w:rsidP="00641E4C">
      <w:pPr>
        <w:ind w:left="540"/>
        <w:rPr>
          <w:rFonts w:ascii="Angsana New" w:hAnsi="Angsana New" w:cs="Angsana New"/>
          <w:b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992"/>
        <w:gridCol w:w="270"/>
        <w:gridCol w:w="973"/>
        <w:gridCol w:w="237"/>
        <w:gridCol w:w="1078"/>
        <w:gridCol w:w="250"/>
        <w:gridCol w:w="1098"/>
      </w:tblGrid>
      <w:tr w:rsidR="00641E4C" w:rsidRPr="001D520A" w14:paraId="2E81DD68" w14:textId="77777777" w:rsidTr="009729E0">
        <w:trPr>
          <w:tblHeader/>
        </w:trPr>
        <w:tc>
          <w:tcPr>
            <w:tcW w:w="2318" w:type="pct"/>
            <w:shd w:val="clear" w:color="auto" w:fill="auto"/>
          </w:tcPr>
          <w:p w14:paraId="272C2AEB" w14:textId="77777777" w:rsidR="00641E4C" w:rsidRPr="00D773E7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pct"/>
            <w:gridSpan w:val="3"/>
          </w:tcPr>
          <w:p w14:paraId="64773C35" w14:textId="77777777" w:rsidR="00641E4C" w:rsidRPr="001D520A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</w:tcPr>
          <w:p w14:paraId="4D4D97FE" w14:textId="77777777" w:rsidR="00641E4C" w:rsidRPr="001D520A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34CCC3D7" w14:textId="77777777" w:rsidR="00641E4C" w:rsidRPr="001D520A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1E4C" w:rsidRPr="001D520A" w14:paraId="1E564771" w14:textId="77777777" w:rsidTr="009729E0">
        <w:trPr>
          <w:tblHeader/>
        </w:trPr>
        <w:tc>
          <w:tcPr>
            <w:tcW w:w="2318" w:type="pct"/>
          </w:tcPr>
          <w:p w14:paraId="4717B18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3" w:type="pct"/>
          </w:tcPr>
          <w:p w14:paraId="730169B7" w14:textId="0148403C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8" w:type="pct"/>
          </w:tcPr>
          <w:p w14:paraId="1841991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79B4B98" w14:textId="44163225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30" w:type="pct"/>
          </w:tcPr>
          <w:p w14:paraId="0BAFD532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92A3DF" w14:textId="6E7712BA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7" w:type="pct"/>
          </w:tcPr>
          <w:p w14:paraId="5BA5918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9CBE67D" w14:textId="198EBD94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641E4C" w:rsidRPr="001D520A" w14:paraId="5CAE11B7" w14:textId="77777777" w:rsidTr="009729E0">
        <w:trPr>
          <w:tblHeader/>
        </w:trPr>
        <w:tc>
          <w:tcPr>
            <w:tcW w:w="2318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2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1D520A" w14:paraId="00D09740" w14:textId="77777777" w:rsidTr="009729E0">
        <w:tc>
          <w:tcPr>
            <w:tcW w:w="2318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46AFF" w:rsidRPr="001D520A" w14:paraId="0E437EAC" w14:textId="77777777" w:rsidTr="009729E0">
        <w:tc>
          <w:tcPr>
            <w:tcW w:w="2318" w:type="pct"/>
          </w:tcPr>
          <w:p w14:paraId="5D472B6B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0E59986B" w14:textId="638FD076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38F912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0AB7E3DC" w14:textId="46F95ADF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AD2ADD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4D52461D" w14:textId="17B1F03B" w:rsidR="00146AFF" w:rsidRPr="001D520A" w:rsidRDefault="00EE73D6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37" w:type="pct"/>
          </w:tcPr>
          <w:p w14:paraId="68589A9A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2A2FFE82" w14:textId="23D9B70E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6AFF" w:rsidRPr="001D520A" w14:paraId="72466BCB" w14:textId="77777777" w:rsidTr="009729E0">
        <w:tc>
          <w:tcPr>
            <w:tcW w:w="2318" w:type="pct"/>
            <w:vAlign w:val="bottom"/>
          </w:tcPr>
          <w:p w14:paraId="4E5F3DDD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3" w:type="pct"/>
          </w:tcPr>
          <w:p w14:paraId="36D515A9" w14:textId="1F3D37F5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ACCE16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2B6AE5BB" w14:textId="530E1B2E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EFBF234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6287825D" w14:textId="08134E2B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37" w:type="pct"/>
          </w:tcPr>
          <w:p w14:paraId="03A122F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57C66CBD" w14:textId="0EAD9BC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</w:tr>
      <w:tr w:rsidR="00146AFF" w:rsidRPr="001D520A" w14:paraId="76BE5FC0" w14:textId="77777777" w:rsidTr="009729E0">
        <w:tc>
          <w:tcPr>
            <w:tcW w:w="2318" w:type="pct"/>
          </w:tcPr>
          <w:p w14:paraId="12A2427C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3" w:type="pct"/>
          </w:tcPr>
          <w:p w14:paraId="75DD4CB6" w14:textId="0A986A81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D4CEC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00CF75E" w14:textId="285E1F8A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C7A938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657AC60F" w14:textId="6124A106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9,924</w:t>
            </w:r>
          </w:p>
        </w:tc>
        <w:tc>
          <w:tcPr>
            <w:tcW w:w="137" w:type="pct"/>
          </w:tcPr>
          <w:p w14:paraId="320D1EB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3C612B14" w14:textId="22404269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9,432</w:t>
            </w:r>
          </w:p>
        </w:tc>
      </w:tr>
      <w:tr w:rsidR="00146AFF" w:rsidRPr="001D520A" w14:paraId="0AFB14F7" w14:textId="77777777" w:rsidTr="009729E0">
        <w:tc>
          <w:tcPr>
            <w:tcW w:w="2318" w:type="pct"/>
          </w:tcPr>
          <w:p w14:paraId="006C3F84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53CD5AAE" w14:textId="143A88B2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1CBA1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11C442C" w14:textId="3B459CE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7025D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1D67E154" w14:textId="1C00F263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137" w:type="pct"/>
          </w:tcPr>
          <w:p w14:paraId="353C068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5AD3D0B8" w14:textId="42377261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</w:tr>
      <w:tr w:rsidR="00146AFF" w:rsidRPr="001D520A" w14:paraId="48A76828" w14:textId="77777777" w:rsidTr="009729E0">
        <w:tc>
          <w:tcPr>
            <w:tcW w:w="2318" w:type="pct"/>
          </w:tcPr>
          <w:p w14:paraId="5D5FED58" w14:textId="77777777" w:rsidR="00146AFF" w:rsidRPr="00F43B03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471B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43" w:type="pct"/>
          </w:tcPr>
          <w:p w14:paraId="442129DA" w14:textId="249AC020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4F64B7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BD79620" w14:textId="59BD3173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A714B4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CD21762" w14:textId="68F77BA1" w:rsidR="00146AFF" w:rsidRPr="00F90430" w:rsidRDefault="00F2277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16,500</w:t>
            </w:r>
          </w:p>
        </w:tc>
        <w:tc>
          <w:tcPr>
            <w:tcW w:w="137" w:type="pct"/>
          </w:tcPr>
          <w:p w14:paraId="12D7C3DA" w14:textId="77777777" w:rsidR="00146AFF" w:rsidRPr="00CB375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A812CFA" w14:textId="7F72C96B" w:rsidR="00146AFF" w:rsidRPr="00CB375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24,750</w:t>
            </w:r>
          </w:p>
        </w:tc>
      </w:tr>
      <w:tr w:rsidR="00146AFF" w:rsidRPr="001D520A" w14:paraId="49904C2C" w14:textId="77777777" w:rsidTr="009729E0">
        <w:tc>
          <w:tcPr>
            <w:tcW w:w="2318" w:type="pct"/>
            <w:vAlign w:val="bottom"/>
          </w:tcPr>
          <w:p w14:paraId="5953B1C1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1AE2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43" w:type="pct"/>
          </w:tcPr>
          <w:p w14:paraId="7AD7102D" w14:textId="5FC94C96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94911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98F4493" w14:textId="1D86DD78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84682BC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4123D24" w14:textId="4C7EC8ED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30,147</w:t>
            </w:r>
          </w:p>
        </w:tc>
        <w:tc>
          <w:tcPr>
            <w:tcW w:w="137" w:type="pct"/>
          </w:tcPr>
          <w:p w14:paraId="6AC0558F" w14:textId="77777777" w:rsidR="00146AFF" w:rsidRPr="00F92D6E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6F9F33BA" w14:textId="07ED1DE1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31,883</w:t>
            </w:r>
          </w:p>
        </w:tc>
      </w:tr>
      <w:tr w:rsidR="00146AFF" w:rsidRPr="001D520A" w14:paraId="2A7775AF" w14:textId="77777777" w:rsidTr="009729E0">
        <w:tc>
          <w:tcPr>
            <w:tcW w:w="2318" w:type="pct"/>
            <w:vAlign w:val="bottom"/>
          </w:tcPr>
          <w:p w14:paraId="3FC71983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3" w:type="pct"/>
          </w:tcPr>
          <w:p w14:paraId="542A9526" w14:textId="488C02D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A8B57D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347385A" w14:textId="29EA71CB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E49BA86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2D858637" w14:textId="626130E4" w:rsidR="00146AFF" w:rsidRPr="00F90430" w:rsidRDefault="002A06FD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2,994</w:t>
            </w:r>
          </w:p>
        </w:tc>
        <w:tc>
          <w:tcPr>
            <w:tcW w:w="137" w:type="pct"/>
          </w:tcPr>
          <w:p w14:paraId="767AB628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5CAB15FD" w14:textId="4BFDD5E8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1,369</w:t>
            </w:r>
          </w:p>
        </w:tc>
      </w:tr>
      <w:tr w:rsidR="00146AFF" w:rsidRPr="001D520A" w14:paraId="1C3ED616" w14:textId="77777777" w:rsidTr="009729E0">
        <w:tc>
          <w:tcPr>
            <w:tcW w:w="2318" w:type="pct"/>
            <w:vAlign w:val="bottom"/>
          </w:tcPr>
          <w:p w14:paraId="43EA8E32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43" w:type="pct"/>
          </w:tcPr>
          <w:p w14:paraId="185DE2EB" w14:textId="3E55BE9C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D7012C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754F0D8" w14:textId="322EE676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A84B9D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36981E7" w14:textId="4816BFDA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9,900</w:t>
            </w:r>
          </w:p>
        </w:tc>
        <w:tc>
          <w:tcPr>
            <w:tcW w:w="137" w:type="pct"/>
          </w:tcPr>
          <w:p w14:paraId="11A959C8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28E60AF3" w14:textId="09FD0750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9,900</w:t>
            </w:r>
          </w:p>
        </w:tc>
      </w:tr>
      <w:tr w:rsidR="00146AFF" w:rsidRPr="00961AC1" w14:paraId="7F839395" w14:textId="77777777" w:rsidTr="007F0047">
        <w:tc>
          <w:tcPr>
            <w:tcW w:w="2318" w:type="pct"/>
            <w:vAlign w:val="bottom"/>
          </w:tcPr>
          <w:p w14:paraId="31A7BA3F" w14:textId="77777777" w:rsidR="00146AFF" w:rsidRPr="00961AC1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0AA0DBD5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1E1ECB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690363A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57D18CD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1B2D4020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201C253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0888B48F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5A6895D4" w14:textId="77777777" w:rsidTr="007F0047">
        <w:tc>
          <w:tcPr>
            <w:tcW w:w="2318" w:type="pct"/>
            <w:vAlign w:val="bottom"/>
          </w:tcPr>
          <w:p w14:paraId="75C1BFD3" w14:textId="77777777" w:rsidR="00146AFF" w:rsidRPr="00FF08A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24E8F5D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182D1500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148B6231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4242A65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11F3A4A8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4B008717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6E4B50D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6BFB896A" w14:textId="77777777" w:rsidTr="009729E0">
        <w:tc>
          <w:tcPr>
            <w:tcW w:w="2318" w:type="pct"/>
            <w:vAlign w:val="bottom"/>
          </w:tcPr>
          <w:p w14:paraId="7948C47F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77A73E36" w14:textId="1EDA2DEA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2277A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48" w:type="pct"/>
          </w:tcPr>
          <w:p w14:paraId="660A840B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C787F86" w14:textId="1B528EFC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638,384</w:t>
            </w:r>
          </w:p>
        </w:tc>
        <w:tc>
          <w:tcPr>
            <w:tcW w:w="130" w:type="pct"/>
          </w:tcPr>
          <w:p w14:paraId="75C1163C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7F04D8" w14:textId="23F7BEA4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7" w:type="pct"/>
          </w:tcPr>
          <w:p w14:paraId="22E98E7D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50C17D7" w14:textId="7F0B8C6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622,171</w:t>
            </w:r>
          </w:p>
        </w:tc>
      </w:tr>
      <w:tr w:rsidR="00146AFF" w:rsidRPr="001D520A" w14:paraId="6996F115" w14:textId="77777777" w:rsidTr="009729E0">
        <w:tc>
          <w:tcPr>
            <w:tcW w:w="2318" w:type="pct"/>
            <w:vAlign w:val="bottom"/>
          </w:tcPr>
          <w:p w14:paraId="2BD3A085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43" w:type="pct"/>
          </w:tcPr>
          <w:p w14:paraId="70C1CF47" w14:textId="237EC76B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8" w:type="pct"/>
          </w:tcPr>
          <w:p w14:paraId="5639C323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0008BC" w14:textId="53D9A3A9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0" w:type="pct"/>
          </w:tcPr>
          <w:p w14:paraId="795BC0CD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0074A1" w14:textId="66290FDC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37" w:type="pct"/>
          </w:tcPr>
          <w:p w14:paraId="3C87291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413B91" w14:textId="64018B4E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146AFF" w:rsidRPr="001D520A" w14:paraId="303374FE" w14:textId="77777777" w:rsidTr="009729E0">
        <w:tc>
          <w:tcPr>
            <w:tcW w:w="2318" w:type="pct"/>
            <w:vAlign w:val="bottom"/>
          </w:tcPr>
          <w:p w14:paraId="5EAB9070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" w:type="pct"/>
          </w:tcPr>
          <w:p w14:paraId="76D10269" w14:textId="7F0252B1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  <w:tc>
          <w:tcPr>
            <w:tcW w:w="148" w:type="pct"/>
          </w:tcPr>
          <w:p w14:paraId="4B565B4C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AF954D7" w14:textId="43082166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1,334,151</w:t>
            </w:r>
          </w:p>
        </w:tc>
        <w:tc>
          <w:tcPr>
            <w:tcW w:w="130" w:type="pct"/>
          </w:tcPr>
          <w:p w14:paraId="5A389AF7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9DCDEC" w14:textId="493535A6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  <w:tc>
          <w:tcPr>
            <w:tcW w:w="137" w:type="pct"/>
          </w:tcPr>
          <w:p w14:paraId="68F1A88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DC36EA" w14:textId="77993AA2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1,334,151</w:t>
            </w:r>
          </w:p>
        </w:tc>
      </w:tr>
      <w:tr w:rsidR="00146AFF" w:rsidRPr="00961AC1" w14:paraId="093D3BD2" w14:textId="77777777" w:rsidTr="009729E0">
        <w:trPr>
          <w:trHeight w:val="281"/>
        </w:trPr>
        <w:tc>
          <w:tcPr>
            <w:tcW w:w="2318" w:type="pct"/>
            <w:vAlign w:val="bottom"/>
          </w:tcPr>
          <w:p w14:paraId="411C00C7" w14:textId="77777777" w:rsidR="00146AFF" w:rsidRPr="00961AC1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6A56973A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F46A1C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976613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033BFB2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4DCC81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FAB5D96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C321ADB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1B313806" w14:textId="77777777" w:rsidTr="009729E0">
        <w:tc>
          <w:tcPr>
            <w:tcW w:w="2318" w:type="pct"/>
            <w:vAlign w:val="bottom"/>
          </w:tcPr>
          <w:p w14:paraId="0D2CAF39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</w:tcPr>
          <w:p w14:paraId="064ADF9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6FB0E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E2E8C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0093074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94916A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D9B8BB5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4B4F62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4C6512B5" w14:textId="77777777" w:rsidTr="009729E0">
        <w:tc>
          <w:tcPr>
            <w:tcW w:w="2318" w:type="pct"/>
          </w:tcPr>
          <w:p w14:paraId="4A3EF45A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6C31070C" w14:textId="5BCE95DD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167,452</w:t>
            </w:r>
          </w:p>
        </w:tc>
        <w:tc>
          <w:tcPr>
            <w:tcW w:w="148" w:type="pct"/>
          </w:tcPr>
          <w:p w14:paraId="2FE835D8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A667B41" w14:textId="63BF1404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255,828</w:t>
            </w:r>
          </w:p>
        </w:tc>
        <w:tc>
          <w:tcPr>
            <w:tcW w:w="130" w:type="pct"/>
          </w:tcPr>
          <w:p w14:paraId="48935A02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7F0E00F" w14:textId="4D648DAF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128,255</w:t>
            </w:r>
          </w:p>
        </w:tc>
        <w:tc>
          <w:tcPr>
            <w:tcW w:w="137" w:type="pct"/>
          </w:tcPr>
          <w:p w14:paraId="4ED0776A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8200CA" w14:textId="4DB17AEB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212,600</w:t>
            </w:r>
          </w:p>
        </w:tc>
      </w:tr>
      <w:tr w:rsidR="00146AFF" w:rsidRPr="001D520A" w14:paraId="5D3F4B05" w14:textId="77777777" w:rsidTr="009729E0">
        <w:tc>
          <w:tcPr>
            <w:tcW w:w="2318" w:type="pct"/>
            <w:vAlign w:val="bottom"/>
          </w:tcPr>
          <w:p w14:paraId="5C8B94FA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3" w:type="pct"/>
            <w:vAlign w:val="bottom"/>
          </w:tcPr>
          <w:p w14:paraId="71DF11E2" w14:textId="1F583779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5BE0DDB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37263CB0" w14:textId="3DC8FF0E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30" w:type="pct"/>
          </w:tcPr>
          <w:p w14:paraId="50F2F345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6B74E9" w14:textId="259C423A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C70D621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FD36E68" w14:textId="2BFD3A79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</w:tr>
      <w:tr w:rsidR="00146AFF" w:rsidRPr="001D520A" w14:paraId="1FFE1EBF" w14:textId="77777777" w:rsidTr="009729E0">
        <w:tc>
          <w:tcPr>
            <w:tcW w:w="2318" w:type="pct"/>
            <w:vAlign w:val="bottom"/>
          </w:tcPr>
          <w:p w14:paraId="602DE458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5B9DE287" w14:textId="33A19B59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148" w:type="pct"/>
          </w:tcPr>
          <w:p w14:paraId="530837B9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D4E9682" w14:textId="4F69B919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130" w:type="pct"/>
          </w:tcPr>
          <w:p w14:paraId="4AF1056B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69AE05" w14:textId="60C0EE2B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137" w:type="pct"/>
          </w:tcPr>
          <w:p w14:paraId="4045A89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B629515" w14:textId="4D7674C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146AFF" w:rsidRPr="001D520A" w14:paraId="6A81C804" w14:textId="77777777" w:rsidTr="009729E0">
        <w:tc>
          <w:tcPr>
            <w:tcW w:w="2318" w:type="pct"/>
            <w:vAlign w:val="bottom"/>
          </w:tcPr>
          <w:p w14:paraId="72EE503D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กำไรจากการจำหน่ายสินทรัพย์ไม่หมุนเวียน</w:t>
            </w:r>
          </w:p>
        </w:tc>
        <w:tc>
          <w:tcPr>
            <w:tcW w:w="543" w:type="pct"/>
          </w:tcPr>
          <w:p w14:paraId="3B891F9C" w14:textId="77777777" w:rsidR="00146AFF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8E696F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06F7EEB" w14:textId="77777777" w:rsidR="00146AFF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064F50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1910E5" w14:textId="77777777" w:rsidR="00146AFF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8A9E4A1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8B4C8A3" w14:textId="77777777" w:rsidR="00146AFF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AFF" w:rsidRPr="001D520A" w14:paraId="094751D4" w14:textId="77777777" w:rsidTr="009729E0">
        <w:tc>
          <w:tcPr>
            <w:tcW w:w="2318" w:type="pct"/>
            <w:vAlign w:val="bottom"/>
          </w:tcPr>
          <w:p w14:paraId="0FE32124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ที่จัดประเภทเป็นสินทรัพย์ที่ถือไว้เพื่อขาย</w:t>
            </w:r>
          </w:p>
        </w:tc>
        <w:tc>
          <w:tcPr>
            <w:tcW w:w="543" w:type="pct"/>
          </w:tcPr>
          <w:p w14:paraId="177B13D5" w14:textId="3248BA78" w:rsidR="00146AFF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B49D3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700CBE2" w14:textId="54EBAD94" w:rsidR="00146AFF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94,581</w:t>
            </w:r>
          </w:p>
        </w:tc>
        <w:tc>
          <w:tcPr>
            <w:tcW w:w="130" w:type="pct"/>
          </w:tcPr>
          <w:p w14:paraId="149A62B7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C9B025" w14:textId="647DCCEC" w:rsidR="00146AFF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1772E9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4443F90" w14:textId="23A238CA" w:rsidR="00146AFF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94,581</w:t>
            </w:r>
          </w:p>
        </w:tc>
      </w:tr>
      <w:tr w:rsidR="00146AFF" w:rsidRPr="001D520A" w14:paraId="66CFACF4" w14:textId="77777777" w:rsidTr="009729E0">
        <w:tc>
          <w:tcPr>
            <w:tcW w:w="2318" w:type="pct"/>
            <w:vAlign w:val="bottom"/>
          </w:tcPr>
          <w:p w14:paraId="101AF5AE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" w:type="pct"/>
          </w:tcPr>
          <w:p w14:paraId="754FC882" w14:textId="3F71BF14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223,314</w:t>
            </w:r>
          </w:p>
        </w:tc>
        <w:tc>
          <w:tcPr>
            <w:tcW w:w="148" w:type="pct"/>
          </w:tcPr>
          <w:p w14:paraId="10CC1B31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3BD2F0" w14:textId="6A4F1919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637,735</w:t>
            </w:r>
          </w:p>
        </w:tc>
        <w:tc>
          <w:tcPr>
            <w:tcW w:w="130" w:type="pct"/>
          </w:tcPr>
          <w:p w14:paraId="6F17F423" w14:textId="77777777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FDD057" w14:textId="660C0B81" w:rsidR="00146AFF" w:rsidRPr="00F90430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223,314</w:t>
            </w:r>
          </w:p>
        </w:tc>
        <w:tc>
          <w:tcPr>
            <w:tcW w:w="137" w:type="pct"/>
          </w:tcPr>
          <w:p w14:paraId="182E4EB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38F2D75" w14:textId="62806060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0430">
              <w:rPr>
                <w:rFonts w:ascii="Angsana New" w:hAnsi="Angsana New" w:cs="Angsana New"/>
                <w:sz w:val="30"/>
                <w:szCs w:val="30"/>
              </w:rPr>
              <w:t>637,735</w:t>
            </w: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641E4C" w:rsidRPr="001D520A" w14:paraId="63458A47" w14:textId="77777777" w:rsidTr="009729E0">
        <w:tc>
          <w:tcPr>
            <w:tcW w:w="2212" w:type="pct"/>
          </w:tcPr>
          <w:p w14:paraId="420BBB89" w14:textId="74FEA918" w:rsidR="00641E4C" w:rsidRPr="00D41D04" w:rsidRDefault="00641E4C" w:rsidP="009729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57263D33" w14:textId="77777777" w:rsidR="00641E4C" w:rsidRPr="001D520A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06C3D6" w14:textId="77777777" w:rsidR="00641E4C" w:rsidRPr="001D520A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2B93E1AE" w14:textId="77777777" w:rsidR="00641E4C" w:rsidRPr="001D520A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1D520A" w14:paraId="4CF759DA" w14:textId="77777777" w:rsidTr="009729E0">
        <w:tc>
          <w:tcPr>
            <w:tcW w:w="2212" w:type="pct"/>
          </w:tcPr>
          <w:p w14:paraId="7DD6BD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0" w:type="pct"/>
          </w:tcPr>
          <w:p w14:paraId="32264871" w14:textId="5C04F81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8" w:type="pct"/>
          </w:tcPr>
          <w:p w14:paraId="01B5DFF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5D89BA" w14:textId="4DC269C9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7" w:type="pct"/>
          </w:tcPr>
          <w:p w14:paraId="5479889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57A593B" w14:textId="1748F399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0" w:type="pct"/>
          </w:tcPr>
          <w:p w14:paraId="51BE0BB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2D553AA" w14:textId="3396E1F9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641E4C" w:rsidRPr="001D520A" w14:paraId="4912B847" w14:textId="77777777" w:rsidTr="009729E0">
        <w:trPr>
          <w:tblHeader/>
        </w:trPr>
        <w:tc>
          <w:tcPr>
            <w:tcW w:w="2212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1D520A" w14:paraId="0DB5632B" w14:textId="77777777" w:rsidTr="009729E0">
        <w:tc>
          <w:tcPr>
            <w:tcW w:w="2212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0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1E4C" w:rsidRPr="001D520A" w14:paraId="5524C64F" w14:textId="77777777" w:rsidTr="009729E0">
        <w:tc>
          <w:tcPr>
            <w:tcW w:w="2212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0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1E4C" w:rsidRPr="001D520A" w14:paraId="4125378F" w14:textId="77777777" w:rsidTr="009729E0">
        <w:tc>
          <w:tcPr>
            <w:tcW w:w="2212" w:type="pct"/>
          </w:tcPr>
          <w:p w14:paraId="7ED8AB1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40" w:type="pct"/>
          </w:tcPr>
          <w:p w14:paraId="5929D014" w14:textId="3900D440" w:rsidR="00641E4C" w:rsidRPr="00A02BFC" w:rsidRDefault="00146AF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18,397</w:t>
            </w:r>
          </w:p>
        </w:tc>
        <w:tc>
          <w:tcPr>
            <w:tcW w:w="148" w:type="pct"/>
          </w:tcPr>
          <w:p w14:paraId="34206702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1C861A" w14:textId="5CBDF166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18,727</w:t>
            </w:r>
          </w:p>
        </w:tc>
        <w:tc>
          <w:tcPr>
            <w:tcW w:w="147" w:type="pct"/>
          </w:tcPr>
          <w:p w14:paraId="13516D23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5D49B73" w14:textId="56F34A37" w:rsidR="00641E4C" w:rsidRPr="00A55102" w:rsidRDefault="00364B1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55102">
              <w:rPr>
                <w:rFonts w:ascii="Angsana New" w:hAnsi="Angsana New" w:cs="Angsana New"/>
                <w:sz w:val="30"/>
                <w:szCs w:val="30"/>
              </w:rPr>
              <w:t>7,607</w:t>
            </w:r>
          </w:p>
        </w:tc>
        <w:tc>
          <w:tcPr>
            <w:tcW w:w="140" w:type="pct"/>
          </w:tcPr>
          <w:p w14:paraId="385C6C6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CB7C59F" w14:textId="610876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9,998</w:t>
            </w:r>
          </w:p>
        </w:tc>
      </w:tr>
      <w:tr w:rsidR="00641E4C" w:rsidRPr="001D520A" w14:paraId="5DE2412E" w14:textId="77777777" w:rsidTr="009729E0">
        <w:tc>
          <w:tcPr>
            <w:tcW w:w="2212" w:type="pct"/>
          </w:tcPr>
          <w:p w14:paraId="4BD137C6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34558411" w14:textId="74EDD967" w:rsidR="00641E4C" w:rsidRPr="001D520A" w:rsidRDefault="0096113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749</w:t>
            </w:r>
          </w:p>
        </w:tc>
        <w:tc>
          <w:tcPr>
            <w:tcW w:w="148" w:type="pct"/>
          </w:tcPr>
          <w:p w14:paraId="4FB8518C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D1D4BBD" w14:textId="01371FAE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147" w:type="pct"/>
          </w:tcPr>
          <w:p w14:paraId="17EF705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7B6B6C4" w14:textId="117F00F5" w:rsidR="00641E4C" w:rsidRPr="00A55102" w:rsidRDefault="0096113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140" w:type="pct"/>
          </w:tcPr>
          <w:p w14:paraId="178E574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AB6B248" w14:textId="012D40F3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</w:tr>
      <w:tr w:rsidR="00641E4C" w:rsidRPr="001D520A" w14:paraId="04D56B25" w14:textId="77777777" w:rsidTr="009729E0">
        <w:tc>
          <w:tcPr>
            <w:tcW w:w="2212" w:type="pct"/>
          </w:tcPr>
          <w:p w14:paraId="4BEB776C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595E4CEF" w:rsidR="00641E4C" w:rsidRPr="004C7002" w:rsidRDefault="0096113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19,146</w:t>
            </w:r>
          </w:p>
        </w:tc>
        <w:tc>
          <w:tcPr>
            <w:tcW w:w="148" w:type="pct"/>
          </w:tcPr>
          <w:p w14:paraId="01BB66E9" w14:textId="77777777" w:rsidR="00641E4C" w:rsidRPr="004C70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00AEB7E8" w:rsidR="00641E4C" w:rsidRPr="004C70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19,444</w:t>
            </w:r>
          </w:p>
        </w:tc>
        <w:tc>
          <w:tcPr>
            <w:tcW w:w="147" w:type="pct"/>
          </w:tcPr>
          <w:p w14:paraId="5F28BD14" w14:textId="77777777" w:rsidR="00641E4C" w:rsidRPr="004C70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19B69AA0" w:rsidR="00641E4C" w:rsidRPr="00A55102" w:rsidRDefault="00961133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7,941</w:t>
            </w:r>
          </w:p>
        </w:tc>
        <w:tc>
          <w:tcPr>
            <w:tcW w:w="140" w:type="pct"/>
          </w:tcPr>
          <w:p w14:paraId="1A0C3AC6" w14:textId="77777777" w:rsidR="00641E4C" w:rsidRPr="00534A7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5AAF0B71" w:rsidR="00641E4C" w:rsidRPr="00534A7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10,336</w:t>
            </w:r>
          </w:p>
        </w:tc>
      </w:tr>
    </w:tbl>
    <w:p w14:paraId="53A37D53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61FD5D2E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423119" w:rsidRPr="00893A47">
        <w:rPr>
          <w:rFonts w:ascii="Angsana New" w:hAnsi="Angsana New" w:cs="Angsana New"/>
          <w:bCs/>
          <w:sz w:val="30"/>
          <w:szCs w:val="30"/>
        </w:rPr>
        <w:t>30</w:t>
      </w:r>
      <w:r w:rsidR="00423119">
        <w:rPr>
          <w:rFonts w:ascii="Angsana New" w:hAnsi="Angsana New" w:cs="Angsana New"/>
          <w:b/>
          <w:sz w:val="30"/>
          <w:szCs w:val="30"/>
        </w:rPr>
        <w:t xml:space="preserve"> </w:t>
      </w:r>
      <w:r w:rsidR="00641E4C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423119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423119">
        <w:rPr>
          <w:rFonts w:ascii="Angsana New" w:hAnsi="Angsana New" w:cs="Angsana New"/>
          <w:sz w:val="30"/>
          <w:szCs w:val="30"/>
        </w:rPr>
        <w:t xml:space="preserve">2566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554057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7CEE3ADF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44BD3302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02A208C1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489D36CE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1E4C" w:rsidRPr="00554057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7AE44718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6277489F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523E4389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1AE38018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1E4C" w:rsidRPr="00554057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630BC3C1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127,000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45D9B3B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243,228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35A94E4B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127,000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47136988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240,730</w:t>
            </w:r>
          </w:p>
        </w:tc>
      </w:tr>
      <w:tr w:rsidR="00641E4C" w:rsidRPr="00554057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763783E1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40,806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678B42D8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8,176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0D529353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30,691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5BCD5E5B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</w:tr>
      <w:tr w:rsidR="00641E4C" w:rsidRPr="00554057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1328A74A" w:rsidR="00641E4C" w:rsidRPr="00554057" w:rsidRDefault="00146AF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167,806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37903B14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251,404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13A47EDE" w:rsidR="00641E4C" w:rsidRPr="00554057" w:rsidRDefault="00146AF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157,691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00BCDC13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246,130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554057" w14:paraId="6AD6FAB9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554057" w:rsidRDefault="002025D0" w:rsidP="00201D85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12C7A3AC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1BD717B0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06A0FC5B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318C2690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47C74631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1E4C" w:rsidRPr="00554057" w14:paraId="39F40858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16AC024B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5CEBAA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48C1BB3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5FFEFF6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1E4C" w:rsidRPr="00554057" w14:paraId="54883EF7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2786B6E6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0B0225E2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44B91673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6D5A63B6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69A1FA3F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2B59">
              <w:rPr>
                <w:rFonts w:asciiTheme="majorBidi" w:hAnsiTheme="majorBidi" w:cstheme="majorBidi"/>
                <w:sz w:val="30"/>
                <w:szCs w:val="30"/>
              </w:rPr>
              <w:t>,402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0F591F29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641E4C" w:rsidRPr="00554057" w14:paraId="5D87B239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102416D0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6EA3FE62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5A424730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4A61ECEB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0162CC5B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641E4C" w:rsidRPr="00554057" w14:paraId="7683B908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635CD4C7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52BC9B30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15BDC424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026B2F71" w:rsidR="00641E4C" w:rsidRPr="00554057" w:rsidRDefault="00146AF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768052FC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E4C" w:rsidRPr="00554057" w14:paraId="71EF4C7E" w14:textId="77777777" w:rsidTr="00201D85">
        <w:tc>
          <w:tcPr>
            <w:tcW w:w="2131" w:type="pct"/>
            <w:shd w:val="clear" w:color="auto" w:fill="auto"/>
          </w:tcPr>
          <w:p w14:paraId="365E560D" w14:textId="640717A9" w:rsidR="00641E4C" w:rsidRPr="00554057" w:rsidRDefault="00641E4C" w:rsidP="00641E4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69286531" w:rsidR="00641E4C" w:rsidRPr="00554057" w:rsidRDefault="00146AF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3040DD4C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506CE74A" w:rsidR="00641E4C" w:rsidRPr="00554057" w:rsidRDefault="00146AF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01D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,591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194C96F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</w:tbl>
    <w:p w14:paraId="07A91008" w14:textId="343B5280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7953C660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529"/>
        <w:gridCol w:w="358"/>
        <w:gridCol w:w="1829"/>
        <w:gridCol w:w="337"/>
        <w:gridCol w:w="1465"/>
      </w:tblGrid>
      <w:tr w:rsidR="00821B32" w:rsidRPr="00554057" w14:paraId="34121CF4" w14:textId="77777777" w:rsidTr="00542E45">
        <w:trPr>
          <w:tblHeader/>
        </w:trPr>
        <w:tc>
          <w:tcPr>
            <w:tcW w:w="1975" w:type="pct"/>
          </w:tcPr>
          <w:p w14:paraId="4E3B0B06" w14:textId="77777777" w:rsidR="00821B32" w:rsidRPr="005B7083" w:rsidRDefault="00821B32" w:rsidP="00C13476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ลูกหนี้ตามสัญญาเช่าซื้อ</w:t>
            </w:r>
          </w:p>
        </w:tc>
        <w:tc>
          <w:tcPr>
            <w:tcW w:w="3025" w:type="pct"/>
            <w:gridSpan w:val="5"/>
          </w:tcPr>
          <w:p w14:paraId="4A22CCA8" w14:textId="77777777" w:rsidR="00821B32" w:rsidRPr="005B7083" w:rsidRDefault="00821B32" w:rsidP="00C1347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821B32" w:rsidRPr="00554057" w14:paraId="3487C256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35ED80E7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7376E399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  <w:p w14:paraId="330661F0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  <w:p w14:paraId="16E809AF" w14:textId="2AED8794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6" w:type="pct"/>
          </w:tcPr>
          <w:p w14:paraId="5EC83BB7" w14:textId="77777777" w:rsidR="00821B32" w:rsidRPr="005B7083" w:rsidRDefault="00821B32" w:rsidP="00FB3A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42A7BDB6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  <w:p w14:paraId="3825CDFA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  <w:p w14:paraId="1D5BC803" w14:textId="18B85BC6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5" w:type="pct"/>
          </w:tcPr>
          <w:p w14:paraId="6514ECE9" w14:textId="77777777" w:rsidR="00821B32" w:rsidRPr="005B7083" w:rsidRDefault="00821B32" w:rsidP="00FB3A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6ED18DF8" w14:textId="77777777" w:rsidR="00821B32" w:rsidRPr="005B7083" w:rsidRDefault="00821B32" w:rsidP="00FB3A91">
            <w:pPr>
              <w:pStyle w:val="BodyText"/>
              <w:spacing w:after="0" w:line="240" w:lineRule="auto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04F70" w14:textId="77777777" w:rsidR="00821B32" w:rsidRPr="005B7083" w:rsidRDefault="00821B32" w:rsidP="00FB3A91">
            <w:pPr>
              <w:pStyle w:val="BodyText"/>
              <w:spacing w:after="0" w:line="240" w:lineRule="auto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46EB4" w14:textId="77777777" w:rsidR="00821B32" w:rsidRPr="005B7083" w:rsidRDefault="00821B32" w:rsidP="0055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10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1B32" w:rsidRPr="00554057" w14:paraId="623E6F19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57373A01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5" w:type="pct"/>
            <w:gridSpan w:val="5"/>
          </w:tcPr>
          <w:p w14:paraId="7CB90D41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B32" w:rsidRPr="00554057" w14:paraId="74C790CB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1038EEEC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025" w:type="pct"/>
            <w:gridSpan w:val="5"/>
          </w:tcPr>
          <w:p w14:paraId="7332893B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5345" w:rsidRPr="00554057" w14:paraId="63F49CFC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270ABF66" w14:textId="061A3365" w:rsidR="006B5345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5345"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38" w:type="pct"/>
          </w:tcPr>
          <w:p w14:paraId="625D6513" w14:textId="6D51D682" w:rsidR="006B5345" w:rsidRPr="005B7083" w:rsidRDefault="006B5345" w:rsidP="006B5345">
            <w:pPr>
              <w:pStyle w:val="BodyText"/>
              <w:tabs>
                <w:tab w:val="decimal" w:pos="1482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</w:tcPr>
          <w:p w14:paraId="33FB6C8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4F7E9290" w14:textId="77777777" w:rsidR="006B5345" w:rsidRPr="005B7083" w:rsidRDefault="006B5345" w:rsidP="006B5345">
            <w:pPr>
              <w:pStyle w:val="BodyText"/>
              <w:tabs>
                <w:tab w:val="decimal" w:pos="1224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45C98843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5F7D4608" w14:textId="77777777" w:rsidR="006B5345" w:rsidRPr="005B7083" w:rsidRDefault="006B5345" w:rsidP="006B5345">
            <w:pPr>
              <w:pStyle w:val="BodyText"/>
              <w:tabs>
                <w:tab w:val="decimal" w:pos="1496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345" w:rsidRPr="00554057" w14:paraId="77A73222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3A3767F5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838" w:type="pct"/>
          </w:tcPr>
          <w:p w14:paraId="7A9BF7DE" w14:textId="676BA86D" w:rsidR="006B5345" w:rsidRPr="005B7083" w:rsidRDefault="00146AFF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96" w:type="pct"/>
          </w:tcPr>
          <w:p w14:paraId="4C8105FF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0CCFD557" w14:textId="4CD51DCA" w:rsidR="006B5345" w:rsidRPr="005B7083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88,088</w:t>
            </w:r>
          </w:p>
        </w:tc>
        <w:tc>
          <w:tcPr>
            <w:tcW w:w="185" w:type="pct"/>
          </w:tcPr>
          <w:p w14:paraId="1C382BF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31FAA560" w14:textId="41712B6E" w:rsidR="006B5345" w:rsidRPr="005B7083" w:rsidRDefault="00146AFF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188,088</w:t>
            </w:r>
          </w:p>
        </w:tc>
      </w:tr>
      <w:tr w:rsidR="006B5345" w:rsidRPr="00554057" w14:paraId="014583CB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643B2F85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4D9AF42E" w14:textId="32879BEB" w:rsidR="006B5345" w:rsidRPr="005B7083" w:rsidRDefault="00146AFF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(3,938)</w:t>
            </w:r>
          </w:p>
        </w:tc>
        <w:tc>
          <w:tcPr>
            <w:tcW w:w="196" w:type="pct"/>
          </w:tcPr>
          <w:p w14:paraId="4C96740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14:paraId="42ED4EC3" w14:textId="0A2A142E" w:rsidR="006B5345" w:rsidRPr="005B7083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(301)</w:t>
            </w:r>
          </w:p>
        </w:tc>
        <w:tc>
          <w:tcPr>
            <w:tcW w:w="185" w:type="pct"/>
          </w:tcPr>
          <w:p w14:paraId="24F3671B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8C74F9A" w14:textId="0886CD49" w:rsidR="006B5345" w:rsidRPr="005B7083" w:rsidRDefault="00146AFF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</w:tr>
      <w:tr w:rsidR="006B5345" w:rsidRPr="00554057" w14:paraId="0ACB613B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62DDA2BD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6BB91C01" w14:textId="70269131" w:rsidR="006B5345" w:rsidRPr="005B7083" w:rsidRDefault="00146AFF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96,062</w:t>
            </w:r>
          </w:p>
        </w:tc>
        <w:tc>
          <w:tcPr>
            <w:tcW w:w="196" w:type="pct"/>
          </w:tcPr>
          <w:p w14:paraId="37743485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000FAA5D" w14:textId="77BA3AE2" w:rsidR="006B5345" w:rsidRPr="005B7083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87,787</w:t>
            </w:r>
          </w:p>
        </w:tc>
        <w:tc>
          <w:tcPr>
            <w:tcW w:w="185" w:type="pct"/>
          </w:tcPr>
          <w:p w14:paraId="74074F4E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577A52E8" w14:textId="28647B83" w:rsidR="006B5345" w:rsidRPr="005B7083" w:rsidRDefault="00146AFF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183,849</w:t>
            </w:r>
          </w:p>
        </w:tc>
      </w:tr>
      <w:tr w:rsidR="00FB0349" w:rsidRPr="00554057" w14:paraId="65DF97A6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462A1C4E" w14:textId="5B2DB8A2" w:rsidR="00FB0349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588CABD5" w14:textId="77777777" w:rsidR="00FB0349" w:rsidRPr="005B7083" w:rsidRDefault="00FB0349" w:rsidP="006B5345">
            <w:pPr>
              <w:pStyle w:val="BodyText"/>
              <w:tabs>
                <w:tab w:val="decimal" w:pos="133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7A8FFDE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</w:tcPr>
          <w:p w14:paraId="196CBA4C" w14:textId="77777777" w:rsidR="00FB0349" w:rsidRPr="005B7083" w:rsidRDefault="00FB0349" w:rsidP="006B5345">
            <w:pPr>
              <w:pStyle w:val="BodyText"/>
              <w:tabs>
                <w:tab w:val="decimal" w:pos="1480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7B33B67E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09ED0B85" w14:textId="30A45C8E" w:rsidR="00FB0349" w:rsidRPr="005B7083" w:rsidRDefault="00146AFF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(183,849)</w:t>
            </w:r>
          </w:p>
        </w:tc>
      </w:tr>
      <w:tr w:rsidR="00FB0349" w:rsidRPr="00554057" w14:paraId="21644A7C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26071A0F" w14:textId="1A9EEF6A" w:rsidR="00FB0349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4231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23119" w:rsidRPr="004231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641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23119" w:rsidRPr="004231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38" w:type="pct"/>
          </w:tcPr>
          <w:p w14:paraId="797F739C" w14:textId="77777777" w:rsidR="00FB0349" w:rsidRPr="005B7083" w:rsidRDefault="00FB0349" w:rsidP="006B5345">
            <w:pPr>
              <w:pStyle w:val="BodyText"/>
              <w:tabs>
                <w:tab w:val="decimal" w:pos="133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983106C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</w:tcPr>
          <w:p w14:paraId="2419D6AD" w14:textId="77777777" w:rsidR="00FB0349" w:rsidRPr="005B7083" w:rsidRDefault="00FB0349" w:rsidP="006B5345">
            <w:pPr>
              <w:pStyle w:val="BodyText"/>
              <w:tabs>
                <w:tab w:val="decimal" w:pos="1480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0E4D83B7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4EC2C74A" w14:textId="2C7F931F" w:rsidR="00FB0349" w:rsidRPr="005B7083" w:rsidRDefault="00146AFF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0DB630F" w14:textId="64899EC7" w:rsidR="00821B32" w:rsidRPr="00554057" w:rsidRDefault="001C5F61" w:rsidP="0011464E">
      <w:pPr>
        <w:ind w:left="540" w:right="63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บริษัทได้เข้าทำ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สัญญาเช่าซื้อที่ดินและสิ่งปลูกสร้าง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ของสาขา </w:t>
      </w:r>
      <w:r w:rsidR="00642FCD" w:rsidRPr="00554057">
        <w:rPr>
          <w:rFonts w:asciiTheme="majorBidi" w:hAnsiTheme="majorBidi" w:cstheme="majorBidi"/>
          <w:sz w:val="30"/>
          <w:szCs w:val="30"/>
        </w:rPr>
        <w:t>2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09646F" w:rsidRPr="00554057">
        <w:rPr>
          <w:rFonts w:asciiTheme="majorBidi" w:hAnsiTheme="majorBidi" w:cstheme="majorBidi"/>
          <w:sz w:val="30"/>
          <w:szCs w:val="30"/>
        </w:rPr>
        <w:t>(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มหาชัย</w:t>
      </w:r>
      <w:r w:rsidR="0009646F" w:rsidRPr="00554057">
        <w:rPr>
          <w:rFonts w:asciiTheme="majorBidi" w:hAnsiTheme="majorBidi" w:cstheme="majorBidi"/>
          <w:sz w:val="30"/>
          <w:szCs w:val="30"/>
        </w:rPr>
        <w:t>)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กับกิจการที่เกี่ยวข้องกันแห่งหนึ่ง (บริษัท อิน-เทค สตีล จำกัด) 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ในราคาเช่าซื้อเป็นจำนวนเงินทั้งสิ้น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 189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ล้านบาท                โดยตกลงรับชำระค่าเช่าซื้อจำนวน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งวด ดังนี้</w:t>
      </w: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821B32" w:rsidRPr="00554057" w14:paraId="4DDA1813" w14:textId="77777777" w:rsidTr="00C13476">
        <w:tc>
          <w:tcPr>
            <w:tcW w:w="1800" w:type="dxa"/>
            <w:hideMark/>
          </w:tcPr>
          <w:p w14:paraId="0EEF5511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  <w:hideMark/>
          </w:tcPr>
          <w:p w14:paraId="0E9F2407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  <w:hideMark/>
          </w:tcPr>
          <w:p w14:paraId="0A35D286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821B32" w:rsidRPr="00554057" w14:paraId="114DAF82" w14:textId="77777777" w:rsidTr="00C13476">
        <w:tc>
          <w:tcPr>
            <w:tcW w:w="1800" w:type="dxa"/>
          </w:tcPr>
          <w:p w14:paraId="42DA6FFD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510703A4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15239667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821B32" w:rsidRPr="00554057" w14:paraId="1014D99D" w14:textId="77777777" w:rsidTr="00C13476">
        <w:tc>
          <w:tcPr>
            <w:tcW w:w="1800" w:type="dxa"/>
            <w:hideMark/>
          </w:tcPr>
          <w:p w14:paraId="6C52C9A4" w14:textId="7BE8E770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hideMark/>
          </w:tcPr>
          <w:p w14:paraId="3F0E9A5B" w14:textId="76EADA0E" w:rsidR="00821B32" w:rsidRPr="00554057" w:rsidRDefault="00642FCD" w:rsidP="00C13476">
            <w:pPr>
              <w:pStyle w:val="ListParagraph"/>
              <w:tabs>
                <w:tab w:val="left" w:pos="1776"/>
              </w:tabs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30" w:type="dxa"/>
            <w:hideMark/>
          </w:tcPr>
          <w:p w14:paraId="2E445F9D" w14:textId="3437B61A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821B32" w:rsidRPr="00554057" w14:paraId="08FE3706" w14:textId="77777777" w:rsidTr="00C13476">
        <w:tc>
          <w:tcPr>
            <w:tcW w:w="1800" w:type="dxa"/>
            <w:hideMark/>
          </w:tcPr>
          <w:p w14:paraId="0AED0BC5" w14:textId="2C4DE8EC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  <w:hideMark/>
          </w:tcPr>
          <w:p w14:paraId="42E92CBA" w14:textId="2092D709" w:rsidR="00821B32" w:rsidRPr="00554057" w:rsidRDefault="00642FCD" w:rsidP="00C13476">
            <w:pPr>
              <w:pStyle w:val="ListParagraph"/>
              <w:ind w:left="360" w:right="159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30" w:type="dxa"/>
            <w:hideMark/>
          </w:tcPr>
          <w:p w14:paraId="0665C333" w14:textId="4797FE73" w:rsidR="00821B32" w:rsidRPr="00554057" w:rsidRDefault="00642FCD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821B32" w:rsidRPr="00554057" w14:paraId="7A9C19FE" w14:textId="77777777" w:rsidTr="00C13476">
        <w:tc>
          <w:tcPr>
            <w:tcW w:w="1800" w:type="dxa"/>
            <w:hideMark/>
          </w:tcPr>
          <w:p w14:paraId="1B919D33" w14:textId="3F560E26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3C4873F6" w14:textId="7FD901BC" w:rsidR="00821B32" w:rsidRPr="00554057" w:rsidRDefault="00642FCD" w:rsidP="00C13476">
            <w:pPr>
              <w:pStyle w:val="ListParagraph"/>
              <w:ind w:left="360" w:right="69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430" w:type="dxa"/>
            <w:hideMark/>
          </w:tcPr>
          <w:p w14:paraId="42957451" w14:textId="0AF0B5DA" w:rsidR="00821B32" w:rsidRPr="00554057" w:rsidRDefault="00642FCD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</w:tbl>
    <w:p w14:paraId="6830F686" w14:textId="77777777" w:rsidR="007F0445" w:rsidRDefault="007F0445" w:rsidP="0011464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7BFF2" w14:textId="63665753" w:rsidR="00821B32" w:rsidRPr="00554057" w:rsidRDefault="0011464E" w:rsidP="0011464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5834E7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บริษัทได้รับชำระเงินค่างวดที่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2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 และงวดที่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ครบทั้งจำนวน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และได้ทำการโอนกรรมสิทธิ์ในที่ดินและ</w:t>
      </w:r>
      <w:r w:rsidR="001C5F61" w:rsidRPr="00554057">
        <w:rPr>
          <w:rFonts w:asciiTheme="majorBidi" w:hAnsiTheme="majorBidi" w:cstheme="majorBidi"/>
          <w:sz w:val="30"/>
          <w:szCs w:val="30"/>
          <w:cs/>
        </w:rPr>
        <w:br/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สิ่งปลูกสร้างแล้วเสร็</w:t>
      </w:r>
      <w:r w:rsidRPr="00554057">
        <w:rPr>
          <w:rFonts w:asciiTheme="majorBidi" w:hAnsiTheme="majorBidi" w:cstheme="majorBidi"/>
          <w:sz w:val="30"/>
          <w:szCs w:val="30"/>
          <w:cs/>
        </w:rPr>
        <w:t>จเมื่อ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0E32949F" w14:textId="115CD5C4" w:rsidR="00642FCD" w:rsidRDefault="00642FCD" w:rsidP="0011464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17C99" w14:textId="3E6827BF" w:rsidR="00E0580D" w:rsidRDefault="00E0580D" w:rsidP="0011464E">
      <w:pPr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8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3CC9AF04" w14:textId="77777777" w:rsidR="008014EA" w:rsidRDefault="008014EA" w:rsidP="0011464E">
      <w:pPr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CD69B4" w14:textId="3B1C951A" w:rsidR="00E0580D" w:rsidRPr="00E0580D" w:rsidRDefault="009616AC" w:rsidP="0011464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ที่ประชุมคณะกรรมการบริษัทมีมติ</w:t>
      </w:r>
      <w:r w:rsidR="00932F0B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E0580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32F0B">
        <w:rPr>
          <w:rFonts w:asciiTheme="majorBidi" w:hAnsiTheme="majorBidi" w:cstheme="majorBidi" w:hint="cs"/>
          <w:sz w:val="30"/>
          <w:szCs w:val="30"/>
          <w:cs/>
        </w:rPr>
        <w:t>เข้าซื้อ</w:t>
      </w:r>
      <w:r w:rsidR="00E0580D">
        <w:rPr>
          <w:rFonts w:asciiTheme="majorBidi" w:hAnsiTheme="majorBidi" w:cstheme="majorBidi" w:hint="cs"/>
          <w:sz w:val="30"/>
          <w:szCs w:val="30"/>
          <w:cs/>
        </w:rPr>
        <w:t>หุ้นเพิ่มทุน</w:t>
      </w:r>
      <w:r w:rsidR="00932F0B">
        <w:rPr>
          <w:rFonts w:asciiTheme="majorBidi" w:hAnsiTheme="majorBidi" w:cstheme="majorBidi" w:hint="cs"/>
          <w:sz w:val="30"/>
          <w:szCs w:val="30"/>
          <w:cs/>
        </w:rPr>
        <w:t xml:space="preserve">ตามสัดส่วน            การลงทุนในบริษัท </w:t>
      </w:r>
      <w:r w:rsidR="00E0580D">
        <w:rPr>
          <w:rFonts w:asciiTheme="majorBidi" w:hAnsiTheme="majorBidi" w:cstheme="majorBidi" w:hint="cs"/>
          <w:sz w:val="30"/>
          <w:szCs w:val="30"/>
          <w:cs/>
        </w:rPr>
        <w:t xml:space="preserve">ไพร์ม สตีล มิลล์ จำกัด จำนวน </w:t>
      </w:r>
      <w:r w:rsidR="00E0580D">
        <w:rPr>
          <w:rFonts w:asciiTheme="majorBidi" w:hAnsiTheme="majorBidi" w:cstheme="majorBidi"/>
          <w:sz w:val="30"/>
          <w:szCs w:val="30"/>
        </w:rPr>
        <w:t xml:space="preserve">500,000 </w:t>
      </w:r>
      <w:r w:rsidR="00E0580D">
        <w:rPr>
          <w:rFonts w:asciiTheme="majorBidi" w:hAnsiTheme="majorBidi" w:cstheme="majorBidi" w:hint="cs"/>
          <w:sz w:val="30"/>
          <w:szCs w:val="30"/>
          <w:cs/>
        </w:rPr>
        <w:t xml:space="preserve">หุ้น ในอัตราหุ้นละ </w:t>
      </w:r>
      <w:r w:rsidR="00E0580D">
        <w:rPr>
          <w:rFonts w:asciiTheme="majorBidi" w:hAnsiTheme="majorBidi" w:cstheme="majorBidi"/>
          <w:sz w:val="30"/>
          <w:szCs w:val="30"/>
        </w:rPr>
        <w:t>100</w:t>
      </w:r>
      <w:r w:rsidR="008014EA">
        <w:rPr>
          <w:rFonts w:asciiTheme="majorBidi" w:hAnsiTheme="majorBidi" w:cstheme="majorBidi"/>
          <w:sz w:val="30"/>
          <w:szCs w:val="30"/>
        </w:rPr>
        <w:t>.0</w:t>
      </w:r>
      <w:r w:rsidR="00E0580D">
        <w:rPr>
          <w:rFonts w:asciiTheme="majorBidi" w:hAnsiTheme="majorBidi" w:cstheme="majorBidi"/>
          <w:sz w:val="30"/>
          <w:szCs w:val="30"/>
        </w:rPr>
        <w:t xml:space="preserve"> </w:t>
      </w:r>
      <w:r w:rsidR="00E0580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232613">
        <w:rPr>
          <w:rFonts w:asciiTheme="majorBidi" w:hAnsiTheme="majorBidi" w:cstheme="majorBidi"/>
          <w:sz w:val="30"/>
          <w:szCs w:val="30"/>
        </w:rPr>
        <w:t xml:space="preserve"> </w:t>
      </w:r>
      <w:r w:rsidR="0023261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เป็นจำนวนเงินรวม </w:t>
      </w:r>
      <w:r w:rsidR="00232613">
        <w:rPr>
          <w:rFonts w:asciiTheme="majorBidi" w:hAnsiTheme="majorBidi" w:cstheme="majorBidi"/>
          <w:sz w:val="30"/>
          <w:szCs w:val="30"/>
        </w:rPr>
        <w:t>50</w:t>
      </w:r>
      <w:r w:rsidR="008014EA">
        <w:rPr>
          <w:rFonts w:asciiTheme="majorBidi" w:hAnsiTheme="majorBidi" w:cstheme="majorBidi"/>
          <w:sz w:val="30"/>
          <w:szCs w:val="30"/>
        </w:rPr>
        <w:t>.0</w:t>
      </w:r>
      <w:r w:rsidR="00232613">
        <w:rPr>
          <w:rFonts w:asciiTheme="majorBidi" w:hAnsiTheme="majorBidi" w:cstheme="majorBidi"/>
          <w:sz w:val="30"/>
          <w:szCs w:val="30"/>
        </w:rPr>
        <w:t xml:space="preserve"> </w:t>
      </w:r>
      <w:r w:rsidR="0023261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โดยการ</w:t>
      </w:r>
      <w:r w:rsidR="00932F0B">
        <w:rPr>
          <w:rFonts w:asciiTheme="majorBidi" w:hAnsiTheme="majorBidi" w:cstheme="majorBidi" w:hint="cs"/>
          <w:sz w:val="30"/>
          <w:szCs w:val="30"/>
          <w:cs/>
        </w:rPr>
        <w:t>เข้าซื้อหุ้น</w:t>
      </w:r>
      <w:r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="00932F0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>แล้วเสร็จ</w:t>
      </w:r>
      <w:r w:rsidR="00932F0B">
        <w:rPr>
          <w:rFonts w:asciiTheme="majorBidi" w:hAnsiTheme="majorBidi" w:cstheme="majorBidi" w:hint="cs"/>
          <w:sz w:val="30"/>
          <w:szCs w:val="30"/>
          <w:cs/>
        </w:rPr>
        <w:t>เมื่อ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21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68"/>
        <w:gridCol w:w="271"/>
        <w:gridCol w:w="994"/>
        <w:gridCol w:w="269"/>
        <w:gridCol w:w="1179"/>
        <w:gridCol w:w="256"/>
        <w:gridCol w:w="1088"/>
      </w:tblGrid>
      <w:tr w:rsidR="005309AA" w:rsidRPr="00554057" w14:paraId="5F5A47EA" w14:textId="77777777" w:rsidTr="00512911">
        <w:trPr>
          <w:tblHeader/>
        </w:trPr>
        <w:tc>
          <w:tcPr>
            <w:tcW w:w="2182" w:type="pct"/>
          </w:tcPr>
          <w:p w14:paraId="5E78AF82" w14:textId="08C0D40A" w:rsidR="005309AA" w:rsidRPr="00554057" w:rsidRDefault="005309AA" w:rsidP="002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18" w:type="pct"/>
            <w:gridSpan w:val="7"/>
          </w:tcPr>
          <w:p w14:paraId="1DBC6423" w14:textId="7279A18F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217A118A" w14:textId="77777777" w:rsidTr="00E13641">
        <w:trPr>
          <w:tblHeader/>
        </w:trPr>
        <w:tc>
          <w:tcPr>
            <w:tcW w:w="2182" w:type="pct"/>
          </w:tcPr>
          <w:p w14:paraId="2585B480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56A59D6" w14:textId="09F318BF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A58AD30" w14:textId="36B9AB21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6F8EF3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FDF695" w14:textId="0BE6D44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7E997A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6BE698" w14:textId="4B61DC16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41E4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309AA" w:rsidRPr="00554057" w14:paraId="59C39DE6" w14:textId="77777777" w:rsidTr="00E13641">
        <w:trPr>
          <w:tblHeader/>
        </w:trPr>
        <w:tc>
          <w:tcPr>
            <w:tcW w:w="2182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025399BC" w14:textId="1E2448E8" w:rsidR="005309AA" w:rsidRPr="00554057" w:rsidRDefault="00642FCD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5E4681" w14:textId="2A389416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9AA" w:rsidRPr="00554057" w14:paraId="368CEE5C" w14:textId="77777777" w:rsidTr="00512911">
        <w:trPr>
          <w:tblHeader/>
        </w:trPr>
        <w:tc>
          <w:tcPr>
            <w:tcW w:w="2182" w:type="pct"/>
          </w:tcPr>
          <w:p w14:paraId="408D74FE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8" w:type="pct"/>
            <w:gridSpan w:val="7"/>
          </w:tcPr>
          <w:p w14:paraId="0DCE1875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121857">
        <w:tc>
          <w:tcPr>
            <w:tcW w:w="2182" w:type="pct"/>
          </w:tcPr>
          <w:p w14:paraId="57A11F8E" w14:textId="1F03F0EC" w:rsidR="005309AA" w:rsidRPr="00554057" w:rsidRDefault="005309AA" w:rsidP="002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5B446626" w14:textId="4A399AF8" w:rsidR="005309AA" w:rsidRPr="00554057" w:rsidRDefault="00642FC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 w:rsidR="00501C4A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46" w:type="pct"/>
          </w:tcPr>
          <w:p w14:paraId="6A0F984B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35262F0" w14:textId="487E1B13" w:rsidR="005309AA" w:rsidRPr="00554057" w:rsidRDefault="00146AFF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145" w:type="pct"/>
          </w:tcPr>
          <w:p w14:paraId="3AAA8E65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258040" w14:textId="218A2885" w:rsidR="005309AA" w:rsidRPr="00554057" w:rsidRDefault="00146AFF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(21,100)</w:t>
            </w:r>
          </w:p>
        </w:tc>
        <w:tc>
          <w:tcPr>
            <w:tcW w:w="138" w:type="pct"/>
          </w:tcPr>
          <w:p w14:paraId="05B5DCA3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CDE1456" w14:textId="043C6DAF" w:rsidR="005309AA" w:rsidRPr="00554057" w:rsidRDefault="00146AFF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358,599</w:t>
            </w:r>
          </w:p>
        </w:tc>
      </w:tr>
    </w:tbl>
    <w:p w14:paraId="3BE7FB7C" w14:textId="77777777" w:rsidR="007F0445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43CE2" w14:textId="4C3F8541" w:rsidR="00437397" w:rsidRPr="0055405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3119" w:rsidRPr="00A02BFC">
        <w:rPr>
          <w:rFonts w:ascii="Angsana New" w:hAnsi="Angsana New" w:cs="Angsana New" w:hint="cs"/>
          <w:sz w:val="30"/>
          <w:szCs w:val="30"/>
        </w:rPr>
        <w:t>3</w:t>
      </w:r>
      <w:r w:rsidR="00423119" w:rsidRPr="00A02BFC">
        <w:rPr>
          <w:rFonts w:ascii="Angsana New" w:hAnsi="Angsana New" w:cs="Angsana New"/>
          <w:sz w:val="30"/>
          <w:szCs w:val="30"/>
        </w:rPr>
        <w:t>0</w:t>
      </w:r>
      <w:r w:rsidR="00423119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</w:t>
      </w:r>
      <w:r w:rsidRPr="00542E45">
        <w:rPr>
          <w:rFonts w:asciiTheme="majorBidi" w:hAnsiTheme="majorBidi" w:cstheme="majorBidi"/>
          <w:sz w:val="30"/>
          <w:szCs w:val="30"/>
          <w:cs/>
        </w:rPr>
        <w:t>ดอกเบี้ยร้อยละ</w:t>
      </w:r>
      <w:r w:rsidR="005309AA" w:rsidRPr="00542E45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42E45">
        <w:rPr>
          <w:rFonts w:asciiTheme="majorBidi" w:hAnsiTheme="majorBidi" w:cstheme="majorBidi"/>
          <w:sz w:val="30"/>
          <w:szCs w:val="30"/>
        </w:rPr>
        <w:t>5</w:t>
      </w:r>
      <w:r w:rsidR="00F60F7E" w:rsidRPr="00542E45">
        <w:rPr>
          <w:rFonts w:asciiTheme="majorBidi" w:hAnsiTheme="majorBidi" w:cstheme="majorBidi"/>
          <w:sz w:val="30"/>
          <w:szCs w:val="30"/>
        </w:rPr>
        <w:t>.</w:t>
      </w:r>
      <w:r w:rsidR="00642FCD" w:rsidRPr="00542E45">
        <w:rPr>
          <w:rFonts w:asciiTheme="majorBidi" w:hAnsiTheme="majorBidi" w:cstheme="majorBidi"/>
          <w:sz w:val="30"/>
          <w:szCs w:val="30"/>
        </w:rPr>
        <w:t>5</w:t>
      </w:r>
      <w:r w:rsidR="00FB0349" w:rsidRPr="00542E45">
        <w:rPr>
          <w:rFonts w:asciiTheme="majorBidi" w:hAnsiTheme="majorBidi" w:cstheme="majorBidi"/>
          <w:sz w:val="30"/>
          <w:szCs w:val="30"/>
        </w:rPr>
        <w:t>0</w:t>
      </w:r>
      <w:r w:rsidRPr="00542E45">
        <w:rPr>
          <w:rFonts w:asciiTheme="majorBidi" w:hAnsiTheme="majorBidi" w:cstheme="majorBidi"/>
          <w:sz w:val="30"/>
          <w:szCs w:val="30"/>
        </w:rPr>
        <w:t xml:space="preserve"> </w:t>
      </w:r>
      <w:r w:rsidRPr="00542E45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>รับ</w:t>
      </w:r>
      <w:r w:rsidRPr="00554057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1431AEE5" w14:textId="77777777" w:rsidR="008E56CF" w:rsidRPr="00554057" w:rsidRDefault="008E56CF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66"/>
        <w:gridCol w:w="1094"/>
        <w:gridCol w:w="266"/>
        <w:gridCol w:w="1078"/>
        <w:gridCol w:w="252"/>
        <w:gridCol w:w="1096"/>
      </w:tblGrid>
      <w:tr w:rsidR="004F52F4" w:rsidRPr="00554057" w14:paraId="52B8A952" w14:textId="77777777" w:rsidTr="00642FCD">
        <w:tc>
          <w:tcPr>
            <w:tcW w:w="2156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78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4E5FE717" w14:textId="77777777" w:rsidTr="00CB745D">
        <w:tc>
          <w:tcPr>
            <w:tcW w:w="2156" w:type="pct"/>
            <w:shd w:val="clear" w:color="auto" w:fill="auto"/>
          </w:tcPr>
          <w:p w14:paraId="11449CDD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042773F" w14:textId="5CE9311F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0E55EC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71457E" w14:textId="1E8A5D8D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683C6C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486D3ECB" w14:textId="08601E16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220ED9AC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C172DA" w14:textId="2AAF06E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1E4C" w:rsidRPr="00554057" w14:paraId="1D03B9AE" w14:textId="77777777" w:rsidTr="00CB745D">
        <w:tc>
          <w:tcPr>
            <w:tcW w:w="2156" w:type="pct"/>
            <w:shd w:val="clear" w:color="auto" w:fill="auto"/>
          </w:tcPr>
          <w:p w14:paraId="50314BA6" w14:textId="7BB9D6F1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E300789" w14:textId="47AE3D18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39DB94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D9E6EF" w14:textId="4C662B13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67D284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7E1FC1" w14:textId="3C62F2E3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4394F64C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B98A84" w14:textId="129C9C49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1E4C" w:rsidRPr="00554057" w14:paraId="7F495B30" w14:textId="77777777" w:rsidTr="00642FCD">
        <w:tc>
          <w:tcPr>
            <w:tcW w:w="2156" w:type="pct"/>
          </w:tcPr>
          <w:p w14:paraId="32F705E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4901FCC0" w14:textId="77777777" w:rsidTr="00CB745D">
        <w:tc>
          <w:tcPr>
            <w:tcW w:w="2156" w:type="pct"/>
          </w:tcPr>
          <w:p w14:paraId="3C3C419D" w14:textId="76D41D39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6EAE0391" w14:textId="0BB0DEFA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4CBC23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E6B197" w14:textId="1327738E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38,941</w:t>
            </w:r>
          </w:p>
        </w:tc>
        <w:tc>
          <w:tcPr>
            <w:tcW w:w="145" w:type="pct"/>
          </w:tcPr>
          <w:p w14:paraId="2837C02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DD27665" w14:textId="105FB49B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E14FAA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E18D99" w14:textId="789810D6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38,869</w:t>
            </w:r>
          </w:p>
        </w:tc>
      </w:tr>
      <w:tr w:rsidR="00641E4C" w:rsidRPr="00554057" w14:paraId="746966FA" w14:textId="77777777" w:rsidTr="00CB745D">
        <w:tc>
          <w:tcPr>
            <w:tcW w:w="2156" w:type="pct"/>
          </w:tcPr>
          <w:p w14:paraId="72A026DB" w14:textId="7BF59C36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04FF853D" w14:textId="28F650D1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5" w:type="pct"/>
          </w:tcPr>
          <w:p w14:paraId="59A73B5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9D668D" w14:textId="37BEB71B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5" w:type="pct"/>
          </w:tcPr>
          <w:p w14:paraId="5474348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0FB18E" w14:textId="42A06365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A1B42E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E20868" w14:textId="515F65D6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E4C" w:rsidRPr="00554057" w14:paraId="4B12C3CA" w14:textId="77777777" w:rsidTr="00CB745D">
        <w:tc>
          <w:tcPr>
            <w:tcW w:w="2156" w:type="pct"/>
          </w:tcPr>
          <w:p w14:paraId="233CB1FD" w14:textId="39B048B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0DE474C0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45" w:type="pct"/>
          </w:tcPr>
          <w:p w14:paraId="0BDDDE9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2BF04651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38,993</w:t>
            </w:r>
          </w:p>
        </w:tc>
        <w:tc>
          <w:tcPr>
            <w:tcW w:w="145" w:type="pct"/>
          </w:tcPr>
          <w:p w14:paraId="5FC07B0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1E11DF4D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5D8AE8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41ACD3D0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38,869</w:t>
            </w:r>
          </w:p>
        </w:tc>
      </w:tr>
    </w:tbl>
    <w:p w14:paraId="1B07AEFE" w14:textId="0530F54C" w:rsidR="00FD5695" w:rsidRDefault="00FD5695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66"/>
        <w:gridCol w:w="1094"/>
        <w:gridCol w:w="266"/>
        <w:gridCol w:w="1078"/>
        <w:gridCol w:w="252"/>
        <w:gridCol w:w="1096"/>
      </w:tblGrid>
      <w:tr w:rsidR="00CB745D" w:rsidRPr="00554057" w14:paraId="32CE6133" w14:textId="77777777" w:rsidTr="00DE742A">
        <w:tc>
          <w:tcPr>
            <w:tcW w:w="2156" w:type="pct"/>
          </w:tcPr>
          <w:p w14:paraId="5957CF5E" w14:textId="6A11DCD4" w:rsidR="00CB745D" w:rsidRPr="00554057" w:rsidRDefault="00CB745D" w:rsidP="00DE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78" w:type="pct"/>
            <w:gridSpan w:val="3"/>
          </w:tcPr>
          <w:p w14:paraId="18BB3A25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1B24D9E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0589EBD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2B2523BA" w14:textId="77777777" w:rsidTr="00CB745D">
        <w:tc>
          <w:tcPr>
            <w:tcW w:w="2156" w:type="pct"/>
            <w:shd w:val="clear" w:color="auto" w:fill="auto"/>
          </w:tcPr>
          <w:p w14:paraId="32739F4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8B1E752" w14:textId="4C3FA151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7C03F2AD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E81D866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6579D2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3A3450FC" w14:textId="64C82CAE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0413A466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0969029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1E4C" w:rsidRPr="00554057" w14:paraId="49C57D5D" w14:textId="77777777" w:rsidTr="00CB745D">
        <w:tc>
          <w:tcPr>
            <w:tcW w:w="2156" w:type="pct"/>
            <w:shd w:val="clear" w:color="auto" w:fill="auto"/>
          </w:tcPr>
          <w:p w14:paraId="4AD85E3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9A2C8BE" w14:textId="2212174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4FC0D12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8E4287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109B30D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ACEB31" w14:textId="00BBFEB9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00C776CB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2501DD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1E4C" w:rsidRPr="00554057" w14:paraId="5C58D545" w14:textId="77777777" w:rsidTr="00DE742A">
        <w:tc>
          <w:tcPr>
            <w:tcW w:w="2156" w:type="pct"/>
          </w:tcPr>
          <w:p w14:paraId="386724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67EBCE5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6963CA99" w14:textId="77777777" w:rsidTr="00CB745D">
        <w:tc>
          <w:tcPr>
            <w:tcW w:w="2156" w:type="pct"/>
          </w:tcPr>
          <w:p w14:paraId="56FAB233" w14:textId="741CFA1F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A932B36" w14:textId="2EB05CFF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EDAAE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C25C85" w14:textId="721829A0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D645D2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560D9C" w14:textId="16331DFB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2,537</w:t>
            </w:r>
          </w:p>
        </w:tc>
        <w:tc>
          <w:tcPr>
            <w:tcW w:w="137" w:type="pct"/>
          </w:tcPr>
          <w:p w14:paraId="26550A37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75B314" w14:textId="6EAD57ED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</w:tr>
      <w:tr w:rsidR="00641E4C" w:rsidRPr="00554057" w14:paraId="3E57DBD3" w14:textId="77777777" w:rsidTr="00CB745D">
        <w:tc>
          <w:tcPr>
            <w:tcW w:w="2156" w:type="pct"/>
          </w:tcPr>
          <w:p w14:paraId="34604299" w14:textId="22D907E3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6BE7BA73" w14:textId="6D1D4F8A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5" w:type="pct"/>
          </w:tcPr>
          <w:p w14:paraId="33E8C9EF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97AEEB" w14:textId="7F2771C0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5" w:type="pct"/>
          </w:tcPr>
          <w:p w14:paraId="4A1E1FB9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B3D873" w14:textId="30057DBD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37" w:type="pct"/>
          </w:tcPr>
          <w:p w14:paraId="0E8357E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CFB4CC" w14:textId="73006E23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641E4C" w:rsidRPr="00554057" w14:paraId="1F6ED73B" w14:textId="77777777" w:rsidTr="00CB745D">
        <w:tc>
          <w:tcPr>
            <w:tcW w:w="2156" w:type="pct"/>
          </w:tcPr>
          <w:p w14:paraId="4B990A6A" w14:textId="728E258E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9315967" w14:textId="20CE5A59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45" w:type="pct"/>
          </w:tcPr>
          <w:p w14:paraId="053F968B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37F08F7" w14:textId="1EAAA335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5" w:type="pct"/>
          </w:tcPr>
          <w:p w14:paraId="6B87EDF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C09E27" w14:textId="6635D9DF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2,714</w:t>
            </w:r>
          </w:p>
        </w:tc>
        <w:tc>
          <w:tcPr>
            <w:tcW w:w="137" w:type="pct"/>
          </w:tcPr>
          <w:p w14:paraId="7080296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5FA369A9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3,935</w:t>
            </w:r>
          </w:p>
        </w:tc>
      </w:tr>
    </w:tbl>
    <w:p w14:paraId="4ED4EB68" w14:textId="77777777" w:rsidR="00CB745D" w:rsidRPr="00CB745D" w:rsidRDefault="00CB745D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1"/>
        <w:gridCol w:w="1171"/>
        <w:gridCol w:w="241"/>
        <w:gridCol w:w="1138"/>
        <w:gridCol w:w="241"/>
        <w:gridCol w:w="1080"/>
        <w:gridCol w:w="239"/>
        <w:gridCol w:w="1109"/>
      </w:tblGrid>
      <w:tr w:rsidR="00A334E1" w:rsidRPr="00554057" w14:paraId="18C3BE4D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26786E9F" w14:textId="0EA4F096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842" w:type="pct"/>
            <w:gridSpan w:val="7"/>
            <w:shd w:val="clear" w:color="auto" w:fill="auto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C55" w:rsidRPr="00554057" w14:paraId="7A6BF538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2868524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5C04F84" w14:textId="32A084B9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DB76CF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0DD37A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1AC99F1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59AAD0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9EDF19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444B1F6" w14:textId="71B770E6" w:rsidR="005543BE" w:rsidRPr="00554057" w:rsidRDefault="00423119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41E4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81C55" w:rsidRPr="00554057" w14:paraId="536B4CB0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9474181" w14:textId="5FBB671B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1D56AB3" w14:textId="77771583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43BE" w:rsidRPr="00554057" w14:paraId="5D8146A3" w14:textId="77777777" w:rsidTr="00681C55">
        <w:trPr>
          <w:tblHeader/>
        </w:trPr>
        <w:tc>
          <w:tcPr>
            <w:tcW w:w="2158" w:type="pct"/>
            <w:shd w:val="clear" w:color="auto" w:fill="auto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1C55" w:rsidRPr="00554057" w14:paraId="1FA29685" w14:textId="77777777" w:rsidTr="00681C55">
        <w:tc>
          <w:tcPr>
            <w:tcW w:w="2158" w:type="pct"/>
            <w:shd w:val="clear" w:color="auto" w:fill="auto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0B0C59F1" w:rsidR="005543BE" w:rsidRPr="00554057" w:rsidRDefault="00642FCD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9479C1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31" w:type="pct"/>
            <w:shd w:val="clear" w:color="auto" w:fill="auto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D03E1F1" w14:textId="7F50E89E" w:rsidR="005543BE" w:rsidRPr="00554057" w:rsidRDefault="00D11EA7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31" w:type="pct"/>
            <w:shd w:val="clear" w:color="auto" w:fill="auto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20C10C7" w14:textId="0FEAEE4A" w:rsidR="005543BE" w:rsidRPr="00554057" w:rsidRDefault="00D11EA7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30" w:type="pct"/>
            <w:shd w:val="clear" w:color="auto" w:fill="auto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6DA929FE" w:rsidR="005543BE" w:rsidRPr="00554057" w:rsidRDefault="00691F5E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</w:tr>
    </w:tbl>
    <w:p w14:paraId="2921D216" w14:textId="77777777" w:rsidR="00C81E0F" w:rsidRPr="00554057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55B011" w14:textId="31F0C42E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423119" w:rsidRPr="00A02BFC">
        <w:rPr>
          <w:rFonts w:ascii="Angsana New" w:hAnsi="Angsana New" w:cs="Angsana New" w:hint="cs"/>
          <w:sz w:val="30"/>
          <w:szCs w:val="30"/>
        </w:rPr>
        <w:t>3</w:t>
      </w:r>
      <w:r w:rsidR="00423119" w:rsidRPr="00A02BFC">
        <w:rPr>
          <w:rFonts w:ascii="Angsana New" w:hAnsi="Angsana New" w:cs="Angsana New"/>
          <w:sz w:val="30"/>
          <w:szCs w:val="30"/>
        </w:rPr>
        <w:t>0</w:t>
      </w:r>
      <w:r w:rsidR="00423119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8D37A3" w:rsidRPr="00554057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691F5E">
        <w:rPr>
          <w:rFonts w:asciiTheme="majorBidi" w:hAnsiTheme="majorBidi" w:cstheme="majorBidi"/>
          <w:sz w:val="30"/>
          <w:szCs w:val="30"/>
        </w:rPr>
        <w:t xml:space="preserve"> 5.50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</w:p>
    <w:p w14:paraId="7CA2F95D" w14:textId="77777777" w:rsidR="007F0445" w:rsidRDefault="007F044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554057" w14:paraId="274CF030" w14:textId="77777777" w:rsidTr="001E16CB">
        <w:tc>
          <w:tcPr>
            <w:tcW w:w="2196" w:type="pct"/>
          </w:tcPr>
          <w:p w14:paraId="46DFB158" w14:textId="5F08F098" w:rsidR="00544276" w:rsidRPr="00554057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38C952A2" w14:textId="77777777" w:rsidTr="00874ECA">
        <w:tc>
          <w:tcPr>
            <w:tcW w:w="2196" w:type="pct"/>
            <w:shd w:val="clear" w:color="auto" w:fill="auto"/>
          </w:tcPr>
          <w:p w14:paraId="4DA735E2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22CAEDC7" w14:textId="6124CA50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5E10BA7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2F33A4F6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5D8B219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0535287A" w14:textId="6015EF95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35E770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6F4AC385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1E4C" w:rsidRPr="00554057" w14:paraId="3EFD6461" w14:textId="77777777" w:rsidTr="00FA678E">
        <w:tc>
          <w:tcPr>
            <w:tcW w:w="2196" w:type="pct"/>
            <w:shd w:val="clear" w:color="auto" w:fill="auto"/>
          </w:tcPr>
          <w:p w14:paraId="1E73EC1E" w14:textId="317134F2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035F784" w14:textId="07046109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11655AC6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253EE4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64F41C36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3EB2E3E" w14:textId="272A0F8A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7059C63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13F4EBE2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1E4C" w:rsidRPr="00554057" w14:paraId="54F56B79" w14:textId="77777777" w:rsidTr="001E6005">
        <w:tc>
          <w:tcPr>
            <w:tcW w:w="2196" w:type="pct"/>
          </w:tcPr>
          <w:p w14:paraId="1A00C0BF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72C9BFB6" w14:textId="77777777" w:rsidTr="001E6005">
        <w:tc>
          <w:tcPr>
            <w:tcW w:w="2196" w:type="pct"/>
          </w:tcPr>
          <w:p w14:paraId="60442F48" w14:textId="03B700ED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04" w:type="pct"/>
            <w:gridSpan w:val="7"/>
          </w:tcPr>
          <w:p w14:paraId="32D6BAD1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41E4C" w:rsidRPr="00554057" w14:paraId="116C9522" w14:textId="77777777" w:rsidTr="001E6005">
        <w:tc>
          <w:tcPr>
            <w:tcW w:w="2196" w:type="pct"/>
          </w:tcPr>
          <w:p w14:paraId="39A73DB7" w14:textId="2603BE31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2" w:type="pct"/>
          </w:tcPr>
          <w:p w14:paraId="5FF7668D" w14:textId="61630F92" w:rsidR="00641E4C" w:rsidRPr="00554057" w:rsidRDefault="00FD1910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5" w:type="pct"/>
          </w:tcPr>
          <w:p w14:paraId="31261D9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4A190D" w14:textId="28804F2A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1BAFD07B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DDC079" w14:textId="6A05A132" w:rsidR="00641E4C" w:rsidRPr="00554057" w:rsidRDefault="007A182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22A8"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  <w:tc>
          <w:tcPr>
            <w:tcW w:w="137" w:type="pct"/>
          </w:tcPr>
          <w:p w14:paraId="502DA7DD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8DB530" w14:textId="2AF4C71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82F" w:rsidRPr="00554057" w14:paraId="4B45400B" w14:textId="77777777" w:rsidTr="001E6005">
        <w:tc>
          <w:tcPr>
            <w:tcW w:w="2196" w:type="pct"/>
          </w:tcPr>
          <w:p w14:paraId="3D3215A5" w14:textId="76075577" w:rsidR="007A182F" w:rsidRPr="00554057" w:rsidRDefault="007A182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02" w:type="pct"/>
          </w:tcPr>
          <w:p w14:paraId="45754052" w14:textId="58AF311F" w:rsidR="007A182F" w:rsidRDefault="00FD1910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5" w:type="pct"/>
          </w:tcPr>
          <w:p w14:paraId="3E315A6A" w14:textId="77777777" w:rsidR="007A182F" w:rsidRPr="00554057" w:rsidRDefault="007A182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665912" w14:textId="2FF2BCCE" w:rsidR="007A182F" w:rsidRPr="00554057" w:rsidRDefault="007A182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F73C2BC" w14:textId="77777777" w:rsidR="007A182F" w:rsidRPr="00554057" w:rsidRDefault="007A182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026CCE" w14:textId="7129F026" w:rsidR="007A182F" w:rsidRDefault="00AB22A8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59,040</w:t>
            </w:r>
          </w:p>
        </w:tc>
        <w:tc>
          <w:tcPr>
            <w:tcW w:w="137" w:type="pct"/>
          </w:tcPr>
          <w:p w14:paraId="7314F1C0" w14:textId="77777777" w:rsidR="007A182F" w:rsidRPr="00554057" w:rsidRDefault="007A182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58B4791" w14:textId="4261C0F1" w:rsidR="007A182F" w:rsidRPr="00554057" w:rsidRDefault="004C4EAF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1E4C" w:rsidRPr="00554057" w14:paraId="00B5BCD7" w14:textId="77777777" w:rsidTr="001E16CB">
        <w:tc>
          <w:tcPr>
            <w:tcW w:w="2196" w:type="pct"/>
          </w:tcPr>
          <w:p w14:paraId="0DA1F0A8" w14:textId="4F28F0FA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3F58A4A0" w:rsidR="00641E4C" w:rsidRPr="00554057" w:rsidRDefault="00FD1910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</w:t>
            </w:r>
          </w:p>
        </w:tc>
        <w:tc>
          <w:tcPr>
            <w:tcW w:w="145" w:type="pct"/>
          </w:tcPr>
          <w:p w14:paraId="6775940C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3BBA40A0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12DF09D9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571323B0" w:rsidR="00641E4C" w:rsidRPr="00554057" w:rsidRDefault="00AB22A8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90,402</w:t>
            </w:r>
          </w:p>
        </w:tc>
        <w:tc>
          <w:tcPr>
            <w:tcW w:w="137" w:type="pct"/>
          </w:tcPr>
          <w:p w14:paraId="62F7ED1A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59317C1E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3D349072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641E4C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55405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5B3D" w:rsidRPr="00A02BFC">
        <w:rPr>
          <w:rFonts w:ascii="Angsana New" w:hAnsi="Angsana New" w:cs="Angsana New" w:hint="cs"/>
          <w:sz w:val="30"/>
          <w:szCs w:val="30"/>
        </w:rPr>
        <w:t>3</w:t>
      </w:r>
      <w:r w:rsidR="008B5B3D" w:rsidRPr="00A02BFC">
        <w:rPr>
          <w:rFonts w:ascii="Angsana New" w:hAnsi="Angsana New" w:cs="Angsana New"/>
          <w:sz w:val="30"/>
          <w:szCs w:val="30"/>
        </w:rPr>
        <w:t>0</w:t>
      </w:r>
      <w:r w:rsidR="008B5B3D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B5B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</w:p>
    <w:p w14:paraId="4CFEA22F" w14:textId="77777777" w:rsidR="009616AC" w:rsidRDefault="009616AC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040B6" w14:textId="38850099" w:rsidR="00BB102D" w:rsidRPr="00554057" w:rsidRDefault="00BF03CC" w:rsidP="00FA17C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7CCDA31A" w14:textId="77777777" w:rsidR="004D547E" w:rsidRPr="002E01B9" w:rsidRDefault="004D547E" w:rsidP="00903474">
      <w:pPr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2"/>
        <w:gridCol w:w="6"/>
        <w:gridCol w:w="1009"/>
        <w:gridCol w:w="71"/>
        <w:gridCol w:w="204"/>
        <w:gridCol w:w="66"/>
        <w:gridCol w:w="1021"/>
        <w:gridCol w:w="59"/>
        <w:gridCol w:w="216"/>
        <w:gridCol w:w="54"/>
        <w:gridCol w:w="1067"/>
        <w:gridCol w:w="13"/>
        <w:gridCol w:w="245"/>
        <w:gridCol w:w="25"/>
        <w:gridCol w:w="1080"/>
        <w:gridCol w:w="74"/>
      </w:tblGrid>
      <w:tr w:rsidR="004D547E" w:rsidRPr="00554057" w14:paraId="02512A99" w14:textId="77777777" w:rsidTr="009616AC">
        <w:trPr>
          <w:gridAfter w:val="1"/>
          <w:wAfter w:w="74" w:type="dxa"/>
          <w:trHeight w:val="385"/>
        </w:trPr>
        <w:tc>
          <w:tcPr>
            <w:tcW w:w="4138" w:type="dxa"/>
            <w:gridSpan w:val="2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16834B28" w14:textId="77777777" w:rsidTr="009616AC">
        <w:trPr>
          <w:gridAfter w:val="1"/>
          <w:wAfter w:w="74" w:type="dxa"/>
          <w:trHeight w:val="385"/>
        </w:trPr>
        <w:tc>
          <w:tcPr>
            <w:tcW w:w="4138" w:type="dxa"/>
            <w:gridSpan w:val="2"/>
          </w:tcPr>
          <w:p w14:paraId="38966955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D53AE3A" w14:textId="0E0E6C1E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0E4FEACC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EF542D" w14:textId="66F17D13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A7D0170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8ACFD47" w14:textId="77799534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4F7D739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C87027" w14:textId="5834F7FD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1E4C" w:rsidRPr="00554057" w14:paraId="243E3B90" w14:textId="77777777" w:rsidTr="009616AC">
        <w:trPr>
          <w:gridAfter w:val="1"/>
          <w:wAfter w:w="74" w:type="dxa"/>
          <w:trHeight w:val="385"/>
        </w:trPr>
        <w:tc>
          <w:tcPr>
            <w:tcW w:w="4138" w:type="dxa"/>
            <w:gridSpan w:val="2"/>
          </w:tcPr>
          <w:p w14:paraId="7EDBE707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3AE145" w14:textId="36D9D802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4EE0E9DC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7875F0" w14:textId="6D0D9501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195149F0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E8E362E" w14:textId="4553B9BD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10C1732E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77D6" w14:textId="79E3BE46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1E4C" w:rsidRPr="00554057" w14:paraId="7DCF1D49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13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1CD7A738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0DA367BE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0CF9EFE" w14:textId="78ED5B00" w:rsidR="00641E4C" w:rsidRPr="00554057" w:rsidRDefault="003E129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734,189</w:t>
            </w:r>
          </w:p>
        </w:tc>
        <w:tc>
          <w:tcPr>
            <w:tcW w:w="270" w:type="dxa"/>
            <w:gridSpan w:val="2"/>
          </w:tcPr>
          <w:p w14:paraId="48134E3D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AD5D71" w14:textId="3FC39378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957,548</w:t>
            </w:r>
          </w:p>
        </w:tc>
        <w:tc>
          <w:tcPr>
            <w:tcW w:w="270" w:type="dxa"/>
            <w:gridSpan w:val="2"/>
          </w:tcPr>
          <w:p w14:paraId="40E6856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6979F18" w14:textId="4D6C4338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724,454</w:t>
            </w:r>
          </w:p>
        </w:tc>
        <w:tc>
          <w:tcPr>
            <w:tcW w:w="270" w:type="dxa"/>
            <w:gridSpan w:val="2"/>
          </w:tcPr>
          <w:p w14:paraId="61BF592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BE332" w14:textId="436B8EA5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952,766</w:t>
            </w:r>
          </w:p>
        </w:tc>
      </w:tr>
      <w:tr w:rsidR="00641E4C" w:rsidRPr="00554057" w14:paraId="6448DFB8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1836CFB6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CB2DB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A5B2F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CEFC94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BC8D9C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0917D53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881C95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52568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E4C" w:rsidRPr="00554057" w14:paraId="41D9D49C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5ABB86FC" w14:textId="2B5213DA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7365606" w14:textId="4F121C66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198,4</w:t>
            </w:r>
            <w:r w:rsidR="003E129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gridSpan w:val="2"/>
          </w:tcPr>
          <w:p w14:paraId="2A8F1446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099114" w14:textId="24CBBFEA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177,754</w:t>
            </w:r>
          </w:p>
        </w:tc>
        <w:tc>
          <w:tcPr>
            <w:tcW w:w="270" w:type="dxa"/>
            <w:gridSpan w:val="2"/>
          </w:tcPr>
          <w:p w14:paraId="600F895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1425EB" w14:textId="29705E91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191,129</w:t>
            </w:r>
          </w:p>
        </w:tc>
        <w:tc>
          <w:tcPr>
            <w:tcW w:w="270" w:type="dxa"/>
            <w:gridSpan w:val="2"/>
          </w:tcPr>
          <w:p w14:paraId="52FF905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26AD9" w14:textId="315AAC4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175,119</w:t>
            </w:r>
          </w:p>
        </w:tc>
      </w:tr>
      <w:tr w:rsidR="00641E4C" w:rsidRPr="00554057" w14:paraId="0E93D560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5CBE2CFA" w14:textId="339C092E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D05787" w14:textId="535CCF15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10,705</w:t>
            </w:r>
          </w:p>
        </w:tc>
        <w:tc>
          <w:tcPr>
            <w:tcW w:w="270" w:type="dxa"/>
            <w:gridSpan w:val="2"/>
          </w:tcPr>
          <w:p w14:paraId="01BA8E5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F27CB5" w14:textId="3ECC20E8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44,824</w:t>
            </w:r>
          </w:p>
        </w:tc>
        <w:tc>
          <w:tcPr>
            <w:tcW w:w="270" w:type="dxa"/>
            <w:gridSpan w:val="2"/>
          </w:tcPr>
          <w:p w14:paraId="2DA7304E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1F4F72F" w14:textId="2CEF46B1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10,705</w:t>
            </w:r>
          </w:p>
        </w:tc>
        <w:tc>
          <w:tcPr>
            <w:tcW w:w="270" w:type="dxa"/>
            <w:gridSpan w:val="2"/>
          </w:tcPr>
          <w:p w14:paraId="2DBB673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72A796" w14:textId="4E3354EA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44,824</w:t>
            </w:r>
          </w:p>
        </w:tc>
      </w:tr>
      <w:tr w:rsidR="00641E4C" w:rsidRPr="00554057" w14:paraId="2737E631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586D79F9" w14:textId="4FA6FE83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ED24D6" w14:textId="77B98B7C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139,20</w:t>
            </w:r>
            <w:r w:rsidR="003E129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6AB2EB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2BD775" w14:textId="1F9AE75A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24,182</w:t>
            </w:r>
          </w:p>
        </w:tc>
        <w:tc>
          <w:tcPr>
            <w:tcW w:w="270" w:type="dxa"/>
            <w:gridSpan w:val="2"/>
          </w:tcPr>
          <w:p w14:paraId="4CF5672A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8390EB" w14:textId="3EA20819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139,202</w:t>
            </w:r>
          </w:p>
        </w:tc>
        <w:tc>
          <w:tcPr>
            <w:tcW w:w="270" w:type="dxa"/>
            <w:gridSpan w:val="2"/>
          </w:tcPr>
          <w:p w14:paraId="3B5B7F5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30B260" w14:textId="5B099EAA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24,181</w:t>
            </w:r>
          </w:p>
        </w:tc>
      </w:tr>
      <w:tr w:rsidR="00641E4C" w:rsidRPr="00554057" w14:paraId="3C810CB4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2686AD0F" w14:textId="099B0186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E853" w14:textId="4E28AA09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141,960</w:t>
            </w:r>
          </w:p>
        </w:tc>
        <w:tc>
          <w:tcPr>
            <w:tcW w:w="270" w:type="dxa"/>
            <w:gridSpan w:val="2"/>
          </w:tcPr>
          <w:p w14:paraId="6C4283C1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EC56784" w14:textId="4A283990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136,748</w:t>
            </w:r>
          </w:p>
        </w:tc>
        <w:tc>
          <w:tcPr>
            <w:tcW w:w="270" w:type="dxa"/>
            <w:gridSpan w:val="2"/>
          </w:tcPr>
          <w:p w14:paraId="06211C15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FF09" w14:textId="7C923CDF" w:rsidR="00641E4C" w:rsidRPr="00554057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141,950</w:t>
            </w:r>
          </w:p>
        </w:tc>
        <w:tc>
          <w:tcPr>
            <w:tcW w:w="270" w:type="dxa"/>
            <w:gridSpan w:val="2"/>
          </w:tcPr>
          <w:p w14:paraId="6ECAD8F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F1FCED" w14:textId="078596CC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136,740</w:t>
            </w:r>
          </w:p>
        </w:tc>
      </w:tr>
      <w:tr w:rsidR="00641E4C" w:rsidRPr="00554057" w14:paraId="4C09711F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3DD131ED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3774" w14:textId="40387D0D" w:rsidR="00641E4C" w:rsidRPr="00A55102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1,224,</w:t>
            </w:r>
            <w:r w:rsidR="003E12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70" w:type="dxa"/>
            <w:gridSpan w:val="2"/>
          </w:tcPr>
          <w:p w14:paraId="34DD1543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085870E" w14:textId="7456F1A5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1,341,056</w:t>
            </w:r>
          </w:p>
        </w:tc>
        <w:tc>
          <w:tcPr>
            <w:tcW w:w="270" w:type="dxa"/>
            <w:gridSpan w:val="2"/>
          </w:tcPr>
          <w:p w14:paraId="3D9AE426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6B41" w14:textId="793C5E97" w:rsidR="00641E4C" w:rsidRPr="00A55102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1,207,44</w:t>
            </w:r>
            <w:r w:rsidR="00364B1B"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08329A9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60938E" w14:textId="4DDD457D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1,333,630</w:t>
            </w:r>
          </w:p>
        </w:tc>
      </w:tr>
      <w:tr w:rsidR="00641E4C" w:rsidRPr="00554057" w14:paraId="5E7C9240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2145977E" w14:textId="77777777" w:rsidR="00641E4C" w:rsidRPr="00554057" w:rsidRDefault="00641E4C" w:rsidP="00641E4C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5D17F77" w14:textId="5CCED333" w:rsidR="00641E4C" w:rsidRPr="00A55102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5102">
              <w:rPr>
                <w:rFonts w:asciiTheme="majorBidi" w:hAnsiTheme="majorBidi" w:cstheme="majorBidi"/>
                <w:sz w:val="30"/>
                <w:szCs w:val="30"/>
              </w:rPr>
              <w:t>(160,40</w:t>
            </w:r>
            <w:r w:rsidR="00302B14" w:rsidRPr="00A551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551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1139EAB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8BAE6ED" w14:textId="7C70F18D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5102">
              <w:rPr>
                <w:rFonts w:asciiTheme="majorBidi" w:hAnsiTheme="majorBidi" w:cstheme="majorBidi"/>
                <w:sz w:val="30"/>
                <w:szCs w:val="30"/>
              </w:rPr>
              <w:t>(143,906)</w:t>
            </w:r>
          </w:p>
        </w:tc>
        <w:tc>
          <w:tcPr>
            <w:tcW w:w="270" w:type="dxa"/>
            <w:gridSpan w:val="2"/>
          </w:tcPr>
          <w:p w14:paraId="353A0603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7AEF" w14:textId="5C58AE8B" w:rsidR="00641E4C" w:rsidRPr="00A55102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5102">
              <w:rPr>
                <w:rFonts w:asciiTheme="majorBidi" w:hAnsiTheme="majorBidi" w:cstheme="majorBidi"/>
                <w:sz w:val="30"/>
                <w:szCs w:val="30"/>
              </w:rPr>
              <w:t>(160,396)</w:t>
            </w:r>
          </w:p>
        </w:tc>
        <w:tc>
          <w:tcPr>
            <w:tcW w:w="270" w:type="dxa"/>
            <w:gridSpan w:val="2"/>
          </w:tcPr>
          <w:p w14:paraId="0349CE2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75C7BE" w14:textId="6E5C4DD3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(143,897)</w:t>
            </w:r>
          </w:p>
        </w:tc>
      </w:tr>
      <w:tr w:rsidR="00641E4C" w:rsidRPr="00554057" w14:paraId="2E5927FD" w14:textId="77777777" w:rsidTr="009616AC">
        <w:trPr>
          <w:gridAfter w:val="1"/>
          <w:wAfter w:w="74" w:type="dxa"/>
          <w:trHeight w:val="399"/>
        </w:trPr>
        <w:tc>
          <w:tcPr>
            <w:tcW w:w="4138" w:type="dxa"/>
            <w:gridSpan w:val="2"/>
          </w:tcPr>
          <w:p w14:paraId="6C038401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EC03A3" w14:textId="233B1328" w:rsidR="00641E4C" w:rsidRPr="00A55102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</w:t>
            </w:r>
            <w:r w:rsidR="003E12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E12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70" w:type="dxa"/>
            <w:gridSpan w:val="2"/>
          </w:tcPr>
          <w:p w14:paraId="425465FF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5403CE1A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1,197,150</w:t>
            </w:r>
          </w:p>
        </w:tc>
        <w:tc>
          <w:tcPr>
            <w:tcW w:w="270" w:type="dxa"/>
            <w:gridSpan w:val="2"/>
          </w:tcPr>
          <w:p w14:paraId="4F1C9447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1375F" w14:textId="53A4FA38" w:rsidR="00641E4C" w:rsidRPr="00A55102" w:rsidRDefault="00691F5E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1,047,04</w:t>
            </w:r>
            <w:r w:rsidR="00DD4B7E" w:rsidRPr="00A55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1065E73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648B83D6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1,189,733</w:t>
            </w:r>
          </w:p>
        </w:tc>
      </w:tr>
      <w:tr w:rsidR="00641E4C" w:rsidRPr="00E741BF" w14:paraId="53725B8B" w14:textId="77777777" w:rsidTr="009616AC">
        <w:tblPrEx>
          <w:tblLook w:val="0000" w:firstRow="0" w:lastRow="0" w:firstColumn="0" w:lastColumn="0" w:noHBand="0" w:noVBand="0"/>
        </w:tblPrEx>
        <w:tc>
          <w:tcPr>
            <w:tcW w:w="4132" w:type="dxa"/>
          </w:tcPr>
          <w:p w14:paraId="3ED76BFD" w14:textId="0CAC7446" w:rsidR="00641E4C" w:rsidRPr="00E741BF" w:rsidRDefault="00641E4C" w:rsidP="009729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77" w:type="dxa"/>
            <w:gridSpan w:val="6"/>
          </w:tcPr>
          <w:p w14:paraId="695697BC" w14:textId="77777777" w:rsidR="00641E4C" w:rsidRPr="00E741BF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3A07E46F" w14:textId="77777777" w:rsidR="00641E4C" w:rsidRPr="00E741BF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7"/>
          </w:tcPr>
          <w:p w14:paraId="5BD347B2" w14:textId="77777777" w:rsidR="00641E4C" w:rsidRPr="00E741BF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E741BF" w14:paraId="6CACC05E" w14:textId="77777777" w:rsidTr="009616AC">
        <w:tblPrEx>
          <w:tblLook w:val="0000" w:firstRow="0" w:lastRow="0" w:firstColumn="0" w:lastColumn="0" w:noHBand="0" w:noVBand="0"/>
        </w:tblPrEx>
        <w:tc>
          <w:tcPr>
            <w:tcW w:w="4132" w:type="dxa"/>
          </w:tcPr>
          <w:p w14:paraId="652EC234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15" w:type="dxa"/>
            <w:gridSpan w:val="2"/>
          </w:tcPr>
          <w:p w14:paraId="4DDD3582" w14:textId="27E32C30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5" w:type="dxa"/>
            <w:gridSpan w:val="2"/>
          </w:tcPr>
          <w:p w14:paraId="3A5A964B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0447B76" w14:textId="45E9B6D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5" w:type="dxa"/>
            <w:gridSpan w:val="2"/>
          </w:tcPr>
          <w:p w14:paraId="1E412AE5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2"/>
          </w:tcPr>
          <w:p w14:paraId="4517628A" w14:textId="4AD486D3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8" w:type="dxa"/>
            <w:gridSpan w:val="2"/>
          </w:tcPr>
          <w:p w14:paraId="2D2C2FAF" w14:textId="77777777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3"/>
          </w:tcPr>
          <w:p w14:paraId="132E2777" w14:textId="35EB210F" w:rsidR="00641E4C" w:rsidRPr="00E741BF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641E4C" w:rsidRPr="00E741BF" w14:paraId="2984F846" w14:textId="77777777" w:rsidTr="009616AC">
        <w:tblPrEx>
          <w:tblLook w:val="0000" w:firstRow="0" w:lastRow="0" w:firstColumn="0" w:lastColumn="0" w:noHBand="0" w:noVBand="0"/>
        </w:tblPrEx>
        <w:tc>
          <w:tcPr>
            <w:tcW w:w="4132" w:type="dxa"/>
          </w:tcPr>
          <w:p w14:paraId="3A5CC292" w14:textId="77777777" w:rsidR="00641E4C" w:rsidRPr="00E741BF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0" w:type="dxa"/>
            <w:gridSpan w:val="15"/>
          </w:tcPr>
          <w:p w14:paraId="13A12E96" w14:textId="77777777" w:rsidR="00641E4C" w:rsidRPr="00E741BF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2C29BC" w14:paraId="3880DC20" w14:textId="77777777" w:rsidTr="009616AC">
        <w:tblPrEx>
          <w:tblLook w:val="0000" w:firstRow="0" w:lastRow="0" w:firstColumn="0" w:lastColumn="0" w:noHBand="0" w:noVBand="0"/>
        </w:tblPrEx>
        <w:tc>
          <w:tcPr>
            <w:tcW w:w="4132" w:type="dxa"/>
          </w:tcPr>
          <w:p w14:paraId="6D356FB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15" w:type="dxa"/>
            <w:gridSpan w:val="2"/>
          </w:tcPr>
          <w:p w14:paraId="360BBAF7" w14:textId="4FFE6BF7" w:rsidR="00641E4C" w:rsidRPr="002C29BC" w:rsidRDefault="00302B14" w:rsidP="00302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16,499</w:t>
            </w:r>
          </w:p>
        </w:tc>
        <w:tc>
          <w:tcPr>
            <w:tcW w:w="275" w:type="dxa"/>
            <w:gridSpan w:val="2"/>
          </w:tcPr>
          <w:p w14:paraId="7B105664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3CCF312A" w14:textId="0AD3E14B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(21,497)</w:t>
            </w:r>
          </w:p>
        </w:tc>
        <w:tc>
          <w:tcPr>
            <w:tcW w:w="275" w:type="dxa"/>
            <w:gridSpan w:val="2"/>
          </w:tcPr>
          <w:p w14:paraId="739DF564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gridSpan w:val="2"/>
          </w:tcPr>
          <w:p w14:paraId="0DDBF511" w14:textId="7C8289A1" w:rsidR="00641E4C" w:rsidRPr="002C29BC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16,499</w:t>
            </w:r>
          </w:p>
        </w:tc>
        <w:tc>
          <w:tcPr>
            <w:tcW w:w="258" w:type="dxa"/>
            <w:gridSpan w:val="2"/>
          </w:tcPr>
          <w:p w14:paraId="4A554AD7" w14:textId="77777777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3"/>
          </w:tcPr>
          <w:p w14:paraId="452506C0" w14:textId="67D4C965" w:rsidR="00641E4C" w:rsidRPr="002C29B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(21,497)</w:t>
            </w:r>
          </w:p>
        </w:tc>
      </w:tr>
    </w:tbl>
    <w:p w14:paraId="1AB251B6" w14:textId="77777777" w:rsidR="009616AC" w:rsidRDefault="009616AC" w:rsidP="00CD4D3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60D13C4C" w14:textId="316A517B" w:rsidR="00D762E4" w:rsidRPr="00554057" w:rsidRDefault="00787A54" w:rsidP="00165B9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 </w:t>
      </w:r>
      <w:r w:rsidR="00D762E4" w:rsidRPr="00554057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</w:p>
    <w:p w14:paraId="0EF2188C" w14:textId="15988C55" w:rsidR="00254786" w:rsidRPr="00554057" w:rsidRDefault="00254786" w:rsidP="0025478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5"/>
        <w:gridCol w:w="236"/>
        <w:gridCol w:w="1108"/>
        <w:gridCol w:w="241"/>
        <w:gridCol w:w="1081"/>
        <w:gridCol w:w="280"/>
        <w:gridCol w:w="1109"/>
      </w:tblGrid>
      <w:tr w:rsidR="00DA2A2B" w:rsidRPr="00554057" w14:paraId="111DB06A" w14:textId="77777777" w:rsidTr="00DA2A2B">
        <w:trPr>
          <w:trHeight w:val="385"/>
          <w:tblHeader/>
        </w:trPr>
        <w:tc>
          <w:tcPr>
            <w:tcW w:w="4230" w:type="dxa"/>
          </w:tcPr>
          <w:p w14:paraId="3F22BABE" w14:textId="77777777" w:rsidR="00DA2A2B" w:rsidRPr="00554057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7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1A7E4504" w14:textId="77777777" w:rsidTr="00DA2A2B">
        <w:trPr>
          <w:trHeight w:val="385"/>
          <w:tblHeader/>
        </w:trPr>
        <w:tc>
          <w:tcPr>
            <w:tcW w:w="4230" w:type="dxa"/>
          </w:tcPr>
          <w:p w14:paraId="6C4A6461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14:paraId="163B860C" w14:textId="5C44B79F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492419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9EC1A45" w14:textId="74611F9F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71B8BB08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6EC0662" w14:textId="670FB44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0" w:type="dxa"/>
          </w:tcPr>
          <w:p w14:paraId="37BDCDC5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8BD530" w14:textId="56A07991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1E4C" w:rsidRPr="00554057" w14:paraId="6A3F87D1" w14:textId="77777777" w:rsidTr="00DA2A2B">
        <w:trPr>
          <w:trHeight w:val="385"/>
          <w:tblHeader/>
        </w:trPr>
        <w:tc>
          <w:tcPr>
            <w:tcW w:w="4230" w:type="dxa"/>
          </w:tcPr>
          <w:p w14:paraId="3B05962B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F83241E" w14:textId="5F71E24D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50D6552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DF4CD22" w14:textId="36A7A796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336E8318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A7FF5E" w14:textId="4042A0B4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0" w:type="dxa"/>
          </w:tcPr>
          <w:p w14:paraId="14FC9636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1B6006" w14:textId="4E081F65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1E4C" w:rsidRPr="00554057" w14:paraId="15D83999" w14:textId="77777777" w:rsidTr="00DA2A2B">
        <w:trPr>
          <w:trHeight w:val="399"/>
          <w:tblHeader/>
        </w:trPr>
        <w:tc>
          <w:tcPr>
            <w:tcW w:w="4230" w:type="dxa"/>
          </w:tcPr>
          <w:p w14:paraId="224A3B43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70" w:type="dxa"/>
            <w:gridSpan w:val="7"/>
            <w:hideMark/>
          </w:tcPr>
          <w:p w14:paraId="15451235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554057" w14:paraId="09F50B95" w14:textId="77777777" w:rsidTr="00DA2A2B">
        <w:trPr>
          <w:trHeight w:val="399"/>
        </w:trPr>
        <w:tc>
          <w:tcPr>
            <w:tcW w:w="4230" w:type="dxa"/>
          </w:tcPr>
          <w:p w14:paraId="23265ADB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E42AAA7" w14:textId="38BC52F9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1,245,541</w:t>
            </w:r>
          </w:p>
        </w:tc>
        <w:tc>
          <w:tcPr>
            <w:tcW w:w="236" w:type="dxa"/>
          </w:tcPr>
          <w:p w14:paraId="6E99AEDE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8D67190" w14:textId="231EB8B0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1,680,430</w:t>
            </w:r>
          </w:p>
        </w:tc>
        <w:tc>
          <w:tcPr>
            <w:tcW w:w="241" w:type="dxa"/>
          </w:tcPr>
          <w:p w14:paraId="75CF5EFA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F7B8978" w14:textId="396CF470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1,245,541</w:t>
            </w:r>
          </w:p>
        </w:tc>
        <w:tc>
          <w:tcPr>
            <w:tcW w:w="280" w:type="dxa"/>
          </w:tcPr>
          <w:p w14:paraId="315582C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8860EDD" w14:textId="24BA5783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1,680,430</w:t>
            </w:r>
          </w:p>
        </w:tc>
      </w:tr>
      <w:tr w:rsidR="00641E4C" w:rsidRPr="00554057" w14:paraId="1CBCBAC1" w14:textId="77777777" w:rsidTr="00DA2A2B">
        <w:trPr>
          <w:trHeight w:val="399"/>
        </w:trPr>
        <w:tc>
          <w:tcPr>
            <w:tcW w:w="4230" w:type="dxa"/>
          </w:tcPr>
          <w:p w14:paraId="18C9F7B2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F3CDB55" w14:textId="58501EAA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8,390</w:t>
            </w:r>
          </w:p>
        </w:tc>
        <w:tc>
          <w:tcPr>
            <w:tcW w:w="236" w:type="dxa"/>
          </w:tcPr>
          <w:p w14:paraId="4CB71C47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7C4A5D0" w14:textId="159EFAB6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  <w:tc>
          <w:tcPr>
            <w:tcW w:w="241" w:type="dxa"/>
          </w:tcPr>
          <w:p w14:paraId="3E19E41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2513EA6" w14:textId="2431FB22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8,390</w:t>
            </w:r>
          </w:p>
        </w:tc>
        <w:tc>
          <w:tcPr>
            <w:tcW w:w="280" w:type="dxa"/>
          </w:tcPr>
          <w:p w14:paraId="01DD216D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B581224" w14:textId="468791F1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</w:tr>
      <w:tr w:rsidR="00641E4C" w:rsidRPr="00554057" w14:paraId="37EAEA83" w14:textId="77777777" w:rsidTr="00DA2A2B">
        <w:trPr>
          <w:trHeight w:val="399"/>
        </w:trPr>
        <w:tc>
          <w:tcPr>
            <w:tcW w:w="4230" w:type="dxa"/>
          </w:tcPr>
          <w:p w14:paraId="0F553B7C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44C9101" w14:textId="195225A8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236" w:type="dxa"/>
          </w:tcPr>
          <w:p w14:paraId="58638650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D2498AE" w14:textId="66525EE5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  <w:tc>
          <w:tcPr>
            <w:tcW w:w="241" w:type="dxa"/>
          </w:tcPr>
          <w:p w14:paraId="00024174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195A487" w14:textId="6A4C50E2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280" w:type="dxa"/>
          </w:tcPr>
          <w:p w14:paraId="14D5C16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768BB6B" w14:textId="4600166B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</w:tr>
      <w:tr w:rsidR="00641E4C" w:rsidRPr="00554057" w14:paraId="08644D18" w14:textId="77777777" w:rsidTr="00DA2A2B">
        <w:trPr>
          <w:trHeight w:val="399"/>
        </w:trPr>
        <w:tc>
          <w:tcPr>
            <w:tcW w:w="4230" w:type="dxa"/>
          </w:tcPr>
          <w:p w14:paraId="4A3379FB" w14:textId="77777777" w:rsidR="00641E4C" w:rsidRPr="00554057" w:rsidRDefault="00641E4C" w:rsidP="00641E4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3746" w14:textId="71B2AE92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1,259,565</w:t>
            </w:r>
          </w:p>
        </w:tc>
        <w:tc>
          <w:tcPr>
            <w:tcW w:w="236" w:type="dxa"/>
          </w:tcPr>
          <w:p w14:paraId="7520356B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6FAE4487" w14:textId="2CB4770E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1,694,009</w:t>
            </w:r>
          </w:p>
        </w:tc>
        <w:tc>
          <w:tcPr>
            <w:tcW w:w="241" w:type="dxa"/>
          </w:tcPr>
          <w:p w14:paraId="0B87D639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00D3" w14:textId="3922E010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1,259,565</w:t>
            </w:r>
          </w:p>
        </w:tc>
        <w:tc>
          <w:tcPr>
            <w:tcW w:w="280" w:type="dxa"/>
          </w:tcPr>
          <w:p w14:paraId="1A56A0BB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860E600" w14:textId="759092F1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1,694,009</w:t>
            </w:r>
          </w:p>
        </w:tc>
      </w:tr>
      <w:tr w:rsidR="00641E4C" w:rsidRPr="00554057" w14:paraId="3866DE44" w14:textId="77777777" w:rsidTr="00DA2A2B">
        <w:trPr>
          <w:trHeight w:val="399"/>
        </w:trPr>
        <w:tc>
          <w:tcPr>
            <w:tcW w:w="4230" w:type="dxa"/>
          </w:tcPr>
          <w:p w14:paraId="0AEE42F3" w14:textId="77777777" w:rsidR="00641E4C" w:rsidRPr="00554057" w:rsidRDefault="00641E4C" w:rsidP="00641E4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626A" w14:textId="57524E35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(31,193)</w:t>
            </w:r>
          </w:p>
        </w:tc>
        <w:tc>
          <w:tcPr>
            <w:tcW w:w="236" w:type="dxa"/>
          </w:tcPr>
          <w:p w14:paraId="30283F92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31B8D53" w14:textId="3B9C6B51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(80,697)</w:t>
            </w:r>
          </w:p>
        </w:tc>
        <w:tc>
          <w:tcPr>
            <w:tcW w:w="241" w:type="dxa"/>
          </w:tcPr>
          <w:p w14:paraId="230965FF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AADFF" w14:textId="553DA4B1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(31,193)</w:t>
            </w:r>
          </w:p>
        </w:tc>
        <w:tc>
          <w:tcPr>
            <w:tcW w:w="280" w:type="dxa"/>
          </w:tcPr>
          <w:p w14:paraId="5B11D89E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AFFC17" w14:textId="44A2243B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(80,697)</w:t>
            </w:r>
          </w:p>
        </w:tc>
      </w:tr>
      <w:tr w:rsidR="00641E4C" w:rsidRPr="00554057" w14:paraId="27996E36" w14:textId="77777777" w:rsidTr="00DA2A2B">
        <w:trPr>
          <w:trHeight w:val="399"/>
        </w:trPr>
        <w:tc>
          <w:tcPr>
            <w:tcW w:w="4230" w:type="dxa"/>
          </w:tcPr>
          <w:p w14:paraId="5D699D5C" w14:textId="77777777" w:rsidR="00641E4C" w:rsidRPr="00554057" w:rsidRDefault="00641E4C" w:rsidP="00641E4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1E500" w14:textId="5B31A026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1,228,372</w:t>
            </w:r>
          </w:p>
        </w:tc>
        <w:tc>
          <w:tcPr>
            <w:tcW w:w="236" w:type="dxa"/>
          </w:tcPr>
          <w:p w14:paraId="756B1267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52484969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1,613,312</w:t>
            </w:r>
          </w:p>
        </w:tc>
        <w:tc>
          <w:tcPr>
            <w:tcW w:w="241" w:type="dxa"/>
          </w:tcPr>
          <w:p w14:paraId="591191B7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FEE27" w14:textId="1DA60FD0" w:rsidR="00641E4C" w:rsidRPr="00554057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1,228,372</w:t>
            </w:r>
          </w:p>
        </w:tc>
        <w:tc>
          <w:tcPr>
            <w:tcW w:w="280" w:type="dxa"/>
          </w:tcPr>
          <w:p w14:paraId="08300B63" w14:textId="77777777" w:rsidR="00641E4C" w:rsidRPr="0055405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1F0AFC86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1,613,312</w:t>
            </w:r>
          </w:p>
        </w:tc>
      </w:tr>
    </w:tbl>
    <w:p w14:paraId="06CD913D" w14:textId="77777777" w:rsidR="00641E4C" w:rsidRPr="002E01B9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115"/>
        <w:gridCol w:w="236"/>
        <w:gridCol w:w="1108"/>
        <w:gridCol w:w="241"/>
        <w:gridCol w:w="1152"/>
        <w:gridCol w:w="280"/>
        <w:gridCol w:w="1142"/>
      </w:tblGrid>
      <w:tr w:rsidR="00641E4C" w:rsidRPr="00A245D0" w14:paraId="69304CD3" w14:textId="77777777" w:rsidTr="009729E0">
        <w:trPr>
          <w:trHeight w:val="399"/>
        </w:trPr>
        <w:tc>
          <w:tcPr>
            <w:tcW w:w="4059" w:type="dxa"/>
          </w:tcPr>
          <w:p w14:paraId="17497700" w14:textId="77777777" w:rsidR="00641E4C" w:rsidRDefault="00641E4C" w:rsidP="009729E0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78670A6C" w14:textId="77777777" w:rsidR="00641E4C" w:rsidRPr="00A245D0" w:rsidRDefault="00641E4C" w:rsidP="009729E0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2407BFC1" w14:textId="77777777" w:rsidR="00641E4C" w:rsidRPr="00A245D0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85425F4" w14:textId="77777777" w:rsidR="00641E4C" w:rsidRPr="00A245D0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2F40EF7D" w14:textId="77777777" w:rsidR="00641E4C" w:rsidRPr="00A245D0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A245D0" w14:paraId="778234B0" w14:textId="77777777" w:rsidTr="009729E0">
        <w:trPr>
          <w:trHeight w:val="399"/>
        </w:trPr>
        <w:tc>
          <w:tcPr>
            <w:tcW w:w="4059" w:type="dxa"/>
          </w:tcPr>
          <w:p w14:paraId="7D002040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5" w:type="dxa"/>
            <w:shd w:val="clear" w:color="auto" w:fill="auto"/>
          </w:tcPr>
          <w:p w14:paraId="08E24325" w14:textId="55E113BB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6B369AB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28DA21C5" w14:textId="52912C6F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41" w:type="dxa"/>
          </w:tcPr>
          <w:p w14:paraId="534E3A89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B288DE8" w14:textId="4B2E54F3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80" w:type="dxa"/>
          </w:tcPr>
          <w:p w14:paraId="5DD8EBF3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5E0AE0E" w14:textId="31C3CBF8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641E4C" w:rsidRPr="000B294D" w14:paraId="38D83FEF" w14:textId="77777777" w:rsidTr="009729E0">
        <w:trPr>
          <w:trHeight w:val="399"/>
        </w:trPr>
        <w:tc>
          <w:tcPr>
            <w:tcW w:w="4059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4" w:type="dxa"/>
            <w:gridSpan w:val="7"/>
            <w:shd w:val="clear" w:color="auto" w:fill="auto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0B294D" w14:paraId="6C309F84" w14:textId="77777777" w:rsidTr="009729E0">
        <w:trPr>
          <w:trHeight w:val="399"/>
        </w:trPr>
        <w:tc>
          <w:tcPr>
            <w:tcW w:w="4059" w:type="dxa"/>
          </w:tcPr>
          <w:p w14:paraId="5B199202" w14:textId="77777777" w:rsidR="00641E4C" w:rsidRPr="00A245D0" w:rsidRDefault="00641E4C" w:rsidP="0019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F033CED" w14:textId="50B84D0E" w:rsidR="00641E4C" w:rsidRPr="000B294D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</w:t>
            </w:r>
            <w:r w:rsidR="00C042A6">
              <w:rPr>
                <w:rFonts w:asciiTheme="majorBidi" w:hAnsiTheme="majorBidi" w:cstheme="majorBidi"/>
                <w:sz w:val="30"/>
                <w:szCs w:val="30"/>
              </w:rPr>
              <w:t>9,151</w:t>
            </w:r>
          </w:p>
        </w:tc>
        <w:tc>
          <w:tcPr>
            <w:tcW w:w="236" w:type="dxa"/>
          </w:tcPr>
          <w:p w14:paraId="3A454702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EC1FBC2" w14:textId="5656F592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7,964,648</w:t>
            </w:r>
          </w:p>
        </w:tc>
        <w:tc>
          <w:tcPr>
            <w:tcW w:w="241" w:type="dxa"/>
          </w:tcPr>
          <w:p w14:paraId="42E407C2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0A85DA" w14:textId="43C17096" w:rsidR="00641E4C" w:rsidRPr="000B294D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</w:t>
            </w:r>
            <w:r w:rsidR="00C042A6">
              <w:rPr>
                <w:rFonts w:asciiTheme="majorBidi" w:hAnsiTheme="majorBidi" w:cstheme="majorBidi"/>
                <w:sz w:val="30"/>
                <w:szCs w:val="30"/>
              </w:rPr>
              <w:t>7,660</w:t>
            </w:r>
          </w:p>
        </w:tc>
        <w:tc>
          <w:tcPr>
            <w:tcW w:w="280" w:type="dxa"/>
          </w:tcPr>
          <w:p w14:paraId="4BBDD702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CEE4742" w14:textId="208A891C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8,077,817</w:t>
            </w:r>
          </w:p>
        </w:tc>
      </w:tr>
      <w:tr w:rsidR="00641E4C" w:rsidRPr="00A245D0" w14:paraId="0445610F" w14:textId="77777777" w:rsidTr="009729E0">
        <w:trPr>
          <w:trHeight w:val="399"/>
        </w:trPr>
        <w:tc>
          <w:tcPr>
            <w:tcW w:w="4059" w:type="dxa"/>
          </w:tcPr>
          <w:p w14:paraId="2064846A" w14:textId="77777777" w:rsidR="00641E4C" w:rsidRPr="00A245D0" w:rsidRDefault="00641E4C" w:rsidP="0019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proofErr w:type="gramStart"/>
            <w:r w:rsidRPr="00195FB5">
              <w:rPr>
                <w:rFonts w:asciiTheme="majorBidi" w:hAnsiTheme="majorBidi" w:cstheme="majorBidi"/>
                <w:sz w:val="30"/>
                <w:szCs w:val="30"/>
              </w:rPr>
              <w:t>-  (</w:t>
            </w:r>
            <w:proofErr w:type="gramEnd"/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 การปรับลดมูลค่าเป็น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B389AEB" w14:textId="77777777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BFCFD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C456B06" w14:textId="77777777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E279B58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7F7AD4" w14:textId="77777777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597D43C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CB5C4A3" w14:textId="77777777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E4C" w:rsidRPr="00A245D0" w14:paraId="127111DB" w14:textId="77777777" w:rsidTr="009729E0">
        <w:trPr>
          <w:trHeight w:val="399"/>
        </w:trPr>
        <w:tc>
          <w:tcPr>
            <w:tcW w:w="4059" w:type="dxa"/>
          </w:tcPr>
          <w:p w14:paraId="74A926A2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BF8CF" w14:textId="655FA9E4" w:rsidR="00641E4C" w:rsidRPr="00A245D0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(49,504)</w:t>
            </w:r>
          </w:p>
        </w:tc>
        <w:tc>
          <w:tcPr>
            <w:tcW w:w="236" w:type="dxa"/>
          </w:tcPr>
          <w:p w14:paraId="4FC4DCAA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E5239D4" w14:textId="66AC371D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153,937</w:t>
            </w:r>
          </w:p>
        </w:tc>
        <w:tc>
          <w:tcPr>
            <w:tcW w:w="241" w:type="dxa"/>
          </w:tcPr>
          <w:p w14:paraId="43814C3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5976C" w14:textId="09AE4E96" w:rsidR="00641E4C" w:rsidRPr="00A245D0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(49,504)</w:t>
            </w:r>
          </w:p>
        </w:tc>
        <w:tc>
          <w:tcPr>
            <w:tcW w:w="280" w:type="dxa"/>
          </w:tcPr>
          <w:p w14:paraId="389EE1FA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2500232" w14:textId="7EBB4241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153,937</w:t>
            </w:r>
          </w:p>
        </w:tc>
      </w:tr>
      <w:tr w:rsidR="00641E4C" w:rsidRPr="00A245D0" w14:paraId="0A181E38" w14:textId="77777777" w:rsidTr="009729E0">
        <w:trPr>
          <w:trHeight w:val="399"/>
        </w:trPr>
        <w:tc>
          <w:tcPr>
            <w:tcW w:w="4059" w:type="dxa"/>
          </w:tcPr>
          <w:p w14:paraId="16C6C24C" w14:textId="77777777" w:rsidR="00641E4C" w:rsidRPr="00A245D0" w:rsidRDefault="00641E4C" w:rsidP="00641E4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898E0" w14:textId="47482863" w:rsidR="00641E4C" w:rsidRPr="00A245D0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</w:t>
            </w:r>
            <w:r w:rsidR="00C04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4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236" w:type="dxa"/>
          </w:tcPr>
          <w:p w14:paraId="64ADBD3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4DD9D106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8,118,585</w:t>
            </w:r>
          </w:p>
        </w:tc>
        <w:tc>
          <w:tcPr>
            <w:tcW w:w="241" w:type="dxa"/>
          </w:tcPr>
          <w:p w14:paraId="6623D61E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A1A0A" w14:textId="0F2D0738" w:rsidR="00641E4C" w:rsidRPr="00302B14" w:rsidRDefault="00302B1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B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</w:t>
            </w:r>
            <w:r w:rsidR="00C04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98,156</w:t>
            </w:r>
          </w:p>
        </w:tc>
        <w:tc>
          <w:tcPr>
            <w:tcW w:w="280" w:type="dxa"/>
          </w:tcPr>
          <w:p w14:paraId="55259CA4" w14:textId="77777777" w:rsidR="00641E4C" w:rsidRPr="00302B1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52D00C91" w:rsidR="00641E4C" w:rsidRPr="00A245D0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8,231,754</w:t>
            </w:r>
          </w:p>
        </w:tc>
      </w:tr>
    </w:tbl>
    <w:p w14:paraId="546B181A" w14:textId="77777777" w:rsidR="009A26C3" w:rsidRPr="002E01B9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72C9A2C0" w:rsidR="009F0710" w:rsidRDefault="001E641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344416" w:rsidRPr="00A02BFC">
        <w:rPr>
          <w:rFonts w:ascii="Angsana New" w:hAnsi="Angsana New" w:cs="Angsana New" w:hint="cs"/>
          <w:sz w:val="30"/>
          <w:szCs w:val="30"/>
        </w:rPr>
        <w:t>3</w:t>
      </w:r>
      <w:r w:rsidR="00344416" w:rsidRPr="00A02BFC">
        <w:rPr>
          <w:rFonts w:ascii="Angsana New" w:hAnsi="Angsana New" w:cs="Angsana New"/>
          <w:sz w:val="30"/>
          <w:szCs w:val="30"/>
        </w:rPr>
        <w:t>0</w:t>
      </w:r>
      <w:r w:rsidR="00344416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E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E56CF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  <w:lang w:val="en-GB"/>
        </w:rPr>
        <w:t>2566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กลุ่มบริษัทและบริษัทมีเจ้าหนี้ทรัสต์รีซีทจำนวน </w:t>
      </w:r>
      <w:r w:rsidR="00486C74">
        <w:rPr>
          <w:rFonts w:asciiTheme="majorBidi" w:hAnsiTheme="majorBidi" w:cstheme="majorBidi"/>
          <w:sz w:val="30"/>
          <w:szCs w:val="30"/>
          <w:lang w:val="en-GB"/>
        </w:rPr>
        <w:t>1,143.3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2565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596</w:t>
      </w:r>
      <w:r w:rsidR="00306837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ล้านบาท)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FB03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2345B">
        <w:rPr>
          <w:rFonts w:asciiTheme="majorBidi" w:hAnsiTheme="majorBidi" w:cstheme="majorBidi"/>
          <w:sz w:val="30"/>
          <w:szCs w:val="30"/>
        </w:rPr>
        <w:t>2.</w:t>
      </w:r>
      <w:r w:rsidR="005A44C3">
        <w:rPr>
          <w:rFonts w:asciiTheme="majorBidi" w:hAnsiTheme="majorBidi" w:cstheme="majorBidi"/>
          <w:sz w:val="30"/>
          <w:szCs w:val="30"/>
        </w:rPr>
        <w:t>50</w:t>
      </w:r>
      <w:r w:rsidR="0022345B">
        <w:rPr>
          <w:rFonts w:asciiTheme="majorBidi" w:hAnsiTheme="majorBidi" w:cstheme="majorBidi"/>
          <w:sz w:val="30"/>
          <w:szCs w:val="30"/>
        </w:rPr>
        <w:t xml:space="preserve"> </w:t>
      </w:r>
      <w:r w:rsidR="000209EF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571E1B" w:rsidRPr="00554057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2345B">
        <w:rPr>
          <w:rFonts w:asciiTheme="majorBidi" w:hAnsiTheme="majorBidi" w:cstheme="majorBidi"/>
          <w:sz w:val="30"/>
          <w:szCs w:val="30"/>
          <w:lang w:val="en-GB"/>
        </w:rPr>
        <w:t>6.</w:t>
      </w:r>
      <w:r w:rsidR="00486C74">
        <w:rPr>
          <w:rFonts w:asciiTheme="majorBidi" w:hAnsiTheme="majorBidi" w:cstheme="majorBidi"/>
          <w:sz w:val="30"/>
          <w:szCs w:val="30"/>
          <w:lang w:val="en-GB"/>
        </w:rPr>
        <w:t>70</w:t>
      </w:r>
      <w:r w:rsidR="00F2674B"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2674B" w:rsidRPr="00554057">
        <w:rPr>
          <w:rFonts w:asciiTheme="majorBidi" w:hAnsiTheme="majorBidi" w:cstheme="majorBidi"/>
          <w:sz w:val="30"/>
          <w:szCs w:val="30"/>
          <w:cs/>
          <w:lang w:val="en-GB"/>
        </w:rPr>
        <w:t>ต่อปี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(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2565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0</w:t>
      </w:r>
      <w:r w:rsidR="005354EB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95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571E1B"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5354EB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45</w:t>
      </w:r>
      <w:r w:rsidR="00FB034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554057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</w:t>
      </w:r>
      <w:r w:rsidR="00A4239A">
        <w:rPr>
          <w:rFonts w:asciiTheme="majorBidi" w:hAnsiTheme="majorBidi" w:cstheme="majorBidi" w:hint="cs"/>
          <w:sz w:val="30"/>
          <w:szCs w:val="30"/>
          <w:cs/>
        </w:rPr>
        <w:t>์</w:t>
      </w:r>
      <w:r w:rsidR="009F0710">
        <w:rPr>
          <w:rFonts w:asciiTheme="majorBidi" w:hAnsiTheme="majorBidi" w:cstheme="majorBidi"/>
          <w:sz w:val="24"/>
          <w:szCs w:val="24"/>
        </w:rPr>
        <w:br w:type="page"/>
      </w:r>
    </w:p>
    <w:p w14:paraId="0DDE2A5E" w14:textId="372F0EB1" w:rsidR="00925F84" w:rsidRPr="00C400B7" w:rsidRDefault="00925F84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ที่ดิน อาคาร และอุปกรณ์</w:t>
      </w:r>
    </w:p>
    <w:p w14:paraId="2B584C05" w14:textId="77777777" w:rsidR="00641E4C" w:rsidRPr="002E01B9" w:rsidRDefault="00641E4C" w:rsidP="00791B08">
      <w:pPr>
        <w:pStyle w:val="ListParagraph"/>
        <w:ind w:left="788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641E4C" w:rsidRPr="00F00207" w14:paraId="590D64F0" w14:textId="77777777" w:rsidTr="009729E0">
        <w:trPr>
          <w:trHeight w:val="385"/>
          <w:tblHeader/>
        </w:trPr>
        <w:tc>
          <w:tcPr>
            <w:tcW w:w="4230" w:type="dxa"/>
          </w:tcPr>
          <w:p w14:paraId="756927B7" w14:textId="77777777" w:rsidR="00641E4C" w:rsidRPr="00F00207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597C2" w14:textId="77777777" w:rsidR="00641E4C" w:rsidRPr="00F00207" w:rsidRDefault="00641E4C" w:rsidP="0097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33BC61D" w14:textId="77777777" w:rsidR="00641E4C" w:rsidRPr="00F00207" w:rsidRDefault="00641E4C" w:rsidP="009729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41E4C" w:rsidRPr="00F00207" w:rsidRDefault="00641E4C" w:rsidP="009729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F33A39" w14:textId="77777777" w:rsidR="00641E4C" w:rsidRPr="00F00207" w:rsidRDefault="00641E4C" w:rsidP="009729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F00207" w14:paraId="2A12DD8E" w14:textId="77777777" w:rsidTr="009729E0">
        <w:trPr>
          <w:trHeight w:val="385"/>
        </w:trPr>
        <w:tc>
          <w:tcPr>
            <w:tcW w:w="4230" w:type="dxa"/>
          </w:tcPr>
          <w:p w14:paraId="71E628EC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5BCC87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644CD5" w14:textId="0330DD78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E47705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B6ED62" w14:textId="7C36CAE1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BD9806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0CB3" w14:textId="4F169E98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BA05DF" w14:textId="77777777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0037E" w14:textId="6DD8C16C" w:rsidR="00641E4C" w:rsidRPr="00F0020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41E4C" w:rsidRPr="00F00207" w14:paraId="2E4A3FC0" w14:textId="77777777" w:rsidTr="009729E0">
        <w:trPr>
          <w:trHeight w:val="399"/>
        </w:trPr>
        <w:tc>
          <w:tcPr>
            <w:tcW w:w="4230" w:type="dxa"/>
          </w:tcPr>
          <w:p w14:paraId="30CA4FD4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5372E" w14:textId="77777777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3202BE46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E4C" w:rsidRPr="00F00207" w14:paraId="19ACBBA5" w14:textId="77777777" w:rsidTr="009729E0">
        <w:trPr>
          <w:trHeight w:val="399"/>
        </w:trPr>
        <w:tc>
          <w:tcPr>
            <w:tcW w:w="4230" w:type="dxa"/>
          </w:tcPr>
          <w:p w14:paraId="717C64B1" w14:textId="1ACF114E" w:rsidR="00641E4C" w:rsidRPr="00F00207" w:rsidRDefault="00641E4C" w:rsidP="00E2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="00E21D6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4C2FC021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EA8622" w14:textId="1C521F71" w:rsidR="00641E4C" w:rsidRPr="00F00207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878,576</w:t>
            </w:r>
          </w:p>
        </w:tc>
        <w:tc>
          <w:tcPr>
            <w:tcW w:w="270" w:type="dxa"/>
          </w:tcPr>
          <w:p w14:paraId="66289F84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7C6AA3" w14:textId="7D8BCD47" w:rsidR="00641E4C" w:rsidRPr="002C3D4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936,426</w:t>
            </w:r>
          </w:p>
        </w:tc>
        <w:tc>
          <w:tcPr>
            <w:tcW w:w="270" w:type="dxa"/>
          </w:tcPr>
          <w:p w14:paraId="2313C755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D2D2BB" w14:textId="0915287B" w:rsidR="00641E4C" w:rsidRPr="00F00207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611,997</w:t>
            </w:r>
          </w:p>
        </w:tc>
        <w:tc>
          <w:tcPr>
            <w:tcW w:w="270" w:type="dxa"/>
          </w:tcPr>
          <w:p w14:paraId="5AEB3B61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51E437" w14:textId="32BF80B6" w:rsidR="00641E4C" w:rsidRPr="00F0020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637,642</w:t>
            </w:r>
          </w:p>
        </w:tc>
      </w:tr>
      <w:tr w:rsidR="00641E4C" w:rsidRPr="00B45644" w14:paraId="351FCB05" w14:textId="77777777" w:rsidTr="009729E0">
        <w:trPr>
          <w:trHeight w:val="399"/>
        </w:trPr>
        <w:tc>
          <w:tcPr>
            <w:tcW w:w="4230" w:type="dxa"/>
          </w:tcPr>
          <w:p w14:paraId="12A75C1F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985C710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27452" w14:textId="4FFDBCB0" w:rsidR="00641E4C" w:rsidRPr="00B45644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173,017</w:t>
            </w:r>
          </w:p>
        </w:tc>
        <w:tc>
          <w:tcPr>
            <w:tcW w:w="270" w:type="dxa"/>
          </w:tcPr>
          <w:p w14:paraId="16A560E2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827193" w14:textId="31D02C1C" w:rsidR="00641E4C" w:rsidRPr="00B52966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11,530</w:t>
            </w:r>
          </w:p>
        </w:tc>
        <w:tc>
          <w:tcPr>
            <w:tcW w:w="270" w:type="dxa"/>
            <w:shd w:val="clear" w:color="auto" w:fill="auto"/>
          </w:tcPr>
          <w:p w14:paraId="644C0C70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85FE13" w14:textId="5C600DC2" w:rsidR="00641E4C" w:rsidRPr="00B45644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11,646</w:t>
            </w:r>
          </w:p>
        </w:tc>
        <w:tc>
          <w:tcPr>
            <w:tcW w:w="270" w:type="dxa"/>
            <w:shd w:val="clear" w:color="auto" w:fill="auto"/>
          </w:tcPr>
          <w:p w14:paraId="3371137E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59487" w14:textId="25576168" w:rsidR="00641E4C" w:rsidRPr="00B4564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11,462</w:t>
            </w:r>
          </w:p>
        </w:tc>
      </w:tr>
      <w:tr w:rsidR="00641E4C" w:rsidRPr="00B52966" w14:paraId="61AC3323" w14:textId="77777777" w:rsidTr="009729E0">
        <w:trPr>
          <w:trHeight w:val="399"/>
        </w:trPr>
        <w:tc>
          <w:tcPr>
            <w:tcW w:w="4230" w:type="dxa"/>
          </w:tcPr>
          <w:p w14:paraId="1FBC5FB3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18B02A8D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5D1281" w14:textId="3D35586A" w:rsidR="00641E4C" w:rsidRPr="00B45644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429BA9F1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35C8A" w14:textId="14EA5B52" w:rsidR="00641E4C" w:rsidRPr="00B52966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3,796</w:t>
            </w:r>
          </w:p>
        </w:tc>
        <w:tc>
          <w:tcPr>
            <w:tcW w:w="270" w:type="dxa"/>
            <w:shd w:val="clear" w:color="auto" w:fill="auto"/>
          </w:tcPr>
          <w:p w14:paraId="0F91F9BF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6BF2B" w14:textId="61B99BFB" w:rsidR="00641E4C" w:rsidRPr="00B45644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5F80C9F5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D0A739" w14:textId="5AA4E110" w:rsidR="00641E4C" w:rsidRPr="00B52966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3,796</w:t>
            </w:r>
          </w:p>
        </w:tc>
      </w:tr>
      <w:tr w:rsidR="00641E4C" w:rsidRPr="00B45644" w14:paraId="370300C0" w14:textId="77777777" w:rsidTr="009729E0">
        <w:trPr>
          <w:trHeight w:val="399"/>
        </w:trPr>
        <w:tc>
          <w:tcPr>
            <w:tcW w:w="4230" w:type="dxa"/>
          </w:tcPr>
          <w:p w14:paraId="2172B73A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48EBE218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4D8B23" w14:textId="53BCCAE2" w:rsidR="00641E4C" w:rsidRPr="00B45644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(567)</w:t>
            </w:r>
          </w:p>
        </w:tc>
        <w:tc>
          <w:tcPr>
            <w:tcW w:w="270" w:type="dxa"/>
          </w:tcPr>
          <w:p w14:paraId="65DF7E14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F4A03A" w14:textId="6B467D77" w:rsidR="00641E4C" w:rsidRPr="00B4564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(253)</w:t>
            </w:r>
          </w:p>
        </w:tc>
        <w:tc>
          <w:tcPr>
            <w:tcW w:w="270" w:type="dxa"/>
          </w:tcPr>
          <w:p w14:paraId="48B3BE8A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19C6F" w14:textId="28A1D948" w:rsidR="00641E4C" w:rsidRPr="00B45644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B222A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5AAF47" w14:textId="7A8A093C" w:rsidR="00641E4C" w:rsidRPr="00B4564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(253)</w:t>
            </w:r>
          </w:p>
        </w:tc>
      </w:tr>
      <w:tr w:rsidR="00641E4C" w:rsidRPr="00B45644" w14:paraId="0D592DFC" w14:textId="77777777" w:rsidTr="009729E0">
        <w:trPr>
          <w:trHeight w:val="399"/>
        </w:trPr>
        <w:tc>
          <w:tcPr>
            <w:tcW w:w="4230" w:type="dxa"/>
          </w:tcPr>
          <w:p w14:paraId="094083F2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0B128541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EB3C7" w14:textId="0B51DBA8" w:rsidR="00641E4C" w:rsidRPr="00B45644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(47,560)</w:t>
            </w:r>
          </w:p>
        </w:tc>
        <w:tc>
          <w:tcPr>
            <w:tcW w:w="270" w:type="dxa"/>
          </w:tcPr>
          <w:p w14:paraId="5D93B6BA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D5EAD2" w14:textId="0C00EE95" w:rsidR="00641E4C" w:rsidRPr="00B4564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(56,419)</w:t>
            </w:r>
          </w:p>
        </w:tc>
        <w:tc>
          <w:tcPr>
            <w:tcW w:w="270" w:type="dxa"/>
          </w:tcPr>
          <w:p w14:paraId="579E2752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754FF" w14:textId="034CB078" w:rsidR="00641E4C" w:rsidRPr="00B45644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(28,21</w:t>
            </w:r>
            <w:r w:rsidR="00C042A6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649D2B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E4EFD" w14:textId="0B540DB8" w:rsidR="00641E4C" w:rsidRPr="00B4564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(32,051)</w:t>
            </w:r>
          </w:p>
        </w:tc>
      </w:tr>
      <w:tr w:rsidR="00641E4C" w:rsidRPr="00B45644" w14:paraId="76449E16" w14:textId="77777777" w:rsidTr="009729E0">
        <w:trPr>
          <w:trHeight w:val="399"/>
        </w:trPr>
        <w:tc>
          <w:tcPr>
            <w:tcW w:w="4230" w:type="dxa"/>
          </w:tcPr>
          <w:p w14:paraId="3145C994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5D5312F9" w14:textId="77777777" w:rsidR="00641E4C" w:rsidRPr="00F00207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BBCFD" w14:textId="4EC95813" w:rsidR="00641E4C" w:rsidRPr="00A55102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51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1,003,97</w:t>
            </w:r>
            <w:r w:rsidR="00351D0D" w:rsidRPr="00A551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5E0A47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57196356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51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895,080</w:t>
            </w:r>
          </w:p>
        </w:tc>
        <w:tc>
          <w:tcPr>
            <w:tcW w:w="270" w:type="dxa"/>
          </w:tcPr>
          <w:p w14:paraId="577B78AE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18B6B" w14:textId="0610A157" w:rsidR="00641E4C" w:rsidRPr="00A55102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51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595,93</w:t>
            </w:r>
            <w:r w:rsidR="00C042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DE6A67" w14:textId="77777777" w:rsidR="00641E4C" w:rsidRPr="00B45644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19BB52B2" w:rsidR="00641E4C" w:rsidRPr="00B4564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620,596</w:t>
            </w:r>
          </w:p>
        </w:tc>
      </w:tr>
      <w:tr w:rsidR="00641E4C" w:rsidRPr="006D4995" w14:paraId="646389BA" w14:textId="77777777" w:rsidTr="00E433BC">
        <w:trPr>
          <w:trHeight w:val="399"/>
        </w:trPr>
        <w:tc>
          <w:tcPr>
            <w:tcW w:w="4230" w:type="dxa"/>
          </w:tcPr>
          <w:p w14:paraId="4171ABAD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D3E516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863A5" w14:textId="77777777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506E2C91" w:rsidR="00641E4C" w:rsidRPr="00A55102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A55102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878,576</w:t>
            </w:r>
          </w:p>
        </w:tc>
        <w:tc>
          <w:tcPr>
            <w:tcW w:w="270" w:type="dxa"/>
          </w:tcPr>
          <w:p w14:paraId="27B5E86F" w14:textId="77777777" w:rsidR="00641E4C" w:rsidRPr="00A55102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2C1B2" w14:textId="77777777" w:rsidR="00641E4C" w:rsidRPr="00A55102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641E4C" w:rsidRPr="006D4995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4131EAC4" w:rsidR="00641E4C" w:rsidRPr="006D4995" w:rsidRDefault="00486C74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611,997</w:t>
            </w:r>
          </w:p>
        </w:tc>
      </w:tr>
    </w:tbl>
    <w:p w14:paraId="28C2223D" w14:textId="77777777" w:rsidR="009F0710" w:rsidRDefault="009F0710" w:rsidP="00065B0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970"/>
        </w:tabs>
        <w:spacing w:line="240" w:lineRule="auto"/>
        <w:ind w:left="540" w:right="-45"/>
        <w:jc w:val="thaiDistribute"/>
        <w:rPr>
          <w:rFonts w:asciiTheme="majorBidi" w:hAnsiTheme="majorBidi" w:cs="Angsana New"/>
          <w:b w:val="0"/>
          <w:bCs w:val="0"/>
          <w:sz w:val="30"/>
          <w:szCs w:val="30"/>
          <w:u w:val="none"/>
          <w:lang w:val="en-GB"/>
        </w:rPr>
      </w:pPr>
    </w:p>
    <w:p w14:paraId="2FFDA48E" w14:textId="763A5DF7" w:rsidR="00065B07" w:rsidRPr="00065B07" w:rsidRDefault="009F0710" w:rsidP="00065B0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970"/>
        </w:tabs>
        <w:spacing w:line="240" w:lineRule="auto"/>
        <w:ind w:left="540" w:right="-45"/>
        <w:jc w:val="thaiDistribute"/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</w:pPr>
      <w:r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  <w:lang w:val="en-GB"/>
        </w:rPr>
        <w:t xml:space="preserve">ณ วันที่ </w:t>
      </w:r>
      <w:r>
        <w:rPr>
          <w:rFonts w:asciiTheme="majorBidi" w:hAnsiTheme="majorBidi" w:cs="Angsana New"/>
          <w:b w:val="0"/>
          <w:bCs w:val="0"/>
          <w:sz w:val="30"/>
          <w:szCs w:val="30"/>
          <w:u w:val="none"/>
          <w:lang w:val="en-GB"/>
        </w:rPr>
        <w:t xml:space="preserve">3 </w:t>
      </w:r>
      <w:r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  <w:lang w:val="en-GB"/>
        </w:rPr>
        <w:t xml:space="preserve">สิงหาคม </w:t>
      </w:r>
      <w:r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2566 </w:t>
      </w:r>
      <w:r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 xml:space="preserve">บริษัท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เดอะ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สตีล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อินดัสทรี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จำกัด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ซึ่งเป็นบริษัทย่อย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ได้ทำการซื้อที่ดินจำนวน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120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ไร่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br/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3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งาน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82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ตารางวา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ที่อำเภอพนมสารคาม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จังหวัดฉะเชิงเทราเป็นจำนวนเงิน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/>
          <w:b w:val="0"/>
          <w:bCs w:val="0"/>
          <w:sz w:val="30"/>
          <w:szCs w:val="30"/>
          <w:u w:val="none"/>
        </w:rPr>
        <w:t xml:space="preserve">161.34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ล้านบาท</w:t>
      </w:r>
      <w:r w:rsidR="00D21A2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Pr="009F0710">
        <w:rPr>
          <w:rFonts w:asciiTheme="majorBidi" w:hAnsiTheme="majorBidi" w:cs="Angsana New" w:hint="cs"/>
          <w:b w:val="0"/>
          <w:bCs w:val="0"/>
          <w:sz w:val="30"/>
          <w:szCs w:val="30"/>
          <w:u w:val="none"/>
          <w:cs/>
        </w:rPr>
        <w:t>เพื่อใช้ในการดำเนินงาน</w:t>
      </w:r>
    </w:p>
    <w:p w14:paraId="1EB3A3FB" w14:textId="77777777" w:rsidR="00065B07" w:rsidRPr="002E01B9" w:rsidRDefault="00065B07" w:rsidP="00065B07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099BDADC" w14:textId="7199AFE4" w:rsidR="0095290C" w:rsidRDefault="0095290C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สินทรัพย์สิทธิการใช้</w:t>
      </w:r>
    </w:p>
    <w:p w14:paraId="64B1B694" w14:textId="77777777" w:rsidR="0095290C" w:rsidRPr="0095290C" w:rsidRDefault="0095290C" w:rsidP="009529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5290C" w:rsidRPr="00976314" w14:paraId="1B26C1CB" w14:textId="77777777" w:rsidTr="0028373B">
        <w:trPr>
          <w:trHeight w:val="385"/>
          <w:tblHeader/>
        </w:trPr>
        <w:tc>
          <w:tcPr>
            <w:tcW w:w="4230" w:type="dxa"/>
          </w:tcPr>
          <w:p w14:paraId="304B9C81" w14:textId="77777777" w:rsidR="0095290C" w:rsidRPr="00976314" w:rsidRDefault="0095290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FDF32" w14:textId="77777777" w:rsidR="0095290C" w:rsidRPr="00976314" w:rsidRDefault="0095290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EE2754D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0BAF9A5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07ED49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90C" w:rsidRPr="00976314" w14:paraId="122B1CD3" w14:textId="77777777" w:rsidTr="0028373B">
        <w:trPr>
          <w:trHeight w:val="385"/>
        </w:trPr>
        <w:tc>
          <w:tcPr>
            <w:tcW w:w="4230" w:type="dxa"/>
          </w:tcPr>
          <w:p w14:paraId="38E54C08" w14:textId="77777777" w:rsidR="0095290C" w:rsidRPr="00976314" w:rsidRDefault="0095290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763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763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76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FA2AD17" w14:textId="77777777" w:rsidR="0095290C" w:rsidRPr="00976314" w:rsidRDefault="0095290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D7318F" w14:textId="63EB977D" w:rsidR="0095290C" w:rsidRPr="00976314" w:rsidRDefault="0095290C" w:rsidP="00283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5D0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950B80" w14:textId="77777777" w:rsidR="0095290C" w:rsidRPr="00976314" w:rsidRDefault="0095290C" w:rsidP="00283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E6EB17" w14:textId="32612A91" w:rsidR="0095290C" w:rsidRPr="00976314" w:rsidRDefault="0095290C" w:rsidP="00283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5D0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D5B708" w14:textId="77777777" w:rsidR="0095290C" w:rsidRPr="00976314" w:rsidRDefault="0095290C" w:rsidP="00283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B9A68" w14:textId="3953335C" w:rsidR="0095290C" w:rsidRPr="00976314" w:rsidRDefault="0095290C" w:rsidP="00283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5D0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BF3BDB" w14:textId="77777777" w:rsidR="0095290C" w:rsidRPr="00976314" w:rsidRDefault="0095290C" w:rsidP="00283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68239E" w14:textId="60BCE2DE" w:rsidR="0095290C" w:rsidRPr="00976314" w:rsidRDefault="0095290C" w:rsidP="0028373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5D0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5290C" w:rsidRPr="00976314" w14:paraId="6D9572ED" w14:textId="77777777" w:rsidTr="0028373B">
        <w:trPr>
          <w:trHeight w:val="399"/>
        </w:trPr>
        <w:tc>
          <w:tcPr>
            <w:tcW w:w="4230" w:type="dxa"/>
          </w:tcPr>
          <w:p w14:paraId="1AFD7584" w14:textId="77777777" w:rsidR="0095290C" w:rsidRPr="00976314" w:rsidRDefault="0095290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1F889" w14:textId="77777777" w:rsidR="0095290C" w:rsidRPr="00976314" w:rsidRDefault="0095290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62F8605B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D0F" w:rsidRPr="00976314" w14:paraId="2D9FCEDA" w14:textId="77777777" w:rsidTr="0028373B">
        <w:trPr>
          <w:trHeight w:val="399"/>
        </w:trPr>
        <w:tc>
          <w:tcPr>
            <w:tcW w:w="4230" w:type="dxa"/>
          </w:tcPr>
          <w:p w14:paraId="1966CF35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1827E751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E1D7B5" w14:textId="69E831D7" w:rsidR="008C5D0F" w:rsidRPr="00976314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63,266</w:t>
            </w:r>
          </w:p>
        </w:tc>
        <w:tc>
          <w:tcPr>
            <w:tcW w:w="270" w:type="dxa"/>
          </w:tcPr>
          <w:p w14:paraId="6C1D06F4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0B46E" w14:textId="6B1547C7" w:rsidR="008C5D0F" w:rsidRPr="00976314" w:rsidRDefault="008C5D0F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30,984</w:t>
            </w:r>
          </w:p>
        </w:tc>
        <w:tc>
          <w:tcPr>
            <w:tcW w:w="270" w:type="dxa"/>
          </w:tcPr>
          <w:p w14:paraId="2036A81F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DC5DAA" w14:textId="5E560559" w:rsidR="008C5D0F" w:rsidRPr="007834FF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7834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229A3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414D3" w14:textId="6BE6BB3A" w:rsidR="008C5D0F" w:rsidRPr="00976314" w:rsidRDefault="008C5D0F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C5D0F" w:rsidRPr="00976314" w14:paraId="7BFC0A92" w14:textId="77777777" w:rsidTr="0028373B">
        <w:trPr>
          <w:trHeight w:val="399"/>
        </w:trPr>
        <w:tc>
          <w:tcPr>
            <w:tcW w:w="4230" w:type="dxa"/>
          </w:tcPr>
          <w:p w14:paraId="66CF4DB2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9E490F6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9A0B68" w14:textId="43961795" w:rsidR="008C5D0F" w:rsidRPr="00976314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00B446B0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08805E" w14:textId="13D23E3B" w:rsidR="008C5D0F" w:rsidRPr="00553297" w:rsidRDefault="008C5D0F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35,300</w:t>
            </w:r>
          </w:p>
        </w:tc>
        <w:tc>
          <w:tcPr>
            <w:tcW w:w="270" w:type="dxa"/>
          </w:tcPr>
          <w:p w14:paraId="243152FE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9AC23" w14:textId="615B53D5" w:rsidR="008C5D0F" w:rsidRPr="00976314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97,988</w:t>
            </w:r>
          </w:p>
        </w:tc>
        <w:tc>
          <w:tcPr>
            <w:tcW w:w="270" w:type="dxa"/>
          </w:tcPr>
          <w:p w14:paraId="0C5D6BFC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45349" w14:textId="3D4E8802" w:rsidR="008C5D0F" w:rsidRPr="00976314" w:rsidRDefault="008C5D0F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C5D0F" w:rsidRPr="00976314" w14:paraId="26706AD6" w14:textId="77777777" w:rsidTr="0028373B">
        <w:trPr>
          <w:trHeight w:val="399"/>
        </w:trPr>
        <w:tc>
          <w:tcPr>
            <w:tcW w:w="4230" w:type="dxa"/>
          </w:tcPr>
          <w:p w14:paraId="7B46354D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F77CFE5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6706" w14:textId="3FC51D27" w:rsidR="008C5D0F" w:rsidRPr="00976314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(4,325)</w:t>
            </w:r>
          </w:p>
        </w:tc>
        <w:tc>
          <w:tcPr>
            <w:tcW w:w="270" w:type="dxa"/>
          </w:tcPr>
          <w:p w14:paraId="46D01B0F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AAEC09" w14:textId="6AEFB484" w:rsidR="008C5D0F" w:rsidRPr="00976314" w:rsidRDefault="008C5D0F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(2,074)</w:t>
            </w:r>
          </w:p>
        </w:tc>
        <w:tc>
          <w:tcPr>
            <w:tcW w:w="270" w:type="dxa"/>
          </w:tcPr>
          <w:p w14:paraId="102DEA17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7A3F82" w14:textId="030F99E1" w:rsidR="008C5D0F" w:rsidRPr="00976314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(8,166)</w:t>
            </w:r>
          </w:p>
        </w:tc>
        <w:tc>
          <w:tcPr>
            <w:tcW w:w="270" w:type="dxa"/>
          </w:tcPr>
          <w:p w14:paraId="08E33F30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FBC991" w14:textId="049B6725" w:rsidR="008C5D0F" w:rsidRPr="00976314" w:rsidRDefault="008C5D0F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C5D0F" w:rsidRPr="00976314" w14:paraId="1793C20C" w14:textId="77777777" w:rsidTr="0028373B">
        <w:trPr>
          <w:trHeight w:val="399"/>
        </w:trPr>
        <w:tc>
          <w:tcPr>
            <w:tcW w:w="4230" w:type="dxa"/>
          </w:tcPr>
          <w:p w14:paraId="41BF5F32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65B3D7A1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42CDB" w14:textId="779CA1F2" w:rsidR="008C5D0F" w:rsidRPr="00976314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61,461</w:t>
            </w:r>
          </w:p>
        </w:tc>
        <w:tc>
          <w:tcPr>
            <w:tcW w:w="270" w:type="dxa"/>
          </w:tcPr>
          <w:p w14:paraId="0119A095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2317F" w14:textId="2487F1AF" w:rsidR="008C5D0F" w:rsidRPr="00976314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64,210</w:t>
            </w:r>
          </w:p>
        </w:tc>
        <w:tc>
          <w:tcPr>
            <w:tcW w:w="270" w:type="dxa"/>
          </w:tcPr>
          <w:p w14:paraId="53A1A5E9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6B99A" w14:textId="77018153" w:rsidR="008C5D0F" w:rsidRPr="00976314" w:rsidRDefault="008C14AC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89,822</w:t>
            </w:r>
          </w:p>
        </w:tc>
        <w:tc>
          <w:tcPr>
            <w:tcW w:w="270" w:type="dxa"/>
          </w:tcPr>
          <w:p w14:paraId="2EEB409B" w14:textId="77777777" w:rsidR="008C5D0F" w:rsidRPr="00976314" w:rsidRDefault="008C5D0F" w:rsidP="008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1A574C" w14:textId="59A2FC11" w:rsidR="008C5D0F" w:rsidRPr="00976314" w:rsidRDefault="008C5D0F" w:rsidP="008C5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5290C" w:rsidRPr="00976314" w14:paraId="4A200653" w14:textId="77777777" w:rsidTr="0028373B">
        <w:trPr>
          <w:trHeight w:val="399"/>
        </w:trPr>
        <w:tc>
          <w:tcPr>
            <w:tcW w:w="4230" w:type="dxa"/>
          </w:tcPr>
          <w:p w14:paraId="1A880C1F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9763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763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045B8DB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D1A138" w14:textId="77777777" w:rsidR="0095290C" w:rsidRPr="00976314" w:rsidRDefault="0095290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22BE55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C8651" w14:textId="03BAD308" w:rsidR="0095290C" w:rsidRPr="00976314" w:rsidRDefault="008C14A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63,266</w:t>
            </w:r>
          </w:p>
        </w:tc>
        <w:tc>
          <w:tcPr>
            <w:tcW w:w="270" w:type="dxa"/>
          </w:tcPr>
          <w:p w14:paraId="5DE9972F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59C408" w14:textId="77777777" w:rsidR="0095290C" w:rsidRPr="00976314" w:rsidRDefault="0095290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25E91" w14:textId="77777777" w:rsidR="0095290C" w:rsidRPr="00976314" w:rsidRDefault="0095290C" w:rsidP="0028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B2BD97" w14:textId="0FCB40B2" w:rsidR="0095290C" w:rsidRPr="00976314" w:rsidRDefault="008C14AC" w:rsidP="00283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337F29" w14:textId="36A218AB" w:rsidR="0095290C" w:rsidRPr="002E01B9" w:rsidRDefault="0095290C" w:rsidP="0095290C">
      <w:pPr>
        <w:rPr>
          <w:rFonts w:ascii="Angsana New" w:hAnsi="Angsana New" w:cs="Angsana New"/>
          <w:sz w:val="30"/>
          <w:szCs w:val="30"/>
          <w:lang w:val="th-TH"/>
        </w:rPr>
      </w:pPr>
    </w:p>
    <w:p w14:paraId="03992A9F" w14:textId="4D9695FB" w:rsidR="008C14AC" w:rsidRDefault="005A44C3" w:rsidP="00CD4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ณ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วันที่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61584F">
        <w:rPr>
          <w:rFonts w:asciiTheme="majorBidi" w:hAnsiTheme="majorBidi" w:cs="Angsana New"/>
          <w:sz w:val="30"/>
          <w:szCs w:val="30"/>
          <w:lang w:val="en-GB"/>
        </w:rPr>
        <w:t>1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กรกฎาคม</w:t>
      </w:r>
      <w:r w:rsidR="0061584F">
        <w:rPr>
          <w:rFonts w:asciiTheme="majorBidi" w:hAnsiTheme="majorBidi" w:cs="Angsana New"/>
          <w:sz w:val="30"/>
          <w:szCs w:val="30"/>
          <w:lang w:val="en-GB"/>
        </w:rPr>
        <w:t xml:space="preserve"> 2566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บริษัทได้ทำสัญญาเช่าที่ดิน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ส่วนปรับปรุงที่ดิน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และเครื่องจักร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กับบริษัท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เดอะ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สตีล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อินดัสทรี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จำกัด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ซึ่งเป็นบริษัทย่อย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เป็นระยะเวลา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="00714982">
        <w:rPr>
          <w:rFonts w:asciiTheme="majorBidi" w:hAnsiTheme="majorBidi" w:cs="Angsana New"/>
          <w:sz w:val="30"/>
          <w:szCs w:val="30"/>
        </w:rPr>
        <w:t>11</w:t>
      </w:r>
      <w:r w:rsidR="009F0710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เดือน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โดยมีสิทธิต่ออายุสัญญาเช่าเมื่อสิ้นสุดอายุสัญญา</w:t>
      </w:r>
      <w:r w:rsidRPr="005A44C3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5A44C3">
        <w:rPr>
          <w:rFonts w:asciiTheme="majorBidi" w:hAnsiTheme="majorBidi" w:cs="Angsana New" w:hint="cs"/>
          <w:sz w:val="30"/>
          <w:szCs w:val="30"/>
          <w:cs/>
          <w:lang w:val="en-GB"/>
        </w:rPr>
        <w:t>ค่าเช่ากำหนดชำระเป็นรายเดือนตามอัตราที่ระบุไว้ในสัญญา</w:t>
      </w:r>
    </w:p>
    <w:p w14:paraId="5290F06E" w14:textId="59F1853D" w:rsidR="009F0710" w:rsidRDefault="009F0710" w:rsidP="00CD4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cstheme="minorBidi"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426B5688" w14:textId="59F1853D" w:rsidR="00297667" w:rsidRPr="00C400B7" w:rsidRDefault="00297667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lastRenderedPageBreak/>
        <w:t>ส่วนงานดำเนินง</w:t>
      </w:r>
      <w:r w:rsidR="00A92D47"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2E01B9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C400B7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00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2E01B9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3ED94ACF" w:rsidR="00297667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52DD2976" w:rsidR="00297667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2FCD" w:rsidRPr="00C400B7">
        <w:rPr>
          <w:rFonts w:asciiTheme="majorBidi" w:hAnsiTheme="majorBidi" w:cstheme="majorBidi"/>
          <w:sz w:val="30"/>
          <w:szCs w:val="30"/>
        </w:rPr>
        <w:t>1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</w:rPr>
        <w:t>: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77CB4900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</w:rPr>
        <w:t>: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C400B7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1D3255E" w14:textId="77777777" w:rsidR="00F01A5A" w:rsidRDefault="00F01A5A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A2D34" w14:textId="4C91D632" w:rsidR="00344416" w:rsidRPr="001D520A" w:rsidRDefault="00344416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344416" w:rsidRPr="001D520A" w:rsidSect="00D20EA5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 w:rsidTr="009729E0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 w:rsidTr="009729E0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BBA0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1FD1D40D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4AE1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0B2370A9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 w:rsidP="0097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41E4C" w:rsidRPr="00F411ED" w14:paraId="2646CE49" w14:textId="77777777" w:rsidTr="009729E0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77777777" w:rsidR="00641E4C" w:rsidRPr="00F411ED" w:rsidRDefault="00641E4C" w:rsidP="00641E4C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17DC7EAD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3A9BF49C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4211D164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0C9A1628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4357D24A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6402C22E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111DDC7F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5A2EEB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4BA41FB3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641E4C" w:rsidRPr="00F411ED" w14:paraId="69135464" w14:textId="77777777" w:rsidTr="009729E0">
        <w:trPr>
          <w:trHeight w:val="13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411ED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 w:rsidTr="009729E0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1E4C" w:rsidRPr="00F411ED" w14:paraId="378C9251" w14:textId="77777777" w:rsidTr="009729E0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B01C9" w14:textId="772FBA65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5,255,240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503DA0AF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8,171,181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AA8F" w14:textId="128C2989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79,651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11EA8524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90,717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D95C29" w14:textId="5FC0CEC0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7DE50BD3" w:rsidR="00641E4C" w:rsidRPr="006A4E79" w:rsidRDefault="00641E4C" w:rsidP="00E5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3DCDA442" w14:textId="3184CDD4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5,334,891</w:t>
            </w:r>
          </w:p>
        </w:tc>
        <w:tc>
          <w:tcPr>
            <w:tcW w:w="270" w:type="dxa"/>
            <w:vAlign w:val="bottom"/>
          </w:tcPr>
          <w:p w14:paraId="15235245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0717CFD3" w14:textId="25CDBB05" w:rsidR="00641E4C" w:rsidRPr="006A4E79" w:rsidRDefault="00641E4C" w:rsidP="00E5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8,261,898</w:t>
            </w:r>
          </w:p>
        </w:tc>
      </w:tr>
      <w:tr w:rsidR="00641E4C" w:rsidRPr="00F411ED" w14:paraId="43478041" w14:textId="77777777" w:rsidTr="009729E0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3D8A" w14:textId="35B7C41D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27499CA9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F3A7" w14:textId="75E64CD4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115035FC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31,883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9699B" w14:textId="1B895F7F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(30,188)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423E7B8C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(31,883)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37E9A7" w14:textId="3FC92562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05CE9B79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41E4C" w:rsidRPr="00F411ED" w14:paraId="52C521BA" w14:textId="77777777" w:rsidTr="009729E0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4FEC6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1ADB0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E8A6E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CF157B2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1E4C" w:rsidRPr="00F411ED" w14:paraId="036697FF" w14:textId="77777777" w:rsidTr="009729E0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CF3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2D392103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B43434" w14:textId="27987055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5,255,273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3582FC86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8,171,181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F72FF" w14:textId="54EA7F50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109,806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54D4081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122,600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FC1BC" w14:textId="68BEDAAB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(30,188)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6587D308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(31,883)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9108006" w14:textId="1CD7ADC4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5,334,891</w:t>
            </w:r>
          </w:p>
        </w:tc>
        <w:tc>
          <w:tcPr>
            <w:tcW w:w="270" w:type="dxa"/>
            <w:vAlign w:val="bottom"/>
          </w:tcPr>
          <w:p w14:paraId="490C27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4487542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8,261,898</w:t>
            </w:r>
          </w:p>
        </w:tc>
      </w:tr>
      <w:tr w:rsidR="00641E4C" w:rsidRPr="00F411ED" w14:paraId="7126A5C6" w14:textId="77777777" w:rsidTr="009729E0">
        <w:trPr>
          <w:trHeight w:val="5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45DE63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A64D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32B02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F755E88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1E4C" w:rsidRPr="00F411ED" w14:paraId="796D00A4" w14:textId="77777777" w:rsidTr="009729E0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7BC4430A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F319" w14:textId="59A4FADA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169D">
              <w:rPr>
                <w:rFonts w:ascii="Angsana New" w:hAnsi="Angsana New" w:cs="Angsana New"/>
                <w:color w:val="000000"/>
                <w:sz w:val="30"/>
                <w:szCs w:val="30"/>
              </w:rPr>
              <w:t>94,3</w:t>
            </w:r>
            <w:r w:rsidR="001557D4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1521140F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(175,624)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58D0E" w14:textId="3817E739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</w:t>
            </w:r>
            <w:r w:rsidR="0009169D">
              <w:rPr>
                <w:rFonts w:ascii="Angsana New" w:hAnsi="Angsana New" w:cs="Angsana New"/>
                <w:color w:val="000000"/>
                <w:sz w:val="30"/>
                <w:szCs w:val="30"/>
              </w:rPr>
              <w:t>359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7AC94FE1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(5,014)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03D0FF" w14:textId="24919B6A" w:rsidR="00641E4C" w:rsidRPr="006A4E79" w:rsidRDefault="0009169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7506838D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15,574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5D40E861" w14:textId="260E5F2A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(57,10</w:t>
            </w:r>
            <w:r w:rsidR="003B0EC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1FB293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41126301" w14:textId="1B0736B6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4E79">
              <w:rPr>
                <w:rFonts w:ascii="Angsana New" w:hAnsi="Angsana New" w:cs="Angsana New"/>
                <w:color w:val="000000"/>
                <w:sz w:val="30"/>
                <w:szCs w:val="30"/>
              </w:rPr>
              <w:t>(165,064)</w:t>
            </w:r>
          </w:p>
        </w:tc>
      </w:tr>
      <w:tr w:rsidR="00641E4C" w:rsidRPr="00F411ED" w14:paraId="6BE3442C" w14:textId="77777777" w:rsidTr="009729E0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8744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826ED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A292B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6A0CA5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873EE5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BFFCA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09CFB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F336A7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84A3F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93524F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98C3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53349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D436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</w:tcPr>
          <w:p w14:paraId="23F06026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A56A7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7FF16CAE" w14:textId="77777777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41E4C" w:rsidRPr="00F411ED" w14:paraId="027BADA0" w14:textId="77777777" w:rsidTr="009729E0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C5FD73" w14:textId="38B8BFBB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4,487,</w:t>
            </w:r>
            <w:r w:rsidR="003B0EC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0A2E7FE1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4,995,751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7F4C93" w14:textId="3BCFA11D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230,195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1E323A6A" w:rsidR="00641E4C" w:rsidRPr="006A4E79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A4E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A551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B94992" w14:textId="0C21FCAB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(239,046)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74EC1104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(742)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A0AC308" w14:textId="2C3DC6F3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4,478,</w:t>
            </w:r>
            <w:r w:rsidR="003B0EC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293</w:t>
            </w:r>
          </w:p>
        </w:tc>
        <w:tc>
          <w:tcPr>
            <w:tcW w:w="270" w:type="dxa"/>
            <w:vAlign w:val="bottom"/>
          </w:tcPr>
          <w:p w14:paraId="69E8E8B0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0BE17B52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5,221,197</w:t>
            </w:r>
          </w:p>
        </w:tc>
      </w:tr>
      <w:tr w:rsidR="00641E4C" w:rsidRPr="00F411ED" w14:paraId="43FA6B4F" w14:textId="77777777" w:rsidTr="009729E0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/31 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EF9CFD" w14:textId="5C6109B3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2,75</w:t>
            </w:r>
            <w:r w:rsidR="003B0EC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7,982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5DD43F65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3,052,015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899475" w14:textId="0D64669A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226,177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7FA0FD73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220,010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E1EE3B0" w14:textId="16A8D5FA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(553,114)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1A8D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86E1AC" w14:textId="3F7657CA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(274,765)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D0CF1FF" w14:textId="4A80A2D6" w:rsidR="00641E4C" w:rsidRPr="006A4E79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2,431,</w:t>
            </w:r>
            <w:r w:rsidR="003B0EC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045</w:t>
            </w:r>
          </w:p>
        </w:tc>
        <w:tc>
          <w:tcPr>
            <w:tcW w:w="270" w:type="dxa"/>
            <w:vAlign w:val="bottom"/>
          </w:tcPr>
          <w:p w14:paraId="64AC850C" w14:textId="77777777" w:rsidR="00641E4C" w:rsidRPr="00924996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51C31AE2" w:rsidR="00641E4C" w:rsidRPr="00F411ED" w:rsidRDefault="00A55102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2,997,260</w:t>
            </w:r>
          </w:p>
        </w:tc>
      </w:tr>
    </w:tbl>
    <w:p w14:paraId="2998653E" w14:textId="77777777" w:rsidR="00641E4C" w:rsidRPr="009616AC" w:rsidRDefault="00641E4C" w:rsidP="00D47A6F">
      <w:pPr>
        <w:spacing w:line="240" w:lineRule="auto"/>
        <w:rPr>
          <w:rFonts w:ascii="Angsana New" w:hAnsi="Angsana New" w:cs="Angsana New"/>
          <w:sz w:val="26"/>
          <w:szCs w:val="26"/>
        </w:rPr>
      </w:pPr>
    </w:p>
    <w:p w14:paraId="593FF018" w14:textId="15F6466C" w:rsidR="00754984" w:rsidRDefault="0056644A" w:rsidP="00213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360"/>
          <w:tab w:val="left" w:pos="450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  <w:r w:rsidR="00754984"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9616AC" w:rsidRDefault="00EA5D9D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C36ADE9" w14:textId="22D8B847" w:rsidR="00754984" w:rsidRPr="00B844D9" w:rsidRDefault="0056644A" w:rsidP="00675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450"/>
          <w:tab w:val="left" w:pos="540"/>
        </w:tabs>
        <w:spacing w:line="240" w:lineRule="auto"/>
        <w:ind w:right="-6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</w:t>
      </w:r>
      <w:r w:rsidR="00754984"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7CC0197C" w14:textId="77777777" w:rsidR="00BD42BC" w:rsidRPr="001D520A" w:rsidRDefault="00BD42BC" w:rsidP="006750F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360"/>
          <w:tab w:val="left" w:pos="540"/>
          <w:tab w:val="left" w:pos="2970"/>
          <w:tab w:val="left" w:pos="3060"/>
        </w:tabs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F411ED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0470926" w14:textId="77777777" w:rsidR="00565D20" w:rsidRDefault="00565D20" w:rsidP="00565D2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เงินปันผล</w:t>
      </w:r>
    </w:p>
    <w:p w14:paraId="2AE1832B" w14:textId="77777777" w:rsidR="00565D20" w:rsidRDefault="00565D20" w:rsidP="00565D2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</w:p>
    <w:p w14:paraId="1660ACA2" w14:textId="7B41EB01" w:rsidR="00565D20" w:rsidRPr="00565D20" w:rsidRDefault="00565D20" w:rsidP="00565D2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u w:val="none"/>
          <w:lang w:val="th-TH"/>
        </w:rPr>
      </w:pPr>
      <w:r w:rsidRPr="00565D20">
        <w:rPr>
          <w:rFonts w:asciiTheme="majorBidi" w:hAnsiTheme="majorBidi" w:cstheme="majorBidi" w:hint="cs"/>
          <w:b w:val="0"/>
          <w:bCs w:val="0"/>
          <w:sz w:val="30"/>
          <w:szCs w:val="30"/>
          <w:u w:val="none"/>
          <w:cs/>
        </w:rPr>
        <w:t>รายละเอียด</w:t>
      </w:r>
      <w:r w:rsidRPr="00565D20">
        <w:rPr>
          <w:rFonts w:ascii="Angsana New" w:hAnsi="Angsana New" w:cs="Angsana New" w:hint="cs"/>
          <w:b w:val="0"/>
          <w:bCs w:val="0"/>
          <w:color w:val="242424"/>
          <w:sz w:val="30"/>
          <w:szCs w:val="30"/>
          <w:u w:val="none"/>
          <w:shd w:val="clear" w:color="auto" w:fill="FFFFFF"/>
          <w:cs/>
        </w:rPr>
        <w:t>เงินปันผลที่บริษัทจ่ายให้ผู้ถือหุ้น</w:t>
      </w:r>
      <w:r w:rsidRPr="00565D20">
        <w:rPr>
          <w:rFonts w:ascii="Segoe UI" w:hAnsi="Segoe UI"/>
          <w:b w:val="0"/>
          <w:bCs w:val="0"/>
          <w:color w:val="242424"/>
          <w:sz w:val="30"/>
          <w:szCs w:val="30"/>
          <w:u w:val="none"/>
          <w:shd w:val="clear" w:color="auto" w:fill="FFFFFF"/>
          <w:cs/>
        </w:rPr>
        <w:t xml:space="preserve"> </w:t>
      </w:r>
      <w:r w:rsidRPr="00565D20">
        <w:rPr>
          <w:rFonts w:ascii="Angsana New" w:hAnsi="Angsana New" w:cs="Angsana New" w:hint="cs"/>
          <w:b w:val="0"/>
          <w:bCs w:val="0"/>
          <w:color w:val="242424"/>
          <w:sz w:val="30"/>
          <w:szCs w:val="30"/>
          <w:u w:val="none"/>
          <w:shd w:val="clear" w:color="auto" w:fill="FFFFFF"/>
          <w:cs/>
        </w:rPr>
        <w:t>มีดังนี้</w:t>
      </w:r>
    </w:p>
    <w:p w14:paraId="15CB8564" w14:textId="77777777" w:rsidR="00565D20" w:rsidRPr="00565D20" w:rsidRDefault="00565D20" w:rsidP="00565D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78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565D20" w:rsidRPr="00E55466" w14:paraId="50E88740" w14:textId="77777777" w:rsidTr="005C7253">
        <w:trPr>
          <w:tblHeader/>
        </w:trPr>
        <w:tc>
          <w:tcPr>
            <w:tcW w:w="2880" w:type="dxa"/>
            <w:vAlign w:val="bottom"/>
          </w:tcPr>
          <w:p w14:paraId="3BC90C32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AE59CDA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45BF23FF" w14:textId="77777777" w:rsidR="00565D20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0D4CE72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0F00B8F8" w14:textId="77777777" w:rsidR="00565D20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  <w:p w14:paraId="29C4B57F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7A7393D6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3EFB7C9E" w14:textId="77777777" w:rsidR="00565D20" w:rsidRPr="00E55466" w:rsidDel="00D43E7A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65D20" w:rsidRPr="00E55466" w14:paraId="3C2800B7" w14:textId="77777777" w:rsidTr="005C7253">
        <w:trPr>
          <w:tblHeader/>
        </w:trPr>
        <w:tc>
          <w:tcPr>
            <w:tcW w:w="2880" w:type="dxa"/>
          </w:tcPr>
          <w:p w14:paraId="03997187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0A50243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4554A359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5B0B7375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1593F72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37E3E07E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5D20" w:rsidRPr="00E55466" w14:paraId="5A4464E4" w14:textId="77777777" w:rsidTr="005C7253">
        <w:trPr>
          <w:tblHeader/>
        </w:trPr>
        <w:tc>
          <w:tcPr>
            <w:tcW w:w="2880" w:type="dxa"/>
          </w:tcPr>
          <w:p w14:paraId="65B03622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419A565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6" w:type="dxa"/>
          </w:tcPr>
          <w:p w14:paraId="56EAF4DF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5" w:type="dxa"/>
          </w:tcPr>
          <w:p w14:paraId="0EC0FF68" w14:textId="77777777" w:rsidR="00565D20" w:rsidRPr="005E19D2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D2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31" w:type="dxa"/>
          </w:tcPr>
          <w:p w14:paraId="1D12FDF1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7CA4D320" w14:textId="77777777" w:rsidR="00565D20" w:rsidRPr="005E19D2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D2">
              <w:rPr>
                <w:rFonts w:asciiTheme="majorBidi" w:hAnsiTheme="majorBidi" w:cstheme="majorBidi"/>
                <w:sz w:val="30"/>
                <w:szCs w:val="30"/>
              </w:rPr>
              <w:t>110.2</w:t>
            </w:r>
          </w:p>
        </w:tc>
      </w:tr>
      <w:tr w:rsidR="00565D20" w:rsidRPr="00E55466" w14:paraId="33FA7188" w14:textId="77777777" w:rsidTr="005C7253">
        <w:trPr>
          <w:tblHeader/>
        </w:trPr>
        <w:tc>
          <w:tcPr>
            <w:tcW w:w="2880" w:type="dxa"/>
          </w:tcPr>
          <w:p w14:paraId="0CDF58D2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  <w:tab w:val="left" w:pos="33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55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6F5F2988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6" w:type="dxa"/>
          </w:tcPr>
          <w:p w14:paraId="30C93DEB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5" w:type="dxa"/>
          </w:tcPr>
          <w:p w14:paraId="33592F6C" w14:textId="77777777" w:rsidR="00565D20" w:rsidRPr="005E19D2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D2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31" w:type="dxa"/>
          </w:tcPr>
          <w:p w14:paraId="7F7D0DE9" w14:textId="77777777" w:rsidR="00565D20" w:rsidRPr="00E55466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7B8B8F03" w14:textId="77777777" w:rsidR="00565D20" w:rsidRPr="005E19D2" w:rsidRDefault="00565D20" w:rsidP="005C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9D2">
              <w:rPr>
                <w:rFonts w:asciiTheme="majorBidi" w:hAnsiTheme="majorBidi" w:cstheme="majorBidi"/>
                <w:sz w:val="30"/>
                <w:szCs w:val="30"/>
              </w:rPr>
              <w:t>110.2</w:t>
            </w:r>
          </w:p>
        </w:tc>
      </w:tr>
    </w:tbl>
    <w:p w14:paraId="3C48D506" w14:textId="77777777" w:rsidR="00565D20" w:rsidRDefault="00565D20" w:rsidP="00565D2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</w:p>
    <w:p w14:paraId="3B32DA59" w14:textId="0F927DEB" w:rsidR="006D0480" w:rsidRPr="00961103" w:rsidRDefault="007C52D2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961103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D47A6F" w:rsidRPr="00961103" w14:paraId="1EF1D057" w14:textId="77777777" w:rsidTr="00D47A6F">
        <w:trPr>
          <w:trHeight w:val="659"/>
          <w:tblHeader/>
        </w:trPr>
        <w:tc>
          <w:tcPr>
            <w:tcW w:w="3119" w:type="pct"/>
            <w:vAlign w:val="bottom"/>
          </w:tcPr>
          <w:p w14:paraId="73BDFEE8" w14:textId="53E298B5" w:rsidR="00D47A6F" w:rsidRPr="00961103" w:rsidRDefault="00D47A6F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20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41E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91" w:type="pct"/>
            <w:vAlign w:val="bottom"/>
          </w:tcPr>
          <w:p w14:paraId="5AE8FB7F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370522A9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B0F79F8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BC7115B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D47A6F" w:rsidRPr="00961103" w14:paraId="2A1FF51D" w14:textId="77777777" w:rsidTr="00D47A6F">
        <w:trPr>
          <w:tblHeader/>
        </w:trPr>
        <w:tc>
          <w:tcPr>
            <w:tcW w:w="3119" w:type="pct"/>
          </w:tcPr>
          <w:p w14:paraId="3DD24BE2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47B5F25F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61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7A6F" w:rsidRPr="00961103" w14:paraId="0884EC1B" w14:textId="77777777" w:rsidTr="00D47A6F">
        <w:tc>
          <w:tcPr>
            <w:tcW w:w="3119" w:type="pct"/>
          </w:tcPr>
          <w:p w14:paraId="270B21C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711B39F0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8A8EF2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A9A9CFA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0D9C3724" w14:textId="77777777" w:rsidTr="00D47A6F">
        <w:tc>
          <w:tcPr>
            <w:tcW w:w="3119" w:type="pct"/>
          </w:tcPr>
          <w:p w14:paraId="6E626DA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11548BA" w14:textId="5CC8DB7C" w:rsidR="00D47A6F" w:rsidRPr="00961103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9" w:type="pct"/>
          </w:tcPr>
          <w:p w14:paraId="3893F617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1F54A720" w14:textId="3C644043" w:rsidR="00D47A6F" w:rsidRPr="00961103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</w:tr>
      <w:tr w:rsidR="00D47A6F" w:rsidRPr="00961103" w14:paraId="130780CC" w14:textId="77777777" w:rsidTr="00D47A6F">
        <w:trPr>
          <w:trHeight w:val="179"/>
        </w:trPr>
        <w:tc>
          <w:tcPr>
            <w:tcW w:w="3119" w:type="pct"/>
          </w:tcPr>
          <w:p w14:paraId="3CFC229D" w14:textId="77777777" w:rsidR="00D47A6F" w:rsidRPr="009343F1" w:rsidRDefault="00D47A6F" w:rsidP="00961103">
            <w:pPr>
              <w:pStyle w:val="NoSpacing"/>
              <w:ind w:lef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2FC8C644" w14:textId="77777777" w:rsidR="00D47A6F" w:rsidRPr="00961103" w:rsidRDefault="00D47A6F" w:rsidP="004F71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6AE164" w14:textId="77777777" w:rsidR="00D47A6F" w:rsidRPr="00961103" w:rsidRDefault="00D47A6F" w:rsidP="004F7138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53558621" w14:textId="77777777" w:rsidR="00D47A6F" w:rsidRPr="00961103" w:rsidRDefault="00D47A6F" w:rsidP="004F71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67FDBC91" w14:textId="77777777" w:rsidTr="00D47A6F">
        <w:tc>
          <w:tcPr>
            <w:tcW w:w="3119" w:type="pct"/>
          </w:tcPr>
          <w:p w14:paraId="21E4DFAA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64653028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8F55F9A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8614E18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7A6F" w:rsidRPr="00961103" w14:paraId="62DFD45C" w14:textId="77777777" w:rsidTr="00D47A6F">
        <w:tc>
          <w:tcPr>
            <w:tcW w:w="3119" w:type="pct"/>
          </w:tcPr>
          <w:p w14:paraId="0C37FC51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5AD769A5" w14:textId="577F365C" w:rsidR="00D47A6F" w:rsidRPr="00961103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25,379</w:t>
            </w:r>
          </w:p>
        </w:tc>
        <w:tc>
          <w:tcPr>
            <w:tcW w:w="149" w:type="pct"/>
          </w:tcPr>
          <w:p w14:paraId="14FCBDF4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3F0FF968" w14:textId="3B0E9391" w:rsidR="00D47A6F" w:rsidRPr="00961103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58,457</w:t>
            </w:r>
          </w:p>
        </w:tc>
      </w:tr>
      <w:tr w:rsidR="00D47A6F" w:rsidRPr="00961103" w14:paraId="36ED8961" w14:textId="77777777" w:rsidTr="00D47A6F">
        <w:tc>
          <w:tcPr>
            <w:tcW w:w="3119" w:type="pct"/>
          </w:tcPr>
          <w:p w14:paraId="3FE2B57F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56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7759AE70" w14:textId="2442F756" w:rsidR="00D47A6F" w:rsidRPr="00961103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1,661,460</w:t>
            </w:r>
          </w:p>
        </w:tc>
        <w:tc>
          <w:tcPr>
            <w:tcW w:w="149" w:type="pct"/>
          </w:tcPr>
          <w:p w14:paraId="4685EEB5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B235E83" w14:textId="4258CE1E" w:rsidR="00D47A6F" w:rsidRPr="00961103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1,661,460</w:t>
            </w:r>
          </w:p>
        </w:tc>
      </w:tr>
      <w:tr w:rsidR="00D47A6F" w:rsidRPr="00961103" w14:paraId="18714AE0" w14:textId="77777777" w:rsidTr="00D47A6F">
        <w:tc>
          <w:tcPr>
            <w:tcW w:w="3119" w:type="pct"/>
          </w:tcPr>
          <w:p w14:paraId="51BC142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9C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375DBB57" w14:textId="56529150" w:rsidR="00D47A6F" w:rsidRPr="0083486C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17,567</w:t>
            </w:r>
          </w:p>
        </w:tc>
        <w:tc>
          <w:tcPr>
            <w:tcW w:w="149" w:type="pct"/>
          </w:tcPr>
          <w:p w14:paraId="21E8C1AA" w14:textId="77777777" w:rsidR="00D47A6F" w:rsidRPr="0083486C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95A4E0D" w14:textId="4612DEAB" w:rsidR="00D47A6F" w:rsidRPr="0083486C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17,567</w:t>
            </w:r>
          </w:p>
        </w:tc>
      </w:tr>
      <w:tr w:rsidR="00D47A6F" w:rsidRPr="00961103" w14:paraId="4EE4275A" w14:textId="77777777" w:rsidTr="00D47A6F">
        <w:tc>
          <w:tcPr>
            <w:tcW w:w="3119" w:type="pct"/>
          </w:tcPr>
          <w:p w14:paraId="4D523A7B" w14:textId="457F1FB4" w:rsidR="00D47A6F" w:rsidRPr="00961103" w:rsidRDefault="00FB0349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669A68FB" w14:textId="50DCF12D" w:rsidR="00D47A6F" w:rsidRPr="00961103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9" w:type="pct"/>
          </w:tcPr>
          <w:p w14:paraId="4CBA5F64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4EA62FC" w14:textId="062E9911" w:rsidR="00D47A6F" w:rsidRPr="00961103" w:rsidRDefault="00486C7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</w:tr>
      <w:tr w:rsidR="00961103" w:rsidRPr="00C042A6" w14:paraId="421E01AE" w14:textId="77777777" w:rsidTr="00386F1B">
        <w:tc>
          <w:tcPr>
            <w:tcW w:w="3119" w:type="pct"/>
          </w:tcPr>
          <w:p w14:paraId="21C67E51" w14:textId="77777777" w:rsidR="00961103" w:rsidRPr="00961103" w:rsidRDefault="00961103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29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3A62DA35" w:rsidR="00961103" w:rsidRPr="0083486C" w:rsidRDefault="00486C74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1,711,090</w:t>
            </w:r>
          </w:p>
        </w:tc>
        <w:tc>
          <w:tcPr>
            <w:tcW w:w="149" w:type="pct"/>
          </w:tcPr>
          <w:p w14:paraId="34B59D25" w14:textId="77777777" w:rsidR="00961103" w:rsidRPr="0083486C" w:rsidRDefault="00961103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65A528F" w14:textId="65FB63EF" w:rsidR="00961103" w:rsidRPr="00764603" w:rsidRDefault="00486C74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64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</w:t>
            </w:r>
            <w:r w:rsidR="00E515B5" w:rsidRPr="00764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764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515B5" w:rsidRPr="00764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</w:tr>
    </w:tbl>
    <w:p w14:paraId="0429BC74" w14:textId="42648CA4" w:rsidR="004D0EC5" w:rsidRPr="002E01B9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7777777" w:rsidR="00FA0B41" w:rsidRDefault="00FA0B41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85969" w14:textId="59DAC179" w:rsidR="00FA0B41" w:rsidRPr="00FA0B41" w:rsidRDefault="00FA0B41" w:rsidP="00BD6022">
      <w:pPr>
        <w:rPr>
          <w:rFonts w:cstheme="minorBidi"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41F4FC46" w14:textId="796C5B4B" w:rsidR="004D0EC5" w:rsidRDefault="004D0EC5" w:rsidP="004D0EC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6F8FCB0F" w14:textId="77777777" w:rsidR="004D0EC5" w:rsidRPr="002E01B9" w:rsidRDefault="004D0EC5" w:rsidP="004D0EC5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EC3A014" w14:textId="12A310EB" w:rsidR="004D0EC5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รายการบางรายการในงบแสดงฐานะการเงิน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B294D">
        <w:rPr>
          <w:rFonts w:asciiTheme="majorBidi" w:hAnsiTheme="majorBidi" w:cstheme="majorBidi"/>
          <w:sz w:val="30"/>
          <w:szCs w:val="30"/>
        </w:rPr>
        <w:t>31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B294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5B7083" w:rsidRPr="00632074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5B7083">
        <w:rPr>
          <w:rFonts w:asciiTheme="majorBidi" w:hAnsiTheme="majorBidi" w:cstheme="majorBidi"/>
          <w:sz w:val="30"/>
          <w:szCs w:val="30"/>
        </w:rPr>
        <w:t xml:space="preserve"> </w:t>
      </w:r>
      <w:r w:rsidR="005B708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6209FA" w:rsidRPr="00A02BFC">
        <w:rPr>
          <w:rFonts w:asciiTheme="majorBidi" w:hAnsiTheme="majorBidi" w:cstheme="majorBidi"/>
          <w:sz w:val="30"/>
          <w:szCs w:val="30"/>
        </w:rPr>
        <w:t>30</w:t>
      </w:r>
      <w:r w:rsidR="006209FA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41E4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209FA"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083">
        <w:rPr>
          <w:rFonts w:asciiTheme="majorBidi" w:hAnsiTheme="majorBidi" w:cstheme="majorBidi"/>
          <w:sz w:val="30"/>
          <w:szCs w:val="30"/>
        </w:rPr>
        <w:t xml:space="preserve">2566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D550EDE" w14:textId="03283D09" w:rsidR="00795298" w:rsidRPr="002E01B9" w:rsidRDefault="00795298" w:rsidP="004D0EC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795298" w:rsidRPr="00632074" w14:paraId="5E77D41C" w14:textId="77777777" w:rsidTr="00C34661">
        <w:tc>
          <w:tcPr>
            <w:tcW w:w="3438" w:type="dxa"/>
            <w:hideMark/>
          </w:tcPr>
          <w:p w14:paraId="34C4338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5FAB828" w14:textId="68116429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95298" w:rsidRPr="00632074" w14:paraId="4BE42A85" w14:textId="77777777" w:rsidTr="00C34661">
        <w:tc>
          <w:tcPr>
            <w:tcW w:w="3438" w:type="dxa"/>
          </w:tcPr>
          <w:p w14:paraId="3611207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A18784F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27CC562D" w14:textId="77777777" w:rsidR="00795298" w:rsidRPr="00632074" w:rsidRDefault="00795298" w:rsidP="00C3466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12D044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DCCAB54" w14:textId="77777777" w:rsidR="00795298" w:rsidRPr="00632074" w:rsidRDefault="00795298" w:rsidP="00C3466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D57B33" w14:textId="7777777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95298" w:rsidRPr="00632074" w14:paraId="6439A6BB" w14:textId="77777777" w:rsidTr="00C34661">
        <w:tc>
          <w:tcPr>
            <w:tcW w:w="3438" w:type="dxa"/>
          </w:tcPr>
          <w:p w14:paraId="0B4005BD" w14:textId="77777777" w:rsidR="00795298" w:rsidRPr="009343F1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</w:tcPr>
          <w:p w14:paraId="3228D9D6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298" w:rsidRPr="00632074" w14:paraId="647AEA28" w14:textId="77777777" w:rsidTr="00C34661">
        <w:tc>
          <w:tcPr>
            <w:tcW w:w="3438" w:type="dxa"/>
          </w:tcPr>
          <w:p w14:paraId="12BE326C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97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25A10E96" w14:textId="5967FC42" w:rsidR="00795298" w:rsidRPr="00632074" w:rsidRDefault="00486C74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61,974</w:t>
            </w:r>
          </w:p>
        </w:tc>
        <w:tc>
          <w:tcPr>
            <w:tcW w:w="360" w:type="dxa"/>
          </w:tcPr>
          <w:p w14:paraId="2EB9508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543D0B" w14:textId="35FDFF17" w:rsidR="00795298" w:rsidRPr="00632074" w:rsidRDefault="00096847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6C74"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B6803A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61F182" w14:textId="126785B4" w:rsidR="00795298" w:rsidRPr="00632074" w:rsidRDefault="00486C74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850AD2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95298" w:rsidRPr="00632074" w14:paraId="6FE4EB7E" w14:textId="77777777" w:rsidTr="00C34661">
        <w:tc>
          <w:tcPr>
            <w:tcW w:w="3438" w:type="dxa"/>
          </w:tcPr>
          <w:p w14:paraId="5A75E9E1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789A4569" w14:textId="0231F915" w:rsidR="00795298" w:rsidRPr="00632074" w:rsidRDefault="00486C74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34,268</w:t>
            </w:r>
          </w:p>
        </w:tc>
        <w:tc>
          <w:tcPr>
            <w:tcW w:w="360" w:type="dxa"/>
          </w:tcPr>
          <w:p w14:paraId="5165C3D5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16916E" w14:textId="264DABDA" w:rsidR="00795298" w:rsidRPr="00632074" w:rsidRDefault="00486C74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</w:p>
        </w:tc>
        <w:tc>
          <w:tcPr>
            <w:tcW w:w="270" w:type="dxa"/>
          </w:tcPr>
          <w:p w14:paraId="24D5F4A4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16FC96" w14:textId="192D88D1" w:rsidR="00795298" w:rsidRPr="00632074" w:rsidRDefault="00486C74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77,767</w:t>
            </w:r>
          </w:p>
        </w:tc>
      </w:tr>
      <w:tr w:rsidR="00795298" w:rsidRPr="00632074" w14:paraId="68F6B7D3" w14:textId="77777777" w:rsidTr="00C34661">
        <w:tc>
          <w:tcPr>
            <w:tcW w:w="3438" w:type="dxa"/>
          </w:tcPr>
          <w:p w14:paraId="3C2B3B48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8E1265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2649358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56AF8" w14:textId="02E676B2" w:rsidR="00795298" w:rsidRPr="00096847" w:rsidRDefault="00486C74" w:rsidP="005B7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550F5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4FAEEF" w14:textId="7777777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0EC5" w:rsidRPr="00632074" w14:paraId="22438AF3" w14:textId="77777777" w:rsidTr="00301501">
        <w:tc>
          <w:tcPr>
            <w:tcW w:w="3438" w:type="dxa"/>
            <w:hideMark/>
          </w:tcPr>
          <w:p w14:paraId="14F40B2C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511BBC4" w14:textId="77777777" w:rsidR="00BD0F41" w:rsidRDefault="00BD0F41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5D4596" w14:textId="56D028A2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EC5" w:rsidRPr="00632074" w14:paraId="6AAF7280" w14:textId="77777777" w:rsidTr="00301501">
        <w:tc>
          <w:tcPr>
            <w:tcW w:w="3438" w:type="dxa"/>
          </w:tcPr>
          <w:p w14:paraId="14363EB5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010629A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0FA34DF1" w14:textId="77777777" w:rsidR="004D0EC5" w:rsidRPr="00632074" w:rsidRDefault="004D0EC5" w:rsidP="003015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F1DF89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81948C2" w14:textId="77777777" w:rsidR="004D0EC5" w:rsidRPr="00632074" w:rsidRDefault="004D0EC5" w:rsidP="003015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08EE6C" w14:textId="77777777" w:rsidR="004D0EC5" w:rsidRPr="00632074" w:rsidRDefault="004D0EC5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D0EC5" w:rsidRPr="00632074" w14:paraId="02B7667D" w14:textId="77777777" w:rsidTr="00301501">
        <w:tc>
          <w:tcPr>
            <w:tcW w:w="3438" w:type="dxa"/>
          </w:tcPr>
          <w:p w14:paraId="67C89B3F" w14:textId="77777777" w:rsidR="004D0EC5" w:rsidRPr="009343F1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</w:tcPr>
          <w:p w14:paraId="15F8BEAB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0EC5" w:rsidRPr="00632074" w14:paraId="568E12E2" w14:textId="77777777" w:rsidTr="00301501">
        <w:tc>
          <w:tcPr>
            <w:tcW w:w="3438" w:type="dxa"/>
          </w:tcPr>
          <w:p w14:paraId="50E37E02" w14:textId="0B2BBEF9" w:rsidR="004D0EC5" w:rsidRPr="00632074" w:rsidRDefault="00A41597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97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2660033" w14:textId="50B4B185" w:rsidR="004D0EC5" w:rsidRPr="00632074" w:rsidRDefault="00486C74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49,700</w:t>
            </w:r>
          </w:p>
        </w:tc>
        <w:tc>
          <w:tcPr>
            <w:tcW w:w="360" w:type="dxa"/>
          </w:tcPr>
          <w:p w14:paraId="5E227D77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342F5F" w14:textId="1E476A8F" w:rsidR="004D0EC5" w:rsidRPr="00632074" w:rsidRDefault="00486C74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(43,499)</w:t>
            </w:r>
          </w:p>
        </w:tc>
        <w:tc>
          <w:tcPr>
            <w:tcW w:w="270" w:type="dxa"/>
          </w:tcPr>
          <w:p w14:paraId="290A33FE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796115" w14:textId="7CDFCBF0" w:rsidR="004D0EC5" w:rsidRPr="00632074" w:rsidRDefault="00486C74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6,201</w:t>
            </w:r>
          </w:p>
        </w:tc>
      </w:tr>
      <w:tr w:rsidR="004D0EC5" w:rsidRPr="00632074" w14:paraId="114846EE" w14:textId="77777777" w:rsidTr="00301501">
        <w:tc>
          <w:tcPr>
            <w:tcW w:w="3438" w:type="dxa"/>
          </w:tcPr>
          <w:p w14:paraId="2377410B" w14:textId="512FE753" w:rsidR="004D0EC5" w:rsidRPr="00632074" w:rsidRDefault="00A41597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31070DC7" w14:textId="0D693FE2" w:rsidR="004D0EC5" w:rsidRPr="00632074" w:rsidRDefault="00486C74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28,896</w:t>
            </w:r>
          </w:p>
        </w:tc>
        <w:tc>
          <w:tcPr>
            <w:tcW w:w="360" w:type="dxa"/>
          </w:tcPr>
          <w:p w14:paraId="76A84968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150AE0" w14:textId="011DE5C9" w:rsidR="004D0EC5" w:rsidRPr="00632074" w:rsidRDefault="00486C74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</w:p>
        </w:tc>
        <w:tc>
          <w:tcPr>
            <w:tcW w:w="270" w:type="dxa"/>
          </w:tcPr>
          <w:p w14:paraId="0F4F0307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33DA3D" w14:textId="2BD1C591" w:rsidR="004D0EC5" w:rsidRPr="00632074" w:rsidRDefault="00486C74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72,395</w:t>
            </w:r>
          </w:p>
        </w:tc>
      </w:tr>
      <w:tr w:rsidR="004D0EC5" w:rsidRPr="00632074" w14:paraId="4468CFE0" w14:textId="77777777" w:rsidTr="00301501">
        <w:tc>
          <w:tcPr>
            <w:tcW w:w="3438" w:type="dxa"/>
          </w:tcPr>
          <w:p w14:paraId="1CD5DA1A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1CCF6A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4E09A6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4ED9D" w14:textId="34CFC119" w:rsidR="004D0EC5" w:rsidRPr="00096847" w:rsidRDefault="00486C74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6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AC5E61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AD6783" w14:textId="77777777" w:rsidR="004D0EC5" w:rsidRPr="00632074" w:rsidRDefault="004D0EC5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3FBA290" w14:textId="77777777" w:rsidR="004D0EC5" w:rsidRPr="002E01B9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2E26" w14:textId="77777777" w:rsidR="004D0EC5" w:rsidRPr="00632074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1879CED9" w14:textId="140106F8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</w:pPr>
    </w:p>
    <w:p w14:paraId="06750B0D" w14:textId="5335929E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9468746" w14:textId="31C05409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3A649B50" w14:textId="40A70ED3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</w:pPr>
    </w:p>
    <w:p w14:paraId="63F0886C" w14:textId="1DAE73EC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8A1F2A9" w14:textId="07E713A4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6E930AD" w14:textId="7AFD3C3A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5FFC860A" w14:textId="77777777" w:rsidR="005A29B2" w:rsidRPr="00067F21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th-TH"/>
        </w:rPr>
      </w:pPr>
    </w:p>
    <w:p w14:paraId="6C325FE4" w14:textId="3919DB30" w:rsidR="00F7666E" w:rsidRPr="00632074" w:rsidRDefault="00F7666E" w:rsidP="00C42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632074" w:rsidSect="00F411E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C2D07" w14:textId="77777777" w:rsidR="007D2AC5" w:rsidRDefault="007D2AC5">
      <w:r>
        <w:separator/>
      </w:r>
    </w:p>
  </w:endnote>
  <w:endnote w:type="continuationSeparator" w:id="0">
    <w:p w14:paraId="175E135A" w14:textId="77777777" w:rsidR="007D2AC5" w:rsidRDefault="007D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01731E83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741EB106" w14:textId="77777777" w:rsidR="00D20EA5" w:rsidRDefault="00D20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1F740ED8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01D03">
      <w:rPr>
        <w:rFonts w:ascii="Angsana New" w:hAnsi="Angsana New"/>
        <w:noProof/>
        <w:sz w:val="30"/>
        <w:szCs w:val="30"/>
        <w:lang w:val="fr-FR"/>
      </w:rPr>
      <w:t>1417453 - 2023-Sep-FSA-The Steel -09t-Q3 V1.docx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AF78A" w14:textId="77777777" w:rsidR="007D2AC5" w:rsidRDefault="007D2AC5">
      <w:r>
        <w:separator/>
      </w:r>
    </w:p>
  </w:footnote>
  <w:footnote w:type="continuationSeparator" w:id="0">
    <w:p w14:paraId="239A9B72" w14:textId="77777777" w:rsidR="007D2AC5" w:rsidRDefault="007D2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D27D84" w14:textId="77777777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659A13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262FBB" w14:textId="77777777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01FFA9" w14:textId="77777777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283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B07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D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847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4DB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8D7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388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B01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73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AFF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2EA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7D4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4E5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B9A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87DB6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25D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33C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1F17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BC3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613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1E6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1D2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6FD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1B9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2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B1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A0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2E02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416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0D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1B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0ECB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9E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E7EA2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EC2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3119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FF8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43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99B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6C74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EAF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7D"/>
    <w:rsid w:val="004F27EE"/>
    <w:rsid w:val="004F2971"/>
    <w:rsid w:val="004F2988"/>
    <w:rsid w:val="004F2FA3"/>
    <w:rsid w:val="004F3823"/>
    <w:rsid w:val="004F39BB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583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BD9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45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4"/>
    <w:rsid w:val="00564985"/>
    <w:rsid w:val="00565275"/>
    <w:rsid w:val="005654C0"/>
    <w:rsid w:val="0056581F"/>
    <w:rsid w:val="00565D20"/>
    <w:rsid w:val="005662B9"/>
    <w:rsid w:val="0056643C"/>
    <w:rsid w:val="0056644A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412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F53"/>
    <w:rsid w:val="005A0990"/>
    <w:rsid w:val="005A0C95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4C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62B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2F0B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277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12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84F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9FA"/>
    <w:rsid w:val="00620E1D"/>
    <w:rsid w:val="006214AA"/>
    <w:rsid w:val="00621781"/>
    <w:rsid w:val="00622540"/>
    <w:rsid w:val="0062292C"/>
    <w:rsid w:val="00622933"/>
    <w:rsid w:val="00622A8D"/>
    <w:rsid w:val="00622AD3"/>
    <w:rsid w:val="00622D4C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B8A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4C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CA2"/>
    <w:rsid w:val="00645EA9"/>
    <w:rsid w:val="00645F68"/>
    <w:rsid w:val="00646061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988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24B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1F5E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49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B4B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982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16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603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71"/>
    <w:rsid w:val="00782EDE"/>
    <w:rsid w:val="00782F39"/>
    <w:rsid w:val="00782FAC"/>
    <w:rsid w:val="0078344B"/>
    <w:rsid w:val="007834FF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54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301C"/>
    <w:rsid w:val="00793293"/>
    <w:rsid w:val="007934C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82F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E14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4E5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445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4EA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ABE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C18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5B3D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4AC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5F93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0B"/>
    <w:rsid w:val="00932F6B"/>
    <w:rsid w:val="009334D2"/>
    <w:rsid w:val="009337FE"/>
    <w:rsid w:val="00933BD7"/>
    <w:rsid w:val="00934048"/>
    <w:rsid w:val="00934127"/>
    <w:rsid w:val="009342FE"/>
    <w:rsid w:val="009343F1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67D3B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DC1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9C4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6DA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EE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710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102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D4C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4E0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A43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0F41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022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0A09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4F4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D36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4BB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1EA7"/>
    <w:rsid w:val="00D1204B"/>
    <w:rsid w:val="00D12368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A5"/>
    <w:rsid w:val="00D20EE7"/>
    <w:rsid w:val="00D2144C"/>
    <w:rsid w:val="00D215AC"/>
    <w:rsid w:val="00D218A4"/>
    <w:rsid w:val="00D218C1"/>
    <w:rsid w:val="00D2195E"/>
    <w:rsid w:val="00D219A6"/>
    <w:rsid w:val="00D21A20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B5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1B8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E1F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D03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80D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1D60"/>
    <w:rsid w:val="00E2235D"/>
    <w:rsid w:val="00E225A8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4F7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823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51F"/>
    <w:rsid w:val="00E47DC8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87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6F9B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77A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46CD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4A04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5BC2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3C26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910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11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2023-11-06T06:10:00Z</cp:lastPrinted>
  <dcterms:created xsi:type="dcterms:W3CDTF">2023-11-10T08:04:00Z</dcterms:created>
  <dcterms:modified xsi:type="dcterms:W3CDTF">2023-11-10T08:04:00Z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