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4F4AD" w14:textId="64CF0220" w:rsidR="003E6A5C" w:rsidRPr="00EF652C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EF652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EF652C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EF652C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EF652C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EF652C" w:rsidRDefault="003E6A5C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77777777" w:rsidR="00C73EB3" w:rsidRPr="00EF652C" w:rsidRDefault="00C73EB3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198">
        <w:rPr>
          <w:rFonts w:asciiTheme="majorBidi" w:hAnsiTheme="majorBidi" w:cstheme="majorBidi"/>
          <w:sz w:val="30"/>
          <w:szCs w:val="30"/>
          <w:cs/>
          <w:lang w:bidi="th-TH"/>
        </w:rPr>
        <w:t>เงินให้กู้ยืม</w:t>
      </w:r>
    </w:p>
    <w:p w14:paraId="753453A6" w14:textId="77777777" w:rsidR="00827272" w:rsidRPr="00EF652C" w:rsidRDefault="00827272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2FC93E67" w14:textId="173314BA" w:rsidR="003659CA" w:rsidRPr="00D60A15" w:rsidRDefault="00111A9D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955336" w:rsidRPr="00EF652C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8068EE"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</w:p>
    <w:p w14:paraId="55526EFB" w14:textId="086BAE47" w:rsidR="00C54544" w:rsidRPr="00EF652C" w:rsidRDefault="00E277C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EF652C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C21B386" w14:textId="51652AB7" w:rsidR="004B2A44" w:rsidRDefault="004B2A44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</w:t>
      </w:r>
      <w:r w:rsidR="005F6792">
        <w:rPr>
          <w:rFonts w:asciiTheme="majorBidi" w:hAnsiTheme="majorBidi" w:cstheme="majorBidi" w:hint="cs"/>
          <w:sz w:val="30"/>
          <w:szCs w:val="30"/>
          <w:cs/>
          <w:lang w:bidi="th-TH"/>
        </w:rPr>
        <w:t>งินปันผล</w:t>
      </w:r>
    </w:p>
    <w:p w14:paraId="3DC68709" w14:textId="6F135FA7" w:rsidR="003E44A6" w:rsidRPr="00EF652C" w:rsidRDefault="003E44A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5F6792">
        <w:rPr>
          <w:rFonts w:asciiTheme="majorBidi" w:hAnsiTheme="majorBidi" w:cstheme="majorBidi" w:hint="cs"/>
          <w:sz w:val="30"/>
          <w:szCs w:val="30"/>
          <w:cs/>
          <w:lang w:bidi="th-TH"/>
        </w:rPr>
        <w:t>ครื่องมือทางการเงิน</w:t>
      </w:r>
    </w:p>
    <w:p w14:paraId="33F10900" w14:textId="1703D763" w:rsidR="00083D96" w:rsidRDefault="00B1128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96AB59A" w14:textId="68ACAB38" w:rsidR="00DE417A" w:rsidRDefault="00DE417A" w:rsidP="00255A5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4DD1A15" w14:textId="318B79FC" w:rsidR="005D2FE9" w:rsidRDefault="005D2FE9" w:rsidP="006D5FB3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CD71CA9" w14:textId="77777777" w:rsidR="005D2FE9" w:rsidRPr="00EF652C" w:rsidRDefault="005D2FE9" w:rsidP="005D2FE9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4A09EEBE" w14:textId="77777777" w:rsidR="00083D96" w:rsidRPr="00EF652C" w:rsidRDefault="00083D96" w:rsidP="001E2BCB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7A18CDCE" w14:textId="77777777" w:rsidR="00385F4A" w:rsidRPr="00EF652C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49C4F6C" w14:textId="77777777" w:rsidR="002802E9" w:rsidRPr="00EF652C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B9FB82E" w14:textId="77777777" w:rsidR="003E6A5C" w:rsidRPr="00EF652C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9697D4C" w14:textId="77777777" w:rsidR="00E00CA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EF652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763756D" w14:textId="6D75311B" w:rsidR="00042D43" w:rsidRPr="00EF652C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EF652C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EF652C">
        <w:rPr>
          <w:rFonts w:asciiTheme="majorBidi" w:hAnsiTheme="majorBidi" w:cstheme="majorBidi"/>
          <w:sz w:val="30"/>
          <w:szCs w:val="30"/>
          <w:cs/>
        </w:rPr>
        <w:t>่</w:t>
      </w:r>
      <w:r w:rsidR="0043697A">
        <w:rPr>
          <w:rFonts w:asciiTheme="majorBidi" w:hAnsiTheme="majorBidi" w:cstheme="majorBidi"/>
          <w:sz w:val="30"/>
          <w:szCs w:val="30"/>
        </w:rPr>
        <w:t xml:space="preserve"> </w:t>
      </w:r>
      <w:r w:rsidR="00F54921">
        <w:rPr>
          <w:rFonts w:asciiTheme="majorBidi" w:hAnsiTheme="majorBidi" w:cstheme="majorBidi"/>
          <w:sz w:val="30"/>
          <w:szCs w:val="30"/>
        </w:rPr>
        <w:t>13</w:t>
      </w:r>
      <w:r w:rsidR="005D00B0">
        <w:rPr>
          <w:rFonts w:asciiTheme="majorBidi" w:hAnsiTheme="majorBidi" w:cstheme="majorBidi"/>
          <w:sz w:val="30"/>
          <w:szCs w:val="30"/>
        </w:rPr>
        <w:t xml:space="preserve"> </w:t>
      </w:r>
      <w:r w:rsidR="005D00B0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43697A">
        <w:rPr>
          <w:rFonts w:asciiTheme="majorBidi" w:hAnsiTheme="majorBidi" w:cstheme="majorBidi"/>
          <w:sz w:val="30"/>
          <w:szCs w:val="30"/>
        </w:rPr>
        <w:t>2566</w:t>
      </w:r>
    </w:p>
    <w:p w14:paraId="2D793AAC" w14:textId="77777777" w:rsidR="005709B2" w:rsidRPr="001F5AB4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u w:val="none"/>
          <w:lang w:val="en-US"/>
        </w:rPr>
      </w:pPr>
    </w:p>
    <w:p w14:paraId="1ECC951B" w14:textId="77777777" w:rsidR="003E6A5C" w:rsidRPr="00EF652C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EF652C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B0B82D4" w14:textId="0597D184" w:rsidR="00124D0C" w:rsidRPr="00EF652C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EF652C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EF652C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EF652C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EF652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EF652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</w:t>
      </w:r>
      <w:r w:rsidR="00D968E4"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767837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965E7"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        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43697A">
        <w:rPr>
          <w:rFonts w:asciiTheme="majorBidi" w:hAnsiTheme="majorBidi" w:cstheme="majorBidi"/>
          <w:sz w:val="30"/>
          <w:szCs w:val="30"/>
        </w:rPr>
        <w:t>5</w:t>
      </w:r>
    </w:p>
    <w:p w14:paraId="5766EB89" w14:textId="77777777" w:rsidR="002A3F2B" w:rsidRPr="00EF652C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2EC71D3E" w14:textId="6A2516EC" w:rsidR="00BE2731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F652C">
        <w:rPr>
          <w:rFonts w:asciiTheme="majorBidi" w:hAnsiTheme="majorBidi" w:cstheme="majorBidi"/>
          <w:sz w:val="30"/>
          <w:szCs w:val="30"/>
        </w:rPr>
        <w:t>31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43697A">
        <w:rPr>
          <w:rFonts w:asciiTheme="majorBidi" w:hAnsiTheme="majorBidi" w:cstheme="majorBidi"/>
          <w:sz w:val="30"/>
          <w:szCs w:val="30"/>
        </w:rPr>
        <w:t>5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BED4C94" w14:textId="1F96B608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22533" w14:textId="5FE9FCA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83EE" w14:textId="060B1A5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CC53" w14:textId="0D9474C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FD979" w14:textId="7956A3C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56182" w14:textId="140A80D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D4597" w14:textId="1C63A65F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24F5F" w14:textId="2BDBC69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DF827" w14:textId="1505C89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CE2DC" w14:textId="2FC7C68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7C9CA" w14:textId="11A50C5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9A3" w14:textId="56051F8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68809" w14:textId="77777777" w:rsidR="00545CCA" w:rsidRPr="00EF652C" w:rsidRDefault="00545CCA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25492" w14:textId="60F045CE" w:rsidR="008E1A74" w:rsidRPr="00EF652C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14F3E75C" w14:textId="7D6B2F5C" w:rsidR="003E6A5C" w:rsidRPr="005D00B0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D00B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5D00B0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02B9903B" w14:textId="5F32C4FF" w:rsidR="0075348D" w:rsidRPr="005D00B0" w:rsidRDefault="008068EE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5D00B0">
        <w:rPr>
          <w:rFonts w:asciiTheme="majorBidi" w:hAnsiTheme="majorBidi" w:cstheme="majorBidi"/>
          <w:b/>
          <w:spacing w:val="2"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ไม่มีการเปลี่ยนแปลงความสัมพันธ์อย่างมีสาระสำคัญในบุคคลหรือกิจการที่เกี่ยวข้องกันในระหว่างงวด</w:t>
      </w:r>
    </w:p>
    <w:p w14:paraId="2E5A8E17" w14:textId="77777777" w:rsidR="005D00B0" w:rsidRPr="005D00B0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</w:p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67"/>
        <w:gridCol w:w="1118"/>
        <w:gridCol w:w="267"/>
        <w:gridCol w:w="1120"/>
        <w:gridCol w:w="252"/>
        <w:gridCol w:w="1101"/>
      </w:tblGrid>
      <w:tr w:rsidR="005D00B0" w:rsidRPr="00F463CA" w14:paraId="263D17C4" w14:textId="77777777" w:rsidTr="006F5DE9">
        <w:trPr>
          <w:tblHeader/>
        </w:trPr>
        <w:tc>
          <w:tcPr>
            <w:tcW w:w="2235" w:type="pct"/>
          </w:tcPr>
          <w:p w14:paraId="6309E6EA" w14:textId="77777777" w:rsidR="005D00B0" w:rsidRPr="00F463CA" w:rsidRDefault="005D00B0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7" w:type="pct"/>
            <w:gridSpan w:val="3"/>
          </w:tcPr>
          <w:p w14:paraId="0DEC81B1" w14:textId="77777777" w:rsidR="005D00B0" w:rsidRPr="00F463CA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45381F3E" w14:textId="77777777" w:rsidR="005D00B0" w:rsidRPr="00F463CA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1513735B" w14:textId="77777777" w:rsidR="005D00B0" w:rsidRPr="00F463CA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5D00B0" w:rsidRPr="00F463CA" w14:paraId="4705981D" w14:textId="77777777" w:rsidTr="005D00B0">
        <w:trPr>
          <w:tblHeader/>
        </w:trPr>
        <w:tc>
          <w:tcPr>
            <w:tcW w:w="2235" w:type="pct"/>
          </w:tcPr>
          <w:p w14:paraId="10C58C67" w14:textId="5BE8F505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585" w:type="pct"/>
          </w:tcPr>
          <w:p w14:paraId="05A808DD" w14:textId="07ECF823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1" w:type="pct"/>
          </w:tcPr>
          <w:p w14:paraId="1A68B7AA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5AC322" w14:textId="4FFC1C5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1" w:type="pct"/>
          </w:tcPr>
          <w:p w14:paraId="3AFCC90B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B96EBC" w14:textId="1DF1A533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3" w:type="pct"/>
          </w:tcPr>
          <w:p w14:paraId="7AD9DD90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315D128" w14:textId="7C6E0D20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5D00B0" w:rsidRPr="00F463CA" w14:paraId="14BC13FD" w14:textId="77777777" w:rsidTr="006F5DE9">
        <w:trPr>
          <w:tblHeader/>
        </w:trPr>
        <w:tc>
          <w:tcPr>
            <w:tcW w:w="2235" w:type="pct"/>
          </w:tcPr>
          <w:p w14:paraId="3CA96D4C" w14:textId="77777777" w:rsidR="005D00B0" w:rsidRPr="00E33863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7"/>
          </w:tcPr>
          <w:p w14:paraId="4AD2D181" w14:textId="77777777" w:rsidR="005D00B0" w:rsidRPr="00E33863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3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D00B0" w:rsidRPr="00F463CA" w14:paraId="1CB7769A" w14:textId="77777777" w:rsidTr="005D00B0">
        <w:tc>
          <w:tcPr>
            <w:tcW w:w="2235" w:type="pct"/>
          </w:tcPr>
          <w:p w14:paraId="0E578763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EF19677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526213C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D5B1A5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B0CDF49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7DEACEA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49C6C18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FEB9B73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43601" w:rsidRPr="00F463CA" w14:paraId="30341436" w14:textId="77777777" w:rsidTr="005D00B0">
        <w:tc>
          <w:tcPr>
            <w:tcW w:w="2235" w:type="pct"/>
          </w:tcPr>
          <w:p w14:paraId="454DB408" w14:textId="77777777" w:rsidR="00A43601" w:rsidRPr="00F463CA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510078B0" w14:textId="57865ADC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22D35A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512EE40" w14:textId="7FD37E9A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24ADCD4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0660C0" w14:textId="68DADA5D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11,916</w:t>
            </w:r>
          </w:p>
        </w:tc>
        <w:tc>
          <w:tcPr>
            <w:tcW w:w="133" w:type="pct"/>
          </w:tcPr>
          <w:p w14:paraId="48BA4DEA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E4BE244" w14:textId="1C915434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11,914</w:t>
            </w:r>
          </w:p>
        </w:tc>
      </w:tr>
      <w:tr w:rsidR="00A43601" w:rsidRPr="00F463CA" w14:paraId="115394EA" w14:textId="77777777" w:rsidTr="005D00B0">
        <w:tc>
          <w:tcPr>
            <w:tcW w:w="2235" w:type="pct"/>
          </w:tcPr>
          <w:p w14:paraId="58F8165C" w14:textId="77777777" w:rsidR="00A43601" w:rsidRPr="00F463CA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407EB0D9" w14:textId="58588748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7533E1C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82AABD" w14:textId="561FAB34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2DCE416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2F26E826" w14:textId="362BC33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20,347</w:t>
            </w:r>
          </w:p>
        </w:tc>
        <w:tc>
          <w:tcPr>
            <w:tcW w:w="133" w:type="pct"/>
          </w:tcPr>
          <w:p w14:paraId="02A4D093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E257EB" w14:textId="6556542B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6,146</w:t>
            </w:r>
          </w:p>
        </w:tc>
      </w:tr>
      <w:tr w:rsidR="00A43601" w:rsidRPr="00F463CA" w14:paraId="27399FF0" w14:textId="77777777" w:rsidTr="005D00B0">
        <w:tc>
          <w:tcPr>
            <w:tcW w:w="2235" w:type="pct"/>
          </w:tcPr>
          <w:p w14:paraId="4E848481" w14:textId="77777777" w:rsidR="00A43601" w:rsidRPr="00F463CA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" w:type="pct"/>
          </w:tcPr>
          <w:p w14:paraId="4CDC1999" w14:textId="574ABB6F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2CEE4BD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629FE8D" w14:textId="1A6F8854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4174389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B86B038" w14:textId="24651FFD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192318D5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27C579A" w14:textId="47734F03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178</w:t>
            </w:r>
          </w:p>
        </w:tc>
      </w:tr>
      <w:tr w:rsidR="00A43601" w:rsidRPr="00F463CA" w14:paraId="7F1E45B9" w14:textId="77777777" w:rsidTr="005D00B0">
        <w:tc>
          <w:tcPr>
            <w:tcW w:w="2235" w:type="pct"/>
          </w:tcPr>
          <w:p w14:paraId="68B990BA" w14:textId="77777777" w:rsidR="00A43601" w:rsidRPr="00F463CA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31F227E8" w14:textId="690568D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1F1BE2F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19CED1" w14:textId="464BE245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31FF52D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C0DA39B" w14:textId="45EA65AF" w:rsidR="00A43601" w:rsidRPr="000F511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A43601">
              <w:rPr>
                <w:rFonts w:asciiTheme="majorBidi" w:hAnsiTheme="majorBidi"/>
                <w:sz w:val="30"/>
                <w:szCs w:val="30"/>
                <w:lang w:val="en-US" w:eastAsia="en-US"/>
              </w:rPr>
              <w:t>14,618</w:t>
            </w:r>
          </w:p>
        </w:tc>
        <w:tc>
          <w:tcPr>
            <w:tcW w:w="133" w:type="pct"/>
          </w:tcPr>
          <w:p w14:paraId="024A2623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1A5C25C" w14:textId="15797001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15,065</w:t>
            </w:r>
          </w:p>
        </w:tc>
      </w:tr>
      <w:tr w:rsidR="00A43601" w:rsidRPr="00F463CA" w14:paraId="6D06985F" w14:textId="77777777" w:rsidTr="005D00B0">
        <w:tc>
          <w:tcPr>
            <w:tcW w:w="2235" w:type="pct"/>
          </w:tcPr>
          <w:p w14:paraId="4765B62E" w14:textId="6B023C4F" w:rsidR="00A43601" w:rsidRPr="000F5111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85" w:type="pct"/>
          </w:tcPr>
          <w:p w14:paraId="240AD2D0" w14:textId="0F93DFF1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E462FB5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5A10ACB" w14:textId="3BD0D96F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E27F7FF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E61BAFE" w14:textId="6F838B19" w:rsidR="00A43601" w:rsidRPr="000F511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357</w:t>
            </w:r>
          </w:p>
        </w:tc>
        <w:tc>
          <w:tcPr>
            <w:tcW w:w="133" w:type="pct"/>
          </w:tcPr>
          <w:p w14:paraId="264F7572" w14:textId="77777777" w:rsidR="00A43601" w:rsidRPr="00F463CA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15961B7" w14:textId="6D80D2F8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A43601" w:rsidRPr="00F463CA" w14:paraId="539E423A" w14:textId="77777777" w:rsidTr="005D00B0">
        <w:tc>
          <w:tcPr>
            <w:tcW w:w="2235" w:type="pct"/>
          </w:tcPr>
          <w:p w14:paraId="31106E1F" w14:textId="77777777" w:rsidR="00A43601" w:rsidRPr="008D025D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5E5D6D9B" w14:textId="3702E03E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142C50D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98E5339" w14:textId="6149E1FC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41B80D5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E2A3E06" w14:textId="3272872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8,231</w:t>
            </w:r>
          </w:p>
        </w:tc>
        <w:tc>
          <w:tcPr>
            <w:tcW w:w="133" w:type="pct"/>
          </w:tcPr>
          <w:p w14:paraId="459A536E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C7F8857" w14:textId="3121205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14,829</w:t>
            </w:r>
          </w:p>
        </w:tc>
      </w:tr>
      <w:tr w:rsidR="00A43601" w:rsidRPr="00F463CA" w14:paraId="671091C5" w14:textId="77777777" w:rsidTr="005D00B0">
        <w:tc>
          <w:tcPr>
            <w:tcW w:w="2235" w:type="pct"/>
          </w:tcPr>
          <w:p w14:paraId="5B89A439" w14:textId="4FC04A85" w:rsidR="00A43601" w:rsidRPr="008D025D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EB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5" w:type="pct"/>
          </w:tcPr>
          <w:p w14:paraId="4A6E0F19" w14:textId="04616D23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B461D9A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BEA8FE3" w14:textId="7FAB0BB7" w:rsid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09EC385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5BF86CD" w14:textId="3B6AC05B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837</w:t>
            </w:r>
          </w:p>
        </w:tc>
        <w:tc>
          <w:tcPr>
            <w:tcW w:w="133" w:type="pct"/>
          </w:tcPr>
          <w:p w14:paraId="7FA35D3B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93CA848" w14:textId="3AFFBAB9" w:rsid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A43601" w:rsidRPr="00A4252E" w14:paraId="70291D2C" w14:textId="77777777" w:rsidTr="005D00B0">
        <w:tc>
          <w:tcPr>
            <w:tcW w:w="2235" w:type="pct"/>
          </w:tcPr>
          <w:p w14:paraId="795F95FD" w14:textId="77777777" w:rsidR="00A43601" w:rsidRPr="00A4252E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630A12D4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813C0A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CE90A20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533633D5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616F53C9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6EE24F5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790C83CC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A43601" w:rsidRPr="00F463CA" w14:paraId="7F25C261" w14:textId="77777777" w:rsidTr="005D00B0">
        <w:tc>
          <w:tcPr>
            <w:tcW w:w="2235" w:type="pct"/>
          </w:tcPr>
          <w:p w14:paraId="745108C2" w14:textId="77777777" w:rsidR="00A43601" w:rsidRPr="008D025D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63C9EA58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54301326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5B8932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9AB2EAF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72AE284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0340AE02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3604436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43601" w:rsidRPr="00F463CA" w14:paraId="0332AD10" w14:textId="77777777" w:rsidTr="005D00B0">
        <w:tc>
          <w:tcPr>
            <w:tcW w:w="2235" w:type="pct"/>
          </w:tcPr>
          <w:p w14:paraId="669EF042" w14:textId="77777777" w:rsidR="00A43601" w:rsidRPr="008D025D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" w:type="pct"/>
          </w:tcPr>
          <w:p w14:paraId="7A73F8E7" w14:textId="57AA91BF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1" w:type="pct"/>
          </w:tcPr>
          <w:p w14:paraId="4E20A975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611CAF0" w14:textId="4CBD5BB5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41" w:type="pct"/>
          </w:tcPr>
          <w:p w14:paraId="03A34670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D1E3B9" w14:textId="293C7990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33" w:type="pct"/>
          </w:tcPr>
          <w:p w14:paraId="7419EA0C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134D741" w14:textId="32AE7708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288</w:t>
            </w:r>
          </w:p>
        </w:tc>
      </w:tr>
      <w:tr w:rsidR="00A43601" w:rsidRPr="00F463CA" w14:paraId="31E14482" w14:textId="77777777" w:rsidTr="005D00B0">
        <w:tc>
          <w:tcPr>
            <w:tcW w:w="2235" w:type="pct"/>
          </w:tcPr>
          <w:p w14:paraId="4A25E720" w14:textId="77777777" w:rsidR="00A43601" w:rsidRPr="008D025D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2B2085D4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9BAE046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13A9122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EDE8591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B6D8B4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6A440BD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6547A36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43601" w:rsidRPr="00F463CA" w14:paraId="4FA45B71" w14:textId="77777777" w:rsidTr="005D00B0">
        <w:tc>
          <w:tcPr>
            <w:tcW w:w="2235" w:type="pct"/>
          </w:tcPr>
          <w:p w14:paraId="2A0DEF5E" w14:textId="77777777" w:rsidR="00A43601" w:rsidRPr="008D025D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  <w:r w:rsidRPr="008D02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14:paraId="73A4AF34" w14:textId="43801ABE" w:rsidR="00A43601" w:rsidRPr="00A43601" w:rsidRDefault="0067355C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31,006</w:t>
            </w:r>
          </w:p>
        </w:tc>
        <w:tc>
          <w:tcPr>
            <w:tcW w:w="141" w:type="pct"/>
          </w:tcPr>
          <w:p w14:paraId="0FE257BA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94C3B88" w14:textId="57CB544A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31,410</w:t>
            </w:r>
          </w:p>
        </w:tc>
        <w:tc>
          <w:tcPr>
            <w:tcW w:w="141" w:type="pct"/>
          </w:tcPr>
          <w:p w14:paraId="7C94BCC0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1A04C3" w14:textId="2CA01461" w:rsidR="00A43601" w:rsidRPr="00A43601" w:rsidRDefault="0067355C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31,006</w:t>
            </w:r>
          </w:p>
        </w:tc>
        <w:tc>
          <w:tcPr>
            <w:tcW w:w="133" w:type="pct"/>
          </w:tcPr>
          <w:p w14:paraId="0E35A627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B33DCA4" w14:textId="63392638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31,410</w:t>
            </w:r>
          </w:p>
        </w:tc>
      </w:tr>
      <w:tr w:rsidR="00A43601" w:rsidRPr="00F463CA" w14:paraId="297D16C2" w14:textId="77777777" w:rsidTr="005D00B0">
        <w:tc>
          <w:tcPr>
            <w:tcW w:w="2235" w:type="pct"/>
          </w:tcPr>
          <w:p w14:paraId="6F54CC0C" w14:textId="77777777" w:rsidR="00A43601" w:rsidRPr="008D025D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24EBEF" w14:textId="43A868DB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</w:t>
            </w:r>
          </w:p>
        </w:tc>
        <w:tc>
          <w:tcPr>
            <w:tcW w:w="141" w:type="pct"/>
          </w:tcPr>
          <w:p w14:paraId="5A7C082A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3521304" w14:textId="38B92828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2,258</w:t>
            </w:r>
          </w:p>
        </w:tc>
        <w:tc>
          <w:tcPr>
            <w:tcW w:w="141" w:type="pct"/>
          </w:tcPr>
          <w:p w14:paraId="5EB05F89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F4DF7DE" w14:textId="2175D3F0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</w:t>
            </w:r>
          </w:p>
        </w:tc>
        <w:tc>
          <w:tcPr>
            <w:tcW w:w="133" w:type="pct"/>
          </w:tcPr>
          <w:p w14:paraId="5D2AC51B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CD88542" w14:textId="0BF7B83B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2,258</w:t>
            </w:r>
          </w:p>
        </w:tc>
      </w:tr>
      <w:tr w:rsidR="00A43601" w:rsidRPr="00F463CA" w14:paraId="52B8531F" w14:textId="77777777" w:rsidTr="005D00B0">
        <w:tc>
          <w:tcPr>
            <w:tcW w:w="2235" w:type="pct"/>
          </w:tcPr>
          <w:p w14:paraId="3EDEEBE4" w14:textId="77777777" w:rsidR="00A43601" w:rsidRPr="008D025D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D0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90C5463" w14:textId="4276A9C0" w:rsidR="00A43601" w:rsidRPr="00A43601" w:rsidRDefault="0067355C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31,105</w:t>
            </w:r>
          </w:p>
        </w:tc>
        <w:tc>
          <w:tcPr>
            <w:tcW w:w="141" w:type="pct"/>
          </w:tcPr>
          <w:p w14:paraId="390E032D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99CAB70" w14:textId="4D7C55C2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436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33,668</w:t>
            </w:r>
          </w:p>
        </w:tc>
        <w:tc>
          <w:tcPr>
            <w:tcW w:w="141" w:type="pct"/>
          </w:tcPr>
          <w:p w14:paraId="3A69DC94" w14:textId="77777777" w:rsidR="00A43601" w:rsidRPr="00A43601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A3FDB08" w14:textId="418F5BAB" w:rsidR="00A43601" w:rsidRPr="00A43601" w:rsidRDefault="0067355C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31,105</w:t>
            </w:r>
          </w:p>
        </w:tc>
        <w:tc>
          <w:tcPr>
            <w:tcW w:w="133" w:type="pct"/>
          </w:tcPr>
          <w:p w14:paraId="4EC27D66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6519470" w14:textId="380C7154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33,668</w:t>
            </w:r>
          </w:p>
        </w:tc>
      </w:tr>
      <w:tr w:rsidR="00A43601" w:rsidRPr="00A4252E" w14:paraId="60A01E9E" w14:textId="77777777" w:rsidTr="005D00B0">
        <w:tc>
          <w:tcPr>
            <w:tcW w:w="2235" w:type="pct"/>
          </w:tcPr>
          <w:p w14:paraId="04599C37" w14:textId="77777777" w:rsidR="00A43601" w:rsidRPr="00A4252E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</w:tcPr>
          <w:p w14:paraId="7CCA962F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02F08FB9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61C66F6A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AD3318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538DD451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31714E6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27897D7E" w14:textId="77777777" w:rsidR="00A43601" w:rsidRPr="00A4252E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A43601" w:rsidRPr="00F463CA" w14:paraId="63D6D554" w14:textId="77777777" w:rsidTr="005D00B0">
        <w:tc>
          <w:tcPr>
            <w:tcW w:w="2235" w:type="pct"/>
          </w:tcPr>
          <w:p w14:paraId="79C38E0E" w14:textId="355D8103" w:rsidR="00A43601" w:rsidRPr="008D025D" w:rsidRDefault="00A43601" w:rsidP="00A4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85" w:type="pct"/>
          </w:tcPr>
          <w:p w14:paraId="5E2D9630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5E786E2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2E3E9A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F24841D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6ED5B93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ADEE6CD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4491C7D" w14:textId="77777777" w:rsidR="00A43601" w:rsidRPr="008D025D" w:rsidRDefault="00A43601" w:rsidP="00A4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D5500" w:rsidRPr="00F463CA" w14:paraId="7892C055" w14:textId="77777777" w:rsidTr="005D00B0">
        <w:tc>
          <w:tcPr>
            <w:tcW w:w="2235" w:type="pct"/>
          </w:tcPr>
          <w:p w14:paraId="43C2E343" w14:textId="77777777" w:rsidR="003D5500" w:rsidRPr="008D025D" w:rsidRDefault="003D5500" w:rsidP="003D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269562D3" w14:textId="2E3C80CB" w:rsidR="003D5500" w:rsidRPr="008D025D" w:rsidRDefault="003D5500" w:rsidP="003D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D55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</w:p>
        </w:tc>
        <w:tc>
          <w:tcPr>
            <w:tcW w:w="141" w:type="pct"/>
          </w:tcPr>
          <w:p w14:paraId="4BFCF831" w14:textId="77777777" w:rsidR="003D5500" w:rsidRPr="008D025D" w:rsidRDefault="003D5500" w:rsidP="003D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CA4AD7" w14:textId="3DEC7769" w:rsidR="003D5500" w:rsidRPr="008D025D" w:rsidRDefault="003D5500" w:rsidP="003D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</w:t>
            </w:r>
          </w:p>
        </w:tc>
        <w:tc>
          <w:tcPr>
            <w:tcW w:w="141" w:type="pct"/>
          </w:tcPr>
          <w:p w14:paraId="65A5E82E" w14:textId="77777777" w:rsidR="003D5500" w:rsidRPr="008D025D" w:rsidRDefault="003D5500" w:rsidP="003D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8C910E4" w14:textId="77E80C65" w:rsidR="003D5500" w:rsidRPr="008D025D" w:rsidRDefault="003D5500" w:rsidP="003D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D55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</w:p>
        </w:tc>
        <w:tc>
          <w:tcPr>
            <w:tcW w:w="133" w:type="pct"/>
          </w:tcPr>
          <w:p w14:paraId="4499CF0C" w14:textId="77777777" w:rsidR="003D5500" w:rsidRPr="008D025D" w:rsidRDefault="003D5500" w:rsidP="003D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BA8DF7E" w14:textId="3BB0CC25" w:rsidR="003D5500" w:rsidRPr="008D025D" w:rsidRDefault="003D5500" w:rsidP="003D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</w:t>
            </w:r>
          </w:p>
        </w:tc>
      </w:tr>
      <w:tr w:rsidR="0075772A" w:rsidRPr="00F463CA" w14:paraId="1F7E95B3" w14:textId="77777777" w:rsidTr="005D00B0">
        <w:tc>
          <w:tcPr>
            <w:tcW w:w="2235" w:type="pct"/>
          </w:tcPr>
          <w:p w14:paraId="5E5FABAF" w14:textId="3BEEBC80" w:rsidR="0075772A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174A4586" w14:textId="50C23C49" w:rsidR="0075772A" w:rsidRPr="00C86FFB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D55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1" w:type="pct"/>
          </w:tcPr>
          <w:p w14:paraId="1759DD34" w14:textId="77777777" w:rsidR="0075772A" w:rsidRPr="008D025D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D87DE38" w14:textId="468FA8CA" w:rsidR="0075772A" w:rsidRPr="00F2093C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D770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064EB61" w14:textId="77777777" w:rsidR="0075772A" w:rsidRPr="008D025D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AA6A469" w14:textId="104B3948" w:rsidR="0075772A" w:rsidRPr="00C86FFB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D55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33" w:type="pct"/>
          </w:tcPr>
          <w:p w14:paraId="35FDFE27" w14:textId="77777777" w:rsidR="0075772A" w:rsidRPr="008D025D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0BE5DF" w14:textId="30E14836" w:rsidR="0075772A" w:rsidRPr="00F2093C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5772A" w:rsidRPr="00F463CA" w14:paraId="34D2D906" w14:textId="77777777" w:rsidTr="005D00B0">
        <w:tc>
          <w:tcPr>
            <w:tcW w:w="2235" w:type="pct"/>
          </w:tcPr>
          <w:p w14:paraId="2F361F60" w14:textId="3D678515" w:rsidR="0075772A" w:rsidRPr="008D025D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" w:type="pct"/>
          </w:tcPr>
          <w:p w14:paraId="4A5E63D7" w14:textId="2C46F407" w:rsidR="0075772A" w:rsidRPr="008D025D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86FF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2291144" w14:textId="77777777" w:rsidR="0075772A" w:rsidRPr="008D025D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C880F3C" w14:textId="308A6A42" w:rsidR="0075772A" w:rsidRPr="008D025D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209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2,238</w:t>
            </w:r>
          </w:p>
        </w:tc>
        <w:tc>
          <w:tcPr>
            <w:tcW w:w="141" w:type="pct"/>
          </w:tcPr>
          <w:p w14:paraId="2ABD26BF" w14:textId="77777777" w:rsidR="0075772A" w:rsidRPr="008D025D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5843ED6" w14:textId="34359491" w:rsidR="0075772A" w:rsidRPr="008D025D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86FF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2D6B5C3A" w14:textId="77777777" w:rsidR="0075772A" w:rsidRPr="008D025D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ABDF7AA" w14:textId="0EA1ECC9" w:rsidR="0075772A" w:rsidRPr="008D025D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209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2,238</w:t>
            </w:r>
          </w:p>
        </w:tc>
      </w:tr>
      <w:tr w:rsidR="0075772A" w:rsidRPr="00F463CA" w14:paraId="3A8E570A" w14:textId="77777777" w:rsidTr="005D00B0">
        <w:tc>
          <w:tcPr>
            <w:tcW w:w="2235" w:type="pct"/>
          </w:tcPr>
          <w:p w14:paraId="6B7DEB32" w14:textId="47D86DFF" w:rsidR="0075772A" w:rsidRPr="00F463CA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5" w:type="pct"/>
          </w:tcPr>
          <w:p w14:paraId="58B4DC9E" w14:textId="184F7E04" w:rsidR="0075772A" w:rsidRPr="001D7702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86FF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1,123</w:t>
            </w:r>
          </w:p>
        </w:tc>
        <w:tc>
          <w:tcPr>
            <w:tcW w:w="141" w:type="pct"/>
          </w:tcPr>
          <w:p w14:paraId="2D807231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3A97EA5" w14:textId="3429BEB0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D770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86C464E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CD1C0F4" w14:textId="54371817" w:rsidR="0075772A" w:rsidRPr="003D5500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86FF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1,123</w:t>
            </w:r>
          </w:p>
        </w:tc>
        <w:tc>
          <w:tcPr>
            <w:tcW w:w="133" w:type="pct"/>
          </w:tcPr>
          <w:p w14:paraId="55E42755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CC5C7CA" w14:textId="12E7F9CF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86FFB"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5772A" w:rsidRPr="00F463CA" w14:paraId="0A70CB79" w14:textId="77777777" w:rsidTr="005D00B0">
        <w:tc>
          <w:tcPr>
            <w:tcW w:w="2235" w:type="pct"/>
          </w:tcPr>
          <w:p w14:paraId="01ADFF7E" w14:textId="68673098" w:rsidR="0075772A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B2F249F" w14:textId="59C03279" w:rsidR="0075772A" w:rsidRPr="00C86FFB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A9CA2CF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61EAEC3" w14:textId="3D5D4471" w:rsidR="0075772A" w:rsidRPr="00C86FFB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72235C0C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18F1B6A" w14:textId="3E177FE3" w:rsidR="0075772A" w:rsidRPr="00C86FFB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7A1B9070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E811E37" w14:textId="26920354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75772A" w:rsidRPr="00F463CA" w14:paraId="448C34BD" w14:textId="77777777" w:rsidTr="005D00B0">
        <w:tc>
          <w:tcPr>
            <w:tcW w:w="2235" w:type="pct"/>
          </w:tcPr>
          <w:p w14:paraId="243A89DF" w14:textId="77777777" w:rsidR="0075772A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C7EA3A" w14:textId="7777777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471B872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9BDAD2F" w14:textId="7777777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CA9874A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EB809F6" w14:textId="7777777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1562E14F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D6A5D5B" w14:textId="7777777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75772A" w:rsidRPr="00F463CA" w14:paraId="7FE11D1C" w14:textId="77777777" w:rsidTr="005D00B0">
        <w:tc>
          <w:tcPr>
            <w:tcW w:w="2235" w:type="pct"/>
          </w:tcPr>
          <w:p w14:paraId="51D017D7" w14:textId="6BDE9AD7" w:rsidR="0075772A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72F8380" w14:textId="5BB93978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4D48AA9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8D841F8" w14:textId="00C3344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7B67B95B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53ED856" w14:textId="69125E94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66FE33E1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1193A5F" w14:textId="126C8AB8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75772A" w:rsidRPr="00F463CA" w14:paraId="50AD699D" w14:textId="77777777" w:rsidTr="005D00B0">
        <w:tc>
          <w:tcPr>
            <w:tcW w:w="2235" w:type="pct"/>
          </w:tcPr>
          <w:p w14:paraId="7A26A9C3" w14:textId="77777777" w:rsidR="0075772A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84BA1F0" w14:textId="7777777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8905705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46724B2" w14:textId="7777777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63F79E3F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D7ED212" w14:textId="7777777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754DC7B0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3F2B242" w14:textId="7777777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75772A" w:rsidRPr="00F463CA" w14:paraId="7F709E5A" w14:textId="77777777" w:rsidTr="005D00B0">
        <w:tc>
          <w:tcPr>
            <w:tcW w:w="2235" w:type="pct"/>
          </w:tcPr>
          <w:p w14:paraId="4DCEBCDC" w14:textId="4A967B84" w:rsidR="0075772A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0F30312C" w14:textId="7777777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6DB1204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D4F03A9" w14:textId="7777777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B4C4CED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2FF477" w14:textId="7777777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3FC2674D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001C85F" w14:textId="77777777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75772A" w:rsidRPr="00F463CA" w14:paraId="40C44923" w14:textId="77777777" w:rsidTr="005D00B0">
        <w:tc>
          <w:tcPr>
            <w:tcW w:w="2235" w:type="pct"/>
          </w:tcPr>
          <w:p w14:paraId="27B98B7F" w14:textId="3C62A799" w:rsidR="0075772A" w:rsidRPr="00C4263D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14294A5A" w14:textId="2FC4785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6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4,355</w:t>
            </w:r>
          </w:p>
        </w:tc>
        <w:tc>
          <w:tcPr>
            <w:tcW w:w="141" w:type="pct"/>
          </w:tcPr>
          <w:p w14:paraId="0F160F8D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C5F582E" w14:textId="1F4980B1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5,732</w:t>
            </w:r>
          </w:p>
        </w:tc>
        <w:tc>
          <w:tcPr>
            <w:tcW w:w="141" w:type="pct"/>
          </w:tcPr>
          <w:p w14:paraId="50C6D33F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6A2FF5C" w14:textId="61DACD08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6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3" w:type="pct"/>
          </w:tcPr>
          <w:p w14:paraId="662B66B4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A0FF204" w14:textId="21F897BB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4,560</w:t>
            </w:r>
          </w:p>
        </w:tc>
      </w:tr>
      <w:tr w:rsidR="0075772A" w:rsidRPr="00F463CA" w14:paraId="722C1D04" w14:textId="77777777" w:rsidTr="005D00B0">
        <w:tc>
          <w:tcPr>
            <w:tcW w:w="2235" w:type="pct"/>
          </w:tcPr>
          <w:p w14:paraId="45369AB5" w14:textId="6337D899" w:rsidR="0075772A" w:rsidRPr="00C4263D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5AD9E72C" w14:textId="10334132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6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161,768</w:t>
            </w:r>
          </w:p>
        </w:tc>
        <w:tc>
          <w:tcPr>
            <w:tcW w:w="141" w:type="pct"/>
          </w:tcPr>
          <w:p w14:paraId="74865F85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20B57AB" w14:textId="7D754CD6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156,948</w:t>
            </w:r>
          </w:p>
        </w:tc>
        <w:tc>
          <w:tcPr>
            <w:tcW w:w="141" w:type="pct"/>
          </w:tcPr>
          <w:p w14:paraId="682F19C1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FBEAC2" w14:textId="76FAC94D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6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161,768</w:t>
            </w:r>
          </w:p>
        </w:tc>
        <w:tc>
          <w:tcPr>
            <w:tcW w:w="133" w:type="pct"/>
          </w:tcPr>
          <w:p w14:paraId="686A1906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94EE175" w14:textId="1BBE9173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156,948</w:t>
            </w:r>
          </w:p>
        </w:tc>
      </w:tr>
      <w:tr w:rsidR="0075772A" w:rsidRPr="00F463CA" w14:paraId="067FCCD5" w14:textId="77777777" w:rsidTr="005D00B0">
        <w:tc>
          <w:tcPr>
            <w:tcW w:w="2235" w:type="pct"/>
          </w:tcPr>
          <w:p w14:paraId="216228A7" w14:textId="124AB6B0" w:rsidR="0075772A" w:rsidRPr="00C4263D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4DBE4E6E" w14:textId="178B9A20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6D7">
              <w:rPr>
                <w:rFonts w:asciiTheme="majorBidi" w:hAnsiTheme="majorBidi"/>
                <w:sz w:val="30"/>
                <w:szCs w:val="30"/>
                <w:lang w:val="en-US" w:eastAsia="en-US"/>
              </w:rPr>
              <w:t>433</w:t>
            </w:r>
          </w:p>
        </w:tc>
        <w:tc>
          <w:tcPr>
            <w:tcW w:w="141" w:type="pct"/>
          </w:tcPr>
          <w:p w14:paraId="18D3C1E8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EC2A2FF" w14:textId="7FB89FE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135</w:t>
            </w:r>
          </w:p>
        </w:tc>
        <w:tc>
          <w:tcPr>
            <w:tcW w:w="141" w:type="pct"/>
          </w:tcPr>
          <w:p w14:paraId="5BF3CF93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36F2A6C" w14:textId="42A579F5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6D7">
              <w:rPr>
                <w:rFonts w:asciiTheme="majorBidi" w:hAnsiTheme="majorBidi"/>
                <w:sz w:val="30"/>
                <w:szCs w:val="30"/>
                <w:lang w:val="en-US" w:eastAsia="en-US"/>
              </w:rPr>
              <w:t>433</w:t>
            </w:r>
          </w:p>
        </w:tc>
        <w:tc>
          <w:tcPr>
            <w:tcW w:w="133" w:type="pct"/>
          </w:tcPr>
          <w:p w14:paraId="4ABB39EA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BA9A731" w14:textId="1D7359C5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135</w:t>
            </w:r>
          </w:p>
        </w:tc>
      </w:tr>
      <w:tr w:rsidR="0075772A" w:rsidRPr="00F463CA" w14:paraId="279A68C1" w14:textId="77777777" w:rsidTr="005D00B0">
        <w:tc>
          <w:tcPr>
            <w:tcW w:w="2235" w:type="pct"/>
          </w:tcPr>
          <w:p w14:paraId="6FE1CC89" w14:textId="721A7460" w:rsidR="0075772A" w:rsidRPr="00C4263D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5" w:type="pct"/>
          </w:tcPr>
          <w:p w14:paraId="447096B6" w14:textId="2BAE4396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1C66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7,653</w:t>
            </w:r>
          </w:p>
        </w:tc>
        <w:tc>
          <w:tcPr>
            <w:tcW w:w="141" w:type="pct"/>
          </w:tcPr>
          <w:p w14:paraId="2E52902C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071A979" w14:textId="25EFEAB5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8,949</w:t>
            </w:r>
          </w:p>
        </w:tc>
        <w:tc>
          <w:tcPr>
            <w:tcW w:w="141" w:type="pct"/>
          </w:tcPr>
          <w:p w14:paraId="137F575C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7471414" w14:textId="6497E0B8" w:rsidR="0075772A" w:rsidRPr="00E81898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1C66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7,537</w:t>
            </w:r>
          </w:p>
        </w:tc>
        <w:tc>
          <w:tcPr>
            <w:tcW w:w="133" w:type="pct"/>
          </w:tcPr>
          <w:p w14:paraId="1CDA0AD3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3DE0608" w14:textId="3803CC4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8,504</w:t>
            </w:r>
          </w:p>
        </w:tc>
      </w:tr>
      <w:tr w:rsidR="0075772A" w:rsidRPr="00F463CA" w14:paraId="4D4CBDA3" w14:textId="77777777" w:rsidTr="005D00B0">
        <w:tc>
          <w:tcPr>
            <w:tcW w:w="2235" w:type="pct"/>
          </w:tcPr>
          <w:p w14:paraId="69B173BA" w14:textId="67E49AC9" w:rsidR="0075772A" w:rsidRPr="00C4263D" w:rsidRDefault="0075772A" w:rsidP="007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5" w:type="pct"/>
          </w:tcPr>
          <w:p w14:paraId="57B18893" w14:textId="1C2724CC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6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4,371</w:t>
            </w:r>
          </w:p>
        </w:tc>
        <w:tc>
          <w:tcPr>
            <w:tcW w:w="141" w:type="pct"/>
          </w:tcPr>
          <w:p w14:paraId="50D15FB8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B51FA67" w14:textId="46C9AEBA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4,282</w:t>
            </w:r>
          </w:p>
        </w:tc>
        <w:tc>
          <w:tcPr>
            <w:tcW w:w="141" w:type="pct"/>
          </w:tcPr>
          <w:p w14:paraId="62FFEBC0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F0416A5" w14:textId="50B75A9C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6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4,371</w:t>
            </w:r>
          </w:p>
        </w:tc>
        <w:tc>
          <w:tcPr>
            <w:tcW w:w="133" w:type="pct"/>
          </w:tcPr>
          <w:p w14:paraId="2AE56F04" w14:textId="77777777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EE0B356" w14:textId="3A55FA62" w:rsidR="0075772A" w:rsidRPr="00F463CA" w:rsidRDefault="0075772A" w:rsidP="007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4,282</w:t>
            </w:r>
          </w:p>
        </w:tc>
      </w:tr>
    </w:tbl>
    <w:p w14:paraId="6DB4C04A" w14:textId="168DD6BE" w:rsidR="00470803" w:rsidRPr="00EF652C" w:rsidRDefault="00470803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74"/>
        <w:gridCol w:w="7"/>
        <w:gridCol w:w="258"/>
        <w:gridCol w:w="11"/>
        <w:gridCol w:w="1080"/>
        <w:gridCol w:w="9"/>
        <w:gridCol w:w="255"/>
        <w:gridCol w:w="1080"/>
        <w:gridCol w:w="260"/>
        <w:gridCol w:w="1174"/>
        <w:gridCol w:w="6"/>
      </w:tblGrid>
      <w:tr w:rsidR="00663CD7" w:rsidRPr="00EF652C" w14:paraId="3202A59F" w14:textId="77777777" w:rsidTr="00256CB8">
        <w:trPr>
          <w:tblHeader/>
        </w:trPr>
        <w:tc>
          <w:tcPr>
            <w:tcW w:w="2161" w:type="pct"/>
          </w:tcPr>
          <w:p w14:paraId="22E2B427" w14:textId="174280DE" w:rsidR="00663CD7" w:rsidRPr="00EF652C" w:rsidRDefault="00663CD7" w:rsidP="000C585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pct"/>
            <w:gridSpan w:val="6"/>
          </w:tcPr>
          <w:p w14:paraId="6E2608BE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</w:tcPr>
          <w:p w14:paraId="442A534A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26CA17E0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D00B0" w:rsidRPr="00EF652C" w14:paraId="3D4D3299" w14:textId="77777777" w:rsidTr="00256CB8">
        <w:trPr>
          <w:tblHeader/>
        </w:trPr>
        <w:tc>
          <w:tcPr>
            <w:tcW w:w="2161" w:type="pct"/>
          </w:tcPr>
          <w:p w14:paraId="2A9895E9" w14:textId="6602313F" w:rsidR="005D00B0" w:rsidRPr="00EF652C" w:rsidRDefault="005D00B0" w:rsidP="005D00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1" w:type="pct"/>
            <w:gridSpan w:val="2"/>
          </w:tcPr>
          <w:p w14:paraId="3ABBDA9F" w14:textId="67E954AE" w:rsidR="005D00B0" w:rsidRPr="00765FA6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  <w:gridSpan w:val="2"/>
          </w:tcPr>
          <w:p w14:paraId="53BECA7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96A4D1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5E1C299F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5906D" w14:textId="58F72783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9" w:type="pct"/>
          </w:tcPr>
          <w:p w14:paraId="2E32935E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54C5B0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00B0" w:rsidRPr="00EF652C" w14:paraId="2591E5F1" w14:textId="77777777" w:rsidTr="00256CB8">
        <w:trPr>
          <w:tblHeader/>
        </w:trPr>
        <w:tc>
          <w:tcPr>
            <w:tcW w:w="2161" w:type="pct"/>
          </w:tcPr>
          <w:p w14:paraId="559AF89D" w14:textId="477DDCA4" w:rsidR="005D00B0" w:rsidRPr="00EF652C" w:rsidRDefault="005D00B0" w:rsidP="005D00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1" w:type="pct"/>
            <w:gridSpan w:val="2"/>
          </w:tcPr>
          <w:p w14:paraId="3540817E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gridSpan w:val="2"/>
          </w:tcPr>
          <w:p w14:paraId="06B48C2E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772662D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5AC69F4B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D9DD03" w14:textId="377F8808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11006AA0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80727E2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D00B0" w:rsidRPr="00EF652C" w14:paraId="67E27A6A" w14:textId="77777777" w:rsidTr="00256CB8">
        <w:trPr>
          <w:tblHeader/>
        </w:trPr>
        <w:tc>
          <w:tcPr>
            <w:tcW w:w="2161" w:type="pct"/>
          </w:tcPr>
          <w:p w14:paraId="692F040C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11"/>
          </w:tcPr>
          <w:p w14:paraId="4BBB34B9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0B0" w:rsidRPr="00EF652C" w14:paraId="34B20763" w14:textId="77777777" w:rsidTr="000C5850">
        <w:tc>
          <w:tcPr>
            <w:tcW w:w="2161" w:type="pct"/>
          </w:tcPr>
          <w:p w14:paraId="767F3335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08DC7E6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DE9081D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FE8EED7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61F91AF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4CFC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43B9A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836ADB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63F6" w:rsidRPr="00EF652C" w14:paraId="0C833F96" w14:textId="77777777" w:rsidTr="000C5850">
        <w:tc>
          <w:tcPr>
            <w:tcW w:w="2161" w:type="pct"/>
          </w:tcPr>
          <w:p w14:paraId="2CD241A0" w14:textId="77777777" w:rsidR="000763F6" w:rsidRPr="00EF652C" w:rsidRDefault="000763F6" w:rsidP="000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192C56BE" w14:textId="6CC8C930" w:rsidR="000763F6" w:rsidRPr="000763F6" w:rsidRDefault="000763F6" w:rsidP="00623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50872AA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023D413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98BC175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97634" w14:textId="5648032B" w:rsidR="000763F6" w:rsidRPr="0073162E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63F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10</w:t>
            </w:r>
            <w:r w:rsidRPr="00076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63F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709</w:t>
            </w:r>
          </w:p>
        </w:tc>
        <w:tc>
          <w:tcPr>
            <w:tcW w:w="139" w:type="pct"/>
          </w:tcPr>
          <w:p w14:paraId="5188746B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AE70A4E" w14:textId="77777777" w:rsidR="000763F6" w:rsidRPr="005C2DAF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C2DAF">
              <w:rPr>
                <w:rFonts w:asciiTheme="majorBidi" w:hAnsiTheme="majorBidi"/>
                <w:sz w:val="30"/>
                <w:szCs w:val="30"/>
                <w:lang w:val="en-US"/>
              </w:rPr>
              <w:t>16,653</w:t>
            </w:r>
          </w:p>
        </w:tc>
      </w:tr>
      <w:tr w:rsidR="000763F6" w:rsidRPr="00EF652C" w14:paraId="312E4960" w14:textId="77777777" w:rsidTr="000C5850">
        <w:tc>
          <w:tcPr>
            <w:tcW w:w="2161" w:type="pct"/>
          </w:tcPr>
          <w:p w14:paraId="222B0AAD" w14:textId="77777777" w:rsidR="000763F6" w:rsidRPr="00EF652C" w:rsidRDefault="000763F6" w:rsidP="000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684556A0" w14:textId="73B601B9" w:rsidR="000763F6" w:rsidRPr="00E54698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63F6">
              <w:rPr>
                <w:rFonts w:asciiTheme="majorBidi" w:hAnsiTheme="majorBidi" w:cstheme="majorBidi"/>
                <w:sz w:val="30"/>
                <w:szCs w:val="30"/>
                <w:cs/>
              </w:rPr>
              <w:t>358</w:t>
            </w:r>
          </w:p>
        </w:tc>
        <w:tc>
          <w:tcPr>
            <w:tcW w:w="144" w:type="pct"/>
            <w:gridSpan w:val="2"/>
          </w:tcPr>
          <w:p w14:paraId="471938C7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DA3FF6A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36" w:type="pct"/>
          </w:tcPr>
          <w:p w14:paraId="078A462D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2D675" w14:textId="32863075" w:rsidR="000763F6" w:rsidRPr="0073162E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63F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21</w:t>
            </w:r>
            <w:r w:rsidR="000E322C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9" w:type="pct"/>
          </w:tcPr>
          <w:p w14:paraId="0DDA237E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4905C36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0763F6" w:rsidRPr="00EF652C" w14:paraId="57EC5F65" w14:textId="77777777" w:rsidTr="000C5850">
        <w:tc>
          <w:tcPr>
            <w:tcW w:w="2161" w:type="pct"/>
          </w:tcPr>
          <w:p w14:paraId="57C1C5D5" w14:textId="77777777" w:rsidR="000763F6" w:rsidRPr="00EF652C" w:rsidRDefault="000763F6" w:rsidP="0007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F740A" w14:textId="253FCDD2" w:rsidR="000763F6" w:rsidRPr="00771236" w:rsidRDefault="005C2DAF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2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358</w:t>
            </w:r>
          </w:p>
        </w:tc>
        <w:tc>
          <w:tcPr>
            <w:tcW w:w="144" w:type="pct"/>
            <w:gridSpan w:val="2"/>
          </w:tcPr>
          <w:p w14:paraId="14A3808C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73753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36" w:type="pct"/>
          </w:tcPr>
          <w:p w14:paraId="61625B65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590F48" w14:textId="1E0BF1FA" w:rsidR="000763F6" w:rsidRPr="004A5B4D" w:rsidRDefault="005C2DAF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5C2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10,92</w:t>
            </w:r>
            <w:r w:rsidR="000E32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9" w:type="pct"/>
          </w:tcPr>
          <w:p w14:paraId="14ABEB9D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AB131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16,832</w:t>
            </w:r>
          </w:p>
        </w:tc>
      </w:tr>
      <w:tr w:rsidR="000763F6" w:rsidRPr="00EF652C" w14:paraId="0351A6C3" w14:textId="77777777" w:rsidTr="000C5850">
        <w:tc>
          <w:tcPr>
            <w:tcW w:w="2161" w:type="pct"/>
          </w:tcPr>
          <w:p w14:paraId="2214812E" w14:textId="77777777" w:rsidR="000763F6" w:rsidRPr="00EF652C" w:rsidRDefault="000763F6" w:rsidP="000763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7AC933D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2993041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9DCDDB8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932A6DA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37BCDA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054F838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6C3744E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63F6" w:rsidRPr="00EF652C" w14:paraId="6E778F10" w14:textId="77777777" w:rsidTr="000C5850">
        <w:tc>
          <w:tcPr>
            <w:tcW w:w="2161" w:type="pct"/>
          </w:tcPr>
          <w:p w14:paraId="6E7732D2" w14:textId="77777777" w:rsidR="000763F6" w:rsidRPr="00EF652C" w:rsidRDefault="000763F6" w:rsidP="000763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1" w:type="pct"/>
            <w:gridSpan w:val="2"/>
          </w:tcPr>
          <w:p w14:paraId="6DE59408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6CDD7C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A79AB26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8A7A71F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C333B2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A2E891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5C0BF4C" w14:textId="77777777" w:rsidR="000763F6" w:rsidRPr="00EF652C" w:rsidRDefault="000763F6" w:rsidP="00076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ABE" w:rsidRPr="00EF652C" w14:paraId="0DFFC089" w14:textId="77777777" w:rsidTr="000C5850">
        <w:tc>
          <w:tcPr>
            <w:tcW w:w="2161" w:type="pct"/>
          </w:tcPr>
          <w:p w14:paraId="7BB84B73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683377AE" w14:textId="7AFEA7CD" w:rsidR="00933ABE" w:rsidRPr="00333656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98346A0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5C3917A1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54C5B79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D5DFE96" w14:textId="5D792985" w:rsidR="00933ABE" w:rsidRPr="00933ABE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9FC7ADD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236DE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2,300</w:t>
            </w:r>
          </w:p>
        </w:tc>
      </w:tr>
      <w:tr w:rsidR="00933ABE" w:rsidRPr="00EF652C" w14:paraId="49303D32" w14:textId="77777777" w:rsidTr="000C5850">
        <w:trPr>
          <w:trHeight w:val="46"/>
        </w:trPr>
        <w:tc>
          <w:tcPr>
            <w:tcW w:w="2161" w:type="pct"/>
          </w:tcPr>
          <w:p w14:paraId="278A121A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E52A1C" w14:textId="167864CD" w:rsidR="00933ABE" w:rsidRPr="00852919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08D7CFE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00E9D3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1171D6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05C93" w14:textId="0C3AADC2" w:rsidR="00933ABE" w:rsidRPr="005C2DAF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A7C50E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8EED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2,300</w:t>
            </w:r>
          </w:p>
        </w:tc>
      </w:tr>
      <w:tr w:rsidR="00933ABE" w:rsidRPr="00EF652C" w14:paraId="11AFEA40" w14:textId="77777777" w:rsidTr="000C5850">
        <w:trPr>
          <w:trHeight w:val="46"/>
        </w:trPr>
        <w:tc>
          <w:tcPr>
            <w:tcW w:w="2161" w:type="pct"/>
          </w:tcPr>
          <w:p w14:paraId="5AA887BF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E6C8966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4DFCDD1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8E7BADE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CF8BEDF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DBF6440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275D32C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333CCA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3ABE" w:rsidRPr="00EF652C" w14:paraId="36F95411" w14:textId="77777777" w:rsidTr="000C5850">
        <w:trPr>
          <w:trHeight w:val="46"/>
        </w:trPr>
        <w:tc>
          <w:tcPr>
            <w:tcW w:w="2161" w:type="pct"/>
          </w:tcPr>
          <w:p w14:paraId="24BA5D10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1" w:type="pct"/>
            <w:gridSpan w:val="2"/>
          </w:tcPr>
          <w:p w14:paraId="1C90F10D" w14:textId="6CA7F7B0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7C4913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E0C576F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A832F25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5B44E8C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1361BDC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73D7C04E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3ABE" w:rsidRPr="00EF652C" w14:paraId="2CA8264F" w14:textId="77777777" w:rsidTr="000C5850">
        <w:trPr>
          <w:trHeight w:val="46"/>
        </w:trPr>
        <w:tc>
          <w:tcPr>
            <w:tcW w:w="2161" w:type="pct"/>
          </w:tcPr>
          <w:p w14:paraId="1A591FA8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682039AF" w14:textId="7EEB35EE" w:rsidR="00933ABE" w:rsidRPr="000C773F" w:rsidRDefault="004C305C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44" w:type="pct"/>
            <w:gridSpan w:val="2"/>
          </w:tcPr>
          <w:p w14:paraId="3751DD9E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5AAFD794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36" w:type="pct"/>
          </w:tcPr>
          <w:p w14:paraId="26EE3929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C139F0E" w14:textId="2080E0E0" w:rsidR="00933ABE" w:rsidRPr="004C305C" w:rsidRDefault="004C305C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39" w:type="pct"/>
          </w:tcPr>
          <w:p w14:paraId="37C9A8AA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584DA9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933ABE" w:rsidRPr="00EF652C" w14:paraId="245C6C73" w14:textId="77777777" w:rsidTr="000C5850">
        <w:trPr>
          <w:trHeight w:val="46"/>
        </w:trPr>
        <w:tc>
          <w:tcPr>
            <w:tcW w:w="2161" w:type="pct"/>
          </w:tcPr>
          <w:p w14:paraId="49D27D57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1F47E0" w14:textId="69B11346" w:rsidR="00933ABE" w:rsidRPr="000C773F" w:rsidRDefault="004C305C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144" w:type="pct"/>
            <w:gridSpan w:val="2"/>
          </w:tcPr>
          <w:p w14:paraId="6A152AF9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1E810D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136" w:type="pct"/>
          </w:tcPr>
          <w:p w14:paraId="3249AD76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04442" w14:textId="493D4B62" w:rsidR="00933ABE" w:rsidRPr="0073162E" w:rsidRDefault="004C305C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139" w:type="pct"/>
          </w:tcPr>
          <w:p w14:paraId="6C978140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655F6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</w:tr>
      <w:tr w:rsidR="00933ABE" w:rsidRPr="00EF652C" w14:paraId="1B50A8EB" w14:textId="77777777" w:rsidTr="000C5850">
        <w:tc>
          <w:tcPr>
            <w:tcW w:w="2161" w:type="pct"/>
          </w:tcPr>
          <w:p w14:paraId="08B94675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46D09F57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7DA638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B5E957A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69928B6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BB9B37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3E89A9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E33FBD3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ABE" w:rsidRPr="00EF652C" w14:paraId="3A6F5A3C" w14:textId="77777777" w:rsidTr="000C5850">
        <w:tc>
          <w:tcPr>
            <w:tcW w:w="2161" w:type="pct"/>
          </w:tcPr>
          <w:p w14:paraId="46B5F53B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4D8DC5AE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2E5779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82A5584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B1F8B7D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36E86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97F1893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4BDEB916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ABE" w:rsidRPr="00EF652C" w14:paraId="5AC044E0" w14:textId="77777777" w:rsidTr="000C5850">
        <w:tc>
          <w:tcPr>
            <w:tcW w:w="2161" w:type="pct"/>
          </w:tcPr>
          <w:p w14:paraId="4675A35B" w14:textId="77777777" w:rsidR="00933ABE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FB3DFF4" w14:textId="0660B112" w:rsidR="004853A1" w:rsidRPr="00EF652C" w:rsidRDefault="004853A1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52A36649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197E5C5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B569BF2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4A96389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5C69B1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14F8CD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43DB9A6E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ABE" w:rsidRPr="00EF652C" w14:paraId="46179CCE" w14:textId="77777777" w:rsidTr="000C5850">
        <w:tc>
          <w:tcPr>
            <w:tcW w:w="2161" w:type="pct"/>
          </w:tcPr>
          <w:p w14:paraId="006CFBFE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31" w:type="pct"/>
            <w:gridSpan w:val="2"/>
          </w:tcPr>
          <w:p w14:paraId="700BF0B9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1EE4E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40C630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000FD5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6C238A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9C31B5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82BDF04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ABE" w:rsidRPr="00EF652C" w14:paraId="6DF61174" w14:textId="77777777" w:rsidTr="000C5850">
        <w:tc>
          <w:tcPr>
            <w:tcW w:w="2161" w:type="pct"/>
          </w:tcPr>
          <w:p w14:paraId="12E76A86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52EE486E" w14:textId="0E716033" w:rsidR="00933ABE" w:rsidRPr="00852919" w:rsidRDefault="00D64825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81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1A5D952E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330CACC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1E0B9B8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197DE" w14:textId="7E680E04" w:rsidR="00933ABE" w:rsidRPr="007F6EF8" w:rsidRDefault="007F6EF8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6EF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15</w:t>
            </w:r>
          </w:p>
        </w:tc>
        <w:tc>
          <w:tcPr>
            <w:tcW w:w="139" w:type="pct"/>
          </w:tcPr>
          <w:p w14:paraId="306BF930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943829A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F6E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</w:tr>
      <w:tr w:rsidR="007F6EF8" w:rsidRPr="00EF652C" w14:paraId="2E0F1C35" w14:textId="77777777" w:rsidTr="000C5850">
        <w:tc>
          <w:tcPr>
            <w:tcW w:w="2161" w:type="pct"/>
          </w:tcPr>
          <w:p w14:paraId="7FCEAF0B" w14:textId="61FA4E32" w:rsidR="007F6EF8" w:rsidRPr="00EF652C" w:rsidRDefault="007F6EF8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371E3D78" w14:textId="36B4117A" w:rsidR="007F6EF8" w:rsidRPr="00D64825" w:rsidRDefault="00D64825" w:rsidP="00D64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4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44" w:type="pct"/>
            <w:gridSpan w:val="2"/>
          </w:tcPr>
          <w:p w14:paraId="1E2903D4" w14:textId="77777777" w:rsidR="007F6EF8" w:rsidRPr="00EF652C" w:rsidRDefault="007F6EF8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684B0B0" w14:textId="645D45AB" w:rsidR="007F6EF8" w:rsidRPr="007F6EF8" w:rsidRDefault="007F6EF8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</w:tcPr>
          <w:p w14:paraId="4B7B0D27" w14:textId="77777777" w:rsidR="007F6EF8" w:rsidRPr="00EF652C" w:rsidRDefault="007F6EF8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AB47A5E" w14:textId="4FAEAB2F" w:rsidR="007F6EF8" w:rsidRPr="007F6EF8" w:rsidRDefault="007F6EF8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6E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39" w:type="pct"/>
          </w:tcPr>
          <w:p w14:paraId="08C742E4" w14:textId="77777777" w:rsidR="007F6EF8" w:rsidRPr="00EF652C" w:rsidRDefault="007F6EF8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5DD707" w14:textId="6946AA81" w:rsidR="007F6EF8" w:rsidRPr="007F6EF8" w:rsidRDefault="007F6EF8" w:rsidP="007F6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33ABE" w:rsidRPr="00EF652C" w14:paraId="167BD3E4" w14:textId="77777777" w:rsidTr="000C5850">
        <w:tc>
          <w:tcPr>
            <w:tcW w:w="2161" w:type="pct"/>
          </w:tcPr>
          <w:p w14:paraId="1408823C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2578EB46" w14:textId="447AAC00" w:rsidR="00933ABE" w:rsidRPr="000C773F" w:rsidRDefault="00D64825" w:rsidP="00D64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4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20,322</w:t>
            </w:r>
          </w:p>
        </w:tc>
        <w:tc>
          <w:tcPr>
            <w:tcW w:w="144" w:type="pct"/>
            <w:gridSpan w:val="2"/>
          </w:tcPr>
          <w:p w14:paraId="2AE6AE1A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EB1F4D5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21,575</w:t>
            </w:r>
          </w:p>
        </w:tc>
        <w:tc>
          <w:tcPr>
            <w:tcW w:w="136" w:type="pct"/>
          </w:tcPr>
          <w:p w14:paraId="3C0A83F8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758CD8" w14:textId="3F74763D" w:rsidR="00933ABE" w:rsidRPr="007F6EF8" w:rsidRDefault="007F6EF8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6E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20,322</w:t>
            </w:r>
          </w:p>
        </w:tc>
        <w:tc>
          <w:tcPr>
            <w:tcW w:w="139" w:type="pct"/>
          </w:tcPr>
          <w:p w14:paraId="0AA92CD0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728E23C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21,575</w:t>
            </w:r>
          </w:p>
        </w:tc>
      </w:tr>
      <w:tr w:rsidR="00933ABE" w:rsidRPr="00EF652C" w14:paraId="53E74382" w14:textId="77777777" w:rsidTr="000C5850">
        <w:tc>
          <w:tcPr>
            <w:tcW w:w="2161" w:type="pct"/>
          </w:tcPr>
          <w:p w14:paraId="277C9F3B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56642" w14:textId="47CB71AB" w:rsidR="00933ABE" w:rsidRPr="00D64825" w:rsidRDefault="00D64825" w:rsidP="00D64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4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20,343</w:t>
            </w:r>
          </w:p>
        </w:tc>
        <w:tc>
          <w:tcPr>
            <w:tcW w:w="144" w:type="pct"/>
            <w:gridSpan w:val="2"/>
          </w:tcPr>
          <w:p w14:paraId="4B60EB49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F2C5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21,575</w:t>
            </w:r>
          </w:p>
        </w:tc>
        <w:tc>
          <w:tcPr>
            <w:tcW w:w="136" w:type="pct"/>
          </w:tcPr>
          <w:p w14:paraId="0CC57AED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097DBD" w14:textId="5EFFDFFD" w:rsidR="00933ABE" w:rsidRPr="007F6EF8" w:rsidRDefault="007F6EF8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F6E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20,358</w:t>
            </w:r>
          </w:p>
        </w:tc>
        <w:tc>
          <w:tcPr>
            <w:tcW w:w="139" w:type="pct"/>
          </w:tcPr>
          <w:p w14:paraId="7A297281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ABD92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21,620</w:t>
            </w:r>
          </w:p>
        </w:tc>
      </w:tr>
      <w:tr w:rsidR="00933ABE" w:rsidRPr="00EF652C" w14:paraId="63D6979D" w14:textId="77777777" w:rsidTr="000C5850">
        <w:tc>
          <w:tcPr>
            <w:tcW w:w="2161" w:type="pct"/>
          </w:tcPr>
          <w:p w14:paraId="2974C2E1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7F64F326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ED0E899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F780FB9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BFFF364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290C3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2C72985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D90B758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ABE" w:rsidRPr="00EF652C" w14:paraId="30CCFAAE" w14:textId="77777777" w:rsidTr="00765FA6">
        <w:trPr>
          <w:trHeight w:val="80"/>
        </w:trPr>
        <w:tc>
          <w:tcPr>
            <w:tcW w:w="2161" w:type="pct"/>
          </w:tcPr>
          <w:p w14:paraId="684E8256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31" w:type="pct"/>
            <w:gridSpan w:val="2"/>
          </w:tcPr>
          <w:p w14:paraId="26EB16B4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3D2BBBA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89B38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E7AC94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47F8F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2E69F8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A3FA7A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ABE" w:rsidRPr="00EF652C" w14:paraId="205F620F" w14:textId="77777777" w:rsidTr="000C5850">
        <w:tc>
          <w:tcPr>
            <w:tcW w:w="2161" w:type="pct"/>
          </w:tcPr>
          <w:p w14:paraId="42B9AF51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87828D" w14:textId="79BA5A89" w:rsidR="00933ABE" w:rsidRPr="00840396" w:rsidRDefault="00720D8D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0D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31A84A0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02D5446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06D7D3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927DB0" w14:textId="1D5BE625" w:rsidR="00933ABE" w:rsidRPr="0073162E" w:rsidRDefault="00720D8D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0D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4,756</w:t>
            </w:r>
          </w:p>
        </w:tc>
        <w:tc>
          <w:tcPr>
            <w:tcW w:w="139" w:type="pct"/>
          </w:tcPr>
          <w:p w14:paraId="41ECA014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DC6029F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1,641</w:t>
            </w:r>
          </w:p>
        </w:tc>
      </w:tr>
      <w:tr w:rsidR="00720D8D" w:rsidRPr="00EF652C" w14:paraId="6C7BBEA0" w14:textId="77777777" w:rsidTr="000C5850">
        <w:tc>
          <w:tcPr>
            <w:tcW w:w="2161" w:type="pct"/>
          </w:tcPr>
          <w:p w14:paraId="17053C04" w14:textId="45C6A81F" w:rsidR="00720D8D" w:rsidRPr="00EF652C" w:rsidRDefault="00720D8D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3EDC24EB" w14:textId="338927E1" w:rsidR="00720D8D" w:rsidRPr="00840396" w:rsidRDefault="00720D8D" w:rsidP="0072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0D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44" w:type="pct"/>
            <w:gridSpan w:val="2"/>
          </w:tcPr>
          <w:p w14:paraId="1E811F71" w14:textId="77777777" w:rsidR="00720D8D" w:rsidRPr="00EF652C" w:rsidRDefault="00720D8D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AA0043F" w14:textId="52D0A569" w:rsidR="00720D8D" w:rsidRPr="00720D8D" w:rsidRDefault="00720D8D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</w:tcPr>
          <w:p w14:paraId="47CFC8B1" w14:textId="77777777" w:rsidR="00720D8D" w:rsidRPr="00EF652C" w:rsidRDefault="00720D8D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53060C" w14:textId="4DED0ACB" w:rsidR="00720D8D" w:rsidRPr="0073162E" w:rsidRDefault="00720D8D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0D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39" w:type="pct"/>
          </w:tcPr>
          <w:p w14:paraId="511BA25F" w14:textId="77777777" w:rsidR="00720D8D" w:rsidRPr="00EF652C" w:rsidRDefault="00720D8D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C30F034" w14:textId="42305243" w:rsidR="00720D8D" w:rsidRPr="00720D8D" w:rsidRDefault="00720D8D" w:rsidP="0072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33ABE" w:rsidRPr="00EF652C" w14:paraId="2412A995" w14:textId="77777777" w:rsidTr="000C5850">
        <w:tc>
          <w:tcPr>
            <w:tcW w:w="2161" w:type="pct"/>
          </w:tcPr>
          <w:p w14:paraId="06419A31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1DC4FAE2" w14:textId="4C4ACE5A" w:rsidR="00933ABE" w:rsidRPr="00840396" w:rsidRDefault="00720D8D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0D8D">
              <w:rPr>
                <w:rFonts w:asciiTheme="majorBidi" w:hAnsiTheme="majorBidi" w:cstheme="majorBidi"/>
                <w:sz w:val="30"/>
                <w:szCs w:val="30"/>
              </w:rPr>
              <w:t>1,380</w:t>
            </w:r>
          </w:p>
        </w:tc>
        <w:tc>
          <w:tcPr>
            <w:tcW w:w="144" w:type="pct"/>
            <w:gridSpan w:val="2"/>
          </w:tcPr>
          <w:p w14:paraId="28D9629B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6A8981F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  <w:tc>
          <w:tcPr>
            <w:tcW w:w="136" w:type="pct"/>
          </w:tcPr>
          <w:p w14:paraId="7CE09F7F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53BADB" w14:textId="7BB2DDB7" w:rsidR="00933ABE" w:rsidRPr="0073162E" w:rsidRDefault="00720D8D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20D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1,367</w:t>
            </w:r>
          </w:p>
        </w:tc>
        <w:tc>
          <w:tcPr>
            <w:tcW w:w="139" w:type="pct"/>
          </w:tcPr>
          <w:p w14:paraId="373436CE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9274F1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1,552</w:t>
            </w:r>
          </w:p>
        </w:tc>
      </w:tr>
      <w:tr w:rsidR="00933ABE" w:rsidRPr="00EF652C" w14:paraId="7A96B153" w14:textId="77777777" w:rsidTr="000C5850">
        <w:tc>
          <w:tcPr>
            <w:tcW w:w="2161" w:type="pct"/>
          </w:tcPr>
          <w:p w14:paraId="7B008CBF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247080" w14:textId="26E87E1A" w:rsidR="00933ABE" w:rsidRPr="002234C9" w:rsidRDefault="00720D8D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0D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</w:t>
            </w:r>
            <w:r w:rsidR="00223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  <w:gridSpan w:val="2"/>
          </w:tcPr>
          <w:p w14:paraId="13FCB4BF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AEB97C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36" w:type="pct"/>
          </w:tcPr>
          <w:p w14:paraId="2A0EA96F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86C392" w14:textId="6244F411" w:rsidR="00933ABE" w:rsidRPr="0073162E" w:rsidRDefault="00720D8D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0D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6,219</w:t>
            </w:r>
          </w:p>
        </w:tc>
        <w:tc>
          <w:tcPr>
            <w:tcW w:w="139" w:type="pct"/>
          </w:tcPr>
          <w:p w14:paraId="40096D04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7F60A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3,193</w:t>
            </w:r>
          </w:p>
        </w:tc>
      </w:tr>
      <w:tr w:rsidR="00933ABE" w:rsidRPr="00EF652C" w14:paraId="4AD3800D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021DB93D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495804D8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0BEA857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D4CE23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98FB5FE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45B2D5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1EA5BE2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D3EA62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ABE" w:rsidRPr="00EF652C" w14:paraId="3194847B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2EE45362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</w:tcPr>
          <w:p w14:paraId="085F9638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6129DFC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43BCDE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8B14ED6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A5ECE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83D071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E03D18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ABE" w:rsidRPr="00EF652C" w14:paraId="2CFE2F13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29AB3675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854DCD4" w14:textId="501CE3A6" w:rsidR="00933ABE" w:rsidRPr="000F7F42" w:rsidRDefault="00862872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28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5AA87EF1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1AB9CC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5567D35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E39A3" w14:textId="1C7FE7F9" w:rsidR="00933ABE" w:rsidRPr="0073162E" w:rsidRDefault="008C28D6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1,174</w:t>
            </w:r>
          </w:p>
        </w:tc>
        <w:tc>
          <w:tcPr>
            <w:tcW w:w="139" w:type="pct"/>
          </w:tcPr>
          <w:p w14:paraId="26C604D3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B3C7A1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1,265</w:t>
            </w:r>
          </w:p>
        </w:tc>
      </w:tr>
      <w:tr w:rsidR="00933ABE" w:rsidRPr="00EF652C" w14:paraId="330BD57F" w14:textId="77777777" w:rsidTr="00BB4BAB">
        <w:trPr>
          <w:gridAfter w:val="1"/>
          <w:wAfter w:w="3" w:type="pct"/>
        </w:trPr>
        <w:tc>
          <w:tcPr>
            <w:tcW w:w="2161" w:type="pct"/>
          </w:tcPr>
          <w:p w14:paraId="2E60BF99" w14:textId="77777777" w:rsidR="00933ABE" w:rsidRPr="00EF652C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0A3264D" w14:textId="7D3DE8F4" w:rsidR="00933ABE" w:rsidRPr="000F7F42" w:rsidRDefault="00862872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28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</w:p>
        </w:tc>
        <w:tc>
          <w:tcPr>
            <w:tcW w:w="142" w:type="pct"/>
            <w:gridSpan w:val="2"/>
          </w:tcPr>
          <w:p w14:paraId="1E012A06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2DB5D7B0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1" w:type="pct"/>
            <w:gridSpan w:val="2"/>
          </w:tcPr>
          <w:p w14:paraId="3420348F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28D1F93" w14:textId="011D91A3" w:rsidR="00933ABE" w:rsidRPr="0073162E" w:rsidRDefault="00862872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28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</w:p>
        </w:tc>
        <w:tc>
          <w:tcPr>
            <w:tcW w:w="139" w:type="pct"/>
          </w:tcPr>
          <w:p w14:paraId="0B012B23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6E0A44C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933ABE" w:rsidRPr="00EF652C" w14:paraId="60CE0380" w14:textId="77777777" w:rsidTr="00BB4BAB">
        <w:trPr>
          <w:gridAfter w:val="1"/>
          <w:wAfter w:w="3" w:type="pct"/>
        </w:trPr>
        <w:tc>
          <w:tcPr>
            <w:tcW w:w="2161" w:type="pct"/>
          </w:tcPr>
          <w:p w14:paraId="680A3377" w14:textId="77777777" w:rsidR="00933ABE" w:rsidRPr="00333DE3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3D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A653D43" w14:textId="5A1C6C9A" w:rsidR="00933ABE" w:rsidRPr="00BB4BAB" w:rsidRDefault="00862872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628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655</w:t>
            </w:r>
          </w:p>
        </w:tc>
        <w:tc>
          <w:tcPr>
            <w:tcW w:w="142" w:type="pct"/>
            <w:gridSpan w:val="2"/>
          </w:tcPr>
          <w:p w14:paraId="48EC15CC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D0083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41" w:type="pct"/>
            <w:gridSpan w:val="2"/>
          </w:tcPr>
          <w:p w14:paraId="21D96D6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774D1" w14:textId="282D9EA0" w:rsidR="00933ABE" w:rsidRPr="0073162E" w:rsidRDefault="008C28D6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1,829</w:t>
            </w:r>
          </w:p>
        </w:tc>
        <w:tc>
          <w:tcPr>
            <w:tcW w:w="139" w:type="pct"/>
          </w:tcPr>
          <w:p w14:paraId="295952B0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2C5FED4" w14:textId="12ED901F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1,659</w:t>
            </w:r>
          </w:p>
        </w:tc>
      </w:tr>
      <w:tr w:rsidR="00933ABE" w:rsidRPr="00EF652C" w14:paraId="46CC7FBB" w14:textId="77777777" w:rsidTr="00BB4BAB">
        <w:trPr>
          <w:gridAfter w:val="1"/>
          <w:wAfter w:w="3" w:type="pct"/>
        </w:trPr>
        <w:tc>
          <w:tcPr>
            <w:tcW w:w="2161" w:type="pct"/>
          </w:tcPr>
          <w:p w14:paraId="6E8EF233" w14:textId="77777777" w:rsidR="00933ABE" w:rsidRPr="00333DE3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7CEE8DD4" w14:textId="77777777" w:rsidR="00933ABE" w:rsidRPr="000F7F42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66C3EF3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05BD95F6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52EA494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96CB407" w14:textId="77777777" w:rsidR="00933ABE" w:rsidRPr="0073162E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5A4370D2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684C00ED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3ABE" w:rsidRPr="00EF652C" w14:paraId="2DF2C8ED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437D2E75" w14:textId="1ACC83CA" w:rsidR="00933ABE" w:rsidRPr="00BB4BAB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27" w:type="pct"/>
          </w:tcPr>
          <w:p w14:paraId="346C0589" w14:textId="77777777" w:rsidR="00933ABE" w:rsidRPr="000F7F42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2F1D3A1A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F4ACF6A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403D26D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1AC6CEC" w14:textId="77777777" w:rsidR="00933ABE" w:rsidRPr="0073162E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EDB84F5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6888212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3ABE" w:rsidRPr="00EF652C" w14:paraId="61640BA8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020873DC" w14:textId="2B6D9F6C" w:rsidR="00933ABE" w:rsidRPr="00BB4BAB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951624A" w14:textId="6DCAFD6E" w:rsidR="00933ABE" w:rsidRPr="00072234" w:rsidRDefault="003846B6" w:rsidP="00072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2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2348088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1333D579" w14:textId="2D27E00C" w:rsidR="00933ABE" w:rsidRPr="00072234" w:rsidRDefault="003846B6" w:rsidP="00072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722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691444B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DF5DA12" w14:textId="791D525A" w:rsidR="00933ABE" w:rsidRPr="003846B6" w:rsidRDefault="003846B6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46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237,000</w:t>
            </w:r>
          </w:p>
        </w:tc>
        <w:tc>
          <w:tcPr>
            <w:tcW w:w="139" w:type="pct"/>
          </w:tcPr>
          <w:p w14:paraId="6BBBC2CC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D2CF948" w14:textId="327E2A41" w:rsidR="00933ABE" w:rsidRPr="00072234" w:rsidRDefault="003846B6" w:rsidP="00072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722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3ABE" w:rsidRPr="00EF652C" w14:paraId="27ABBBF5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37CF4540" w14:textId="0256805F" w:rsidR="00933ABE" w:rsidRPr="00BB4BAB" w:rsidRDefault="00933ABE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5A08816" w14:textId="16276ABF" w:rsidR="00933ABE" w:rsidRPr="00621572" w:rsidRDefault="003846B6" w:rsidP="00072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1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left w:val="nil"/>
            </w:tcBorders>
          </w:tcPr>
          <w:p w14:paraId="1A9173AF" w14:textId="77777777" w:rsidR="00933ABE" w:rsidRPr="00621572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FC32F" w14:textId="0136DF0F" w:rsidR="00933ABE" w:rsidRPr="00621572" w:rsidRDefault="003846B6" w:rsidP="00072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CBFCE45" w14:textId="77777777" w:rsidR="00933ABE" w:rsidRPr="00621572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55911FE" w14:textId="26AEACC9" w:rsidR="00933ABE" w:rsidRPr="003846B6" w:rsidRDefault="003846B6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237,000</w:t>
            </w:r>
          </w:p>
        </w:tc>
        <w:tc>
          <w:tcPr>
            <w:tcW w:w="139" w:type="pct"/>
          </w:tcPr>
          <w:p w14:paraId="751430CF" w14:textId="77777777" w:rsidR="00933ABE" w:rsidRPr="00EF652C" w:rsidRDefault="00933ABE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2A17900" w14:textId="3117E25F" w:rsidR="00933ABE" w:rsidRPr="00621572" w:rsidRDefault="003846B6" w:rsidP="00072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72234" w:rsidRPr="00EF652C" w14:paraId="3D8987BA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573FEEFF" w14:textId="77777777" w:rsidR="00072234" w:rsidRPr="00BB4BAB" w:rsidRDefault="00072234" w:rsidP="0093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4AC091DD" w14:textId="77777777" w:rsidR="00072234" w:rsidRDefault="00072234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58A8B455" w14:textId="77777777" w:rsidR="00072234" w:rsidRPr="00EF652C" w:rsidRDefault="00072234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5B1B140B" w14:textId="77777777" w:rsidR="00072234" w:rsidRDefault="00072234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38DCCACE" w14:textId="77777777" w:rsidR="00072234" w:rsidRPr="00EF652C" w:rsidRDefault="00072234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095D0E64" w14:textId="77777777" w:rsidR="00072234" w:rsidRPr="003846B6" w:rsidRDefault="00072234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51FDC5BA" w14:textId="77777777" w:rsidR="00072234" w:rsidRPr="00EF652C" w:rsidRDefault="00072234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0F9761A4" w14:textId="77777777" w:rsidR="00072234" w:rsidRDefault="00072234" w:rsidP="00933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5A38407B" w14:textId="4A192E59" w:rsidR="00702AFA" w:rsidRDefault="00702AFA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02AFA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26516D04" w14:textId="77777777" w:rsidR="00702AFA" w:rsidRPr="00702AFA" w:rsidRDefault="00702AFA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0E9809" w14:textId="77777777" w:rsidR="00702AFA" w:rsidRPr="00702AFA" w:rsidRDefault="00702AFA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02AFA">
        <w:rPr>
          <w:rFonts w:ascii="Angsana New" w:hAnsi="Angsana New"/>
          <w:i/>
          <w:iCs/>
          <w:sz w:val="30"/>
          <w:szCs w:val="30"/>
          <w:cs/>
        </w:rPr>
        <w:t>สัญญาเงินกู้ยืมระยะสั้น</w:t>
      </w:r>
    </w:p>
    <w:p w14:paraId="384DA6C6" w14:textId="733F223E" w:rsidR="00765FA6" w:rsidRPr="00EC4812" w:rsidRDefault="00E37B03" w:rsidP="00E37B0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EC4812">
        <w:rPr>
          <w:rFonts w:ascii="Angsana New" w:hAnsi="Angsana New" w:hint="cs"/>
          <w:spacing w:val="4"/>
          <w:sz w:val="30"/>
          <w:szCs w:val="30"/>
          <w:cs/>
        </w:rPr>
        <w:t>ในเดือน</w:t>
      </w:r>
      <w:r w:rsidR="00702AFA" w:rsidRPr="00EC4812">
        <w:rPr>
          <w:rFonts w:ascii="Angsana New" w:hAnsi="Angsana New"/>
          <w:spacing w:val="4"/>
          <w:sz w:val="30"/>
          <w:szCs w:val="30"/>
          <w:cs/>
        </w:rPr>
        <w:t>สิงหาค</w:t>
      </w:r>
      <w:r w:rsidRPr="00EC4812">
        <w:rPr>
          <w:rFonts w:ascii="Angsana New" w:hAnsi="Angsana New" w:hint="cs"/>
          <w:spacing w:val="4"/>
          <w:sz w:val="30"/>
          <w:szCs w:val="30"/>
          <w:cs/>
        </w:rPr>
        <w:t>ม</w:t>
      </w:r>
      <w:r w:rsidR="00702AFA" w:rsidRPr="00EC4812">
        <w:rPr>
          <w:rFonts w:ascii="Angsana New" w:hAnsi="Angsana New"/>
          <w:spacing w:val="4"/>
          <w:sz w:val="30"/>
          <w:szCs w:val="30"/>
          <w:cs/>
        </w:rPr>
        <w:t xml:space="preserve">และกันยายน </w:t>
      </w:r>
      <w:r w:rsidR="00702AFA" w:rsidRPr="00EC4812">
        <w:rPr>
          <w:rFonts w:ascii="Angsana New" w:hAnsi="Angsana New"/>
          <w:spacing w:val="4"/>
          <w:sz w:val="30"/>
          <w:szCs w:val="30"/>
        </w:rPr>
        <w:t xml:space="preserve">2566 </w:t>
      </w:r>
      <w:r w:rsidR="00702AFA" w:rsidRPr="00EC4812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EC4812">
        <w:rPr>
          <w:rFonts w:ascii="Angsana New" w:hAnsi="Angsana New" w:hint="cs"/>
          <w:spacing w:val="4"/>
          <w:sz w:val="30"/>
          <w:szCs w:val="30"/>
          <w:cs/>
        </w:rPr>
        <w:t>ได้ทำสัญญาเงิน</w:t>
      </w:r>
      <w:r w:rsidR="00702AFA" w:rsidRPr="00EC4812">
        <w:rPr>
          <w:rFonts w:ascii="Angsana New" w:hAnsi="Angsana New"/>
          <w:spacing w:val="4"/>
          <w:sz w:val="30"/>
          <w:szCs w:val="30"/>
          <w:cs/>
        </w:rPr>
        <w:t>กู้ยืมระยะสั้นจากบริษัทย่อยเป็นจำนวนเงิน</w:t>
      </w:r>
      <w:r w:rsidRPr="00EC4812">
        <w:rPr>
          <w:rFonts w:ascii="Angsana New" w:hAnsi="Angsana New" w:hint="cs"/>
          <w:spacing w:val="4"/>
          <w:sz w:val="30"/>
          <w:szCs w:val="30"/>
          <w:cs/>
        </w:rPr>
        <w:t>ทั้งสิ้น</w:t>
      </w:r>
      <w:r w:rsidR="00702AFA" w:rsidRPr="00EC481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02AFA" w:rsidRPr="00EC4812">
        <w:rPr>
          <w:rFonts w:ascii="Angsana New" w:hAnsi="Angsana New"/>
          <w:spacing w:val="4"/>
          <w:sz w:val="30"/>
          <w:szCs w:val="30"/>
        </w:rPr>
        <w:t>237</w:t>
      </w:r>
      <w:r w:rsidR="00EC4812" w:rsidRPr="00EC481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02AFA" w:rsidRPr="00EC4812">
        <w:rPr>
          <w:rFonts w:ascii="Angsana New" w:hAnsi="Angsana New"/>
          <w:spacing w:val="4"/>
          <w:sz w:val="30"/>
          <w:szCs w:val="30"/>
          <w:cs/>
        </w:rPr>
        <w:t xml:space="preserve">ล้านบาท  เงินกู้ยืมดังกล่าวมีอัตราดอกเบี้ยร้อยละ </w:t>
      </w:r>
      <w:r w:rsidR="00702AFA" w:rsidRPr="00EC4812">
        <w:rPr>
          <w:rFonts w:ascii="Angsana New" w:hAnsi="Angsana New"/>
          <w:spacing w:val="4"/>
          <w:sz w:val="30"/>
          <w:szCs w:val="30"/>
        </w:rPr>
        <w:t xml:space="preserve">1.25 </w:t>
      </w:r>
      <w:r w:rsidR="00702AFA" w:rsidRPr="00EC4812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702AFA" w:rsidRPr="00EC4812">
        <w:rPr>
          <w:rFonts w:ascii="Angsana New" w:hAnsi="Angsana New"/>
          <w:spacing w:val="4"/>
          <w:sz w:val="30"/>
          <w:szCs w:val="30"/>
        </w:rPr>
        <w:t>2.50</w:t>
      </w:r>
      <w:r w:rsidRPr="00EC4812">
        <w:rPr>
          <w:rFonts w:ascii="Angsana New" w:hAnsi="Angsana New" w:hint="cs"/>
          <w:spacing w:val="4"/>
          <w:sz w:val="30"/>
          <w:szCs w:val="30"/>
          <w:cs/>
        </w:rPr>
        <w:t xml:space="preserve"> ต่อปี และ</w:t>
      </w:r>
      <w:r w:rsidR="00702AFA" w:rsidRPr="00EC4812">
        <w:rPr>
          <w:rFonts w:ascii="Angsana New" w:hAnsi="Angsana New"/>
          <w:spacing w:val="4"/>
          <w:sz w:val="30"/>
          <w:szCs w:val="30"/>
          <w:cs/>
        </w:rPr>
        <w:t>มีกำหนดชำระเมื่อทวงถาม</w:t>
      </w:r>
    </w:p>
    <w:p w14:paraId="2822C94E" w14:textId="77777777" w:rsidR="00765FA6" w:rsidRDefault="00765FA6" w:rsidP="00333D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2"/>
        </w:tabs>
        <w:spacing w:after="0" w:line="240" w:lineRule="auto"/>
        <w:ind w:left="-108" w:right="-81"/>
      </w:pPr>
    </w:p>
    <w:p w14:paraId="0E2B4E92" w14:textId="5960F7D7" w:rsidR="00497F2F" w:rsidRPr="00EF652C" w:rsidRDefault="003E6A5C" w:rsidP="00497F2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08BCB7E6" w14:textId="288FC1C9" w:rsidR="00DC7A82" w:rsidRPr="00EF652C" w:rsidRDefault="00DC7A82" w:rsidP="00DC7A82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870583" w:rsidRPr="00EF652C" w14:paraId="1C1C7CC0" w14:textId="77777777" w:rsidTr="000C5850">
        <w:trPr>
          <w:tblHeader/>
        </w:trPr>
        <w:tc>
          <w:tcPr>
            <w:tcW w:w="1831" w:type="pct"/>
          </w:tcPr>
          <w:p w14:paraId="3A50C4C2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79920B1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887F473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72B9CAEC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5CAAB632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0B0" w:rsidRPr="00EF652C" w14:paraId="77FACEAB" w14:textId="77777777" w:rsidTr="000C5850">
        <w:trPr>
          <w:tblHeader/>
        </w:trPr>
        <w:tc>
          <w:tcPr>
            <w:tcW w:w="1831" w:type="pct"/>
          </w:tcPr>
          <w:p w14:paraId="0BEA8A6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FCC2AD2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169383DF" w14:textId="331FC280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3436C3B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FF7583" w14:textId="621D60A5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A4BEC3E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DB2F590" w14:textId="3BD91DB2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55839CDB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256E07" w14:textId="4F846E4E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00B0" w:rsidRPr="00EF652C" w14:paraId="77A0A7A0" w14:textId="77777777" w:rsidTr="000C5850">
        <w:trPr>
          <w:tblHeader/>
        </w:trPr>
        <w:tc>
          <w:tcPr>
            <w:tcW w:w="1831" w:type="pct"/>
          </w:tcPr>
          <w:p w14:paraId="6BD764F0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1483DE7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6" w:type="pct"/>
          </w:tcPr>
          <w:p w14:paraId="0B7BA45B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15CFDF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86D9F3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B63F91F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558FCCB" w14:textId="3D892458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61E6CC1D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31629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D00B0" w:rsidRPr="00EF652C" w14:paraId="05F0FE83" w14:textId="77777777" w:rsidTr="000C5850">
        <w:trPr>
          <w:tblHeader/>
        </w:trPr>
        <w:tc>
          <w:tcPr>
            <w:tcW w:w="1831" w:type="pct"/>
          </w:tcPr>
          <w:p w14:paraId="694BA4B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15FB5A4D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66C3F092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0B0" w:rsidRPr="00EF652C" w14:paraId="668F2B99" w14:textId="77777777" w:rsidTr="000C5850">
        <w:tc>
          <w:tcPr>
            <w:tcW w:w="1831" w:type="pct"/>
          </w:tcPr>
          <w:p w14:paraId="0960A98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6" w:type="pct"/>
          </w:tcPr>
          <w:p w14:paraId="5C5473E3" w14:textId="5826D920" w:rsidR="005D00B0" w:rsidRPr="00340DC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2EEEAF1F" w14:textId="026D7302" w:rsidR="005D00B0" w:rsidRPr="00AF2BCF" w:rsidRDefault="00AF2BCF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2BCF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145" w:type="pct"/>
            <w:shd w:val="clear" w:color="auto" w:fill="auto"/>
          </w:tcPr>
          <w:p w14:paraId="15C10212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791CCB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45" w:type="pct"/>
            <w:shd w:val="clear" w:color="auto" w:fill="auto"/>
          </w:tcPr>
          <w:p w14:paraId="495270B0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AB9DAB6" w14:textId="19E35D0E" w:rsidR="005D00B0" w:rsidRPr="00EF652C" w:rsidRDefault="006A096F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A096F">
              <w:rPr>
                <w:rFonts w:asciiTheme="majorBidi" w:hAnsiTheme="majorBidi" w:cstheme="majorBidi"/>
                <w:sz w:val="30"/>
                <w:szCs w:val="30"/>
              </w:rPr>
              <w:t>10,925</w:t>
            </w:r>
          </w:p>
        </w:tc>
        <w:tc>
          <w:tcPr>
            <w:tcW w:w="145" w:type="pct"/>
          </w:tcPr>
          <w:p w14:paraId="470882F6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</w:tcPr>
          <w:p w14:paraId="2C94E12C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16,832</w:t>
            </w:r>
          </w:p>
        </w:tc>
      </w:tr>
      <w:tr w:rsidR="005D00B0" w:rsidRPr="00EF652C" w14:paraId="6377D530" w14:textId="77777777" w:rsidTr="000C5850">
        <w:tc>
          <w:tcPr>
            <w:tcW w:w="1831" w:type="pct"/>
          </w:tcPr>
          <w:p w14:paraId="1D888BE3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6" w:type="pct"/>
          </w:tcPr>
          <w:p w14:paraId="1A6B4E3F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1A58501" w14:textId="76B3F0D4" w:rsidR="005D00B0" w:rsidRPr="00AF2BCF" w:rsidRDefault="00AF2BCF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2BCF">
              <w:rPr>
                <w:rFonts w:asciiTheme="majorBidi" w:hAnsiTheme="majorBidi" w:cstheme="majorBidi"/>
                <w:sz w:val="30"/>
                <w:szCs w:val="30"/>
              </w:rPr>
              <w:t>6,492,07</w:t>
            </w:r>
            <w:r w:rsidR="007F1F8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65EC4117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38A055E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6,145,189</w:t>
            </w:r>
          </w:p>
        </w:tc>
        <w:tc>
          <w:tcPr>
            <w:tcW w:w="145" w:type="pct"/>
            <w:shd w:val="clear" w:color="auto" w:fill="auto"/>
          </w:tcPr>
          <w:p w14:paraId="50FCC435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0C001606" w14:textId="2BF88F0D" w:rsidR="005D00B0" w:rsidRPr="00EF652C" w:rsidRDefault="00A7562F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7562F">
              <w:rPr>
                <w:rFonts w:asciiTheme="majorBidi" w:hAnsiTheme="majorBidi" w:cstheme="majorBidi"/>
                <w:sz w:val="30"/>
                <w:szCs w:val="30"/>
              </w:rPr>
              <w:t>6,485,0</w:t>
            </w:r>
            <w:r w:rsidR="007F1F8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5" w:type="pct"/>
          </w:tcPr>
          <w:p w14:paraId="7A59A5D0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C3B2142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6,133,626</w:t>
            </w:r>
          </w:p>
        </w:tc>
      </w:tr>
      <w:tr w:rsidR="005D00B0" w:rsidRPr="00EF652C" w14:paraId="1B0CEAD0" w14:textId="77777777" w:rsidTr="000C5850">
        <w:tc>
          <w:tcPr>
            <w:tcW w:w="1831" w:type="pct"/>
          </w:tcPr>
          <w:p w14:paraId="073A8814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6B83217C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20A8710F" w14:textId="38EEEF9C" w:rsidR="005D00B0" w:rsidRPr="00AF2BCF" w:rsidRDefault="00AF2BCF" w:rsidP="00AF2BC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B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6,492,43</w:t>
            </w:r>
            <w:r w:rsidR="007F1F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79060C36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80F638F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6,145,505</w:t>
            </w:r>
          </w:p>
        </w:tc>
        <w:tc>
          <w:tcPr>
            <w:tcW w:w="145" w:type="pct"/>
            <w:shd w:val="clear" w:color="auto" w:fill="auto"/>
          </w:tcPr>
          <w:p w14:paraId="016B4D2E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0C7C844D" w14:textId="5ADC051A" w:rsidR="005D00B0" w:rsidRPr="00EF652C" w:rsidRDefault="00A7562F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56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6,495,95</w:t>
            </w:r>
            <w:r w:rsidR="007F1F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FEC465B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4653E1DE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6,150,458</w:t>
            </w:r>
          </w:p>
        </w:tc>
      </w:tr>
      <w:tr w:rsidR="005D00B0" w:rsidRPr="00EF652C" w14:paraId="4FF0DB8A" w14:textId="77777777" w:rsidTr="000C5850">
        <w:trPr>
          <w:trHeight w:val="803"/>
        </w:trPr>
        <w:tc>
          <w:tcPr>
            <w:tcW w:w="1831" w:type="pct"/>
          </w:tcPr>
          <w:p w14:paraId="5998F199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B7951B9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56" w:type="pct"/>
          </w:tcPr>
          <w:p w14:paraId="58410990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120544F3" w14:textId="77777777" w:rsidR="002C5C22" w:rsidRDefault="002C5C22" w:rsidP="00702A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8AD9B" w14:textId="40F84306" w:rsidR="005D00B0" w:rsidRPr="00702AFA" w:rsidRDefault="002C5C22" w:rsidP="00702A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C5C22">
              <w:rPr>
                <w:rFonts w:asciiTheme="majorBidi" w:hAnsiTheme="majorBidi" w:cstheme="majorBidi"/>
                <w:sz w:val="30"/>
                <w:szCs w:val="30"/>
              </w:rPr>
              <w:t>(237,76</w:t>
            </w:r>
            <w:r w:rsidR="007F1F8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C5C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7C8FA6A" w14:textId="77777777" w:rsidR="005D00B0" w:rsidRPr="00702AFA" w:rsidRDefault="005D00B0" w:rsidP="00702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43B6597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B5045B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(227,452)</w:t>
            </w:r>
          </w:p>
        </w:tc>
        <w:tc>
          <w:tcPr>
            <w:tcW w:w="145" w:type="pct"/>
            <w:shd w:val="clear" w:color="auto" w:fill="auto"/>
          </w:tcPr>
          <w:p w14:paraId="4C75013B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8CF90F1" w14:textId="7F2CE798" w:rsidR="005D00B0" w:rsidRPr="00702AFA" w:rsidRDefault="005D00B0" w:rsidP="00702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FBD1D09" w14:textId="73C036C4" w:rsidR="00702AFA" w:rsidRPr="00702AFA" w:rsidRDefault="00702AFA" w:rsidP="00702A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AFA">
              <w:rPr>
                <w:rFonts w:asciiTheme="majorBidi" w:hAnsiTheme="majorBidi" w:cstheme="majorBidi"/>
                <w:sz w:val="30"/>
                <w:szCs w:val="30"/>
              </w:rPr>
              <w:t>(230,81</w:t>
            </w:r>
            <w:r w:rsidR="00891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02A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50FABA0" w14:textId="77777777" w:rsidR="005D00B0" w:rsidRPr="00702AFA" w:rsidRDefault="005D00B0" w:rsidP="00702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537EC4B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70EAE9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(220,350)</w:t>
            </w:r>
          </w:p>
        </w:tc>
      </w:tr>
      <w:tr w:rsidR="005D00B0" w:rsidRPr="00EF652C" w14:paraId="37C91A6C" w14:textId="77777777" w:rsidTr="000C5850">
        <w:tc>
          <w:tcPr>
            <w:tcW w:w="1831" w:type="pct"/>
          </w:tcPr>
          <w:p w14:paraId="66231060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14:paraId="6A382B82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A0501" w14:textId="4725354F" w:rsidR="005D00B0" w:rsidRPr="00100299" w:rsidRDefault="002C5C22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C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6,254,667</w:t>
            </w:r>
          </w:p>
        </w:tc>
        <w:tc>
          <w:tcPr>
            <w:tcW w:w="145" w:type="pct"/>
            <w:shd w:val="clear" w:color="auto" w:fill="auto"/>
          </w:tcPr>
          <w:p w14:paraId="37CEA49F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E3684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5" w:type="pct"/>
            <w:shd w:val="clear" w:color="auto" w:fill="auto"/>
          </w:tcPr>
          <w:p w14:paraId="23CE15C2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588F9" w14:textId="5885A364" w:rsidR="005D00B0" w:rsidRPr="00EF652C" w:rsidRDefault="00194AC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6,265,1</w:t>
            </w:r>
            <w:r w:rsidR="007F1F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91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F04759A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92050D1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5,930,108</w:t>
            </w:r>
          </w:p>
        </w:tc>
      </w:tr>
      <w:tr w:rsidR="005D00B0" w:rsidRPr="00EF652C" w14:paraId="311AE2CD" w14:textId="77777777" w:rsidTr="000C5850">
        <w:tc>
          <w:tcPr>
            <w:tcW w:w="1831" w:type="pct"/>
          </w:tcPr>
          <w:p w14:paraId="3907796D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pct"/>
          </w:tcPr>
          <w:p w14:paraId="6ECA1C6B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5AB11C32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93969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404CBF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11838B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5F049E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501E0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9CB6B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0B0" w:rsidRPr="00EF652C" w14:paraId="7D1795E9" w14:textId="77777777" w:rsidTr="000C5850">
        <w:tc>
          <w:tcPr>
            <w:tcW w:w="1831" w:type="pct"/>
          </w:tcPr>
          <w:p w14:paraId="6F7B952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731612B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30D8178C" w14:textId="7252EC65" w:rsidR="005D00B0" w:rsidRPr="00100299" w:rsidRDefault="00AA320D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A320D">
              <w:rPr>
                <w:rFonts w:asciiTheme="majorBidi" w:hAnsiTheme="majorBidi" w:cstheme="majorBidi"/>
                <w:sz w:val="30"/>
                <w:szCs w:val="30"/>
              </w:rPr>
              <w:t>6,065,543</w:t>
            </w:r>
          </w:p>
        </w:tc>
        <w:tc>
          <w:tcPr>
            <w:tcW w:w="145" w:type="pct"/>
          </w:tcPr>
          <w:p w14:paraId="6D0C2A73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6C580C1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5,762,413</w:t>
            </w:r>
          </w:p>
        </w:tc>
        <w:tc>
          <w:tcPr>
            <w:tcW w:w="145" w:type="pct"/>
          </w:tcPr>
          <w:p w14:paraId="61E93312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A5913E7" w14:textId="5E04131C" w:rsidR="005D00B0" w:rsidRPr="00EF652C" w:rsidRDefault="00C40746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40746">
              <w:rPr>
                <w:rFonts w:asciiTheme="majorBidi" w:hAnsiTheme="majorBidi" w:cstheme="majorBidi"/>
                <w:sz w:val="30"/>
                <w:szCs w:val="30"/>
              </w:rPr>
              <w:t>6,076,01</w:t>
            </w:r>
            <w:r w:rsidR="00891DD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65D610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5F4644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5,777,301</w:t>
            </w:r>
          </w:p>
        </w:tc>
      </w:tr>
      <w:tr w:rsidR="005D00B0" w:rsidRPr="00EF652C" w14:paraId="1991C2DB" w14:textId="77777777" w:rsidTr="000C5850">
        <w:tc>
          <w:tcPr>
            <w:tcW w:w="1831" w:type="pct"/>
          </w:tcPr>
          <w:p w14:paraId="0CDF0B7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63C7F64C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940BD8B" w14:textId="7F94AA7B" w:rsidR="005D00B0" w:rsidRPr="00100299" w:rsidRDefault="00AA320D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2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189,124</w:t>
            </w:r>
          </w:p>
        </w:tc>
        <w:tc>
          <w:tcPr>
            <w:tcW w:w="145" w:type="pct"/>
          </w:tcPr>
          <w:p w14:paraId="13B4419C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545B56C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155,640</w:t>
            </w:r>
          </w:p>
        </w:tc>
        <w:tc>
          <w:tcPr>
            <w:tcW w:w="145" w:type="pct"/>
          </w:tcPr>
          <w:p w14:paraId="5E4DA91A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45D457A" w14:textId="0C0844AE" w:rsidR="005D00B0" w:rsidRPr="00EF652C" w:rsidRDefault="00C40746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7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189,124</w:t>
            </w:r>
          </w:p>
        </w:tc>
        <w:tc>
          <w:tcPr>
            <w:tcW w:w="145" w:type="pct"/>
          </w:tcPr>
          <w:p w14:paraId="693F3CE6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A102CC1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152,807</w:t>
            </w:r>
          </w:p>
        </w:tc>
      </w:tr>
      <w:tr w:rsidR="005D00B0" w:rsidRPr="00EF652C" w14:paraId="1FCEAB7E" w14:textId="77777777" w:rsidTr="000C5850">
        <w:tc>
          <w:tcPr>
            <w:tcW w:w="1831" w:type="pct"/>
          </w:tcPr>
          <w:p w14:paraId="07ECFDC4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29CFF024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293C67CD" w14:textId="73817F20" w:rsidR="005D00B0" w:rsidRPr="00100299" w:rsidRDefault="00AA320D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3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6,254,667</w:t>
            </w:r>
          </w:p>
        </w:tc>
        <w:tc>
          <w:tcPr>
            <w:tcW w:w="145" w:type="pct"/>
          </w:tcPr>
          <w:p w14:paraId="0D66EB55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05ED6C6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5" w:type="pct"/>
          </w:tcPr>
          <w:p w14:paraId="11623AEE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07B7D81" w14:textId="7A5453D5" w:rsidR="005D00B0" w:rsidRPr="00EF652C" w:rsidRDefault="00C40746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0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6,265,1</w:t>
            </w:r>
            <w:r w:rsidR="007F1F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891D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5" w:type="pct"/>
          </w:tcPr>
          <w:p w14:paraId="1C8A6474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43C7E87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5,930,108</w:t>
            </w:r>
          </w:p>
        </w:tc>
      </w:tr>
    </w:tbl>
    <w:p w14:paraId="59EF56B2" w14:textId="77777777" w:rsidR="005D00B0" w:rsidRPr="002604D4" w:rsidRDefault="005D00B0" w:rsidP="005D00B0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180"/>
        <w:gridCol w:w="1084"/>
        <w:gridCol w:w="178"/>
        <w:gridCol w:w="1168"/>
      </w:tblGrid>
      <w:tr w:rsidR="005D00B0" w14:paraId="4FC32DDA" w14:textId="77777777" w:rsidTr="006F5DE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DDDD177" w14:textId="77777777" w:rsidR="005D00B0" w:rsidRDefault="005D00B0" w:rsidP="006F5D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51B9A429" w14:textId="77777777" w:rsidR="005D00B0" w:rsidRDefault="005D00B0" w:rsidP="006F5DE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9DBA23E" w14:textId="77777777" w:rsidR="005D00B0" w:rsidRDefault="005D00B0" w:rsidP="006F5D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9EC0D32" w14:textId="77777777" w:rsidR="005D00B0" w:rsidRDefault="005D00B0" w:rsidP="006F5D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D00B0" w14:paraId="181C0D67" w14:textId="77777777" w:rsidTr="006F5DE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DC2D340" w14:textId="77777777" w:rsidR="005D00B0" w:rsidRDefault="005D00B0" w:rsidP="005D00B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สำหรับงวดเก้าเดือนสิ้นสุดวันที่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hideMark/>
          </w:tcPr>
          <w:p w14:paraId="062EE391" w14:textId="1AAD4DDB" w:rsidR="005D00B0" w:rsidRPr="0031004F" w:rsidRDefault="005D00B0" w:rsidP="005D00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lang w:bidi="th-TH"/>
              </w:rPr>
            </w:pPr>
            <w:r w:rsidRPr="0031004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5D00B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FDCF6AF" w14:textId="77777777" w:rsidR="005D00B0" w:rsidRPr="0031004F" w:rsidRDefault="005D00B0" w:rsidP="005D00B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AF07C93" w14:textId="16AF895F" w:rsidR="005D00B0" w:rsidRPr="0031004F" w:rsidRDefault="005D00B0" w:rsidP="005D00B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004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5D00B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6E80DE9" w14:textId="77777777" w:rsidR="005D00B0" w:rsidRPr="0031004F" w:rsidRDefault="005D00B0" w:rsidP="005D00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hideMark/>
          </w:tcPr>
          <w:p w14:paraId="2F6A7CE3" w14:textId="0B51BA3C" w:rsidR="005D00B0" w:rsidRPr="0031004F" w:rsidRDefault="005D00B0" w:rsidP="005D00B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004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5D00B0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78" w:type="dxa"/>
          </w:tcPr>
          <w:p w14:paraId="2345D0C1" w14:textId="77777777" w:rsidR="005D00B0" w:rsidRPr="0031004F" w:rsidRDefault="005D00B0" w:rsidP="005D00B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hideMark/>
          </w:tcPr>
          <w:p w14:paraId="4866501C" w14:textId="2A232173" w:rsidR="005D00B0" w:rsidRPr="0031004F" w:rsidRDefault="005D00B0" w:rsidP="005D00B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004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5D00B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5D00B0" w14:paraId="7BF4081E" w14:textId="77777777" w:rsidTr="006F5DE9">
        <w:trPr>
          <w:cantSplit/>
          <w:tblHeader/>
        </w:trPr>
        <w:tc>
          <w:tcPr>
            <w:tcW w:w="4140" w:type="dxa"/>
            <w:vAlign w:val="bottom"/>
          </w:tcPr>
          <w:p w14:paraId="073AE9FC" w14:textId="77777777" w:rsidR="005D00B0" w:rsidRDefault="005D00B0" w:rsidP="005D00B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A2F198C" w14:textId="77777777" w:rsidR="005D00B0" w:rsidRDefault="005D00B0" w:rsidP="005D00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D00B0" w14:paraId="7B8E6C2E" w14:textId="77777777" w:rsidTr="006F5DE9">
        <w:trPr>
          <w:cantSplit/>
          <w:trHeight w:val="60"/>
        </w:trPr>
        <w:tc>
          <w:tcPr>
            <w:tcW w:w="4140" w:type="dxa"/>
            <w:hideMark/>
          </w:tcPr>
          <w:p w14:paraId="5BE85544" w14:textId="77777777" w:rsidR="005D00B0" w:rsidRDefault="005D00B0" w:rsidP="005D00B0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B1C00F8" w14:textId="63158DAC" w:rsidR="005D00B0" w:rsidRDefault="00AA320D" w:rsidP="00AA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32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</w:t>
            </w:r>
            <w:r w:rsidR="00ED60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7C5E202D" w14:textId="77777777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0568BE" w14:textId="0EFD4375" w:rsidR="005D00B0" w:rsidRDefault="005D00B0" w:rsidP="00051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4900761" w14:textId="77777777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04780396" w14:textId="69495041" w:rsidR="005D00B0" w:rsidRDefault="00441762" w:rsidP="0044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</w:t>
            </w:r>
            <w:r w:rsidR="00891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78" w:type="dxa"/>
          </w:tcPr>
          <w:p w14:paraId="0B2E41D3" w14:textId="77777777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hideMark/>
          </w:tcPr>
          <w:p w14:paraId="089FF533" w14:textId="2E9792E7" w:rsidR="005D00B0" w:rsidRDefault="005D00B0" w:rsidP="00051B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D00B0" w14:paraId="34759F9B" w14:textId="77777777" w:rsidTr="006F5DE9">
        <w:trPr>
          <w:cantSplit/>
        </w:trPr>
        <w:tc>
          <w:tcPr>
            <w:tcW w:w="4140" w:type="dxa"/>
            <w:hideMark/>
          </w:tcPr>
          <w:p w14:paraId="21D92BEE" w14:textId="77777777" w:rsidR="005D00B0" w:rsidRDefault="005D00B0" w:rsidP="005D00B0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70FD2" w14:textId="1F447007" w:rsidR="005D00B0" w:rsidRDefault="00AA320D" w:rsidP="00AA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32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(6,12</w:t>
            </w:r>
            <w:r w:rsidR="00ED60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32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9A6B445" w14:textId="77777777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E91C1" w14:textId="31991251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(8,130)</w:t>
            </w:r>
          </w:p>
        </w:tc>
        <w:tc>
          <w:tcPr>
            <w:tcW w:w="180" w:type="dxa"/>
          </w:tcPr>
          <w:p w14:paraId="760A9F62" w14:textId="77777777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15FA0" w14:textId="5983C18F" w:rsidR="005D00B0" w:rsidRDefault="00441762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(5,975)</w:t>
            </w:r>
          </w:p>
        </w:tc>
        <w:tc>
          <w:tcPr>
            <w:tcW w:w="178" w:type="dxa"/>
          </w:tcPr>
          <w:p w14:paraId="340E3BB1" w14:textId="77777777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14C27B" w14:textId="6C9F3208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</w:tr>
      <w:tr w:rsidR="005D00B0" w14:paraId="1EB307C0" w14:textId="77777777" w:rsidTr="006F5DE9">
        <w:trPr>
          <w:cantSplit/>
        </w:trPr>
        <w:tc>
          <w:tcPr>
            <w:tcW w:w="4140" w:type="dxa"/>
            <w:hideMark/>
          </w:tcPr>
          <w:p w14:paraId="1F78DC9F" w14:textId="77777777" w:rsidR="005D00B0" w:rsidRDefault="005D00B0" w:rsidP="005D00B0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47508" w14:textId="73DE6871" w:rsidR="005D00B0" w:rsidRPr="00AA320D" w:rsidRDefault="00AA320D" w:rsidP="00AA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A3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10,31</w:t>
            </w:r>
            <w:r w:rsidR="007F1F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7FAB9BA" w14:textId="77777777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B3FE4B" w14:textId="0A0F8EEE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(8,130)</w:t>
            </w:r>
          </w:p>
        </w:tc>
        <w:tc>
          <w:tcPr>
            <w:tcW w:w="180" w:type="dxa"/>
          </w:tcPr>
          <w:p w14:paraId="5C2F6879" w14:textId="77777777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7D302" w14:textId="48B8AF2A" w:rsidR="005D00B0" w:rsidRDefault="0046745C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74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10,46</w:t>
            </w:r>
            <w:r w:rsidR="00891D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78" w:type="dxa"/>
          </w:tcPr>
          <w:p w14:paraId="09F6C088" w14:textId="77777777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44DBD9" w14:textId="275DE7D2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(8,000)</w:t>
            </w:r>
          </w:p>
        </w:tc>
      </w:tr>
    </w:tbl>
    <w:p w14:paraId="1F982A8A" w14:textId="3FF48E26" w:rsidR="00A72841" w:rsidRDefault="00A72841" w:rsidP="00497F2F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23FE1236" w14:textId="77777777" w:rsidR="00A72841" w:rsidRDefault="00A72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5"/>
        <w:gridCol w:w="1171"/>
        <w:gridCol w:w="274"/>
        <w:gridCol w:w="1170"/>
        <w:gridCol w:w="273"/>
        <w:gridCol w:w="1170"/>
        <w:gridCol w:w="273"/>
        <w:gridCol w:w="1157"/>
      </w:tblGrid>
      <w:tr w:rsidR="0043697A" w:rsidRPr="00D033CA" w14:paraId="68CC16C8" w14:textId="77777777" w:rsidTr="00742A90">
        <w:trPr>
          <w:trHeight w:val="299"/>
        </w:trPr>
        <w:tc>
          <w:tcPr>
            <w:tcW w:w="2069" w:type="pct"/>
          </w:tcPr>
          <w:p w14:paraId="43B7934A" w14:textId="77777777" w:rsidR="0043697A" w:rsidRPr="00D033C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749A44C3" w14:textId="77777777" w:rsidR="0043697A" w:rsidRPr="00D033CA" w:rsidRDefault="0043697A" w:rsidP="00742A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5D4CE699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6A375BDD" w14:textId="77777777" w:rsidR="0043697A" w:rsidRPr="00D033CA" w:rsidRDefault="0043697A" w:rsidP="00742A9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D00B0" w:rsidRPr="00D033CA" w14:paraId="1B095D94" w14:textId="77777777" w:rsidTr="00742A90">
        <w:trPr>
          <w:trHeight w:val="299"/>
        </w:trPr>
        <w:tc>
          <w:tcPr>
            <w:tcW w:w="2069" w:type="pct"/>
          </w:tcPr>
          <w:p w14:paraId="00DE554D" w14:textId="77777777" w:rsidR="005D00B0" w:rsidRPr="00D03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6C7B208B" w14:textId="4C6EAD9F" w:rsidR="005D00B0" w:rsidRPr="0043697A" w:rsidRDefault="005D00B0" w:rsidP="005D00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sz w:val="30"/>
                <w:szCs w:val="30"/>
                <w:lang w:val="x-none" w:eastAsia="x-none" w:bidi="th-TH"/>
              </w:rPr>
            </w:pPr>
            <w:r w:rsidRPr="00E0452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Pr="00E045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</w:tcPr>
          <w:p w14:paraId="4A9C6FD4" w14:textId="77777777" w:rsidR="005D00B0" w:rsidRPr="00D03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E7AFCA4" w14:textId="5AEBAF2F" w:rsidR="005D00B0" w:rsidRPr="00D033CA" w:rsidRDefault="005D00B0" w:rsidP="005D00B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</w:pPr>
            <w:r w:rsidRPr="00E0452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7F3B1D9B" w14:textId="77777777" w:rsidR="005D00B0" w:rsidRPr="00D03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9EBB13B" w14:textId="65E6605B" w:rsidR="005D00B0" w:rsidRPr="00D03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52E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E0452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01FAE9E5" w14:textId="77777777" w:rsidR="005D00B0" w:rsidRPr="00D033CA" w:rsidRDefault="005D00B0" w:rsidP="005D00B0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11EBB848" w14:textId="21154477" w:rsidR="005D00B0" w:rsidRPr="00D033CA" w:rsidRDefault="005D00B0" w:rsidP="005D00B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00B0" w:rsidRPr="00D033CA" w14:paraId="00F43F20" w14:textId="77777777" w:rsidTr="00742A90">
        <w:trPr>
          <w:trHeight w:val="299"/>
        </w:trPr>
        <w:tc>
          <w:tcPr>
            <w:tcW w:w="2069" w:type="pct"/>
          </w:tcPr>
          <w:p w14:paraId="7892ED44" w14:textId="2767F876" w:rsidR="005D00B0" w:rsidRPr="00D03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37A53826" w14:textId="054F309C" w:rsidR="005D00B0" w:rsidRPr="0043697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5867D9C1" w14:textId="77777777" w:rsidR="005D00B0" w:rsidRPr="00D03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31993B0" w14:textId="42EDC10C" w:rsidR="005D00B0" w:rsidRPr="0043697A" w:rsidRDefault="005D00B0" w:rsidP="005D00B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33CA">
              <w:rPr>
                <w:rFonts w:ascii="Angsana New" w:hAnsi="Angsana New" w:hint="cs"/>
                <w:b w:val="0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eastAsia="x-none" w:bidi="th-TH"/>
              </w:rPr>
              <w:t>5</w:t>
            </w:r>
          </w:p>
        </w:tc>
        <w:tc>
          <w:tcPr>
            <w:tcW w:w="146" w:type="pct"/>
          </w:tcPr>
          <w:p w14:paraId="274380DC" w14:textId="77777777" w:rsidR="005D00B0" w:rsidRPr="00D03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3B33B0E" w14:textId="1AD4DFC3" w:rsidR="005D00B0" w:rsidRPr="0043697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6DED7EB2" w14:textId="77777777" w:rsidR="005D00B0" w:rsidRPr="00D033CA" w:rsidRDefault="005D00B0" w:rsidP="005D00B0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4B22611C" w14:textId="7AA25D5D" w:rsidR="005D00B0" w:rsidRPr="0043697A" w:rsidRDefault="005D00B0" w:rsidP="005D00B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x-none" w:bidi="th-TH"/>
              </w:rPr>
              <w:t>5</w:t>
            </w:r>
          </w:p>
        </w:tc>
      </w:tr>
      <w:tr w:rsidR="005D00B0" w:rsidRPr="00D033CA" w14:paraId="521CB165" w14:textId="77777777" w:rsidTr="00742A90">
        <w:trPr>
          <w:trHeight w:val="299"/>
        </w:trPr>
        <w:tc>
          <w:tcPr>
            <w:tcW w:w="2069" w:type="pct"/>
          </w:tcPr>
          <w:p w14:paraId="35265AD5" w14:textId="77777777" w:rsidR="005D00B0" w:rsidRPr="00D03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1B777DAA" w14:textId="77777777" w:rsidR="005D00B0" w:rsidRPr="00D033CA" w:rsidRDefault="005D00B0" w:rsidP="005D00B0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5D00B0" w:rsidRPr="00D033CA" w14:paraId="292030C6" w14:textId="77777777" w:rsidTr="00742A90">
        <w:trPr>
          <w:trHeight w:val="299"/>
        </w:trPr>
        <w:tc>
          <w:tcPr>
            <w:tcW w:w="2069" w:type="pct"/>
          </w:tcPr>
          <w:p w14:paraId="31CE4E97" w14:textId="77777777" w:rsidR="005D00B0" w:rsidRPr="00D03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52A9BF63" w14:textId="77777777" w:rsidR="005D00B0" w:rsidRPr="00D033CA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5200C36" w14:textId="77777777" w:rsidR="005D00B0" w:rsidRPr="00D03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98145E3" w14:textId="77777777" w:rsidR="005D00B0" w:rsidRPr="00D033CA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F63003C" w14:textId="77777777" w:rsidR="005D00B0" w:rsidRPr="00D03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40CF7C8" w14:textId="77777777" w:rsidR="005D00B0" w:rsidRPr="00D033CA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8A8268" w14:textId="77777777" w:rsidR="005D00B0" w:rsidRPr="00D033CA" w:rsidRDefault="005D00B0" w:rsidP="005D00B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CB9A5F2" w14:textId="77777777" w:rsidR="005D00B0" w:rsidRPr="00D033CA" w:rsidRDefault="005D00B0" w:rsidP="005D0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6AD2" w:rsidRPr="00D033CA" w14:paraId="27BCA68D" w14:textId="77777777" w:rsidTr="00742A90">
        <w:trPr>
          <w:trHeight w:val="299"/>
        </w:trPr>
        <w:tc>
          <w:tcPr>
            <w:tcW w:w="2069" w:type="pct"/>
          </w:tcPr>
          <w:p w14:paraId="52FBD925" w14:textId="77777777" w:rsidR="001B6AD2" w:rsidRPr="00D033CA" w:rsidRDefault="001B6AD2" w:rsidP="001B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22C649A5" w14:textId="6E561996" w:rsidR="001B6AD2" w:rsidRPr="00F32915" w:rsidRDefault="00E05435" w:rsidP="001B6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5435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146" w:type="pct"/>
          </w:tcPr>
          <w:p w14:paraId="2C03F351" w14:textId="77777777" w:rsidR="001B6AD2" w:rsidRPr="00D033CA" w:rsidRDefault="001B6AD2" w:rsidP="001B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E9A42FE" w14:textId="203D3EE8" w:rsidR="001B6AD2" w:rsidRPr="00D033CA" w:rsidRDefault="001B6AD2" w:rsidP="001B6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6" w:type="pct"/>
          </w:tcPr>
          <w:p w14:paraId="6F08D892" w14:textId="77777777" w:rsidR="001B6AD2" w:rsidRPr="00D033CA" w:rsidRDefault="001B6AD2" w:rsidP="001B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1695220" w14:textId="5E9F65BA" w:rsidR="001B6AD2" w:rsidRPr="001B6AD2" w:rsidRDefault="001B6AD2" w:rsidP="001B6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6AD2">
              <w:rPr>
                <w:rFonts w:ascii="Angsana New" w:hAnsi="Angsana New"/>
                <w:sz w:val="30"/>
                <w:szCs w:val="30"/>
              </w:rPr>
              <w:t>10,925</w:t>
            </w:r>
          </w:p>
        </w:tc>
        <w:tc>
          <w:tcPr>
            <w:tcW w:w="146" w:type="pct"/>
          </w:tcPr>
          <w:p w14:paraId="00805D7C" w14:textId="77777777" w:rsidR="001B6AD2" w:rsidRPr="00D033CA" w:rsidRDefault="001B6AD2" w:rsidP="001B6AD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78F18F0" w14:textId="1D7872BB" w:rsidR="001B6AD2" w:rsidRPr="00D033CA" w:rsidRDefault="001B6AD2" w:rsidP="001B6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9,24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B6AD2" w:rsidRPr="00D033CA" w14:paraId="7DE46F79" w14:textId="77777777" w:rsidTr="00742A90">
        <w:tc>
          <w:tcPr>
            <w:tcW w:w="2069" w:type="pct"/>
          </w:tcPr>
          <w:p w14:paraId="0B4E3BBA" w14:textId="77777777" w:rsidR="001B6AD2" w:rsidRPr="00D033CA" w:rsidRDefault="001B6AD2" w:rsidP="001B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53561381" w14:textId="77777777" w:rsidR="001B6AD2" w:rsidRPr="00D033CA" w:rsidRDefault="001B6AD2" w:rsidP="001B6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3719E6" w14:textId="77777777" w:rsidR="001B6AD2" w:rsidRPr="00D033CA" w:rsidRDefault="001B6AD2" w:rsidP="001B6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64E964D1" w14:textId="77777777" w:rsidR="001B6AD2" w:rsidRPr="00D033CA" w:rsidRDefault="001B6AD2" w:rsidP="001B6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CDA514" w14:textId="77777777" w:rsidR="001B6AD2" w:rsidRPr="00D033CA" w:rsidRDefault="001B6AD2" w:rsidP="001B6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442D379" w14:textId="362882EB" w:rsidR="001B6AD2" w:rsidRPr="00D033CA" w:rsidRDefault="001B6AD2" w:rsidP="001B6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B78F52" w14:textId="77777777" w:rsidR="001B6AD2" w:rsidRPr="00D033CA" w:rsidRDefault="001B6AD2" w:rsidP="001B6AD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701DF68" w14:textId="77777777" w:rsidR="001B6AD2" w:rsidRPr="00D033CA" w:rsidRDefault="001B6AD2" w:rsidP="001B6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5435" w:rsidRPr="00D033CA" w14:paraId="363B28F2" w14:textId="77777777" w:rsidTr="00742A90">
        <w:tc>
          <w:tcPr>
            <w:tcW w:w="2069" w:type="pct"/>
          </w:tcPr>
          <w:p w14:paraId="3F956BDE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625807AD" w14:textId="5DCB65CF" w:rsidR="00E05435" w:rsidRPr="00F32915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2B647E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9BB1E26" w14:textId="5055487E" w:rsidR="00E05435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0A80729F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CB9F6EE" w14:textId="5727C45A" w:rsidR="00E05435" w:rsidRPr="001B6AD2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42F902" w14:textId="77777777" w:rsidR="00E05435" w:rsidRPr="00D033CA" w:rsidRDefault="00E05435" w:rsidP="00E054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5576E9B" w14:textId="243B6C3F" w:rsidR="00E05435" w:rsidRPr="001D70E3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2,933</w:t>
            </w:r>
          </w:p>
        </w:tc>
      </w:tr>
      <w:tr w:rsidR="00E05435" w:rsidRPr="00D033CA" w14:paraId="7BB5EC37" w14:textId="77777777" w:rsidTr="00742A90">
        <w:tc>
          <w:tcPr>
            <w:tcW w:w="2069" w:type="pct"/>
          </w:tcPr>
          <w:p w14:paraId="169E907A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5C195383" w14:textId="5F0D9043" w:rsidR="00E05435" w:rsidRPr="00F32915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A5B576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A2F46C9" w14:textId="6D3D07B0" w:rsidR="00E05435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2BB5B78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8B0EB41" w14:textId="0A3DC3C4" w:rsidR="00E05435" w:rsidRPr="001B6AD2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63DDC3B" w14:textId="77777777" w:rsidR="00E05435" w:rsidRPr="00D033CA" w:rsidRDefault="00E05435" w:rsidP="00E054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E367F14" w14:textId="24347B2E" w:rsidR="00E05435" w:rsidRPr="001D70E3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3,316</w:t>
            </w:r>
          </w:p>
        </w:tc>
      </w:tr>
      <w:tr w:rsidR="00E05435" w:rsidRPr="00D033CA" w14:paraId="742D7AFE" w14:textId="77777777" w:rsidTr="00742A90">
        <w:tc>
          <w:tcPr>
            <w:tcW w:w="2069" w:type="pct"/>
          </w:tcPr>
          <w:p w14:paraId="0D3404E7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1FACBC68" w14:textId="266440EB" w:rsidR="00E05435" w:rsidRPr="00F32915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C494E2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090774B" w14:textId="58D8C250" w:rsidR="00E05435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13D663D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B8824E0" w14:textId="7E8BF271" w:rsidR="00E05435" w:rsidRPr="001B6AD2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FB82BC" w14:textId="77777777" w:rsidR="00E05435" w:rsidRPr="00D033CA" w:rsidRDefault="00E05435" w:rsidP="00E054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BD34C92" w14:textId="4BDF816F" w:rsidR="00E05435" w:rsidRPr="001D70E3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5435" w:rsidRPr="00D033CA" w14:paraId="3885E87C" w14:textId="77777777" w:rsidTr="00742A90">
        <w:tc>
          <w:tcPr>
            <w:tcW w:w="2069" w:type="pct"/>
          </w:tcPr>
          <w:p w14:paraId="0FD44927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5E071FC7" w14:textId="6F1B4465" w:rsidR="00E05435" w:rsidRPr="00F32915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5B017D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854FD58" w14:textId="2B189772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F87BFC8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5D538F1" w14:textId="59E0DAC0" w:rsidR="00E05435" w:rsidRPr="001B6AD2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F654DB" w14:textId="77777777" w:rsidR="00E05435" w:rsidRPr="00D033CA" w:rsidRDefault="00E05435" w:rsidP="00E054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822578F" w14:textId="2B90D369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</w:tr>
      <w:tr w:rsidR="00E05435" w:rsidRPr="00D033CA" w14:paraId="29DB1F55" w14:textId="77777777" w:rsidTr="00742A90">
        <w:tc>
          <w:tcPr>
            <w:tcW w:w="2069" w:type="pct"/>
          </w:tcPr>
          <w:p w14:paraId="0434A73B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02F2A" w14:textId="19D82E2B" w:rsidR="00E05435" w:rsidRPr="00F32915" w:rsidRDefault="00B860FB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860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358</w:t>
            </w:r>
          </w:p>
        </w:tc>
        <w:tc>
          <w:tcPr>
            <w:tcW w:w="146" w:type="pct"/>
          </w:tcPr>
          <w:p w14:paraId="691E48F4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9E1ABA8" w14:textId="232B4C89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46" w:type="pct"/>
          </w:tcPr>
          <w:p w14:paraId="71831EE6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E4559B6" w14:textId="204BC4F8" w:rsidR="00E05435" w:rsidRPr="00DC46CF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6A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10,925</w:t>
            </w:r>
          </w:p>
        </w:tc>
        <w:tc>
          <w:tcPr>
            <w:tcW w:w="146" w:type="pct"/>
          </w:tcPr>
          <w:p w14:paraId="558F7435" w14:textId="77777777" w:rsidR="00E05435" w:rsidRPr="00D033CA" w:rsidRDefault="00E05435" w:rsidP="00E054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7B69EDF7" w14:textId="7B1CC77E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D17"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</w:tr>
      <w:tr w:rsidR="00E05435" w:rsidRPr="00D033CA" w14:paraId="580ED39A" w14:textId="77777777" w:rsidTr="00742A90">
        <w:tc>
          <w:tcPr>
            <w:tcW w:w="2069" w:type="pct"/>
          </w:tcPr>
          <w:p w14:paraId="564DCA6E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15BD3E7" w14:textId="77777777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DCF4A6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9A252D5" w14:textId="77777777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7350821A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29C1FA5" w14:textId="77777777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76F50D" w14:textId="77777777" w:rsidR="00E05435" w:rsidRPr="00D033CA" w:rsidRDefault="00E05435" w:rsidP="00E054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0A3D427" w14:textId="77777777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5435" w:rsidRPr="00D033CA" w14:paraId="33D2AF09" w14:textId="77777777" w:rsidTr="00742A90">
        <w:tc>
          <w:tcPr>
            <w:tcW w:w="2069" w:type="pct"/>
          </w:tcPr>
          <w:p w14:paraId="4BD8A977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51EA10FF" w14:textId="75C7827B" w:rsidR="00E05435" w:rsidRPr="000C67EA" w:rsidRDefault="00E566D9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66D9">
              <w:rPr>
                <w:rFonts w:ascii="Angsana New" w:hAnsi="Angsana New"/>
                <w:sz w:val="30"/>
                <w:szCs w:val="30"/>
              </w:rPr>
              <w:t>5,18</w:t>
            </w:r>
            <w:r w:rsidR="000C67EA">
              <w:rPr>
                <w:rFonts w:ascii="Angsana New" w:hAnsi="Angsana New"/>
                <w:sz w:val="30"/>
                <w:szCs w:val="30"/>
                <w:lang w:val="en-US"/>
              </w:rPr>
              <w:t>3,721</w:t>
            </w:r>
          </w:p>
        </w:tc>
        <w:tc>
          <w:tcPr>
            <w:tcW w:w="146" w:type="pct"/>
          </w:tcPr>
          <w:p w14:paraId="1B9AED84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196A37E" w14:textId="4E51889E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4,782,779</w:t>
            </w:r>
          </w:p>
        </w:tc>
        <w:tc>
          <w:tcPr>
            <w:tcW w:w="146" w:type="pct"/>
          </w:tcPr>
          <w:p w14:paraId="2B0AD7A4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9FF7143" w14:textId="71A4B719" w:rsidR="00E05435" w:rsidRPr="00DC46CF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5,183,628</w:t>
            </w:r>
          </w:p>
        </w:tc>
        <w:tc>
          <w:tcPr>
            <w:tcW w:w="146" w:type="pct"/>
          </w:tcPr>
          <w:p w14:paraId="37A90A81" w14:textId="77777777" w:rsidR="00E05435" w:rsidRPr="00D033CA" w:rsidRDefault="00E05435" w:rsidP="00E054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B04D7AB" w14:textId="3721A678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4,778,835</w:t>
            </w:r>
          </w:p>
        </w:tc>
      </w:tr>
      <w:tr w:rsidR="00E05435" w:rsidRPr="00D033CA" w14:paraId="409BFC09" w14:textId="77777777" w:rsidTr="00742A90">
        <w:tc>
          <w:tcPr>
            <w:tcW w:w="2069" w:type="pct"/>
          </w:tcPr>
          <w:p w14:paraId="3491C61C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5769F1D8" w14:textId="77777777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6FC4DC" w14:textId="77777777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8DFFA25" w14:textId="77777777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8C4F8F" w14:textId="77777777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8D4ECED" w14:textId="77777777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9220FA" w14:textId="77777777" w:rsidR="00E05435" w:rsidRPr="00D033CA" w:rsidRDefault="00E05435" w:rsidP="00E054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eastAsia="x-none" w:bidi="th-TH"/>
              </w:rPr>
            </w:pPr>
          </w:p>
        </w:tc>
        <w:tc>
          <w:tcPr>
            <w:tcW w:w="618" w:type="pct"/>
          </w:tcPr>
          <w:p w14:paraId="300811B4" w14:textId="77777777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67EA" w:rsidRPr="00D033CA" w14:paraId="5421BEEF" w14:textId="77777777" w:rsidTr="00742A90">
        <w:tc>
          <w:tcPr>
            <w:tcW w:w="2069" w:type="pct"/>
          </w:tcPr>
          <w:p w14:paraId="3B20B059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701A2051" w14:textId="310894B6" w:rsidR="000C67EA" w:rsidRPr="00E566D9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697,965</w:t>
            </w:r>
          </w:p>
        </w:tc>
        <w:tc>
          <w:tcPr>
            <w:tcW w:w="146" w:type="pct"/>
          </w:tcPr>
          <w:p w14:paraId="3556C966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D791F33" w14:textId="0D6BAAD5" w:rsidR="000C67EA" w:rsidRPr="00D033CA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817,923</w:t>
            </w:r>
          </w:p>
        </w:tc>
        <w:tc>
          <w:tcPr>
            <w:tcW w:w="146" w:type="pct"/>
          </w:tcPr>
          <w:p w14:paraId="0AAEDCDE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15BF55B" w14:textId="3F599010" w:rsidR="000C67EA" w:rsidRPr="00DC46CF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697,965</w:t>
            </w:r>
          </w:p>
        </w:tc>
        <w:tc>
          <w:tcPr>
            <w:tcW w:w="146" w:type="pct"/>
          </w:tcPr>
          <w:p w14:paraId="6FE0938D" w14:textId="77777777" w:rsidR="000C67EA" w:rsidRPr="00D033CA" w:rsidRDefault="000C67EA" w:rsidP="000C67E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5896CDB" w14:textId="017E26CE" w:rsidR="000C67EA" w:rsidRPr="00D033CA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817,604</w:t>
            </w:r>
          </w:p>
        </w:tc>
      </w:tr>
      <w:tr w:rsidR="000C67EA" w:rsidRPr="00D033CA" w14:paraId="744F90D5" w14:textId="77777777" w:rsidTr="00742A90">
        <w:tc>
          <w:tcPr>
            <w:tcW w:w="2069" w:type="pct"/>
          </w:tcPr>
          <w:p w14:paraId="2DA6CB90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72DC2D00" w14:textId="2E8FDD7B" w:rsidR="000C67EA" w:rsidRPr="00E566D9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42,323</w:t>
            </w:r>
          </w:p>
        </w:tc>
        <w:tc>
          <w:tcPr>
            <w:tcW w:w="146" w:type="pct"/>
          </w:tcPr>
          <w:p w14:paraId="03B7431A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895F7B7" w14:textId="76433ED5" w:rsidR="000C67EA" w:rsidRPr="00D033CA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145,943</w:t>
            </w:r>
          </w:p>
        </w:tc>
        <w:tc>
          <w:tcPr>
            <w:tcW w:w="146" w:type="pct"/>
          </w:tcPr>
          <w:p w14:paraId="1C4CF4F5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F5E2DCD" w14:textId="3713BA0D" w:rsidR="000C67EA" w:rsidRPr="00DC46CF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42,323</w:t>
            </w:r>
          </w:p>
        </w:tc>
        <w:tc>
          <w:tcPr>
            <w:tcW w:w="146" w:type="pct"/>
          </w:tcPr>
          <w:p w14:paraId="6B0FE04B" w14:textId="77777777" w:rsidR="000C67EA" w:rsidRPr="00D033CA" w:rsidRDefault="000C67EA" w:rsidP="000C67E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B1CA0BE" w14:textId="1A2E492D" w:rsidR="000C67EA" w:rsidRPr="00D033CA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145,879</w:t>
            </w:r>
          </w:p>
        </w:tc>
      </w:tr>
      <w:tr w:rsidR="000C67EA" w:rsidRPr="00D033CA" w14:paraId="0CEA7A9A" w14:textId="77777777" w:rsidTr="00742A90">
        <w:tc>
          <w:tcPr>
            <w:tcW w:w="2069" w:type="pct"/>
          </w:tcPr>
          <w:p w14:paraId="2B74263A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1EB59D0" w14:textId="3D7A6AD5" w:rsidR="000C67EA" w:rsidRPr="00E566D9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27,354</w:t>
            </w:r>
          </w:p>
        </w:tc>
        <w:tc>
          <w:tcPr>
            <w:tcW w:w="146" w:type="pct"/>
          </w:tcPr>
          <w:p w14:paraId="5CE132C3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6655781" w14:textId="6316DED8" w:rsidR="000C67EA" w:rsidRPr="00D033CA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96,195</w:t>
            </w:r>
          </w:p>
        </w:tc>
        <w:tc>
          <w:tcPr>
            <w:tcW w:w="146" w:type="pct"/>
          </w:tcPr>
          <w:p w14:paraId="38DAC296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B67BC59" w14:textId="5C2CEFD5" w:rsidR="000C67EA" w:rsidRPr="00DC46CF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27,354</w:t>
            </w:r>
          </w:p>
        </w:tc>
        <w:tc>
          <w:tcPr>
            <w:tcW w:w="146" w:type="pct"/>
          </w:tcPr>
          <w:p w14:paraId="15B18398" w14:textId="77777777" w:rsidR="000C67EA" w:rsidRPr="00D033CA" w:rsidRDefault="000C67EA" w:rsidP="000C67E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61208DA" w14:textId="0915E219" w:rsidR="000C67EA" w:rsidRPr="00D033CA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96,136</w:t>
            </w:r>
          </w:p>
        </w:tc>
      </w:tr>
      <w:tr w:rsidR="000C67EA" w:rsidRPr="00D033CA" w14:paraId="7EDD7C1E" w14:textId="77777777" w:rsidTr="00742A90">
        <w:tc>
          <w:tcPr>
            <w:tcW w:w="2069" w:type="pct"/>
          </w:tcPr>
          <w:p w14:paraId="1A6E0C89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AE3AC27" w14:textId="5B605C3B" w:rsidR="000C67EA" w:rsidRPr="00E566D9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54,041</w:t>
            </w:r>
          </w:p>
        </w:tc>
        <w:tc>
          <w:tcPr>
            <w:tcW w:w="146" w:type="pct"/>
          </w:tcPr>
          <w:p w14:paraId="5B50197A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AEE37D6" w14:textId="05ACC077" w:rsidR="000C67EA" w:rsidRPr="00D033CA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36,738</w:t>
            </w:r>
          </w:p>
        </w:tc>
        <w:tc>
          <w:tcPr>
            <w:tcW w:w="146" w:type="pct"/>
          </w:tcPr>
          <w:p w14:paraId="0FE0D068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EA7DA15" w14:textId="7CE1A50F" w:rsidR="000C67EA" w:rsidRPr="00DC46CF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54,041</w:t>
            </w:r>
          </w:p>
        </w:tc>
        <w:tc>
          <w:tcPr>
            <w:tcW w:w="146" w:type="pct"/>
          </w:tcPr>
          <w:p w14:paraId="4866293A" w14:textId="77777777" w:rsidR="000C67EA" w:rsidRPr="00D033CA" w:rsidRDefault="000C67EA" w:rsidP="000C67E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248687F" w14:textId="4A800B11" w:rsidR="000C67EA" w:rsidRPr="00D033CA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36,696</w:t>
            </w:r>
          </w:p>
        </w:tc>
      </w:tr>
      <w:tr w:rsidR="000C67EA" w:rsidRPr="00D033CA" w14:paraId="13D03066" w14:textId="77777777" w:rsidTr="00742A90">
        <w:tc>
          <w:tcPr>
            <w:tcW w:w="2069" w:type="pct"/>
          </w:tcPr>
          <w:p w14:paraId="11EF7CA5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B8D6F3A" w14:textId="30E6F733" w:rsidR="000C67EA" w:rsidRPr="00E566D9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54,812</w:t>
            </w:r>
          </w:p>
        </w:tc>
        <w:tc>
          <w:tcPr>
            <w:tcW w:w="146" w:type="pct"/>
          </w:tcPr>
          <w:p w14:paraId="6BF0E121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2F99FC2" w14:textId="3AFD62FF" w:rsidR="000C67EA" w:rsidRPr="00D033CA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4,347</w:t>
            </w:r>
          </w:p>
        </w:tc>
        <w:tc>
          <w:tcPr>
            <w:tcW w:w="146" w:type="pct"/>
          </w:tcPr>
          <w:p w14:paraId="0D729731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01EF1BF" w14:textId="358E5748" w:rsidR="000C67EA" w:rsidRPr="00DC46CF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54,812</w:t>
            </w:r>
          </w:p>
        </w:tc>
        <w:tc>
          <w:tcPr>
            <w:tcW w:w="146" w:type="pct"/>
          </w:tcPr>
          <w:p w14:paraId="3E2CCFAE" w14:textId="77777777" w:rsidR="000C67EA" w:rsidRPr="00D033CA" w:rsidRDefault="000C67EA" w:rsidP="000C67E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8280EE4" w14:textId="75CFCC58" w:rsidR="000C67EA" w:rsidRPr="00D033CA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</w:tr>
      <w:tr w:rsidR="000C67EA" w:rsidRPr="00D033CA" w14:paraId="4227841E" w14:textId="77777777" w:rsidTr="00742A90">
        <w:tc>
          <w:tcPr>
            <w:tcW w:w="2069" w:type="pct"/>
          </w:tcPr>
          <w:p w14:paraId="34DD7E4A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3042B06E" w14:textId="2A8FAF63" w:rsidR="000C67EA" w:rsidRPr="00E566D9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174,86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097733BF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D08DA50" w14:textId="10FBE022" w:rsidR="000C67EA" w:rsidRPr="00D033CA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17,464</w:t>
            </w:r>
          </w:p>
        </w:tc>
        <w:tc>
          <w:tcPr>
            <w:tcW w:w="146" w:type="pct"/>
          </w:tcPr>
          <w:p w14:paraId="17AC042F" w14:textId="77777777" w:rsidR="000C67EA" w:rsidRPr="00D033CA" w:rsidRDefault="000C67EA" w:rsidP="000C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D293FBD" w14:textId="0B36BA77" w:rsidR="000C67EA" w:rsidRPr="00DC46CF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174,86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727F0621" w14:textId="77777777" w:rsidR="000C67EA" w:rsidRPr="00D033CA" w:rsidRDefault="000C67EA" w:rsidP="000C67E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0E1B2357" w14:textId="73CD8D7D" w:rsidR="000C67EA" w:rsidRPr="00D033CA" w:rsidRDefault="000C67EA" w:rsidP="000C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17,439</w:t>
            </w:r>
          </w:p>
        </w:tc>
      </w:tr>
      <w:tr w:rsidR="00E05435" w:rsidRPr="00D033CA" w14:paraId="0853F27F" w14:textId="77777777" w:rsidTr="00742A90">
        <w:tc>
          <w:tcPr>
            <w:tcW w:w="2069" w:type="pct"/>
          </w:tcPr>
          <w:p w14:paraId="01043FA1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B09B6F7" w14:textId="65F50321" w:rsidR="00E05435" w:rsidRPr="000C67EA" w:rsidRDefault="00E566D9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66D9">
              <w:rPr>
                <w:rFonts w:ascii="Angsana New" w:hAnsi="Angsana New"/>
                <w:sz w:val="30"/>
                <w:szCs w:val="30"/>
              </w:rPr>
              <w:t>2</w:t>
            </w:r>
            <w:r w:rsidR="000C67EA">
              <w:rPr>
                <w:rFonts w:ascii="Angsana New" w:hAnsi="Angsana New"/>
                <w:sz w:val="30"/>
                <w:szCs w:val="30"/>
                <w:lang w:val="en-US"/>
              </w:rPr>
              <w:t>56,993</w:t>
            </w:r>
          </w:p>
        </w:tc>
        <w:tc>
          <w:tcPr>
            <w:tcW w:w="146" w:type="pct"/>
          </w:tcPr>
          <w:p w14:paraId="5EBCF367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1D29B50" w14:textId="015AD980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243,800</w:t>
            </w:r>
          </w:p>
        </w:tc>
        <w:tc>
          <w:tcPr>
            <w:tcW w:w="146" w:type="pct"/>
          </w:tcPr>
          <w:p w14:paraId="579D029C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D79FD81" w14:textId="0A70D247" w:rsidR="00E05435" w:rsidRPr="00DC46CF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1E86">
              <w:rPr>
                <w:rFonts w:ascii="Angsana New" w:hAnsi="Angsana New"/>
                <w:sz w:val="30"/>
                <w:szCs w:val="30"/>
                <w:lang w:val="en-US"/>
              </w:rPr>
              <w:t>250,041</w:t>
            </w:r>
          </w:p>
        </w:tc>
        <w:tc>
          <w:tcPr>
            <w:tcW w:w="146" w:type="pct"/>
          </w:tcPr>
          <w:p w14:paraId="0BFF07BF" w14:textId="77777777" w:rsidR="00E05435" w:rsidRPr="00D033CA" w:rsidRDefault="00E05435" w:rsidP="00E054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1D8E19C" w14:textId="09B3B656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236,702</w:t>
            </w:r>
          </w:p>
        </w:tc>
      </w:tr>
      <w:tr w:rsidR="00E05435" w:rsidRPr="00D033CA" w14:paraId="2AC083BC" w14:textId="77777777" w:rsidTr="00742A90">
        <w:tc>
          <w:tcPr>
            <w:tcW w:w="2069" w:type="pct"/>
          </w:tcPr>
          <w:p w14:paraId="178A96EE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CE30E" w14:textId="0B1D6184" w:rsidR="00E05435" w:rsidRPr="007F1F84" w:rsidRDefault="00E566D9" w:rsidP="00E56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66D9">
              <w:rPr>
                <w:rFonts w:ascii="Angsana New" w:hAnsi="Angsana New"/>
                <w:b/>
                <w:bCs/>
                <w:sz w:val="30"/>
                <w:szCs w:val="30"/>
              </w:rPr>
              <w:t>6,492,07</w:t>
            </w:r>
            <w:r w:rsidR="007F1F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612F6B92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33EB7EC" w14:textId="31A39A14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40B3">
              <w:rPr>
                <w:rFonts w:ascii="Angsana New" w:hAnsi="Angsana New"/>
                <w:b/>
                <w:bCs/>
                <w:sz w:val="30"/>
                <w:szCs w:val="30"/>
              </w:rPr>
              <w:t>6,145,18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822CA8D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9C159C3" w14:textId="7539B3CF" w:rsidR="00E05435" w:rsidRPr="00DC46CF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1E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6,485,0</w:t>
            </w:r>
            <w:r w:rsidR="007F1F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146" w:type="pct"/>
          </w:tcPr>
          <w:p w14:paraId="099D862E" w14:textId="77777777" w:rsidR="00E05435" w:rsidRPr="00D033CA" w:rsidRDefault="00E05435" w:rsidP="00E054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7B313B65" w14:textId="25A7D1C3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7D39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133,626</w:t>
            </w:r>
          </w:p>
        </w:tc>
      </w:tr>
      <w:tr w:rsidR="00E05435" w:rsidRPr="00D033CA" w14:paraId="06D59B99" w14:textId="77777777" w:rsidTr="00742A90">
        <w:tc>
          <w:tcPr>
            <w:tcW w:w="2069" w:type="pct"/>
          </w:tcPr>
          <w:p w14:paraId="368A8875" w14:textId="77777777" w:rsidR="00E05435" w:rsidRPr="00D033CA" w:rsidRDefault="00E05435" w:rsidP="00E05435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7BA1BD14" w14:textId="77777777" w:rsidR="00E05435" w:rsidRPr="00D033CA" w:rsidRDefault="00E05435" w:rsidP="00E0543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lang w:eastAsia="x-none"/>
              </w:rPr>
              <w:t xml:space="preserve">     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90462" w14:textId="77777777" w:rsidR="004F448A" w:rsidRPr="0089417A" w:rsidRDefault="004F448A" w:rsidP="0089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B382D65" w14:textId="13F68D53" w:rsidR="004F448A" w:rsidRPr="0089417A" w:rsidRDefault="004F448A" w:rsidP="0089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417A">
              <w:rPr>
                <w:rFonts w:ascii="Angsana New" w:hAnsi="Angsana New"/>
                <w:sz w:val="30"/>
                <w:szCs w:val="30"/>
              </w:rPr>
              <w:t>(237,76</w:t>
            </w:r>
            <w:r w:rsidR="007F1F8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8941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5325B4D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4FA946A" w14:textId="77777777" w:rsidR="00E05435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24F63C" w14:textId="2C1C819F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(227,452)</w:t>
            </w:r>
          </w:p>
        </w:tc>
        <w:tc>
          <w:tcPr>
            <w:tcW w:w="146" w:type="pct"/>
          </w:tcPr>
          <w:p w14:paraId="600746DE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07DA8FBE" w14:textId="77777777" w:rsidR="00E05435" w:rsidRPr="00966C7E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4FA0394" w14:textId="39D7C1D2" w:rsidR="00E05435" w:rsidRPr="00966C7E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C7E">
              <w:rPr>
                <w:rFonts w:ascii="Angsana New" w:hAnsi="Angsana New"/>
                <w:sz w:val="30"/>
                <w:szCs w:val="30"/>
              </w:rPr>
              <w:t>(230,81</w:t>
            </w:r>
            <w:r w:rsidR="00DA0ED8" w:rsidRPr="00966C7E">
              <w:rPr>
                <w:rFonts w:ascii="Angsana New" w:hAnsi="Angsana New"/>
                <w:sz w:val="30"/>
                <w:szCs w:val="30"/>
              </w:rPr>
              <w:t>5</w:t>
            </w:r>
            <w:r w:rsidRPr="00966C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6681850" w14:textId="77777777" w:rsidR="00E05435" w:rsidRPr="00D033CA" w:rsidRDefault="00E05435" w:rsidP="00E054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CD4354C" w14:textId="77777777" w:rsidR="00E05435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B744C1" w14:textId="340D80EC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(220,350)</w:t>
            </w:r>
          </w:p>
        </w:tc>
      </w:tr>
      <w:tr w:rsidR="00E05435" w:rsidRPr="00D033CA" w14:paraId="00C87CB5" w14:textId="77777777" w:rsidTr="00742A90">
        <w:tc>
          <w:tcPr>
            <w:tcW w:w="2069" w:type="pct"/>
          </w:tcPr>
          <w:p w14:paraId="4BBEFD3F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62A5B" w14:textId="3D153152" w:rsidR="00E05435" w:rsidRPr="0089417A" w:rsidRDefault="0089417A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7A">
              <w:rPr>
                <w:rFonts w:ascii="Angsana New" w:hAnsi="Angsana New"/>
                <w:b/>
                <w:bCs/>
                <w:sz w:val="30"/>
                <w:szCs w:val="30"/>
              </w:rPr>
              <w:t>6,254,309</w:t>
            </w:r>
          </w:p>
        </w:tc>
        <w:tc>
          <w:tcPr>
            <w:tcW w:w="146" w:type="pct"/>
          </w:tcPr>
          <w:p w14:paraId="7C93E868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147C7A7" w14:textId="5CA585CE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5,917,737</w:t>
            </w:r>
          </w:p>
        </w:tc>
        <w:tc>
          <w:tcPr>
            <w:tcW w:w="146" w:type="pct"/>
          </w:tcPr>
          <w:p w14:paraId="49C344D5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334802F" w14:textId="61F2BF6D" w:rsidR="00E05435" w:rsidRPr="005E6952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952">
              <w:rPr>
                <w:rFonts w:ascii="Angsana New" w:hAnsi="Angsana New"/>
                <w:b/>
                <w:bCs/>
                <w:sz w:val="30"/>
                <w:szCs w:val="30"/>
              </w:rPr>
              <w:t>6,254,21</w:t>
            </w:r>
            <w:r w:rsidR="00DA0ED8" w:rsidRPr="005E695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70267EFC" w14:textId="77777777" w:rsidR="00E05435" w:rsidRPr="00D033CA" w:rsidRDefault="00E05435" w:rsidP="00E054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0FE289AD" w14:textId="0517AF2F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7D39">
              <w:rPr>
                <w:rFonts w:ascii="Angsana New" w:hAnsi="Angsana New"/>
                <w:b/>
                <w:bCs/>
                <w:sz w:val="30"/>
                <w:szCs w:val="30"/>
              </w:rPr>
              <w:t>5,9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13,276</w:t>
            </w:r>
          </w:p>
        </w:tc>
      </w:tr>
      <w:tr w:rsidR="00E05435" w:rsidRPr="00D033CA" w14:paraId="6414EDEC" w14:textId="77777777" w:rsidTr="00742A90">
        <w:tc>
          <w:tcPr>
            <w:tcW w:w="2069" w:type="pct"/>
          </w:tcPr>
          <w:p w14:paraId="2664CA7A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86FEF" w14:textId="19921BC5" w:rsidR="00E05435" w:rsidRPr="0089417A" w:rsidRDefault="0089417A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17A">
              <w:rPr>
                <w:rFonts w:ascii="Angsana New" w:hAnsi="Angsana New"/>
                <w:b/>
                <w:bCs/>
                <w:sz w:val="30"/>
                <w:szCs w:val="30"/>
              </w:rPr>
              <w:t>6,254,667</w:t>
            </w:r>
          </w:p>
        </w:tc>
        <w:tc>
          <w:tcPr>
            <w:tcW w:w="146" w:type="pct"/>
          </w:tcPr>
          <w:p w14:paraId="55AAD8FC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65323BD" w14:textId="550B0FE5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6" w:type="pct"/>
          </w:tcPr>
          <w:p w14:paraId="0E8EBFE9" w14:textId="77777777" w:rsidR="00E05435" w:rsidRPr="00D033CA" w:rsidRDefault="00E05435" w:rsidP="00E0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65149B" w14:textId="6DE16F98" w:rsidR="00E05435" w:rsidRPr="00966C7E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C7E">
              <w:rPr>
                <w:rFonts w:ascii="Angsana New" w:hAnsi="Angsana New"/>
                <w:b/>
                <w:bCs/>
                <w:sz w:val="30"/>
                <w:szCs w:val="30"/>
              </w:rPr>
              <w:t>6,265,1</w:t>
            </w:r>
            <w:r w:rsidR="007F1F84" w:rsidRPr="00966C7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A0ED8" w:rsidRPr="00966C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61D4324F" w14:textId="77777777" w:rsidR="00E05435" w:rsidRPr="00D033CA" w:rsidRDefault="00E05435" w:rsidP="00E05435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49ADCCA" w14:textId="78A8628E" w:rsidR="00E05435" w:rsidRPr="00D033CA" w:rsidRDefault="00E05435" w:rsidP="00E05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D17">
              <w:rPr>
                <w:rFonts w:ascii="Angsana New" w:hAnsi="Angsana New"/>
                <w:b/>
                <w:bCs/>
                <w:sz w:val="30"/>
                <w:szCs w:val="30"/>
              </w:rPr>
              <w:t>5,9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30,108</w:t>
            </w:r>
          </w:p>
        </w:tc>
      </w:tr>
    </w:tbl>
    <w:p w14:paraId="42459B4B" w14:textId="68551407" w:rsidR="00A72C5C" w:rsidRDefault="00A72C5C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48AB52B" w14:textId="44503366" w:rsidR="0043697A" w:rsidRPr="00EF652C" w:rsidRDefault="00A72C5C" w:rsidP="00A72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1D188651" w14:textId="5F5C35A8" w:rsidR="00C52B01" w:rsidRPr="00EF652C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14:paraId="6F835B59" w14:textId="0C3864FE" w:rsidR="00EB3C4C" w:rsidRPr="00EF652C" w:rsidRDefault="00EB3C4C" w:rsidP="00EB3C4C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814"/>
        <w:gridCol w:w="899"/>
        <w:gridCol w:w="272"/>
        <w:gridCol w:w="899"/>
        <w:gridCol w:w="940"/>
        <w:gridCol w:w="239"/>
        <w:gridCol w:w="901"/>
        <w:gridCol w:w="272"/>
        <w:gridCol w:w="884"/>
        <w:gridCol w:w="298"/>
        <w:gridCol w:w="958"/>
      </w:tblGrid>
      <w:tr w:rsidR="00FA2A1E" w:rsidRPr="00EF652C" w14:paraId="376848AE" w14:textId="77777777" w:rsidTr="00753C22">
        <w:tc>
          <w:tcPr>
            <w:tcW w:w="1020" w:type="pct"/>
          </w:tcPr>
          <w:p w14:paraId="035718FA" w14:textId="77777777" w:rsidR="00FA2A1E" w:rsidRPr="00EF652C" w:rsidRDefault="00FA2A1E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39" w:type="pct"/>
          </w:tcPr>
          <w:p w14:paraId="3F65D6D5" w14:textId="77777777" w:rsidR="00FA2A1E" w:rsidRPr="00EF652C" w:rsidRDefault="00FA2A1E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40EF8311" w14:textId="77777777" w:rsidR="00FA2A1E" w:rsidRPr="00EF652C" w:rsidRDefault="00FA2A1E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22" w:type="pct"/>
            <w:gridSpan w:val="3"/>
          </w:tcPr>
          <w:p w14:paraId="3F840D46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7FE1810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pct"/>
            <w:gridSpan w:val="3"/>
          </w:tcPr>
          <w:p w14:paraId="79EDEB49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0B0" w:rsidRPr="00EF652C" w14:paraId="11B56C74" w14:textId="77777777" w:rsidTr="00753C22">
        <w:tc>
          <w:tcPr>
            <w:tcW w:w="1020" w:type="pct"/>
          </w:tcPr>
          <w:p w14:paraId="36B90A1C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73C5B84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3EF660AF" w14:textId="77777777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  <w:p w14:paraId="146E0F54" w14:textId="1C7458AB" w:rsidR="005D00B0" w:rsidRPr="00765FA6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5D4EC54F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31F4569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7" w:type="pct"/>
          </w:tcPr>
          <w:p w14:paraId="5104DC80" w14:textId="77777777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  <w:p w14:paraId="063F1F81" w14:textId="428C078F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14:paraId="3EA85C4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5BE8BD0C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AA96A7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496E32CD" w14:textId="77777777" w:rsidR="005D00B0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  <w:p w14:paraId="1667F31F" w14:textId="239FB2A6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61" w:type="pct"/>
          </w:tcPr>
          <w:p w14:paraId="2CE6A96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7FDB6A7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B54DD2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00B0" w:rsidRPr="00EF652C" w14:paraId="42D46ED1" w14:textId="77777777" w:rsidTr="00753C22">
        <w:tc>
          <w:tcPr>
            <w:tcW w:w="1020" w:type="pct"/>
          </w:tcPr>
          <w:p w14:paraId="780E4999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572A59E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5" w:type="pct"/>
          </w:tcPr>
          <w:p w14:paraId="0EC805B5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A8F9DDD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2A7E819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507" w:type="pct"/>
          </w:tcPr>
          <w:p w14:paraId="5E7FE57D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6B93E784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24259D8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2181CB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0212F4A0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1" w:type="pct"/>
          </w:tcPr>
          <w:p w14:paraId="2C3F449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2362920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D00B0" w:rsidRPr="00EF652C" w14:paraId="4A4B18B2" w14:textId="77777777" w:rsidTr="00753C22">
        <w:tc>
          <w:tcPr>
            <w:tcW w:w="1020" w:type="pct"/>
          </w:tcPr>
          <w:p w14:paraId="6AAC189F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67397DA7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23964D1B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4" w:type="pct"/>
            <w:gridSpan w:val="7"/>
          </w:tcPr>
          <w:p w14:paraId="5818CBB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3727" w:rsidRPr="00EF652C" w14:paraId="709E1B8F" w14:textId="77777777" w:rsidTr="00753C22">
        <w:tc>
          <w:tcPr>
            <w:tcW w:w="1020" w:type="pct"/>
          </w:tcPr>
          <w:p w14:paraId="63B268CC" w14:textId="77777777" w:rsidR="000D3727" w:rsidRPr="00EF652C" w:rsidRDefault="000D3727" w:rsidP="000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9" w:type="pct"/>
          </w:tcPr>
          <w:p w14:paraId="4E6B4C60" w14:textId="77777777" w:rsidR="000D3727" w:rsidRPr="00EF652C" w:rsidRDefault="000D3727" w:rsidP="000D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055DD8CB" w14:textId="654CD153" w:rsidR="000D3727" w:rsidRPr="00E51DFD" w:rsidRDefault="00E51DFD" w:rsidP="000D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1DFD">
              <w:rPr>
                <w:rFonts w:asciiTheme="majorBidi" w:hAnsiTheme="majorBidi" w:cstheme="majorBidi"/>
                <w:sz w:val="30"/>
                <w:szCs w:val="30"/>
              </w:rPr>
              <w:t>2.0 - 7.7</w:t>
            </w:r>
          </w:p>
        </w:tc>
        <w:tc>
          <w:tcPr>
            <w:tcW w:w="147" w:type="pct"/>
          </w:tcPr>
          <w:p w14:paraId="7C529605" w14:textId="77777777" w:rsidR="000D3727" w:rsidRPr="00EF652C" w:rsidRDefault="000D3727" w:rsidP="000D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7523974" w14:textId="31360387" w:rsidR="000D3727" w:rsidRPr="006F3442" w:rsidRDefault="000D3727" w:rsidP="000D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8.0</w:t>
            </w:r>
          </w:p>
        </w:tc>
        <w:tc>
          <w:tcPr>
            <w:tcW w:w="507" w:type="pct"/>
          </w:tcPr>
          <w:p w14:paraId="7872BF86" w14:textId="30D37977" w:rsidR="000D3727" w:rsidRPr="000D3727" w:rsidRDefault="000D3727" w:rsidP="000D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372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347</w:t>
            </w:r>
            <w:r w:rsidRPr="000D37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D372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297</w:t>
            </w:r>
          </w:p>
        </w:tc>
        <w:tc>
          <w:tcPr>
            <w:tcW w:w="129" w:type="pct"/>
          </w:tcPr>
          <w:p w14:paraId="652A7435" w14:textId="77777777" w:rsidR="000D3727" w:rsidRPr="00EF652C" w:rsidRDefault="000D3727" w:rsidP="000D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28B91143" w14:textId="77777777" w:rsidR="000D3727" w:rsidRPr="000D3727" w:rsidRDefault="000D3727" w:rsidP="000D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121,623</w:t>
            </w:r>
          </w:p>
        </w:tc>
        <w:tc>
          <w:tcPr>
            <w:tcW w:w="147" w:type="pct"/>
          </w:tcPr>
          <w:p w14:paraId="5ED8026B" w14:textId="77777777" w:rsidR="000D3727" w:rsidRPr="00EF652C" w:rsidRDefault="000D3727" w:rsidP="000D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1FE19CDD" w14:textId="3E0E1495" w:rsidR="000D3727" w:rsidRPr="00F83707" w:rsidRDefault="000D3727" w:rsidP="000D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372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347</w:t>
            </w:r>
            <w:r w:rsidRPr="000D37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D372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297</w:t>
            </w:r>
          </w:p>
        </w:tc>
        <w:tc>
          <w:tcPr>
            <w:tcW w:w="161" w:type="pct"/>
          </w:tcPr>
          <w:p w14:paraId="2D4B8388" w14:textId="77777777" w:rsidR="000D3727" w:rsidRPr="00EF652C" w:rsidRDefault="000D3727" w:rsidP="000D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501C98E" w14:textId="77777777" w:rsidR="000D3727" w:rsidRPr="00EF652C" w:rsidRDefault="000D3727" w:rsidP="000D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121,623</w:t>
            </w:r>
          </w:p>
        </w:tc>
      </w:tr>
      <w:tr w:rsidR="00E51DFD" w:rsidRPr="00EF652C" w14:paraId="40672F6B" w14:textId="77777777" w:rsidTr="00753C22">
        <w:tc>
          <w:tcPr>
            <w:tcW w:w="1020" w:type="pct"/>
          </w:tcPr>
          <w:p w14:paraId="7C942805" w14:textId="77777777" w:rsidR="00E51DFD" w:rsidRPr="00EF652C" w:rsidRDefault="00E51DFD" w:rsidP="00E5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9" w:type="pct"/>
          </w:tcPr>
          <w:p w14:paraId="5AD03762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0E99647" w14:textId="3153CDB3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1C36D5F2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7EBA6892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507" w:type="pct"/>
          </w:tcPr>
          <w:p w14:paraId="504AB591" w14:textId="138DB54A" w:rsidR="00E51DFD" w:rsidRPr="00F83707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29" w:type="pct"/>
          </w:tcPr>
          <w:p w14:paraId="5D245BF5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56E8AF80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47" w:type="pct"/>
          </w:tcPr>
          <w:p w14:paraId="37A1B81D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5220F89E" w14:textId="3D386694" w:rsidR="00E51DFD" w:rsidRPr="00F83707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61" w:type="pct"/>
          </w:tcPr>
          <w:p w14:paraId="55EE9532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CDE8A2A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E51DFD" w:rsidRPr="00EF652C" w14:paraId="4041159F" w14:textId="77777777" w:rsidTr="00DD4D54">
        <w:tc>
          <w:tcPr>
            <w:tcW w:w="1020" w:type="pct"/>
          </w:tcPr>
          <w:p w14:paraId="5193049F" w14:textId="77777777" w:rsidR="00E51DFD" w:rsidRPr="00EF652C" w:rsidRDefault="00E51DFD" w:rsidP="00E5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39" w:type="pct"/>
          </w:tcPr>
          <w:p w14:paraId="10251F0E" w14:textId="56598A42" w:rsidR="00E51DFD" w:rsidRPr="00340DCF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85" w:type="pct"/>
          </w:tcPr>
          <w:p w14:paraId="7B252703" w14:textId="7707159B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5B569081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22F28CCA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4E0FF8C0" w14:textId="3E70A476" w:rsidR="00E51DFD" w:rsidRPr="00F83707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29" w:type="pct"/>
          </w:tcPr>
          <w:p w14:paraId="55C6AFA5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424D3B3C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47" w:type="pct"/>
          </w:tcPr>
          <w:p w14:paraId="27E65506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4A58940E" w14:textId="37C41C6D" w:rsidR="00E51DFD" w:rsidRPr="00F83707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61" w:type="pct"/>
          </w:tcPr>
          <w:p w14:paraId="4334C4DD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A711BB7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E51DFD" w:rsidRPr="00EF652C" w14:paraId="0ACB2EFE" w14:textId="77777777" w:rsidTr="00DD4D54">
        <w:tc>
          <w:tcPr>
            <w:tcW w:w="1020" w:type="pct"/>
          </w:tcPr>
          <w:p w14:paraId="1BE73BF2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39" w:type="pct"/>
          </w:tcPr>
          <w:p w14:paraId="10F37BD3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7E1F703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CE121E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1699F58C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2B6DBDDF" w14:textId="3E3A6DA9" w:rsidR="00E51DFD" w:rsidRPr="000D3727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37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348</w:t>
            </w:r>
            <w:r w:rsidRPr="000D37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D37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287</w:t>
            </w:r>
          </w:p>
        </w:tc>
        <w:tc>
          <w:tcPr>
            <w:tcW w:w="129" w:type="pct"/>
          </w:tcPr>
          <w:p w14:paraId="2C19EED4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79EBF42F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47" w:type="pct"/>
          </w:tcPr>
          <w:p w14:paraId="6C039F9D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620F43A4" w14:textId="7EE282FE" w:rsidR="00E51DFD" w:rsidRPr="00F83707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37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348</w:t>
            </w:r>
            <w:r w:rsidRPr="000D37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D37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287</w:t>
            </w:r>
          </w:p>
        </w:tc>
        <w:tc>
          <w:tcPr>
            <w:tcW w:w="161" w:type="pct"/>
          </w:tcPr>
          <w:p w14:paraId="7EA2E349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49F65943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122,613</w:t>
            </w:r>
          </w:p>
        </w:tc>
      </w:tr>
      <w:tr w:rsidR="00E51DFD" w:rsidRPr="00EF652C" w14:paraId="40A6319B" w14:textId="77777777" w:rsidTr="00590850">
        <w:tc>
          <w:tcPr>
            <w:tcW w:w="1020" w:type="pct"/>
          </w:tcPr>
          <w:p w14:paraId="3822C92C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298C7AF2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D556737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655F88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C0EA0DF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</w:tcPr>
          <w:p w14:paraId="083E7B42" w14:textId="77777777" w:rsidR="00E51DFD" w:rsidRPr="00F83707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00B4A59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</w:tcPr>
          <w:p w14:paraId="2C301B17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C8C0444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double" w:sz="4" w:space="0" w:color="auto"/>
            </w:tcBorders>
          </w:tcPr>
          <w:p w14:paraId="328C8669" w14:textId="77777777" w:rsidR="00E51DFD" w:rsidRPr="00F83707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" w:type="pct"/>
          </w:tcPr>
          <w:p w14:paraId="540D3E96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1B26F588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1DFD" w:rsidRPr="00EF652C" w14:paraId="2883AE2B" w14:textId="77777777" w:rsidTr="00590850">
        <w:tc>
          <w:tcPr>
            <w:tcW w:w="1020" w:type="pct"/>
          </w:tcPr>
          <w:p w14:paraId="3EF57297" w14:textId="682F36C9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9" w:type="pct"/>
          </w:tcPr>
          <w:p w14:paraId="6939D1F6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A38B2AA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2B1DF8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3D297063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</w:tcPr>
          <w:p w14:paraId="79C94FC4" w14:textId="0B4ABF4A" w:rsidR="00E51DFD" w:rsidRPr="000D3727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372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123</w:t>
            </w:r>
            <w:r w:rsidRPr="000D37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D372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837</w:t>
            </w:r>
          </w:p>
        </w:tc>
        <w:tc>
          <w:tcPr>
            <w:tcW w:w="129" w:type="pct"/>
            <w:tcBorders>
              <w:left w:val="nil"/>
            </w:tcBorders>
          </w:tcPr>
          <w:p w14:paraId="3B060F2F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72815703" w14:textId="18319A68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5678">
              <w:rPr>
                <w:rFonts w:asciiTheme="majorBidi" w:hAnsiTheme="majorBidi" w:cstheme="majorBidi"/>
                <w:sz w:val="30"/>
                <w:szCs w:val="30"/>
                <w:cs/>
              </w:rPr>
              <w:t>122</w:t>
            </w:r>
            <w:r w:rsidRPr="006656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5678">
              <w:rPr>
                <w:rFonts w:asciiTheme="majorBidi" w:hAnsiTheme="majorBidi" w:cstheme="majorBidi"/>
                <w:sz w:val="30"/>
                <w:szCs w:val="30"/>
                <w:cs/>
              </w:rPr>
              <w:t>613</w:t>
            </w:r>
          </w:p>
        </w:tc>
        <w:tc>
          <w:tcPr>
            <w:tcW w:w="147" w:type="pct"/>
          </w:tcPr>
          <w:p w14:paraId="66F3FF3B" w14:textId="77777777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39935F10" w14:textId="12E345E9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123,837</w:t>
            </w:r>
          </w:p>
        </w:tc>
        <w:tc>
          <w:tcPr>
            <w:tcW w:w="161" w:type="pct"/>
          </w:tcPr>
          <w:p w14:paraId="65B2C07A" w14:textId="77777777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58EF618" w14:textId="0FE2E1BC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5678">
              <w:rPr>
                <w:rFonts w:asciiTheme="majorBidi" w:hAnsiTheme="majorBidi" w:cstheme="majorBidi"/>
                <w:sz w:val="30"/>
                <w:szCs w:val="30"/>
              </w:rPr>
              <w:t>122,613</w:t>
            </w:r>
          </w:p>
        </w:tc>
      </w:tr>
      <w:tr w:rsidR="00E51DFD" w:rsidRPr="00EF652C" w14:paraId="0521E711" w14:textId="77777777" w:rsidTr="00590850">
        <w:tc>
          <w:tcPr>
            <w:tcW w:w="1020" w:type="pct"/>
          </w:tcPr>
          <w:p w14:paraId="3482F4D3" w14:textId="7655B7C0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9" w:type="pct"/>
          </w:tcPr>
          <w:p w14:paraId="1EF71899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877662D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976F7D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379CEF85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1A9D8461" w14:textId="2A1B8D23" w:rsidR="00E51DFD" w:rsidRPr="000D3727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372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224</w:t>
            </w:r>
            <w:r w:rsidRPr="000D37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D372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450</w:t>
            </w:r>
          </w:p>
        </w:tc>
        <w:tc>
          <w:tcPr>
            <w:tcW w:w="129" w:type="pct"/>
          </w:tcPr>
          <w:p w14:paraId="27EC4685" w14:textId="77777777" w:rsidR="00E51DFD" w:rsidRPr="00B004D0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2E5A2885" w14:textId="710AB863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53D145BD" w14:textId="77777777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1E6D522F" w14:textId="4FDD2EAE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224,450</w:t>
            </w:r>
          </w:p>
        </w:tc>
        <w:tc>
          <w:tcPr>
            <w:tcW w:w="161" w:type="pct"/>
          </w:tcPr>
          <w:p w14:paraId="62F6857A" w14:textId="77777777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266B8033" w14:textId="0517C0C1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51DFD" w:rsidRPr="00EF652C" w14:paraId="3AEE3529" w14:textId="77777777" w:rsidTr="00590850">
        <w:tc>
          <w:tcPr>
            <w:tcW w:w="1020" w:type="pct"/>
          </w:tcPr>
          <w:p w14:paraId="61046324" w14:textId="60E4C373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14:paraId="005C3CAA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D8FFE67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1F9B8C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7F9F21E6" w14:textId="77777777" w:rsidR="00E51DFD" w:rsidRPr="000D3727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16E45ECE" w14:textId="321E326B" w:rsidR="00E51DFD" w:rsidRPr="000D3727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37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348</w:t>
            </w:r>
            <w:r w:rsidRPr="000D37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D37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287</w:t>
            </w:r>
          </w:p>
        </w:tc>
        <w:tc>
          <w:tcPr>
            <w:tcW w:w="129" w:type="pct"/>
          </w:tcPr>
          <w:p w14:paraId="5215CE31" w14:textId="77777777" w:rsidR="00E51DFD" w:rsidRPr="00EF652C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99400F9" w14:textId="2BB23849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56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47" w:type="pct"/>
          </w:tcPr>
          <w:p w14:paraId="2DF61BC3" w14:textId="77777777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5593D05F" w14:textId="533F74E4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56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348,287</w:t>
            </w:r>
          </w:p>
        </w:tc>
        <w:tc>
          <w:tcPr>
            <w:tcW w:w="161" w:type="pct"/>
          </w:tcPr>
          <w:p w14:paraId="22AD9FC2" w14:textId="77777777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9D6A7BF" w14:textId="499A2E7A" w:rsidR="00E51DFD" w:rsidRPr="00665678" w:rsidRDefault="00E51DFD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56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122,613</w:t>
            </w:r>
          </w:p>
        </w:tc>
      </w:tr>
    </w:tbl>
    <w:p w14:paraId="1128CD96" w14:textId="66DD4A4F" w:rsidR="005068CF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</w:rPr>
      </w:pPr>
    </w:p>
    <w:p w14:paraId="307D7F25" w14:textId="77777777" w:rsidR="00DD4D54" w:rsidRPr="00EF652C" w:rsidRDefault="00DD4D54" w:rsidP="003A68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1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2FF6092" w14:textId="52809377" w:rsidR="00D05185" w:rsidRPr="00EF652C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8612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5D00B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8612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67B43" w:rsidRPr="0028612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86120" w:rsidRPr="00286120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5D00B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286120" w:rsidRPr="0028612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28612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3A8F51" w14:textId="77777777" w:rsidR="005D00B0" w:rsidRPr="00F463CA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8"/>
        <w:gridCol w:w="1032"/>
        <w:gridCol w:w="270"/>
        <w:gridCol w:w="1003"/>
        <w:gridCol w:w="275"/>
        <w:gridCol w:w="1076"/>
        <w:gridCol w:w="243"/>
        <w:gridCol w:w="1093"/>
      </w:tblGrid>
      <w:tr w:rsidR="005D00B0" w:rsidRPr="00F463CA" w14:paraId="14EA7167" w14:textId="77777777" w:rsidTr="006F5DE9">
        <w:tc>
          <w:tcPr>
            <w:tcW w:w="2333" w:type="pct"/>
          </w:tcPr>
          <w:p w14:paraId="79990671" w14:textId="77777777" w:rsidR="005D00B0" w:rsidRPr="00F463CA" w:rsidRDefault="005D00B0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3"/>
          </w:tcPr>
          <w:p w14:paraId="7E990C2A" w14:textId="77777777" w:rsidR="005D00B0" w:rsidRPr="00F463CA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5074B5D8" w14:textId="77777777" w:rsidR="005D00B0" w:rsidRPr="00F463CA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8" w:type="pct"/>
            <w:gridSpan w:val="3"/>
          </w:tcPr>
          <w:p w14:paraId="287112C9" w14:textId="77777777" w:rsidR="005D00B0" w:rsidRPr="00F463CA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D00B0" w:rsidRPr="00F463CA" w14:paraId="15A441D4" w14:textId="77777777" w:rsidTr="006F5DE9">
        <w:tc>
          <w:tcPr>
            <w:tcW w:w="2333" w:type="pct"/>
          </w:tcPr>
          <w:p w14:paraId="010D41BB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749F5715" w14:textId="4723755B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4" w:type="pct"/>
          </w:tcPr>
          <w:p w14:paraId="1FDCAAA8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F8BAEF1" w14:textId="37E0D609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7" w:type="pct"/>
          </w:tcPr>
          <w:p w14:paraId="5CC3516E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4C17C8CB" w14:textId="1E7A45F9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30" w:type="pct"/>
          </w:tcPr>
          <w:p w14:paraId="477EF9CC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D41F015" w14:textId="1831B5D1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5D00B0" w:rsidRPr="00F463CA" w14:paraId="6F68AA9E" w14:textId="77777777" w:rsidTr="006F5DE9">
        <w:trPr>
          <w:trHeight w:val="299"/>
        </w:trPr>
        <w:tc>
          <w:tcPr>
            <w:tcW w:w="2333" w:type="pct"/>
          </w:tcPr>
          <w:p w14:paraId="597E2094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67" w:type="pct"/>
            <w:gridSpan w:val="7"/>
          </w:tcPr>
          <w:p w14:paraId="56B4C14E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D00B0" w:rsidRPr="00F463CA" w14:paraId="3DBB5B39" w14:textId="77777777" w:rsidTr="006F5DE9">
        <w:tc>
          <w:tcPr>
            <w:tcW w:w="2333" w:type="pct"/>
          </w:tcPr>
          <w:p w14:paraId="1D667513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1" w:type="pct"/>
          </w:tcPr>
          <w:p w14:paraId="7EA60F2C" w14:textId="25DE1A32" w:rsidR="005D00B0" w:rsidRPr="00347F78" w:rsidRDefault="00347F78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F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122,613</w:t>
            </w:r>
          </w:p>
        </w:tc>
        <w:tc>
          <w:tcPr>
            <w:tcW w:w="144" w:type="pct"/>
          </w:tcPr>
          <w:p w14:paraId="43A110CE" w14:textId="77777777" w:rsidR="005D00B0" w:rsidRPr="00182A2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150E9890" w14:textId="74B0D444" w:rsidR="005D00B0" w:rsidRPr="00182A2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65,536</w:t>
            </w:r>
          </w:p>
        </w:tc>
        <w:tc>
          <w:tcPr>
            <w:tcW w:w="147" w:type="pct"/>
          </w:tcPr>
          <w:p w14:paraId="6BFF8B1A" w14:textId="77777777" w:rsidR="005D00B0" w:rsidRPr="00182A2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45884687" w14:textId="655BD58C" w:rsidR="005D00B0" w:rsidRPr="00347F78" w:rsidRDefault="00347F78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7F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122,613</w:t>
            </w:r>
          </w:p>
        </w:tc>
        <w:tc>
          <w:tcPr>
            <w:tcW w:w="130" w:type="pct"/>
          </w:tcPr>
          <w:p w14:paraId="18067A0B" w14:textId="77777777" w:rsidR="005D00B0" w:rsidRPr="00347F78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4B84B909" w14:textId="6B57B708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79,536</w:t>
            </w:r>
          </w:p>
        </w:tc>
      </w:tr>
      <w:tr w:rsidR="005D00B0" w:rsidRPr="00F463CA" w14:paraId="4AF76894" w14:textId="77777777" w:rsidTr="006F5DE9">
        <w:tc>
          <w:tcPr>
            <w:tcW w:w="2333" w:type="pct"/>
          </w:tcPr>
          <w:p w14:paraId="57A76216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1" w:type="pct"/>
          </w:tcPr>
          <w:p w14:paraId="4B6AD1AA" w14:textId="73B69D04" w:rsidR="005D00B0" w:rsidRPr="00347F78" w:rsidRDefault="00347F78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7F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427,945</w:t>
            </w:r>
          </w:p>
        </w:tc>
        <w:tc>
          <w:tcPr>
            <w:tcW w:w="144" w:type="pct"/>
          </w:tcPr>
          <w:p w14:paraId="5BFA4145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AA6DE17" w14:textId="39EB877B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345,699</w:t>
            </w:r>
          </w:p>
        </w:tc>
        <w:tc>
          <w:tcPr>
            <w:tcW w:w="147" w:type="pct"/>
          </w:tcPr>
          <w:p w14:paraId="5EA2F304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2C51D86A" w14:textId="2CF75333" w:rsidR="005D00B0" w:rsidRPr="00347F78" w:rsidRDefault="00347F78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7F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427,945</w:t>
            </w:r>
          </w:p>
        </w:tc>
        <w:tc>
          <w:tcPr>
            <w:tcW w:w="130" w:type="pct"/>
          </w:tcPr>
          <w:p w14:paraId="5AE82CED" w14:textId="77777777" w:rsidR="005D00B0" w:rsidRPr="00347F78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181078CF" w14:textId="1BCB50AF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345,699</w:t>
            </w:r>
          </w:p>
        </w:tc>
      </w:tr>
      <w:tr w:rsidR="005D00B0" w:rsidRPr="00F463CA" w14:paraId="4DDA3CCE" w14:textId="77777777" w:rsidTr="006F5DE9">
        <w:tc>
          <w:tcPr>
            <w:tcW w:w="2333" w:type="pct"/>
          </w:tcPr>
          <w:p w14:paraId="1073C545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51" w:type="pct"/>
          </w:tcPr>
          <w:p w14:paraId="446390D4" w14:textId="4F9547B6" w:rsidR="005D00B0" w:rsidRPr="00347F78" w:rsidRDefault="00347F78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7F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(202,27</w:t>
            </w:r>
            <w:r w:rsidR="00D3037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347F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4" w:type="pct"/>
          </w:tcPr>
          <w:p w14:paraId="3AB7E7AA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3C3F25A5" w14:textId="2BFD58F0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(317,290)</w:t>
            </w:r>
          </w:p>
        </w:tc>
        <w:tc>
          <w:tcPr>
            <w:tcW w:w="147" w:type="pct"/>
          </w:tcPr>
          <w:p w14:paraId="5D941051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1442EA6A" w14:textId="170A35AC" w:rsidR="005D00B0" w:rsidRPr="00347F78" w:rsidRDefault="00347F78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7F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(202,27</w:t>
            </w:r>
            <w:r w:rsidR="00D3037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347F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30" w:type="pct"/>
          </w:tcPr>
          <w:p w14:paraId="6627A911" w14:textId="77777777" w:rsidR="005D00B0" w:rsidRPr="00347F78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1A8DD2BC" w14:textId="5C82C859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(322,290)</w:t>
            </w:r>
          </w:p>
        </w:tc>
      </w:tr>
      <w:tr w:rsidR="005D00B0" w:rsidRPr="00F463CA" w14:paraId="1555B0ED" w14:textId="77777777" w:rsidTr="006F5DE9">
        <w:tc>
          <w:tcPr>
            <w:tcW w:w="2333" w:type="pct"/>
          </w:tcPr>
          <w:p w14:paraId="485B81C1" w14:textId="77777777" w:rsidR="005D00B0" w:rsidRPr="00767B43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798D978F" w14:textId="6C3E2222" w:rsidR="005D00B0" w:rsidRPr="00347F78" w:rsidRDefault="00347F78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7F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348,287</w:t>
            </w:r>
          </w:p>
        </w:tc>
        <w:tc>
          <w:tcPr>
            <w:tcW w:w="144" w:type="pct"/>
          </w:tcPr>
          <w:p w14:paraId="47FC4FF8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594C339" w14:textId="7208F8E2" w:rsidR="005D00B0" w:rsidRPr="00182A2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93,945</w:t>
            </w:r>
          </w:p>
        </w:tc>
        <w:tc>
          <w:tcPr>
            <w:tcW w:w="147" w:type="pct"/>
          </w:tcPr>
          <w:p w14:paraId="27122B4A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37797" w14:textId="59F59926" w:rsidR="005D00B0" w:rsidRPr="00347F78" w:rsidRDefault="00347F78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7F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348,28</w:t>
            </w:r>
            <w:r w:rsidR="00D303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0" w:type="pct"/>
          </w:tcPr>
          <w:p w14:paraId="28DFE786" w14:textId="77777777" w:rsidR="005D00B0" w:rsidRPr="00347F78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1C956" w14:textId="43A58CC3" w:rsidR="005D00B0" w:rsidRPr="00182A2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102,945</w:t>
            </w:r>
          </w:p>
        </w:tc>
      </w:tr>
    </w:tbl>
    <w:p w14:paraId="4D2FB438" w14:textId="3A21B1FE" w:rsidR="00765FA6" w:rsidRDefault="00765FA6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3F36768" w14:textId="77777777" w:rsidR="000F4876" w:rsidRDefault="000F4876">
      <w:r>
        <w:br w:type="page"/>
      </w:r>
    </w:p>
    <w:p w14:paraId="377490EA" w14:textId="24C02391" w:rsidR="003222A8" w:rsidRPr="008B0406" w:rsidRDefault="00AD06D8" w:rsidP="008B040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B040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สินค้าคงเหลือ   </w:t>
      </w:r>
    </w:p>
    <w:p w14:paraId="44E21696" w14:textId="60E80EAE" w:rsidR="00EB3C4C" w:rsidRPr="00EF652C" w:rsidRDefault="00EB3C4C" w:rsidP="00EB3C4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F15815" w:rsidRPr="00EF652C" w14:paraId="68D6AF4E" w14:textId="77777777" w:rsidTr="00753C22">
        <w:trPr>
          <w:tblHeader/>
        </w:trPr>
        <w:tc>
          <w:tcPr>
            <w:tcW w:w="4050" w:type="dxa"/>
          </w:tcPr>
          <w:p w14:paraId="35D4479D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CC34DE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14F287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2A902A1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D00B0" w:rsidRPr="00EF652C" w14:paraId="728200BE" w14:textId="77777777" w:rsidTr="00753C22">
        <w:trPr>
          <w:tblHeader/>
        </w:trPr>
        <w:tc>
          <w:tcPr>
            <w:tcW w:w="4050" w:type="dxa"/>
          </w:tcPr>
          <w:p w14:paraId="0F1034DB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87026" w14:textId="52EEF251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538363A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292F5A0" w14:textId="0B17EA00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AE5F3E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B03FE" w14:textId="1CD6CD25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0" w:type="dxa"/>
          </w:tcPr>
          <w:p w14:paraId="3164F2A7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8BDC02C" w14:textId="4FACD62C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00B0" w:rsidRPr="00EF652C" w14:paraId="7C8D40DB" w14:textId="77777777" w:rsidTr="00753C22">
        <w:trPr>
          <w:tblHeader/>
        </w:trPr>
        <w:tc>
          <w:tcPr>
            <w:tcW w:w="4050" w:type="dxa"/>
          </w:tcPr>
          <w:p w14:paraId="00637209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A843D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4" w:type="dxa"/>
          </w:tcPr>
          <w:p w14:paraId="4E4FB7C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34A4E8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4B39DFC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C09992" w14:textId="560CA120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1CD06BC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2C28C4E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D00B0" w:rsidRPr="00EF652C" w14:paraId="28DBB5AC" w14:textId="77777777" w:rsidTr="00753C22">
        <w:tc>
          <w:tcPr>
            <w:tcW w:w="4050" w:type="dxa"/>
          </w:tcPr>
          <w:p w14:paraId="51FE1E6D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130" w:type="dxa"/>
            <w:gridSpan w:val="8"/>
          </w:tcPr>
          <w:p w14:paraId="1CE218BC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0B0" w:rsidRPr="00EF652C" w14:paraId="570AB20B" w14:textId="77777777" w:rsidTr="00753C22">
        <w:tc>
          <w:tcPr>
            <w:tcW w:w="4050" w:type="dxa"/>
          </w:tcPr>
          <w:p w14:paraId="0FD54501" w14:textId="77777777" w:rsidR="005D00B0" w:rsidRPr="00EF652C" w:rsidRDefault="005D00B0" w:rsidP="005D00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3C4EFB7" w14:textId="51C6AD7B" w:rsidR="005D00B0" w:rsidRPr="00F9142D" w:rsidRDefault="00F9514F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3,460,2</w:t>
            </w:r>
            <w:r w:rsidR="000943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64" w:type="dxa"/>
          </w:tcPr>
          <w:p w14:paraId="352CE35F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61B8D94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3,589,295</w:t>
            </w:r>
          </w:p>
        </w:tc>
        <w:tc>
          <w:tcPr>
            <w:tcW w:w="270" w:type="dxa"/>
          </w:tcPr>
          <w:p w14:paraId="3A1326FB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B3837" w14:textId="5B9431EF" w:rsidR="005D00B0" w:rsidRPr="00F9142D" w:rsidRDefault="00ED2A91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3,452,282</w:t>
            </w:r>
          </w:p>
        </w:tc>
        <w:tc>
          <w:tcPr>
            <w:tcW w:w="265" w:type="dxa"/>
            <w:gridSpan w:val="2"/>
          </w:tcPr>
          <w:p w14:paraId="0E383EF8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1ED47149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3,586,879</w:t>
            </w:r>
          </w:p>
        </w:tc>
      </w:tr>
      <w:tr w:rsidR="005D00B0" w:rsidRPr="00EF652C" w14:paraId="1EA857D8" w14:textId="77777777" w:rsidTr="00753C22">
        <w:tc>
          <w:tcPr>
            <w:tcW w:w="4050" w:type="dxa"/>
          </w:tcPr>
          <w:p w14:paraId="505D367F" w14:textId="77777777" w:rsidR="005D00B0" w:rsidRPr="00EF652C" w:rsidRDefault="005D00B0" w:rsidP="005D00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0928F" w14:textId="4BE03493" w:rsidR="005D00B0" w:rsidRPr="003E0700" w:rsidRDefault="00F9514F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70,832</w:t>
            </w:r>
          </w:p>
        </w:tc>
        <w:tc>
          <w:tcPr>
            <w:tcW w:w="264" w:type="dxa"/>
          </w:tcPr>
          <w:p w14:paraId="68034B6B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2F0C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89,370</w:t>
            </w:r>
          </w:p>
        </w:tc>
        <w:tc>
          <w:tcPr>
            <w:tcW w:w="270" w:type="dxa"/>
          </w:tcPr>
          <w:p w14:paraId="4E26BDC5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B0350" w14:textId="7D7C69A9" w:rsidR="005D00B0" w:rsidRPr="00F9142D" w:rsidRDefault="00ED2A91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70,832</w:t>
            </w:r>
          </w:p>
        </w:tc>
        <w:tc>
          <w:tcPr>
            <w:tcW w:w="265" w:type="dxa"/>
            <w:gridSpan w:val="2"/>
          </w:tcPr>
          <w:p w14:paraId="3BCAD83F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6CDF6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89,370</w:t>
            </w:r>
          </w:p>
        </w:tc>
      </w:tr>
      <w:tr w:rsidR="005D00B0" w:rsidRPr="00EF652C" w14:paraId="6B7C2107" w14:textId="77777777" w:rsidTr="00753C22">
        <w:tc>
          <w:tcPr>
            <w:tcW w:w="4050" w:type="dxa"/>
          </w:tcPr>
          <w:p w14:paraId="3B3ECE83" w14:textId="77777777" w:rsidR="005D00B0" w:rsidRPr="00EF652C" w:rsidRDefault="005D00B0" w:rsidP="005D00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557A5" w14:textId="75FA917A" w:rsidR="005D00B0" w:rsidRPr="003E0700" w:rsidRDefault="00F9514F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7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3,531,</w:t>
            </w:r>
            <w:r w:rsidR="0009437C" w:rsidRPr="003E07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64" w:type="dxa"/>
          </w:tcPr>
          <w:p w14:paraId="5D804FE6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6073E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3,678,665</w:t>
            </w:r>
          </w:p>
        </w:tc>
        <w:tc>
          <w:tcPr>
            <w:tcW w:w="270" w:type="dxa"/>
          </w:tcPr>
          <w:p w14:paraId="16D0A374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B4905" w14:textId="34D4AFB1" w:rsidR="005D00B0" w:rsidRPr="00F9142D" w:rsidRDefault="00ED2A91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3,523,114</w:t>
            </w:r>
          </w:p>
        </w:tc>
        <w:tc>
          <w:tcPr>
            <w:tcW w:w="265" w:type="dxa"/>
            <w:gridSpan w:val="2"/>
          </w:tcPr>
          <w:p w14:paraId="7ACD2146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2802E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3,676,249</w:t>
            </w:r>
          </w:p>
        </w:tc>
      </w:tr>
      <w:tr w:rsidR="005D00B0" w:rsidRPr="00EF652C" w14:paraId="3F2C2066" w14:textId="77777777" w:rsidTr="00753C22">
        <w:tc>
          <w:tcPr>
            <w:tcW w:w="4050" w:type="dxa"/>
          </w:tcPr>
          <w:p w14:paraId="140BEBDA" w14:textId="77777777" w:rsidR="005D00B0" w:rsidRPr="00EF652C" w:rsidRDefault="005D00B0" w:rsidP="005D00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3C9A9" w14:textId="5C6E300F" w:rsidR="005D00B0" w:rsidRPr="003E0700" w:rsidRDefault="00F9514F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(166,837)</w:t>
            </w:r>
          </w:p>
        </w:tc>
        <w:tc>
          <w:tcPr>
            <w:tcW w:w="264" w:type="dxa"/>
          </w:tcPr>
          <w:p w14:paraId="173C2C78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2A36C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(131,255)</w:t>
            </w:r>
          </w:p>
        </w:tc>
        <w:tc>
          <w:tcPr>
            <w:tcW w:w="270" w:type="dxa"/>
          </w:tcPr>
          <w:p w14:paraId="00C47068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8F72A" w14:textId="754D1986" w:rsidR="005D00B0" w:rsidRPr="00F9142D" w:rsidRDefault="00ED2A91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(166,837)</w:t>
            </w:r>
          </w:p>
        </w:tc>
        <w:tc>
          <w:tcPr>
            <w:tcW w:w="265" w:type="dxa"/>
            <w:gridSpan w:val="2"/>
          </w:tcPr>
          <w:p w14:paraId="57CEAE45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07242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(131,255)</w:t>
            </w:r>
          </w:p>
        </w:tc>
      </w:tr>
      <w:tr w:rsidR="005D00B0" w:rsidRPr="00EF652C" w14:paraId="7C0CCAA9" w14:textId="77777777" w:rsidTr="00753C22">
        <w:tc>
          <w:tcPr>
            <w:tcW w:w="4050" w:type="dxa"/>
          </w:tcPr>
          <w:p w14:paraId="1AE3BB67" w14:textId="77777777" w:rsidR="005D00B0" w:rsidRPr="00EF652C" w:rsidRDefault="005D00B0" w:rsidP="005D00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929CC" w14:textId="68C2FE51" w:rsidR="005D00B0" w:rsidRPr="003E0700" w:rsidRDefault="00F9514F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7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3,364,25</w:t>
            </w:r>
            <w:r w:rsidR="0009437C" w:rsidRPr="003E07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4" w:type="dxa"/>
          </w:tcPr>
          <w:p w14:paraId="67E5469B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29DCB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3,547,410</w:t>
            </w:r>
          </w:p>
        </w:tc>
        <w:tc>
          <w:tcPr>
            <w:tcW w:w="270" w:type="dxa"/>
          </w:tcPr>
          <w:p w14:paraId="67FC6DC1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B6C5D" w14:textId="44E7CEE8" w:rsidR="005D00B0" w:rsidRPr="00F9142D" w:rsidRDefault="00ED2A91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1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3,356,277</w:t>
            </w:r>
          </w:p>
        </w:tc>
        <w:tc>
          <w:tcPr>
            <w:tcW w:w="265" w:type="dxa"/>
            <w:gridSpan w:val="2"/>
          </w:tcPr>
          <w:p w14:paraId="0349112B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448E2" w14:textId="77777777" w:rsidR="005D00B0" w:rsidRPr="00EF652C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3,544,994</w:t>
            </w:r>
          </w:p>
        </w:tc>
      </w:tr>
    </w:tbl>
    <w:p w14:paraId="7CC614BA" w14:textId="77777777" w:rsidR="005D00B0" w:rsidRDefault="005D00B0" w:rsidP="005D00B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66"/>
        <w:gridCol w:w="1080"/>
        <w:gridCol w:w="240"/>
        <w:gridCol w:w="25"/>
        <w:gridCol w:w="1089"/>
      </w:tblGrid>
      <w:tr w:rsidR="005D00B0" w:rsidRPr="00A83A64" w14:paraId="2E05FB6F" w14:textId="77777777" w:rsidTr="006F5DE9">
        <w:trPr>
          <w:tblHeader/>
        </w:trPr>
        <w:tc>
          <w:tcPr>
            <w:tcW w:w="4230" w:type="dxa"/>
          </w:tcPr>
          <w:p w14:paraId="56162220" w14:textId="77777777" w:rsidR="005D00B0" w:rsidRPr="00A83A64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A27F786" w14:textId="77777777" w:rsidR="005D00B0" w:rsidRPr="00A83A64" w:rsidRDefault="005D00B0" w:rsidP="006F5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5A4F979C" w14:textId="77777777" w:rsidR="005D00B0" w:rsidRPr="00A83A64" w:rsidRDefault="005D00B0" w:rsidP="006F5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14:paraId="3A7823E6" w14:textId="77777777" w:rsidR="005D00B0" w:rsidRPr="00A83A64" w:rsidRDefault="005D00B0" w:rsidP="006F5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D00B0" w:rsidRPr="009C797F" w14:paraId="259A37C0" w14:textId="77777777" w:rsidTr="006F5DE9">
        <w:trPr>
          <w:tblHeader/>
        </w:trPr>
        <w:tc>
          <w:tcPr>
            <w:tcW w:w="4230" w:type="dxa"/>
          </w:tcPr>
          <w:p w14:paraId="368B92BD" w14:textId="77777777" w:rsidR="005D00B0" w:rsidRPr="00A83A64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92618" w14:textId="6F2FBCBB" w:rsidR="005D00B0" w:rsidRPr="009C797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14:paraId="5F871A7E" w14:textId="77777777" w:rsidR="005D00B0" w:rsidRPr="00A83A64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D104151" w14:textId="5E6BB727" w:rsidR="005D00B0" w:rsidRPr="009C797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6" w:type="dxa"/>
          </w:tcPr>
          <w:p w14:paraId="53A6AFB2" w14:textId="77777777" w:rsidR="005D00B0" w:rsidRPr="00A83A64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F0F63" w14:textId="3843983F" w:rsidR="005D00B0" w:rsidRPr="009C797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0" w:type="dxa"/>
          </w:tcPr>
          <w:p w14:paraId="22EE2CFF" w14:textId="77777777" w:rsidR="005D00B0" w:rsidRPr="00A83A64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640F8EC" w14:textId="3D0970EF" w:rsidR="005D00B0" w:rsidRPr="009C797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2565</w:t>
            </w:r>
          </w:p>
        </w:tc>
      </w:tr>
      <w:tr w:rsidR="005D00B0" w:rsidRPr="00A83A64" w14:paraId="01B900FF" w14:textId="77777777" w:rsidTr="006F5DE9">
        <w:trPr>
          <w:trHeight w:val="20"/>
        </w:trPr>
        <w:tc>
          <w:tcPr>
            <w:tcW w:w="4230" w:type="dxa"/>
          </w:tcPr>
          <w:p w14:paraId="28597534" w14:textId="77777777" w:rsidR="005D00B0" w:rsidRPr="00A83A64" w:rsidRDefault="005D00B0" w:rsidP="005D00B0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0AF20511" w14:textId="77777777" w:rsidR="005D00B0" w:rsidRPr="00A83A64" w:rsidRDefault="005D00B0" w:rsidP="005D0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0B0" w:rsidRPr="00A83A64" w14:paraId="39672057" w14:textId="77777777" w:rsidTr="006F5DE9">
        <w:trPr>
          <w:trHeight w:val="20"/>
        </w:trPr>
        <w:tc>
          <w:tcPr>
            <w:tcW w:w="4230" w:type="dxa"/>
          </w:tcPr>
          <w:p w14:paraId="3167E35F" w14:textId="77777777" w:rsidR="005D00B0" w:rsidRDefault="005D00B0" w:rsidP="005D00B0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798A77D8" w14:textId="77777777" w:rsidR="005D00B0" w:rsidRPr="00A83A64" w:rsidRDefault="005D00B0" w:rsidP="005D00B0">
            <w:pPr>
              <w:pStyle w:val="acctfourfigures"/>
              <w:tabs>
                <w:tab w:val="decimal" w:pos="882"/>
              </w:tabs>
              <w:spacing w:line="240" w:lineRule="auto"/>
              <w:ind w:right="-108" w:firstLine="7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proofErr w:type="gramStart"/>
            <w:r w:rsidRPr="00E34B1E">
              <w:rPr>
                <w:rFonts w:asciiTheme="majorBidi" w:hAnsiTheme="majorBidi" w:cstheme="majorBidi"/>
                <w:b/>
                <w:color w:val="FFFFFF" w:themeColor="background1"/>
                <w:sz w:val="10"/>
                <w:szCs w:val="10"/>
              </w:rPr>
              <w:t>.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บัญชีต้นทุนขายสำหรับ</w:t>
            </w:r>
            <w:proofErr w:type="gramEnd"/>
          </w:p>
          <w:p w14:paraId="5024A37C" w14:textId="77777777" w:rsidR="005D00B0" w:rsidRPr="00A83A64" w:rsidRDefault="005D00B0" w:rsidP="005D00B0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เก้า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7A15B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28A0BC5E" w14:textId="77777777" w:rsidR="005D00B0" w:rsidRPr="00A83A64" w:rsidRDefault="005D00B0" w:rsidP="005D0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0B0" w:rsidRPr="001B3065" w14:paraId="37F21BC9" w14:textId="77777777" w:rsidTr="006F5DE9">
        <w:trPr>
          <w:trHeight w:val="20"/>
        </w:trPr>
        <w:tc>
          <w:tcPr>
            <w:tcW w:w="4230" w:type="dxa"/>
          </w:tcPr>
          <w:p w14:paraId="44507A4E" w14:textId="77777777" w:rsidR="005D00B0" w:rsidRPr="00A83A64" w:rsidRDefault="005D00B0" w:rsidP="005D00B0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left" w:pos="436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70CDDD" w14:textId="2A314FAF" w:rsidR="005D00B0" w:rsidRPr="00590DB0" w:rsidRDefault="006307D9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7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25,861,217</w:t>
            </w:r>
          </w:p>
        </w:tc>
        <w:tc>
          <w:tcPr>
            <w:tcW w:w="264" w:type="dxa"/>
          </w:tcPr>
          <w:p w14:paraId="289674B9" w14:textId="77777777" w:rsidR="005D00B0" w:rsidRPr="00A83A64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2F08A417" w14:textId="1C1E3402" w:rsidR="005D00B0" w:rsidRPr="001B3065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28,208,060</w:t>
            </w:r>
          </w:p>
        </w:tc>
        <w:tc>
          <w:tcPr>
            <w:tcW w:w="266" w:type="dxa"/>
          </w:tcPr>
          <w:p w14:paraId="798BD9BF" w14:textId="77777777" w:rsidR="005D00B0" w:rsidRPr="00A83A64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2D7AF6" w14:textId="62FD8CAC" w:rsidR="005D00B0" w:rsidRPr="00A83A64" w:rsidRDefault="006307D9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7D9">
              <w:rPr>
                <w:rFonts w:asciiTheme="majorBidi" w:hAnsiTheme="majorBidi" w:cstheme="majorBidi"/>
                <w:sz w:val="30"/>
                <w:szCs w:val="30"/>
              </w:rPr>
              <w:t>25,867,178</w:t>
            </w:r>
          </w:p>
        </w:tc>
        <w:tc>
          <w:tcPr>
            <w:tcW w:w="265" w:type="dxa"/>
            <w:gridSpan w:val="2"/>
          </w:tcPr>
          <w:p w14:paraId="3CD2EB89" w14:textId="77777777" w:rsidR="005D00B0" w:rsidRPr="00A83A64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02A2BB25" w14:textId="54FFB29F" w:rsidR="005D00B0" w:rsidRPr="001B3065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28,203,278</w:t>
            </w:r>
          </w:p>
        </w:tc>
      </w:tr>
      <w:tr w:rsidR="005D00B0" w:rsidRPr="001B3065" w14:paraId="749F63BD" w14:textId="77777777" w:rsidTr="006F5DE9">
        <w:tc>
          <w:tcPr>
            <w:tcW w:w="4230" w:type="dxa"/>
          </w:tcPr>
          <w:p w14:paraId="5E20C157" w14:textId="17D69235" w:rsidR="005D00B0" w:rsidRDefault="005D00B0" w:rsidP="005D00B0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left" w:pos="436"/>
                <w:tab w:val="left" w:pos="612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</w:t>
            </w:r>
          </w:p>
          <w:p w14:paraId="29A616DA" w14:textId="77777777" w:rsidR="005D00B0" w:rsidRPr="00A83A64" w:rsidRDefault="005D00B0" w:rsidP="005D00B0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สุทธิที่คาดว่าจ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653FE5" w14:textId="77777777" w:rsidR="006307D9" w:rsidRDefault="006307D9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CABDB0" w14:textId="705ABF2E" w:rsidR="005D00B0" w:rsidRPr="00A83A64" w:rsidRDefault="006307D9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7D9">
              <w:rPr>
                <w:rFonts w:asciiTheme="majorBidi" w:hAnsiTheme="majorBidi" w:cstheme="majorBidi"/>
                <w:sz w:val="30"/>
                <w:szCs w:val="30"/>
              </w:rPr>
              <w:t>35,582</w:t>
            </w:r>
          </w:p>
        </w:tc>
        <w:tc>
          <w:tcPr>
            <w:tcW w:w="264" w:type="dxa"/>
          </w:tcPr>
          <w:p w14:paraId="66DBFA74" w14:textId="77777777" w:rsidR="005D00B0" w:rsidRPr="00A83A64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0A0223E4" w14:textId="77777777" w:rsidR="005D00B0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4D1B71" w14:textId="0F27A6FE" w:rsidR="005D00B0" w:rsidRPr="001B3065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66,614</w:t>
            </w:r>
          </w:p>
        </w:tc>
        <w:tc>
          <w:tcPr>
            <w:tcW w:w="266" w:type="dxa"/>
          </w:tcPr>
          <w:p w14:paraId="60228B73" w14:textId="77777777" w:rsidR="005D00B0" w:rsidRPr="00A83A64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B67CC5" w14:textId="77777777" w:rsidR="006307D9" w:rsidRDefault="006307D9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94790B" w14:textId="6154CFD8" w:rsidR="005D00B0" w:rsidRPr="00A83A64" w:rsidRDefault="006307D9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7D9">
              <w:rPr>
                <w:rFonts w:asciiTheme="majorBidi" w:hAnsiTheme="majorBidi" w:cstheme="majorBidi"/>
                <w:sz w:val="30"/>
                <w:szCs w:val="30"/>
              </w:rPr>
              <w:t>35,582</w:t>
            </w:r>
          </w:p>
        </w:tc>
        <w:tc>
          <w:tcPr>
            <w:tcW w:w="265" w:type="dxa"/>
            <w:gridSpan w:val="2"/>
          </w:tcPr>
          <w:p w14:paraId="7AF45164" w14:textId="77777777" w:rsidR="005D00B0" w:rsidRPr="00A83A64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3CD563A6" w14:textId="77777777" w:rsidR="005D00B0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96A0B0" w14:textId="615CAE72" w:rsidR="005D00B0" w:rsidRPr="001B3065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66,614</w:t>
            </w:r>
          </w:p>
        </w:tc>
      </w:tr>
      <w:tr w:rsidR="005D00B0" w:rsidRPr="001B3065" w14:paraId="29493B00" w14:textId="77777777" w:rsidTr="006F5DE9">
        <w:tc>
          <w:tcPr>
            <w:tcW w:w="4230" w:type="dxa"/>
          </w:tcPr>
          <w:p w14:paraId="21C247C4" w14:textId="77777777" w:rsidR="005D00B0" w:rsidRPr="00A83A64" w:rsidRDefault="005D00B0" w:rsidP="005D00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7F8A7" w14:textId="258DDA5F" w:rsidR="005D00B0" w:rsidRPr="00A83A64" w:rsidRDefault="006307D9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25,896,799</w:t>
            </w:r>
          </w:p>
        </w:tc>
        <w:tc>
          <w:tcPr>
            <w:tcW w:w="264" w:type="dxa"/>
          </w:tcPr>
          <w:p w14:paraId="251AFF54" w14:textId="77777777" w:rsidR="005D00B0" w:rsidRPr="00A83A64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1F922" w14:textId="093EFB51" w:rsidR="005D00B0" w:rsidRPr="001B3065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28,274,674</w:t>
            </w:r>
          </w:p>
        </w:tc>
        <w:tc>
          <w:tcPr>
            <w:tcW w:w="266" w:type="dxa"/>
          </w:tcPr>
          <w:p w14:paraId="077F4900" w14:textId="77777777" w:rsidR="005D00B0" w:rsidRPr="00A83A64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02897" w14:textId="321E66CC" w:rsidR="005D00B0" w:rsidRPr="001B3065" w:rsidRDefault="006307D9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25,902,760</w:t>
            </w:r>
          </w:p>
        </w:tc>
        <w:tc>
          <w:tcPr>
            <w:tcW w:w="265" w:type="dxa"/>
            <w:gridSpan w:val="2"/>
          </w:tcPr>
          <w:p w14:paraId="21C20D69" w14:textId="77777777" w:rsidR="005D00B0" w:rsidRPr="00A83A64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8945D8" w14:textId="18180FDD" w:rsidR="005D00B0" w:rsidRPr="001B3065" w:rsidRDefault="005D00B0" w:rsidP="005D00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28,269,892</w:t>
            </w:r>
          </w:p>
        </w:tc>
      </w:tr>
    </w:tbl>
    <w:p w14:paraId="5714B22E" w14:textId="77777777" w:rsidR="008F7B4E" w:rsidRDefault="008F7B4E" w:rsidP="008F7B4E">
      <w:pPr>
        <w:rPr>
          <w:rFonts w:asciiTheme="majorBidi" w:hAnsiTheme="majorBidi" w:cstheme="majorBidi"/>
          <w:sz w:val="30"/>
          <w:szCs w:val="30"/>
        </w:rPr>
      </w:pPr>
    </w:p>
    <w:p w14:paraId="28714BF5" w14:textId="2F5D801C" w:rsidR="00CD766E" w:rsidRPr="00EF652C" w:rsidRDefault="00CD766E" w:rsidP="00CD766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lang w:val="en-US"/>
        </w:rPr>
        <w:br w:type="page"/>
      </w:r>
    </w:p>
    <w:p w14:paraId="2D783E4C" w14:textId="3164A7ED" w:rsidR="00603F2D" w:rsidRPr="00EF652C" w:rsidRDefault="00E53A76" w:rsidP="00D411DA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</w:t>
      </w:r>
      <w:r w:rsidR="00FF5D8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น</w:t>
      </w:r>
      <w:r w:rsidR="008F4383"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บริษัทร่ว</w:t>
      </w:r>
      <w:r w:rsidR="00D06A6A"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ม</w:t>
      </w:r>
    </w:p>
    <w:p w14:paraId="468397B0" w14:textId="77777777" w:rsidR="009D4FAD" w:rsidRPr="000F4876" w:rsidRDefault="009D4FAD" w:rsidP="009D4FA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BB0B8CB" w14:textId="77777777" w:rsidR="0093767F" w:rsidRPr="00EF652C" w:rsidRDefault="0093767F" w:rsidP="0093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EF652C">
        <w:rPr>
          <w:rFonts w:asciiTheme="majorBidi" w:hAnsiTheme="majorBidi" w:cstheme="majorBidi"/>
          <w:sz w:val="30"/>
          <w:szCs w:val="30"/>
        </w:rPr>
        <w:t xml:space="preserve"> 22 </w:t>
      </w:r>
      <w:r w:rsidRPr="00EF652C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F652C">
        <w:rPr>
          <w:rFonts w:asciiTheme="majorBidi" w:hAnsiTheme="majorBidi" w:cstheme="majorBidi"/>
          <w:sz w:val="30"/>
          <w:szCs w:val="30"/>
        </w:rPr>
        <w:t xml:space="preserve"> 2565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บริษัท เน็คซ์ แคปปิตอล จำกัด (มหาชน) ซึ่งเป็นบริษัทร่วมของกลุ่มบริษัทออก</w:t>
      </w:r>
      <w:r w:rsidRPr="00EF652C">
        <w:rPr>
          <w:rFonts w:asciiTheme="majorBidi" w:hAnsiTheme="majorBidi" w:cstheme="majorBidi"/>
          <w:sz w:val="30"/>
          <w:szCs w:val="30"/>
        </w:rPr>
        <w:br/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หุ้นสามัญเพิ่มทุนเป็นจำนวน </w:t>
      </w:r>
      <w:r w:rsidRPr="00EF652C">
        <w:rPr>
          <w:rFonts w:asciiTheme="majorBidi" w:hAnsiTheme="majorBidi" w:cstheme="majorBidi"/>
          <w:sz w:val="30"/>
          <w:szCs w:val="30"/>
        </w:rPr>
        <w:t xml:space="preserve">225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ล้านบาท (หุ้นสามัญจำนวน </w:t>
      </w:r>
      <w:r w:rsidRPr="00EF652C">
        <w:rPr>
          <w:rFonts w:asciiTheme="majorBidi" w:hAnsiTheme="majorBidi" w:cstheme="majorBidi"/>
          <w:sz w:val="30"/>
          <w:szCs w:val="30"/>
        </w:rPr>
        <w:t xml:space="preserve">450 </w:t>
      </w:r>
      <w:r w:rsidRPr="00EF652C">
        <w:rPr>
          <w:rFonts w:asciiTheme="majorBidi" w:hAnsiTheme="majorBidi" w:cstheme="majorBidi"/>
          <w:sz w:val="30"/>
          <w:szCs w:val="30"/>
          <w:cs/>
        </w:rPr>
        <w:t>ล้านหุ้น มูลค่าหุ้นละ</w:t>
      </w:r>
      <w:r w:rsidRPr="00EF652C">
        <w:rPr>
          <w:rFonts w:asciiTheme="majorBidi" w:hAnsiTheme="majorBidi" w:cstheme="majorBidi"/>
          <w:sz w:val="30"/>
          <w:szCs w:val="30"/>
        </w:rPr>
        <w:t xml:space="preserve"> 0.5 </w:t>
      </w:r>
      <w:r w:rsidRPr="00EF652C">
        <w:rPr>
          <w:rFonts w:asciiTheme="majorBidi" w:hAnsiTheme="majorBidi" w:cstheme="majorBidi"/>
          <w:sz w:val="30"/>
          <w:szCs w:val="30"/>
          <w:cs/>
        </w:rPr>
        <w:t>บาท) โดยจัดสรรแก่</w:t>
      </w:r>
      <w:r w:rsidRPr="00EF652C">
        <w:rPr>
          <w:rFonts w:asciiTheme="majorBidi" w:hAnsiTheme="majorBidi" w:cstheme="majorBidi"/>
          <w:sz w:val="30"/>
          <w:szCs w:val="30"/>
          <w:cs/>
        </w:rPr>
        <w:br/>
        <w:t xml:space="preserve">ผู้ถือหุ้นเดิมตามสัดส่วน ในการประชุมคณะกรรมการของบริษัทเมื่อวันที่  </w:t>
      </w:r>
      <w:r w:rsidRPr="00EF652C">
        <w:rPr>
          <w:rFonts w:asciiTheme="majorBidi" w:hAnsiTheme="majorBidi" w:cstheme="majorBidi"/>
          <w:sz w:val="30"/>
          <w:szCs w:val="30"/>
        </w:rPr>
        <w:t xml:space="preserve">6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EF652C">
        <w:rPr>
          <w:rFonts w:asciiTheme="majorBidi" w:hAnsiTheme="majorBidi" w:cstheme="majorBidi"/>
          <w:sz w:val="30"/>
          <w:szCs w:val="30"/>
        </w:rPr>
        <w:t>2565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ที่ประชุมมีมติอนุมัติให้บริษัทเข้าทำการซื้อหุ้นเพิ่มทุนเกินสิทธิจำนวนไม่เกิน </w:t>
      </w:r>
      <w:r w:rsidRPr="00EF652C">
        <w:rPr>
          <w:rFonts w:asciiTheme="majorBidi" w:hAnsiTheme="majorBidi" w:cstheme="majorBidi"/>
          <w:sz w:val="30"/>
          <w:szCs w:val="30"/>
        </w:rPr>
        <w:t xml:space="preserve">78.03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ล้านหุ้นคิดเป็นจำนวนเงินไม่เกิน </w:t>
      </w:r>
      <w:r w:rsidRPr="00EF652C">
        <w:rPr>
          <w:rFonts w:asciiTheme="majorBidi" w:hAnsiTheme="majorBidi" w:cstheme="majorBidi"/>
          <w:sz w:val="30"/>
          <w:szCs w:val="30"/>
        </w:rPr>
        <w:t xml:space="preserve">351.13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บริษัทได้ซื้อหุ้นเพิ่มทุนดังกล่าวจำนวน </w:t>
      </w:r>
      <w:r w:rsidRPr="00EF652C">
        <w:rPr>
          <w:rFonts w:asciiTheme="majorBidi" w:hAnsiTheme="majorBidi" w:cstheme="majorBidi"/>
          <w:sz w:val="30"/>
          <w:szCs w:val="30"/>
        </w:rPr>
        <w:t xml:space="preserve">124.17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Pr="00EF652C">
        <w:rPr>
          <w:rFonts w:asciiTheme="majorBidi" w:hAnsiTheme="majorBidi" w:cstheme="majorBidi"/>
          <w:sz w:val="30"/>
          <w:szCs w:val="30"/>
        </w:rPr>
        <w:t xml:space="preserve">4.5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เป็นจำนวนเงินรวมทั้งสิ้น </w:t>
      </w:r>
      <w:r w:rsidRPr="00EF652C">
        <w:rPr>
          <w:rFonts w:asciiTheme="majorBidi" w:hAnsiTheme="majorBidi" w:cstheme="majorBidi"/>
          <w:sz w:val="30"/>
          <w:szCs w:val="30"/>
        </w:rPr>
        <w:t xml:space="preserve">558.77 </w:t>
      </w:r>
      <w:r w:rsidRPr="00EF652C">
        <w:rPr>
          <w:rFonts w:asciiTheme="majorBidi" w:hAnsiTheme="majorBidi" w:cstheme="majorBidi"/>
          <w:sz w:val="30"/>
          <w:szCs w:val="30"/>
          <w:cs/>
        </w:rPr>
        <w:t>ล้านบาท ทำให้กลุ่มบริษัทมีส่วนได้เสียในบริษัทนี้เพิ่มขึ้นจากร้อยละ</w:t>
      </w:r>
      <w:r w:rsidRPr="00EF652C">
        <w:rPr>
          <w:rFonts w:asciiTheme="majorBidi" w:hAnsiTheme="majorBidi" w:cstheme="majorBidi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26.67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เป็นร้อยละ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26.98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ผลต่างระหว่างจำนวนเงินที่จ่ายกับมูลค่าตามบัญชีของสินทรัพย์สุทธิส่วนที่เป็นของกลุ่มบริษัทที่ได้มา ณ วันที่ซื้อเงินลงทุน รวมอยู่ในมูลค่าตามบัญชีของเงินลงทุนในบริษัทร่วมในงบการเงินรวมเป็นจำนวนเงิน 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>558.77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</w:t>
      </w:r>
    </w:p>
    <w:p w14:paraId="772353DA" w14:textId="77777777" w:rsidR="00861037" w:rsidRPr="00EF652C" w:rsidRDefault="00861037" w:rsidP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B3C19B4" w14:textId="2860B371" w:rsidR="005A094F" w:rsidRDefault="005A094F" w:rsidP="005A09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กลุ่มบริษัทได้ว่าจ้างผู้ประเมินราคาอิสระเพื่อทำการประเมินมูลค่ายุติธรรมของธุรกิจ ณ วันที่ซื้อ โดยกลุ่มบริษัทได้รับรายงานการประเมินที่เสร็จสมบูรณ์แล้วลงวันที่ </w:t>
      </w:r>
      <w:r>
        <w:rPr>
          <w:rFonts w:ascii="Angsana New" w:hAnsi="Angsana New" w:hint="cs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 w:hint="cs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 xml:space="preserve">จากผู้ประเมินราคาอิสระดังกล่าวแล้ว ซึ่งส่งผลให้กลุ่มบริษัทรับรู้ค่าความนิยมจำนวน </w:t>
      </w:r>
      <w:r>
        <w:rPr>
          <w:rFonts w:ascii="Angsana New" w:hAnsi="Angsana New" w:hint="cs"/>
          <w:sz w:val="30"/>
          <w:szCs w:val="30"/>
        </w:rPr>
        <w:t xml:space="preserve">5.07 </w:t>
      </w:r>
      <w:r>
        <w:rPr>
          <w:rFonts w:ascii="Angsana New" w:hAnsi="Angsana New" w:hint="cs"/>
          <w:sz w:val="30"/>
          <w:szCs w:val="30"/>
          <w:cs/>
        </w:rPr>
        <w:t>ล้านบาท เป็นส่วนหนึ่งของเงินลงทุนในบริษัทร่วมตามวิธี</w:t>
      </w:r>
      <w:r w:rsidR="00F4697C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ส่วนได้เสียในงบแสดงฐานะการเงินรวม</w:t>
      </w:r>
    </w:p>
    <w:p w14:paraId="720337F6" w14:textId="77777777" w:rsidR="004F4ADE" w:rsidRPr="007909FF" w:rsidRDefault="004F4ADE" w:rsidP="00790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111C1" w14:textId="537C0E8E" w:rsidR="00AC591F" w:rsidRPr="00EF652C" w:rsidRDefault="00C674EF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B83029C" w14:textId="77777777" w:rsidR="00AC591F" w:rsidRPr="00EF652C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4094C" w14:textId="77777777" w:rsidR="000F4876" w:rsidRDefault="000F4876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Pr="00950A13">
        <w:rPr>
          <w:rFonts w:ascii="Angsana New" w:hAnsi="Angsana New"/>
          <w:sz w:val="30"/>
          <w:szCs w:val="30"/>
          <w:cs/>
        </w:rPr>
        <w:t>กลุ่มบริษัทมี</w:t>
      </w:r>
      <w:r>
        <w:rPr>
          <w:rFonts w:ascii="Angsana New" w:hAnsi="Angsana New"/>
          <w:sz w:val="30"/>
          <w:szCs w:val="30"/>
        </w:rPr>
        <w:t xml:space="preserve"> 2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ส่วนงานที่รายงาน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ซึ่งเป็นหน่วยงานธุรกิจที่สำคัญของกลุ่มบริษัทที่</w:t>
      </w:r>
      <w:r w:rsidRPr="00950A13">
        <w:rPr>
          <w:rFonts w:ascii="Angsana New" w:hAnsi="Angsana New" w:hint="cs"/>
          <w:sz w:val="30"/>
          <w:szCs w:val="30"/>
          <w:cs/>
        </w:rPr>
        <w:t>มี</w:t>
      </w:r>
      <w:r w:rsidRPr="00950A13">
        <w:rPr>
          <w:rFonts w:ascii="Angsana New" w:hAnsi="Angsana New"/>
          <w:sz w:val="30"/>
          <w:szCs w:val="30"/>
          <w:cs/>
        </w:rPr>
        <w:t>สินค้าและ</w:t>
      </w:r>
      <w:r w:rsidRPr="00950A13">
        <w:rPr>
          <w:rFonts w:ascii="Angsana New" w:hAnsi="Angsana New" w:hint="cs"/>
          <w:sz w:val="30"/>
          <w:szCs w:val="30"/>
          <w:cs/>
        </w:rPr>
        <w:t>การ</w:t>
      </w:r>
      <w:r w:rsidRPr="00950A13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1657749" w14:textId="77777777" w:rsidR="000F4876" w:rsidRPr="00950A13" w:rsidRDefault="000F4876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C9DFAB8" w14:textId="77777777" w:rsidR="000F4876" w:rsidRPr="00E96C75" w:rsidRDefault="000F4876" w:rsidP="000F4876">
      <w:pPr>
        <w:pStyle w:val="ListParagraph"/>
        <w:numPr>
          <w:ilvl w:val="0"/>
          <w:numId w:val="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96C7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96C75">
        <w:rPr>
          <w:rFonts w:ascii="Angsana New" w:hAnsi="Angsana New"/>
          <w:sz w:val="30"/>
          <w:szCs w:val="30"/>
        </w:rPr>
        <w:t>1</w:t>
      </w:r>
      <w:r w:rsidRPr="00E96C75">
        <w:rPr>
          <w:rFonts w:ascii="Angsana New" w:hAnsi="Angsana New"/>
          <w:sz w:val="30"/>
          <w:szCs w:val="30"/>
          <w:cs/>
        </w:rPr>
        <w:t xml:space="preserve"> ขายอุปกรณ์คอมพิวเตอร์</w:t>
      </w:r>
      <w:r w:rsidRPr="00E96C75">
        <w:rPr>
          <w:rFonts w:ascii="Angsana New" w:hAnsi="Angsana New" w:hint="cs"/>
          <w:sz w:val="30"/>
          <w:szCs w:val="30"/>
          <w:cs/>
        </w:rPr>
        <w:t xml:space="preserve"> อุปกรณ์สื่อสาร และให้บริการ</w:t>
      </w:r>
    </w:p>
    <w:p w14:paraId="13A83E76" w14:textId="77777777" w:rsidR="000F4876" w:rsidRPr="00E96C75" w:rsidRDefault="000F4876" w:rsidP="000F4876">
      <w:pPr>
        <w:pStyle w:val="ListParagraph"/>
        <w:numPr>
          <w:ilvl w:val="0"/>
          <w:numId w:val="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96C7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96C75">
        <w:rPr>
          <w:rFonts w:ascii="Angsana New" w:hAnsi="Angsana New"/>
          <w:sz w:val="30"/>
          <w:szCs w:val="30"/>
        </w:rPr>
        <w:t>2</w:t>
      </w:r>
      <w:r w:rsidRPr="00E96C75">
        <w:rPr>
          <w:rFonts w:ascii="Angsana New" w:hAnsi="Angsana New"/>
          <w:sz w:val="30"/>
          <w:szCs w:val="30"/>
          <w:cs/>
        </w:rPr>
        <w:t xml:space="preserve"> </w:t>
      </w:r>
      <w:r w:rsidRPr="00E96C75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อื่นๆ การค้าปลีกและการให้บริการเช่าพื้นที่ค้าปลีกผ่านช่องทางอิเล็กทรอนิกส์</w:t>
      </w:r>
    </w:p>
    <w:p w14:paraId="3870F1A3" w14:textId="77777777" w:rsidR="000F4876" w:rsidRPr="00950A13" w:rsidRDefault="000F4876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  <w:cs/>
        </w:rPr>
      </w:pPr>
    </w:p>
    <w:p w14:paraId="5FF2B99A" w14:textId="77777777" w:rsidR="000F4876" w:rsidRDefault="000F4876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ผลการดำเนินงาน</w:t>
      </w:r>
      <w:r w:rsidRPr="00950A13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950A13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</w:t>
      </w:r>
      <w:r w:rsidRPr="00950A13">
        <w:rPr>
          <w:rFonts w:ascii="Angsana New" w:hAnsi="Angsana New" w:hint="cs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ภายในและสอบทานโดยผู้มีอำนาจตัดสินใจสูงสุดด้านการดำเนินงานของกลุ่มบริษัท</w:t>
      </w:r>
      <w:r w:rsidRPr="00950A13">
        <w:rPr>
          <w:rFonts w:ascii="Angsana New" w:hAnsi="Angsana New" w:hint="cs"/>
          <w:sz w:val="30"/>
          <w:szCs w:val="30"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50A13">
        <w:rPr>
          <w:rFonts w:ascii="Angsana New" w:hAnsi="Angsana New" w:hint="cs"/>
          <w:sz w:val="30"/>
          <w:szCs w:val="30"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C448A6C" w14:textId="4C7F388F" w:rsidR="00E7616D" w:rsidRPr="00EF652C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277AA" w14:textId="77777777" w:rsidR="00F1501D" w:rsidRPr="00EF652C" w:rsidRDefault="00F1501D" w:rsidP="00D60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F1501D" w:rsidRPr="00EF652C" w:rsidSect="0092119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548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5D00B0" w:rsidRPr="00D351D7" w14:paraId="4F6E8013" w14:textId="77777777" w:rsidTr="006F5DE9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CF2B28" w14:textId="77777777" w:rsidR="005D00B0" w:rsidRPr="00D351D7" w:rsidRDefault="005D00B0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tcBorders>
              <w:top w:val="nil"/>
              <w:left w:val="nil"/>
              <w:right w:val="nil"/>
            </w:tcBorders>
          </w:tcPr>
          <w:p w14:paraId="18B76A1C" w14:textId="77777777" w:rsidR="005D00B0" w:rsidRPr="00D351D7" w:rsidRDefault="005D00B0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D00B0" w:rsidRPr="00D351D7" w14:paraId="7F7CB9CE" w14:textId="77777777" w:rsidTr="006F5DE9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D3432D1" w14:textId="77777777" w:rsidR="005D00B0" w:rsidRPr="00D351D7" w:rsidRDefault="005D00B0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348" w:type="dxa"/>
            <w:gridSpan w:val="3"/>
            <w:tcBorders>
              <w:top w:val="nil"/>
              <w:left w:val="nil"/>
              <w:right w:val="nil"/>
            </w:tcBorders>
          </w:tcPr>
          <w:p w14:paraId="368E5491" w14:textId="77777777" w:rsidR="005D00B0" w:rsidRPr="00D351D7" w:rsidRDefault="005D00B0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0D4F13F3" w14:textId="77777777" w:rsidR="005D00B0" w:rsidRPr="00D351D7" w:rsidRDefault="005D00B0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BCF984" w14:textId="77777777" w:rsidR="005D00B0" w:rsidRPr="00D351D7" w:rsidRDefault="005D00B0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45BD052F" w14:textId="77777777" w:rsidR="005D00B0" w:rsidRPr="00D351D7" w:rsidRDefault="005D00B0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5D00B0" w:rsidRPr="00D351D7" w14:paraId="3529B209" w14:textId="77777777" w:rsidTr="006F5DE9">
        <w:trPr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6EF11CF4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D351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D351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8" w:type="dxa"/>
            <w:tcBorders>
              <w:top w:val="nil"/>
            </w:tcBorders>
          </w:tcPr>
          <w:p w14:paraId="32F0A611" w14:textId="6A3A51A5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551FA388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9D16B94" w14:textId="74643A58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3218D812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E25F311" w14:textId="5E5B988A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10EACCCA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ABF0D5E" w14:textId="0E5B7BD2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2E709A87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0E4FC8B" w14:textId="5E11E601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5BB92F9E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A64B968" w14:textId="0D832635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5D00B0" w:rsidRPr="00D351D7" w14:paraId="5A02BF00" w14:textId="77777777" w:rsidTr="006F5DE9">
        <w:trPr>
          <w:tblHeader/>
        </w:trPr>
        <w:tc>
          <w:tcPr>
            <w:tcW w:w="4032" w:type="dxa"/>
            <w:tcBorders>
              <w:left w:val="nil"/>
            </w:tcBorders>
          </w:tcPr>
          <w:p w14:paraId="1B9FC24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shd w:val="clear" w:color="auto" w:fill="auto"/>
          </w:tcPr>
          <w:p w14:paraId="5AED3B24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351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351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D00B0" w:rsidRPr="00D351D7" w14:paraId="6D89C194" w14:textId="77777777" w:rsidTr="006F5DE9"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3666448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351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0C60E876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C2A76B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29DA8A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55D2250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0F9F748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090630A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E34675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B6CBC2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57C399B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BAC3C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CF491CA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D00B0" w:rsidRPr="00D351D7" w14:paraId="79DE9934" w14:textId="77777777" w:rsidTr="006F5DE9"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58D44ABE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63443E27" w14:textId="38D7F047" w:rsidR="005D00B0" w:rsidRPr="00D351D7" w:rsidRDefault="0019460E" w:rsidP="0019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946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26,958,547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1143EC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D6781D6" w14:textId="0233D1CB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6ECC510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450B3E2" w14:textId="49BFF2CD" w:rsidR="005D00B0" w:rsidRPr="00D351D7" w:rsidRDefault="00C5084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08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57,202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71199F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94DD4FA" w14:textId="143B2B0D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9F0791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961AA4A" w14:textId="2282CF56" w:rsidR="005D00B0" w:rsidRPr="00D351D7" w:rsidRDefault="00C5084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08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27,015,749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2CEB14D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E749757" w14:textId="575EBF76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29,651,249</w:t>
            </w:r>
          </w:p>
        </w:tc>
      </w:tr>
      <w:tr w:rsidR="005D00B0" w:rsidRPr="00D351D7" w14:paraId="6EA05763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BA84D5C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CAACC" w14:textId="73BDFB8D" w:rsidR="005D00B0" w:rsidRPr="00D351D7" w:rsidRDefault="0019460E" w:rsidP="0019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946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12,760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212F00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14D324" w14:textId="493C3091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11,914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F4D224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2E5C2F" w14:textId="118BC119" w:rsidR="005D00B0" w:rsidRPr="00D351D7" w:rsidRDefault="00C5084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08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27,222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935E4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39BBB" w14:textId="44A5AB86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20,329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CA570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78CE28" w14:textId="0389902A" w:rsidR="005D00B0" w:rsidRPr="00D351D7" w:rsidRDefault="00C5084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08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39,982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8993B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3F23A" w14:textId="0DDE6D83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32,243</w:t>
            </w:r>
          </w:p>
        </w:tc>
      </w:tr>
      <w:tr w:rsidR="005D00B0" w:rsidRPr="00D351D7" w14:paraId="465212A5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455346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9863E5" w14:textId="3A323E2C" w:rsidR="005D00B0" w:rsidRPr="00D351D7" w:rsidRDefault="0019460E" w:rsidP="0019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946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26,971,307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1C44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20889" w14:textId="567CE318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29,604,186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E539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90624" w14:textId="0161B478" w:rsidR="005D00B0" w:rsidRPr="00D351D7" w:rsidRDefault="00C5084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08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D87D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0369D" w14:textId="23BD78FE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C0F22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D6CFC" w14:textId="0842DFD7" w:rsidR="005D00B0" w:rsidRPr="00D351D7" w:rsidRDefault="00C5084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08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27,055,731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CD07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6831F9" w14:textId="2F71D4E2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29,683,492</w:t>
            </w:r>
          </w:p>
        </w:tc>
      </w:tr>
      <w:tr w:rsidR="005D00B0" w:rsidRPr="00D351D7" w14:paraId="18BBF168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5A22114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DBCDA3" w14:textId="72120F7F" w:rsidR="005D00B0" w:rsidRPr="00D351D7" w:rsidRDefault="0019460E" w:rsidP="0019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946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(12,760)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CA18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91D96E" w14:textId="58A47085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(11,914)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F1B37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D3E70C" w14:textId="2BBCE587" w:rsidR="005D00B0" w:rsidRPr="00D351D7" w:rsidRDefault="00C5084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08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(27,222)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779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1F0F6E" w14:textId="7ED66732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(20,329)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BE4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54C441" w14:textId="1FA8244E" w:rsidR="005D00B0" w:rsidRPr="00D351D7" w:rsidRDefault="00C5084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08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(39,982)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A62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677338" w14:textId="5F56A84F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(32,243)</w:t>
            </w:r>
          </w:p>
        </w:tc>
      </w:tr>
      <w:tr w:rsidR="005D00B0" w:rsidRPr="00D351D7" w14:paraId="45E87509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CFE2" w14:textId="732692DE" w:rsidR="005D00B0" w:rsidRPr="00D351D7" w:rsidRDefault="0067355C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C1EA5" w14:textId="15AE144B" w:rsidR="005D00B0" w:rsidRPr="00602EA1" w:rsidRDefault="0019460E" w:rsidP="0019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02E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26,958,547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F05810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6F3986" w14:textId="62B9B0BD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FEB01C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B6E144" w14:textId="2EE3B744" w:rsidR="005D00B0" w:rsidRPr="00602EA1" w:rsidRDefault="00C5084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2E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57,202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EC9EE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9F743" w14:textId="33862536" w:rsidR="005D00B0" w:rsidRPr="00602EA1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02E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AFA745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B0EB6B" w14:textId="01B2CD58" w:rsidR="005D00B0" w:rsidRPr="0046606B" w:rsidRDefault="00C5084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660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27,015,749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442A54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18DD24" w14:textId="4C67BF7E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29,651,249</w:t>
            </w:r>
          </w:p>
        </w:tc>
      </w:tr>
      <w:tr w:rsidR="005D00B0" w:rsidRPr="00D351D7" w14:paraId="24209898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1DEB4A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C486F0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79881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66E892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4F970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1213B4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8ACE5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199872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FA2EE7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E5F88E" w14:textId="77777777" w:rsidR="005D00B0" w:rsidRPr="00D351D7" w:rsidRDefault="005D00B0" w:rsidP="00ED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D58FA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CB1CE6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D00B0" w:rsidRPr="00D351D7" w14:paraId="4D135269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CE92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1523783B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C823F6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518548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6EC54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1935510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C3334F6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383754A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37935E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1D3DD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CD9250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16EA74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D00B0" w:rsidRPr="00D351D7" w14:paraId="662AE5A3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94D724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B2578AA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92E334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9232CBD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782940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DD346E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52FC47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3A5282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01490A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65BD04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53521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680618A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D00B0" w:rsidRPr="00D351D7" w14:paraId="2A8F51E3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6B89DB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861B5" w14:textId="351B6C57" w:rsidR="005D00B0" w:rsidRPr="00D351D7" w:rsidRDefault="00DC1118" w:rsidP="0074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1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26,958,547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1934DE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0E19DD" w14:textId="00CB2701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031EBB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BED80E" w14:textId="781EF211" w:rsidR="005D00B0" w:rsidRPr="00D351D7" w:rsidRDefault="00DC1118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1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57,202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736F0C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77F0A8" w14:textId="227DD536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5839F2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0B3B562" w14:textId="026748A8" w:rsidR="005D00B0" w:rsidRPr="00D351D7" w:rsidRDefault="00DC1118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1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27,015,749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423A7C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CCA5E44" w14:textId="40B48C6A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29,651,249</w:t>
            </w:r>
          </w:p>
        </w:tc>
      </w:tr>
      <w:tr w:rsidR="005D00B0" w:rsidRPr="00D351D7" w14:paraId="73827F4E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3C9E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335A5C" w14:textId="3C6FE789" w:rsidR="005D00B0" w:rsidRPr="000C3A0D" w:rsidRDefault="00DC1118" w:rsidP="0074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C3A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26,958,547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1E308C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393C61" w14:textId="09945237" w:rsidR="005D00B0" w:rsidRPr="000C3A0D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C3A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ECE470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88BA8E" w14:textId="5605F2E2" w:rsidR="005D00B0" w:rsidRPr="00954FA9" w:rsidRDefault="00DC1118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54F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57,202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69A498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C07E1" w14:textId="719EBA6B" w:rsidR="005D00B0" w:rsidRPr="00954FA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54F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27001B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3BDC96" w14:textId="0F892A7B" w:rsidR="005D00B0" w:rsidRPr="00954FA9" w:rsidRDefault="00DC1118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54F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27,015,749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8A12A0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95D71" w14:textId="47B8472C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29,651,249</w:t>
            </w:r>
          </w:p>
        </w:tc>
      </w:tr>
      <w:tr w:rsidR="005D00B0" w:rsidRPr="00D351D7" w14:paraId="28B6F9F7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05AC992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F3D827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B84295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DF35FA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26AE96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046038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EC393B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5C7410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DD456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BB8396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B3FA2B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9113F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D00B0" w:rsidRPr="00D351D7" w14:paraId="7BD56AB9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EA0446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56D3528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9CFE2C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6CFB22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F17526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22838DA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19DB6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70236C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FCA45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939B052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2DDFEE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BF47265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D00B0" w:rsidRPr="00F463CA" w14:paraId="77C9F827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56C39D6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63F39FAE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41C75B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A89AC2D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9F0414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56C42EA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4FE811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586C4F1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3E398D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432B48F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459FB9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20D6AE1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D00B0" w:rsidRPr="00F463CA" w14:paraId="6C2EBDE0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41D5C6" w14:textId="77777777" w:rsidR="005D00B0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6AB2CC18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684C9347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BAED79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351D44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B0792B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7253AB1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496A80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D876DF1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918E4B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E0CA19E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A12A73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2E667F3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D00B0" w:rsidRPr="00D351D7" w14:paraId="3C64A52D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372A18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35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5756ADF7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5CAF0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B27DC7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8FE88D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D937F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4521A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927CC9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E1ACE8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AB2FC26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801CA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0D87DF2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D00B0" w:rsidRPr="00D351D7" w14:paraId="234D3EBA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21775A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สินค้าเทคโนโลยีคอมพิวเตอร์ ระบบสารสนเทศ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AECA6E4" w14:textId="17B0934D" w:rsidR="005D00B0" w:rsidRPr="00D351D7" w:rsidRDefault="00EE2A3C" w:rsidP="00F9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2A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26,951,934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CB4195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79FD948" w14:textId="202CF48C" w:rsidR="005D00B0" w:rsidRPr="00D351D7" w:rsidRDefault="005D00B0" w:rsidP="00A4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29,574,411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5F651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B502B7" w14:textId="32DF4B3B" w:rsidR="005D00B0" w:rsidRPr="00D351D7" w:rsidRDefault="00EE2A3C" w:rsidP="00F9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335C92D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1737AA5" w14:textId="0C4C0D19" w:rsidR="005D00B0" w:rsidRPr="00D351D7" w:rsidRDefault="005D00B0" w:rsidP="009F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34E7BB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6AAB7F7" w14:textId="59C741D7" w:rsidR="005D00B0" w:rsidRPr="00D351D7" w:rsidRDefault="00EE2A3C" w:rsidP="009F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2A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26,951,934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E60600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2521DC8" w14:textId="470CD64D" w:rsidR="005D00B0" w:rsidRPr="00D351D7" w:rsidRDefault="005D00B0" w:rsidP="00DA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29,574,411</w:t>
            </w:r>
          </w:p>
        </w:tc>
      </w:tr>
      <w:tr w:rsidR="005D00B0" w:rsidRPr="00D351D7" w14:paraId="7A7E7C01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56C1A78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06793" w14:textId="1489EF06" w:rsidR="005D00B0" w:rsidRPr="00D351D7" w:rsidRDefault="00EE2A3C" w:rsidP="00F9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2A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D2678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DA0931" w14:textId="76403769" w:rsidR="005D00B0" w:rsidRPr="00D351D7" w:rsidRDefault="005D00B0" w:rsidP="00A4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17,861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9F9FA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B9CA8" w14:textId="06B92A8C" w:rsidR="005D00B0" w:rsidRPr="00D351D7" w:rsidRDefault="00EE2A3C" w:rsidP="009F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2A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57,202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75C992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C2DFA7" w14:textId="5FB051A1" w:rsidR="005D00B0" w:rsidRPr="00D351D7" w:rsidRDefault="005D00B0" w:rsidP="009F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70AB5A7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E7930C" w14:textId="75F69090" w:rsidR="005D00B0" w:rsidRPr="00D351D7" w:rsidRDefault="00EE2A3C" w:rsidP="009F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2A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63,815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0102DC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D7810C" w14:textId="0055C885" w:rsidR="005D00B0" w:rsidRPr="00D351D7" w:rsidRDefault="005D00B0" w:rsidP="00DA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76,838</w:t>
            </w:r>
          </w:p>
        </w:tc>
      </w:tr>
      <w:tr w:rsidR="005D00B0" w:rsidRPr="00D351D7" w14:paraId="0420A32D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199D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AB818F" w14:textId="05FDBCC3" w:rsidR="005D00B0" w:rsidRPr="00F9488D" w:rsidRDefault="00EE2A3C" w:rsidP="00F9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488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26,958,547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964FD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8300D8" w14:textId="0114331F" w:rsidR="005D00B0" w:rsidRPr="00A44F58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44F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29,592,272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C4285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4CBBEA" w14:textId="37EAB63A" w:rsidR="005D00B0" w:rsidRPr="009F2C3C" w:rsidRDefault="00EE2A3C" w:rsidP="009F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2C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57,202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D1FB3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E51F4" w14:textId="355BBF96" w:rsidR="005D00B0" w:rsidRPr="009F2C3C" w:rsidRDefault="005D00B0" w:rsidP="009F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F2C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58,977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4BADE9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A6F11" w14:textId="645645AB" w:rsidR="005D00B0" w:rsidRPr="009F2C3C" w:rsidRDefault="00EE2A3C" w:rsidP="009F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F2C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27,015,749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83D710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DE4C43" w14:textId="1F7D5072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29,651,249</w:t>
            </w:r>
          </w:p>
        </w:tc>
      </w:tr>
      <w:tr w:rsidR="005D00B0" w:rsidRPr="00D351D7" w14:paraId="7EDC4266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3209A22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C611AC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A0CF1E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36B7B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32F79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505AD4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B95918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9BE50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AD37CB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425E2E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23F93B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1D2333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D00B0" w:rsidRPr="00D351D7" w14:paraId="6A69F728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F7BAB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 (ขาดทุน) ตามส่วนงาน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54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3083DCA" w14:textId="5A41D0C1" w:rsidR="005D00B0" w:rsidRPr="00D351D7" w:rsidRDefault="00393A2F" w:rsidP="00393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3A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  <w:r w:rsidR="007455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393A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455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532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B7E317F" w14:textId="41307A5E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756,336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DBAA9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22EEA52" w14:textId="124FA5B8" w:rsidR="005D00B0" w:rsidRPr="00D351D7" w:rsidRDefault="00393A2F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3A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0084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9A995DB" w14:textId="337EAA96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(8,159)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D04B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6D1B000" w14:textId="3A7CA8E4" w:rsidR="005D00B0" w:rsidRPr="00D351D7" w:rsidRDefault="00393A2F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3A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  <w:r w:rsidR="007455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393A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455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D947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2F13423" w14:textId="2B47490A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748,177</w:t>
            </w:r>
          </w:p>
        </w:tc>
      </w:tr>
      <w:tr w:rsidR="005D00B0" w:rsidRPr="00D351D7" w14:paraId="356DB4CF" w14:textId="77777777" w:rsidTr="006F5DE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E3BAE91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E63D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18BDA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EDEE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A517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5744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CCBE8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5508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CDE6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8E105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D6F4F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F227" w14:textId="77777777" w:rsidR="005D00B0" w:rsidRPr="00D351D7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</w:tbl>
    <w:p w14:paraId="75567353" w14:textId="77777777" w:rsidR="00080CB1" w:rsidRPr="00080CB1" w:rsidRDefault="00080CB1" w:rsidP="00080CB1">
      <w:pPr>
        <w:rPr>
          <w:rFonts w:ascii="Angsana New" w:hAnsi="Angsana New"/>
          <w:b/>
          <w:bCs/>
          <w:i/>
          <w:iCs/>
          <w:sz w:val="30"/>
          <w:szCs w:val="30"/>
        </w:rPr>
      </w:pPr>
      <w:r w:rsidRPr="00080CB1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จังหวะเวลาในการรับรู้</w:t>
      </w:r>
    </w:p>
    <w:p w14:paraId="10933E1A" w14:textId="77777777" w:rsidR="00080CB1" w:rsidRPr="00080CB1" w:rsidRDefault="00080CB1" w:rsidP="00080CB1">
      <w:pPr>
        <w:rPr>
          <w:rFonts w:ascii="Angsana New" w:hAnsi="Angsana New"/>
          <w:sz w:val="30"/>
          <w:szCs w:val="30"/>
        </w:rPr>
      </w:pPr>
      <w:r w:rsidRPr="00080CB1">
        <w:rPr>
          <w:rFonts w:ascii="Angsana New" w:hAnsi="Angsana New"/>
          <w:sz w:val="30"/>
          <w:szCs w:val="30"/>
          <w:cs/>
        </w:rPr>
        <w:t xml:space="preserve"> </w:t>
      </w:r>
    </w:p>
    <w:p w14:paraId="62E72618" w14:textId="153233F0" w:rsidR="008F7B4E" w:rsidRPr="00080CB1" w:rsidRDefault="00080CB1" w:rsidP="00080CB1">
      <w:pPr>
        <w:rPr>
          <w:rFonts w:ascii="Angsana New" w:hAnsi="Angsana New"/>
          <w:sz w:val="30"/>
          <w:szCs w:val="30"/>
        </w:rPr>
      </w:pPr>
      <w:r w:rsidRPr="00080CB1">
        <w:rPr>
          <w:rFonts w:ascii="Angsana New" w:hAnsi="Angsana New"/>
          <w:sz w:val="30"/>
          <w:szCs w:val="30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tbl>
      <w:tblPr>
        <w:tblpPr w:leftFromText="180" w:rightFromText="180" w:vertAnchor="text" w:tblpY="-10"/>
        <w:tblW w:w="14580" w:type="dxa"/>
        <w:tblLayout w:type="fixed"/>
        <w:tblLook w:val="00A0" w:firstRow="1" w:lastRow="0" w:firstColumn="1" w:lastColumn="0" w:noHBand="0" w:noVBand="0"/>
      </w:tblPr>
      <w:tblGrid>
        <w:gridCol w:w="3960"/>
        <w:gridCol w:w="1530"/>
        <w:gridCol w:w="270"/>
        <w:gridCol w:w="1530"/>
        <w:gridCol w:w="270"/>
        <w:gridCol w:w="1530"/>
        <w:gridCol w:w="270"/>
        <w:gridCol w:w="1530"/>
        <w:gridCol w:w="360"/>
        <w:gridCol w:w="1530"/>
        <w:gridCol w:w="270"/>
        <w:gridCol w:w="1530"/>
      </w:tblGrid>
      <w:tr w:rsidR="000101A7" w:rsidRPr="00625DE9" w14:paraId="0B901564" w14:textId="77777777" w:rsidTr="000101A7">
        <w:trPr>
          <w:trHeight w:val="4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1E96A6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620" w:type="dxa"/>
            <w:gridSpan w:val="11"/>
            <w:tcBorders>
              <w:top w:val="nil"/>
              <w:left w:val="nil"/>
              <w:right w:val="nil"/>
            </w:tcBorders>
          </w:tcPr>
          <w:p w14:paraId="2D8612E8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101A7" w:rsidRPr="00625DE9" w14:paraId="475A5C87" w14:textId="77777777" w:rsidTr="000101A7">
        <w:trPr>
          <w:trHeight w:val="4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915F44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3100878D" w14:textId="77777777" w:rsidR="000101A7" w:rsidRPr="00D60BD8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7C5CE983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137736C3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5F7C872B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5D00B0" w:rsidRPr="00625DE9" w14:paraId="36864E50" w14:textId="77777777" w:rsidTr="000101A7">
        <w:trPr>
          <w:trHeight w:val="420"/>
          <w:tblHeader/>
        </w:trPr>
        <w:tc>
          <w:tcPr>
            <w:tcW w:w="3960" w:type="dxa"/>
            <w:tcBorders>
              <w:top w:val="nil"/>
              <w:left w:val="nil"/>
            </w:tcBorders>
            <w:noWrap/>
            <w:vAlign w:val="bottom"/>
          </w:tcPr>
          <w:p w14:paraId="709C9410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1E90EAB" w14:textId="391AB868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24E47C7B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C8843A9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298A773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55CC6C2" w14:textId="526BA036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0341F478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44C59F7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tcBorders>
              <w:top w:val="nil"/>
            </w:tcBorders>
          </w:tcPr>
          <w:p w14:paraId="50241F51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4D234F4" w14:textId="16F07224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5F4635E7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38EC0C7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D00B0" w:rsidRPr="00625DE9" w14:paraId="5581E4FF" w14:textId="77777777" w:rsidTr="000101A7">
        <w:trPr>
          <w:trHeight w:val="420"/>
          <w:tblHeader/>
        </w:trPr>
        <w:tc>
          <w:tcPr>
            <w:tcW w:w="3960" w:type="dxa"/>
            <w:tcBorders>
              <w:top w:val="nil"/>
              <w:left w:val="nil"/>
            </w:tcBorders>
            <w:noWrap/>
            <w:vAlign w:val="bottom"/>
          </w:tcPr>
          <w:p w14:paraId="5977197E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919ED16" w14:textId="4A9FC5F0" w:rsidR="005D00B0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02A93791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0C56F99" w14:textId="3E80B4F8" w:rsidR="005D00B0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215703B9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2369119" w14:textId="18DB8A48" w:rsidR="005D00B0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22692B19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7A72EB5" w14:textId="4D4000F7" w:rsidR="005D00B0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360" w:type="dxa"/>
            <w:tcBorders>
              <w:top w:val="nil"/>
            </w:tcBorders>
          </w:tcPr>
          <w:p w14:paraId="23B79A51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5A7D09E" w14:textId="37B9566B" w:rsidR="005D00B0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21FB2A45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B916FFC" w14:textId="4D0B5C28" w:rsidR="005D00B0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5D00B0" w:rsidRPr="00625DE9" w14:paraId="55CDA6CA" w14:textId="77777777" w:rsidTr="000101A7">
        <w:trPr>
          <w:trHeight w:val="362"/>
          <w:tblHeader/>
        </w:trPr>
        <w:tc>
          <w:tcPr>
            <w:tcW w:w="3960" w:type="dxa"/>
            <w:tcBorders>
              <w:left w:val="nil"/>
            </w:tcBorders>
          </w:tcPr>
          <w:p w14:paraId="733AEB4B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20" w:type="dxa"/>
            <w:gridSpan w:val="11"/>
            <w:shd w:val="clear" w:color="auto" w:fill="auto"/>
          </w:tcPr>
          <w:p w14:paraId="36618239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D00B0" w:rsidRPr="00625DE9" w14:paraId="45A85D92" w14:textId="77777777" w:rsidTr="000101A7">
        <w:trPr>
          <w:trHeight w:val="420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4D84644E" w14:textId="77777777" w:rsidR="005D00B0" w:rsidRPr="000A798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B08E4C4" w14:textId="10B6A1E1" w:rsidR="005D00B0" w:rsidRPr="009220CF" w:rsidRDefault="009220CF" w:rsidP="0092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0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10,206,165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3D2AA3" w14:textId="77777777" w:rsidR="005D00B0" w:rsidRPr="000A798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8999DBB" w14:textId="154385C5" w:rsidR="005D00B0" w:rsidRPr="000A798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450C11" w14:textId="77777777" w:rsidR="005D00B0" w:rsidRPr="000A798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BECA8D7" w14:textId="09E35A90" w:rsidR="005D00B0" w:rsidRPr="000A7989" w:rsidRDefault="009220CF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0CF">
              <w:rPr>
                <w:rFonts w:ascii="Angsana New" w:hAnsi="Angsana New"/>
                <w:color w:val="000000"/>
                <w:sz w:val="30"/>
                <w:szCs w:val="30"/>
              </w:rPr>
              <w:t>15,211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161094" w14:textId="77777777" w:rsidR="005D00B0" w:rsidRPr="000A798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686DAC0" w14:textId="0CC18815" w:rsidR="005D00B0" w:rsidRPr="000A798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21,863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14:paraId="0E82E18D" w14:textId="77777777" w:rsidR="005D00B0" w:rsidRPr="000A798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E13A3FB" w14:textId="42B5C431" w:rsidR="005D00B0" w:rsidRPr="009220CF" w:rsidRDefault="009220CF" w:rsidP="0092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20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10,221,376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286B224" w14:textId="77777777" w:rsidR="005D00B0" w:rsidRPr="000A798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46D06BD" w14:textId="10F5D7D4" w:rsidR="005D00B0" w:rsidRPr="000A798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9,953,894</w:t>
            </w:r>
          </w:p>
        </w:tc>
      </w:tr>
      <w:tr w:rsidR="005D00B0" w:rsidRPr="00625DE9" w14:paraId="76D5153C" w14:textId="77777777" w:rsidTr="000101A7">
        <w:trPr>
          <w:trHeight w:val="420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671A8CDE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09B10E5" w14:textId="7070A8E2" w:rsidR="005D00B0" w:rsidRPr="009220CF" w:rsidRDefault="009220CF" w:rsidP="0092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0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9,470,045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E3D86A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AF22F54" w14:textId="0451B6B3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8,759,232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0E8023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F56714A" w14:textId="1989ECDE" w:rsidR="005D00B0" w:rsidRPr="00625DE9" w:rsidRDefault="009220CF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0CF">
              <w:rPr>
                <w:rFonts w:ascii="Angsana New" w:hAnsi="Angsana New"/>
                <w:color w:val="000000"/>
                <w:sz w:val="30"/>
                <w:szCs w:val="30"/>
              </w:rPr>
              <w:t>330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451507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F446BD0" w14:textId="266785DD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486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14:paraId="1EE8BBDE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17BFB0E" w14:textId="425CFA2B" w:rsidR="005D00B0" w:rsidRPr="009220CF" w:rsidRDefault="009220CF" w:rsidP="0092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0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9,470,375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5B25E5" w14:textId="77777777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FC9ABE9" w14:textId="4FD203AF" w:rsidR="005D00B0" w:rsidRPr="00625DE9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8,759,718</w:t>
            </w:r>
          </w:p>
        </w:tc>
      </w:tr>
    </w:tbl>
    <w:p w14:paraId="273F0A98" w14:textId="77777777" w:rsidR="004D2056" w:rsidRDefault="004D2056" w:rsidP="00251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763370" w14:textId="6A38FC97" w:rsidR="000101A7" w:rsidRPr="00EF652C" w:rsidRDefault="000101A7" w:rsidP="00922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256"/>
        </w:tabs>
        <w:spacing w:line="380" w:lineRule="exact"/>
        <w:ind w:right="-18"/>
        <w:rPr>
          <w:rFonts w:asciiTheme="majorBidi" w:hAnsiTheme="majorBidi" w:cstheme="majorBidi"/>
          <w:sz w:val="30"/>
          <w:szCs w:val="30"/>
          <w:cs/>
        </w:rPr>
        <w:sectPr w:rsidR="000101A7" w:rsidRPr="00EF652C" w:rsidSect="00BE4C50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75DB365" w14:textId="7B3E2F01" w:rsidR="003176A2" w:rsidRPr="00051C4E" w:rsidRDefault="003176A2" w:rsidP="00051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6505"/>
        <w:gridCol w:w="1240"/>
        <w:gridCol w:w="242"/>
        <w:gridCol w:w="1242"/>
      </w:tblGrid>
      <w:tr w:rsidR="00665E90" w:rsidRPr="00EF652C" w14:paraId="27408DFC" w14:textId="77777777" w:rsidTr="002E2F75">
        <w:trPr>
          <w:tblHeader/>
        </w:trPr>
        <w:tc>
          <w:tcPr>
            <w:tcW w:w="6505" w:type="dxa"/>
            <w:shd w:val="clear" w:color="auto" w:fill="auto"/>
          </w:tcPr>
          <w:p w14:paraId="363FF920" w14:textId="77777777" w:rsidR="00665E90" w:rsidRPr="00051C4E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51C4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2724" w:type="dxa"/>
            <w:gridSpan w:val="3"/>
          </w:tcPr>
          <w:p w14:paraId="4F450E40" w14:textId="77777777" w:rsidR="00665E90" w:rsidRPr="00EF652C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5E90" w:rsidRPr="00EF652C" w14:paraId="32F65E95" w14:textId="77777777" w:rsidTr="002E2F75">
        <w:trPr>
          <w:tblHeader/>
        </w:trPr>
        <w:tc>
          <w:tcPr>
            <w:tcW w:w="6505" w:type="dxa"/>
          </w:tcPr>
          <w:p w14:paraId="7293C320" w14:textId="44E22878" w:rsidR="00665E90" w:rsidRPr="00051C4E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1C4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A684D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51C4E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เ</w:t>
            </w:r>
            <w:r w:rsidRPr="00051C4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AC0D5E">
              <w:rPr>
                <w:rFonts w:asciiTheme="majorBidi" w:hAnsi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665E9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0" w:type="dxa"/>
          </w:tcPr>
          <w:p w14:paraId="29B1A6E0" w14:textId="77777777" w:rsidR="00665E90" w:rsidRPr="00EF652C" w:rsidRDefault="00665E90" w:rsidP="002E2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1F5BA9C8" w14:textId="77777777" w:rsidR="00665E90" w:rsidRPr="00EF652C" w:rsidRDefault="00665E90" w:rsidP="002E2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8D1F4C" w14:textId="77777777" w:rsidR="00665E90" w:rsidRPr="00EF652C" w:rsidRDefault="00665E90" w:rsidP="002E2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65E90" w:rsidRPr="00EF652C" w14:paraId="5962FA32" w14:textId="77777777" w:rsidTr="002E2F75">
        <w:trPr>
          <w:tblHeader/>
        </w:trPr>
        <w:tc>
          <w:tcPr>
            <w:tcW w:w="6505" w:type="dxa"/>
          </w:tcPr>
          <w:p w14:paraId="309747E8" w14:textId="77777777" w:rsidR="00665E90" w:rsidRPr="00EF652C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24" w:type="dxa"/>
            <w:gridSpan w:val="3"/>
          </w:tcPr>
          <w:p w14:paraId="36AE5797" w14:textId="77777777" w:rsidR="00665E90" w:rsidRPr="00EF652C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5E90" w:rsidRPr="00EF652C" w14:paraId="0867D822" w14:textId="77777777" w:rsidTr="002E2F75">
        <w:trPr>
          <w:trHeight w:val="227"/>
        </w:trPr>
        <w:tc>
          <w:tcPr>
            <w:tcW w:w="6505" w:type="dxa"/>
          </w:tcPr>
          <w:p w14:paraId="45252ECC" w14:textId="77777777" w:rsidR="00665E90" w:rsidRPr="00EF652C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 w:firstLine="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40" w:type="dxa"/>
            <w:shd w:val="clear" w:color="auto" w:fill="auto"/>
          </w:tcPr>
          <w:p w14:paraId="3E8131C2" w14:textId="472A9253" w:rsidR="00665E90" w:rsidRPr="00382C25" w:rsidRDefault="00492918" w:rsidP="002E2F7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82C25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A77481">
              <w:rPr>
                <w:rFonts w:ascii="Angsana New" w:hAnsi="Angsana New"/>
                <w:sz w:val="30"/>
                <w:szCs w:val="30"/>
                <w:lang w:val="en-US" w:bidi="th-TH"/>
              </w:rPr>
              <w:t>6,371</w:t>
            </w:r>
          </w:p>
        </w:tc>
        <w:tc>
          <w:tcPr>
            <w:tcW w:w="242" w:type="dxa"/>
          </w:tcPr>
          <w:p w14:paraId="7D5EBDA8" w14:textId="77777777" w:rsidR="00665E90" w:rsidRPr="00EF652C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9EE299" w14:textId="50EAFBB7" w:rsidR="00665E90" w:rsidRPr="00EF652C" w:rsidRDefault="00C74774" w:rsidP="002E2F7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748,177</w:t>
            </w:r>
          </w:p>
        </w:tc>
      </w:tr>
      <w:tr w:rsidR="00665E90" w:rsidRPr="00EF652C" w14:paraId="00F2A499" w14:textId="77777777" w:rsidTr="002E2F75">
        <w:trPr>
          <w:trHeight w:val="182"/>
        </w:trPr>
        <w:tc>
          <w:tcPr>
            <w:tcW w:w="6505" w:type="dxa"/>
          </w:tcPr>
          <w:p w14:paraId="12DB4DF2" w14:textId="77777777" w:rsidR="00665E90" w:rsidRPr="00EF652C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240" w:type="dxa"/>
            <w:shd w:val="clear" w:color="auto" w:fill="auto"/>
          </w:tcPr>
          <w:p w14:paraId="0249FC3C" w14:textId="6300B028" w:rsidR="00665E90" w:rsidRPr="00382C25" w:rsidRDefault="00A77481" w:rsidP="002E2F7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1,289</w:t>
            </w:r>
          </w:p>
        </w:tc>
        <w:tc>
          <w:tcPr>
            <w:tcW w:w="242" w:type="dxa"/>
          </w:tcPr>
          <w:p w14:paraId="6B5E2990" w14:textId="77777777" w:rsidR="00665E90" w:rsidRPr="00EF652C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6D7A1F" w14:textId="7104DB15" w:rsidR="00665E90" w:rsidRPr="00EF652C" w:rsidRDefault="00C74774" w:rsidP="002E2F7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</w:tr>
      <w:tr w:rsidR="00665E90" w:rsidRPr="00EF652C" w14:paraId="10C060A7" w14:textId="77777777" w:rsidTr="002E2F75">
        <w:trPr>
          <w:trHeight w:val="281"/>
        </w:trPr>
        <w:tc>
          <w:tcPr>
            <w:tcW w:w="6505" w:type="dxa"/>
          </w:tcPr>
          <w:p w14:paraId="77A130EF" w14:textId="77777777" w:rsidR="00665E90" w:rsidRPr="00EF652C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 w:firstLine="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40" w:type="dxa"/>
            <w:shd w:val="clear" w:color="auto" w:fill="auto"/>
          </w:tcPr>
          <w:p w14:paraId="7DDF393B" w14:textId="77777777" w:rsidR="00665E90" w:rsidRPr="00382C25" w:rsidRDefault="00665E90" w:rsidP="002E2F7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77A39447" w14:textId="77777777" w:rsidR="00665E90" w:rsidRPr="00EF652C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97C4DC5" w14:textId="77777777" w:rsidR="00665E90" w:rsidRPr="00EF652C" w:rsidRDefault="00665E90" w:rsidP="002E2F7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65E90" w:rsidRPr="00EF652C" w14:paraId="3AFAECFF" w14:textId="77777777" w:rsidTr="002E2F75">
        <w:trPr>
          <w:trHeight w:val="227"/>
        </w:trPr>
        <w:tc>
          <w:tcPr>
            <w:tcW w:w="6505" w:type="dxa"/>
          </w:tcPr>
          <w:p w14:paraId="3F48913A" w14:textId="77777777" w:rsidR="00665E90" w:rsidRPr="00051C4E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- ส่วนแบ่งกำไรในเงินลงทุนในบริษัทร่วม</w:t>
            </w:r>
          </w:p>
        </w:tc>
        <w:tc>
          <w:tcPr>
            <w:tcW w:w="1240" w:type="dxa"/>
            <w:shd w:val="clear" w:color="auto" w:fill="auto"/>
          </w:tcPr>
          <w:p w14:paraId="5DF83E80" w14:textId="2AD0196E" w:rsidR="00665E90" w:rsidRPr="00382C25" w:rsidRDefault="00492918" w:rsidP="002E2F7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2C25">
              <w:rPr>
                <w:rFonts w:ascii="Angsana New" w:hAnsi="Angsana New"/>
                <w:sz w:val="30"/>
                <w:szCs w:val="30"/>
                <w:lang w:val="en-US" w:bidi="th-TH"/>
              </w:rPr>
              <w:t>53,000</w:t>
            </w:r>
          </w:p>
        </w:tc>
        <w:tc>
          <w:tcPr>
            <w:tcW w:w="242" w:type="dxa"/>
          </w:tcPr>
          <w:p w14:paraId="1782ABF0" w14:textId="77777777" w:rsidR="00665E90" w:rsidRPr="00EF652C" w:rsidRDefault="00665E90" w:rsidP="002E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0ADE32" w14:textId="475C81FE" w:rsidR="00665E90" w:rsidRPr="00EF652C" w:rsidRDefault="00C74774" w:rsidP="002E2F7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20,732</w:t>
            </w:r>
          </w:p>
        </w:tc>
      </w:tr>
      <w:tr w:rsidR="00665E90" w:rsidRPr="00EF652C" w14:paraId="7D42842A" w14:textId="77777777" w:rsidTr="002E2F75">
        <w:tc>
          <w:tcPr>
            <w:tcW w:w="6505" w:type="dxa"/>
          </w:tcPr>
          <w:p w14:paraId="4762BB64" w14:textId="77777777" w:rsidR="00665E90" w:rsidRPr="00EF652C" w:rsidRDefault="00665E90" w:rsidP="002E2F75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D37B" w14:textId="07B1B615" w:rsidR="00665E90" w:rsidRPr="00382C25" w:rsidRDefault="00492918" w:rsidP="002E2F7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82C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460,660</w:t>
            </w:r>
          </w:p>
        </w:tc>
        <w:tc>
          <w:tcPr>
            <w:tcW w:w="242" w:type="dxa"/>
          </w:tcPr>
          <w:p w14:paraId="0DACDB98" w14:textId="77777777" w:rsidR="00665E90" w:rsidRPr="00EF652C" w:rsidRDefault="00665E90" w:rsidP="002E2F7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B711BC1" w14:textId="5280D41A" w:rsidR="00665E90" w:rsidRPr="00EF652C" w:rsidRDefault="00B162D5" w:rsidP="002E2F7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2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770,304</w:t>
            </w:r>
          </w:p>
        </w:tc>
      </w:tr>
    </w:tbl>
    <w:p w14:paraId="693F2374" w14:textId="77777777" w:rsidR="00665E90" w:rsidRDefault="00665E90" w:rsidP="005D0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720"/>
        <w:gridCol w:w="1242"/>
        <w:gridCol w:w="242"/>
        <w:gridCol w:w="1242"/>
        <w:gridCol w:w="242"/>
        <w:gridCol w:w="1242"/>
        <w:gridCol w:w="242"/>
        <w:gridCol w:w="1176"/>
      </w:tblGrid>
      <w:tr w:rsidR="003176A2" w:rsidRPr="00EF652C" w14:paraId="6340D9DC" w14:textId="77777777" w:rsidTr="00915E28">
        <w:trPr>
          <w:tblHeader/>
        </w:trPr>
        <w:tc>
          <w:tcPr>
            <w:tcW w:w="2880" w:type="dxa"/>
            <w:shd w:val="clear" w:color="auto" w:fill="auto"/>
          </w:tcPr>
          <w:p w14:paraId="3F63EF38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77DD0E7B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76818E66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176A2" w:rsidRPr="00EF652C" w14:paraId="5421E9A0" w14:textId="77777777" w:rsidTr="00915E28">
        <w:trPr>
          <w:tblHeader/>
        </w:trPr>
        <w:tc>
          <w:tcPr>
            <w:tcW w:w="2880" w:type="dxa"/>
            <w:shd w:val="clear" w:color="auto" w:fill="auto"/>
          </w:tcPr>
          <w:p w14:paraId="49F2C209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010AA971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1113032F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216DDF38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0F192EB7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C6FB5" w:rsidRPr="00EF652C" w14:paraId="55AF3C3A" w14:textId="77777777" w:rsidTr="00915E28">
        <w:trPr>
          <w:tblHeader/>
        </w:trPr>
        <w:tc>
          <w:tcPr>
            <w:tcW w:w="2880" w:type="dxa"/>
          </w:tcPr>
          <w:p w14:paraId="340C77BB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5D59FF92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880A7EC" w14:textId="0FB9A76D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  <w:p w14:paraId="60AE7E8C" w14:textId="3D40581A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21399A07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9D6B7DD" w14:textId="48F09E75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7D587166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E0B52B0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  <w:p w14:paraId="45034745" w14:textId="137037EE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29D20D97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A60266E" w14:textId="1B6C8D54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C6FB5" w:rsidRPr="00EF652C" w14:paraId="17F6968F" w14:textId="77777777" w:rsidTr="00915E28">
        <w:trPr>
          <w:tblHeader/>
        </w:trPr>
        <w:tc>
          <w:tcPr>
            <w:tcW w:w="2880" w:type="dxa"/>
          </w:tcPr>
          <w:p w14:paraId="3EA6570F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0E66BA10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15FCA299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6FB5" w:rsidRPr="00EF652C" w14:paraId="24155A10" w14:textId="77777777" w:rsidTr="00915E28">
        <w:trPr>
          <w:trHeight w:val="227"/>
        </w:trPr>
        <w:tc>
          <w:tcPr>
            <w:tcW w:w="2880" w:type="dxa"/>
          </w:tcPr>
          <w:p w14:paraId="69FAB0A8" w14:textId="77777777" w:rsidR="005C6FB5" w:rsidRPr="00EF652C" w:rsidRDefault="005C6FB5" w:rsidP="005C6F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0" w:type="dxa"/>
          </w:tcPr>
          <w:p w14:paraId="51580C86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9E5554F" w14:textId="039D67C7" w:rsidR="005C6FB5" w:rsidRPr="00397C6F" w:rsidRDefault="00397C6F" w:rsidP="00397C6F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C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10,221,376</w:t>
            </w:r>
          </w:p>
        </w:tc>
        <w:tc>
          <w:tcPr>
            <w:tcW w:w="242" w:type="dxa"/>
            <w:shd w:val="clear" w:color="auto" w:fill="auto"/>
          </w:tcPr>
          <w:p w14:paraId="2E068F5E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CB6D08E" w14:textId="5F950112" w:rsidR="005C6FB5" w:rsidRPr="00EF652C" w:rsidRDefault="005C6FB5" w:rsidP="005C6FB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9,953,894</w:t>
            </w:r>
          </w:p>
        </w:tc>
        <w:tc>
          <w:tcPr>
            <w:tcW w:w="242" w:type="dxa"/>
            <w:shd w:val="clear" w:color="auto" w:fill="auto"/>
          </w:tcPr>
          <w:p w14:paraId="1C6BB566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6B1ACD6A" w14:textId="14BF40B3" w:rsidR="005C6FB5" w:rsidRPr="00EF652C" w:rsidRDefault="003D3924" w:rsidP="003D392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39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9,470,375</w:t>
            </w:r>
          </w:p>
        </w:tc>
        <w:tc>
          <w:tcPr>
            <w:tcW w:w="242" w:type="dxa"/>
          </w:tcPr>
          <w:p w14:paraId="7E4740A8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0E8875A1" w14:textId="17809795" w:rsidR="005C6FB5" w:rsidRPr="00EF652C" w:rsidRDefault="005C6FB5" w:rsidP="005C6FB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8,759,718</w:t>
            </w:r>
          </w:p>
        </w:tc>
      </w:tr>
      <w:tr w:rsidR="005C6FB5" w:rsidRPr="00EF652C" w14:paraId="56553D90" w14:textId="77777777" w:rsidTr="00915E28">
        <w:trPr>
          <w:trHeight w:val="182"/>
        </w:trPr>
        <w:tc>
          <w:tcPr>
            <w:tcW w:w="2880" w:type="dxa"/>
          </w:tcPr>
          <w:p w14:paraId="622CD09B" w14:textId="77777777" w:rsidR="005C6FB5" w:rsidRPr="00EF652C" w:rsidRDefault="005C6FB5" w:rsidP="005C6F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0" w:type="dxa"/>
          </w:tcPr>
          <w:p w14:paraId="6C4BBE5F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D32A37" w14:textId="3B0EC3BD" w:rsidR="005C6FB5" w:rsidRPr="00EF652C" w:rsidRDefault="00397C6F" w:rsidP="00397C6F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C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159,229</w:t>
            </w:r>
          </w:p>
        </w:tc>
        <w:tc>
          <w:tcPr>
            <w:tcW w:w="242" w:type="dxa"/>
            <w:shd w:val="clear" w:color="auto" w:fill="auto"/>
          </w:tcPr>
          <w:p w14:paraId="30074271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218CC750" w14:textId="4DC6274A" w:rsidR="005C6FB5" w:rsidRPr="00EF652C" w:rsidRDefault="005C6FB5" w:rsidP="005C6FB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102,127</w:t>
            </w:r>
          </w:p>
        </w:tc>
        <w:tc>
          <w:tcPr>
            <w:tcW w:w="242" w:type="dxa"/>
            <w:shd w:val="clear" w:color="auto" w:fill="auto"/>
          </w:tcPr>
          <w:p w14:paraId="30C70EDF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F924D70" w14:textId="76730FD7" w:rsidR="005C6FB5" w:rsidRPr="003D3924" w:rsidRDefault="003D3924" w:rsidP="003D392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39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42" w:type="dxa"/>
          </w:tcPr>
          <w:p w14:paraId="0AB1A605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C3AC99C" w14:textId="38F6E7D9" w:rsidR="005C6FB5" w:rsidRPr="00EF652C" w:rsidRDefault="005C6FB5" w:rsidP="005C6FB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5C6FB5" w:rsidRPr="00EF652C" w14:paraId="13C0F69D" w14:textId="77777777" w:rsidTr="00915E28">
        <w:trPr>
          <w:trHeight w:val="281"/>
        </w:trPr>
        <w:tc>
          <w:tcPr>
            <w:tcW w:w="2880" w:type="dxa"/>
          </w:tcPr>
          <w:p w14:paraId="1F2799A0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0" w:type="dxa"/>
          </w:tcPr>
          <w:p w14:paraId="4D3D6092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46AEABE3" w14:textId="4C8B4A41" w:rsidR="005C6FB5" w:rsidRPr="00397C6F" w:rsidRDefault="00397C6F" w:rsidP="00397C6F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C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3,338,240</w:t>
            </w:r>
          </w:p>
        </w:tc>
        <w:tc>
          <w:tcPr>
            <w:tcW w:w="242" w:type="dxa"/>
            <w:shd w:val="clear" w:color="auto" w:fill="auto"/>
          </w:tcPr>
          <w:p w14:paraId="3604FE0E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789329B6" w14:textId="7165012A" w:rsidR="005C6FB5" w:rsidRPr="00EF652C" w:rsidRDefault="005C6FB5" w:rsidP="005C6FB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3,189,37</w:t>
            </w:r>
            <w:r w:rsidR="003A68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2" w:type="dxa"/>
            <w:shd w:val="clear" w:color="auto" w:fill="auto"/>
          </w:tcPr>
          <w:p w14:paraId="40B42806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A70403A" w14:textId="5F8209E0" w:rsidR="005C6FB5" w:rsidRPr="00EF652C" w:rsidRDefault="003D3924" w:rsidP="003D392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39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314,228</w:t>
            </w:r>
          </w:p>
        </w:tc>
        <w:tc>
          <w:tcPr>
            <w:tcW w:w="242" w:type="dxa"/>
          </w:tcPr>
          <w:p w14:paraId="1F5CC6F1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6" w:type="dxa"/>
          </w:tcPr>
          <w:p w14:paraId="4548C52C" w14:textId="11BFBFE0" w:rsidR="005C6FB5" w:rsidRPr="00EF652C" w:rsidRDefault="005C6FB5" w:rsidP="005C6FB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380,839</w:t>
            </w:r>
          </w:p>
        </w:tc>
      </w:tr>
      <w:tr w:rsidR="005C6FB5" w:rsidRPr="00EF652C" w14:paraId="4F3729F7" w14:textId="77777777" w:rsidTr="00915E28">
        <w:tc>
          <w:tcPr>
            <w:tcW w:w="2880" w:type="dxa"/>
          </w:tcPr>
          <w:p w14:paraId="6CC19F67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5B0D1F5D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910D3" w14:textId="0D7B3ACB" w:rsidR="005C6FB5" w:rsidRPr="00397C6F" w:rsidRDefault="00397C6F" w:rsidP="00397C6F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97C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13,718,845</w:t>
            </w:r>
          </w:p>
        </w:tc>
        <w:tc>
          <w:tcPr>
            <w:tcW w:w="242" w:type="dxa"/>
            <w:shd w:val="clear" w:color="auto" w:fill="auto"/>
          </w:tcPr>
          <w:p w14:paraId="3C87208E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8C061" w14:textId="23C4114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13,245,39</w:t>
            </w:r>
            <w:r w:rsidR="003A6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2" w:type="dxa"/>
            <w:shd w:val="clear" w:color="auto" w:fill="auto"/>
          </w:tcPr>
          <w:p w14:paraId="2FF90615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B19FC" w14:textId="6F6BFC16" w:rsidR="005C6FB5" w:rsidRPr="003D3924" w:rsidRDefault="003D3924" w:rsidP="003D392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39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9,784,626</w:t>
            </w:r>
          </w:p>
        </w:tc>
        <w:tc>
          <w:tcPr>
            <w:tcW w:w="242" w:type="dxa"/>
          </w:tcPr>
          <w:p w14:paraId="4AD0C7E4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6914CAC" w14:textId="5B0E5792" w:rsidR="005C6FB5" w:rsidRPr="00EF652C" w:rsidRDefault="005C6FB5" w:rsidP="005C6FB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9,140,599</w:t>
            </w:r>
          </w:p>
        </w:tc>
      </w:tr>
    </w:tbl>
    <w:p w14:paraId="75F4383C" w14:textId="062A0E03" w:rsidR="005C6FB5" w:rsidRDefault="005C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477234D9" w14:textId="5C4248EB" w:rsidR="00765F00" w:rsidRDefault="00765F00" w:rsidP="00051C4E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452A6453" w14:textId="77777777" w:rsidR="00765F00" w:rsidRPr="008E76D8" w:rsidRDefault="00765F00" w:rsidP="00765F00">
      <w:pPr>
        <w:pStyle w:val="block"/>
        <w:tabs>
          <w:tab w:val="left" w:pos="10170"/>
        </w:tabs>
        <w:spacing w:after="0" w:line="240" w:lineRule="auto"/>
        <w:ind w:left="0" w:right="418"/>
        <w:jc w:val="both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40"/>
        <w:gridCol w:w="1066"/>
        <w:gridCol w:w="231"/>
        <w:gridCol w:w="1152"/>
      </w:tblGrid>
      <w:tr w:rsidR="00765F00" w:rsidRPr="008E76D8" w14:paraId="42CCE4E9" w14:textId="77777777" w:rsidTr="00D57322">
        <w:trPr>
          <w:tblHeader/>
        </w:trPr>
        <w:tc>
          <w:tcPr>
            <w:tcW w:w="3600" w:type="dxa"/>
            <w:vAlign w:val="bottom"/>
          </w:tcPr>
          <w:p w14:paraId="065790E2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85DE193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4A3BC6F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4880EE14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53A4392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73EE465" w14:textId="77777777" w:rsidR="00765F00" w:rsidRPr="008E76D8" w:rsidDel="00D43E7A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65F00" w:rsidRPr="008E76D8" w14:paraId="50D3BBCD" w14:textId="77777777" w:rsidTr="00D57322">
        <w:trPr>
          <w:tblHeader/>
        </w:trPr>
        <w:tc>
          <w:tcPr>
            <w:tcW w:w="3600" w:type="dxa"/>
          </w:tcPr>
          <w:p w14:paraId="49769FFA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6E411C9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8B2F4C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4A26A4D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5D4D0D5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05C5272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5F00" w:rsidRPr="008E76D8" w14:paraId="4154D004" w14:textId="77777777" w:rsidTr="00D57322">
        <w:tc>
          <w:tcPr>
            <w:tcW w:w="3600" w:type="dxa"/>
          </w:tcPr>
          <w:p w14:paraId="65D87FE3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DAF0E31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7FC048C3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EB44E50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62D1513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8E54B6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26CD1" w:rsidRPr="008E76D8" w14:paraId="568D48B5" w14:textId="77777777" w:rsidTr="00100FAB">
        <w:tc>
          <w:tcPr>
            <w:tcW w:w="3600" w:type="dxa"/>
          </w:tcPr>
          <w:p w14:paraId="76D82AC5" w14:textId="004DA3EA" w:rsidR="00726CD1" w:rsidRPr="008E76D8" w:rsidRDefault="00726CD1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5DEDB2B6" w14:textId="6F109626" w:rsidR="00726CD1" w:rsidRPr="00726CD1" w:rsidRDefault="00726CD1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CD1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726C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726CD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02EDE6BC" w14:textId="2E9104AA" w:rsidR="00726CD1" w:rsidRPr="00726CD1" w:rsidRDefault="00726CD1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C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726CD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</w:tcPr>
          <w:p w14:paraId="7BB95C03" w14:textId="0FFA2FE2" w:rsidR="00726CD1" w:rsidRPr="008E76D8" w:rsidRDefault="00726CD1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31" w:type="dxa"/>
          </w:tcPr>
          <w:p w14:paraId="110BD542" w14:textId="77777777" w:rsidR="00726CD1" w:rsidRPr="008E76D8" w:rsidRDefault="00726CD1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00FA41" w14:textId="2DE2A276" w:rsidR="00726CD1" w:rsidRPr="008E76D8" w:rsidRDefault="00726CD1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84.7</w:t>
            </w:r>
            <w:r w:rsidR="00856CA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65F00" w:rsidRPr="008E76D8" w14:paraId="7C51D92D" w14:textId="77777777" w:rsidTr="00100FAB">
        <w:tc>
          <w:tcPr>
            <w:tcW w:w="3600" w:type="dxa"/>
          </w:tcPr>
          <w:p w14:paraId="6DBCF3B4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04DE40D2" w14:textId="03D62CEF" w:rsidR="00765F00" w:rsidRPr="008E76D8" w:rsidRDefault="00020A13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5D6978A7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324679A2" w14:textId="3A062028" w:rsidR="00765F00" w:rsidRPr="008E76D8" w:rsidRDefault="00665E9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0.52</w:t>
            </w:r>
          </w:p>
        </w:tc>
        <w:tc>
          <w:tcPr>
            <w:tcW w:w="231" w:type="dxa"/>
          </w:tcPr>
          <w:p w14:paraId="54B502F5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3F594E" w14:textId="3F6FB565" w:rsidR="00765F00" w:rsidRPr="008E76D8" w:rsidRDefault="00665E9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440.63</w:t>
            </w:r>
          </w:p>
        </w:tc>
      </w:tr>
      <w:tr w:rsidR="009E580B" w:rsidRPr="008E76D8" w14:paraId="74ED267E" w14:textId="77777777" w:rsidTr="00100FAB">
        <w:tc>
          <w:tcPr>
            <w:tcW w:w="3600" w:type="dxa"/>
          </w:tcPr>
          <w:p w14:paraId="47C8AA8E" w14:textId="77777777" w:rsidR="009E580B" w:rsidRPr="008E76D8" w:rsidRDefault="009E580B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43D32A" w14:textId="77777777" w:rsidR="009E580B" w:rsidRPr="008E76D8" w:rsidRDefault="009E580B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08DA55" w14:textId="77777777" w:rsidR="009E580B" w:rsidRPr="008E76D8" w:rsidRDefault="009E580B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7ACD442" w14:textId="77777777" w:rsidR="009E580B" w:rsidRDefault="009E580B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C57B899" w14:textId="77777777" w:rsidR="009E580B" w:rsidRPr="008E76D8" w:rsidRDefault="009E580B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C51B081" w14:textId="7AEC6170" w:rsidR="009E580B" w:rsidRPr="00743E28" w:rsidRDefault="009E580B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525.36</w:t>
            </w:r>
          </w:p>
        </w:tc>
      </w:tr>
      <w:tr w:rsidR="00765F00" w:rsidRPr="005C6FB5" w14:paraId="3E8DB26E" w14:textId="77777777" w:rsidTr="009E580B">
        <w:tc>
          <w:tcPr>
            <w:tcW w:w="3600" w:type="dxa"/>
          </w:tcPr>
          <w:p w14:paraId="6B059D5D" w14:textId="77777777" w:rsidR="00765F00" w:rsidRPr="005C6FB5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5172E91A" w14:textId="77777777" w:rsidR="00765F00" w:rsidRPr="005C6FB5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40656F13" w14:textId="77777777" w:rsidR="00765F00" w:rsidRPr="005C6FB5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E630392" w14:textId="77777777" w:rsidR="00765F00" w:rsidRPr="005C6FB5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1" w:type="dxa"/>
          </w:tcPr>
          <w:p w14:paraId="078CBF73" w14:textId="77777777" w:rsidR="00765F00" w:rsidRPr="005C6FB5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D99563A" w14:textId="77777777" w:rsidR="00765F00" w:rsidRPr="005C6FB5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65F00" w:rsidRPr="008E76D8" w14:paraId="79F9547A" w14:textId="77777777" w:rsidTr="00D57322">
        <w:tc>
          <w:tcPr>
            <w:tcW w:w="3600" w:type="dxa"/>
          </w:tcPr>
          <w:p w14:paraId="5D030B1D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58CE399D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7A853351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30EB138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5B1A8DB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A7A888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CD1" w:rsidRPr="008E76D8" w14:paraId="6A5F779A" w14:textId="77777777" w:rsidTr="00100FAB">
        <w:tc>
          <w:tcPr>
            <w:tcW w:w="3600" w:type="dxa"/>
          </w:tcPr>
          <w:p w14:paraId="46DB1A2F" w14:textId="06AC2459" w:rsidR="00726CD1" w:rsidRPr="008E76D8" w:rsidRDefault="00726CD1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5E886227" w14:textId="09F0D594" w:rsidR="00726CD1" w:rsidRPr="008E76D8" w:rsidRDefault="00726CD1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26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6C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726C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312A4D48" w14:textId="28696E40" w:rsidR="00726CD1" w:rsidRPr="008E76D8" w:rsidRDefault="00726CD1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726C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726C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66" w:type="dxa"/>
          </w:tcPr>
          <w:p w14:paraId="3EE39833" w14:textId="69CCB118" w:rsidR="00726CD1" w:rsidRPr="008E76D8" w:rsidRDefault="00726CD1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0.18</w:t>
            </w:r>
          </w:p>
        </w:tc>
        <w:tc>
          <w:tcPr>
            <w:tcW w:w="231" w:type="dxa"/>
          </w:tcPr>
          <w:p w14:paraId="3C52BC96" w14:textId="77777777" w:rsidR="00726CD1" w:rsidRPr="008E76D8" w:rsidRDefault="00726CD1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199B16" w14:textId="2F62E052" w:rsidR="00726CD1" w:rsidRPr="008E76D8" w:rsidRDefault="00726CD1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152.5</w:t>
            </w:r>
            <w:r w:rsidR="00856CA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26CD1" w:rsidRPr="008E76D8" w14:paraId="74595641" w14:textId="77777777" w:rsidTr="00100FAB">
        <w:tc>
          <w:tcPr>
            <w:tcW w:w="3600" w:type="dxa"/>
          </w:tcPr>
          <w:p w14:paraId="6D2ABBD0" w14:textId="77777777" w:rsidR="00726CD1" w:rsidRPr="008E76D8" w:rsidRDefault="00726CD1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1B73FF32" w14:textId="77777777" w:rsidR="00726CD1" w:rsidRPr="008E76D8" w:rsidRDefault="00726CD1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4C11D28B" w14:textId="77777777" w:rsidR="00726CD1" w:rsidRPr="008E76D8" w:rsidRDefault="00726CD1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62C6ECDF" w14:textId="3B71555D" w:rsidR="00726CD1" w:rsidRPr="008E76D8" w:rsidRDefault="00726CD1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0.52</w:t>
            </w:r>
          </w:p>
        </w:tc>
        <w:tc>
          <w:tcPr>
            <w:tcW w:w="231" w:type="dxa"/>
          </w:tcPr>
          <w:p w14:paraId="047A00B4" w14:textId="77777777" w:rsidR="00726CD1" w:rsidRPr="008E76D8" w:rsidRDefault="00726CD1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79BD20" w14:textId="7F28BDA0" w:rsidR="00726CD1" w:rsidRPr="008E76D8" w:rsidRDefault="00726CD1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440.63</w:t>
            </w:r>
          </w:p>
        </w:tc>
      </w:tr>
      <w:tr w:rsidR="009E580B" w:rsidRPr="008E76D8" w14:paraId="618533F8" w14:textId="77777777" w:rsidTr="00100FAB">
        <w:tc>
          <w:tcPr>
            <w:tcW w:w="3600" w:type="dxa"/>
          </w:tcPr>
          <w:p w14:paraId="5ECE0FC7" w14:textId="77777777" w:rsidR="009E580B" w:rsidRPr="008E76D8" w:rsidRDefault="009E580B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2401B8A" w14:textId="77777777" w:rsidR="009E580B" w:rsidRPr="008E76D8" w:rsidRDefault="009E580B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6D333C" w14:textId="77777777" w:rsidR="009E580B" w:rsidRPr="008E76D8" w:rsidRDefault="009E580B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8533DD1" w14:textId="77777777" w:rsidR="009E580B" w:rsidRDefault="009E580B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C775D88" w14:textId="77777777" w:rsidR="009E580B" w:rsidRPr="008E76D8" w:rsidRDefault="009E580B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A4C05BE" w14:textId="7B3B39C7" w:rsidR="009E580B" w:rsidRPr="00743E28" w:rsidRDefault="009E580B" w:rsidP="0072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593.15</w:t>
            </w:r>
          </w:p>
        </w:tc>
      </w:tr>
    </w:tbl>
    <w:p w14:paraId="746735AA" w14:textId="65882150" w:rsidR="00051C4E" w:rsidRPr="005C6FB5" w:rsidRDefault="00B245AD" w:rsidP="00051C4E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C6FB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272F698" w14:textId="77777777" w:rsidR="006E78D4" w:rsidRPr="005C6FB5" w:rsidRDefault="006E78D4" w:rsidP="006E78D4">
      <w:pPr>
        <w:rPr>
          <w:sz w:val="30"/>
          <w:szCs w:val="30"/>
          <w:lang w:eastAsia="x-none"/>
        </w:rPr>
      </w:pPr>
    </w:p>
    <w:p w14:paraId="754956E3" w14:textId="72CD041A" w:rsidR="005C6FB5" w:rsidRPr="005C6FB5" w:rsidRDefault="00A837DE" w:rsidP="00974B3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F765D10" w14:textId="426E3EE3" w:rsidR="00FD32DB" w:rsidRPr="005C6FB5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5C6FB5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5C6F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2B9967F" w14:textId="3A0B8D7F" w:rsidR="00FF6F71" w:rsidRPr="005C6FB5" w:rsidRDefault="00FF6F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9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2"/>
        <w:gridCol w:w="1083"/>
        <w:gridCol w:w="240"/>
        <w:gridCol w:w="1289"/>
        <w:gridCol w:w="236"/>
        <w:gridCol w:w="853"/>
        <w:gridCol w:w="236"/>
        <w:gridCol w:w="844"/>
        <w:gridCol w:w="236"/>
        <w:gridCol w:w="844"/>
        <w:gridCol w:w="236"/>
        <w:gridCol w:w="848"/>
        <w:gridCol w:w="927"/>
        <w:gridCol w:w="20"/>
      </w:tblGrid>
      <w:tr w:rsidR="002442A9" w:rsidRPr="00EF652C" w14:paraId="0055607F" w14:textId="77777777" w:rsidTr="005C6FB5">
        <w:trPr>
          <w:gridAfter w:val="1"/>
          <w:wAfter w:w="20" w:type="dxa"/>
          <w:trHeight w:val="261"/>
        </w:trPr>
        <w:tc>
          <w:tcPr>
            <w:tcW w:w="2062" w:type="dxa"/>
            <w:shd w:val="clear" w:color="auto" w:fill="auto"/>
            <w:vAlign w:val="bottom"/>
          </w:tcPr>
          <w:p w14:paraId="075A4C87" w14:textId="5755D42D" w:rsidR="002442A9" w:rsidRPr="00EF652C" w:rsidRDefault="002442A9" w:rsidP="00753C2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872" w:type="dxa"/>
            <w:gridSpan w:val="12"/>
          </w:tcPr>
          <w:p w14:paraId="2E369DED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442A9" w:rsidRPr="00EF652C" w14:paraId="2D99723F" w14:textId="77777777" w:rsidTr="005C6FB5">
        <w:trPr>
          <w:gridAfter w:val="1"/>
          <w:wAfter w:w="20" w:type="dxa"/>
          <w:trHeight w:val="261"/>
        </w:trPr>
        <w:tc>
          <w:tcPr>
            <w:tcW w:w="2062" w:type="dxa"/>
            <w:shd w:val="clear" w:color="auto" w:fill="auto"/>
            <w:vAlign w:val="bottom"/>
          </w:tcPr>
          <w:p w14:paraId="6663A1FB" w14:textId="77777777" w:rsidR="002442A9" w:rsidRPr="00EF652C" w:rsidRDefault="002442A9" w:rsidP="00753C2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01" w:type="dxa"/>
            <w:gridSpan w:val="5"/>
            <w:vAlign w:val="bottom"/>
          </w:tcPr>
          <w:p w14:paraId="1749FCB8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C70DB3D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935" w:type="dxa"/>
            <w:gridSpan w:val="6"/>
          </w:tcPr>
          <w:p w14:paraId="60977612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442A9" w:rsidRPr="00EF652C" w14:paraId="424C5F5E" w14:textId="77777777" w:rsidTr="005C6FB5">
        <w:trPr>
          <w:trHeight w:val="261"/>
        </w:trPr>
        <w:tc>
          <w:tcPr>
            <w:tcW w:w="2062" w:type="dxa"/>
            <w:shd w:val="clear" w:color="auto" w:fill="auto"/>
            <w:vAlign w:val="bottom"/>
          </w:tcPr>
          <w:p w14:paraId="72C0AF54" w14:textId="61C99DA8" w:rsidR="002442A9" w:rsidRPr="00EF652C" w:rsidRDefault="002442A9" w:rsidP="00753C22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5131E8D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2987FCF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0FF446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3BEEF1C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58BDAC57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7F897206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84A03" w14:textId="77777777" w:rsidR="002442A9" w:rsidRPr="00EF652C" w:rsidRDefault="002442A9" w:rsidP="00753C2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86C3C6B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B569ADA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47F901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4CC67ABF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55FCF6B" w14:textId="77777777" w:rsidR="002442A9" w:rsidRPr="00EF652C" w:rsidRDefault="002442A9" w:rsidP="00753C2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77A53A7F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8" w:type="dxa"/>
            <w:vAlign w:val="bottom"/>
          </w:tcPr>
          <w:p w14:paraId="18C21971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65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956CEE7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442A9" w:rsidRPr="00EF652C" w14:paraId="745DF009" w14:textId="77777777" w:rsidTr="005C6FB5">
        <w:trPr>
          <w:gridAfter w:val="1"/>
          <w:wAfter w:w="20" w:type="dxa"/>
          <w:trHeight w:val="261"/>
        </w:trPr>
        <w:tc>
          <w:tcPr>
            <w:tcW w:w="2062" w:type="dxa"/>
            <w:shd w:val="clear" w:color="auto" w:fill="auto"/>
          </w:tcPr>
          <w:p w14:paraId="06F35EC3" w14:textId="77777777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872" w:type="dxa"/>
            <w:gridSpan w:val="12"/>
          </w:tcPr>
          <w:p w14:paraId="41870880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442A9" w:rsidRPr="00EF652C" w14:paraId="292854CC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52CE8BCB" w14:textId="1BAEE5AA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F7B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8F7B4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C6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3" w:type="dxa"/>
          </w:tcPr>
          <w:p w14:paraId="58D5D4C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E50643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0D21FD0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F4EE53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2E67DEDD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DD8FB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BE01C22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A3E8FE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E2E2B4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3FBFF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04B4AA9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2015BB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2A9" w:rsidRPr="00EF652C" w14:paraId="2395A162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0B49DD5F" w14:textId="77777777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3" w:type="dxa"/>
          </w:tcPr>
          <w:p w14:paraId="2BBE2F06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A1EC4C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4970110F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4B5592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41EBC2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5C0D1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563142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8EA2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20C50D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85D3B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218199A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19B082E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77549C9D" w14:textId="77777777" w:rsidTr="005C6FB5">
        <w:trPr>
          <w:trHeight w:val="227"/>
        </w:trPr>
        <w:tc>
          <w:tcPr>
            <w:tcW w:w="2062" w:type="dxa"/>
            <w:shd w:val="clear" w:color="auto" w:fill="auto"/>
          </w:tcPr>
          <w:p w14:paraId="3E5CE9D2" w14:textId="33DB551E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3" w:type="dxa"/>
          </w:tcPr>
          <w:p w14:paraId="0D82E02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0DD065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6A49F65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7CA92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371D11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6F920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3432B8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9D16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F1343D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1DB33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2B72373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7BC8C06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22E5B9A1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04093C75" w14:textId="12F5BF6A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083" w:type="dxa"/>
          </w:tcPr>
          <w:p w14:paraId="71610D12" w14:textId="1377FF86" w:rsidR="00D83B31" w:rsidRPr="00EF652C" w:rsidRDefault="00564913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33F711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23E140AA" w14:textId="394126BD" w:rsidR="00D83B31" w:rsidRPr="00EF652C" w:rsidRDefault="00564913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64913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4913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  <w:shd w:val="clear" w:color="auto" w:fill="auto"/>
          </w:tcPr>
          <w:p w14:paraId="137A890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EE7D87D" w14:textId="233F7946" w:rsidR="00D83B31" w:rsidRPr="00EF652C" w:rsidRDefault="00564913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64913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4913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7F69126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CF478FF" w14:textId="551C31E5" w:rsidR="00D83B31" w:rsidRPr="00EF652C" w:rsidRDefault="00564913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64913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4913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49D2BEA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E8FBCA" w14:textId="35B2F243" w:rsidR="00D83B31" w:rsidRPr="00EF652C" w:rsidRDefault="00564913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10362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2DFAFBE5" w14:textId="2D04C68A" w:rsidR="00D83B31" w:rsidRPr="00EF652C" w:rsidRDefault="00564913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109E45BA" w14:textId="2B415993" w:rsidR="00D83B31" w:rsidRPr="00EF652C" w:rsidRDefault="00564913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64913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4913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D83B31" w:rsidRPr="00EF652C" w14:paraId="3E480226" w14:textId="77777777" w:rsidTr="003D1A79">
        <w:trPr>
          <w:trHeight w:val="290"/>
        </w:trPr>
        <w:tc>
          <w:tcPr>
            <w:tcW w:w="2062" w:type="dxa"/>
            <w:shd w:val="clear" w:color="auto" w:fill="auto"/>
          </w:tcPr>
          <w:p w14:paraId="5758496D" w14:textId="6E84125C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083" w:type="dxa"/>
            <w:vAlign w:val="bottom"/>
          </w:tcPr>
          <w:p w14:paraId="7105C119" w14:textId="6F33BB34" w:rsidR="00D83B31" w:rsidRPr="00EF652C" w:rsidRDefault="00564913" w:rsidP="00124B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4913">
              <w:rPr>
                <w:rFonts w:asciiTheme="majorBidi" w:hAnsiTheme="majorBidi" w:cstheme="majorBidi"/>
                <w:sz w:val="28"/>
                <w:szCs w:val="28"/>
              </w:rPr>
              <w:t>32,171</w:t>
            </w:r>
          </w:p>
        </w:tc>
        <w:tc>
          <w:tcPr>
            <w:tcW w:w="240" w:type="dxa"/>
          </w:tcPr>
          <w:p w14:paraId="04CDC88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6591D068" w14:textId="7D926981" w:rsidR="00D83B31" w:rsidRPr="00EF652C" w:rsidRDefault="00564913" w:rsidP="007D2B7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F513EE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60A4563" w14:textId="58DF549D" w:rsidR="00D83B31" w:rsidRPr="00EF652C" w:rsidRDefault="00564913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4913">
              <w:rPr>
                <w:rFonts w:asciiTheme="majorBidi" w:hAnsiTheme="majorBidi" w:cstheme="majorBidi"/>
                <w:sz w:val="28"/>
                <w:szCs w:val="28"/>
              </w:rPr>
              <w:t>32,171</w:t>
            </w:r>
          </w:p>
        </w:tc>
        <w:tc>
          <w:tcPr>
            <w:tcW w:w="236" w:type="dxa"/>
          </w:tcPr>
          <w:p w14:paraId="1314BC16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D8058A8" w14:textId="0ABDF523" w:rsidR="00D83B31" w:rsidRPr="00EF652C" w:rsidRDefault="00564913" w:rsidP="007D2B77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D5F58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E3832DA" w14:textId="3471FAFC" w:rsidR="00D83B31" w:rsidRPr="00EF652C" w:rsidRDefault="00564913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64913">
              <w:rPr>
                <w:rFonts w:asciiTheme="majorBidi" w:hAnsiTheme="majorBidi" w:cstheme="majorBidi"/>
                <w:sz w:val="28"/>
                <w:szCs w:val="28"/>
              </w:rPr>
              <w:t>32,171</w:t>
            </w:r>
          </w:p>
        </w:tc>
        <w:tc>
          <w:tcPr>
            <w:tcW w:w="236" w:type="dxa"/>
          </w:tcPr>
          <w:p w14:paraId="3D0398A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E03449C" w14:textId="76C8D8A4" w:rsidR="00D83B31" w:rsidRPr="00EF652C" w:rsidRDefault="00564913" w:rsidP="007D2B77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E6BF2A1" w14:textId="122C0F15" w:rsidR="00D83B31" w:rsidRPr="00F5121C" w:rsidRDefault="00564913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4913">
              <w:rPr>
                <w:rFonts w:asciiTheme="majorBidi" w:hAnsiTheme="majorBidi" w:cstheme="majorBidi"/>
                <w:sz w:val="28"/>
                <w:szCs w:val="28"/>
              </w:rPr>
              <w:t>32,171</w:t>
            </w:r>
          </w:p>
        </w:tc>
      </w:tr>
      <w:tr w:rsidR="00974B32" w:rsidRPr="00EF652C" w14:paraId="3620EC67" w14:textId="77777777" w:rsidTr="003D1A79">
        <w:trPr>
          <w:trHeight w:val="272"/>
        </w:trPr>
        <w:tc>
          <w:tcPr>
            <w:tcW w:w="2062" w:type="dxa"/>
            <w:shd w:val="clear" w:color="auto" w:fill="auto"/>
          </w:tcPr>
          <w:p w14:paraId="36AF320D" w14:textId="77777777" w:rsidR="00974B32" w:rsidRPr="001248A4" w:rsidRDefault="00974B32" w:rsidP="001248A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3" w:type="dxa"/>
            <w:vAlign w:val="bottom"/>
          </w:tcPr>
          <w:p w14:paraId="7A1FE241" w14:textId="77777777" w:rsidR="00974B32" w:rsidRPr="001248A4" w:rsidRDefault="00974B32" w:rsidP="003D1A79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240" w:type="dxa"/>
          </w:tcPr>
          <w:p w14:paraId="3437C708" w14:textId="77777777" w:rsidR="00974B32" w:rsidRPr="001248A4" w:rsidRDefault="00974B32" w:rsidP="003D1A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289" w:type="dxa"/>
            <w:shd w:val="clear" w:color="auto" w:fill="auto"/>
          </w:tcPr>
          <w:p w14:paraId="5ADB5BA4" w14:textId="77777777" w:rsidR="00974B32" w:rsidRPr="001248A4" w:rsidRDefault="00974B32" w:rsidP="003D1A79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578556" w14:textId="77777777" w:rsidR="00974B32" w:rsidRPr="001248A4" w:rsidRDefault="00974B32" w:rsidP="003D1A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4A2F727" w14:textId="77777777" w:rsidR="00974B32" w:rsidRPr="001248A4" w:rsidRDefault="00974B32" w:rsidP="003D1A79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6AF074DF" w14:textId="77777777" w:rsidR="00974B32" w:rsidRPr="001248A4" w:rsidRDefault="00974B32" w:rsidP="003D1A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44" w:type="dxa"/>
          </w:tcPr>
          <w:p w14:paraId="25C089D2" w14:textId="77777777" w:rsidR="00974B32" w:rsidRPr="001248A4" w:rsidRDefault="00974B32" w:rsidP="003D1A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66740C09" w14:textId="77777777" w:rsidR="00974B32" w:rsidRPr="001248A4" w:rsidRDefault="00974B32" w:rsidP="003D1A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44" w:type="dxa"/>
          </w:tcPr>
          <w:p w14:paraId="0CFEB1CE" w14:textId="77777777" w:rsidR="00974B32" w:rsidRPr="001248A4" w:rsidRDefault="00974B32" w:rsidP="003D1A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21F7DAF8" w14:textId="77777777" w:rsidR="00974B32" w:rsidRPr="001248A4" w:rsidRDefault="00974B32" w:rsidP="003D1A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48" w:type="dxa"/>
          </w:tcPr>
          <w:p w14:paraId="3C98193C" w14:textId="77777777" w:rsidR="00974B32" w:rsidRPr="001248A4" w:rsidRDefault="00974B32" w:rsidP="003D1A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320CF507" w14:textId="77777777" w:rsidR="00974B32" w:rsidRPr="001248A4" w:rsidRDefault="00974B32" w:rsidP="003D1A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</w:tr>
      <w:tr w:rsidR="00D83B31" w:rsidRPr="00EF652C" w14:paraId="3A2A7F01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141DF375" w14:textId="13DF058B" w:rsidR="00D83B31" w:rsidRPr="00EF652C" w:rsidRDefault="00D83B31" w:rsidP="00D83B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3" w:type="dxa"/>
          </w:tcPr>
          <w:p w14:paraId="5C1190E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F150C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4CB5A29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2C283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C0FB54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9280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1723F5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F56E9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0A032E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CB92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4E8F29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7AEDB9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38F32EA4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0B5712B9" w14:textId="77777777" w:rsidR="00D83B31" w:rsidRPr="00EF652C" w:rsidRDefault="00D83B31" w:rsidP="00D83B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3" w:type="dxa"/>
          </w:tcPr>
          <w:p w14:paraId="2675F00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8594C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40A89F0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E8E2F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4583CB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1E965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87A819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CA4C9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1E9AC7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8A99D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0C3BA41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712026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5E236D0B" w14:textId="77777777" w:rsidTr="005C6FB5">
        <w:trPr>
          <w:trHeight w:val="227"/>
        </w:trPr>
        <w:tc>
          <w:tcPr>
            <w:tcW w:w="2062" w:type="dxa"/>
            <w:shd w:val="clear" w:color="auto" w:fill="auto"/>
          </w:tcPr>
          <w:p w14:paraId="645121C4" w14:textId="77777777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3" w:type="dxa"/>
          </w:tcPr>
          <w:p w14:paraId="1789546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A77414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1C10A03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DFC3E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76C931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4EA4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3AD3DE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2B935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ABF553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4906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093563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F60582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49CB1AA5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101B2FEB" w14:textId="77777777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083" w:type="dxa"/>
          </w:tcPr>
          <w:p w14:paraId="7E09F39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ED2713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4A4E664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  <w:shd w:val="clear" w:color="auto" w:fill="auto"/>
          </w:tcPr>
          <w:p w14:paraId="3CB7ACE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D72043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4A17D4E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5024C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10A06F6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5DE1B8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D2FFD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0DAD568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4DDD9C8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</w:tr>
      <w:tr w:rsidR="00D83B31" w:rsidRPr="00EF652C" w14:paraId="26CED05A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0FCA14D8" w14:textId="77777777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083" w:type="dxa"/>
          </w:tcPr>
          <w:p w14:paraId="568E615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55,832</w:t>
            </w:r>
          </w:p>
        </w:tc>
        <w:tc>
          <w:tcPr>
            <w:tcW w:w="240" w:type="dxa"/>
          </w:tcPr>
          <w:p w14:paraId="2F38E2E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3466914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DF982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5DCB75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55,832</w:t>
            </w:r>
          </w:p>
        </w:tc>
        <w:tc>
          <w:tcPr>
            <w:tcW w:w="236" w:type="dxa"/>
          </w:tcPr>
          <w:p w14:paraId="5F72F7D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89A245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71949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5D72E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55,832</w:t>
            </w:r>
          </w:p>
        </w:tc>
        <w:tc>
          <w:tcPr>
            <w:tcW w:w="236" w:type="dxa"/>
          </w:tcPr>
          <w:p w14:paraId="480D641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4C61A0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7EE15D8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55,832</w:t>
            </w:r>
          </w:p>
        </w:tc>
      </w:tr>
      <w:tr w:rsidR="00D83B31" w:rsidRPr="00EF652C" w14:paraId="314FBA8D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671BD659" w14:textId="77777777" w:rsidR="00D83B31" w:rsidRPr="006E78D4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083" w:type="dxa"/>
            <w:vAlign w:val="bottom"/>
          </w:tcPr>
          <w:p w14:paraId="31FB0360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0" w:type="dxa"/>
          </w:tcPr>
          <w:p w14:paraId="05BD5B10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</w:tcPr>
          <w:p w14:paraId="4C5B187A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DC6EBD7" w14:textId="77777777" w:rsidR="00D83B31" w:rsidRPr="006E78D4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3528A0C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0086BA44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4BA47641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F597440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25CDC259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1A596FD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</w:tcPr>
          <w:p w14:paraId="289E4CC4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5BF3C169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83B31" w:rsidRPr="00EF652C" w14:paraId="60192628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5AB49228" w14:textId="77777777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3" w:type="dxa"/>
          </w:tcPr>
          <w:p w14:paraId="5C57E7B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33603F0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0E5DCAB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361DDA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A24127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E4D94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719E7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DA05B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E1B05D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BAFAD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5935003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156F59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1518F3E8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3FD9A71F" w14:textId="77777777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083" w:type="dxa"/>
          </w:tcPr>
          <w:p w14:paraId="1BED1AE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40" w:type="dxa"/>
          </w:tcPr>
          <w:p w14:paraId="722D735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54AFD57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DC518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79F1BC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0DF8CD0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DD459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C30AA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7D1C0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62A95DE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68488E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7585479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</w:tr>
    </w:tbl>
    <w:p w14:paraId="1571AE01" w14:textId="5EE632C8" w:rsidR="005C6FB5" w:rsidRDefault="005C6FB5"/>
    <w:p w14:paraId="4036FF58" w14:textId="78A11770" w:rsidR="00564913" w:rsidRDefault="00564913"/>
    <w:p w14:paraId="570D1FC5" w14:textId="2D889A9D" w:rsidR="00E73D09" w:rsidRDefault="00E73D09"/>
    <w:p w14:paraId="6CA04EE7" w14:textId="77777777" w:rsidR="00E73D09" w:rsidRDefault="00E73D09"/>
    <w:p w14:paraId="159F4770" w14:textId="77777777" w:rsidR="00564913" w:rsidRDefault="00564913"/>
    <w:tbl>
      <w:tblPr>
        <w:tblW w:w="99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2"/>
        <w:gridCol w:w="1083"/>
        <w:gridCol w:w="240"/>
        <w:gridCol w:w="1289"/>
        <w:gridCol w:w="236"/>
        <w:gridCol w:w="853"/>
        <w:gridCol w:w="236"/>
        <w:gridCol w:w="844"/>
        <w:gridCol w:w="236"/>
        <w:gridCol w:w="844"/>
        <w:gridCol w:w="236"/>
        <w:gridCol w:w="848"/>
        <w:gridCol w:w="927"/>
        <w:gridCol w:w="20"/>
      </w:tblGrid>
      <w:tr w:rsidR="002442A9" w:rsidRPr="00EF652C" w14:paraId="2701EDF1" w14:textId="77777777" w:rsidTr="005C6FB5">
        <w:trPr>
          <w:gridAfter w:val="1"/>
          <w:wAfter w:w="20" w:type="dxa"/>
          <w:trHeight w:val="261"/>
        </w:trPr>
        <w:tc>
          <w:tcPr>
            <w:tcW w:w="2062" w:type="dxa"/>
            <w:shd w:val="clear" w:color="auto" w:fill="auto"/>
            <w:vAlign w:val="bottom"/>
          </w:tcPr>
          <w:p w14:paraId="3E45DA8F" w14:textId="5CE34241" w:rsidR="002442A9" w:rsidRPr="00EF652C" w:rsidRDefault="002442A9" w:rsidP="00753C2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872" w:type="dxa"/>
            <w:gridSpan w:val="12"/>
          </w:tcPr>
          <w:p w14:paraId="18DE6629" w14:textId="7F140062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442A9" w:rsidRPr="00EF652C" w14:paraId="23366482" w14:textId="77777777" w:rsidTr="005C6FB5">
        <w:trPr>
          <w:gridAfter w:val="1"/>
          <w:wAfter w:w="20" w:type="dxa"/>
          <w:trHeight w:val="261"/>
        </w:trPr>
        <w:tc>
          <w:tcPr>
            <w:tcW w:w="2062" w:type="dxa"/>
            <w:shd w:val="clear" w:color="auto" w:fill="auto"/>
            <w:vAlign w:val="bottom"/>
          </w:tcPr>
          <w:p w14:paraId="1011EF20" w14:textId="77777777" w:rsidR="002442A9" w:rsidRPr="00EF652C" w:rsidRDefault="002442A9" w:rsidP="00753C2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01" w:type="dxa"/>
            <w:gridSpan w:val="5"/>
            <w:vAlign w:val="bottom"/>
          </w:tcPr>
          <w:p w14:paraId="1B0F576C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69997F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935" w:type="dxa"/>
            <w:gridSpan w:val="6"/>
          </w:tcPr>
          <w:p w14:paraId="3D669387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442A9" w:rsidRPr="00EF652C" w14:paraId="75CD6812" w14:textId="77777777" w:rsidTr="005C6FB5">
        <w:trPr>
          <w:trHeight w:val="261"/>
        </w:trPr>
        <w:tc>
          <w:tcPr>
            <w:tcW w:w="2062" w:type="dxa"/>
            <w:shd w:val="clear" w:color="auto" w:fill="auto"/>
            <w:vAlign w:val="bottom"/>
          </w:tcPr>
          <w:p w14:paraId="78BA871F" w14:textId="79F9D344" w:rsidR="002442A9" w:rsidRPr="00EF652C" w:rsidRDefault="002442A9" w:rsidP="00753C22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6DE9D6F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454A77D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4E3C4F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41077C5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5738E154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3C292C4E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58F8B" w14:textId="77777777" w:rsidR="002442A9" w:rsidRPr="00EF652C" w:rsidRDefault="002442A9" w:rsidP="00753C2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EB08DDB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63ED38A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3462BD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460C1D8F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9D6E3F8" w14:textId="77777777" w:rsidR="002442A9" w:rsidRPr="00EF652C" w:rsidRDefault="002442A9" w:rsidP="00753C2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23F485F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8" w:type="dxa"/>
            <w:vAlign w:val="bottom"/>
          </w:tcPr>
          <w:p w14:paraId="76C3817B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65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454B5374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442A9" w:rsidRPr="00EF652C" w14:paraId="51B05008" w14:textId="77777777" w:rsidTr="005C6FB5">
        <w:trPr>
          <w:gridAfter w:val="1"/>
          <w:wAfter w:w="20" w:type="dxa"/>
          <w:trHeight w:val="261"/>
        </w:trPr>
        <w:tc>
          <w:tcPr>
            <w:tcW w:w="2062" w:type="dxa"/>
            <w:shd w:val="clear" w:color="auto" w:fill="auto"/>
          </w:tcPr>
          <w:p w14:paraId="641E800F" w14:textId="77777777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872" w:type="dxa"/>
            <w:gridSpan w:val="12"/>
          </w:tcPr>
          <w:p w14:paraId="0123B3AB" w14:textId="5F2955ED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8F7B4E" w:rsidRPr="00EF652C" w14:paraId="07D345AE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73FB237D" w14:textId="2367F6B9" w:rsidR="008F7B4E" w:rsidRPr="00EF652C" w:rsidRDefault="008F7B4E" w:rsidP="008F7B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C6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3" w:type="dxa"/>
          </w:tcPr>
          <w:p w14:paraId="048D5CE3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312849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7EE35EB8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B5AFC1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C246325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C48CD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B81A973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4E9DD5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09D45D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4C16A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41CB9E1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4D13B353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2A9" w:rsidRPr="00EF652C" w14:paraId="67737A67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4F24E579" w14:textId="77777777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3" w:type="dxa"/>
          </w:tcPr>
          <w:p w14:paraId="558434D0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BEAF1F1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0F50975A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CB014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3FCF9B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0534D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C978B2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2814EA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B71D1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E3CB2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5F5822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68F6DC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2A9" w:rsidRPr="00EF652C" w14:paraId="3E7599F5" w14:textId="77777777" w:rsidTr="005C6FB5">
        <w:trPr>
          <w:trHeight w:val="227"/>
        </w:trPr>
        <w:tc>
          <w:tcPr>
            <w:tcW w:w="2062" w:type="dxa"/>
            <w:shd w:val="clear" w:color="auto" w:fill="auto"/>
          </w:tcPr>
          <w:p w14:paraId="542BBF12" w14:textId="77777777" w:rsidR="002442A9" w:rsidRPr="00EF652C" w:rsidRDefault="002442A9" w:rsidP="00753C2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3" w:type="dxa"/>
          </w:tcPr>
          <w:p w14:paraId="2D4E06D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568E56F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443694D0" w14:textId="74C1E278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F7BFF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78C1662" w14:textId="6EBA1B9A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439B8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0B22911" w14:textId="3C3C41EE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E2C4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F561F2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5CFD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52335F9E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17E81B8C" w14:textId="28D987D2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E11" w:rsidRPr="00EF652C" w14:paraId="6497432D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40A02C83" w14:textId="77777777" w:rsidR="00374E11" w:rsidRPr="00EF652C" w:rsidRDefault="00374E11" w:rsidP="00374E1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083" w:type="dxa"/>
          </w:tcPr>
          <w:p w14:paraId="5BD875A1" w14:textId="335238F8" w:rsidR="00374E11" w:rsidRPr="007B6607" w:rsidRDefault="00306BCA" w:rsidP="00306BC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6B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A258BBD" w14:textId="77777777" w:rsidR="00374E11" w:rsidRPr="00EF652C" w:rsidRDefault="00374E11" w:rsidP="00374E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2D6E9ADE" w14:textId="2C523C73" w:rsidR="00374E11" w:rsidRPr="00EF652C" w:rsidRDefault="00306BCA" w:rsidP="00306B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06BCA">
              <w:rPr>
                <w:rFonts w:asciiTheme="majorBidi" w:hAnsiTheme="majorBidi" w:cstheme="majorBidi"/>
                <w:sz w:val="28"/>
                <w:szCs w:val="28"/>
              </w:rPr>
              <w:t>82,441</w:t>
            </w:r>
          </w:p>
        </w:tc>
        <w:tc>
          <w:tcPr>
            <w:tcW w:w="236" w:type="dxa"/>
            <w:shd w:val="clear" w:color="auto" w:fill="auto"/>
          </w:tcPr>
          <w:p w14:paraId="0737FBE3" w14:textId="77777777" w:rsidR="00374E11" w:rsidRPr="00EF652C" w:rsidRDefault="00374E11" w:rsidP="00374E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9C6E0A6" w14:textId="0E6AC906" w:rsidR="00374E11" w:rsidRPr="00EF652C" w:rsidRDefault="00306BCA" w:rsidP="00374E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66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82,441</w:t>
            </w:r>
          </w:p>
        </w:tc>
        <w:tc>
          <w:tcPr>
            <w:tcW w:w="236" w:type="dxa"/>
          </w:tcPr>
          <w:p w14:paraId="2DA50816" w14:textId="77777777" w:rsidR="00374E11" w:rsidRPr="00EF652C" w:rsidRDefault="00374E11" w:rsidP="00374E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F340E48" w14:textId="31AEA480" w:rsidR="00374E11" w:rsidRPr="00EF652C" w:rsidRDefault="00306BCA" w:rsidP="00374E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66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82,441</w:t>
            </w:r>
          </w:p>
        </w:tc>
        <w:tc>
          <w:tcPr>
            <w:tcW w:w="236" w:type="dxa"/>
          </w:tcPr>
          <w:p w14:paraId="7B14B546" w14:textId="77777777" w:rsidR="00374E11" w:rsidRPr="00EF652C" w:rsidRDefault="00374E11" w:rsidP="00374E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47B2574" w14:textId="13E99A9E" w:rsidR="00374E11" w:rsidRPr="00EF652C" w:rsidRDefault="00306BCA" w:rsidP="00374E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58CA0D" w14:textId="77777777" w:rsidR="00374E11" w:rsidRPr="00EF652C" w:rsidRDefault="00374E11" w:rsidP="00374E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604C38AD" w14:textId="03DD6A41" w:rsidR="00374E11" w:rsidRPr="00EF652C" w:rsidRDefault="00306BCA" w:rsidP="00374E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67272A86" w14:textId="604204B2" w:rsidR="00374E11" w:rsidRPr="00EF652C" w:rsidRDefault="00306BCA" w:rsidP="00374E1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66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82,441</w:t>
            </w:r>
          </w:p>
        </w:tc>
      </w:tr>
      <w:tr w:rsidR="00D83B31" w:rsidRPr="00EF652C" w14:paraId="29D1B7C2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19F8EFCA" w14:textId="1403F838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083" w:type="dxa"/>
            <w:vAlign w:val="bottom"/>
          </w:tcPr>
          <w:p w14:paraId="7E13D512" w14:textId="4744ECEA" w:rsidR="00D83B31" w:rsidRPr="00EF652C" w:rsidRDefault="00C02D5D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2D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2D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  <w:tc>
          <w:tcPr>
            <w:tcW w:w="240" w:type="dxa"/>
          </w:tcPr>
          <w:p w14:paraId="59E218A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51D9E93C" w14:textId="3A41B42F" w:rsidR="00D83B31" w:rsidRPr="00D83B31" w:rsidRDefault="00C02D5D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D57FB6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C912596" w14:textId="716B62CA" w:rsidR="00D83B31" w:rsidRPr="00EF652C" w:rsidRDefault="00C02D5D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2D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2D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  <w:tc>
          <w:tcPr>
            <w:tcW w:w="236" w:type="dxa"/>
          </w:tcPr>
          <w:p w14:paraId="575BB55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49DB18" w14:textId="558494B0" w:rsidR="00D83B31" w:rsidRPr="00EF652C" w:rsidRDefault="00C02D5D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722E6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FB2C313" w14:textId="3FB9C9EE" w:rsidR="00D83B31" w:rsidRPr="00EF652C" w:rsidRDefault="00C02D5D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02D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2D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  <w:tc>
          <w:tcPr>
            <w:tcW w:w="236" w:type="dxa"/>
          </w:tcPr>
          <w:p w14:paraId="27F26A8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9EC65A0" w14:textId="5A490CFC" w:rsidR="00D83B31" w:rsidRPr="00EF652C" w:rsidRDefault="00C02D5D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1D037CA6" w14:textId="3C6641A6" w:rsidR="00D83B31" w:rsidRPr="00EF652C" w:rsidRDefault="00C02D5D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02D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2D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</w:tr>
      <w:tr w:rsidR="00D83B31" w:rsidRPr="00EF652C" w14:paraId="6E76CCC4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5AAFC492" w14:textId="77777777" w:rsidR="00D83B31" w:rsidRPr="006E78D4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083" w:type="dxa"/>
            <w:vAlign w:val="bottom"/>
          </w:tcPr>
          <w:p w14:paraId="2414F360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0" w:type="dxa"/>
          </w:tcPr>
          <w:p w14:paraId="52C977A6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</w:tcPr>
          <w:p w14:paraId="160009FA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A8B7A2A" w14:textId="77777777" w:rsidR="00D83B31" w:rsidRPr="006E78D4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3DA5587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1A1005B2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73B735A2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6917BFD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264E87BB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DB9DD36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</w:tcPr>
          <w:p w14:paraId="4E683702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0F133221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83B31" w:rsidRPr="00EF652C" w14:paraId="62E9F2DE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43603220" w14:textId="77777777" w:rsidR="00D83B31" w:rsidRPr="00EF652C" w:rsidRDefault="00D83B31" w:rsidP="00D83B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3" w:type="dxa"/>
          </w:tcPr>
          <w:p w14:paraId="5C6FCE5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84BBBD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1C7217F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0D8DE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308F15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E7E9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EAB88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6E05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C84BB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E29A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36030D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C3EDE7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0B2D25A3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441714DA" w14:textId="77777777" w:rsidR="00D83B31" w:rsidRPr="00EF652C" w:rsidRDefault="00D83B31" w:rsidP="00D83B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3" w:type="dxa"/>
          </w:tcPr>
          <w:p w14:paraId="4487BFB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6D3BFF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2478BF8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5757A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CC9BC4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4945F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0CE71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0B6F6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3BE4FF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0D6B9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8E5BC6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078890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73E79DCE" w14:textId="77777777" w:rsidTr="005C6FB5">
        <w:trPr>
          <w:trHeight w:val="227"/>
        </w:trPr>
        <w:tc>
          <w:tcPr>
            <w:tcW w:w="2062" w:type="dxa"/>
            <w:shd w:val="clear" w:color="auto" w:fill="auto"/>
          </w:tcPr>
          <w:p w14:paraId="5E09A71E" w14:textId="77777777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3" w:type="dxa"/>
          </w:tcPr>
          <w:p w14:paraId="335D1FF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6A0EA9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3653F60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1312B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CC2911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45BEB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1B1EFF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4E76E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735001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507F3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62C4DA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CAC954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092B2996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179DDFF3" w14:textId="77777777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083" w:type="dxa"/>
          </w:tcPr>
          <w:p w14:paraId="1EA5275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0E3526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6BDD27C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  <w:shd w:val="clear" w:color="auto" w:fill="auto"/>
          </w:tcPr>
          <w:p w14:paraId="1E4C393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D3BBBB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279E037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3F718D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69809D36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1C07F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6994E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982080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0C7BEC76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</w:tr>
      <w:tr w:rsidR="00D83B31" w:rsidRPr="00EF652C" w14:paraId="083A60DC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57E7143E" w14:textId="77777777" w:rsidR="00D83B31" w:rsidRPr="006E78D4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083" w:type="dxa"/>
            <w:vAlign w:val="bottom"/>
          </w:tcPr>
          <w:p w14:paraId="57006391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0" w:type="dxa"/>
          </w:tcPr>
          <w:p w14:paraId="44F891BC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</w:tcPr>
          <w:p w14:paraId="0EFBADE5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684AE070" w14:textId="77777777" w:rsidR="00D83B31" w:rsidRPr="006E78D4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B911603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28062518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0EC9BF72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CC234F4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71766BD9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71463BC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</w:tcPr>
          <w:p w14:paraId="1442FF89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951F53F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83B31" w:rsidRPr="00EF652C" w14:paraId="18C3408F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42A28BC6" w14:textId="77777777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3" w:type="dxa"/>
            <w:vAlign w:val="bottom"/>
          </w:tcPr>
          <w:p w14:paraId="70D8F91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4ED85F6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5DD135C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081B8F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8160CB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F3E66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7DA262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F5826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397742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50608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A94CD4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5993DE4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1402E4CE" w14:textId="77777777" w:rsidTr="005C6FB5">
        <w:trPr>
          <w:trHeight w:val="261"/>
        </w:trPr>
        <w:tc>
          <w:tcPr>
            <w:tcW w:w="2062" w:type="dxa"/>
            <w:shd w:val="clear" w:color="auto" w:fill="auto"/>
          </w:tcPr>
          <w:p w14:paraId="15905D9B" w14:textId="77777777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083" w:type="dxa"/>
          </w:tcPr>
          <w:p w14:paraId="5E63CAD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4A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55,785</w:t>
            </w:r>
          </w:p>
        </w:tc>
        <w:tc>
          <w:tcPr>
            <w:tcW w:w="240" w:type="dxa"/>
          </w:tcPr>
          <w:p w14:paraId="356A6C0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4EBF506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BCBDF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448DEA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0A93D40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4395B4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6F3A4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1BE2A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35D2FC3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A233BE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34BEBA6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</w:tr>
    </w:tbl>
    <w:p w14:paraId="7DC1C6E0" w14:textId="77777777" w:rsidR="001359B7" w:rsidRPr="00EF652C" w:rsidRDefault="001359B7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38FB21A" w14:textId="7BD72DD9" w:rsidR="003E44A6" w:rsidRPr="00765F00" w:rsidRDefault="00FF6F71" w:rsidP="0076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A8A9513" w14:textId="3CC3BBF3" w:rsidR="00EA4CF0" w:rsidRPr="00EA4CF0" w:rsidRDefault="00D42CF2" w:rsidP="001B7EE5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  <w:tab w:val="left" w:pos="630"/>
        </w:tabs>
        <w:ind w:left="63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29C5955A" w14:textId="7C5B934C" w:rsidR="00D42CF2" w:rsidRPr="00EF652C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2442A9" w:rsidRPr="00EF652C" w14:paraId="30000249" w14:textId="77777777" w:rsidTr="00753C22">
        <w:tc>
          <w:tcPr>
            <w:tcW w:w="2045" w:type="pct"/>
          </w:tcPr>
          <w:p w14:paraId="54C225E5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734ABB1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AB758C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1EC96A4E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FB5" w:rsidRPr="00EF652C" w14:paraId="54B88FE5" w14:textId="77777777" w:rsidTr="00753C22">
        <w:tc>
          <w:tcPr>
            <w:tcW w:w="2045" w:type="pct"/>
          </w:tcPr>
          <w:p w14:paraId="0B647D18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91FBBA4" w14:textId="72BB3C12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</w:tcPr>
          <w:p w14:paraId="416E45B7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754DBB" w14:textId="2E614EDF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533C704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E66B441" w14:textId="08535A40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651DE63F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16E769" w14:textId="1C3CB982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C6FB5" w:rsidRPr="00EF652C" w14:paraId="2B79C5B8" w14:textId="77777777" w:rsidTr="00753C22">
        <w:tc>
          <w:tcPr>
            <w:tcW w:w="2045" w:type="pct"/>
          </w:tcPr>
          <w:p w14:paraId="47751B7C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72AC2EF9" w14:textId="4A2AA4B9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5292F8DF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B626AEF" w14:textId="11FE9F98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9AD508E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8F829A2" w14:textId="7C4364AB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36201B7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E8CFD4" w14:textId="5F91A26E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C6FB5" w:rsidRPr="00EF652C" w14:paraId="00B7AC1C" w14:textId="77777777" w:rsidTr="00753C22">
        <w:tc>
          <w:tcPr>
            <w:tcW w:w="2045" w:type="pct"/>
          </w:tcPr>
          <w:p w14:paraId="79A2E52E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793EFE88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6FB5" w:rsidRPr="00EF652C" w14:paraId="7810119B" w14:textId="77777777" w:rsidTr="00753C22">
        <w:tc>
          <w:tcPr>
            <w:tcW w:w="2045" w:type="pct"/>
          </w:tcPr>
          <w:p w14:paraId="215255A9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EAD03AB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72A334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EEBEFAA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60448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AEF087C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255E15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779707B8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6FB5" w:rsidRPr="00EF652C" w14:paraId="023E1C58" w14:textId="77777777" w:rsidTr="00753C22">
        <w:tc>
          <w:tcPr>
            <w:tcW w:w="2045" w:type="pct"/>
          </w:tcPr>
          <w:p w14:paraId="1B805994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25F93665" w14:textId="65F9E785" w:rsidR="005C6FB5" w:rsidRPr="009E5AA6" w:rsidRDefault="00CD3DEC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3D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3D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3D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28" w:type="pct"/>
          </w:tcPr>
          <w:p w14:paraId="64A879EF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E5ABD56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1,875,755</w:t>
            </w:r>
          </w:p>
        </w:tc>
        <w:tc>
          <w:tcPr>
            <w:tcW w:w="147" w:type="pct"/>
          </w:tcPr>
          <w:p w14:paraId="6A1E5B37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99E380E" w14:textId="40B71CC6" w:rsidR="005C6FB5" w:rsidRPr="00EF652C" w:rsidRDefault="00CD3DEC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3D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3D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3D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47" w:type="pct"/>
          </w:tcPr>
          <w:p w14:paraId="35D93A38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B349B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1,875,755</w:t>
            </w:r>
          </w:p>
        </w:tc>
      </w:tr>
      <w:tr w:rsidR="005C6FB5" w:rsidRPr="00EF652C" w14:paraId="0F6E4846" w14:textId="77777777" w:rsidTr="00753C22">
        <w:tc>
          <w:tcPr>
            <w:tcW w:w="2045" w:type="pct"/>
          </w:tcPr>
          <w:p w14:paraId="23D1FD04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9E439E7" w14:textId="74483B92" w:rsidR="005C6FB5" w:rsidRPr="00EF652C" w:rsidRDefault="00CE2C51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2C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2,752</w:t>
            </w:r>
          </w:p>
        </w:tc>
        <w:tc>
          <w:tcPr>
            <w:tcW w:w="128" w:type="pct"/>
          </w:tcPr>
          <w:p w14:paraId="538E2D48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06BFF3F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3,189</w:t>
            </w:r>
          </w:p>
        </w:tc>
        <w:tc>
          <w:tcPr>
            <w:tcW w:w="147" w:type="pct"/>
          </w:tcPr>
          <w:p w14:paraId="1A2BD06E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DE7DCD0" w14:textId="3FC659C0" w:rsidR="005C6FB5" w:rsidRPr="00EF652C" w:rsidRDefault="00CE2C51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2C5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2C51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630ECAA9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981B0F3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3,189</w:t>
            </w:r>
          </w:p>
        </w:tc>
      </w:tr>
      <w:tr w:rsidR="005C6FB5" w:rsidRPr="00EF652C" w14:paraId="559F7335" w14:textId="77777777" w:rsidTr="00753C22">
        <w:tc>
          <w:tcPr>
            <w:tcW w:w="2045" w:type="pct"/>
          </w:tcPr>
          <w:p w14:paraId="14D771C9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4E305" w14:textId="7BD0656C" w:rsidR="005C6FB5" w:rsidRPr="00EF652C" w:rsidRDefault="00CE2C51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2C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2,748,199</w:t>
            </w:r>
          </w:p>
        </w:tc>
        <w:tc>
          <w:tcPr>
            <w:tcW w:w="128" w:type="pct"/>
          </w:tcPr>
          <w:p w14:paraId="0FF5F6BC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A073B73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1,87</w:t>
            </w: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8,944</w:t>
            </w:r>
          </w:p>
        </w:tc>
        <w:tc>
          <w:tcPr>
            <w:tcW w:w="147" w:type="pct"/>
          </w:tcPr>
          <w:p w14:paraId="32808A9D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268BA" w14:textId="48D24B16" w:rsidR="005C6FB5" w:rsidRPr="00EF652C" w:rsidRDefault="00CE2C51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2C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2,747,999</w:t>
            </w:r>
          </w:p>
        </w:tc>
        <w:tc>
          <w:tcPr>
            <w:tcW w:w="147" w:type="pct"/>
          </w:tcPr>
          <w:p w14:paraId="5C886A2E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85E52E7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1,878,944</w:t>
            </w:r>
          </w:p>
        </w:tc>
      </w:tr>
    </w:tbl>
    <w:p w14:paraId="4E661496" w14:textId="77777777" w:rsidR="009B03EC" w:rsidRPr="005C6FB5" w:rsidRDefault="009B03EC" w:rsidP="005D2FE9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1723F816" w14:textId="2EE424F0" w:rsidR="005D2FE9" w:rsidRPr="005C6FB5" w:rsidRDefault="005D2FE9" w:rsidP="00CA3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6"/>
          <w:sz w:val="30"/>
          <w:szCs w:val="30"/>
          <w:cs/>
        </w:rPr>
      </w:pPr>
    </w:p>
    <w:p w14:paraId="55C377E1" w14:textId="73C820DB" w:rsidR="005C6FB5" w:rsidRDefault="005C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 w:eastAsia="x-none"/>
        </w:rPr>
      </w:pPr>
    </w:p>
    <w:sectPr w:rsidR="005C6FB5" w:rsidSect="00D42CF2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901CB" w14:textId="77777777" w:rsidR="00AD0BD5" w:rsidRDefault="00AD0BD5">
      <w:r>
        <w:separator/>
      </w:r>
    </w:p>
  </w:endnote>
  <w:endnote w:type="continuationSeparator" w:id="0">
    <w:p w14:paraId="07375F12" w14:textId="77777777" w:rsidR="00AD0BD5" w:rsidRDefault="00AD0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46854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B81B19C" w14:textId="43BD16D3" w:rsidR="00921198" w:rsidRPr="00B9534A" w:rsidRDefault="009211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9534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9534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9534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9534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9534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2A7C15A" w14:textId="130B81DD" w:rsidR="007D50B3" w:rsidRPr="00603F2D" w:rsidRDefault="007D50B3" w:rsidP="00603F2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DD0F" w14:textId="171F2B8D" w:rsidR="007D50B3" w:rsidRPr="00005ACB" w:rsidRDefault="007D50B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D95A0C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A612B" w14:textId="77777777" w:rsidR="009A2B93" w:rsidRPr="00005ACB" w:rsidRDefault="009A2B9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4E65B3" w14:textId="77777777" w:rsidR="009A2B93" w:rsidRPr="002E241D" w:rsidRDefault="009A2B9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6B557" w14:textId="77777777" w:rsidR="00AD0BD5" w:rsidRDefault="00AD0BD5">
      <w:r>
        <w:separator/>
      </w:r>
    </w:p>
  </w:footnote>
  <w:footnote w:type="continuationSeparator" w:id="0">
    <w:p w14:paraId="6A164F84" w14:textId="77777777" w:rsidR="00AD0BD5" w:rsidRDefault="00AD0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218FC" w14:textId="77777777" w:rsidR="00B04FE9" w:rsidRPr="00BB549B" w:rsidRDefault="00B04FE9" w:rsidP="00B04FE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E054D25" w14:textId="77777777" w:rsidR="00B04FE9" w:rsidRDefault="00B04FE9" w:rsidP="00B04FE9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35F0827" w14:textId="0FE13590" w:rsidR="005D00B0" w:rsidRDefault="005D00B0" w:rsidP="005D00B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6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149AA793" w14:textId="77777777" w:rsidR="00297773" w:rsidRPr="00B04FE9" w:rsidRDefault="00297773" w:rsidP="006D7013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6A44B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239D677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0F377E2" w14:textId="77777777" w:rsidR="005D00B0" w:rsidRDefault="005D00B0" w:rsidP="005D00B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6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7404901E" w14:textId="77777777" w:rsidR="007D50B3" w:rsidRPr="005D00B0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00E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714E94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4AC563" w14:textId="77777777" w:rsidR="005D00B0" w:rsidRDefault="005D00B0" w:rsidP="005D00B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6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5D00B0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03A53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84318F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E314376"/>
    <w:multiLevelType w:val="hybridMultilevel"/>
    <w:tmpl w:val="9E26B21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3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4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234635257">
    <w:abstractNumId w:val="0"/>
  </w:num>
  <w:num w:numId="2" w16cid:durableId="863977198">
    <w:abstractNumId w:val="4"/>
  </w:num>
  <w:num w:numId="3" w16cid:durableId="689572162">
    <w:abstractNumId w:val="10"/>
  </w:num>
  <w:num w:numId="4" w16cid:durableId="878129818">
    <w:abstractNumId w:val="5"/>
  </w:num>
  <w:num w:numId="5" w16cid:durableId="2121413711">
    <w:abstractNumId w:val="11"/>
  </w:num>
  <w:num w:numId="6" w16cid:durableId="938635456">
    <w:abstractNumId w:val="14"/>
  </w:num>
  <w:num w:numId="7" w16cid:durableId="1208447595">
    <w:abstractNumId w:val="13"/>
  </w:num>
  <w:num w:numId="8" w16cid:durableId="1290362393">
    <w:abstractNumId w:val="3"/>
  </w:num>
  <w:num w:numId="9" w16cid:durableId="1216695317">
    <w:abstractNumId w:val="0"/>
  </w:num>
  <w:num w:numId="10" w16cid:durableId="1973755745">
    <w:abstractNumId w:val="15"/>
  </w:num>
  <w:num w:numId="11" w16cid:durableId="569655264">
    <w:abstractNumId w:val="12"/>
  </w:num>
  <w:num w:numId="12" w16cid:durableId="1929848894">
    <w:abstractNumId w:val="9"/>
  </w:num>
  <w:num w:numId="13" w16cid:durableId="1470898675">
    <w:abstractNumId w:val="8"/>
  </w:num>
  <w:num w:numId="14" w16cid:durableId="60713464">
    <w:abstractNumId w:val="6"/>
  </w:num>
  <w:num w:numId="15" w16cid:durableId="1593472818">
    <w:abstractNumId w:val="0"/>
  </w:num>
  <w:num w:numId="16" w16cid:durableId="8716554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1094168">
    <w:abstractNumId w:val="13"/>
  </w:num>
  <w:num w:numId="18" w16cid:durableId="1305813262">
    <w:abstractNumId w:val="1"/>
  </w:num>
  <w:num w:numId="19" w16cid:durableId="358163021">
    <w:abstractNumId w:val="2"/>
  </w:num>
  <w:num w:numId="20" w16cid:durableId="19565487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2D0"/>
    <w:rsid w:val="00006AF3"/>
    <w:rsid w:val="00006DD5"/>
    <w:rsid w:val="00006F2E"/>
    <w:rsid w:val="00007613"/>
    <w:rsid w:val="00007962"/>
    <w:rsid w:val="00007B57"/>
    <w:rsid w:val="00007E64"/>
    <w:rsid w:val="00010018"/>
    <w:rsid w:val="000101A7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AC8"/>
    <w:rsid w:val="00015C52"/>
    <w:rsid w:val="00015CEA"/>
    <w:rsid w:val="00015E73"/>
    <w:rsid w:val="00016BBB"/>
    <w:rsid w:val="000172C8"/>
    <w:rsid w:val="00017323"/>
    <w:rsid w:val="000176C5"/>
    <w:rsid w:val="000179F5"/>
    <w:rsid w:val="00017B1A"/>
    <w:rsid w:val="00020021"/>
    <w:rsid w:val="00020116"/>
    <w:rsid w:val="0002055E"/>
    <w:rsid w:val="00020976"/>
    <w:rsid w:val="00020A13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4C6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E32"/>
    <w:rsid w:val="00026F6D"/>
    <w:rsid w:val="00026FC7"/>
    <w:rsid w:val="000270EB"/>
    <w:rsid w:val="00027226"/>
    <w:rsid w:val="0002731C"/>
    <w:rsid w:val="00027563"/>
    <w:rsid w:val="00027904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46633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1B98"/>
    <w:rsid w:val="00051C4E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8A7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1C0"/>
    <w:rsid w:val="00062464"/>
    <w:rsid w:val="000625AF"/>
    <w:rsid w:val="00062766"/>
    <w:rsid w:val="0006276B"/>
    <w:rsid w:val="00062933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EA0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299"/>
    <w:rsid w:val="00071642"/>
    <w:rsid w:val="00071E82"/>
    <w:rsid w:val="00072234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3F6"/>
    <w:rsid w:val="000765BD"/>
    <w:rsid w:val="00076626"/>
    <w:rsid w:val="00076770"/>
    <w:rsid w:val="00076883"/>
    <w:rsid w:val="000773F9"/>
    <w:rsid w:val="000775F1"/>
    <w:rsid w:val="000778DF"/>
    <w:rsid w:val="00077AA1"/>
    <w:rsid w:val="00077E6D"/>
    <w:rsid w:val="0008011E"/>
    <w:rsid w:val="000806C9"/>
    <w:rsid w:val="000809AE"/>
    <w:rsid w:val="00080C77"/>
    <w:rsid w:val="00080CB1"/>
    <w:rsid w:val="00080CEC"/>
    <w:rsid w:val="00080E54"/>
    <w:rsid w:val="0008115A"/>
    <w:rsid w:val="0008126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4ECC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43F"/>
    <w:rsid w:val="000928B6"/>
    <w:rsid w:val="00092B09"/>
    <w:rsid w:val="00092E16"/>
    <w:rsid w:val="000933DB"/>
    <w:rsid w:val="0009353D"/>
    <w:rsid w:val="00093854"/>
    <w:rsid w:val="00093CC2"/>
    <w:rsid w:val="0009437C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4EF8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3A2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0D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7EA"/>
    <w:rsid w:val="000C6A60"/>
    <w:rsid w:val="000C6B3B"/>
    <w:rsid w:val="000C7343"/>
    <w:rsid w:val="000C766A"/>
    <w:rsid w:val="000C773F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AC7"/>
    <w:rsid w:val="000D1D6F"/>
    <w:rsid w:val="000D1F12"/>
    <w:rsid w:val="000D219A"/>
    <w:rsid w:val="000D21E5"/>
    <w:rsid w:val="000D21F6"/>
    <w:rsid w:val="000D2C09"/>
    <w:rsid w:val="000D2E8C"/>
    <w:rsid w:val="000D3629"/>
    <w:rsid w:val="000D3727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22C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666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4876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0F7F42"/>
    <w:rsid w:val="00100142"/>
    <w:rsid w:val="00100299"/>
    <w:rsid w:val="00100593"/>
    <w:rsid w:val="001007A0"/>
    <w:rsid w:val="00100A04"/>
    <w:rsid w:val="00100FAB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1BC"/>
    <w:rsid w:val="0010686B"/>
    <w:rsid w:val="001073E9"/>
    <w:rsid w:val="001077EF"/>
    <w:rsid w:val="00107973"/>
    <w:rsid w:val="00107B93"/>
    <w:rsid w:val="00107BB8"/>
    <w:rsid w:val="00107DF2"/>
    <w:rsid w:val="00107DFE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40A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0CE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8A4"/>
    <w:rsid w:val="00124B85"/>
    <w:rsid w:val="00124BAB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8B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386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C58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5BDA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7C1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16A"/>
    <w:rsid w:val="0017285C"/>
    <w:rsid w:val="00172A30"/>
    <w:rsid w:val="00172C19"/>
    <w:rsid w:val="00173059"/>
    <w:rsid w:val="0017397E"/>
    <w:rsid w:val="00174245"/>
    <w:rsid w:val="00174886"/>
    <w:rsid w:val="00174ACA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DD4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60E"/>
    <w:rsid w:val="001949BC"/>
    <w:rsid w:val="00194AC0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0C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191"/>
    <w:rsid w:val="001B62E6"/>
    <w:rsid w:val="001B632F"/>
    <w:rsid w:val="001B662B"/>
    <w:rsid w:val="001B6AD2"/>
    <w:rsid w:val="001B78A9"/>
    <w:rsid w:val="001B7900"/>
    <w:rsid w:val="001B7EE5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0AA"/>
    <w:rsid w:val="001C32EC"/>
    <w:rsid w:val="001C351A"/>
    <w:rsid w:val="001C3962"/>
    <w:rsid w:val="001C3A59"/>
    <w:rsid w:val="001C3AE2"/>
    <w:rsid w:val="001C3C65"/>
    <w:rsid w:val="001C41BE"/>
    <w:rsid w:val="001C42E2"/>
    <w:rsid w:val="001C4752"/>
    <w:rsid w:val="001C66D7"/>
    <w:rsid w:val="001C6A21"/>
    <w:rsid w:val="001C6B2D"/>
    <w:rsid w:val="001C74F5"/>
    <w:rsid w:val="001D0313"/>
    <w:rsid w:val="001D04B0"/>
    <w:rsid w:val="001D06B1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B7F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407B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966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AB4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B5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5BA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9D5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4C9"/>
    <w:rsid w:val="00223650"/>
    <w:rsid w:val="0022366A"/>
    <w:rsid w:val="00223902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97D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2A9"/>
    <w:rsid w:val="00244481"/>
    <w:rsid w:val="00244B2F"/>
    <w:rsid w:val="00244CF9"/>
    <w:rsid w:val="002450E1"/>
    <w:rsid w:val="00245344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0BC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A59"/>
    <w:rsid w:val="00255C1A"/>
    <w:rsid w:val="00255C3F"/>
    <w:rsid w:val="00255CF2"/>
    <w:rsid w:val="00255E8E"/>
    <w:rsid w:val="00256352"/>
    <w:rsid w:val="00256CB8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1B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DE7"/>
    <w:rsid w:val="002752B3"/>
    <w:rsid w:val="00275C31"/>
    <w:rsid w:val="00276171"/>
    <w:rsid w:val="00276378"/>
    <w:rsid w:val="00276670"/>
    <w:rsid w:val="002768AF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120"/>
    <w:rsid w:val="0028637E"/>
    <w:rsid w:val="002863CC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5C1"/>
    <w:rsid w:val="002917DD"/>
    <w:rsid w:val="00291C40"/>
    <w:rsid w:val="00291E3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BA6"/>
    <w:rsid w:val="00295F0A"/>
    <w:rsid w:val="0029605B"/>
    <w:rsid w:val="0029672F"/>
    <w:rsid w:val="002969BD"/>
    <w:rsid w:val="002975B1"/>
    <w:rsid w:val="00297773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5AFA"/>
    <w:rsid w:val="002A5DB7"/>
    <w:rsid w:val="002A6930"/>
    <w:rsid w:val="002A7079"/>
    <w:rsid w:val="002A7268"/>
    <w:rsid w:val="002A772D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BD1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22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429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BCA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4164"/>
    <w:rsid w:val="003150B7"/>
    <w:rsid w:val="00315343"/>
    <w:rsid w:val="00315A7C"/>
    <w:rsid w:val="00315C13"/>
    <w:rsid w:val="00315F4B"/>
    <w:rsid w:val="003163C8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BC9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656"/>
    <w:rsid w:val="00333CEF"/>
    <w:rsid w:val="00333DE3"/>
    <w:rsid w:val="00333EE0"/>
    <w:rsid w:val="003346EC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0DCF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47F78"/>
    <w:rsid w:val="003501A3"/>
    <w:rsid w:val="003502AC"/>
    <w:rsid w:val="00350705"/>
    <w:rsid w:val="00350981"/>
    <w:rsid w:val="003509A8"/>
    <w:rsid w:val="00350C17"/>
    <w:rsid w:val="00350C61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0C7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AB1"/>
    <w:rsid w:val="00366B19"/>
    <w:rsid w:val="003670FE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11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25"/>
    <w:rsid w:val="00382C57"/>
    <w:rsid w:val="00382FDC"/>
    <w:rsid w:val="003830F0"/>
    <w:rsid w:val="00383858"/>
    <w:rsid w:val="00384667"/>
    <w:rsid w:val="003846B6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003"/>
    <w:rsid w:val="00387177"/>
    <w:rsid w:val="00387817"/>
    <w:rsid w:val="00387F0F"/>
    <w:rsid w:val="00390222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1C6"/>
    <w:rsid w:val="003936CB"/>
    <w:rsid w:val="00393705"/>
    <w:rsid w:val="00393A2F"/>
    <w:rsid w:val="00393CF9"/>
    <w:rsid w:val="00393CFC"/>
    <w:rsid w:val="00393D1C"/>
    <w:rsid w:val="0039446B"/>
    <w:rsid w:val="003946CA"/>
    <w:rsid w:val="00394899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C6F"/>
    <w:rsid w:val="00397F5F"/>
    <w:rsid w:val="003A0012"/>
    <w:rsid w:val="003A0244"/>
    <w:rsid w:val="003A0445"/>
    <w:rsid w:val="003A04CB"/>
    <w:rsid w:val="003A060C"/>
    <w:rsid w:val="003A0AD3"/>
    <w:rsid w:val="003A0C58"/>
    <w:rsid w:val="003A0CA7"/>
    <w:rsid w:val="003A0E2D"/>
    <w:rsid w:val="003A0EB3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84D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39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3EF"/>
    <w:rsid w:val="003C253B"/>
    <w:rsid w:val="003C2573"/>
    <w:rsid w:val="003C2B10"/>
    <w:rsid w:val="003C2D28"/>
    <w:rsid w:val="003C2DDA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79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924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500"/>
    <w:rsid w:val="003D58A1"/>
    <w:rsid w:val="003D5A00"/>
    <w:rsid w:val="003D5C6C"/>
    <w:rsid w:val="003D5CBB"/>
    <w:rsid w:val="003D5E7A"/>
    <w:rsid w:val="003D603D"/>
    <w:rsid w:val="003D6616"/>
    <w:rsid w:val="003D69BA"/>
    <w:rsid w:val="003D6BA4"/>
    <w:rsid w:val="003D7176"/>
    <w:rsid w:val="003D785C"/>
    <w:rsid w:val="003D7E0C"/>
    <w:rsid w:val="003E0700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4A6"/>
    <w:rsid w:val="003E4E4C"/>
    <w:rsid w:val="003E4EA4"/>
    <w:rsid w:val="003E510D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EED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71C"/>
    <w:rsid w:val="004007AC"/>
    <w:rsid w:val="00400DD9"/>
    <w:rsid w:val="00400E87"/>
    <w:rsid w:val="00401116"/>
    <w:rsid w:val="00401155"/>
    <w:rsid w:val="00401310"/>
    <w:rsid w:val="00401335"/>
    <w:rsid w:val="00401367"/>
    <w:rsid w:val="004013F0"/>
    <w:rsid w:val="0040144C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A8B"/>
    <w:rsid w:val="00406E17"/>
    <w:rsid w:val="0040718D"/>
    <w:rsid w:val="0040719A"/>
    <w:rsid w:val="0040767B"/>
    <w:rsid w:val="00410143"/>
    <w:rsid w:val="00410414"/>
    <w:rsid w:val="00410476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17FFD"/>
    <w:rsid w:val="00420121"/>
    <w:rsid w:val="00420763"/>
    <w:rsid w:val="004210F2"/>
    <w:rsid w:val="00421237"/>
    <w:rsid w:val="0042167B"/>
    <w:rsid w:val="00421A1F"/>
    <w:rsid w:val="00421DD6"/>
    <w:rsid w:val="00421E1A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9DE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9BF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2FA"/>
    <w:rsid w:val="0043697A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762"/>
    <w:rsid w:val="00441977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18F4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06B"/>
    <w:rsid w:val="004661CA"/>
    <w:rsid w:val="00466510"/>
    <w:rsid w:val="00466578"/>
    <w:rsid w:val="004667B9"/>
    <w:rsid w:val="00466A96"/>
    <w:rsid w:val="00466C34"/>
    <w:rsid w:val="00466E04"/>
    <w:rsid w:val="004671CB"/>
    <w:rsid w:val="0046745C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2F9F"/>
    <w:rsid w:val="00473619"/>
    <w:rsid w:val="00473978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3A1"/>
    <w:rsid w:val="004854E6"/>
    <w:rsid w:val="004855F4"/>
    <w:rsid w:val="00485AA2"/>
    <w:rsid w:val="00485F7F"/>
    <w:rsid w:val="004864B5"/>
    <w:rsid w:val="00486725"/>
    <w:rsid w:val="0048713F"/>
    <w:rsid w:val="00487156"/>
    <w:rsid w:val="00487860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918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BBB"/>
    <w:rsid w:val="004A1CAC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B4D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1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6E98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2D71"/>
    <w:rsid w:val="004C305C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056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3EE"/>
    <w:rsid w:val="004D5826"/>
    <w:rsid w:val="004D585D"/>
    <w:rsid w:val="004D5878"/>
    <w:rsid w:val="004D5939"/>
    <w:rsid w:val="004D5BEA"/>
    <w:rsid w:val="004D613A"/>
    <w:rsid w:val="004D61B0"/>
    <w:rsid w:val="004D6441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40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853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148"/>
    <w:rsid w:val="004F22E0"/>
    <w:rsid w:val="004F23D6"/>
    <w:rsid w:val="004F2497"/>
    <w:rsid w:val="004F2530"/>
    <w:rsid w:val="004F2F21"/>
    <w:rsid w:val="004F3823"/>
    <w:rsid w:val="004F3B39"/>
    <w:rsid w:val="004F3D3D"/>
    <w:rsid w:val="004F3E00"/>
    <w:rsid w:val="004F3FA9"/>
    <w:rsid w:val="004F4014"/>
    <w:rsid w:val="004F435D"/>
    <w:rsid w:val="004F448A"/>
    <w:rsid w:val="004F46A3"/>
    <w:rsid w:val="004F4ADE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AE2"/>
    <w:rsid w:val="004F7BB4"/>
    <w:rsid w:val="00500515"/>
    <w:rsid w:val="00500768"/>
    <w:rsid w:val="00500C58"/>
    <w:rsid w:val="00500C77"/>
    <w:rsid w:val="00500F4A"/>
    <w:rsid w:val="00501565"/>
    <w:rsid w:val="005015EB"/>
    <w:rsid w:val="00501825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A5C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20F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1CC"/>
    <w:rsid w:val="00527880"/>
    <w:rsid w:val="0052794B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3CF6"/>
    <w:rsid w:val="00544114"/>
    <w:rsid w:val="00544316"/>
    <w:rsid w:val="0054433B"/>
    <w:rsid w:val="005443AB"/>
    <w:rsid w:val="00544687"/>
    <w:rsid w:val="00544D3C"/>
    <w:rsid w:val="005456C0"/>
    <w:rsid w:val="00545CCA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53A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2EC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43A9"/>
    <w:rsid w:val="0056491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87"/>
    <w:rsid w:val="005776CF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17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6CC"/>
    <w:rsid w:val="00586174"/>
    <w:rsid w:val="00586292"/>
    <w:rsid w:val="005864B3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0850"/>
    <w:rsid w:val="00590DB0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59F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4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58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2DAF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5F3"/>
    <w:rsid w:val="005C6B1C"/>
    <w:rsid w:val="005C6D1C"/>
    <w:rsid w:val="005C6EF7"/>
    <w:rsid w:val="005C6FB5"/>
    <w:rsid w:val="005C72BE"/>
    <w:rsid w:val="005C7524"/>
    <w:rsid w:val="005C76C7"/>
    <w:rsid w:val="005C7C61"/>
    <w:rsid w:val="005C7CB2"/>
    <w:rsid w:val="005D0028"/>
    <w:rsid w:val="005D00B0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2FE9"/>
    <w:rsid w:val="005D31B9"/>
    <w:rsid w:val="005D329E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966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952"/>
    <w:rsid w:val="005E6E5C"/>
    <w:rsid w:val="005E7266"/>
    <w:rsid w:val="005E7457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92"/>
    <w:rsid w:val="005F67EF"/>
    <w:rsid w:val="005F695C"/>
    <w:rsid w:val="005F7038"/>
    <w:rsid w:val="005F7067"/>
    <w:rsid w:val="005F779F"/>
    <w:rsid w:val="005F7812"/>
    <w:rsid w:val="005F791A"/>
    <w:rsid w:val="00600138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342"/>
    <w:rsid w:val="0060240C"/>
    <w:rsid w:val="00602EA1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888"/>
    <w:rsid w:val="00617BA9"/>
    <w:rsid w:val="006201F8"/>
    <w:rsid w:val="00620341"/>
    <w:rsid w:val="00620955"/>
    <w:rsid w:val="00620A8A"/>
    <w:rsid w:val="0062109E"/>
    <w:rsid w:val="00621572"/>
    <w:rsid w:val="00622405"/>
    <w:rsid w:val="0062263F"/>
    <w:rsid w:val="00622679"/>
    <w:rsid w:val="00622844"/>
    <w:rsid w:val="0062288C"/>
    <w:rsid w:val="0062334D"/>
    <w:rsid w:val="00623605"/>
    <w:rsid w:val="00623710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7D9"/>
    <w:rsid w:val="00630C35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9D"/>
    <w:rsid w:val="00631FFB"/>
    <w:rsid w:val="00632675"/>
    <w:rsid w:val="00632A16"/>
    <w:rsid w:val="00632BDC"/>
    <w:rsid w:val="006330EE"/>
    <w:rsid w:val="00633DA5"/>
    <w:rsid w:val="00633DBF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F0D"/>
    <w:rsid w:val="00643FE0"/>
    <w:rsid w:val="0064400E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586B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5C3"/>
    <w:rsid w:val="00651679"/>
    <w:rsid w:val="006518BC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CD7"/>
    <w:rsid w:val="00663F1E"/>
    <w:rsid w:val="00663FB5"/>
    <w:rsid w:val="00663FF3"/>
    <w:rsid w:val="00664481"/>
    <w:rsid w:val="006645E8"/>
    <w:rsid w:val="00664B5A"/>
    <w:rsid w:val="006654A8"/>
    <w:rsid w:val="00665678"/>
    <w:rsid w:val="0066577C"/>
    <w:rsid w:val="00665E90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47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B86"/>
    <w:rsid w:val="00672E27"/>
    <w:rsid w:val="00672E9C"/>
    <w:rsid w:val="0067355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D61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299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96F"/>
    <w:rsid w:val="006A0A61"/>
    <w:rsid w:val="006A14CC"/>
    <w:rsid w:val="006A1567"/>
    <w:rsid w:val="006A1747"/>
    <w:rsid w:val="006A1B0B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23B"/>
    <w:rsid w:val="006C4757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C7F88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5FB3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7D7"/>
    <w:rsid w:val="006E5C1C"/>
    <w:rsid w:val="006E5E01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8D4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42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7C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14"/>
    <w:rsid w:val="006F719A"/>
    <w:rsid w:val="006F7887"/>
    <w:rsid w:val="006F78B8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2AFA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0FB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688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0D8D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D1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62E"/>
    <w:rsid w:val="00731C81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339"/>
    <w:rsid w:val="00735559"/>
    <w:rsid w:val="00735839"/>
    <w:rsid w:val="00735861"/>
    <w:rsid w:val="007359F1"/>
    <w:rsid w:val="00735FA2"/>
    <w:rsid w:val="00736188"/>
    <w:rsid w:val="00736263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1A9"/>
    <w:rsid w:val="0074136C"/>
    <w:rsid w:val="00741486"/>
    <w:rsid w:val="0074189F"/>
    <w:rsid w:val="00741EB3"/>
    <w:rsid w:val="0074205E"/>
    <w:rsid w:val="0074289D"/>
    <w:rsid w:val="00742A24"/>
    <w:rsid w:val="00742BE2"/>
    <w:rsid w:val="00742C89"/>
    <w:rsid w:val="00742CB6"/>
    <w:rsid w:val="0074322B"/>
    <w:rsid w:val="00743321"/>
    <w:rsid w:val="007436D5"/>
    <w:rsid w:val="00743A1E"/>
    <w:rsid w:val="00743C5B"/>
    <w:rsid w:val="00743E28"/>
    <w:rsid w:val="0074414F"/>
    <w:rsid w:val="0074475C"/>
    <w:rsid w:val="00744F2E"/>
    <w:rsid w:val="00744F8D"/>
    <w:rsid w:val="0074513D"/>
    <w:rsid w:val="0074514B"/>
    <w:rsid w:val="00745377"/>
    <w:rsid w:val="0074558E"/>
    <w:rsid w:val="00745612"/>
    <w:rsid w:val="00745C07"/>
    <w:rsid w:val="00745C58"/>
    <w:rsid w:val="00745E11"/>
    <w:rsid w:val="0074622B"/>
    <w:rsid w:val="00746331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7AE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72A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B51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5F00"/>
    <w:rsid w:val="00765FA6"/>
    <w:rsid w:val="00766242"/>
    <w:rsid w:val="00766BE3"/>
    <w:rsid w:val="00767373"/>
    <w:rsid w:val="007674A1"/>
    <w:rsid w:val="0076783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236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675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9F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2F7"/>
    <w:rsid w:val="007973C9"/>
    <w:rsid w:val="00797633"/>
    <w:rsid w:val="007978AD"/>
    <w:rsid w:val="0079793B"/>
    <w:rsid w:val="00797BEC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158"/>
    <w:rsid w:val="007A7879"/>
    <w:rsid w:val="007A7FB0"/>
    <w:rsid w:val="007B04A2"/>
    <w:rsid w:val="007B0777"/>
    <w:rsid w:val="007B0886"/>
    <w:rsid w:val="007B0C27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607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1A6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2B77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BEC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1F84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6EF8"/>
    <w:rsid w:val="007F7059"/>
    <w:rsid w:val="007F71DC"/>
    <w:rsid w:val="007F725B"/>
    <w:rsid w:val="007F7333"/>
    <w:rsid w:val="007F741B"/>
    <w:rsid w:val="007F7F4B"/>
    <w:rsid w:val="00800151"/>
    <w:rsid w:val="008003CE"/>
    <w:rsid w:val="00800908"/>
    <w:rsid w:val="00800C45"/>
    <w:rsid w:val="008019EC"/>
    <w:rsid w:val="00801CA7"/>
    <w:rsid w:val="008022D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0E7"/>
    <w:rsid w:val="00805169"/>
    <w:rsid w:val="00805351"/>
    <w:rsid w:val="008054C4"/>
    <w:rsid w:val="008058DB"/>
    <w:rsid w:val="00805B54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7B3"/>
    <w:rsid w:val="00832C47"/>
    <w:rsid w:val="00833712"/>
    <w:rsid w:val="0083438C"/>
    <w:rsid w:val="008345BB"/>
    <w:rsid w:val="008349E8"/>
    <w:rsid w:val="008349F9"/>
    <w:rsid w:val="00834A22"/>
    <w:rsid w:val="00834AE0"/>
    <w:rsid w:val="0083505E"/>
    <w:rsid w:val="00835B32"/>
    <w:rsid w:val="00835CD5"/>
    <w:rsid w:val="00836015"/>
    <w:rsid w:val="00836386"/>
    <w:rsid w:val="00836ABC"/>
    <w:rsid w:val="00836C77"/>
    <w:rsid w:val="00836FE7"/>
    <w:rsid w:val="00837398"/>
    <w:rsid w:val="008374EE"/>
    <w:rsid w:val="00837731"/>
    <w:rsid w:val="00837A60"/>
    <w:rsid w:val="00837FFD"/>
    <w:rsid w:val="0084023D"/>
    <w:rsid w:val="0084026F"/>
    <w:rsid w:val="00840396"/>
    <w:rsid w:val="00840532"/>
    <w:rsid w:val="00840776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919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A3F"/>
    <w:rsid w:val="00855E11"/>
    <w:rsid w:val="00855E23"/>
    <w:rsid w:val="0085643B"/>
    <w:rsid w:val="0085663D"/>
    <w:rsid w:val="0085669A"/>
    <w:rsid w:val="00856CAF"/>
    <w:rsid w:val="00856E49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2088"/>
    <w:rsid w:val="008620A9"/>
    <w:rsid w:val="008622FF"/>
    <w:rsid w:val="0086248D"/>
    <w:rsid w:val="008627F2"/>
    <w:rsid w:val="00862872"/>
    <w:rsid w:val="00862A8A"/>
    <w:rsid w:val="00862B3A"/>
    <w:rsid w:val="00862C5F"/>
    <w:rsid w:val="008633C6"/>
    <w:rsid w:val="0086359D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583"/>
    <w:rsid w:val="0087099E"/>
    <w:rsid w:val="00870DA6"/>
    <w:rsid w:val="00870F3B"/>
    <w:rsid w:val="00871184"/>
    <w:rsid w:val="008712EB"/>
    <w:rsid w:val="008714D3"/>
    <w:rsid w:val="008719F2"/>
    <w:rsid w:val="008726CF"/>
    <w:rsid w:val="00872707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478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71E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0D1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1DDB"/>
    <w:rsid w:val="00892596"/>
    <w:rsid w:val="008925E3"/>
    <w:rsid w:val="00892E48"/>
    <w:rsid w:val="008930F4"/>
    <w:rsid w:val="008931A8"/>
    <w:rsid w:val="00893BA2"/>
    <w:rsid w:val="00893D9D"/>
    <w:rsid w:val="00893FCD"/>
    <w:rsid w:val="0089417A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26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6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8D6"/>
    <w:rsid w:val="008C2943"/>
    <w:rsid w:val="008C2986"/>
    <w:rsid w:val="008C2D37"/>
    <w:rsid w:val="008C2DD1"/>
    <w:rsid w:val="008C31A5"/>
    <w:rsid w:val="008C31EB"/>
    <w:rsid w:val="008C334B"/>
    <w:rsid w:val="008C3417"/>
    <w:rsid w:val="008C3634"/>
    <w:rsid w:val="008C3DF9"/>
    <w:rsid w:val="008C4025"/>
    <w:rsid w:val="008C4451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755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306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5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8F7B4E"/>
    <w:rsid w:val="00900057"/>
    <w:rsid w:val="009009EF"/>
    <w:rsid w:val="00900B24"/>
    <w:rsid w:val="00900F93"/>
    <w:rsid w:val="0090113A"/>
    <w:rsid w:val="00901740"/>
    <w:rsid w:val="00901AB7"/>
    <w:rsid w:val="00901DA4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198"/>
    <w:rsid w:val="009218BE"/>
    <w:rsid w:val="00921A1C"/>
    <w:rsid w:val="00921C74"/>
    <w:rsid w:val="009220CF"/>
    <w:rsid w:val="0092241F"/>
    <w:rsid w:val="0092340A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5FD6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ABE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67F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67C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4FA9"/>
    <w:rsid w:val="00955336"/>
    <w:rsid w:val="009553A2"/>
    <w:rsid w:val="009553B2"/>
    <w:rsid w:val="00955880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6C7E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32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856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2B93"/>
    <w:rsid w:val="009A3660"/>
    <w:rsid w:val="009A3B8B"/>
    <w:rsid w:val="009A3C8F"/>
    <w:rsid w:val="009A3DC0"/>
    <w:rsid w:val="009A3E05"/>
    <w:rsid w:val="009A482A"/>
    <w:rsid w:val="009A4A72"/>
    <w:rsid w:val="009A4CD3"/>
    <w:rsid w:val="009A4E2A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3EC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4FAD"/>
    <w:rsid w:val="009D54F9"/>
    <w:rsid w:val="009D55B0"/>
    <w:rsid w:val="009D5617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48"/>
    <w:rsid w:val="009E1270"/>
    <w:rsid w:val="009E17EB"/>
    <w:rsid w:val="009E1BF3"/>
    <w:rsid w:val="009E23A1"/>
    <w:rsid w:val="009E25E5"/>
    <w:rsid w:val="009E28CE"/>
    <w:rsid w:val="009E28E2"/>
    <w:rsid w:val="009E2CC1"/>
    <w:rsid w:val="009E2F4E"/>
    <w:rsid w:val="009E3146"/>
    <w:rsid w:val="009E3A5F"/>
    <w:rsid w:val="009E404B"/>
    <w:rsid w:val="009E4272"/>
    <w:rsid w:val="009E4A8E"/>
    <w:rsid w:val="009E4C03"/>
    <w:rsid w:val="009E4E93"/>
    <w:rsid w:val="009E4F0F"/>
    <w:rsid w:val="009E5370"/>
    <w:rsid w:val="009E580B"/>
    <w:rsid w:val="009E587F"/>
    <w:rsid w:val="009E58FB"/>
    <w:rsid w:val="009E5AA6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2C3C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AA9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317B"/>
    <w:rsid w:val="00A43199"/>
    <w:rsid w:val="00A43601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4F58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173"/>
    <w:rsid w:val="00A62339"/>
    <w:rsid w:val="00A624B3"/>
    <w:rsid w:val="00A625B6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798"/>
    <w:rsid w:val="00A70A73"/>
    <w:rsid w:val="00A71244"/>
    <w:rsid w:val="00A715AB"/>
    <w:rsid w:val="00A716E5"/>
    <w:rsid w:val="00A71B5D"/>
    <w:rsid w:val="00A720AC"/>
    <w:rsid w:val="00A72841"/>
    <w:rsid w:val="00A72C5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62F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481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B4B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BFC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05D"/>
    <w:rsid w:val="00A964A1"/>
    <w:rsid w:val="00A97355"/>
    <w:rsid w:val="00A97886"/>
    <w:rsid w:val="00A979FE"/>
    <w:rsid w:val="00A97CAC"/>
    <w:rsid w:val="00AA03E5"/>
    <w:rsid w:val="00AA05C1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0D"/>
    <w:rsid w:val="00AA32BE"/>
    <w:rsid w:val="00AA3454"/>
    <w:rsid w:val="00AA3ED1"/>
    <w:rsid w:val="00AA4628"/>
    <w:rsid w:val="00AA4642"/>
    <w:rsid w:val="00AA4C6B"/>
    <w:rsid w:val="00AA4CD7"/>
    <w:rsid w:val="00AA55CC"/>
    <w:rsid w:val="00AA582A"/>
    <w:rsid w:val="00AA66BC"/>
    <w:rsid w:val="00AA66CD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2A0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0D5E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4D47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BD5"/>
    <w:rsid w:val="00AD0BF5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993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926"/>
    <w:rsid w:val="00AF1F64"/>
    <w:rsid w:val="00AF21F7"/>
    <w:rsid w:val="00AF2313"/>
    <w:rsid w:val="00AF256D"/>
    <w:rsid w:val="00AF2621"/>
    <w:rsid w:val="00AF2790"/>
    <w:rsid w:val="00AF2A28"/>
    <w:rsid w:val="00AF2BCF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4D0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4FE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40"/>
    <w:rsid w:val="00B077C7"/>
    <w:rsid w:val="00B07B03"/>
    <w:rsid w:val="00B07DBD"/>
    <w:rsid w:val="00B102FA"/>
    <w:rsid w:val="00B1038D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2D5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AB5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56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2CF7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4B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A05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8A2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7D2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09D2"/>
    <w:rsid w:val="00B71028"/>
    <w:rsid w:val="00B7222F"/>
    <w:rsid w:val="00B72725"/>
    <w:rsid w:val="00B7287C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95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2B8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0FB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4BF"/>
    <w:rsid w:val="00B9489C"/>
    <w:rsid w:val="00B94903"/>
    <w:rsid w:val="00B94ED5"/>
    <w:rsid w:val="00B95295"/>
    <w:rsid w:val="00B9534A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6D6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317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AD9"/>
    <w:rsid w:val="00BB4BAB"/>
    <w:rsid w:val="00BB5398"/>
    <w:rsid w:val="00BB549B"/>
    <w:rsid w:val="00BB5609"/>
    <w:rsid w:val="00BB5836"/>
    <w:rsid w:val="00BB61EB"/>
    <w:rsid w:val="00BB6204"/>
    <w:rsid w:val="00BB633E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857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0E0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2A2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C38"/>
    <w:rsid w:val="00BD6DED"/>
    <w:rsid w:val="00BD702D"/>
    <w:rsid w:val="00BD761D"/>
    <w:rsid w:val="00BD7695"/>
    <w:rsid w:val="00BD77F8"/>
    <w:rsid w:val="00BD7831"/>
    <w:rsid w:val="00BD7C33"/>
    <w:rsid w:val="00BE05E5"/>
    <w:rsid w:val="00BE070B"/>
    <w:rsid w:val="00BE0729"/>
    <w:rsid w:val="00BE08DD"/>
    <w:rsid w:val="00BE0917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A3B"/>
    <w:rsid w:val="00BE4261"/>
    <w:rsid w:val="00BE45D6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D5D"/>
    <w:rsid w:val="00C02FD0"/>
    <w:rsid w:val="00C040B6"/>
    <w:rsid w:val="00C0458C"/>
    <w:rsid w:val="00C048F1"/>
    <w:rsid w:val="00C04DE0"/>
    <w:rsid w:val="00C05723"/>
    <w:rsid w:val="00C057D8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FE4"/>
    <w:rsid w:val="00C170A5"/>
    <w:rsid w:val="00C173F8"/>
    <w:rsid w:val="00C1751B"/>
    <w:rsid w:val="00C17651"/>
    <w:rsid w:val="00C17E95"/>
    <w:rsid w:val="00C2127F"/>
    <w:rsid w:val="00C21314"/>
    <w:rsid w:val="00C21531"/>
    <w:rsid w:val="00C21752"/>
    <w:rsid w:val="00C21ABA"/>
    <w:rsid w:val="00C21B93"/>
    <w:rsid w:val="00C21BEE"/>
    <w:rsid w:val="00C21ED9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27FBA"/>
    <w:rsid w:val="00C30411"/>
    <w:rsid w:val="00C30896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A5"/>
    <w:rsid w:val="00C33EE2"/>
    <w:rsid w:val="00C3402B"/>
    <w:rsid w:val="00C341FA"/>
    <w:rsid w:val="00C34496"/>
    <w:rsid w:val="00C345AE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1B8"/>
    <w:rsid w:val="00C37A2E"/>
    <w:rsid w:val="00C37ACA"/>
    <w:rsid w:val="00C37AD5"/>
    <w:rsid w:val="00C37F8D"/>
    <w:rsid w:val="00C40165"/>
    <w:rsid w:val="00C4047F"/>
    <w:rsid w:val="00C4051A"/>
    <w:rsid w:val="00C40746"/>
    <w:rsid w:val="00C40C37"/>
    <w:rsid w:val="00C41427"/>
    <w:rsid w:val="00C414FD"/>
    <w:rsid w:val="00C41A67"/>
    <w:rsid w:val="00C4263D"/>
    <w:rsid w:val="00C42CB6"/>
    <w:rsid w:val="00C42D38"/>
    <w:rsid w:val="00C42F7E"/>
    <w:rsid w:val="00C42FAF"/>
    <w:rsid w:val="00C432E7"/>
    <w:rsid w:val="00C43621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258"/>
    <w:rsid w:val="00C475A5"/>
    <w:rsid w:val="00C475F6"/>
    <w:rsid w:val="00C4780F"/>
    <w:rsid w:val="00C47978"/>
    <w:rsid w:val="00C47D0B"/>
    <w:rsid w:val="00C47F1C"/>
    <w:rsid w:val="00C5044E"/>
    <w:rsid w:val="00C50840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C8A"/>
    <w:rsid w:val="00C51F2B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89E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D57"/>
    <w:rsid w:val="00C67FE9"/>
    <w:rsid w:val="00C70693"/>
    <w:rsid w:val="00C709AB"/>
    <w:rsid w:val="00C70A45"/>
    <w:rsid w:val="00C71A64"/>
    <w:rsid w:val="00C71DB1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774"/>
    <w:rsid w:val="00C748CA"/>
    <w:rsid w:val="00C748EF"/>
    <w:rsid w:val="00C74C4B"/>
    <w:rsid w:val="00C753C0"/>
    <w:rsid w:val="00C7590D"/>
    <w:rsid w:val="00C75EBE"/>
    <w:rsid w:val="00C760E7"/>
    <w:rsid w:val="00C7667E"/>
    <w:rsid w:val="00C76A56"/>
    <w:rsid w:val="00C76C03"/>
    <w:rsid w:val="00C77A6E"/>
    <w:rsid w:val="00C77A75"/>
    <w:rsid w:val="00C77D6C"/>
    <w:rsid w:val="00C80570"/>
    <w:rsid w:val="00C805E1"/>
    <w:rsid w:val="00C805ED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A72"/>
    <w:rsid w:val="00C84AD5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6FFB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28F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173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A4F"/>
    <w:rsid w:val="00CC0DD7"/>
    <w:rsid w:val="00CC15AE"/>
    <w:rsid w:val="00CC1937"/>
    <w:rsid w:val="00CC197A"/>
    <w:rsid w:val="00CC1BD6"/>
    <w:rsid w:val="00CC1E88"/>
    <w:rsid w:val="00CC20D6"/>
    <w:rsid w:val="00CC26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C78C4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DEC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2C51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2DB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38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5863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064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37C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823"/>
    <w:rsid w:val="00D33BF0"/>
    <w:rsid w:val="00D3456C"/>
    <w:rsid w:val="00D34EF7"/>
    <w:rsid w:val="00D350BB"/>
    <w:rsid w:val="00D351D7"/>
    <w:rsid w:val="00D35860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706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1C8"/>
    <w:rsid w:val="00D53E09"/>
    <w:rsid w:val="00D53F1A"/>
    <w:rsid w:val="00D53FD0"/>
    <w:rsid w:val="00D54006"/>
    <w:rsid w:val="00D54068"/>
    <w:rsid w:val="00D54880"/>
    <w:rsid w:val="00D54938"/>
    <w:rsid w:val="00D54DA2"/>
    <w:rsid w:val="00D557AA"/>
    <w:rsid w:val="00D55910"/>
    <w:rsid w:val="00D5631A"/>
    <w:rsid w:val="00D57016"/>
    <w:rsid w:val="00D571BF"/>
    <w:rsid w:val="00D576D5"/>
    <w:rsid w:val="00D57795"/>
    <w:rsid w:val="00D579B7"/>
    <w:rsid w:val="00D57B56"/>
    <w:rsid w:val="00D60533"/>
    <w:rsid w:val="00D606EC"/>
    <w:rsid w:val="00D60999"/>
    <w:rsid w:val="00D60A15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4825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1E93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8EC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31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9EC"/>
    <w:rsid w:val="00D87B6A"/>
    <w:rsid w:val="00D87CAB"/>
    <w:rsid w:val="00D90A5C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0ED8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5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0A75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6DF9"/>
    <w:rsid w:val="00DB701E"/>
    <w:rsid w:val="00DB772C"/>
    <w:rsid w:val="00DB7AB0"/>
    <w:rsid w:val="00DB7C7F"/>
    <w:rsid w:val="00DC0422"/>
    <w:rsid w:val="00DC09FD"/>
    <w:rsid w:val="00DC0D23"/>
    <w:rsid w:val="00DC10D0"/>
    <w:rsid w:val="00DC1118"/>
    <w:rsid w:val="00DC11B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6CF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C7A82"/>
    <w:rsid w:val="00DD0560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4D54"/>
    <w:rsid w:val="00DD50E2"/>
    <w:rsid w:val="00DD5272"/>
    <w:rsid w:val="00DD527E"/>
    <w:rsid w:val="00DD5558"/>
    <w:rsid w:val="00DD5A76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17A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1EA"/>
    <w:rsid w:val="00DF23EC"/>
    <w:rsid w:val="00DF244B"/>
    <w:rsid w:val="00DF261F"/>
    <w:rsid w:val="00DF2C36"/>
    <w:rsid w:val="00DF2C37"/>
    <w:rsid w:val="00DF2E12"/>
    <w:rsid w:val="00DF2E38"/>
    <w:rsid w:val="00DF2F65"/>
    <w:rsid w:val="00DF2F97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6F06"/>
    <w:rsid w:val="00DF7B0A"/>
    <w:rsid w:val="00DF7B4E"/>
    <w:rsid w:val="00DF7CB1"/>
    <w:rsid w:val="00DF7F0E"/>
    <w:rsid w:val="00E00267"/>
    <w:rsid w:val="00E005AB"/>
    <w:rsid w:val="00E00AEA"/>
    <w:rsid w:val="00E00C4C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EFA"/>
    <w:rsid w:val="00E03F85"/>
    <w:rsid w:val="00E0439D"/>
    <w:rsid w:val="00E04451"/>
    <w:rsid w:val="00E0452E"/>
    <w:rsid w:val="00E04CEC"/>
    <w:rsid w:val="00E04D61"/>
    <w:rsid w:val="00E05435"/>
    <w:rsid w:val="00E057A3"/>
    <w:rsid w:val="00E058B7"/>
    <w:rsid w:val="00E059EC"/>
    <w:rsid w:val="00E05DA5"/>
    <w:rsid w:val="00E05DFD"/>
    <w:rsid w:val="00E05FDF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0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98B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2F73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386"/>
    <w:rsid w:val="00E36857"/>
    <w:rsid w:val="00E36DE6"/>
    <w:rsid w:val="00E377B0"/>
    <w:rsid w:val="00E37B03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DFD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698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6D9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312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124"/>
    <w:rsid w:val="00E733CE"/>
    <w:rsid w:val="00E734D6"/>
    <w:rsid w:val="00E73887"/>
    <w:rsid w:val="00E73D09"/>
    <w:rsid w:val="00E74163"/>
    <w:rsid w:val="00E742EC"/>
    <w:rsid w:val="00E745BB"/>
    <w:rsid w:val="00E7466C"/>
    <w:rsid w:val="00E7467D"/>
    <w:rsid w:val="00E74CFC"/>
    <w:rsid w:val="00E75011"/>
    <w:rsid w:val="00E754E2"/>
    <w:rsid w:val="00E7559F"/>
    <w:rsid w:val="00E7569F"/>
    <w:rsid w:val="00E7616D"/>
    <w:rsid w:val="00E7625F"/>
    <w:rsid w:val="00E776EA"/>
    <w:rsid w:val="00E77C54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29F"/>
    <w:rsid w:val="00E8440A"/>
    <w:rsid w:val="00E84461"/>
    <w:rsid w:val="00E844C8"/>
    <w:rsid w:val="00E84957"/>
    <w:rsid w:val="00E84CA0"/>
    <w:rsid w:val="00E84D6A"/>
    <w:rsid w:val="00E85AB7"/>
    <w:rsid w:val="00E85B59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4CC4"/>
    <w:rsid w:val="00EA4CF0"/>
    <w:rsid w:val="00EA50D3"/>
    <w:rsid w:val="00EA5DEB"/>
    <w:rsid w:val="00EA6E4C"/>
    <w:rsid w:val="00EA7297"/>
    <w:rsid w:val="00EA74C1"/>
    <w:rsid w:val="00EA7705"/>
    <w:rsid w:val="00EA7CEC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812"/>
    <w:rsid w:val="00EC492E"/>
    <w:rsid w:val="00EC4AFF"/>
    <w:rsid w:val="00EC5CF1"/>
    <w:rsid w:val="00EC62B2"/>
    <w:rsid w:val="00EC62F8"/>
    <w:rsid w:val="00EC6D22"/>
    <w:rsid w:val="00EC7320"/>
    <w:rsid w:val="00EC7678"/>
    <w:rsid w:val="00EC7E23"/>
    <w:rsid w:val="00EC7E73"/>
    <w:rsid w:val="00ED0446"/>
    <w:rsid w:val="00ED056F"/>
    <w:rsid w:val="00ED057F"/>
    <w:rsid w:val="00ED10F4"/>
    <w:rsid w:val="00ED1171"/>
    <w:rsid w:val="00ED14CE"/>
    <w:rsid w:val="00ED228D"/>
    <w:rsid w:val="00ED2A91"/>
    <w:rsid w:val="00ED2B30"/>
    <w:rsid w:val="00ED31CC"/>
    <w:rsid w:val="00ED39B4"/>
    <w:rsid w:val="00ED3A46"/>
    <w:rsid w:val="00ED3DF4"/>
    <w:rsid w:val="00ED41A8"/>
    <w:rsid w:val="00ED42A4"/>
    <w:rsid w:val="00ED44EE"/>
    <w:rsid w:val="00ED489C"/>
    <w:rsid w:val="00ED5521"/>
    <w:rsid w:val="00ED5579"/>
    <w:rsid w:val="00ED5695"/>
    <w:rsid w:val="00ED6022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6BC"/>
    <w:rsid w:val="00ED797A"/>
    <w:rsid w:val="00ED7BF4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3C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2857"/>
    <w:rsid w:val="00EF2D8B"/>
    <w:rsid w:val="00EF3109"/>
    <w:rsid w:val="00EF322D"/>
    <w:rsid w:val="00EF35B4"/>
    <w:rsid w:val="00EF392D"/>
    <w:rsid w:val="00EF3B86"/>
    <w:rsid w:val="00EF4051"/>
    <w:rsid w:val="00EF416F"/>
    <w:rsid w:val="00EF4513"/>
    <w:rsid w:val="00EF4720"/>
    <w:rsid w:val="00EF4B01"/>
    <w:rsid w:val="00EF4C16"/>
    <w:rsid w:val="00EF52AB"/>
    <w:rsid w:val="00EF57F3"/>
    <w:rsid w:val="00EF58AA"/>
    <w:rsid w:val="00EF5978"/>
    <w:rsid w:val="00EF5A14"/>
    <w:rsid w:val="00EF621C"/>
    <w:rsid w:val="00EF652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2F8C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188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E86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815"/>
    <w:rsid w:val="00F15D45"/>
    <w:rsid w:val="00F15EF2"/>
    <w:rsid w:val="00F160CB"/>
    <w:rsid w:val="00F1691B"/>
    <w:rsid w:val="00F16969"/>
    <w:rsid w:val="00F16A09"/>
    <w:rsid w:val="00F16A8A"/>
    <w:rsid w:val="00F16E0F"/>
    <w:rsid w:val="00F17233"/>
    <w:rsid w:val="00F17267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93C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6E4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915"/>
    <w:rsid w:val="00F32D4E"/>
    <w:rsid w:val="00F3371C"/>
    <w:rsid w:val="00F33AF5"/>
    <w:rsid w:val="00F33E4C"/>
    <w:rsid w:val="00F341C8"/>
    <w:rsid w:val="00F34AC6"/>
    <w:rsid w:val="00F34E40"/>
    <w:rsid w:val="00F34EE8"/>
    <w:rsid w:val="00F35086"/>
    <w:rsid w:val="00F351FD"/>
    <w:rsid w:val="00F362C5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68"/>
    <w:rsid w:val="00F4078C"/>
    <w:rsid w:val="00F40871"/>
    <w:rsid w:val="00F41384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697C"/>
    <w:rsid w:val="00F46C43"/>
    <w:rsid w:val="00F474BA"/>
    <w:rsid w:val="00F47B08"/>
    <w:rsid w:val="00F47B0C"/>
    <w:rsid w:val="00F50211"/>
    <w:rsid w:val="00F50F4C"/>
    <w:rsid w:val="00F5121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2CB8"/>
    <w:rsid w:val="00F53337"/>
    <w:rsid w:val="00F536B2"/>
    <w:rsid w:val="00F5484A"/>
    <w:rsid w:val="00F54921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869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2F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15E"/>
    <w:rsid w:val="00F80439"/>
    <w:rsid w:val="00F80590"/>
    <w:rsid w:val="00F8096C"/>
    <w:rsid w:val="00F80DF4"/>
    <w:rsid w:val="00F811C4"/>
    <w:rsid w:val="00F81225"/>
    <w:rsid w:val="00F813D3"/>
    <w:rsid w:val="00F8172E"/>
    <w:rsid w:val="00F81781"/>
    <w:rsid w:val="00F81861"/>
    <w:rsid w:val="00F81B71"/>
    <w:rsid w:val="00F822B0"/>
    <w:rsid w:val="00F82332"/>
    <w:rsid w:val="00F823E0"/>
    <w:rsid w:val="00F825F5"/>
    <w:rsid w:val="00F8282A"/>
    <w:rsid w:val="00F82AB6"/>
    <w:rsid w:val="00F82E41"/>
    <w:rsid w:val="00F83707"/>
    <w:rsid w:val="00F843EF"/>
    <w:rsid w:val="00F843F8"/>
    <w:rsid w:val="00F844C9"/>
    <w:rsid w:val="00F84558"/>
    <w:rsid w:val="00F84593"/>
    <w:rsid w:val="00F84A36"/>
    <w:rsid w:val="00F84D12"/>
    <w:rsid w:val="00F85023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42D"/>
    <w:rsid w:val="00F91527"/>
    <w:rsid w:val="00F91711"/>
    <w:rsid w:val="00F91E34"/>
    <w:rsid w:val="00F92092"/>
    <w:rsid w:val="00F92396"/>
    <w:rsid w:val="00F9255C"/>
    <w:rsid w:val="00F9272A"/>
    <w:rsid w:val="00F9277D"/>
    <w:rsid w:val="00F92A72"/>
    <w:rsid w:val="00F931A6"/>
    <w:rsid w:val="00F936D3"/>
    <w:rsid w:val="00F938D4"/>
    <w:rsid w:val="00F93E89"/>
    <w:rsid w:val="00F93EA0"/>
    <w:rsid w:val="00F93F09"/>
    <w:rsid w:val="00F94221"/>
    <w:rsid w:val="00F9484F"/>
    <w:rsid w:val="00F9488D"/>
    <w:rsid w:val="00F94972"/>
    <w:rsid w:val="00F94E49"/>
    <w:rsid w:val="00F94FAA"/>
    <w:rsid w:val="00F9514F"/>
    <w:rsid w:val="00F954A1"/>
    <w:rsid w:val="00F95A59"/>
    <w:rsid w:val="00F96343"/>
    <w:rsid w:val="00F9634D"/>
    <w:rsid w:val="00F965E7"/>
    <w:rsid w:val="00F9682C"/>
    <w:rsid w:val="00F9697B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2A1E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5F3B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D0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CDB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2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02B"/>
    <w:rsid w:val="00FC1315"/>
    <w:rsid w:val="00FC1A18"/>
    <w:rsid w:val="00FC1C44"/>
    <w:rsid w:val="00FC21D8"/>
    <w:rsid w:val="00FC2DEA"/>
    <w:rsid w:val="00FC2E39"/>
    <w:rsid w:val="00FC34BD"/>
    <w:rsid w:val="00FC38F1"/>
    <w:rsid w:val="00FC3CA0"/>
    <w:rsid w:val="00FC42CA"/>
    <w:rsid w:val="00FC42CC"/>
    <w:rsid w:val="00FC43B5"/>
    <w:rsid w:val="00FC4557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194D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5D8C"/>
    <w:rsid w:val="00FF6411"/>
    <w:rsid w:val="00FF6560"/>
    <w:rsid w:val="00FF6AD3"/>
    <w:rsid w:val="00FF6BD9"/>
    <w:rsid w:val="00FF6F71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F9269F5C-2BC2-4FBD-8B54-596EB985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17</Pages>
  <Words>2568</Words>
  <Characters>12457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Somjai, Nigonyanont</cp:lastModifiedBy>
  <cp:revision>2</cp:revision>
  <cp:lastPrinted>2023-11-07T15:52:00Z</cp:lastPrinted>
  <dcterms:created xsi:type="dcterms:W3CDTF">2023-11-11T20:37:00Z</dcterms:created>
  <dcterms:modified xsi:type="dcterms:W3CDTF">2023-11-11T20:37:00Z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