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2CFCB" w14:textId="34B8BD25" w:rsidR="005753E0" w:rsidRPr="00963849" w:rsidRDefault="005753E0" w:rsidP="00A7026F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963849">
        <w:rPr>
          <w:rFonts w:ascii="Browallia New" w:hAnsi="Browallia New" w:cs="Browallia New"/>
          <w:b/>
          <w:bCs/>
          <w:sz w:val="28"/>
          <w:szCs w:val="28"/>
          <w:cs/>
        </w:rPr>
        <w:t>บริษัท อี ฟอร์ แอล เอ</w:t>
      </w:r>
      <w:r w:rsidR="00AF76E1" w:rsidRPr="00963849">
        <w:rPr>
          <w:rFonts w:ascii="Browallia New" w:hAnsi="Browallia New" w:cs="Browallia New"/>
          <w:b/>
          <w:bCs/>
          <w:sz w:val="28"/>
          <w:szCs w:val="28"/>
          <w:cs/>
        </w:rPr>
        <w:t>ม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63849">
        <w:rPr>
          <w:rFonts w:ascii="Browallia New" w:hAnsi="Browallia New" w:cs="Browallia New"/>
          <w:b/>
          <w:bCs/>
          <w:sz w:val="28"/>
          <w:szCs w:val="28"/>
          <w:cs/>
        </w:rPr>
        <w:t xml:space="preserve">จำกัด </w:t>
      </w:r>
      <w:r w:rsidRPr="00963849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963849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963849">
        <w:rPr>
          <w:rFonts w:ascii="Browallia New" w:hAnsi="Browallia New" w:cs="Browallia New"/>
          <w:b/>
          <w:bCs/>
          <w:sz w:val="28"/>
          <w:szCs w:val="28"/>
        </w:rPr>
        <w:t xml:space="preserve">) </w:t>
      </w:r>
      <w:r w:rsidRPr="00963849">
        <w:rPr>
          <w:rFonts w:ascii="Browallia New" w:hAnsi="Browallia New" w:cs="Browallia New"/>
          <w:b/>
          <w:bCs/>
          <w:sz w:val="28"/>
          <w:szCs w:val="28"/>
          <w:cs/>
        </w:rPr>
        <w:t xml:space="preserve">และบริษัทย่อย </w:t>
      </w:r>
    </w:p>
    <w:p w14:paraId="5102FA76" w14:textId="20F6BA47" w:rsidR="00EE40BF" w:rsidRPr="00963849" w:rsidRDefault="00EE40BF" w:rsidP="00EE40BF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963849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75C6BE05" w14:textId="32E25384" w:rsidR="00C61F2B" w:rsidRPr="00963849" w:rsidRDefault="0073548E" w:rsidP="009E613B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sz w:val="28"/>
          <w:szCs w:val="28"/>
          <w:cs/>
        </w:rPr>
        <w:t>สำหรับงวดสามเดือนและ</w:t>
      </w:r>
      <w:r w:rsidR="00AC5A63" w:rsidRPr="00963849">
        <w:rPr>
          <w:rFonts w:ascii="Browallia New" w:hAnsi="Browallia New" w:cs="Browallia New" w:hint="cs"/>
          <w:b/>
          <w:bCs/>
          <w:sz w:val="28"/>
          <w:szCs w:val="28"/>
          <w:cs/>
        </w:rPr>
        <w:t>เก้า</w:t>
      </w:r>
      <w:r w:rsidRPr="00963849">
        <w:rPr>
          <w:rFonts w:ascii="Browallia New" w:hAnsi="Browallia New" w:cs="Browallia New"/>
          <w:b/>
          <w:bCs/>
          <w:sz w:val="28"/>
          <w:szCs w:val="28"/>
          <w:cs/>
        </w:rPr>
        <w:t xml:space="preserve">เดือนสิ้นสุดวันที่ </w:t>
      </w:r>
      <w:r w:rsidRPr="00963849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Pr="00963849">
        <w:rPr>
          <w:rFonts w:ascii="Browallia New" w:hAnsi="Browallia New" w:cs="Browallia New"/>
          <w:b/>
          <w:bCs/>
          <w:sz w:val="28"/>
          <w:szCs w:val="28"/>
        </w:rPr>
        <w:t>0</w:t>
      </w:r>
      <w:r w:rsidRPr="00963849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AC5A63" w:rsidRPr="00963849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</w:t>
      </w:r>
      <w:r w:rsidRPr="00963849">
        <w:rPr>
          <w:rFonts w:ascii="Browallia New" w:hAnsi="Browallia New" w:cs="Browallia New"/>
          <w:b/>
          <w:bCs/>
          <w:sz w:val="28"/>
          <w:szCs w:val="28"/>
          <w:cs/>
        </w:rPr>
        <w:t xml:space="preserve">ยน </w:t>
      </w:r>
      <w:r w:rsidRPr="00963849">
        <w:rPr>
          <w:rFonts w:ascii="Browallia New" w:hAnsi="Browallia New" w:cs="Browallia New"/>
          <w:b/>
          <w:bCs/>
          <w:sz w:val="28"/>
          <w:szCs w:val="28"/>
        </w:rPr>
        <w:t xml:space="preserve">2566 </w:t>
      </w:r>
      <w:r w:rsidR="00EE40BF" w:rsidRPr="00963849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 แต่สอบทานแล้ว)</w:t>
      </w:r>
    </w:p>
    <w:p w14:paraId="7D85B624" w14:textId="77777777" w:rsidR="00E5182D" w:rsidRPr="00963849" w:rsidRDefault="00E5182D" w:rsidP="009E613B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4"/>
          <w:szCs w:val="24"/>
          <w:cs/>
        </w:rPr>
      </w:pPr>
    </w:p>
    <w:p w14:paraId="7346DB45" w14:textId="4E103365" w:rsidR="00002897" w:rsidRPr="00963849" w:rsidRDefault="00002897" w:rsidP="00002897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ข้อมูลทั่วไป</w:t>
      </w:r>
    </w:p>
    <w:p w14:paraId="128F4E39" w14:textId="77512915" w:rsidR="00DB3387" w:rsidRPr="00963849" w:rsidRDefault="00DB3387" w:rsidP="00DB3387">
      <w:pPr>
        <w:pStyle w:val="CordiaNew"/>
        <w:tabs>
          <w:tab w:val="clear" w:pos="4153"/>
          <w:tab w:val="left" w:pos="360"/>
        </w:tabs>
        <w:jc w:val="thaiDistribute"/>
        <w:rPr>
          <w:rFonts w:ascii="Browallia New" w:hAnsi="Browallia New" w:cs="Browallia New"/>
          <w:b/>
          <w:bCs/>
          <w:color w:val="auto"/>
          <w:cs/>
          <w:lang w:val="th-TH"/>
        </w:rPr>
      </w:pPr>
    </w:p>
    <w:p w14:paraId="58508061" w14:textId="6D731373" w:rsidR="005246BF" w:rsidRPr="00963849" w:rsidRDefault="005246BF" w:rsidP="00110EDD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ind w:left="378" w:hanging="9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>บริษัท อี ฟอร์ แอล เอม จำกัด (มหาชน) จดทะเบียนในประเทศไทย</w:t>
      </w:r>
      <w:r w:rsidRPr="00963849">
        <w:rPr>
          <w:rFonts w:ascii="Browallia New" w:hAnsi="Browallia New" w:cs="Browallia New"/>
          <w:sz w:val="28"/>
          <w:szCs w:val="28"/>
          <w:lang w:val="th-TH" w:eastAsia="th-TH"/>
        </w:rPr>
        <w:t> </w:t>
      </w: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>และหุ้นของบริษัทได้รับการจดทะเบียนให้ทำการซื้อขายได้ในตลาดหลักทรัพย์ เอ็ม เอ ไอ ที่อยู่ของบริษัทตั้งอยู่เลขที่</w:t>
      </w:r>
      <w:r w:rsidR="001C714C" w:rsidRPr="00963849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  <w:lang w:val="th-TH" w:eastAsia="th-TH"/>
        </w:rPr>
        <w:t>432</w:t>
      </w:r>
      <w:r w:rsidR="001C714C" w:rsidRPr="00963849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>ถนนราชวิถี แขวงบางยี่ขัน</w:t>
      </w:r>
      <w:r w:rsidR="00B82118" w:rsidRPr="00963849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>เขตบางพลัด กรุงเทพมหานคร</w:t>
      </w:r>
      <w:r w:rsidR="0071246B" w:rsidRPr="00963849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>บริษัทดำเนินธุรกิจหลักเป็นตัวแทนจำหน่ายเครื่องมือและอุปกรณ์ทางการแพทย์ และมีเงินลงทุน</w:t>
      </w:r>
      <w:r w:rsidR="00D354ED">
        <w:rPr>
          <w:rFonts w:ascii="Browallia New" w:hAnsi="Browallia New" w:cs="Browallia New"/>
          <w:sz w:val="28"/>
          <w:szCs w:val="28"/>
          <w:cs/>
          <w:lang w:val="th-TH" w:eastAsia="th-TH"/>
        </w:rPr>
        <w:br/>
      </w: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>ในบริษัทย่อยซึ่งประกอบธุรกิจจำหน่ายเครื่องมือแพทย์</w:t>
      </w:r>
    </w:p>
    <w:p w14:paraId="202AA2B8" w14:textId="77777777" w:rsidR="006026F4" w:rsidRPr="00963849" w:rsidRDefault="006026F4" w:rsidP="00A26C85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82A101A" w14:textId="4660AA4D" w:rsidR="00DB3387" w:rsidRPr="00963849" w:rsidRDefault="00DB3387" w:rsidP="00002897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เกณฑ์ในการจัดทำงบการเงิน</w:t>
      </w:r>
      <w:r w:rsidR="001D417B"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ระหว่างกาล</w:t>
      </w:r>
    </w:p>
    <w:p w14:paraId="02B1C5B4" w14:textId="77777777" w:rsidR="00D83661" w:rsidRPr="00963849" w:rsidRDefault="00D83661" w:rsidP="00D83661">
      <w:pPr>
        <w:pStyle w:val="CordiaNew"/>
        <w:tabs>
          <w:tab w:val="clear" w:pos="4153"/>
          <w:tab w:val="left" w:pos="426"/>
          <w:tab w:val="left" w:pos="851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CCA7833" w14:textId="28092A8A" w:rsidR="00D2198D" w:rsidRPr="00963849" w:rsidRDefault="00D2198D" w:rsidP="00517FC8">
      <w:pPr>
        <w:pStyle w:val="CordiaNew"/>
        <w:numPr>
          <w:ilvl w:val="0"/>
          <w:numId w:val="23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เกณฑ์ในการจัดทำงบการเงินระหว่างกาล</w:t>
      </w:r>
    </w:p>
    <w:p w14:paraId="0249A2E5" w14:textId="77777777" w:rsidR="00A4477D" w:rsidRPr="00963849" w:rsidRDefault="00A4477D" w:rsidP="00D2198D">
      <w:pPr>
        <w:pStyle w:val="CordiaNew"/>
        <w:tabs>
          <w:tab w:val="clear" w:pos="4153"/>
          <w:tab w:val="left" w:pos="426"/>
        </w:tabs>
        <w:ind w:left="851" w:hanging="425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</w:rPr>
      </w:pPr>
    </w:p>
    <w:p w14:paraId="23CBC012" w14:textId="55F7D240" w:rsidR="00C8288C" w:rsidRPr="00963849" w:rsidRDefault="00350709" w:rsidP="00804D6B">
      <w:pPr>
        <w:pStyle w:val="CordiaNew"/>
        <w:ind w:left="851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</w:pPr>
      <w:r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งบการเงินระหว่างกาลสำหรับงวดสามเดือนและ</w:t>
      </w:r>
      <w:r w:rsidR="00AC5A63" w:rsidRPr="00963849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  <w:lang w:eastAsia="en-US"/>
        </w:rPr>
        <w:t>เก้า</w:t>
      </w:r>
      <w:r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เดือนสิ้นสุดวันที่</w:t>
      </w:r>
      <w:r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 xml:space="preserve"> 30</w:t>
      </w:r>
      <w:r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 </w:t>
      </w:r>
      <w:r w:rsidR="00AC5A63" w:rsidRPr="00963849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  <w:lang w:eastAsia="en-US"/>
        </w:rPr>
        <w:t>กันยา</w:t>
      </w:r>
      <w:r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ยน </w:t>
      </w:r>
      <w:r w:rsidR="006E4864" w:rsidRPr="00963849">
        <w:rPr>
          <w:rFonts w:ascii="Browallia New" w:hAnsi="Browallia New" w:cs="Browallia New"/>
          <w:sz w:val="28"/>
          <w:szCs w:val="28"/>
        </w:rPr>
        <w:t>2566</w:t>
      </w:r>
      <w:r w:rsidR="003A7DCF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 จัดทำขึ้นตามมาตรฐาน</w:t>
      </w:r>
      <w:r w:rsidR="00091710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br/>
      </w:r>
      <w:r w:rsidR="003A7DCF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การบัญชี ฉบับที่ </w:t>
      </w:r>
      <w:r w:rsidR="000F48A9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34</w:t>
      </w:r>
      <w:r w:rsidR="003A7DCF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</w:t>
      </w:r>
      <w:r w:rsidR="00570A62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br/>
      </w:r>
      <w:r w:rsidR="003A7DCF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สภาวิชาชีพบัญชี กฎระเบียบและประกาศคณะกรรมการกำกับหลักทรัพย์และตลาดหลักทรัพย์ที่เกี่ยวข้อง และได้นำเสนอในสกุลเงินบาท</w:t>
      </w:r>
      <w:r w:rsidR="00F43F24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ไทย</w:t>
      </w:r>
      <w:r w:rsidR="00942474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 xml:space="preserve"> </w:t>
      </w:r>
      <w:r w:rsidR="003A7DCF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โดยไม่ได้รวมข้อมูลทั้งหมดในงบการเงินประจำปีที่ได้จัดทำตามมาตรฐานการรายงานทางการเงินของไทย ผู้ใช้งบการเงินควรใช้งบการเงินระหว่างกาลนี้ควบคู่กับงบการเงินสำหรับปีสิ้นสุดวันที่ </w:t>
      </w:r>
      <w:r w:rsidR="00AC5A63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br/>
      </w:r>
      <w:r w:rsidR="003A7DCF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31</w:t>
      </w:r>
      <w:r w:rsidR="003A7DCF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 ธันวาคม </w:t>
      </w:r>
      <w:r w:rsidR="003A7DCF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256</w:t>
      </w:r>
      <w:r w:rsidR="00C56E5E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5</w:t>
      </w:r>
    </w:p>
    <w:p w14:paraId="5338753C" w14:textId="77777777" w:rsidR="003660B0" w:rsidRPr="00963849" w:rsidRDefault="003660B0" w:rsidP="006E132E">
      <w:pPr>
        <w:pStyle w:val="CordiaNew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5A943287" w14:textId="53465B68" w:rsidR="00C8288C" w:rsidRPr="00963849" w:rsidRDefault="00943BF2" w:rsidP="00943BF2">
      <w:pPr>
        <w:pStyle w:val="CordiaNew"/>
        <w:ind w:left="85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งบการเงินระหว่างกาลฉบับนี้จัดทำขึ้นเป็นทางการเป็นภาษาไทย การแปลงบการเงินฉบับนี้เป็นภาษาอื่น </w:t>
      </w:r>
      <w:r w:rsidR="009419B2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br/>
      </w:r>
      <w:r w:rsidR="00F43F24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ให้</w:t>
      </w:r>
      <w:r w:rsidR="002E72EC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ยึดถือ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งบการเงินที่จัดทำขึ้นเป็นภาษาไท</w:t>
      </w:r>
      <w:r w:rsidR="000E70A0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ย</w:t>
      </w:r>
      <w:r w:rsidR="002E72EC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เป็นเกณฑ์</w:t>
      </w:r>
    </w:p>
    <w:p w14:paraId="2AB92352" w14:textId="77777777" w:rsidR="0029437F" w:rsidRPr="00963849" w:rsidRDefault="0029437F" w:rsidP="00421E10">
      <w:pPr>
        <w:pStyle w:val="CordiaNew"/>
        <w:ind w:left="85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14A92988" w14:textId="79F6BDC1" w:rsidR="006C1F99" w:rsidRPr="00963849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งบการเงินระหว่างกาลนี้ได้รับอนุมัติจาก</w:t>
      </w:r>
      <w:r w:rsidR="00E90A5E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คณะ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กรรมการ</w:t>
      </w:r>
      <w:r w:rsidR="00E90A5E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ของ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บริษัท เมื่อวันที่ </w:t>
      </w:r>
      <w:r w:rsidR="00B87206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10</w:t>
      </w:r>
      <w:r w:rsidR="00AC5A63" w:rsidRPr="00963849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พฤศจิกายน</w:t>
      </w:r>
      <w:r w:rsidR="00B73220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CA24BB"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</w:t>
      </w:r>
      <w:r w:rsidR="00063407"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56</w:t>
      </w:r>
      <w:r w:rsidR="00DF1CC2"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6</w:t>
      </w:r>
    </w:p>
    <w:p w14:paraId="680253D5" w14:textId="77777777" w:rsidR="00C8288C" w:rsidRPr="00963849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15DAF769" w14:textId="4793CB0B" w:rsidR="00A4477D" w:rsidRPr="00963849" w:rsidRDefault="00515E47" w:rsidP="00517FC8">
      <w:pPr>
        <w:pStyle w:val="CordiaNew"/>
        <w:numPr>
          <w:ilvl w:val="0"/>
          <w:numId w:val="23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ab/>
      </w:r>
      <w:r w:rsidR="00A4477D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เกณฑ์ในการจัดทำงบการเงินรวม</w:t>
      </w:r>
    </w:p>
    <w:p w14:paraId="6123974C" w14:textId="77777777" w:rsidR="00EE40BF" w:rsidRPr="00963849" w:rsidRDefault="00EE40BF" w:rsidP="00A4477D">
      <w:pPr>
        <w:pStyle w:val="CordiaNew"/>
        <w:tabs>
          <w:tab w:val="clear" w:pos="4153"/>
        </w:tabs>
        <w:ind w:left="85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0A477B91" w14:textId="7FA4D324" w:rsidR="003A04E7" w:rsidRPr="00963849" w:rsidRDefault="00B77ABD" w:rsidP="006724EA">
      <w:pPr>
        <w:pStyle w:val="CordiaNew"/>
        <w:ind w:left="85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>งบการเงินรวมระหว่างกาลได้จัดทำขึ้นโดยรวมงบการเงินของบริษัท</w:t>
      </w:r>
      <w:r w:rsidR="00185917"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="00C95CB3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อี ฟอร์ แอล เอม จำกัด (มหาชน) และ</w:t>
      </w:r>
      <w:r w:rsidR="00D354ED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="00C95CB3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บริษัทย่อย </w:t>
      </w:r>
      <w:r w:rsidR="00572F4B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572F4B"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31</w:t>
      </w:r>
      <w:r w:rsidR="00572F4B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ธันวาคม </w:t>
      </w:r>
      <w:r w:rsidR="00572F4B"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2565</w:t>
      </w:r>
      <w:r w:rsidR="00572F4B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D354ED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="00572F4B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โดยไม่มีการเปลี่ยนแปลงในบริษัทย่อยในระหว่างงวด</w:t>
      </w:r>
    </w:p>
    <w:p w14:paraId="4A868B5B" w14:textId="5DD7EC8D" w:rsidR="001C484E" w:rsidRPr="00963849" w:rsidRDefault="001C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8"/>
          <w:szCs w:val="28"/>
          <w:cs/>
          <w:lang w:eastAsia="th-TH"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80F6D64" w14:textId="77777777" w:rsidR="009253B8" w:rsidRPr="00963849" w:rsidRDefault="009253B8" w:rsidP="009253B8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lastRenderedPageBreak/>
        <w:t>นโยบายการบัญชีที่สำคัญ</w:t>
      </w:r>
    </w:p>
    <w:p w14:paraId="72E45E75" w14:textId="77777777" w:rsidR="009253B8" w:rsidRPr="00963849" w:rsidRDefault="009253B8" w:rsidP="009253B8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 New" w:hAnsi="Browallia New" w:cs="Browallia New"/>
          <w:color w:val="auto"/>
          <w:u w:val="single"/>
          <w:lang w:val="th-TH"/>
        </w:rPr>
      </w:pPr>
    </w:p>
    <w:p w14:paraId="3E089322" w14:textId="2EBE6BF7" w:rsidR="009253B8" w:rsidRPr="00963849" w:rsidRDefault="009253B8" w:rsidP="005712C9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เงินระหว่างกาลนี้ถูกจัดทำขึ้นโดยใช้นโยบายการบัญชีเช่นเดียวกับที่ใช้สำหรับการจัดทำงบการเงินของ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br/>
        <w:t>กลุ่มบริษัทสำหรับปีสิ้นสุดวันที่</w:t>
      </w:r>
      <w:r w:rsidRPr="00963849">
        <w:rPr>
          <w:rFonts w:ascii="Browallia New" w:hAnsi="Browallia New" w:cs="Browallia New"/>
          <w:color w:val="auto"/>
          <w:sz w:val="28"/>
          <w:szCs w:val="28"/>
          <w:lang w:val="th-TH"/>
        </w:rPr>
        <w:t xml:space="preserve"> 31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ธันวาคม</w:t>
      </w:r>
      <w:r w:rsidRPr="00963849">
        <w:rPr>
          <w:rFonts w:ascii="Browallia New" w:hAnsi="Browallia New" w:cs="Browallia New"/>
          <w:color w:val="auto"/>
          <w:sz w:val="28"/>
          <w:szCs w:val="28"/>
          <w:lang w:val="th-TH"/>
        </w:rPr>
        <w:t xml:space="preserve">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2565</w:t>
      </w:r>
      <w:r w:rsidRPr="00963849">
        <w:rPr>
          <w:rFonts w:ascii="Browallia New" w:hAnsi="Browallia New" w:cs="Browallia New"/>
          <w:color w:val="auto"/>
          <w:sz w:val="28"/>
          <w:szCs w:val="28"/>
          <w:lang w:val="th-TH"/>
        </w:rPr>
        <w:t xml:space="preserve"> </w:t>
      </w:r>
      <w:r w:rsidR="00C50FBE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ยกเว้นการป</w:t>
      </w:r>
      <w:r w:rsidR="0044396F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ฏิบัติ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ตามมาตรฐานการรายงานทางการเงินที่ออกและปรับปรุงใหม่</w:t>
      </w:r>
      <w:r w:rsidR="00C2318C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ซึ่งมีผลบังคับใช้</w:t>
      </w:r>
      <w:r w:rsidR="00C031A6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สำหรับรอบระยะเวลาบัญชีที่เริ่มในหรือหลัง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วันที่ 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1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มกราคม 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2566 </w:t>
      </w:r>
    </w:p>
    <w:p w14:paraId="6A015717" w14:textId="77777777" w:rsidR="009253B8" w:rsidRPr="00963849" w:rsidRDefault="009253B8" w:rsidP="009253B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</w:rPr>
      </w:pPr>
    </w:p>
    <w:p w14:paraId="50770218" w14:textId="66926697" w:rsidR="009253B8" w:rsidRPr="00963849" w:rsidRDefault="009253B8" w:rsidP="00D4495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อย่างไรก็ตาม ฝ่ายบริหารของกลุ่มบริษัทพิจารณาว่าการถือปฏิบัติดังกล่าวไม่มีผลกระทบอย่างมีสาระสำคัญต่อ</w:t>
      </w:r>
      <w:r w:rsidR="00AC5A63" w:rsidRPr="00963849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งบการเงิน</w:t>
      </w:r>
    </w:p>
    <w:p w14:paraId="6A17A485" w14:textId="77777777" w:rsidR="009253B8" w:rsidRPr="00963849" w:rsidRDefault="009253B8" w:rsidP="009253B8">
      <w:pPr>
        <w:pStyle w:val="ListParagraph"/>
        <w:tabs>
          <w:tab w:val="clear" w:pos="227"/>
          <w:tab w:val="left" w:pos="426"/>
        </w:tabs>
        <w:ind w:left="360"/>
        <w:rPr>
          <w:rFonts w:ascii="Browallia New" w:eastAsia="Cordia New" w:hAnsi="Browallia New" w:cs="Browallia New"/>
          <w:b/>
          <w:bCs/>
          <w:sz w:val="28"/>
          <w:szCs w:val="28"/>
          <w:highlight w:val="yellow"/>
          <w:lang w:val="th-TH" w:eastAsia="th-TH"/>
        </w:rPr>
      </w:pPr>
    </w:p>
    <w:p w14:paraId="4C95356A" w14:textId="7884F9A8" w:rsidR="009253B8" w:rsidRPr="00963849" w:rsidRDefault="009253B8" w:rsidP="003B14B3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มาตรฐานการรายงานทางการเงินที่มีการเปลี่ยนแปลง</w:t>
      </w:r>
    </w:p>
    <w:p w14:paraId="20859101" w14:textId="77777777" w:rsidR="007D4707" w:rsidRPr="00963849" w:rsidRDefault="007D4707" w:rsidP="00A54437">
      <w:pPr>
        <w:pStyle w:val="ListParagraph"/>
        <w:tabs>
          <w:tab w:val="clear" w:pos="227"/>
          <w:tab w:val="clear" w:pos="454"/>
          <w:tab w:val="clear" w:pos="680"/>
          <w:tab w:val="left" w:pos="490"/>
        </w:tabs>
        <w:ind w:left="518" w:hanging="28"/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63EAF060" w14:textId="015B2420" w:rsidR="00A54437" w:rsidRPr="00963849" w:rsidRDefault="00A54437" w:rsidP="003508F6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ind w:left="378" w:hanging="9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ฉบับที่มีการเปลี่ยนแปลงและมีผลบังคับใช้สำหรับรอบระยะเวลาบัญชีที่เริ่มในหรือหลังวันที่ </w:t>
      </w:r>
      <w:r w:rsidRPr="00963849">
        <w:rPr>
          <w:rFonts w:ascii="Browallia New" w:hAnsi="Browallia New" w:cs="Browallia New"/>
          <w:sz w:val="28"/>
          <w:szCs w:val="28"/>
          <w:lang w:eastAsia="th-TH"/>
        </w:rPr>
        <w:t>1</w:t>
      </w: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มกราคม </w:t>
      </w:r>
      <w:r w:rsidRPr="00963849">
        <w:rPr>
          <w:rFonts w:ascii="Browallia New" w:hAnsi="Browallia New" w:cs="Browallia New"/>
          <w:sz w:val="28"/>
          <w:szCs w:val="28"/>
          <w:lang w:eastAsia="th-TH"/>
        </w:rPr>
        <w:t>2566</w:t>
      </w: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มีดังนี้</w:t>
      </w:r>
    </w:p>
    <w:p w14:paraId="47148D3C" w14:textId="77777777" w:rsidR="00A54437" w:rsidRPr="00963849" w:rsidRDefault="00A54437" w:rsidP="00A54437">
      <w:pPr>
        <w:pStyle w:val="ListParagraph"/>
        <w:rPr>
          <w:rFonts w:ascii="Browallia New" w:hAnsi="Browallia New" w:cs="Browallia New"/>
          <w:sz w:val="28"/>
          <w:szCs w:val="28"/>
          <w:highlight w:val="yellow"/>
          <w:lang w:val="th-TH" w:eastAsia="th-TH"/>
        </w:rPr>
      </w:pPr>
    </w:p>
    <w:p w14:paraId="7A7B0206" w14:textId="3EB9A937" w:rsidR="00A54437" w:rsidRPr="00963849" w:rsidRDefault="00A54437" w:rsidP="003508F6">
      <w:pPr>
        <w:pStyle w:val="ListParagraph"/>
        <w:numPr>
          <w:ilvl w:val="1"/>
          <w:numId w:val="50"/>
        </w:numPr>
        <w:tabs>
          <w:tab w:val="clear" w:pos="680"/>
          <w:tab w:val="clear" w:pos="907"/>
          <w:tab w:val="left" w:pos="1134"/>
        </w:tabs>
        <w:ind w:hanging="465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มาตรฐานการบัญชีฉบับที่ </w:t>
      </w:r>
      <w:r w:rsidRPr="00963849">
        <w:rPr>
          <w:rFonts w:ascii="Browallia New" w:hAnsi="Browallia New" w:cs="Browallia New"/>
          <w:sz w:val="28"/>
          <w:szCs w:val="28"/>
          <w:lang w:eastAsia="th-TH"/>
        </w:rPr>
        <w:t>16</w:t>
      </w: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ที่ดิน อาคารและอุปกรณ์</w:t>
      </w:r>
    </w:p>
    <w:p w14:paraId="5C09881B" w14:textId="77777777" w:rsidR="00A54437" w:rsidRPr="00963849" w:rsidRDefault="00A54437" w:rsidP="00A54437">
      <w:pPr>
        <w:ind w:left="1224"/>
        <w:rPr>
          <w:rFonts w:ascii="Browallia New" w:hAnsi="Browallia New" w:cs="Browallia New"/>
          <w:sz w:val="28"/>
          <w:szCs w:val="28"/>
          <w:lang w:eastAsia="th-TH"/>
        </w:rPr>
      </w:pPr>
    </w:p>
    <w:p w14:paraId="446DFA8C" w14:textId="77777777" w:rsidR="005276E8" w:rsidRPr="00963849" w:rsidRDefault="00A54437" w:rsidP="003508F6">
      <w:pPr>
        <w:tabs>
          <w:tab w:val="clear" w:pos="907"/>
          <w:tab w:val="left" w:pos="1386"/>
        </w:tabs>
        <w:ind w:left="837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>การปรับปรุงกำหนดให้รับรู้มูลค่าของสิ่งตอบแทนที่ได้รับจากการขายรายการต่างๆ ที่ผลิตได้ในช่วงการเตรียมความพร้อมของสินทรัพย์ให้อยู่ในสภาพพร้อมใช้งานตามความประสงค์ของฝ่ายบริหาร เป็นรายได้แทนการนำไปหักออกจากต้นทุนของที่ดิน อาคารและอุปกรณ์นั้น</w:t>
      </w:r>
    </w:p>
    <w:p w14:paraId="3A1451ED" w14:textId="77777777" w:rsidR="005276E8" w:rsidRPr="00963849" w:rsidRDefault="005276E8" w:rsidP="005276E8">
      <w:pPr>
        <w:ind w:left="993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</w:p>
    <w:p w14:paraId="3220D5DC" w14:textId="7EEC25AB" w:rsidR="00A54437" w:rsidRPr="00963849" w:rsidRDefault="00A54437" w:rsidP="003508F6">
      <w:pPr>
        <w:pStyle w:val="ListParagraph"/>
        <w:numPr>
          <w:ilvl w:val="1"/>
          <w:numId w:val="50"/>
        </w:numPr>
        <w:tabs>
          <w:tab w:val="clear" w:pos="680"/>
          <w:tab w:val="clear" w:pos="907"/>
          <w:tab w:val="left" w:pos="1134"/>
        </w:tabs>
        <w:ind w:hanging="465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มาตรฐานการบัญชีฉบับที่ </w:t>
      </w:r>
      <w:r w:rsidRPr="00963849">
        <w:rPr>
          <w:rFonts w:ascii="Browallia New" w:hAnsi="Browallia New" w:cs="Browallia New"/>
          <w:sz w:val="28"/>
          <w:szCs w:val="28"/>
          <w:lang w:val="th-TH" w:eastAsia="th-TH"/>
        </w:rPr>
        <w:t>37</w:t>
      </w: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</w:p>
    <w:p w14:paraId="30B92919" w14:textId="77777777" w:rsidR="00A54437" w:rsidRPr="00963849" w:rsidRDefault="00A54437" w:rsidP="00A54437">
      <w:pPr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6CE395A6" w14:textId="4A6A6532" w:rsidR="00753D05" w:rsidRPr="00963849" w:rsidRDefault="00A54437" w:rsidP="003508F6">
      <w:pPr>
        <w:pStyle w:val="CordiaNew"/>
        <w:tabs>
          <w:tab w:val="clear" w:pos="4153"/>
        </w:tabs>
        <w:ind w:left="84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th-TH"/>
        </w:rPr>
      </w:pP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การปรับปรุงอธิบายเพิ่มเติมในส่วนของต้นทุนส่วนเพิ่มที่ต้องจ่ายเพื่อปฏิบัติตามสัญญาและการปันส่วนต้นทุนอื่นที่เกี่ยวข้องโดยตรง ที่ต้องนำมาพิจารณาว่าสัญญานั้นเป็นสัญญาที่สร้างภาระหรือไม่</w:t>
      </w:r>
    </w:p>
    <w:p w14:paraId="0A567BBE" w14:textId="77777777" w:rsidR="00EA0AF2" w:rsidRPr="00963849" w:rsidRDefault="00EA0AF2" w:rsidP="001308E7">
      <w:pPr>
        <w:pStyle w:val="CordiaNew"/>
        <w:tabs>
          <w:tab w:val="clear" w:pos="4153"/>
        </w:tabs>
        <w:ind w:left="993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th-TH"/>
        </w:rPr>
      </w:pPr>
    </w:p>
    <w:p w14:paraId="34F0F9CA" w14:textId="77777777" w:rsidR="009A281B" w:rsidRPr="00963849" w:rsidRDefault="009A281B" w:rsidP="003508F6">
      <w:pPr>
        <w:pStyle w:val="ListParagraph"/>
        <w:numPr>
          <w:ilvl w:val="1"/>
          <w:numId w:val="50"/>
        </w:numPr>
        <w:tabs>
          <w:tab w:val="clear" w:pos="680"/>
          <w:tab w:val="clear" w:pos="907"/>
          <w:tab w:val="left" w:pos="1134"/>
        </w:tabs>
        <w:ind w:hanging="465"/>
        <w:rPr>
          <w:rFonts w:ascii="Browallia New" w:hAnsi="Browallia New" w:cs="Browallia New"/>
          <w:sz w:val="28"/>
          <w:szCs w:val="28"/>
          <w:cs/>
          <w:lang w:val="th-TH" w:eastAsia="th-TH"/>
        </w:rPr>
      </w:pP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มาตรฐานการบัญชีฉบับที่ </w:t>
      </w:r>
      <w:r w:rsidRPr="00963849">
        <w:rPr>
          <w:rFonts w:ascii="Browallia New" w:hAnsi="Browallia New" w:cs="Browallia New"/>
          <w:sz w:val="28"/>
          <w:szCs w:val="28"/>
          <w:lang w:val="th-TH" w:eastAsia="th-TH"/>
        </w:rPr>
        <w:t>41</w:t>
      </w: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เกษตรกรรม</w:t>
      </w:r>
    </w:p>
    <w:p w14:paraId="1BAB9400" w14:textId="77777777" w:rsidR="009A281B" w:rsidRPr="00963849" w:rsidRDefault="009A281B" w:rsidP="009A281B">
      <w:pPr>
        <w:rPr>
          <w:rFonts w:ascii="Browallia New" w:hAnsi="Browallia New" w:cs="Browallia New"/>
          <w:sz w:val="28"/>
          <w:szCs w:val="28"/>
          <w:lang w:eastAsia="th-TH"/>
        </w:rPr>
      </w:pPr>
    </w:p>
    <w:p w14:paraId="205980C5" w14:textId="77777777" w:rsidR="009A281B" w:rsidRPr="00963849" w:rsidRDefault="009A281B" w:rsidP="003508F6">
      <w:pPr>
        <w:tabs>
          <w:tab w:val="clear" w:pos="907"/>
          <w:tab w:val="left" w:pos="1350"/>
        </w:tabs>
        <w:ind w:left="846" w:hanging="9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>การปรับปรุงได้ยกเลิกข้อกำหนดเรื่องการห้ามนำกระแสเงินสดจากการจ่ายชำระภาษีเงินได้ มาใช้ในการวัดมูลค่ายุติธรรมของสินทรัพย์ชีวภาพ</w:t>
      </w:r>
    </w:p>
    <w:p w14:paraId="24ADC4F5" w14:textId="77777777" w:rsidR="009A281B" w:rsidRPr="00963849" w:rsidRDefault="009A281B" w:rsidP="009A281B">
      <w:pPr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3969B81B" w14:textId="77777777" w:rsidR="009A281B" w:rsidRPr="00963849" w:rsidRDefault="009A281B" w:rsidP="003508F6">
      <w:pPr>
        <w:pStyle w:val="ListParagraph"/>
        <w:numPr>
          <w:ilvl w:val="1"/>
          <w:numId w:val="50"/>
        </w:numPr>
        <w:tabs>
          <w:tab w:val="clear" w:pos="680"/>
          <w:tab w:val="clear" w:pos="907"/>
          <w:tab w:val="left" w:pos="1134"/>
        </w:tabs>
        <w:ind w:hanging="465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มาตรฐานการรายงานทางการเงินฉบับที่ </w:t>
      </w:r>
      <w:r w:rsidRPr="00963849">
        <w:rPr>
          <w:rFonts w:ascii="Browallia New" w:hAnsi="Browallia New" w:cs="Browallia New"/>
          <w:sz w:val="28"/>
          <w:szCs w:val="28"/>
          <w:lang w:val="th-TH" w:eastAsia="th-TH"/>
        </w:rPr>
        <w:t>1</w:t>
      </w: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การนำมาตรฐานการรายงานทางการเงินมาใช้เป็นครั้งแรก</w:t>
      </w:r>
    </w:p>
    <w:p w14:paraId="27C8BA21" w14:textId="77777777" w:rsidR="009A281B" w:rsidRPr="00963849" w:rsidRDefault="009A281B" w:rsidP="009A281B">
      <w:pPr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5A99410E" w14:textId="77777777" w:rsidR="009A281B" w:rsidRPr="00963849" w:rsidRDefault="009A281B" w:rsidP="003508F6">
      <w:pPr>
        <w:tabs>
          <w:tab w:val="clear" w:pos="907"/>
          <w:tab w:val="left" w:pos="1368"/>
        </w:tabs>
        <w:ind w:left="837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>การปรับปรุงให้ทางเลือกแก่บริษัทย่อยที่นำมาตรฐานการรายงานทางการเงินมาใช้เป็นครั้งแรก ในการวัดมูลค่าส่วนต่างจากการแปลงค่างบการเงินของหน่วยงานต่างประเทศด้วยมูลค่าเดียวกับที่นำไปรวมอยู่ในงบการเงินรวมของบริษัทใหญ่ ณ วันที่บริษัทใหญ่เริ่มนำมาตรฐานการรายงานทางการเงินมาใช้เป็นครั้งแรก</w:t>
      </w:r>
    </w:p>
    <w:p w14:paraId="619CC4A1" w14:textId="77777777" w:rsidR="00AF3288" w:rsidRPr="00963849" w:rsidRDefault="00AF3288" w:rsidP="009A281B">
      <w:pPr>
        <w:ind w:left="993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</w:p>
    <w:p w14:paraId="6E11E64F" w14:textId="77777777" w:rsidR="009A281B" w:rsidRPr="00963849" w:rsidRDefault="009A281B" w:rsidP="003508F6">
      <w:pPr>
        <w:pStyle w:val="ListParagraph"/>
        <w:numPr>
          <w:ilvl w:val="1"/>
          <w:numId w:val="50"/>
        </w:numPr>
        <w:tabs>
          <w:tab w:val="clear" w:pos="680"/>
          <w:tab w:val="clear" w:pos="907"/>
          <w:tab w:val="left" w:pos="1134"/>
        </w:tabs>
        <w:ind w:hanging="465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มาตรฐานการรายงานทางการเงินฉบับที่ </w:t>
      </w:r>
      <w:r w:rsidRPr="00963849">
        <w:rPr>
          <w:rFonts w:ascii="Browallia New" w:hAnsi="Browallia New" w:cs="Browallia New"/>
          <w:sz w:val="28"/>
          <w:szCs w:val="28"/>
          <w:lang w:val="th-TH" w:eastAsia="th-TH"/>
        </w:rPr>
        <w:t xml:space="preserve">3 </w:t>
      </w: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>เรื่อง การรวมธุรกิจ</w:t>
      </w:r>
    </w:p>
    <w:p w14:paraId="3FBD62E1" w14:textId="77777777" w:rsidR="009A281B" w:rsidRPr="00963849" w:rsidRDefault="009A281B" w:rsidP="009A281B">
      <w:pPr>
        <w:pStyle w:val="ListParagraph"/>
        <w:ind w:left="1080"/>
        <w:rPr>
          <w:rFonts w:ascii="Browallia New" w:hAnsi="Browallia New" w:cs="Browallia New"/>
          <w:sz w:val="28"/>
          <w:szCs w:val="28"/>
          <w:lang w:eastAsia="th-TH"/>
        </w:rPr>
      </w:pPr>
    </w:p>
    <w:p w14:paraId="43A63CBE" w14:textId="77777777" w:rsidR="007D4707" w:rsidRPr="00963849" w:rsidRDefault="009A281B" w:rsidP="003508F6">
      <w:pPr>
        <w:tabs>
          <w:tab w:val="clear" w:pos="907"/>
          <w:tab w:val="left" w:pos="1170"/>
          <w:tab w:val="left" w:pos="1530"/>
        </w:tabs>
        <w:ind w:left="837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>ปรับปรุงการอ้างอิงกรอบแนวคิดสำหรับการรายงานทางการเงินให้เป็นปัจจุบัน เพิ่มเนื้อหาการรับรู้รายการหนี้สินและหนี้สินที่อาจเกิดขึ้นที่รับมาจากการรวมธุรกิจ และสินทรัพย์ที่อาจเกิดขึ้นที่ไม่สามารถรับรู้รายการได้</w:t>
      </w:r>
    </w:p>
    <w:p w14:paraId="33BC42B4" w14:textId="77777777" w:rsidR="00AB02F4" w:rsidRPr="00963849" w:rsidRDefault="00AB0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th-TH" w:eastAsia="th-TH"/>
        </w:rPr>
      </w:pP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br w:type="page"/>
      </w:r>
    </w:p>
    <w:p w14:paraId="4C204EA2" w14:textId="6B90F963" w:rsidR="009A281B" w:rsidRPr="00963849" w:rsidRDefault="009A281B" w:rsidP="003508F6">
      <w:pPr>
        <w:pStyle w:val="ListParagraph"/>
        <w:numPr>
          <w:ilvl w:val="1"/>
          <w:numId w:val="50"/>
        </w:numPr>
        <w:tabs>
          <w:tab w:val="clear" w:pos="680"/>
          <w:tab w:val="clear" w:pos="907"/>
          <w:tab w:val="left" w:pos="1134"/>
        </w:tabs>
        <w:ind w:hanging="465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lastRenderedPageBreak/>
        <w:t xml:space="preserve">มาตรฐานการรายงานทางการเงินฉบับที่ </w:t>
      </w:r>
      <w:r w:rsidRPr="00963849">
        <w:rPr>
          <w:rFonts w:ascii="Browallia New" w:hAnsi="Browallia New" w:cs="Browallia New"/>
          <w:sz w:val="28"/>
          <w:szCs w:val="28"/>
          <w:lang w:val="th-TH" w:eastAsia="th-TH"/>
        </w:rPr>
        <w:t>9</w:t>
      </w: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เครื่องมือทางการเงิน</w:t>
      </w:r>
    </w:p>
    <w:p w14:paraId="0E75806F" w14:textId="77777777" w:rsidR="009A281B" w:rsidRPr="00963849" w:rsidRDefault="009A281B" w:rsidP="009A281B">
      <w:pPr>
        <w:rPr>
          <w:rFonts w:ascii="Browallia New" w:hAnsi="Browallia New" w:cs="Browallia New"/>
          <w:sz w:val="22"/>
          <w:szCs w:val="22"/>
          <w:lang w:val="th-TH" w:eastAsia="th-TH"/>
        </w:rPr>
      </w:pPr>
    </w:p>
    <w:p w14:paraId="2B1360F0" w14:textId="57FDFC28" w:rsidR="007D4707" w:rsidRPr="00963849" w:rsidRDefault="009A281B" w:rsidP="009253B8">
      <w:pPr>
        <w:pStyle w:val="CordiaNew"/>
        <w:tabs>
          <w:tab w:val="clear" w:pos="4153"/>
        </w:tabs>
        <w:ind w:left="837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963849">
        <w:rPr>
          <w:rFonts w:ascii="Browallia New" w:hAnsi="Browallia New" w:cs="Browallia New"/>
          <w:sz w:val="28"/>
          <w:szCs w:val="28"/>
          <w:cs/>
          <w:lang w:val="th-TH"/>
        </w:rPr>
        <w:t xml:space="preserve">การปรับปรุงอธิบายเพิ่มเติมเกี่ยวกับค่าธรรมเนียมในการพิจารณาตัดรายการหนี้สินทางการเงินด้วยวิธีร้อยละ </w:t>
      </w:r>
      <w:r w:rsidRPr="00963849">
        <w:rPr>
          <w:rFonts w:ascii="Browallia New" w:hAnsi="Browallia New" w:cs="Browallia New"/>
          <w:sz w:val="28"/>
          <w:szCs w:val="28"/>
          <w:lang w:val="th-TH"/>
        </w:rPr>
        <w:t>10</w:t>
      </w:r>
      <w:r w:rsidRPr="00963849">
        <w:rPr>
          <w:rFonts w:ascii="Browallia New" w:hAnsi="Browallia New" w:cs="Browallia New"/>
          <w:sz w:val="28"/>
          <w:szCs w:val="28"/>
          <w:cs/>
          <w:lang w:val="th-TH"/>
        </w:rPr>
        <w:t xml:space="preserve"> โดยต้องมีการนำค่าธรรมเนียมจ่ายสุทธิด้วยค่าธรรมเนียมรับมาคำนวณ </w:t>
      </w:r>
      <w:r w:rsidRPr="00963849">
        <w:rPr>
          <w:rFonts w:ascii="Browallia New" w:hAnsi="Browallia New" w:cs="Browallia New"/>
          <w:sz w:val="28"/>
          <w:szCs w:val="28"/>
          <w:lang w:val="th-TH"/>
        </w:rPr>
        <w:t>(</w:t>
      </w:r>
      <w:r w:rsidRPr="00963849">
        <w:rPr>
          <w:rFonts w:ascii="Browallia New" w:hAnsi="Browallia New" w:cs="Browallia New"/>
          <w:sz w:val="28"/>
          <w:szCs w:val="28"/>
          <w:cs/>
          <w:lang w:val="th-TH"/>
        </w:rPr>
        <w:t>รวมเฉพาะค่าธรรมเนียมที่เกิดระหว่าง</w:t>
      </w:r>
      <w:r w:rsidR="003508F6" w:rsidRPr="00963849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Pr="00963849">
        <w:rPr>
          <w:rFonts w:ascii="Browallia New" w:hAnsi="Browallia New" w:cs="Browallia New"/>
          <w:sz w:val="28"/>
          <w:szCs w:val="28"/>
          <w:cs/>
          <w:lang w:val="th-TH"/>
        </w:rPr>
        <w:t>ผู้กู้ยืมและผู้ให้กู้ยืม รวมถึงค่าธรรมเนียมจ่ายหรือรับที่ออกให้ในนามของอีกฝ่ายหนึ่งเท่านั้น</w:t>
      </w:r>
      <w:r w:rsidRPr="00963849">
        <w:rPr>
          <w:rFonts w:ascii="Browallia New" w:hAnsi="Browallia New" w:cs="Browallia New"/>
          <w:sz w:val="28"/>
          <w:szCs w:val="28"/>
          <w:lang w:val="th-TH"/>
        </w:rPr>
        <w:t>)</w:t>
      </w:r>
    </w:p>
    <w:p w14:paraId="5B1E3AD0" w14:textId="77777777" w:rsidR="009253B8" w:rsidRPr="00963849" w:rsidRDefault="009253B8" w:rsidP="009253B8">
      <w:pPr>
        <w:pStyle w:val="CordiaNew"/>
        <w:tabs>
          <w:tab w:val="clear" w:pos="4153"/>
        </w:tabs>
        <w:ind w:left="837"/>
        <w:jc w:val="thaiDistribute"/>
        <w:rPr>
          <w:rFonts w:ascii="Browallia New" w:hAnsi="Browallia New" w:cs="Browallia New"/>
          <w:sz w:val="22"/>
          <w:szCs w:val="22"/>
          <w:cs/>
          <w:lang w:val="th-TH"/>
        </w:rPr>
      </w:pPr>
    </w:p>
    <w:p w14:paraId="31C74C04" w14:textId="77777777" w:rsidR="0057343A" w:rsidRPr="00963849" w:rsidRDefault="0024493A" w:rsidP="00242573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การประมาณการและการใช้ดุลยพินิจ</w:t>
      </w:r>
    </w:p>
    <w:p w14:paraId="780EF5CB" w14:textId="77777777" w:rsidR="0057343A" w:rsidRPr="00963849" w:rsidRDefault="0057343A" w:rsidP="0057343A">
      <w:pPr>
        <w:pStyle w:val="CordiaNew"/>
        <w:tabs>
          <w:tab w:val="clear" w:pos="4153"/>
          <w:tab w:val="left" w:pos="810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2"/>
          <w:szCs w:val="22"/>
          <w:lang w:val="th-TH"/>
        </w:rPr>
      </w:pPr>
    </w:p>
    <w:p w14:paraId="5C2092A3" w14:textId="567929AD" w:rsidR="0057343A" w:rsidRPr="00963849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ในการจัดทำงบการเงินระหว่างกาล ฝ่ายบริหาร</w:t>
      </w:r>
      <w:r w:rsidR="00D656F2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ต้อง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ใช้ดุลยพินิจ การประมาณการ และ</w:t>
      </w:r>
      <w:r w:rsidR="00D64B26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กำหนด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3854AB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br/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การประมาณการ และข้อสมมติฐานที่จัดทำโดยฝ่ายบริหาร </w:t>
      </w:r>
    </w:p>
    <w:p w14:paraId="4F861780" w14:textId="77777777" w:rsidR="0057343A" w:rsidRPr="00963849" w:rsidRDefault="0057343A" w:rsidP="00EA4C68">
      <w:pPr>
        <w:pStyle w:val="CordiaNew"/>
        <w:tabs>
          <w:tab w:val="clear" w:pos="4153"/>
          <w:tab w:val="left" w:pos="426"/>
        </w:tabs>
        <w:ind w:left="360" w:firstLine="709"/>
        <w:jc w:val="thaiDistribute"/>
        <w:rPr>
          <w:rFonts w:ascii="Browallia New" w:hAnsi="Browallia New" w:cs="Browallia New"/>
          <w:color w:val="auto"/>
          <w:sz w:val="22"/>
          <w:szCs w:val="22"/>
          <w:lang w:val="th-TH"/>
        </w:rPr>
      </w:pPr>
    </w:p>
    <w:p w14:paraId="2BB055C4" w14:textId="286862C3" w:rsidR="0024493A" w:rsidRPr="00963849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การใช้ดุลยพินิจ การประมาณการ และ</w:t>
      </w:r>
      <w:r w:rsidR="00D64B26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การกำหนด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ข้อสมมติฐาน ที่นำมาใช้ในงบการเงินระหว่างกาล รวมถึงแหล่งข้อมูลสำคัญของการประมาณการ</w:t>
      </w:r>
      <w:r w:rsidR="001463D6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ถือตามหลักเกณฑ์</w:t>
      </w:r>
      <w:r w:rsidR="00272ACD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ที่ใ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ช้เช่นเดียวกับ</w:t>
      </w:r>
      <w:r w:rsidR="00E943E2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การจัดทำ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งบการเงินประจำปีสิ้นสุดวันที่</w:t>
      </w:r>
      <w:r w:rsidR="00813CB6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br/>
      </w:r>
      <w:r w:rsidRPr="00963849">
        <w:rPr>
          <w:rFonts w:ascii="Browallia New" w:hAnsi="Browallia New" w:cs="Browallia New"/>
          <w:color w:val="auto"/>
          <w:sz w:val="28"/>
          <w:szCs w:val="28"/>
          <w:lang w:val="th-TH"/>
        </w:rPr>
        <w:t>31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ธันวาคม </w:t>
      </w:r>
      <w:r w:rsidRPr="00963849">
        <w:rPr>
          <w:rFonts w:ascii="Browallia New" w:hAnsi="Browallia New" w:cs="Browallia New"/>
          <w:color w:val="auto"/>
          <w:sz w:val="28"/>
          <w:szCs w:val="28"/>
          <w:lang w:val="th-TH"/>
        </w:rPr>
        <w:t>25</w:t>
      </w:r>
      <w:r w:rsidR="00D80C19" w:rsidRPr="00963849">
        <w:rPr>
          <w:rFonts w:ascii="Browallia New" w:hAnsi="Browallia New" w:cs="Browallia New"/>
          <w:color w:val="auto"/>
          <w:sz w:val="28"/>
          <w:szCs w:val="28"/>
        </w:rPr>
        <w:t>6</w:t>
      </w:r>
      <w:r w:rsidR="00C27355" w:rsidRPr="00963849">
        <w:rPr>
          <w:rFonts w:ascii="Browallia New" w:hAnsi="Browallia New" w:cs="Browallia New"/>
          <w:color w:val="auto"/>
          <w:sz w:val="28"/>
          <w:szCs w:val="28"/>
        </w:rPr>
        <w:t>5</w:t>
      </w:r>
    </w:p>
    <w:p w14:paraId="71374C3D" w14:textId="77777777" w:rsidR="00D80C19" w:rsidRPr="00963849" w:rsidRDefault="00D80C19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7FA24356" w14:textId="71D45377" w:rsidR="005753E0" w:rsidRPr="00963849" w:rsidRDefault="005753E0" w:rsidP="00242573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รายกา</w:t>
      </w:r>
      <w:r w:rsidR="00FF001F"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ร</w:t>
      </w: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กับบุคคลและบริษัทที่เกี่ยวข้อง</w:t>
      </w:r>
      <w:r w:rsidR="00857945"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กัน</w:t>
      </w:r>
    </w:p>
    <w:p w14:paraId="0EFE35A7" w14:textId="77777777" w:rsidR="005753E0" w:rsidRPr="00963849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="Browallia New" w:hAnsi="Browallia New" w:cs="Browallia New"/>
          <w:sz w:val="22"/>
          <w:szCs w:val="22"/>
          <w:cs/>
        </w:rPr>
      </w:pPr>
    </w:p>
    <w:p w14:paraId="495D0170" w14:textId="6E5B1238" w:rsidR="00ED0B2B" w:rsidRPr="00963849" w:rsidRDefault="005753E0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บริษัทมีรายการบัญชีที่</w:t>
      </w:r>
      <w:r w:rsidR="00BD2AEF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สำคัญ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เกิดขึ้นกับบุคคลและบริษัทที่เกี่ยวข้อง</w:t>
      </w:r>
      <w:r w:rsidR="00900B22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กัน</w:t>
      </w:r>
      <w:r w:rsidR="00BD2AEF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บางส่วน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บริษัทเหล่านี้เกี่ยวข้อง</w:t>
      </w:r>
      <w:r w:rsidR="00900B22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กัน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โดยการมี</w:t>
      </w:r>
      <w:r w:rsidR="00813CB6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br/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ผู้ถือหุ้น</w:t>
      </w:r>
      <w:r w:rsidR="00375569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และหรือกรรมการร่วมกัน ดังนั้น</w:t>
      </w:r>
      <w:r w:rsidR="00375569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</w:t>
      </w:r>
      <w:r w:rsidR="00BA112F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กัน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ซึ่งมูลฐานที่ใช้บางกรณีอาจแตกต่างจากมูลฐานที่ใช้สำหรับรายกา</w:t>
      </w:r>
      <w:r w:rsidR="00857192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รที่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เกิดขึ้นกับบุคคลหรือบริษัทที่ไม่เกี่ยวข้องกัน</w:t>
      </w:r>
    </w:p>
    <w:p w14:paraId="7AF01B62" w14:textId="59FE4E81" w:rsidR="001C484E" w:rsidRPr="00963849" w:rsidRDefault="001C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cs/>
          <w:lang w:val="th-TH" w:eastAsia="th-TH"/>
        </w:rPr>
      </w:pPr>
    </w:p>
    <w:p w14:paraId="292243D5" w14:textId="088B81D4" w:rsidR="00641C2A" w:rsidRPr="00963849" w:rsidRDefault="005753E0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รายการ</w:t>
      </w:r>
      <w:r w:rsidRPr="0096384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บัญชีที่</w:t>
      </w:r>
      <w:r w:rsidR="00864008" w:rsidRPr="0096384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มีสาระ</w:t>
      </w:r>
      <w:r w:rsidRPr="0096384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สำคัญกับบุคคลและบริษัทที่เกี่ยวข้อง</w:t>
      </w:r>
      <w:r w:rsidR="00320479" w:rsidRPr="0096384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กัน</w:t>
      </w:r>
      <w:r w:rsidR="00EB3ACA" w:rsidRPr="0096384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สำหรับงวดสามเดือนและ</w:t>
      </w:r>
      <w:r w:rsidR="00AC5A63" w:rsidRPr="00963849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th-TH"/>
        </w:rPr>
        <w:t>เก้า</w:t>
      </w:r>
      <w:r w:rsidR="00EB3ACA" w:rsidRPr="0096384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เดือนสิ้นสุดวันที่ </w:t>
      </w:r>
      <w:r w:rsidR="00EB3ACA" w:rsidRPr="00963849">
        <w:rPr>
          <w:rFonts w:ascii="Browallia New" w:hAnsi="Browallia New" w:cs="Browallia New"/>
          <w:color w:val="auto"/>
          <w:spacing w:val="-4"/>
          <w:sz w:val="28"/>
          <w:szCs w:val="28"/>
        </w:rPr>
        <w:t>30</w:t>
      </w:r>
      <w:r w:rsidR="00EB3ACA" w:rsidRPr="0096384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</w:t>
      </w:r>
      <w:r w:rsidR="00AC5A63" w:rsidRPr="0096384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กันยายน</w:t>
      </w:r>
      <w:r w:rsidR="00EB3ACA" w:rsidRPr="0096384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</w:t>
      </w:r>
      <w:r w:rsidR="002A050B" w:rsidRPr="00963849">
        <w:rPr>
          <w:rFonts w:ascii="Browallia New" w:hAnsi="Browallia New" w:cs="Browallia New"/>
          <w:color w:val="auto"/>
          <w:sz w:val="28"/>
          <w:szCs w:val="28"/>
        </w:rPr>
        <w:t>256</w:t>
      </w:r>
      <w:r w:rsidR="00A82B21" w:rsidRPr="00963849">
        <w:rPr>
          <w:rFonts w:ascii="Browallia New" w:hAnsi="Browallia New" w:cs="Browallia New"/>
          <w:color w:val="auto"/>
          <w:sz w:val="28"/>
          <w:szCs w:val="28"/>
        </w:rPr>
        <w:t>6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และ </w:t>
      </w:r>
      <w:r w:rsidR="009B7904" w:rsidRPr="00963849">
        <w:rPr>
          <w:rFonts w:ascii="Browallia New" w:hAnsi="Browallia New" w:cs="Browallia New"/>
          <w:color w:val="auto"/>
          <w:sz w:val="28"/>
          <w:szCs w:val="28"/>
          <w:lang w:val="th-TH"/>
        </w:rPr>
        <w:t>25</w:t>
      </w:r>
      <w:r w:rsidR="009B7904" w:rsidRPr="00963849">
        <w:rPr>
          <w:rFonts w:ascii="Browallia New" w:hAnsi="Browallia New" w:cs="Browallia New"/>
          <w:color w:val="auto"/>
          <w:sz w:val="28"/>
          <w:szCs w:val="28"/>
        </w:rPr>
        <w:t>65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มีดังนี้</w:t>
      </w:r>
    </w:p>
    <w:p w14:paraId="01DEC669" w14:textId="77777777" w:rsidR="00216595" w:rsidRPr="00963849" w:rsidRDefault="00216595" w:rsidP="00041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648"/>
        </w:tabs>
        <w:spacing w:line="240" w:lineRule="auto"/>
        <w:ind w:left="441"/>
        <w:jc w:val="thaiDistribute"/>
        <w:rPr>
          <w:rFonts w:ascii="Browallia New" w:hAnsi="Browallia New" w:cs="Browallia New"/>
        </w:rPr>
      </w:pPr>
    </w:p>
    <w:tbl>
      <w:tblPr>
        <w:tblW w:w="9351" w:type="dxa"/>
        <w:tblInd w:w="252" w:type="dxa"/>
        <w:tblLayout w:type="fixed"/>
        <w:tblLook w:val="01E0" w:firstRow="1" w:lastRow="1" w:firstColumn="1" w:lastColumn="1" w:noHBand="0" w:noVBand="0"/>
      </w:tblPr>
      <w:tblGrid>
        <w:gridCol w:w="2366"/>
        <w:gridCol w:w="2344"/>
        <w:gridCol w:w="1134"/>
        <w:gridCol w:w="1134"/>
        <w:gridCol w:w="1176"/>
        <w:gridCol w:w="1197"/>
      </w:tblGrid>
      <w:tr w:rsidR="004D4C3A" w:rsidRPr="007A2507" w14:paraId="6DB92F3B" w14:textId="77777777" w:rsidTr="00626857">
        <w:trPr>
          <w:tblHeader/>
        </w:trPr>
        <w:tc>
          <w:tcPr>
            <w:tcW w:w="2366" w:type="dxa"/>
          </w:tcPr>
          <w:p w14:paraId="74F2380B" w14:textId="273BE25D" w:rsidR="009B5201" w:rsidRPr="00963849" w:rsidRDefault="009B5201" w:rsidP="009B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0" w:name="_Hlk529887476"/>
            <w:bookmarkStart w:id="1" w:name="_Hlk529887570"/>
          </w:p>
        </w:tc>
        <w:tc>
          <w:tcPr>
            <w:tcW w:w="2344" w:type="dxa"/>
          </w:tcPr>
          <w:p w14:paraId="0B5CE600" w14:textId="77777777" w:rsidR="00A378F5" w:rsidRPr="00963849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641" w:type="dxa"/>
            <w:gridSpan w:val="4"/>
          </w:tcPr>
          <w:p w14:paraId="05F045FA" w14:textId="77777777" w:rsidR="00A378F5" w:rsidRPr="00963849" w:rsidRDefault="00A378F5" w:rsidP="00A37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4D4C3A" w:rsidRPr="007A2507" w14:paraId="7C4E5084" w14:textId="77777777" w:rsidTr="00626857">
        <w:trPr>
          <w:tblHeader/>
        </w:trPr>
        <w:tc>
          <w:tcPr>
            <w:tcW w:w="2366" w:type="dxa"/>
          </w:tcPr>
          <w:p w14:paraId="7455D91A" w14:textId="77777777" w:rsidR="00A378F5" w:rsidRPr="00963849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1C769F3A" w14:textId="77777777" w:rsidR="00A378F5" w:rsidRPr="00963849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0DC73363" w14:textId="3758D357" w:rsidR="00DA4631" w:rsidRPr="00963849" w:rsidRDefault="00A378F5" w:rsidP="00DA4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73" w:type="dxa"/>
            <w:gridSpan w:val="2"/>
          </w:tcPr>
          <w:p w14:paraId="2E0B2319" w14:textId="77777777" w:rsidR="00A378F5" w:rsidRPr="00963849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4D4C3A" w:rsidRPr="007A2507" w14:paraId="437F1141" w14:textId="77777777" w:rsidTr="00626857">
        <w:trPr>
          <w:tblHeader/>
        </w:trPr>
        <w:tc>
          <w:tcPr>
            <w:tcW w:w="2366" w:type="dxa"/>
          </w:tcPr>
          <w:p w14:paraId="6373E15F" w14:textId="77777777" w:rsidR="009F165C" w:rsidRPr="00963849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6F99D871" w14:textId="77777777" w:rsidR="009F165C" w:rsidRPr="00963849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641" w:type="dxa"/>
            <w:gridSpan w:val="4"/>
          </w:tcPr>
          <w:p w14:paraId="7C116C92" w14:textId="5CE5D4B6" w:rsidR="009F165C" w:rsidRPr="00963849" w:rsidRDefault="00971A3B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="00AC5A63"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</w:p>
        </w:tc>
      </w:tr>
      <w:tr w:rsidR="006C2C1F" w:rsidRPr="007A2507" w14:paraId="48EE10B0" w14:textId="77777777" w:rsidTr="00626857">
        <w:trPr>
          <w:tblHeader/>
        </w:trPr>
        <w:tc>
          <w:tcPr>
            <w:tcW w:w="2366" w:type="dxa"/>
          </w:tcPr>
          <w:p w14:paraId="7CC5B9F5" w14:textId="77777777" w:rsidR="006C2C1F" w:rsidRPr="00963849" w:rsidRDefault="006C2C1F" w:rsidP="006C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487BF9EB" w14:textId="77777777" w:rsidR="006C2C1F" w:rsidRPr="00963849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34" w:type="dxa"/>
          </w:tcPr>
          <w:p w14:paraId="572F8768" w14:textId="51A48FE6" w:rsidR="006C2C1F" w:rsidRPr="00963849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134" w:type="dxa"/>
          </w:tcPr>
          <w:p w14:paraId="556A9538" w14:textId="4D0DA65A" w:rsidR="006C2C1F" w:rsidRPr="00963849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176" w:type="dxa"/>
          </w:tcPr>
          <w:p w14:paraId="74EB6985" w14:textId="39F18D5A" w:rsidR="006C2C1F" w:rsidRPr="00963849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197" w:type="dxa"/>
          </w:tcPr>
          <w:p w14:paraId="063C0DE7" w14:textId="5FA255B2" w:rsidR="006C2C1F" w:rsidRPr="00963849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</w:tr>
      <w:tr w:rsidR="004D4C3A" w:rsidRPr="007A2507" w14:paraId="00E96AF6" w14:textId="77777777" w:rsidTr="00626857">
        <w:tc>
          <w:tcPr>
            <w:tcW w:w="2366" w:type="dxa"/>
          </w:tcPr>
          <w:p w14:paraId="4AD1EEF9" w14:textId="08E6B74A" w:rsidR="00ED0348" w:rsidRPr="00963849" w:rsidRDefault="00ED0348" w:rsidP="00B838DB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2344" w:type="dxa"/>
          </w:tcPr>
          <w:p w14:paraId="72C9ABD5" w14:textId="77777777" w:rsidR="005F43E7" w:rsidRPr="00963849" w:rsidRDefault="005F43E7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3DD2015E" w14:textId="77777777" w:rsidR="005F43E7" w:rsidRPr="00963849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3C8B37B5" w14:textId="77777777" w:rsidR="005F43E7" w:rsidRPr="00963849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6" w:type="dxa"/>
          </w:tcPr>
          <w:p w14:paraId="43E4FC50" w14:textId="77777777" w:rsidR="005F43E7" w:rsidRPr="00963849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7" w:type="dxa"/>
          </w:tcPr>
          <w:p w14:paraId="42B04F92" w14:textId="77777777" w:rsidR="005F43E7" w:rsidRPr="00963849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D4C3A" w:rsidRPr="007A2507" w14:paraId="205381F2" w14:textId="77777777" w:rsidTr="00626857">
        <w:tc>
          <w:tcPr>
            <w:tcW w:w="2366" w:type="dxa"/>
          </w:tcPr>
          <w:p w14:paraId="177B8D91" w14:textId="161246B6" w:rsidR="00B838DB" w:rsidRPr="00963849" w:rsidRDefault="00B838DB" w:rsidP="00483D6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344" w:type="dxa"/>
          </w:tcPr>
          <w:p w14:paraId="79F2A8CC" w14:textId="77777777" w:rsidR="00B838DB" w:rsidRPr="00963849" w:rsidRDefault="00B838DB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D4291FE" w14:textId="77777777" w:rsidR="00B838DB" w:rsidRPr="00963849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DE7AF17" w14:textId="77777777" w:rsidR="00B838DB" w:rsidRPr="00963849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2C34DBE6" w14:textId="77777777" w:rsidR="00B838DB" w:rsidRPr="00963849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</w:tcPr>
          <w:p w14:paraId="02E4D888" w14:textId="77777777" w:rsidR="00B838DB" w:rsidRPr="00963849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B27E5" w:rsidRPr="007A2507" w14:paraId="0F391F92" w14:textId="77777777" w:rsidTr="00626857">
        <w:tc>
          <w:tcPr>
            <w:tcW w:w="2366" w:type="dxa"/>
          </w:tcPr>
          <w:p w14:paraId="4E201784" w14:textId="77777777" w:rsidR="000B27E5" w:rsidRPr="00963849" w:rsidRDefault="000B27E5" w:rsidP="000B27E5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4033093B" w14:textId="77777777" w:rsidR="000B27E5" w:rsidRPr="00963849" w:rsidRDefault="000B27E5" w:rsidP="000B27E5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5F3F4" w14:textId="3C5A2329" w:rsidR="000B27E5" w:rsidRPr="00963849" w:rsidRDefault="00A1499C" w:rsidP="000B27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9C911C" w14:textId="411A2AC8" w:rsidR="000B27E5" w:rsidRPr="00963849" w:rsidRDefault="000B27E5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6F77C539" w14:textId="59B9D5D8" w:rsidR="000B27E5" w:rsidRPr="00963849" w:rsidRDefault="00A1499C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218</w:t>
            </w:r>
          </w:p>
        </w:tc>
        <w:tc>
          <w:tcPr>
            <w:tcW w:w="1197" w:type="dxa"/>
          </w:tcPr>
          <w:p w14:paraId="60D61038" w14:textId="3F50EB13" w:rsidR="000B27E5" w:rsidRPr="00963849" w:rsidRDefault="000B27E5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 w:hint="cs"/>
                <w:sz w:val="24"/>
                <w:szCs w:val="24"/>
                <w:cs/>
              </w:rPr>
              <w:t>8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0B27E5" w:rsidRPr="007A2507" w14:paraId="12E81169" w14:textId="77777777" w:rsidTr="00626857">
        <w:tc>
          <w:tcPr>
            <w:tcW w:w="2366" w:type="dxa"/>
          </w:tcPr>
          <w:p w14:paraId="3164C0E3" w14:textId="6ADC6908" w:rsidR="000B27E5" w:rsidRPr="00963849" w:rsidRDefault="000B27E5" w:rsidP="000B27E5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  <w:shd w:val="clear" w:color="auto" w:fill="auto"/>
          </w:tcPr>
          <w:p w14:paraId="0148A32E" w14:textId="00035715" w:rsidR="000B27E5" w:rsidRPr="00963849" w:rsidRDefault="000B27E5" w:rsidP="000B27E5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</w:tcPr>
          <w:p w14:paraId="5AA8BF9A" w14:textId="3AB8AEC2" w:rsidR="000B27E5" w:rsidRPr="00963849" w:rsidRDefault="00A1499C" w:rsidP="000B27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34" w:type="dxa"/>
            <w:shd w:val="clear" w:color="auto" w:fill="auto"/>
          </w:tcPr>
          <w:p w14:paraId="16CB5103" w14:textId="23E80A62" w:rsidR="000B27E5" w:rsidRPr="00963849" w:rsidRDefault="000B27E5" w:rsidP="000B27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0EFABC5" w14:textId="1A46AD5F" w:rsidR="000B27E5" w:rsidRPr="00963849" w:rsidRDefault="00A1499C" w:rsidP="000B27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166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59D6993" w14:textId="376A1173" w:rsidR="000B27E5" w:rsidRPr="00963849" w:rsidRDefault="000B27E5" w:rsidP="000B27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 w:hint="cs"/>
                <w:sz w:val="24"/>
                <w:szCs w:val="24"/>
                <w:cs/>
              </w:rPr>
              <w:t>112</w:t>
            </w:r>
          </w:p>
        </w:tc>
      </w:tr>
      <w:tr w:rsidR="000B27E5" w:rsidRPr="007A2507" w14:paraId="27D6DA6D" w14:textId="77777777" w:rsidTr="00626857">
        <w:tc>
          <w:tcPr>
            <w:tcW w:w="2366" w:type="dxa"/>
          </w:tcPr>
          <w:p w14:paraId="6BF096EC" w14:textId="77777777" w:rsidR="000B27E5" w:rsidRPr="00963849" w:rsidRDefault="000B27E5" w:rsidP="000B27E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07DADB44" w14:textId="77777777" w:rsidR="000B27E5" w:rsidRPr="00963849" w:rsidRDefault="000B27E5" w:rsidP="000B27E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1A792C" w14:textId="61EBF8D5" w:rsidR="000B27E5" w:rsidRPr="00963849" w:rsidRDefault="00A1499C" w:rsidP="000B27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166</w:t>
            </w:r>
          </w:p>
        </w:tc>
        <w:tc>
          <w:tcPr>
            <w:tcW w:w="1134" w:type="dxa"/>
            <w:vAlign w:val="bottom"/>
          </w:tcPr>
          <w:p w14:paraId="7CA77309" w14:textId="17E30F45" w:rsidR="000B27E5" w:rsidRPr="00963849" w:rsidRDefault="000B27E5" w:rsidP="000B27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EF50965" w14:textId="634DD7BC" w:rsidR="000B27E5" w:rsidRPr="00963849" w:rsidRDefault="00A1499C" w:rsidP="000B27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384</w:t>
            </w:r>
          </w:p>
        </w:tc>
        <w:tc>
          <w:tcPr>
            <w:tcW w:w="1197" w:type="dxa"/>
            <w:vAlign w:val="bottom"/>
          </w:tcPr>
          <w:p w14:paraId="59763B89" w14:textId="23D4F220" w:rsidR="000B27E5" w:rsidRPr="00963849" w:rsidRDefault="000B27E5" w:rsidP="000B27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193</w:t>
            </w:r>
          </w:p>
        </w:tc>
      </w:tr>
      <w:tr w:rsidR="000B27E5" w:rsidRPr="007A2507" w14:paraId="1BF7CB14" w14:textId="77777777" w:rsidTr="004C4DAD">
        <w:trPr>
          <w:trHeight w:val="272"/>
        </w:trPr>
        <w:tc>
          <w:tcPr>
            <w:tcW w:w="2366" w:type="dxa"/>
          </w:tcPr>
          <w:p w14:paraId="78865166" w14:textId="77777777" w:rsidR="000B27E5" w:rsidRPr="00963849" w:rsidRDefault="000B27E5" w:rsidP="000B27E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2344" w:type="dxa"/>
          </w:tcPr>
          <w:p w14:paraId="53EDB309" w14:textId="77777777" w:rsidR="000B27E5" w:rsidRPr="00963849" w:rsidRDefault="000B27E5" w:rsidP="000B27E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60FA3935" w14:textId="77777777" w:rsidR="000B27E5" w:rsidRPr="00963849" w:rsidRDefault="000B27E5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7A719764" w14:textId="77777777" w:rsidR="000B27E5" w:rsidRPr="00963849" w:rsidRDefault="000B27E5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14:paraId="72C9E22B" w14:textId="77777777" w:rsidR="000B27E5" w:rsidRPr="00963849" w:rsidRDefault="000B27E5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7" w:type="dxa"/>
          </w:tcPr>
          <w:p w14:paraId="45F67BCA" w14:textId="77777777" w:rsidR="000B27E5" w:rsidRPr="00963849" w:rsidRDefault="000B27E5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B27E5" w:rsidRPr="007A2507" w14:paraId="7BF981CF" w14:textId="77777777" w:rsidTr="00626857">
        <w:tc>
          <w:tcPr>
            <w:tcW w:w="2366" w:type="dxa"/>
          </w:tcPr>
          <w:p w14:paraId="1CCB3209" w14:textId="25417A2D" w:rsidR="000B27E5" w:rsidRPr="00963849" w:rsidRDefault="000B27E5" w:rsidP="000B27E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344" w:type="dxa"/>
          </w:tcPr>
          <w:p w14:paraId="3A4B3C5E" w14:textId="77777777" w:rsidR="000B27E5" w:rsidRPr="00963849" w:rsidRDefault="000B27E5" w:rsidP="000B27E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357A55B" w14:textId="77777777" w:rsidR="000B27E5" w:rsidRPr="00963849" w:rsidRDefault="000B27E5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46F91A4" w14:textId="77777777" w:rsidR="000B27E5" w:rsidRPr="00963849" w:rsidRDefault="000B27E5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14:paraId="4733048A" w14:textId="77777777" w:rsidR="000B27E5" w:rsidRPr="00963849" w:rsidRDefault="000B27E5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0B41F24F" w14:textId="77777777" w:rsidR="000B27E5" w:rsidRPr="00963849" w:rsidRDefault="000B27E5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B27E5" w:rsidRPr="007A2507" w14:paraId="3B2E3F03" w14:textId="77777777" w:rsidTr="00626857">
        <w:tc>
          <w:tcPr>
            <w:tcW w:w="2366" w:type="dxa"/>
          </w:tcPr>
          <w:p w14:paraId="4C06DC93" w14:textId="7B6D69C9" w:rsidR="000B27E5" w:rsidRPr="00963849" w:rsidRDefault="000B27E5" w:rsidP="000B27E5">
            <w:pPr>
              <w:pStyle w:val="a3"/>
              <w:tabs>
                <w:tab w:val="clear" w:pos="1080"/>
                <w:tab w:val="left" w:pos="828"/>
              </w:tabs>
              <w:ind w:left="261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บริษัทย่อย</w:t>
            </w:r>
          </w:p>
        </w:tc>
        <w:tc>
          <w:tcPr>
            <w:tcW w:w="2344" w:type="dxa"/>
          </w:tcPr>
          <w:p w14:paraId="3E48D4A9" w14:textId="6FAB28FB" w:rsidR="000B27E5" w:rsidRPr="00963849" w:rsidRDefault="000B27E5" w:rsidP="000B27E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="00495101" w:rsidRPr="00963849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ตามที่ตกลงกัน</w:t>
            </w:r>
          </w:p>
        </w:tc>
        <w:tc>
          <w:tcPr>
            <w:tcW w:w="1134" w:type="dxa"/>
            <w:vAlign w:val="bottom"/>
          </w:tcPr>
          <w:p w14:paraId="0B132865" w14:textId="11EDE454" w:rsidR="000B27E5" w:rsidRPr="00963849" w:rsidRDefault="00A1499C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79016BBA" w14:textId="7CCD9059" w:rsidR="000B27E5" w:rsidRPr="00963849" w:rsidRDefault="000B27E5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68EB1E3" w14:textId="03BCDB9B" w:rsidR="000B27E5" w:rsidRPr="00963849" w:rsidRDefault="00A1499C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197" w:type="dxa"/>
            <w:vAlign w:val="bottom"/>
          </w:tcPr>
          <w:p w14:paraId="6B4B19EB" w14:textId="3B598008" w:rsidR="000B27E5" w:rsidRPr="00963849" w:rsidRDefault="000B27E5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681</w:t>
            </w:r>
          </w:p>
        </w:tc>
      </w:tr>
      <w:tr w:rsidR="000B27E5" w:rsidRPr="007A2507" w14:paraId="2FFB5BC4" w14:textId="77777777" w:rsidTr="00626857">
        <w:tc>
          <w:tcPr>
            <w:tcW w:w="2366" w:type="dxa"/>
          </w:tcPr>
          <w:p w14:paraId="1748AB0D" w14:textId="7A4CD40C" w:rsidR="000B27E5" w:rsidRPr="00963849" w:rsidRDefault="000B27E5" w:rsidP="000B27E5">
            <w:pPr>
              <w:tabs>
                <w:tab w:val="clear" w:pos="227"/>
                <w:tab w:val="left" w:pos="216"/>
              </w:tabs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59D6D1A3" w14:textId="4FC54D76" w:rsidR="000B27E5" w:rsidRPr="00963849" w:rsidRDefault="000B27E5" w:rsidP="000B27E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="00495101" w:rsidRPr="00963849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ตามที่ตกลงกัน</w:t>
            </w:r>
          </w:p>
        </w:tc>
        <w:tc>
          <w:tcPr>
            <w:tcW w:w="1134" w:type="dxa"/>
            <w:vAlign w:val="bottom"/>
          </w:tcPr>
          <w:p w14:paraId="213531BC" w14:textId="0600E331" w:rsidR="000B27E5" w:rsidRPr="00963849" w:rsidRDefault="00A1499C" w:rsidP="000B27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48</w:t>
            </w:r>
          </w:p>
        </w:tc>
        <w:tc>
          <w:tcPr>
            <w:tcW w:w="1134" w:type="dxa"/>
            <w:vAlign w:val="bottom"/>
          </w:tcPr>
          <w:p w14:paraId="10C1B2C5" w14:textId="75278EB4" w:rsidR="000B27E5" w:rsidRPr="00963849" w:rsidRDefault="000B27E5" w:rsidP="000B27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1F3EF41" w14:textId="0E9959FB" w:rsidR="000B27E5" w:rsidRPr="00963849" w:rsidRDefault="00A1499C" w:rsidP="000B27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48</w:t>
            </w:r>
          </w:p>
        </w:tc>
        <w:tc>
          <w:tcPr>
            <w:tcW w:w="1197" w:type="dxa"/>
            <w:vAlign w:val="bottom"/>
          </w:tcPr>
          <w:p w14:paraId="362E7997" w14:textId="7391748A" w:rsidR="000B27E5" w:rsidRPr="00963849" w:rsidRDefault="000B27E5" w:rsidP="000B27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</w:tr>
      <w:tr w:rsidR="000B27E5" w:rsidRPr="007A2507" w14:paraId="3EB223A2" w14:textId="77777777" w:rsidTr="00626857">
        <w:tc>
          <w:tcPr>
            <w:tcW w:w="2366" w:type="dxa"/>
          </w:tcPr>
          <w:p w14:paraId="4433BE6E" w14:textId="6F2426E9" w:rsidR="000B27E5" w:rsidRPr="00963849" w:rsidRDefault="000B27E5" w:rsidP="000B27E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</w:tcPr>
          <w:p w14:paraId="101D5B21" w14:textId="77777777" w:rsidR="000B27E5" w:rsidRPr="00963849" w:rsidRDefault="000B27E5" w:rsidP="000B27E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13DBA4F" w14:textId="23AFCD78" w:rsidR="000B27E5" w:rsidRPr="00963849" w:rsidRDefault="00A1499C" w:rsidP="000B27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48</w:t>
            </w:r>
          </w:p>
        </w:tc>
        <w:tc>
          <w:tcPr>
            <w:tcW w:w="1134" w:type="dxa"/>
            <w:vAlign w:val="bottom"/>
          </w:tcPr>
          <w:p w14:paraId="482140D1" w14:textId="099A90A5" w:rsidR="000B27E5" w:rsidRPr="00963849" w:rsidRDefault="000B27E5" w:rsidP="000B27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EC05CC8" w14:textId="2D182270" w:rsidR="000B27E5" w:rsidRPr="00963849" w:rsidRDefault="00A1499C" w:rsidP="000B27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519</w:t>
            </w:r>
          </w:p>
        </w:tc>
        <w:tc>
          <w:tcPr>
            <w:tcW w:w="1197" w:type="dxa"/>
            <w:vAlign w:val="bottom"/>
          </w:tcPr>
          <w:p w14:paraId="74B429BD" w14:textId="2E30D6D5" w:rsidR="000B27E5" w:rsidRPr="00963849" w:rsidRDefault="000B27E5" w:rsidP="000B27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713</w:t>
            </w:r>
          </w:p>
        </w:tc>
      </w:tr>
      <w:tr w:rsidR="000B27E5" w:rsidRPr="007A2507" w14:paraId="726096C8" w14:textId="77777777" w:rsidTr="00626857">
        <w:tc>
          <w:tcPr>
            <w:tcW w:w="2366" w:type="dxa"/>
          </w:tcPr>
          <w:p w14:paraId="00D5749A" w14:textId="77777777" w:rsidR="000B27E5" w:rsidRPr="00963849" w:rsidRDefault="000B27E5" w:rsidP="000B27E5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7E6E07C" w14:textId="77777777" w:rsidR="000B27E5" w:rsidRPr="00963849" w:rsidRDefault="000B27E5" w:rsidP="000B27E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F3EB2CB" w14:textId="77777777" w:rsidR="000B27E5" w:rsidRPr="00963849" w:rsidRDefault="000B27E5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35DC822" w14:textId="77777777" w:rsidR="000B27E5" w:rsidRPr="00963849" w:rsidRDefault="000B27E5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D3B340" w14:textId="77777777" w:rsidR="000B27E5" w:rsidRPr="00963849" w:rsidRDefault="000B27E5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790A041" w14:textId="77777777" w:rsidR="000B27E5" w:rsidRPr="00963849" w:rsidRDefault="000B27E5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B27E5" w:rsidRPr="007A2507" w14:paraId="50E803F5" w14:textId="77777777" w:rsidTr="00626857">
        <w:tc>
          <w:tcPr>
            <w:tcW w:w="2366" w:type="dxa"/>
            <w:shd w:val="clear" w:color="auto" w:fill="auto"/>
          </w:tcPr>
          <w:p w14:paraId="0A268210" w14:textId="78C007CF" w:rsidR="000B27E5" w:rsidRPr="00963849" w:rsidRDefault="000B27E5" w:rsidP="000B27E5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344" w:type="dxa"/>
            <w:shd w:val="clear" w:color="auto" w:fill="auto"/>
          </w:tcPr>
          <w:p w14:paraId="025867E6" w14:textId="77777777" w:rsidR="000B27E5" w:rsidRPr="00963849" w:rsidRDefault="000B27E5" w:rsidP="000B27E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968BFE" w14:textId="77777777" w:rsidR="000B27E5" w:rsidRPr="00963849" w:rsidRDefault="000B27E5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8553E8" w14:textId="77777777" w:rsidR="000B27E5" w:rsidRPr="00963849" w:rsidRDefault="000B27E5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BF0EAD0" w14:textId="77777777" w:rsidR="000B27E5" w:rsidRPr="00963849" w:rsidRDefault="000B27E5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46CE709" w14:textId="77777777" w:rsidR="000B27E5" w:rsidRPr="00963849" w:rsidRDefault="000B27E5" w:rsidP="000B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B68CF" w:rsidRPr="007A2507" w14:paraId="0D6054F8" w14:textId="77777777" w:rsidTr="00626857">
        <w:tc>
          <w:tcPr>
            <w:tcW w:w="2366" w:type="dxa"/>
            <w:shd w:val="clear" w:color="auto" w:fill="auto"/>
          </w:tcPr>
          <w:p w14:paraId="5E889C04" w14:textId="448DB774" w:rsidR="009B68CF" w:rsidRPr="00963849" w:rsidRDefault="009B68CF" w:rsidP="009B68CF">
            <w:pPr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39D636E5" w14:textId="77777777" w:rsidR="009B68CF" w:rsidRPr="00963849" w:rsidRDefault="009B68CF" w:rsidP="009B68C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04C92E" w14:textId="682C0876" w:rsidR="009B68CF" w:rsidRPr="00963849" w:rsidRDefault="0010563A" w:rsidP="009B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A6C952" w14:textId="3885B46E" w:rsidR="009B68CF" w:rsidRPr="00963849" w:rsidRDefault="009B68CF" w:rsidP="009B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1D861FF0" w14:textId="6BC997F1" w:rsidR="009B68CF" w:rsidRPr="00963849" w:rsidRDefault="0015653A" w:rsidP="009B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889</w:t>
            </w:r>
          </w:p>
        </w:tc>
        <w:tc>
          <w:tcPr>
            <w:tcW w:w="1197" w:type="dxa"/>
            <w:shd w:val="clear" w:color="auto" w:fill="auto"/>
          </w:tcPr>
          <w:p w14:paraId="3D84092A" w14:textId="7102C928" w:rsidR="009B68CF" w:rsidRPr="00963849" w:rsidRDefault="009B68CF" w:rsidP="009B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2,452</w:t>
            </w:r>
          </w:p>
        </w:tc>
      </w:tr>
      <w:tr w:rsidR="009B68CF" w:rsidRPr="007A2507" w14:paraId="11D21C25" w14:textId="77777777" w:rsidTr="00626857">
        <w:tc>
          <w:tcPr>
            <w:tcW w:w="2366" w:type="dxa"/>
            <w:shd w:val="clear" w:color="auto" w:fill="auto"/>
          </w:tcPr>
          <w:p w14:paraId="43A87739" w14:textId="045007E8" w:rsidR="009B68CF" w:rsidRPr="00963849" w:rsidRDefault="009B68CF" w:rsidP="009B68CF">
            <w:pPr>
              <w:tabs>
                <w:tab w:val="clear" w:pos="227"/>
                <w:tab w:val="left" w:pos="240"/>
              </w:tabs>
              <w:ind w:left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  <w:shd w:val="clear" w:color="auto" w:fill="auto"/>
          </w:tcPr>
          <w:p w14:paraId="30F2AA56" w14:textId="77777777" w:rsidR="009B68CF" w:rsidRPr="00963849" w:rsidRDefault="009B68CF" w:rsidP="009B68C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D7CE8" w14:textId="3404DCC6" w:rsidR="009B68CF" w:rsidRPr="00963849" w:rsidRDefault="0015653A" w:rsidP="009B6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2DBE0D" w14:textId="7C679F6C" w:rsidR="009B68CF" w:rsidRPr="00963849" w:rsidRDefault="009B68CF" w:rsidP="009B6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356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2E0D688" w14:textId="4F0223A2" w:rsidR="009B68CF" w:rsidRPr="00963849" w:rsidRDefault="0015653A" w:rsidP="009B6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562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6930921" w14:textId="12EBFEB7" w:rsidR="009B68CF" w:rsidRPr="00963849" w:rsidRDefault="009B68CF" w:rsidP="009B6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356</w:t>
            </w:r>
          </w:p>
        </w:tc>
      </w:tr>
      <w:tr w:rsidR="009B68CF" w:rsidRPr="007A2507" w14:paraId="479EDA0E" w14:textId="77777777" w:rsidTr="00626857">
        <w:tc>
          <w:tcPr>
            <w:tcW w:w="2366" w:type="dxa"/>
            <w:shd w:val="clear" w:color="auto" w:fill="auto"/>
          </w:tcPr>
          <w:p w14:paraId="448E7329" w14:textId="77777777" w:rsidR="009B68CF" w:rsidRPr="00963849" w:rsidRDefault="009B68CF" w:rsidP="009B68CF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27E4BCD2" w14:textId="77777777" w:rsidR="009B68CF" w:rsidRPr="00963849" w:rsidRDefault="009B68CF" w:rsidP="009B68C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C7E5D" w14:textId="666EAFE5" w:rsidR="009B68CF" w:rsidRPr="00963849" w:rsidRDefault="0015653A" w:rsidP="009B68C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F8607E" w14:textId="2E5BECAB" w:rsidR="009B68CF" w:rsidRPr="00963849" w:rsidRDefault="009B68CF" w:rsidP="009B68C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356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99AB025" w14:textId="577CF2B3" w:rsidR="009B68CF" w:rsidRPr="00963849" w:rsidRDefault="0015653A" w:rsidP="009B68C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1,451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E644458" w14:textId="02977DA3" w:rsidR="009B68CF" w:rsidRPr="00963849" w:rsidRDefault="009B68CF" w:rsidP="009B68C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2,808</w:t>
            </w:r>
          </w:p>
        </w:tc>
      </w:tr>
      <w:tr w:rsidR="009B68CF" w:rsidRPr="007A2507" w14:paraId="4F1E488C" w14:textId="77777777" w:rsidTr="00626857">
        <w:tc>
          <w:tcPr>
            <w:tcW w:w="2366" w:type="dxa"/>
            <w:shd w:val="clear" w:color="auto" w:fill="auto"/>
          </w:tcPr>
          <w:p w14:paraId="34202F1E" w14:textId="217670E7" w:rsidR="009B68CF" w:rsidRPr="00963849" w:rsidRDefault="009B68CF" w:rsidP="009B68CF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51BC582E" w14:textId="77777777" w:rsidR="009B68CF" w:rsidRPr="00963849" w:rsidRDefault="009B68CF" w:rsidP="009B68C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18FC516" w14:textId="0C5995B4" w:rsidR="009B68CF" w:rsidRPr="00963849" w:rsidRDefault="009B68CF" w:rsidP="009B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388B7CE" w14:textId="77777777" w:rsidR="009B68CF" w:rsidRPr="00963849" w:rsidRDefault="009B68CF" w:rsidP="009B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00395E" w14:textId="77777777" w:rsidR="009B68CF" w:rsidRPr="00963849" w:rsidRDefault="009B68CF" w:rsidP="009B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6A5BBB0" w14:textId="77777777" w:rsidR="009B68CF" w:rsidRPr="00963849" w:rsidRDefault="009B68CF" w:rsidP="009B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B68CF" w:rsidRPr="007A2507" w14:paraId="012C5082" w14:textId="77777777" w:rsidTr="00626857">
        <w:tc>
          <w:tcPr>
            <w:tcW w:w="2366" w:type="dxa"/>
          </w:tcPr>
          <w:p w14:paraId="34145E33" w14:textId="0C79F463" w:rsidR="009B68CF" w:rsidRPr="00963849" w:rsidRDefault="009B68CF" w:rsidP="009B68CF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344" w:type="dxa"/>
          </w:tcPr>
          <w:p w14:paraId="0C6EA7E4" w14:textId="77777777" w:rsidR="009B68CF" w:rsidRPr="00963849" w:rsidRDefault="009B68CF" w:rsidP="009B68C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C2B95BF" w14:textId="77777777" w:rsidR="009B68CF" w:rsidRPr="00963849" w:rsidRDefault="009B68CF" w:rsidP="009B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F1C7189" w14:textId="77777777" w:rsidR="009B68CF" w:rsidRPr="00963849" w:rsidRDefault="009B68CF" w:rsidP="009B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013C9AF8" w14:textId="77777777" w:rsidR="009B68CF" w:rsidRPr="00963849" w:rsidRDefault="009B68CF" w:rsidP="009B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0D11DBDC" w14:textId="77777777" w:rsidR="009B68CF" w:rsidRPr="00963849" w:rsidRDefault="009B68CF" w:rsidP="009B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B68CF" w:rsidRPr="007A2507" w14:paraId="3981998A" w14:textId="77777777" w:rsidTr="00626857">
        <w:tc>
          <w:tcPr>
            <w:tcW w:w="2366" w:type="dxa"/>
          </w:tcPr>
          <w:p w14:paraId="7BCEE289" w14:textId="2F9C5D6D" w:rsidR="009B68CF" w:rsidRPr="00963849" w:rsidRDefault="009B68CF" w:rsidP="009B68CF">
            <w:pPr>
              <w:ind w:left="240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4AD5AF4F" w14:textId="77777777" w:rsidR="009B68CF" w:rsidRPr="00963849" w:rsidRDefault="009B68CF" w:rsidP="009B68C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02B34830" w14:textId="603C4DEB" w:rsidR="009B68CF" w:rsidRPr="00963849" w:rsidRDefault="0015653A" w:rsidP="009B68C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799</w:t>
            </w:r>
          </w:p>
        </w:tc>
        <w:tc>
          <w:tcPr>
            <w:tcW w:w="1134" w:type="dxa"/>
          </w:tcPr>
          <w:p w14:paraId="32E50ECA" w14:textId="17932E78" w:rsidR="009B68CF" w:rsidRPr="00963849" w:rsidRDefault="009B68CF" w:rsidP="009B68C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1,149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8751B74" w14:textId="26AF83E9" w:rsidR="009B68CF" w:rsidRPr="00963849" w:rsidRDefault="0015653A" w:rsidP="009B68C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  <w:tc>
          <w:tcPr>
            <w:tcW w:w="1197" w:type="dxa"/>
            <w:vAlign w:val="bottom"/>
          </w:tcPr>
          <w:p w14:paraId="5FAAE0DE" w14:textId="08BB90D0" w:rsidR="009B68CF" w:rsidRPr="00963849" w:rsidRDefault="009B68CF" w:rsidP="009B68C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1,096</w:t>
            </w:r>
          </w:p>
        </w:tc>
      </w:tr>
      <w:tr w:rsidR="009B68CF" w:rsidRPr="007A2507" w14:paraId="59F2185B" w14:textId="77777777" w:rsidTr="00626857">
        <w:tc>
          <w:tcPr>
            <w:tcW w:w="2366" w:type="dxa"/>
          </w:tcPr>
          <w:p w14:paraId="4D7FFEEE" w14:textId="7C28EB00" w:rsidR="009B68CF" w:rsidRPr="00963849" w:rsidRDefault="009B68CF" w:rsidP="009B68CF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263D7DD" w14:textId="77777777" w:rsidR="009B68CF" w:rsidRPr="00963849" w:rsidRDefault="009B68CF" w:rsidP="009B68C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5D063D" w14:textId="63D0C480" w:rsidR="009B68CF" w:rsidRPr="00963849" w:rsidRDefault="009B68CF" w:rsidP="009B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AC51A8B" w14:textId="77777777" w:rsidR="009B68CF" w:rsidRPr="00963849" w:rsidRDefault="009B68CF" w:rsidP="009B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6980BCE" w14:textId="77777777" w:rsidR="009B68CF" w:rsidRPr="00963849" w:rsidRDefault="009B68CF" w:rsidP="009B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5209B859" w14:textId="77777777" w:rsidR="009B68CF" w:rsidRPr="00963849" w:rsidRDefault="009B68CF" w:rsidP="009B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B68CF" w:rsidRPr="007A2507" w14:paraId="7CA8ACCE" w14:textId="77777777" w:rsidTr="00626857">
        <w:tc>
          <w:tcPr>
            <w:tcW w:w="2366" w:type="dxa"/>
            <w:shd w:val="clear" w:color="auto" w:fill="auto"/>
          </w:tcPr>
          <w:p w14:paraId="3CCB6A68" w14:textId="3A7A69D3" w:rsidR="009B68CF" w:rsidRPr="00963849" w:rsidRDefault="009B68CF" w:rsidP="009B68CF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344" w:type="dxa"/>
            <w:shd w:val="clear" w:color="auto" w:fill="auto"/>
          </w:tcPr>
          <w:p w14:paraId="62BDDDEA" w14:textId="77777777" w:rsidR="009B68CF" w:rsidRPr="00963849" w:rsidRDefault="009B68CF" w:rsidP="009B68CF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F73473" w14:textId="77777777" w:rsidR="009B68CF" w:rsidRPr="00963849" w:rsidRDefault="009B68CF" w:rsidP="009B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A3DC78" w14:textId="77777777" w:rsidR="009B68CF" w:rsidRPr="00963849" w:rsidRDefault="009B68CF" w:rsidP="009B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F4DC660" w14:textId="77777777" w:rsidR="009B68CF" w:rsidRPr="00963849" w:rsidRDefault="009B68CF" w:rsidP="009B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5C04876" w14:textId="77777777" w:rsidR="009B68CF" w:rsidRPr="00963849" w:rsidRDefault="009B68CF" w:rsidP="009B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36CBB" w:rsidRPr="007A2507" w14:paraId="14854EC1" w14:textId="77777777" w:rsidTr="00626857">
        <w:tc>
          <w:tcPr>
            <w:tcW w:w="2366" w:type="dxa"/>
          </w:tcPr>
          <w:p w14:paraId="2F160774" w14:textId="314987BE" w:rsidR="00C36CBB" w:rsidRPr="00963849" w:rsidRDefault="00C36CBB" w:rsidP="00C36CBB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</w:tcPr>
          <w:p w14:paraId="7B28BAFD" w14:textId="53C4AB3D" w:rsidR="00C36CBB" w:rsidRPr="00963849" w:rsidRDefault="00C36CBB" w:rsidP="00C36CB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>5.00 –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>6.00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9A718C" w14:textId="462A1EAA" w:rsidR="00C36CBB" w:rsidRPr="00963849" w:rsidRDefault="00997D30" w:rsidP="00C3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2E898" w14:textId="6B25EC12" w:rsidR="00C36CBB" w:rsidRPr="00963849" w:rsidRDefault="00025152" w:rsidP="00C3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EA1D5CD" w14:textId="532A1DC0" w:rsidR="00C36CBB" w:rsidRPr="00963849" w:rsidRDefault="0015653A" w:rsidP="00C3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479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193F75C" w14:textId="722BF76A" w:rsidR="00C36CBB" w:rsidRPr="00963849" w:rsidRDefault="00C36CBB" w:rsidP="00C3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 w:hint="cs"/>
                <w:sz w:val="24"/>
                <w:szCs w:val="24"/>
                <w:cs/>
              </w:rPr>
              <w:t>335</w:t>
            </w:r>
          </w:p>
        </w:tc>
      </w:tr>
      <w:tr w:rsidR="00C36CBB" w:rsidRPr="007A2507" w14:paraId="0302B04D" w14:textId="77777777" w:rsidTr="00626857">
        <w:tc>
          <w:tcPr>
            <w:tcW w:w="2366" w:type="dxa"/>
          </w:tcPr>
          <w:p w14:paraId="149D4587" w14:textId="2D826D17" w:rsidR="00C36CBB" w:rsidRPr="00963849" w:rsidRDefault="00C36CBB" w:rsidP="00C36CBB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2344" w:type="dxa"/>
          </w:tcPr>
          <w:p w14:paraId="70810FA0" w14:textId="35A0B45B" w:rsidR="00C36CBB" w:rsidRPr="00963849" w:rsidRDefault="00C36CBB" w:rsidP="00C36CB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>5.00 –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>6.00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41672F" w14:textId="3B6DFF2D" w:rsidR="00C36CBB" w:rsidRPr="00963849" w:rsidRDefault="00997D30" w:rsidP="00C3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204BDE" w14:textId="680BB6EC" w:rsidR="00C36CBB" w:rsidRPr="00963849" w:rsidRDefault="0049212D" w:rsidP="00C3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C0B5CA9" w14:textId="11C43568" w:rsidR="00C36CBB" w:rsidRPr="00963849" w:rsidRDefault="0015653A" w:rsidP="00C3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AEEB782" w14:textId="24757173" w:rsidR="00C36CBB" w:rsidRPr="00963849" w:rsidRDefault="0049212D" w:rsidP="00C3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533C93" w:rsidRPr="007A2507" w14:paraId="6F9A3E4A" w14:textId="77777777" w:rsidTr="00626857">
        <w:tc>
          <w:tcPr>
            <w:tcW w:w="2366" w:type="dxa"/>
          </w:tcPr>
          <w:p w14:paraId="2A9968EA" w14:textId="510D870C" w:rsidR="00533C93" w:rsidRPr="00963849" w:rsidRDefault="00533C93" w:rsidP="00533C93">
            <w:pPr>
              <w:tabs>
                <w:tab w:val="clear" w:pos="227"/>
                <w:tab w:val="left" w:pos="636"/>
              </w:tabs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2344" w:type="dxa"/>
          </w:tcPr>
          <w:p w14:paraId="5A5AACED" w14:textId="52CA9923" w:rsidR="00533C93" w:rsidRPr="00963849" w:rsidRDefault="00533C93" w:rsidP="00533C9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>MLR – 0.25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A8EAB8" w14:textId="6FED111A" w:rsidR="00533C93" w:rsidRPr="00963849" w:rsidRDefault="00997D30" w:rsidP="00533C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1,037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4180E3" w14:textId="72E29498" w:rsidR="00533C93" w:rsidRPr="00963849" w:rsidRDefault="00025152" w:rsidP="00533C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5FA81D3" w14:textId="27B7FDAC" w:rsidR="00533C93" w:rsidRPr="00963849" w:rsidRDefault="0015653A" w:rsidP="00533C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1,037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6532AB4" w14:textId="0BDAC883" w:rsidR="00533C93" w:rsidRPr="00963849" w:rsidRDefault="00533C93" w:rsidP="00533C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 w:hint="cs"/>
                <w:sz w:val="24"/>
                <w:szCs w:val="24"/>
                <w:cs/>
              </w:rPr>
              <w:t>108</w:t>
            </w:r>
          </w:p>
        </w:tc>
      </w:tr>
      <w:tr w:rsidR="0049212D" w:rsidRPr="007A2507" w14:paraId="0D33F652" w14:textId="77777777" w:rsidTr="00626857">
        <w:tc>
          <w:tcPr>
            <w:tcW w:w="2366" w:type="dxa"/>
          </w:tcPr>
          <w:p w14:paraId="07C820C3" w14:textId="77777777" w:rsidR="0049212D" w:rsidRPr="00963849" w:rsidRDefault="0049212D" w:rsidP="0049212D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39D8A5F" w14:textId="77777777" w:rsidR="0049212D" w:rsidRPr="00963849" w:rsidRDefault="0049212D" w:rsidP="0049212D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D21475" w14:textId="19C4B296" w:rsidR="0049212D" w:rsidRPr="00963849" w:rsidRDefault="00997D30" w:rsidP="0049212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1,726</w:t>
            </w:r>
          </w:p>
        </w:tc>
        <w:tc>
          <w:tcPr>
            <w:tcW w:w="1134" w:type="dxa"/>
            <w:vAlign w:val="bottom"/>
          </w:tcPr>
          <w:p w14:paraId="2F67C451" w14:textId="3EC34828" w:rsidR="0049212D" w:rsidRPr="00963849" w:rsidRDefault="0049212D" w:rsidP="0049212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562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AE31BFC" w14:textId="10CD1BE6" w:rsidR="0049212D" w:rsidRPr="00963849" w:rsidRDefault="0015653A" w:rsidP="0049212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1,516</w:t>
            </w:r>
          </w:p>
        </w:tc>
        <w:tc>
          <w:tcPr>
            <w:tcW w:w="1197" w:type="dxa"/>
            <w:vAlign w:val="bottom"/>
          </w:tcPr>
          <w:p w14:paraId="35B5741B" w14:textId="362A6CC3" w:rsidR="0049212D" w:rsidRPr="00963849" w:rsidRDefault="0049212D" w:rsidP="0049212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 w:hint="cs"/>
                <w:sz w:val="24"/>
                <w:szCs w:val="24"/>
                <w:cs/>
              </w:rPr>
              <w:t>443</w:t>
            </w:r>
          </w:p>
        </w:tc>
      </w:tr>
      <w:tr w:rsidR="0049212D" w:rsidRPr="007A2507" w14:paraId="1FAFA98B" w14:textId="77777777" w:rsidTr="00626857">
        <w:tc>
          <w:tcPr>
            <w:tcW w:w="2366" w:type="dxa"/>
          </w:tcPr>
          <w:p w14:paraId="1840FCB9" w14:textId="4446974A" w:rsidR="0049212D" w:rsidRPr="00963849" w:rsidRDefault="0049212D" w:rsidP="0049212D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02C0DE4" w14:textId="77777777" w:rsidR="0049212D" w:rsidRPr="00963849" w:rsidRDefault="0049212D" w:rsidP="0049212D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1D9EA7" w14:textId="77777777" w:rsidR="0049212D" w:rsidRPr="00963849" w:rsidRDefault="0049212D" w:rsidP="00492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5C1055" w14:textId="77777777" w:rsidR="0049212D" w:rsidRPr="00963849" w:rsidRDefault="0049212D" w:rsidP="00492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2EB7866" w14:textId="77777777" w:rsidR="0049212D" w:rsidRPr="00963849" w:rsidRDefault="0049212D" w:rsidP="00492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E76D3FF" w14:textId="77777777" w:rsidR="0049212D" w:rsidRPr="00963849" w:rsidRDefault="0049212D" w:rsidP="00492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9212D" w:rsidRPr="007A2507" w14:paraId="29F7B7E2" w14:textId="77777777" w:rsidTr="00626857">
        <w:tc>
          <w:tcPr>
            <w:tcW w:w="2366" w:type="dxa"/>
          </w:tcPr>
          <w:p w14:paraId="63EFA55B" w14:textId="32E8272D" w:rsidR="0049212D" w:rsidRPr="00963849" w:rsidRDefault="0049212D" w:rsidP="0049212D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2344" w:type="dxa"/>
          </w:tcPr>
          <w:p w14:paraId="7BA771F1" w14:textId="77777777" w:rsidR="0049212D" w:rsidRPr="00963849" w:rsidRDefault="0049212D" w:rsidP="0049212D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CB1B3E" w14:textId="77777777" w:rsidR="0049212D" w:rsidRPr="00963849" w:rsidRDefault="0049212D" w:rsidP="00492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7E0FA8E" w14:textId="5FAEC99D" w:rsidR="0049212D" w:rsidRPr="00963849" w:rsidRDefault="0049212D" w:rsidP="00492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CF8FC0B" w14:textId="77777777" w:rsidR="0049212D" w:rsidRPr="00963849" w:rsidRDefault="0049212D" w:rsidP="00492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16E9FF66" w14:textId="036AEB5C" w:rsidR="0049212D" w:rsidRPr="00963849" w:rsidRDefault="0049212D" w:rsidP="00492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1413E" w:rsidRPr="007A2507" w14:paraId="300E6940" w14:textId="77777777" w:rsidTr="00626857">
        <w:tc>
          <w:tcPr>
            <w:tcW w:w="2366" w:type="dxa"/>
          </w:tcPr>
          <w:p w14:paraId="31B1DE41" w14:textId="6743496D" w:rsidR="00C1413E" w:rsidRPr="00963849" w:rsidRDefault="00C1413E" w:rsidP="00C1413E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0FA84194" w14:textId="06FCBE38" w:rsidR="00C1413E" w:rsidRPr="00963849" w:rsidRDefault="00C1413E" w:rsidP="00C1413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E875B3" w14:textId="545FBBF8" w:rsidR="00C1413E" w:rsidRPr="00963849" w:rsidRDefault="00997D30" w:rsidP="00C1413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163230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F830F1" w14:textId="4E9649F3" w:rsidR="00C1413E" w:rsidRPr="00963849" w:rsidRDefault="00C1413E" w:rsidP="00C1413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 w:hint="cs"/>
                <w:sz w:val="24"/>
                <w:szCs w:val="24"/>
                <w:cs/>
              </w:rPr>
              <w:t>587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07A4A04" w14:textId="79ED23F7" w:rsidR="00C1413E" w:rsidRPr="00963849" w:rsidRDefault="00997D30" w:rsidP="00C1413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  <w:tc>
          <w:tcPr>
            <w:tcW w:w="1197" w:type="dxa"/>
            <w:vAlign w:val="bottom"/>
          </w:tcPr>
          <w:p w14:paraId="4E766BB2" w14:textId="6E34F010" w:rsidR="00C1413E" w:rsidRPr="00963849" w:rsidRDefault="00C1413E" w:rsidP="00C1413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 w:hint="cs"/>
                <w:sz w:val="24"/>
                <w:szCs w:val="24"/>
                <w:cs/>
              </w:rPr>
              <w:t>587</w:t>
            </w:r>
          </w:p>
        </w:tc>
      </w:tr>
      <w:tr w:rsidR="00C1413E" w:rsidRPr="007A2507" w14:paraId="2DB5DB73" w14:textId="77777777" w:rsidTr="00626857">
        <w:tc>
          <w:tcPr>
            <w:tcW w:w="2366" w:type="dxa"/>
          </w:tcPr>
          <w:p w14:paraId="4B4B9FA7" w14:textId="77777777" w:rsidR="00C1413E" w:rsidRPr="00963849" w:rsidRDefault="00C1413E" w:rsidP="00C1413E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2F389858" w14:textId="77777777" w:rsidR="00C1413E" w:rsidRPr="00963849" w:rsidRDefault="00C1413E" w:rsidP="00C1413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39372B" w14:textId="77777777" w:rsidR="00C1413E" w:rsidRPr="00963849" w:rsidRDefault="00C1413E" w:rsidP="00C14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306463D" w14:textId="77777777" w:rsidR="00C1413E" w:rsidRPr="00963849" w:rsidRDefault="00C1413E" w:rsidP="00C14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2C14EED" w14:textId="1456DA59" w:rsidR="00C1413E" w:rsidRPr="00963849" w:rsidRDefault="00C1413E" w:rsidP="00C14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7CFDBFD9" w14:textId="77777777" w:rsidR="00C1413E" w:rsidRPr="00963849" w:rsidRDefault="00C1413E" w:rsidP="00C14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1413E" w:rsidRPr="007A2507" w14:paraId="52745390" w14:textId="77777777" w:rsidTr="00626857">
        <w:tc>
          <w:tcPr>
            <w:tcW w:w="2366" w:type="dxa"/>
          </w:tcPr>
          <w:p w14:paraId="55CC9BEE" w14:textId="1EB9A31F" w:rsidR="00C1413E" w:rsidRPr="00963849" w:rsidRDefault="00C1413E" w:rsidP="00C1413E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344" w:type="dxa"/>
          </w:tcPr>
          <w:p w14:paraId="2586D7F3" w14:textId="77777777" w:rsidR="00C1413E" w:rsidRPr="00963849" w:rsidRDefault="00C1413E" w:rsidP="00C1413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173AA0" w14:textId="77777777" w:rsidR="00C1413E" w:rsidRPr="00963849" w:rsidRDefault="00C1413E" w:rsidP="00C14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30F28E" w14:textId="77777777" w:rsidR="00C1413E" w:rsidRPr="00963849" w:rsidRDefault="00C1413E" w:rsidP="00C14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7D5F0AC" w14:textId="77777777" w:rsidR="00C1413E" w:rsidRPr="00963849" w:rsidRDefault="00C1413E" w:rsidP="00C14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657EF470" w14:textId="77777777" w:rsidR="00C1413E" w:rsidRPr="00963849" w:rsidRDefault="00C1413E" w:rsidP="00C14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E657B" w:rsidRPr="007A2507" w14:paraId="788040D6" w14:textId="77777777" w:rsidTr="00823A9F">
        <w:tc>
          <w:tcPr>
            <w:tcW w:w="4710" w:type="dxa"/>
            <w:gridSpan w:val="2"/>
          </w:tcPr>
          <w:p w14:paraId="5BB4856E" w14:textId="4C76A6BE" w:rsidR="00AE657B" w:rsidRPr="00963849" w:rsidRDefault="00AE657B" w:rsidP="00AE657B">
            <w:pPr>
              <w:spacing w:line="240" w:lineRule="auto"/>
              <w:ind w:firstLine="281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FB2F0" w14:textId="19B12A2E" w:rsidR="00AE657B" w:rsidRPr="00963849" w:rsidRDefault="00997D30" w:rsidP="00AE6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4,071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308331" w14:textId="67CB4077" w:rsidR="00AE657B" w:rsidRPr="00963849" w:rsidRDefault="00AE657B" w:rsidP="00AE6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3,776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25DF1F" w14:textId="346C0CC8" w:rsidR="00AE657B" w:rsidRPr="00963849" w:rsidRDefault="00997D30" w:rsidP="0099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2,477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2ED6674" w14:textId="1E23D74A" w:rsidR="00AE657B" w:rsidRPr="00963849" w:rsidRDefault="00AE657B" w:rsidP="00AE6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2,193</w:t>
            </w:r>
          </w:p>
        </w:tc>
      </w:tr>
      <w:tr w:rsidR="00AE657B" w:rsidRPr="007A2507" w14:paraId="62666FF7" w14:textId="77777777" w:rsidTr="0088335B">
        <w:tc>
          <w:tcPr>
            <w:tcW w:w="4710" w:type="dxa"/>
            <w:gridSpan w:val="2"/>
          </w:tcPr>
          <w:p w14:paraId="5F456DAE" w14:textId="19DD431F" w:rsidR="00AE657B" w:rsidRPr="00963849" w:rsidRDefault="00AE657B" w:rsidP="00AE657B">
            <w:pPr>
              <w:spacing w:line="240" w:lineRule="auto"/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8D8288" w14:textId="3CABD40B" w:rsidR="00AE657B" w:rsidRPr="00963849" w:rsidRDefault="00997D30" w:rsidP="00AE65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D5587A" w14:textId="7B7502D9" w:rsidR="00AE657B" w:rsidRPr="00963849" w:rsidRDefault="00AE657B" w:rsidP="00AE65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275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3AFF539" w14:textId="30332488" w:rsidR="00AE657B" w:rsidRPr="00963849" w:rsidRDefault="00997D30" w:rsidP="00AE65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05F4854" w14:textId="60070593" w:rsidR="00AE657B" w:rsidRPr="00963849" w:rsidRDefault="00AE657B" w:rsidP="00AE65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</w:tr>
      <w:tr w:rsidR="00AE657B" w:rsidRPr="007A2507" w14:paraId="4D98BA64" w14:textId="77777777" w:rsidTr="0088335B">
        <w:trPr>
          <w:trHeight w:val="341"/>
        </w:trPr>
        <w:tc>
          <w:tcPr>
            <w:tcW w:w="2366" w:type="dxa"/>
          </w:tcPr>
          <w:p w14:paraId="580C5CFF" w14:textId="468AC377" w:rsidR="00AE657B" w:rsidRPr="00963849" w:rsidRDefault="00AE657B" w:rsidP="00AE657B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6D5896A0" w14:textId="77777777" w:rsidR="00AE657B" w:rsidRPr="00963849" w:rsidRDefault="00AE657B" w:rsidP="00AE657B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9758DB" w14:textId="088EC51E" w:rsidR="00AE657B" w:rsidRPr="00963849" w:rsidRDefault="00997D30" w:rsidP="00AE657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4,071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38B695" w14:textId="53EC4C65" w:rsidR="00AE657B" w:rsidRPr="00963849" w:rsidRDefault="00AE657B" w:rsidP="00AE657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4,051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9C130B1" w14:textId="30D7580D" w:rsidR="00AE657B" w:rsidRPr="00963849" w:rsidRDefault="00997D30" w:rsidP="00AE657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2,477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375E9D7" w14:textId="64987410" w:rsidR="00AE657B" w:rsidRPr="00963849" w:rsidRDefault="002F593C" w:rsidP="00AE657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2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468</w:t>
            </w:r>
          </w:p>
        </w:tc>
      </w:tr>
      <w:bookmarkEnd w:id="0"/>
    </w:tbl>
    <w:p w14:paraId="16E87884" w14:textId="77777777" w:rsidR="00227073" w:rsidRPr="00963849" w:rsidRDefault="00227073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4AB190CC" w14:textId="77777777" w:rsidR="0049477C" w:rsidRPr="00963849" w:rsidRDefault="0049477C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tbl>
      <w:tblPr>
        <w:tblW w:w="9351" w:type="dxa"/>
        <w:tblInd w:w="252" w:type="dxa"/>
        <w:tblLayout w:type="fixed"/>
        <w:tblLook w:val="01E0" w:firstRow="1" w:lastRow="1" w:firstColumn="1" w:lastColumn="1" w:noHBand="0" w:noVBand="0"/>
      </w:tblPr>
      <w:tblGrid>
        <w:gridCol w:w="2366"/>
        <w:gridCol w:w="2344"/>
        <w:gridCol w:w="1134"/>
        <w:gridCol w:w="1134"/>
        <w:gridCol w:w="1176"/>
        <w:gridCol w:w="1197"/>
      </w:tblGrid>
      <w:tr w:rsidR="009A4BB1" w:rsidRPr="007A2507" w14:paraId="6FBD8B5A" w14:textId="77777777" w:rsidTr="00391D26">
        <w:trPr>
          <w:tblHeader/>
        </w:trPr>
        <w:tc>
          <w:tcPr>
            <w:tcW w:w="2366" w:type="dxa"/>
          </w:tcPr>
          <w:p w14:paraId="559A5B32" w14:textId="77777777" w:rsidR="009A4BB1" w:rsidRPr="00963849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1DA9764A" w14:textId="77777777" w:rsidR="009A4BB1" w:rsidRPr="00963849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641" w:type="dxa"/>
            <w:gridSpan w:val="4"/>
          </w:tcPr>
          <w:p w14:paraId="092BC8A8" w14:textId="77777777" w:rsidR="009A4BB1" w:rsidRPr="00963849" w:rsidRDefault="009A4BB1" w:rsidP="00391D2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9A4BB1" w:rsidRPr="007A2507" w14:paraId="099CBBCE" w14:textId="77777777" w:rsidTr="00391D26">
        <w:trPr>
          <w:tblHeader/>
        </w:trPr>
        <w:tc>
          <w:tcPr>
            <w:tcW w:w="2366" w:type="dxa"/>
          </w:tcPr>
          <w:p w14:paraId="5597EFFC" w14:textId="77777777" w:rsidR="009A4BB1" w:rsidRPr="00963849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40DE6CCA" w14:textId="77777777" w:rsidR="009A4BB1" w:rsidRPr="00963849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30005DD8" w14:textId="77777777" w:rsidR="009A4BB1" w:rsidRPr="00963849" w:rsidRDefault="009A4BB1" w:rsidP="00391D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73" w:type="dxa"/>
            <w:gridSpan w:val="2"/>
          </w:tcPr>
          <w:p w14:paraId="191D06DB" w14:textId="77777777" w:rsidR="009A4BB1" w:rsidRPr="00963849" w:rsidRDefault="009A4BB1" w:rsidP="00391D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9A4BB1" w:rsidRPr="007A2507" w14:paraId="4A6D8638" w14:textId="77777777" w:rsidTr="00391D26">
        <w:trPr>
          <w:tblHeader/>
        </w:trPr>
        <w:tc>
          <w:tcPr>
            <w:tcW w:w="2366" w:type="dxa"/>
          </w:tcPr>
          <w:p w14:paraId="5CDD82CF" w14:textId="77777777" w:rsidR="009A4BB1" w:rsidRPr="00963849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38F02926" w14:textId="77777777" w:rsidR="009A4BB1" w:rsidRPr="00963849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641" w:type="dxa"/>
            <w:gridSpan w:val="4"/>
          </w:tcPr>
          <w:p w14:paraId="70676A7F" w14:textId="45AD631D" w:rsidR="009A4BB1" w:rsidRPr="00963849" w:rsidRDefault="00514464" w:rsidP="00391D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="00AC5A63" w:rsidRPr="00963849">
              <w:rPr>
                <w:rFonts w:ascii="Browallia New" w:hAnsi="Browallia New" w:cs="Browallia New" w:hint="cs"/>
                <w:sz w:val="24"/>
                <w:szCs w:val="24"/>
                <w:cs/>
              </w:rPr>
              <w:t>เก้า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เดือนสิ้นสุดวันที่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="00AC5A63"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</w:p>
        </w:tc>
      </w:tr>
      <w:tr w:rsidR="009A4BB1" w:rsidRPr="007A2507" w14:paraId="3CBF38C6" w14:textId="77777777" w:rsidTr="00391D26">
        <w:trPr>
          <w:tblHeader/>
        </w:trPr>
        <w:tc>
          <w:tcPr>
            <w:tcW w:w="2366" w:type="dxa"/>
          </w:tcPr>
          <w:p w14:paraId="66C2E463" w14:textId="77777777" w:rsidR="009A4BB1" w:rsidRPr="00963849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5DC0A632" w14:textId="77777777" w:rsidR="009A4BB1" w:rsidRPr="00963849" w:rsidRDefault="009A4BB1" w:rsidP="00391D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34" w:type="dxa"/>
          </w:tcPr>
          <w:p w14:paraId="42B4AC26" w14:textId="77777777" w:rsidR="009A4BB1" w:rsidRPr="00963849" w:rsidRDefault="009A4BB1" w:rsidP="00391D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134" w:type="dxa"/>
          </w:tcPr>
          <w:p w14:paraId="283CFB6F" w14:textId="77777777" w:rsidR="009A4BB1" w:rsidRPr="00963849" w:rsidRDefault="009A4BB1" w:rsidP="00391D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176" w:type="dxa"/>
          </w:tcPr>
          <w:p w14:paraId="46868BB1" w14:textId="77777777" w:rsidR="009A4BB1" w:rsidRPr="00963849" w:rsidRDefault="009A4BB1" w:rsidP="00391D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197" w:type="dxa"/>
          </w:tcPr>
          <w:p w14:paraId="32A9F23F" w14:textId="77777777" w:rsidR="009A4BB1" w:rsidRPr="00963849" w:rsidRDefault="009A4BB1" w:rsidP="00391D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</w:tr>
      <w:tr w:rsidR="009A4BB1" w:rsidRPr="007A2507" w14:paraId="59D1C0A8" w14:textId="77777777" w:rsidTr="00391D26">
        <w:tc>
          <w:tcPr>
            <w:tcW w:w="2366" w:type="dxa"/>
          </w:tcPr>
          <w:p w14:paraId="0EF1CE43" w14:textId="77777777" w:rsidR="009A4BB1" w:rsidRPr="00963849" w:rsidRDefault="009A4BB1" w:rsidP="00391D26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2344" w:type="dxa"/>
          </w:tcPr>
          <w:p w14:paraId="6D829B02" w14:textId="77777777" w:rsidR="009A4BB1" w:rsidRPr="00963849" w:rsidRDefault="009A4BB1" w:rsidP="00391D2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46817E2F" w14:textId="77777777" w:rsidR="009A4BB1" w:rsidRPr="00963849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70D29E9F" w14:textId="77777777" w:rsidR="009A4BB1" w:rsidRPr="00963849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6" w:type="dxa"/>
          </w:tcPr>
          <w:p w14:paraId="5B1C39E3" w14:textId="77777777" w:rsidR="009A4BB1" w:rsidRPr="00963849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7" w:type="dxa"/>
          </w:tcPr>
          <w:p w14:paraId="64E5AAAE" w14:textId="77777777" w:rsidR="009A4BB1" w:rsidRPr="00963849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A4BB1" w:rsidRPr="007A2507" w14:paraId="700C4966" w14:textId="77777777" w:rsidTr="00391D26">
        <w:tc>
          <w:tcPr>
            <w:tcW w:w="2366" w:type="dxa"/>
          </w:tcPr>
          <w:p w14:paraId="5ED8D900" w14:textId="77777777" w:rsidR="009A4BB1" w:rsidRPr="00963849" w:rsidRDefault="009A4BB1" w:rsidP="00391D2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344" w:type="dxa"/>
          </w:tcPr>
          <w:p w14:paraId="4009CB63" w14:textId="77777777" w:rsidR="009A4BB1" w:rsidRPr="00963849" w:rsidRDefault="009A4BB1" w:rsidP="00391D2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2CC6E81" w14:textId="77777777" w:rsidR="009A4BB1" w:rsidRPr="00963849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7B82707" w14:textId="77777777" w:rsidR="009A4BB1" w:rsidRPr="00963849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3EBDFB0E" w14:textId="77777777" w:rsidR="009A4BB1" w:rsidRPr="00963849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</w:tcPr>
          <w:p w14:paraId="195514D1" w14:textId="77777777" w:rsidR="009A4BB1" w:rsidRPr="00963849" w:rsidRDefault="009A4BB1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5D86" w:rsidRPr="007A2507" w14:paraId="072ECB6F" w14:textId="77777777" w:rsidTr="00391D26">
        <w:tc>
          <w:tcPr>
            <w:tcW w:w="2366" w:type="dxa"/>
          </w:tcPr>
          <w:p w14:paraId="2268C618" w14:textId="77777777" w:rsidR="00E25D86" w:rsidRPr="00963849" w:rsidRDefault="00E25D86" w:rsidP="00E25D86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288439E6" w14:textId="77777777" w:rsidR="00E25D86" w:rsidRPr="00963849" w:rsidRDefault="00E25D86" w:rsidP="00E25D86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ADE25A" w14:textId="6F06EEE8" w:rsidR="00E25D86" w:rsidRPr="00963849" w:rsidRDefault="0010563A" w:rsidP="00E25D8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D18091" w14:textId="39D0F968" w:rsidR="00E25D86" w:rsidRPr="00963849" w:rsidRDefault="00E25D86" w:rsidP="00E2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303E2DD8" w14:textId="1D7325D0" w:rsidR="00E25D86" w:rsidRPr="00963849" w:rsidRDefault="0010563A" w:rsidP="00E2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952</w:t>
            </w:r>
          </w:p>
        </w:tc>
        <w:tc>
          <w:tcPr>
            <w:tcW w:w="1197" w:type="dxa"/>
          </w:tcPr>
          <w:p w14:paraId="5C7171FD" w14:textId="0509EF62" w:rsidR="00E25D86" w:rsidRPr="00963849" w:rsidRDefault="00E25D86" w:rsidP="00E2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399</w:t>
            </w:r>
          </w:p>
        </w:tc>
      </w:tr>
      <w:tr w:rsidR="00E25D86" w:rsidRPr="007A2507" w14:paraId="3525E7E5" w14:textId="77777777" w:rsidTr="00391D26">
        <w:tc>
          <w:tcPr>
            <w:tcW w:w="2366" w:type="dxa"/>
          </w:tcPr>
          <w:p w14:paraId="293F109B" w14:textId="77777777" w:rsidR="00E25D86" w:rsidRPr="00963849" w:rsidRDefault="00E25D86" w:rsidP="00E25D86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  <w:shd w:val="clear" w:color="auto" w:fill="auto"/>
          </w:tcPr>
          <w:p w14:paraId="736CD562" w14:textId="77777777" w:rsidR="00E25D86" w:rsidRPr="00963849" w:rsidRDefault="00E25D86" w:rsidP="00E25D86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</w:tcPr>
          <w:p w14:paraId="314310F4" w14:textId="186FA9F2" w:rsidR="00E25D86" w:rsidRPr="00963849" w:rsidRDefault="0010563A" w:rsidP="00E25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21,322</w:t>
            </w:r>
          </w:p>
        </w:tc>
        <w:tc>
          <w:tcPr>
            <w:tcW w:w="1134" w:type="dxa"/>
            <w:shd w:val="clear" w:color="auto" w:fill="auto"/>
          </w:tcPr>
          <w:p w14:paraId="74EE4052" w14:textId="20FCE9A5" w:rsidR="00E25D86" w:rsidRPr="00963849" w:rsidRDefault="00E25D86" w:rsidP="00E25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3268844" w14:textId="32B46B56" w:rsidR="00E25D86" w:rsidRPr="00963849" w:rsidRDefault="0010563A" w:rsidP="001056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21,322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84689EC" w14:textId="6931430A" w:rsidR="00E25D86" w:rsidRPr="00963849" w:rsidRDefault="00E25D86" w:rsidP="00E25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397</w:t>
            </w:r>
          </w:p>
        </w:tc>
      </w:tr>
      <w:tr w:rsidR="007141AB" w:rsidRPr="007A2507" w14:paraId="5698D3B0" w14:textId="77777777" w:rsidTr="00391D26">
        <w:tc>
          <w:tcPr>
            <w:tcW w:w="2366" w:type="dxa"/>
          </w:tcPr>
          <w:p w14:paraId="0A3E08C6" w14:textId="77777777" w:rsidR="007141AB" w:rsidRPr="00963849" w:rsidRDefault="007141AB" w:rsidP="007141A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08E33979" w14:textId="77777777" w:rsidR="007141AB" w:rsidRPr="00963849" w:rsidRDefault="007141AB" w:rsidP="007141A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208A83" w14:textId="43B87BAF" w:rsidR="007141AB" w:rsidRPr="00963849" w:rsidRDefault="0010563A" w:rsidP="007141A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21,322</w:t>
            </w:r>
          </w:p>
        </w:tc>
        <w:tc>
          <w:tcPr>
            <w:tcW w:w="1134" w:type="dxa"/>
            <w:vAlign w:val="bottom"/>
          </w:tcPr>
          <w:p w14:paraId="4B6E75DE" w14:textId="0CEBCFD1" w:rsidR="007141AB" w:rsidRPr="00963849" w:rsidRDefault="007141AB" w:rsidP="007141A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397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7AC9AEA" w14:textId="38033B4E" w:rsidR="007141AB" w:rsidRPr="00963849" w:rsidRDefault="0010563A" w:rsidP="007141A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22,274</w:t>
            </w:r>
          </w:p>
        </w:tc>
        <w:tc>
          <w:tcPr>
            <w:tcW w:w="1197" w:type="dxa"/>
            <w:vAlign w:val="bottom"/>
          </w:tcPr>
          <w:p w14:paraId="63BFF7F8" w14:textId="7A607393" w:rsidR="007141AB" w:rsidRPr="00963849" w:rsidRDefault="007141AB" w:rsidP="007141A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796</w:t>
            </w:r>
          </w:p>
        </w:tc>
      </w:tr>
      <w:tr w:rsidR="007141AB" w:rsidRPr="007A2507" w14:paraId="0F92EFDD" w14:textId="77777777" w:rsidTr="00391D26">
        <w:trPr>
          <w:trHeight w:val="272"/>
        </w:trPr>
        <w:tc>
          <w:tcPr>
            <w:tcW w:w="2366" w:type="dxa"/>
          </w:tcPr>
          <w:p w14:paraId="3FFDE4AC" w14:textId="77777777" w:rsidR="007141AB" w:rsidRPr="00963849" w:rsidRDefault="007141AB" w:rsidP="007141A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2344" w:type="dxa"/>
          </w:tcPr>
          <w:p w14:paraId="0A3A7D3E" w14:textId="77777777" w:rsidR="007141AB" w:rsidRPr="00963849" w:rsidRDefault="007141AB" w:rsidP="007141A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00E37670" w14:textId="77777777" w:rsidR="007141AB" w:rsidRPr="00963849" w:rsidRDefault="007141AB" w:rsidP="0071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</w:tcPr>
          <w:p w14:paraId="31436208" w14:textId="77777777" w:rsidR="007141AB" w:rsidRPr="00963849" w:rsidRDefault="007141AB" w:rsidP="0071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14:paraId="0114A15B" w14:textId="77777777" w:rsidR="007141AB" w:rsidRPr="00963849" w:rsidRDefault="007141AB" w:rsidP="0071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7" w:type="dxa"/>
          </w:tcPr>
          <w:p w14:paraId="0F7ED3E0" w14:textId="77777777" w:rsidR="007141AB" w:rsidRPr="00963849" w:rsidRDefault="007141AB" w:rsidP="0071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141AB" w:rsidRPr="007A2507" w14:paraId="0B7DA78A" w14:textId="77777777" w:rsidTr="00391D26">
        <w:tc>
          <w:tcPr>
            <w:tcW w:w="2366" w:type="dxa"/>
          </w:tcPr>
          <w:p w14:paraId="1308B074" w14:textId="77777777" w:rsidR="007141AB" w:rsidRPr="00963849" w:rsidRDefault="007141AB" w:rsidP="007141A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344" w:type="dxa"/>
          </w:tcPr>
          <w:p w14:paraId="4F660A56" w14:textId="77777777" w:rsidR="007141AB" w:rsidRPr="00963849" w:rsidRDefault="007141AB" w:rsidP="007141A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8A767ED" w14:textId="77777777" w:rsidR="007141AB" w:rsidRPr="00963849" w:rsidRDefault="007141AB" w:rsidP="0071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694AAB0A" w14:textId="77777777" w:rsidR="007141AB" w:rsidRPr="00963849" w:rsidRDefault="007141AB" w:rsidP="0071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14:paraId="70908475" w14:textId="77777777" w:rsidR="007141AB" w:rsidRPr="00963849" w:rsidRDefault="007141AB" w:rsidP="0071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733676EF" w14:textId="77777777" w:rsidR="007141AB" w:rsidRPr="00963849" w:rsidRDefault="007141AB" w:rsidP="00714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4190A" w:rsidRPr="007A2507" w14:paraId="49866858" w14:textId="77777777" w:rsidTr="00391D26">
        <w:tc>
          <w:tcPr>
            <w:tcW w:w="2366" w:type="dxa"/>
          </w:tcPr>
          <w:p w14:paraId="6E90FE38" w14:textId="77777777" w:rsidR="0014190A" w:rsidRPr="00963849" w:rsidRDefault="0014190A" w:rsidP="0014190A">
            <w:pPr>
              <w:pStyle w:val="a3"/>
              <w:tabs>
                <w:tab w:val="clear" w:pos="1080"/>
                <w:tab w:val="left" w:pos="828"/>
              </w:tabs>
              <w:ind w:left="261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บริษัทย่อย</w:t>
            </w:r>
          </w:p>
        </w:tc>
        <w:tc>
          <w:tcPr>
            <w:tcW w:w="2344" w:type="dxa"/>
          </w:tcPr>
          <w:p w14:paraId="4B75A72D" w14:textId="1007CC3D" w:rsidR="0014190A" w:rsidRPr="00963849" w:rsidRDefault="0014190A" w:rsidP="0014190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ราค</w:t>
            </w:r>
            <w:r w:rsidR="00C672D8" w:rsidRPr="00963849">
              <w:rPr>
                <w:rFonts w:ascii="Browallia New" w:hAnsi="Browallia New" w:cs="Browallia New" w:hint="cs"/>
                <w:sz w:val="24"/>
                <w:szCs w:val="24"/>
                <w:cs/>
              </w:rPr>
              <w:t>า</w:t>
            </w:r>
            <w:r w:rsidR="00D1630E" w:rsidRPr="00963849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</w:t>
            </w:r>
            <w:r w:rsidR="00C672D8" w:rsidRPr="00963849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ที่ตกลงกัน</w:t>
            </w:r>
          </w:p>
        </w:tc>
        <w:tc>
          <w:tcPr>
            <w:tcW w:w="1134" w:type="dxa"/>
            <w:vAlign w:val="bottom"/>
          </w:tcPr>
          <w:p w14:paraId="7B9B347F" w14:textId="145106DF" w:rsidR="0014190A" w:rsidRPr="00963849" w:rsidRDefault="0010563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C39F376" w14:textId="152760E0" w:rsidR="0014190A" w:rsidRPr="00963849" w:rsidRDefault="0014190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63DAB25" w14:textId="257169FA" w:rsidR="0014190A" w:rsidRPr="00963849" w:rsidRDefault="0010563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1,661</w:t>
            </w:r>
          </w:p>
        </w:tc>
        <w:tc>
          <w:tcPr>
            <w:tcW w:w="1197" w:type="dxa"/>
            <w:vAlign w:val="bottom"/>
          </w:tcPr>
          <w:p w14:paraId="26DB638A" w14:textId="37D92B88" w:rsidR="0014190A" w:rsidRPr="00963849" w:rsidRDefault="0014190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1,994</w:t>
            </w:r>
          </w:p>
        </w:tc>
      </w:tr>
      <w:tr w:rsidR="0014190A" w:rsidRPr="007A2507" w14:paraId="3429700E" w14:textId="77777777" w:rsidTr="00391D26">
        <w:tc>
          <w:tcPr>
            <w:tcW w:w="2366" w:type="dxa"/>
          </w:tcPr>
          <w:p w14:paraId="445DCF2F" w14:textId="77777777" w:rsidR="0014190A" w:rsidRPr="00963849" w:rsidRDefault="0014190A" w:rsidP="0014190A">
            <w:pPr>
              <w:tabs>
                <w:tab w:val="clear" w:pos="227"/>
                <w:tab w:val="left" w:pos="216"/>
              </w:tabs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5DE22865" w14:textId="1FE13125" w:rsidR="0014190A" w:rsidRPr="00963849" w:rsidRDefault="0014190A" w:rsidP="0014190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="00D1630E" w:rsidRPr="00963849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</w:t>
            </w:r>
            <w:r w:rsidR="00C672D8" w:rsidRPr="00963849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ที่ตกลงกัน</w:t>
            </w:r>
          </w:p>
        </w:tc>
        <w:tc>
          <w:tcPr>
            <w:tcW w:w="1134" w:type="dxa"/>
            <w:vAlign w:val="bottom"/>
          </w:tcPr>
          <w:p w14:paraId="4834A13A" w14:textId="59265BE7" w:rsidR="0014190A" w:rsidRPr="00963849" w:rsidRDefault="0010563A" w:rsidP="001419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134" w:type="dxa"/>
            <w:vAlign w:val="bottom"/>
          </w:tcPr>
          <w:p w14:paraId="261A158C" w14:textId="22BC1D96" w:rsidR="0014190A" w:rsidRPr="00963849" w:rsidRDefault="0014190A" w:rsidP="001419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152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1B96FC7" w14:textId="302B9B40" w:rsidR="0014190A" w:rsidRPr="00963849" w:rsidRDefault="0010563A" w:rsidP="001419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197" w:type="dxa"/>
            <w:vAlign w:val="bottom"/>
          </w:tcPr>
          <w:p w14:paraId="52020FEA" w14:textId="2167E3B0" w:rsidR="0014190A" w:rsidRPr="00963849" w:rsidRDefault="0014190A" w:rsidP="001419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152</w:t>
            </w:r>
          </w:p>
        </w:tc>
      </w:tr>
      <w:tr w:rsidR="0014190A" w:rsidRPr="007A2507" w14:paraId="52ABFB85" w14:textId="77777777" w:rsidTr="00391D26">
        <w:tc>
          <w:tcPr>
            <w:tcW w:w="2366" w:type="dxa"/>
          </w:tcPr>
          <w:p w14:paraId="34BCA014" w14:textId="77777777" w:rsidR="0014190A" w:rsidRPr="00963849" w:rsidRDefault="0014190A" w:rsidP="0014190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</w:tcPr>
          <w:p w14:paraId="4355F4AF" w14:textId="77777777" w:rsidR="0014190A" w:rsidRPr="00963849" w:rsidRDefault="0014190A" w:rsidP="0014190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398BA1C" w14:textId="5F765F9C" w:rsidR="0014190A" w:rsidRPr="00963849" w:rsidRDefault="0010563A" w:rsidP="0014190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134" w:type="dxa"/>
            <w:vAlign w:val="bottom"/>
          </w:tcPr>
          <w:p w14:paraId="2528AA87" w14:textId="25C7BD6A" w:rsidR="0014190A" w:rsidRPr="00963849" w:rsidRDefault="0014190A" w:rsidP="0014190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152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422B52B" w14:textId="485231E5" w:rsidR="0014190A" w:rsidRPr="00963849" w:rsidRDefault="0010563A" w:rsidP="0014190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1,825</w:t>
            </w:r>
          </w:p>
        </w:tc>
        <w:tc>
          <w:tcPr>
            <w:tcW w:w="1197" w:type="dxa"/>
            <w:vAlign w:val="bottom"/>
          </w:tcPr>
          <w:p w14:paraId="628CE7F8" w14:textId="2996A444" w:rsidR="0014190A" w:rsidRPr="00963849" w:rsidRDefault="0014190A" w:rsidP="0014190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2,146</w:t>
            </w:r>
          </w:p>
        </w:tc>
      </w:tr>
      <w:tr w:rsidR="0014190A" w:rsidRPr="007A2507" w14:paraId="31900318" w14:textId="77777777" w:rsidTr="00391D26">
        <w:tc>
          <w:tcPr>
            <w:tcW w:w="2366" w:type="dxa"/>
          </w:tcPr>
          <w:p w14:paraId="2ADD02C5" w14:textId="77777777" w:rsidR="0014190A" w:rsidRPr="00963849" w:rsidRDefault="0014190A" w:rsidP="0014190A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7BC01727" w14:textId="77777777" w:rsidR="0014190A" w:rsidRPr="00963849" w:rsidRDefault="0014190A" w:rsidP="0014190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3454056" w14:textId="77777777" w:rsidR="0014190A" w:rsidRPr="00963849" w:rsidRDefault="0014190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2C1DECF" w14:textId="77777777" w:rsidR="0014190A" w:rsidRPr="00963849" w:rsidRDefault="0014190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28D948C" w14:textId="77777777" w:rsidR="0014190A" w:rsidRPr="00963849" w:rsidRDefault="0014190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4C88A789" w14:textId="77777777" w:rsidR="0014190A" w:rsidRPr="00963849" w:rsidRDefault="0014190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4190A" w:rsidRPr="007A2507" w14:paraId="79203FB4" w14:textId="77777777" w:rsidTr="00391D26">
        <w:tc>
          <w:tcPr>
            <w:tcW w:w="2366" w:type="dxa"/>
          </w:tcPr>
          <w:p w14:paraId="7CD37EC4" w14:textId="77777777" w:rsidR="0014190A" w:rsidRPr="00963849" w:rsidRDefault="0014190A" w:rsidP="0014190A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รายได้เงินปันผล</w:t>
            </w:r>
          </w:p>
        </w:tc>
        <w:tc>
          <w:tcPr>
            <w:tcW w:w="2344" w:type="dxa"/>
          </w:tcPr>
          <w:p w14:paraId="58B3173E" w14:textId="77777777" w:rsidR="0014190A" w:rsidRPr="00963849" w:rsidRDefault="0014190A" w:rsidP="0014190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98F910B" w14:textId="77777777" w:rsidR="0014190A" w:rsidRPr="00963849" w:rsidRDefault="0014190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3BC45F0" w14:textId="77777777" w:rsidR="0014190A" w:rsidRPr="00963849" w:rsidRDefault="0014190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8D3D417" w14:textId="77777777" w:rsidR="0014190A" w:rsidRPr="00963849" w:rsidRDefault="0014190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617C5045" w14:textId="77777777" w:rsidR="0014190A" w:rsidRPr="00963849" w:rsidRDefault="0014190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4190A" w:rsidRPr="007A2507" w14:paraId="396ECF7B" w14:textId="77777777" w:rsidTr="00391D26">
        <w:tc>
          <w:tcPr>
            <w:tcW w:w="2366" w:type="dxa"/>
          </w:tcPr>
          <w:p w14:paraId="6538D805" w14:textId="77777777" w:rsidR="0014190A" w:rsidRPr="00963849" w:rsidRDefault="0014190A" w:rsidP="0014190A">
            <w:pPr>
              <w:rPr>
                <w:rFonts w:ascii="Browallia New" w:hAnsi="Browallia New" w:cs="Browallia New"/>
                <w:sz w:val="24"/>
                <w:szCs w:val="24"/>
                <w:highlight w:val="blue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0C42CEE" w14:textId="77777777" w:rsidR="0014190A" w:rsidRPr="00963849" w:rsidRDefault="0014190A" w:rsidP="0014190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134" w:type="dxa"/>
            <w:vAlign w:val="bottom"/>
          </w:tcPr>
          <w:p w14:paraId="10FC7CA2" w14:textId="10DF3D6E" w:rsidR="0014190A" w:rsidRPr="00963849" w:rsidRDefault="0010563A" w:rsidP="0014190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414601FB" w14:textId="7ABA4EA4" w:rsidR="0014190A" w:rsidRPr="00963849" w:rsidRDefault="0014190A" w:rsidP="0014190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5C6DDB0" w14:textId="5B3EBCD6" w:rsidR="0014190A" w:rsidRPr="00963849" w:rsidRDefault="0010563A" w:rsidP="0014190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7" w:type="dxa"/>
            <w:vAlign w:val="bottom"/>
          </w:tcPr>
          <w:p w14:paraId="29338B2C" w14:textId="13288991" w:rsidR="0014190A" w:rsidRPr="00963849" w:rsidRDefault="0014190A" w:rsidP="0014190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7,000</w:t>
            </w:r>
          </w:p>
        </w:tc>
      </w:tr>
      <w:tr w:rsidR="0014190A" w:rsidRPr="007A2507" w14:paraId="09ED84E2" w14:textId="77777777" w:rsidTr="00391D26">
        <w:tc>
          <w:tcPr>
            <w:tcW w:w="2366" w:type="dxa"/>
          </w:tcPr>
          <w:p w14:paraId="6B1A79DF" w14:textId="77777777" w:rsidR="0014190A" w:rsidRPr="00963849" w:rsidRDefault="0014190A" w:rsidP="0014190A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71C25832" w14:textId="77777777" w:rsidR="0014190A" w:rsidRPr="00963849" w:rsidRDefault="0014190A" w:rsidP="0014190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7BE5D7D" w14:textId="77777777" w:rsidR="0014190A" w:rsidRPr="00963849" w:rsidRDefault="0014190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D1570D4" w14:textId="77777777" w:rsidR="0014190A" w:rsidRPr="00963849" w:rsidRDefault="0014190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A966ED9" w14:textId="77777777" w:rsidR="0014190A" w:rsidRPr="00963849" w:rsidRDefault="0014190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8276229" w14:textId="77777777" w:rsidR="0014190A" w:rsidRPr="00963849" w:rsidRDefault="0014190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4190A" w:rsidRPr="007A2507" w14:paraId="3F119F41" w14:textId="77777777" w:rsidTr="00391D26">
        <w:tc>
          <w:tcPr>
            <w:tcW w:w="2366" w:type="dxa"/>
            <w:shd w:val="clear" w:color="auto" w:fill="auto"/>
          </w:tcPr>
          <w:p w14:paraId="512132B7" w14:textId="5EE48BFB" w:rsidR="0014190A" w:rsidRPr="00963849" w:rsidRDefault="0014190A" w:rsidP="0014190A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01A36D1A" w14:textId="77777777" w:rsidR="0014190A" w:rsidRPr="00963849" w:rsidRDefault="0014190A" w:rsidP="0014190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9D3105" w14:textId="77777777" w:rsidR="0014190A" w:rsidRPr="00963849" w:rsidRDefault="0014190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6E7DF6" w14:textId="77777777" w:rsidR="0014190A" w:rsidRPr="00963849" w:rsidRDefault="0014190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BE31005" w14:textId="77777777" w:rsidR="0014190A" w:rsidRPr="00963849" w:rsidRDefault="0014190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0EA7EDD" w14:textId="77777777" w:rsidR="0014190A" w:rsidRPr="00963849" w:rsidRDefault="0014190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4190A" w:rsidRPr="007A2507" w14:paraId="2F239135" w14:textId="77777777" w:rsidTr="00391D26">
        <w:tc>
          <w:tcPr>
            <w:tcW w:w="2366" w:type="dxa"/>
            <w:shd w:val="clear" w:color="auto" w:fill="auto"/>
          </w:tcPr>
          <w:p w14:paraId="5823F2F6" w14:textId="00DB02FD" w:rsidR="0014190A" w:rsidRPr="00963849" w:rsidRDefault="0014190A" w:rsidP="0014190A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344" w:type="dxa"/>
            <w:shd w:val="clear" w:color="auto" w:fill="auto"/>
          </w:tcPr>
          <w:p w14:paraId="762C9969" w14:textId="77777777" w:rsidR="0014190A" w:rsidRPr="00963849" w:rsidRDefault="0014190A" w:rsidP="0014190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064D61" w14:textId="77777777" w:rsidR="0014190A" w:rsidRPr="00963849" w:rsidRDefault="0014190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D33C03" w14:textId="77777777" w:rsidR="0014190A" w:rsidRPr="00963849" w:rsidRDefault="0014190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6B1F44B" w14:textId="77777777" w:rsidR="0014190A" w:rsidRPr="00963849" w:rsidRDefault="0014190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3F5935F" w14:textId="77777777" w:rsidR="0014190A" w:rsidRPr="00963849" w:rsidRDefault="0014190A" w:rsidP="00141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C4F51" w:rsidRPr="007A2507" w14:paraId="2B40A69A" w14:textId="77777777" w:rsidTr="00391D26">
        <w:tc>
          <w:tcPr>
            <w:tcW w:w="2366" w:type="dxa"/>
            <w:shd w:val="clear" w:color="auto" w:fill="auto"/>
          </w:tcPr>
          <w:p w14:paraId="22175895" w14:textId="77777777" w:rsidR="007C4F51" w:rsidRPr="00963849" w:rsidRDefault="007C4F51" w:rsidP="007C4F51">
            <w:pPr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74AE1482" w14:textId="77777777" w:rsidR="007C4F51" w:rsidRPr="00963849" w:rsidRDefault="007C4F51" w:rsidP="007C4F5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55AAE6" w14:textId="29DB261B" w:rsidR="007C4F51" w:rsidRPr="00963849" w:rsidRDefault="007C1C19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8A1424" w14:textId="26F9C194" w:rsidR="007C4F51" w:rsidRPr="00963849" w:rsidRDefault="007C4F51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16339A13" w14:textId="144238A7" w:rsidR="007C4F51" w:rsidRPr="00963849" w:rsidRDefault="0010563A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4,209</w:t>
            </w:r>
          </w:p>
        </w:tc>
        <w:tc>
          <w:tcPr>
            <w:tcW w:w="1197" w:type="dxa"/>
            <w:shd w:val="clear" w:color="auto" w:fill="auto"/>
          </w:tcPr>
          <w:p w14:paraId="54AA7B15" w14:textId="1F58C7C7" w:rsidR="007C4F51" w:rsidRPr="00963849" w:rsidRDefault="007C4F51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4,152</w:t>
            </w:r>
          </w:p>
        </w:tc>
      </w:tr>
      <w:tr w:rsidR="007C4F51" w:rsidRPr="007A2507" w14:paraId="06A79854" w14:textId="77777777" w:rsidTr="00391D26">
        <w:tc>
          <w:tcPr>
            <w:tcW w:w="2366" w:type="dxa"/>
            <w:shd w:val="clear" w:color="auto" w:fill="auto"/>
          </w:tcPr>
          <w:p w14:paraId="6A4430D8" w14:textId="77777777" w:rsidR="007C4F51" w:rsidRPr="00963849" w:rsidRDefault="007C4F51" w:rsidP="007C4F51">
            <w:pPr>
              <w:tabs>
                <w:tab w:val="clear" w:pos="227"/>
                <w:tab w:val="left" w:pos="240"/>
              </w:tabs>
              <w:ind w:left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  <w:shd w:val="clear" w:color="auto" w:fill="auto"/>
          </w:tcPr>
          <w:p w14:paraId="5512B292" w14:textId="77777777" w:rsidR="007C4F51" w:rsidRPr="00963849" w:rsidRDefault="007C4F51" w:rsidP="007C4F5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597EA7" w14:textId="2E9E4858" w:rsidR="007C4F51" w:rsidRPr="00963849" w:rsidRDefault="007C1C19" w:rsidP="007C4F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1,318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5CB0ED" w14:textId="568412D8" w:rsidR="007C4F51" w:rsidRPr="00963849" w:rsidRDefault="007C4F51" w:rsidP="007C4F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2,245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3FC28EC" w14:textId="1F10A46E" w:rsidR="007C4F51" w:rsidRPr="00963849" w:rsidRDefault="0010563A" w:rsidP="007C4F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1,318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BBAC1BF" w14:textId="2BF4EE38" w:rsidR="007C4F51" w:rsidRPr="00963849" w:rsidRDefault="007C4F51" w:rsidP="007C4F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2,245</w:t>
            </w:r>
          </w:p>
        </w:tc>
      </w:tr>
      <w:tr w:rsidR="007C4F51" w:rsidRPr="007A2507" w14:paraId="39C25003" w14:textId="77777777" w:rsidTr="00391D26">
        <w:tc>
          <w:tcPr>
            <w:tcW w:w="2366" w:type="dxa"/>
            <w:shd w:val="clear" w:color="auto" w:fill="auto"/>
          </w:tcPr>
          <w:p w14:paraId="668B7D1E" w14:textId="77777777" w:rsidR="007C4F51" w:rsidRPr="00963849" w:rsidRDefault="007C4F51" w:rsidP="007C4F51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104BE75B" w14:textId="77777777" w:rsidR="007C4F51" w:rsidRPr="00963849" w:rsidRDefault="007C4F51" w:rsidP="007C4F5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F74069" w14:textId="5D889A39" w:rsidR="007C4F51" w:rsidRPr="00963849" w:rsidRDefault="007C1C19" w:rsidP="007C4F5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1,318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6ED863" w14:textId="23D3DEA2" w:rsidR="007C4F51" w:rsidRPr="00963849" w:rsidRDefault="007C4F51" w:rsidP="007C4F5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2,245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96FF214" w14:textId="0948F6D8" w:rsidR="007C4F51" w:rsidRPr="00963849" w:rsidRDefault="0010563A" w:rsidP="007C4F5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5,527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6A6D83C" w14:textId="6E639469" w:rsidR="007C4F51" w:rsidRPr="00963849" w:rsidRDefault="007C4F51" w:rsidP="007C4F5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6,397</w:t>
            </w:r>
          </w:p>
        </w:tc>
      </w:tr>
      <w:tr w:rsidR="007C4F51" w:rsidRPr="007A2507" w14:paraId="7E841220" w14:textId="77777777" w:rsidTr="00391D26">
        <w:tc>
          <w:tcPr>
            <w:tcW w:w="2366" w:type="dxa"/>
            <w:shd w:val="clear" w:color="auto" w:fill="auto"/>
          </w:tcPr>
          <w:p w14:paraId="6E84513D" w14:textId="77777777" w:rsidR="007C4F51" w:rsidRPr="00963849" w:rsidRDefault="007C4F51" w:rsidP="007C4F51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652D7C4E" w14:textId="77777777" w:rsidR="007C4F51" w:rsidRPr="00963849" w:rsidRDefault="007C4F51" w:rsidP="007C4F5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D06B2F3" w14:textId="77777777" w:rsidR="007C4F51" w:rsidRPr="00963849" w:rsidRDefault="007C4F51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50BDC5C" w14:textId="77777777" w:rsidR="007C4F51" w:rsidRPr="00963849" w:rsidRDefault="007C4F51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3118538" w14:textId="77777777" w:rsidR="007C4F51" w:rsidRPr="00963849" w:rsidRDefault="007C4F51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230A057" w14:textId="77777777" w:rsidR="007C4F51" w:rsidRPr="00963849" w:rsidRDefault="007C4F51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56D6C" w:rsidRPr="007A2507" w14:paraId="741B80B9" w14:textId="77777777" w:rsidTr="00391D26">
        <w:tc>
          <w:tcPr>
            <w:tcW w:w="2366" w:type="dxa"/>
          </w:tcPr>
          <w:p w14:paraId="6676CC3D" w14:textId="77777777" w:rsidR="00256D6C" w:rsidRPr="00963849" w:rsidRDefault="00256D6C" w:rsidP="007C4F51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2344" w:type="dxa"/>
          </w:tcPr>
          <w:p w14:paraId="76862709" w14:textId="77777777" w:rsidR="00256D6C" w:rsidRPr="00963849" w:rsidRDefault="00256D6C" w:rsidP="007C4F5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3946D2C" w14:textId="77777777" w:rsidR="00256D6C" w:rsidRPr="00963849" w:rsidRDefault="00256D6C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402CEFD9" w14:textId="77777777" w:rsidR="00256D6C" w:rsidRPr="00963849" w:rsidRDefault="00256D6C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16FA40E2" w14:textId="77777777" w:rsidR="00256D6C" w:rsidRPr="00963849" w:rsidRDefault="00256D6C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1997EAE8" w14:textId="77777777" w:rsidR="00256D6C" w:rsidRPr="00963849" w:rsidRDefault="00256D6C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C4F51" w:rsidRPr="007A2507" w14:paraId="7BA18E7F" w14:textId="77777777" w:rsidTr="00391D26">
        <w:tc>
          <w:tcPr>
            <w:tcW w:w="2366" w:type="dxa"/>
          </w:tcPr>
          <w:p w14:paraId="2BB864BD" w14:textId="77777777" w:rsidR="007C4F51" w:rsidRPr="00963849" w:rsidRDefault="007C4F51" w:rsidP="007C4F51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344" w:type="dxa"/>
          </w:tcPr>
          <w:p w14:paraId="5BFD7E1A" w14:textId="77777777" w:rsidR="007C4F51" w:rsidRPr="00963849" w:rsidRDefault="007C4F51" w:rsidP="007C4F5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6DB8450" w14:textId="77777777" w:rsidR="007C4F51" w:rsidRPr="00963849" w:rsidRDefault="007C4F51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4E6FB4DF" w14:textId="77777777" w:rsidR="007C4F51" w:rsidRPr="00963849" w:rsidRDefault="007C4F51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2E7AB79D" w14:textId="77777777" w:rsidR="007C4F51" w:rsidRPr="00963849" w:rsidRDefault="007C4F51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34E2CB64" w14:textId="77777777" w:rsidR="007C4F51" w:rsidRPr="00963849" w:rsidRDefault="007C4F51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C4F51" w:rsidRPr="007A2507" w14:paraId="0D99FB42" w14:textId="77777777" w:rsidTr="00391D26">
        <w:tc>
          <w:tcPr>
            <w:tcW w:w="2366" w:type="dxa"/>
          </w:tcPr>
          <w:p w14:paraId="7FE48FCD" w14:textId="77777777" w:rsidR="007C4F51" w:rsidRPr="00963849" w:rsidRDefault="007C4F51" w:rsidP="007C4F51">
            <w:pPr>
              <w:ind w:left="240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7E6D9A70" w14:textId="77777777" w:rsidR="007C4F51" w:rsidRPr="00963849" w:rsidRDefault="007C4F51" w:rsidP="007C4F5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4DCABB57" w14:textId="4BAD537F" w:rsidR="007C4F51" w:rsidRPr="00963849" w:rsidRDefault="002F3921" w:rsidP="007C4F5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2,485</w:t>
            </w:r>
          </w:p>
        </w:tc>
        <w:tc>
          <w:tcPr>
            <w:tcW w:w="1134" w:type="dxa"/>
          </w:tcPr>
          <w:p w14:paraId="7581CDCC" w14:textId="1210B17D" w:rsidR="007C4F51" w:rsidRPr="00963849" w:rsidRDefault="007C4F51" w:rsidP="007C4F5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3,577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FC0F91B" w14:textId="7A070682" w:rsidR="007C4F51" w:rsidRPr="00963849" w:rsidRDefault="002F3921" w:rsidP="007C4F5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2,362</w:t>
            </w:r>
          </w:p>
        </w:tc>
        <w:tc>
          <w:tcPr>
            <w:tcW w:w="1197" w:type="dxa"/>
            <w:vAlign w:val="bottom"/>
          </w:tcPr>
          <w:p w14:paraId="79214D28" w14:textId="7D417794" w:rsidR="007C4F51" w:rsidRPr="00963849" w:rsidRDefault="007C4F51" w:rsidP="007C4F5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3,442</w:t>
            </w:r>
          </w:p>
        </w:tc>
      </w:tr>
      <w:tr w:rsidR="007C4F51" w:rsidRPr="007A2507" w14:paraId="365B13CD" w14:textId="77777777" w:rsidTr="00391D26">
        <w:tc>
          <w:tcPr>
            <w:tcW w:w="2366" w:type="dxa"/>
          </w:tcPr>
          <w:p w14:paraId="6748D30A" w14:textId="77777777" w:rsidR="007C4F51" w:rsidRPr="00963849" w:rsidRDefault="007C4F51" w:rsidP="007C4F5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6FD50C15" w14:textId="77777777" w:rsidR="007C4F51" w:rsidRPr="00963849" w:rsidRDefault="007C4F51" w:rsidP="007C4F51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3D7F95" w14:textId="77777777" w:rsidR="007C4F51" w:rsidRPr="00963849" w:rsidRDefault="007C4F51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61545E01" w14:textId="77777777" w:rsidR="007C4F51" w:rsidRPr="00963849" w:rsidRDefault="007C4F51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CA73542" w14:textId="77777777" w:rsidR="007C4F51" w:rsidRPr="00963849" w:rsidRDefault="007C4F51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35B33092" w14:textId="77777777" w:rsidR="007C4F51" w:rsidRPr="00963849" w:rsidRDefault="007C4F51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C4F51" w:rsidRPr="007A2507" w14:paraId="1C4A148D" w14:textId="77777777" w:rsidTr="00391D26">
        <w:tc>
          <w:tcPr>
            <w:tcW w:w="2366" w:type="dxa"/>
            <w:shd w:val="clear" w:color="auto" w:fill="auto"/>
          </w:tcPr>
          <w:p w14:paraId="5F13733E" w14:textId="77777777" w:rsidR="007C4F51" w:rsidRPr="00963849" w:rsidRDefault="007C4F51" w:rsidP="007C4F5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344" w:type="dxa"/>
            <w:shd w:val="clear" w:color="auto" w:fill="auto"/>
          </w:tcPr>
          <w:p w14:paraId="0838EE37" w14:textId="77777777" w:rsidR="007C4F51" w:rsidRPr="00963849" w:rsidRDefault="007C4F51" w:rsidP="007C4F51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175B8C" w14:textId="77777777" w:rsidR="007C4F51" w:rsidRPr="00963849" w:rsidRDefault="007C4F51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1FB9BE" w14:textId="77777777" w:rsidR="007C4F51" w:rsidRPr="00963849" w:rsidRDefault="007C4F51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E25641F" w14:textId="77777777" w:rsidR="007C4F51" w:rsidRPr="00963849" w:rsidRDefault="007C4F51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B7ED8A6" w14:textId="77777777" w:rsidR="007C4F51" w:rsidRPr="00963849" w:rsidRDefault="007C4F51" w:rsidP="007C4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78D1" w:rsidRPr="007A2507" w14:paraId="3FCFE4D1" w14:textId="77777777" w:rsidTr="00391D26">
        <w:tc>
          <w:tcPr>
            <w:tcW w:w="2366" w:type="dxa"/>
          </w:tcPr>
          <w:p w14:paraId="61031A32" w14:textId="77777777" w:rsidR="006E78D1" w:rsidRPr="00963849" w:rsidRDefault="006E78D1" w:rsidP="006E78D1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</w:tcPr>
          <w:p w14:paraId="4F10DA1D" w14:textId="77777777" w:rsidR="006E78D1" w:rsidRPr="00963849" w:rsidRDefault="006E78D1" w:rsidP="006E78D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>5.00 –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>6.00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8C5E3B" w14:textId="22494948" w:rsidR="006E78D1" w:rsidRPr="00963849" w:rsidRDefault="002F3921" w:rsidP="006E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1,933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07D327" w14:textId="74E93E65" w:rsidR="006E78D1" w:rsidRPr="00963849" w:rsidRDefault="00502EBF" w:rsidP="006E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37718C" w:rsidRPr="00963849">
              <w:rPr>
                <w:rFonts w:ascii="Browallia New" w:hAnsi="Browallia New" w:cs="Browallia New"/>
                <w:sz w:val="24"/>
                <w:szCs w:val="24"/>
              </w:rPr>
              <w:t>38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F3C5137" w14:textId="4B1D4FB9" w:rsidR="006E78D1" w:rsidRPr="00963849" w:rsidRDefault="007C1C19" w:rsidP="006E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1,421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80480D9" w14:textId="65356F6A" w:rsidR="006E78D1" w:rsidRPr="00963849" w:rsidRDefault="006E78D1" w:rsidP="006E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 w:hint="cs"/>
                <w:sz w:val="24"/>
                <w:szCs w:val="24"/>
                <w:cs/>
              </w:rPr>
              <w:t>819</w:t>
            </w:r>
          </w:p>
        </w:tc>
      </w:tr>
      <w:tr w:rsidR="006E78D1" w:rsidRPr="007A2507" w14:paraId="28B9E936" w14:textId="77777777" w:rsidTr="00391D26">
        <w:tc>
          <w:tcPr>
            <w:tcW w:w="2366" w:type="dxa"/>
          </w:tcPr>
          <w:p w14:paraId="2589F38E" w14:textId="77777777" w:rsidR="006E78D1" w:rsidRPr="00963849" w:rsidRDefault="006E78D1" w:rsidP="006E78D1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2344" w:type="dxa"/>
          </w:tcPr>
          <w:p w14:paraId="385148F5" w14:textId="77777777" w:rsidR="006E78D1" w:rsidRPr="00963849" w:rsidRDefault="006E78D1" w:rsidP="006E78D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>5.00 –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>6.00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68A597" w14:textId="061601AC" w:rsidR="006E78D1" w:rsidRPr="00963849" w:rsidRDefault="002F3921" w:rsidP="006E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A54961" w14:textId="7906D84C" w:rsidR="006E78D1" w:rsidRPr="00963849" w:rsidRDefault="00D05C1C" w:rsidP="006E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DFCD891" w14:textId="489FC94D" w:rsidR="006E78D1" w:rsidRPr="00963849" w:rsidRDefault="007C1C19" w:rsidP="006E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80D13B4" w14:textId="16A4C94F" w:rsidR="006E78D1" w:rsidRPr="00963849" w:rsidRDefault="00D05C1C" w:rsidP="006E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D05C1C" w:rsidRPr="007A2507" w14:paraId="498132DC" w14:textId="77777777" w:rsidTr="00391D26">
        <w:tc>
          <w:tcPr>
            <w:tcW w:w="2366" w:type="dxa"/>
          </w:tcPr>
          <w:p w14:paraId="7F348A2A" w14:textId="77777777" w:rsidR="00D05C1C" w:rsidRPr="00963849" w:rsidRDefault="00D05C1C" w:rsidP="00D05C1C">
            <w:pPr>
              <w:tabs>
                <w:tab w:val="clear" w:pos="227"/>
                <w:tab w:val="left" w:pos="636"/>
              </w:tabs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2344" w:type="dxa"/>
          </w:tcPr>
          <w:p w14:paraId="1DA56D63" w14:textId="77777777" w:rsidR="00D05C1C" w:rsidRPr="00963849" w:rsidRDefault="00D05C1C" w:rsidP="00D05C1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>MLR – 0.25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6239D1" w14:textId="4229F2D1" w:rsidR="00D05C1C" w:rsidRPr="00963849" w:rsidRDefault="002F3921" w:rsidP="00D05C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3,021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50F25F" w14:textId="77BD0E9B" w:rsidR="00D05C1C" w:rsidRPr="00963849" w:rsidRDefault="00502EBF" w:rsidP="00D05C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16F12A2" w14:textId="49727FDB" w:rsidR="00D05C1C" w:rsidRPr="00963849" w:rsidRDefault="007C1C19" w:rsidP="00D05C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3,021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D2AAECF" w14:textId="04CFFD42" w:rsidR="00D05C1C" w:rsidRPr="00963849" w:rsidRDefault="00D05C1C" w:rsidP="00D05C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 w:hint="cs"/>
                <w:sz w:val="24"/>
                <w:szCs w:val="24"/>
                <w:cs/>
              </w:rPr>
              <w:t>108</w:t>
            </w:r>
          </w:p>
        </w:tc>
      </w:tr>
      <w:tr w:rsidR="00D05C1C" w:rsidRPr="007A2507" w14:paraId="0F078BDD" w14:textId="77777777" w:rsidTr="00391D26">
        <w:tc>
          <w:tcPr>
            <w:tcW w:w="2366" w:type="dxa"/>
          </w:tcPr>
          <w:p w14:paraId="7C88FED4" w14:textId="77777777" w:rsidR="00D05C1C" w:rsidRPr="00963849" w:rsidRDefault="00D05C1C" w:rsidP="00D05C1C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EA51436" w14:textId="77777777" w:rsidR="00D05C1C" w:rsidRPr="00963849" w:rsidRDefault="00D05C1C" w:rsidP="00D05C1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052593" w14:textId="45784B6D" w:rsidR="00D05C1C" w:rsidRPr="00963849" w:rsidRDefault="002F3921" w:rsidP="00D05C1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5,176</w:t>
            </w:r>
          </w:p>
        </w:tc>
        <w:tc>
          <w:tcPr>
            <w:tcW w:w="1134" w:type="dxa"/>
            <w:vAlign w:val="bottom"/>
          </w:tcPr>
          <w:p w14:paraId="767F3697" w14:textId="76732AB7" w:rsidR="00D05C1C" w:rsidRPr="00963849" w:rsidRDefault="00D05C1C" w:rsidP="00D05C1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1,046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95E35EC" w14:textId="690B2BCB" w:rsidR="00D05C1C" w:rsidRPr="00963849" w:rsidRDefault="007C1C19" w:rsidP="00D05C1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4,442</w:t>
            </w:r>
          </w:p>
        </w:tc>
        <w:tc>
          <w:tcPr>
            <w:tcW w:w="1197" w:type="dxa"/>
            <w:vAlign w:val="bottom"/>
          </w:tcPr>
          <w:p w14:paraId="7E4743F8" w14:textId="754804C2" w:rsidR="00D05C1C" w:rsidRPr="00963849" w:rsidRDefault="00D05C1C" w:rsidP="00D05C1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 w:hint="cs"/>
                <w:sz w:val="24"/>
                <w:szCs w:val="24"/>
                <w:cs/>
              </w:rPr>
              <w:t>927</w:t>
            </w:r>
          </w:p>
        </w:tc>
      </w:tr>
      <w:tr w:rsidR="00D05C1C" w:rsidRPr="007A2507" w14:paraId="10168644" w14:textId="77777777" w:rsidTr="00391D26">
        <w:tc>
          <w:tcPr>
            <w:tcW w:w="2366" w:type="dxa"/>
          </w:tcPr>
          <w:p w14:paraId="2F8D600C" w14:textId="77777777" w:rsidR="00D05C1C" w:rsidRPr="00963849" w:rsidRDefault="00D05C1C" w:rsidP="00D05C1C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5DAA8021" w14:textId="77777777" w:rsidR="00D05C1C" w:rsidRPr="00963849" w:rsidRDefault="00D05C1C" w:rsidP="00D05C1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024EAC" w14:textId="77777777" w:rsidR="00D05C1C" w:rsidRPr="00963849" w:rsidRDefault="00D05C1C" w:rsidP="00D0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09110C7" w14:textId="77777777" w:rsidR="00D05C1C" w:rsidRPr="00963849" w:rsidRDefault="00D05C1C" w:rsidP="00D0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83D522C" w14:textId="77777777" w:rsidR="00D05C1C" w:rsidRPr="00963849" w:rsidRDefault="00D05C1C" w:rsidP="00D0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43863E72" w14:textId="77777777" w:rsidR="00D05C1C" w:rsidRPr="00963849" w:rsidRDefault="00D05C1C" w:rsidP="00D0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05C1C" w:rsidRPr="007A2507" w14:paraId="325D3049" w14:textId="77777777" w:rsidTr="00391D26">
        <w:tc>
          <w:tcPr>
            <w:tcW w:w="2366" w:type="dxa"/>
          </w:tcPr>
          <w:p w14:paraId="4B2992EE" w14:textId="77777777" w:rsidR="00D05C1C" w:rsidRPr="00963849" w:rsidRDefault="00D05C1C" w:rsidP="00D05C1C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2344" w:type="dxa"/>
          </w:tcPr>
          <w:p w14:paraId="14F67F18" w14:textId="77777777" w:rsidR="00D05C1C" w:rsidRPr="00963849" w:rsidRDefault="00D05C1C" w:rsidP="00D05C1C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766BE6" w14:textId="77777777" w:rsidR="00D05C1C" w:rsidRPr="00963849" w:rsidRDefault="00D05C1C" w:rsidP="00D0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D162888" w14:textId="77777777" w:rsidR="00D05C1C" w:rsidRPr="00963849" w:rsidRDefault="00D05C1C" w:rsidP="00D0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61D91F2" w14:textId="77777777" w:rsidR="00D05C1C" w:rsidRPr="00963849" w:rsidRDefault="00D05C1C" w:rsidP="00D0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5774AEA7" w14:textId="77777777" w:rsidR="00D05C1C" w:rsidRPr="00963849" w:rsidRDefault="00D05C1C" w:rsidP="00D0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958E0" w:rsidRPr="007A2507" w14:paraId="259581B2" w14:textId="77777777" w:rsidTr="00391D26">
        <w:tc>
          <w:tcPr>
            <w:tcW w:w="2366" w:type="dxa"/>
          </w:tcPr>
          <w:p w14:paraId="3C121E69" w14:textId="77777777" w:rsidR="002958E0" w:rsidRPr="00963849" w:rsidRDefault="002958E0" w:rsidP="002958E0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1E257D56" w14:textId="77777777" w:rsidR="002958E0" w:rsidRPr="00963849" w:rsidRDefault="002958E0" w:rsidP="002958E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4601E5" w14:textId="5E54B1CD" w:rsidR="002958E0" w:rsidRPr="00963849" w:rsidRDefault="002F3921" w:rsidP="002958E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1,447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C363C4" w14:textId="53B0DFDD" w:rsidR="002958E0" w:rsidRPr="00963849" w:rsidRDefault="002958E0" w:rsidP="002958E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1,445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1D72B2B" w14:textId="3DEB5017" w:rsidR="002958E0" w:rsidRPr="00963849" w:rsidRDefault="002F3921" w:rsidP="002958E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1,4</w:t>
            </w:r>
            <w:r w:rsidR="00517455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197" w:type="dxa"/>
            <w:vAlign w:val="bottom"/>
          </w:tcPr>
          <w:p w14:paraId="66A01012" w14:textId="66A79A05" w:rsidR="002958E0" w:rsidRPr="00963849" w:rsidRDefault="002958E0" w:rsidP="002958E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1,445</w:t>
            </w:r>
          </w:p>
        </w:tc>
      </w:tr>
      <w:tr w:rsidR="002958E0" w:rsidRPr="007A2507" w14:paraId="4E9E3BA4" w14:textId="77777777" w:rsidTr="00391D26">
        <w:tc>
          <w:tcPr>
            <w:tcW w:w="2366" w:type="dxa"/>
          </w:tcPr>
          <w:p w14:paraId="739D4681" w14:textId="77777777" w:rsidR="002958E0" w:rsidRPr="00963849" w:rsidRDefault="002958E0" w:rsidP="002958E0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73A6AF95" w14:textId="77777777" w:rsidR="002958E0" w:rsidRPr="00963849" w:rsidRDefault="002958E0" w:rsidP="002958E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AAD68C" w14:textId="77777777" w:rsidR="002958E0" w:rsidRPr="00963849" w:rsidRDefault="002958E0" w:rsidP="0029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0F59699" w14:textId="77777777" w:rsidR="002958E0" w:rsidRPr="00963849" w:rsidRDefault="002958E0" w:rsidP="0029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89F27FA" w14:textId="77777777" w:rsidR="002958E0" w:rsidRPr="00963849" w:rsidRDefault="002958E0" w:rsidP="0029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5CCD64BB" w14:textId="77777777" w:rsidR="002958E0" w:rsidRPr="00963849" w:rsidRDefault="002958E0" w:rsidP="0029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958E0" w:rsidRPr="007A2507" w14:paraId="015273BA" w14:textId="77777777" w:rsidTr="00391D26">
        <w:tc>
          <w:tcPr>
            <w:tcW w:w="2366" w:type="dxa"/>
          </w:tcPr>
          <w:p w14:paraId="2762D706" w14:textId="77777777" w:rsidR="002958E0" w:rsidRPr="00963849" w:rsidRDefault="002958E0" w:rsidP="002958E0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344" w:type="dxa"/>
          </w:tcPr>
          <w:p w14:paraId="15DFCFDB" w14:textId="77777777" w:rsidR="002958E0" w:rsidRPr="00963849" w:rsidRDefault="002958E0" w:rsidP="002958E0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35D3C2" w14:textId="77777777" w:rsidR="002958E0" w:rsidRPr="00963849" w:rsidRDefault="002958E0" w:rsidP="0029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A099318" w14:textId="77777777" w:rsidR="002958E0" w:rsidRPr="00963849" w:rsidRDefault="002958E0" w:rsidP="0029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C5CBC7B" w14:textId="77777777" w:rsidR="002958E0" w:rsidRPr="00963849" w:rsidRDefault="002958E0" w:rsidP="0029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0CB7C6CE" w14:textId="77777777" w:rsidR="002958E0" w:rsidRPr="00963849" w:rsidRDefault="002958E0" w:rsidP="0029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23CC2" w:rsidRPr="007A2507" w14:paraId="71B06521" w14:textId="77777777" w:rsidTr="00391D26">
        <w:tc>
          <w:tcPr>
            <w:tcW w:w="4710" w:type="dxa"/>
            <w:gridSpan w:val="2"/>
          </w:tcPr>
          <w:p w14:paraId="532E6476" w14:textId="77777777" w:rsidR="00123CC2" w:rsidRPr="00963849" w:rsidRDefault="00123CC2" w:rsidP="00123CC2">
            <w:pPr>
              <w:spacing w:line="240" w:lineRule="auto"/>
              <w:ind w:firstLine="281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D0DE0F" w14:textId="38A24697" w:rsidR="00123CC2" w:rsidRPr="00963849" w:rsidRDefault="002F3921" w:rsidP="0012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12,220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E3A690" w14:textId="74158887" w:rsidR="00123CC2" w:rsidRPr="00963849" w:rsidRDefault="00123CC2" w:rsidP="0012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11,337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079B63C" w14:textId="74594AA1" w:rsidR="00123CC2" w:rsidRPr="00963849" w:rsidRDefault="002F3921" w:rsidP="0012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7,429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850E00F" w14:textId="17BC562C" w:rsidR="00123CC2" w:rsidRPr="00963849" w:rsidRDefault="00123CC2" w:rsidP="0012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6,588</w:t>
            </w:r>
          </w:p>
        </w:tc>
      </w:tr>
      <w:tr w:rsidR="00123CC2" w:rsidRPr="007A2507" w14:paraId="55DFEE4B" w14:textId="77777777" w:rsidTr="00391D26">
        <w:tc>
          <w:tcPr>
            <w:tcW w:w="4710" w:type="dxa"/>
            <w:gridSpan w:val="2"/>
          </w:tcPr>
          <w:p w14:paraId="1724A059" w14:textId="77777777" w:rsidR="00123CC2" w:rsidRPr="00963849" w:rsidRDefault="00123CC2" w:rsidP="00123CC2">
            <w:pPr>
              <w:spacing w:line="240" w:lineRule="auto"/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282576" w14:textId="447ADEBB" w:rsidR="00123CC2" w:rsidRPr="00963849" w:rsidRDefault="002F3921" w:rsidP="0012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32035F" w14:textId="7923A497" w:rsidR="00123CC2" w:rsidRPr="00963849" w:rsidRDefault="00123CC2" w:rsidP="0012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825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7B835BF" w14:textId="2090EB17" w:rsidR="00123CC2" w:rsidRPr="00963849" w:rsidRDefault="002F3921" w:rsidP="0012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0F298E2" w14:textId="2F42A124" w:rsidR="00123CC2" w:rsidRPr="00963849" w:rsidRDefault="00123CC2" w:rsidP="0012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</w:p>
        </w:tc>
      </w:tr>
      <w:tr w:rsidR="00123CC2" w:rsidRPr="007A2507" w14:paraId="1E815EDF" w14:textId="77777777" w:rsidTr="00391D26">
        <w:trPr>
          <w:trHeight w:val="341"/>
        </w:trPr>
        <w:tc>
          <w:tcPr>
            <w:tcW w:w="2366" w:type="dxa"/>
          </w:tcPr>
          <w:p w14:paraId="0AC58512" w14:textId="77777777" w:rsidR="00123CC2" w:rsidRPr="00963849" w:rsidRDefault="00123CC2" w:rsidP="00123CC2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568EC480" w14:textId="77777777" w:rsidR="00123CC2" w:rsidRPr="00963849" w:rsidRDefault="00123CC2" w:rsidP="00123CC2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154ED9" w14:textId="03968D17" w:rsidR="00123CC2" w:rsidRPr="00963849" w:rsidRDefault="002F3921" w:rsidP="00123CC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12,220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7EA755" w14:textId="59C43F61" w:rsidR="00123CC2" w:rsidRPr="00963849" w:rsidRDefault="00123CC2" w:rsidP="00123CC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12,162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FE6532D" w14:textId="0D9BEF20" w:rsidR="00123CC2" w:rsidRPr="00963849" w:rsidRDefault="002F3921" w:rsidP="00123CC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7,429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211C363" w14:textId="7546B74B" w:rsidR="00123CC2" w:rsidRPr="00963849" w:rsidRDefault="00123CC2" w:rsidP="00123CC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>7,413</w:t>
            </w:r>
          </w:p>
        </w:tc>
      </w:tr>
    </w:tbl>
    <w:p w14:paraId="19C6BD1D" w14:textId="77777777" w:rsidR="0049477C" w:rsidRPr="00963849" w:rsidRDefault="0049477C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46309F2" w14:textId="767F19C1" w:rsidR="0099424E" w:rsidRPr="00963849" w:rsidRDefault="005753E0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963849">
        <w:rPr>
          <w:rFonts w:ascii="Browallia New" w:hAnsi="Browallia New" w:cs="Browallia New"/>
          <w:spacing w:val="-6"/>
          <w:sz w:val="28"/>
          <w:szCs w:val="28"/>
          <w:cs/>
        </w:rPr>
        <w:t>ยอด</w:t>
      </w:r>
      <w:r w:rsidRPr="00963849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th-TH"/>
        </w:rPr>
        <w:t>คงเหลือ</w:t>
      </w:r>
      <w:r w:rsidRPr="00963849">
        <w:rPr>
          <w:rFonts w:ascii="Browallia New" w:hAnsi="Browallia New" w:cs="Browallia New"/>
          <w:spacing w:val="-6"/>
          <w:sz w:val="28"/>
          <w:szCs w:val="28"/>
          <w:cs/>
        </w:rPr>
        <w:t>กับบุคคลและบริษัทที่เกี่ยวข้อง</w:t>
      </w:r>
      <w:r w:rsidR="001F5316" w:rsidRPr="00963849">
        <w:rPr>
          <w:rFonts w:ascii="Browallia New" w:hAnsi="Browallia New" w:cs="Browallia New"/>
          <w:spacing w:val="-6"/>
          <w:sz w:val="28"/>
          <w:szCs w:val="28"/>
          <w:cs/>
        </w:rPr>
        <w:t>กัน</w:t>
      </w:r>
      <w:r w:rsidRPr="00963849">
        <w:rPr>
          <w:rFonts w:ascii="Browallia New" w:hAnsi="Browallia New" w:cs="Browallia New"/>
          <w:spacing w:val="-6"/>
          <w:sz w:val="28"/>
          <w:szCs w:val="28"/>
          <w:cs/>
        </w:rPr>
        <w:t xml:space="preserve">ที่มีสาระสำคัญ </w:t>
      </w:r>
      <w:r w:rsidR="008A5BC4" w:rsidRPr="00963849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91338A" w:rsidRPr="00963849">
        <w:rPr>
          <w:rFonts w:ascii="Browallia New" w:hAnsi="Browallia New" w:cs="Browallia New"/>
          <w:color w:val="auto"/>
          <w:spacing w:val="-6"/>
          <w:sz w:val="28"/>
          <w:szCs w:val="28"/>
        </w:rPr>
        <w:t>30</w:t>
      </w:r>
      <w:r w:rsidR="0091338A" w:rsidRPr="00963849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AC5A63" w:rsidRPr="00963849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="0091338A" w:rsidRPr="00963849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7475F8" w:rsidRPr="00963849">
        <w:rPr>
          <w:rFonts w:ascii="Browallia New" w:hAnsi="Browallia New" w:cs="Browallia New"/>
          <w:color w:val="auto"/>
          <w:spacing w:val="-6"/>
          <w:sz w:val="28"/>
          <w:szCs w:val="28"/>
        </w:rPr>
        <w:t>2566</w:t>
      </w:r>
      <w:r w:rsidR="008A5BC4" w:rsidRPr="0096384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A5BC4" w:rsidRPr="00963849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 วันที่ </w:t>
      </w:r>
      <w:r w:rsidR="00D57D8F" w:rsidRPr="00963849">
        <w:rPr>
          <w:rFonts w:ascii="Browallia New" w:hAnsi="Browallia New" w:cs="Browallia New"/>
          <w:spacing w:val="-6"/>
          <w:sz w:val="28"/>
          <w:szCs w:val="28"/>
        </w:rPr>
        <w:t>31</w:t>
      </w:r>
      <w:r w:rsidR="008A5BC4" w:rsidRPr="00963849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</w:t>
      </w:r>
      <w:r w:rsidR="00D57D8F" w:rsidRPr="00963849">
        <w:rPr>
          <w:rFonts w:ascii="Browallia New" w:hAnsi="Browallia New" w:cs="Browallia New"/>
          <w:spacing w:val="-6"/>
          <w:sz w:val="28"/>
          <w:szCs w:val="28"/>
        </w:rPr>
        <w:t>256</w:t>
      </w:r>
      <w:r w:rsidR="007475F8" w:rsidRPr="00963849">
        <w:rPr>
          <w:rFonts w:ascii="Browallia New" w:hAnsi="Browallia New" w:cs="Browallia New"/>
          <w:spacing w:val="-6"/>
          <w:sz w:val="28"/>
          <w:szCs w:val="28"/>
        </w:rPr>
        <w:t>5</w:t>
      </w:r>
      <w:r w:rsidR="00544D06" w:rsidRPr="0096384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E7095" w:rsidRPr="00963849">
        <w:rPr>
          <w:rFonts w:ascii="Browallia New" w:hAnsi="Browallia New" w:cs="Browallia New"/>
          <w:spacing w:val="-6"/>
          <w:sz w:val="28"/>
          <w:szCs w:val="28"/>
        </w:rPr>
        <w:br/>
      </w:r>
      <w:r w:rsidRPr="00963849">
        <w:rPr>
          <w:rFonts w:ascii="Browallia New" w:hAnsi="Browallia New" w:cs="Browallia New"/>
          <w:spacing w:val="-6"/>
          <w:sz w:val="28"/>
          <w:szCs w:val="28"/>
          <w:cs/>
        </w:rPr>
        <w:t>มีดังนี้</w:t>
      </w:r>
    </w:p>
    <w:p w14:paraId="0EC76A56" w14:textId="77777777" w:rsidR="00705F6F" w:rsidRPr="00963849" w:rsidRDefault="00705F6F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200" w:type="dxa"/>
        <w:tblInd w:w="28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07"/>
        <w:gridCol w:w="283"/>
        <w:gridCol w:w="1276"/>
        <w:gridCol w:w="1183"/>
        <w:gridCol w:w="1237"/>
        <w:gridCol w:w="1214"/>
      </w:tblGrid>
      <w:tr w:rsidR="004D4C3A" w:rsidRPr="007A2507" w14:paraId="388C5441" w14:textId="77777777" w:rsidTr="0055283F">
        <w:trPr>
          <w:cantSplit/>
          <w:tblHeader/>
        </w:trPr>
        <w:tc>
          <w:tcPr>
            <w:tcW w:w="4007" w:type="dxa"/>
            <w:tcBorders>
              <w:top w:val="nil"/>
            </w:tcBorders>
          </w:tcPr>
          <w:p w14:paraId="595BBA9D" w14:textId="77777777" w:rsidR="00810D94" w:rsidRPr="00963849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2F12FA12" w14:textId="77777777" w:rsidR="00810D94" w:rsidRPr="00963849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4910" w:type="dxa"/>
            <w:gridSpan w:val="4"/>
            <w:tcBorders>
              <w:top w:val="nil"/>
            </w:tcBorders>
          </w:tcPr>
          <w:p w14:paraId="061040A3" w14:textId="77777777" w:rsidR="00810D94" w:rsidRPr="00963849" w:rsidRDefault="00810D94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(หน่วย </w:t>
            </w: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: 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พันบาท)</w:t>
            </w:r>
          </w:p>
        </w:tc>
      </w:tr>
      <w:tr w:rsidR="004D4C3A" w:rsidRPr="007A2507" w14:paraId="739B5C3B" w14:textId="77777777" w:rsidTr="0055283F">
        <w:trPr>
          <w:cantSplit/>
          <w:tblHeader/>
        </w:trPr>
        <w:tc>
          <w:tcPr>
            <w:tcW w:w="4007" w:type="dxa"/>
          </w:tcPr>
          <w:p w14:paraId="7A890D70" w14:textId="77777777" w:rsidR="00810D94" w:rsidRPr="00963849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83" w:type="dxa"/>
          </w:tcPr>
          <w:p w14:paraId="76D57AFE" w14:textId="69073B2B" w:rsidR="00810D94" w:rsidRPr="00963849" w:rsidRDefault="00810D94" w:rsidP="00B3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459" w:type="dxa"/>
            <w:gridSpan w:val="2"/>
          </w:tcPr>
          <w:p w14:paraId="76DC6578" w14:textId="77777777" w:rsidR="00810D94" w:rsidRPr="00963849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51" w:type="dxa"/>
            <w:gridSpan w:val="2"/>
          </w:tcPr>
          <w:p w14:paraId="002DAEE6" w14:textId="77777777" w:rsidR="00810D94" w:rsidRPr="00963849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E12BB1" w:rsidRPr="007A2507" w14:paraId="6CE47E5E" w14:textId="77777777" w:rsidTr="0055283F">
        <w:trPr>
          <w:cantSplit/>
          <w:tblHeader/>
        </w:trPr>
        <w:tc>
          <w:tcPr>
            <w:tcW w:w="4007" w:type="dxa"/>
          </w:tcPr>
          <w:p w14:paraId="5A921654" w14:textId="77777777" w:rsidR="00E12BB1" w:rsidRPr="00963849" w:rsidRDefault="00E12BB1" w:rsidP="00E1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316F7F24" w14:textId="747188D2" w:rsidR="00E12BB1" w:rsidRPr="00963849" w:rsidRDefault="00E12BB1" w:rsidP="00E1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6" w:type="dxa"/>
          </w:tcPr>
          <w:p w14:paraId="1D6D4DC4" w14:textId="197887DB" w:rsidR="00E12BB1" w:rsidRPr="00963849" w:rsidRDefault="00D212DA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30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bookmarkStart w:id="2" w:name="_Hlk144803054"/>
            <w:r w:rsidR="00AC5A63"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กันยายน</w:t>
            </w:r>
            <w:bookmarkEnd w:id="2"/>
            <w:r w:rsidR="00E12BB1" w:rsidRPr="00963849">
              <w:rPr>
                <w:rFonts w:ascii="Browallia New" w:hAnsi="Browallia New" w:cs="Browallia New"/>
                <w:sz w:val="27"/>
                <w:szCs w:val="27"/>
              </w:rPr>
              <w:t>2566</w:t>
            </w:r>
          </w:p>
        </w:tc>
        <w:tc>
          <w:tcPr>
            <w:tcW w:w="1183" w:type="dxa"/>
          </w:tcPr>
          <w:p w14:paraId="054D08D6" w14:textId="20C2CACA" w:rsidR="00E12BB1" w:rsidRPr="00963849" w:rsidRDefault="00E12BB1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</w:t>
            </w: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2565</w:t>
            </w:r>
          </w:p>
        </w:tc>
        <w:tc>
          <w:tcPr>
            <w:tcW w:w="1237" w:type="dxa"/>
          </w:tcPr>
          <w:p w14:paraId="7758A8CB" w14:textId="06B05B39" w:rsidR="00E12BB1" w:rsidRPr="00963849" w:rsidRDefault="00D212DA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30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AC5A63"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กันยายน</w:t>
            </w:r>
            <w:r w:rsidR="00E12BB1" w:rsidRPr="00963849">
              <w:rPr>
                <w:rFonts w:ascii="Browallia New" w:hAnsi="Browallia New" w:cs="Browallia New"/>
                <w:sz w:val="27"/>
                <w:szCs w:val="27"/>
              </w:rPr>
              <w:t>2566</w:t>
            </w:r>
          </w:p>
        </w:tc>
        <w:tc>
          <w:tcPr>
            <w:tcW w:w="1214" w:type="dxa"/>
          </w:tcPr>
          <w:p w14:paraId="1F5076A6" w14:textId="20050786" w:rsidR="00E12BB1" w:rsidRPr="00963849" w:rsidRDefault="00E12BB1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</w:t>
            </w: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2565</w:t>
            </w:r>
          </w:p>
        </w:tc>
      </w:tr>
      <w:tr w:rsidR="004D4C3A" w:rsidRPr="007A2507" w14:paraId="77CB1EB2" w14:textId="77777777" w:rsidTr="00342ABF">
        <w:trPr>
          <w:cantSplit/>
          <w:trHeight w:hRule="exact" w:val="333"/>
          <w:tblHeader/>
        </w:trPr>
        <w:tc>
          <w:tcPr>
            <w:tcW w:w="4007" w:type="dxa"/>
          </w:tcPr>
          <w:p w14:paraId="19A5F319" w14:textId="77777777" w:rsidR="00D35413" w:rsidRPr="00963849" w:rsidRDefault="00D35413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0E6BCFBD" w14:textId="77777777" w:rsidR="00D35413" w:rsidRPr="00963849" w:rsidRDefault="00D35413" w:rsidP="003D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76" w:type="dxa"/>
          </w:tcPr>
          <w:p w14:paraId="590D4E57" w14:textId="77777777" w:rsidR="00D35413" w:rsidRPr="00963849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</w:tcPr>
          <w:p w14:paraId="6E8340C9" w14:textId="77777777" w:rsidR="00D35413" w:rsidRPr="00963849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37" w:type="dxa"/>
          </w:tcPr>
          <w:p w14:paraId="3C594F6A" w14:textId="77777777" w:rsidR="00D35413" w:rsidRPr="00963849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14" w:type="dxa"/>
          </w:tcPr>
          <w:p w14:paraId="49485AAB" w14:textId="77777777" w:rsidR="00D35413" w:rsidRPr="00963849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  <w:tr w:rsidR="004D4C3A" w:rsidRPr="007A2507" w14:paraId="06E03BB6" w14:textId="77777777" w:rsidTr="0055283F">
        <w:trPr>
          <w:cantSplit/>
        </w:trPr>
        <w:tc>
          <w:tcPr>
            <w:tcW w:w="4007" w:type="dxa"/>
            <w:tcBorders>
              <w:bottom w:val="nil"/>
            </w:tcBorders>
            <w:vAlign w:val="center"/>
          </w:tcPr>
          <w:p w14:paraId="14D0C19B" w14:textId="29C8396B" w:rsidR="00810D94" w:rsidRPr="00963849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ลูกหนี้การค้า</w:t>
            </w:r>
            <w:r w:rsidR="00977230"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 xml:space="preserve"> </w:t>
            </w:r>
            <w:r w:rsidR="00712425"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-</w:t>
            </w:r>
            <w:r w:rsidR="00977230"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27A008B0" w14:textId="77777777" w:rsidR="00810D94" w:rsidRPr="00963849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17A1650" w14:textId="77777777" w:rsidR="00810D94" w:rsidRPr="00963849" w:rsidRDefault="00810D94" w:rsidP="0030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firstLine="109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03B6D4C1" w14:textId="77777777" w:rsidR="00810D94" w:rsidRPr="00963849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37" w:type="dxa"/>
            <w:tcBorders>
              <w:bottom w:val="nil"/>
            </w:tcBorders>
          </w:tcPr>
          <w:p w14:paraId="180CB3DA" w14:textId="77777777" w:rsidR="00810D94" w:rsidRPr="00963849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3A5C6D77" w14:textId="77777777" w:rsidR="00810D94" w:rsidRPr="00963849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  <w:tr w:rsidR="00E152F6" w:rsidRPr="007A2507" w14:paraId="2A7C1071" w14:textId="77777777" w:rsidTr="007F5506">
        <w:trPr>
          <w:cantSplit/>
        </w:trPr>
        <w:tc>
          <w:tcPr>
            <w:tcW w:w="4007" w:type="dxa"/>
            <w:tcBorders>
              <w:bottom w:val="nil"/>
            </w:tcBorders>
          </w:tcPr>
          <w:p w14:paraId="635F618C" w14:textId="25C446EF" w:rsidR="00E152F6" w:rsidRPr="00963849" w:rsidRDefault="00E152F6" w:rsidP="00E152F6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5D2E2D0C" w14:textId="429ADBFF" w:rsidR="00E152F6" w:rsidRPr="00963849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F83027F" w14:textId="2C9070B6" w:rsidR="00E152F6" w:rsidRPr="00963849" w:rsidRDefault="002F3921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</w:tcPr>
          <w:p w14:paraId="70039382" w14:textId="5DFBAFDE" w:rsidR="00E152F6" w:rsidRPr="00963849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543EC61B" w14:textId="1D429655" w:rsidR="00E152F6" w:rsidRPr="00963849" w:rsidRDefault="002F3921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859</w:t>
            </w:r>
          </w:p>
        </w:tc>
        <w:tc>
          <w:tcPr>
            <w:tcW w:w="1214" w:type="dxa"/>
            <w:tcBorders>
              <w:bottom w:val="nil"/>
            </w:tcBorders>
          </w:tcPr>
          <w:p w14:paraId="0742D899" w14:textId="1A6445C8" w:rsidR="00E152F6" w:rsidRPr="00963849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6,983</w:t>
            </w:r>
          </w:p>
        </w:tc>
      </w:tr>
      <w:tr w:rsidR="00E152F6" w:rsidRPr="007A2507" w14:paraId="1AFC8BCB" w14:textId="77777777" w:rsidTr="007F5506">
        <w:trPr>
          <w:cantSplit/>
        </w:trPr>
        <w:tc>
          <w:tcPr>
            <w:tcW w:w="4007" w:type="dxa"/>
            <w:tcBorders>
              <w:bottom w:val="nil"/>
            </w:tcBorders>
          </w:tcPr>
          <w:p w14:paraId="43ADE5C2" w14:textId="7F363EFC" w:rsidR="00E152F6" w:rsidRPr="00963849" w:rsidRDefault="00E152F6" w:rsidP="00DE04A4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01542350" w14:textId="77777777" w:rsidR="00E152F6" w:rsidRPr="00963849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3DB73C1" w14:textId="3D725A36" w:rsidR="00E152F6" w:rsidRPr="00963849" w:rsidRDefault="002F3921" w:rsidP="00E152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7,292</w:t>
            </w:r>
          </w:p>
        </w:tc>
        <w:tc>
          <w:tcPr>
            <w:tcW w:w="1183" w:type="dxa"/>
            <w:tcBorders>
              <w:bottom w:val="nil"/>
            </w:tcBorders>
          </w:tcPr>
          <w:p w14:paraId="64F475B9" w14:textId="1824FB45" w:rsidR="00E152F6" w:rsidRPr="00963849" w:rsidRDefault="00E152F6" w:rsidP="00E152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1,994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115531E8" w14:textId="7E7A154F" w:rsidR="00E152F6" w:rsidRPr="00963849" w:rsidRDefault="002F3921" w:rsidP="00E152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7,292</w:t>
            </w:r>
          </w:p>
        </w:tc>
        <w:tc>
          <w:tcPr>
            <w:tcW w:w="1214" w:type="dxa"/>
            <w:tcBorders>
              <w:bottom w:val="nil"/>
            </w:tcBorders>
          </w:tcPr>
          <w:p w14:paraId="0C685E76" w14:textId="13D5CA66" w:rsidR="00E152F6" w:rsidRPr="00963849" w:rsidRDefault="00E152F6" w:rsidP="00E152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370</w:t>
            </w:r>
          </w:p>
        </w:tc>
      </w:tr>
      <w:tr w:rsidR="00E152F6" w:rsidRPr="007A2507" w14:paraId="6E3BAB2C" w14:textId="77777777" w:rsidTr="007F5506">
        <w:trPr>
          <w:cantSplit/>
          <w:trHeight w:val="73"/>
        </w:trPr>
        <w:tc>
          <w:tcPr>
            <w:tcW w:w="4007" w:type="dxa"/>
            <w:tcBorders>
              <w:bottom w:val="nil"/>
            </w:tcBorders>
            <w:vAlign w:val="center"/>
          </w:tcPr>
          <w:p w14:paraId="1B4E4748" w14:textId="41B53BF1" w:rsidR="00E152F6" w:rsidRPr="00963849" w:rsidRDefault="00E152F6" w:rsidP="00E152F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25114556" w14:textId="77777777" w:rsidR="00E152F6" w:rsidRPr="00963849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29DC637" w14:textId="08772979" w:rsidR="00E152F6" w:rsidRPr="00963849" w:rsidRDefault="002F3921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7,292</w:t>
            </w:r>
          </w:p>
        </w:tc>
        <w:tc>
          <w:tcPr>
            <w:tcW w:w="1183" w:type="dxa"/>
            <w:tcBorders>
              <w:bottom w:val="nil"/>
            </w:tcBorders>
          </w:tcPr>
          <w:p w14:paraId="19C9FAE2" w14:textId="5DC835F2" w:rsidR="00E152F6" w:rsidRPr="00963849" w:rsidRDefault="00E152F6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1,994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4AA6DD7" w14:textId="6327EABD" w:rsidR="00E152F6" w:rsidRPr="00963849" w:rsidRDefault="002F3921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8,151</w:t>
            </w:r>
          </w:p>
        </w:tc>
        <w:tc>
          <w:tcPr>
            <w:tcW w:w="1214" w:type="dxa"/>
            <w:tcBorders>
              <w:bottom w:val="nil"/>
            </w:tcBorders>
          </w:tcPr>
          <w:p w14:paraId="4944C4B8" w14:textId="0BC25C23" w:rsidR="00E152F6" w:rsidRPr="00963849" w:rsidRDefault="00E152F6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7,353</w:t>
            </w:r>
          </w:p>
        </w:tc>
      </w:tr>
      <w:tr w:rsidR="00E152F6" w:rsidRPr="007A2507" w14:paraId="5A5A91FC" w14:textId="77777777" w:rsidTr="0080381F">
        <w:trPr>
          <w:cantSplit/>
          <w:trHeight w:hRule="exact" w:val="405"/>
        </w:trPr>
        <w:tc>
          <w:tcPr>
            <w:tcW w:w="4007" w:type="dxa"/>
            <w:tcBorders>
              <w:bottom w:val="nil"/>
            </w:tcBorders>
            <w:vAlign w:val="center"/>
          </w:tcPr>
          <w:p w14:paraId="5BD55888" w14:textId="77777777" w:rsidR="00E152F6" w:rsidRPr="00963849" w:rsidRDefault="00E152F6" w:rsidP="00E152F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2B2539E" w14:textId="77777777" w:rsidR="00E152F6" w:rsidRPr="00963849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E3E91B1" w14:textId="77777777" w:rsidR="00E152F6" w:rsidRPr="00963849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3167FD1B" w14:textId="77777777" w:rsidR="00E152F6" w:rsidRPr="00963849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D65CB6C" w14:textId="77777777" w:rsidR="00E152F6" w:rsidRPr="00963849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539ED8A" w14:textId="77777777" w:rsidR="00E152F6" w:rsidRPr="00963849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</w:tr>
      <w:tr w:rsidR="00E152F6" w:rsidRPr="007A2507" w14:paraId="3D83FA3C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  <w:vAlign w:val="center"/>
          </w:tcPr>
          <w:p w14:paraId="7E817F46" w14:textId="63E984E5" w:rsidR="00E152F6" w:rsidRPr="00963849" w:rsidRDefault="00E152F6" w:rsidP="00E152F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 xml:space="preserve">ลูกหนี้อื่น </w:t>
            </w:r>
            <w:r w:rsidR="00712425"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-</w:t>
            </w: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48FCA3EE" w14:textId="77777777" w:rsidR="00E152F6" w:rsidRPr="00963849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F29B2E9" w14:textId="77777777" w:rsidR="00E152F6" w:rsidRPr="00963849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1DC15922" w14:textId="77777777" w:rsidR="00E152F6" w:rsidRPr="00963849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1D852194" w14:textId="77777777" w:rsidR="00E152F6" w:rsidRPr="00963849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1765F566" w14:textId="77777777" w:rsidR="00E152F6" w:rsidRPr="00963849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E152F6" w:rsidRPr="007A2507" w14:paraId="6955D5D1" w14:textId="77777777" w:rsidTr="0055283F">
        <w:trPr>
          <w:cantSplit/>
          <w:trHeight w:val="73"/>
        </w:trPr>
        <w:tc>
          <w:tcPr>
            <w:tcW w:w="4007" w:type="dxa"/>
            <w:vAlign w:val="center"/>
          </w:tcPr>
          <w:p w14:paraId="3AC9C12E" w14:textId="05F69095" w:rsidR="00E152F6" w:rsidRPr="00963849" w:rsidRDefault="00E152F6" w:rsidP="00E152F6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6904C8D1" w14:textId="77777777" w:rsidR="00E152F6" w:rsidRPr="00963849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7798E239" w14:textId="03B29FE7" w:rsidR="00E152F6" w:rsidRPr="00963849" w:rsidRDefault="00BA53A4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</w:tcPr>
          <w:p w14:paraId="3F2B9EEA" w14:textId="6A07E317" w:rsidR="00E152F6" w:rsidRPr="00963849" w:rsidRDefault="007028B2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077C5ABE" w14:textId="31757FBF" w:rsidR="00E152F6" w:rsidRPr="00963849" w:rsidRDefault="00BA53A4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1,855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8B1D56F" w14:textId="4B9FDE05" w:rsidR="00E152F6" w:rsidRPr="00963849" w:rsidRDefault="007028B2" w:rsidP="00E152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E152F6" w:rsidRPr="007A2507" w14:paraId="4550DEBF" w14:textId="77777777" w:rsidTr="00E379B5">
        <w:trPr>
          <w:cantSplit/>
          <w:trHeight w:hRule="exact" w:val="343"/>
        </w:trPr>
        <w:tc>
          <w:tcPr>
            <w:tcW w:w="4007" w:type="dxa"/>
            <w:tcBorders>
              <w:bottom w:val="nil"/>
            </w:tcBorders>
            <w:vAlign w:val="center"/>
          </w:tcPr>
          <w:p w14:paraId="37CC64B5" w14:textId="77777777" w:rsidR="00E152F6" w:rsidRPr="00963849" w:rsidRDefault="00E152F6" w:rsidP="00E152F6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740572F" w14:textId="77777777" w:rsidR="00E152F6" w:rsidRPr="00963849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A5D8156" w14:textId="77777777" w:rsidR="00E152F6" w:rsidRPr="00963849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3037A339" w14:textId="77777777" w:rsidR="00E152F6" w:rsidRPr="00963849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617D9985" w14:textId="77777777" w:rsidR="00E152F6" w:rsidRPr="00963849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2A777F06" w14:textId="77777777" w:rsidR="00E152F6" w:rsidRPr="00963849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E152F6" w:rsidRPr="007A2507" w14:paraId="669FFE4E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  <w:vAlign w:val="center"/>
          </w:tcPr>
          <w:p w14:paraId="189BD736" w14:textId="7FDF2B86" w:rsidR="00E152F6" w:rsidRPr="00963849" w:rsidRDefault="00E152F6" w:rsidP="00E152F6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เจ้าหนี้การค้า -</w:t>
            </w: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lang w:val="en-GB"/>
              </w:rPr>
              <w:t xml:space="preserve"> </w:t>
            </w:r>
            <w:r w:rsidR="003C64D2"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บุคคลและ</w:t>
            </w: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2D9BFAD9" w14:textId="77777777" w:rsidR="00E152F6" w:rsidRPr="00963849" w:rsidRDefault="00E152F6" w:rsidP="00E152F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3F33491" w14:textId="77777777" w:rsidR="00E152F6" w:rsidRPr="00963849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3434816F" w14:textId="77777777" w:rsidR="00E152F6" w:rsidRPr="00963849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5D56423C" w14:textId="77777777" w:rsidR="00E152F6" w:rsidRPr="00963849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5137D981" w14:textId="77777777" w:rsidR="00E152F6" w:rsidRPr="00963849" w:rsidRDefault="00E152F6" w:rsidP="00E1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93059E" w:rsidRPr="007A2507" w14:paraId="120D712F" w14:textId="77777777" w:rsidTr="007F5506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099E9499" w14:textId="717FFDDE" w:rsidR="0093059E" w:rsidRPr="00963849" w:rsidRDefault="0093059E" w:rsidP="0093059E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23B75746" w14:textId="77777777" w:rsidR="0093059E" w:rsidRPr="00963849" w:rsidRDefault="0093059E" w:rsidP="009305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B9BD9EB" w14:textId="3505944F" w:rsidR="0093059E" w:rsidRPr="00963849" w:rsidRDefault="00CB03E9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3503DCC5" w14:textId="064346B1" w:rsidR="0093059E" w:rsidRPr="00963849" w:rsidRDefault="0093059E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0394795" w14:textId="00494D83" w:rsidR="0093059E" w:rsidRPr="00963849" w:rsidRDefault="002F01D5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12</w:t>
            </w:r>
            <w:r w:rsidR="00F746BA" w:rsidRPr="00963849">
              <w:rPr>
                <w:rFonts w:ascii="Browallia New" w:hAnsi="Browallia New" w:cs="Browallia New"/>
                <w:sz w:val="27"/>
                <w:szCs w:val="27"/>
              </w:rPr>
              <w:t>2</w:t>
            </w:r>
          </w:p>
        </w:tc>
        <w:tc>
          <w:tcPr>
            <w:tcW w:w="1214" w:type="dxa"/>
            <w:tcBorders>
              <w:bottom w:val="nil"/>
            </w:tcBorders>
            <w:vAlign w:val="center"/>
          </w:tcPr>
          <w:p w14:paraId="607C0D0C" w14:textId="3D907584" w:rsidR="0093059E" w:rsidRPr="00963849" w:rsidRDefault="0093059E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296</w:t>
            </w:r>
          </w:p>
        </w:tc>
      </w:tr>
      <w:tr w:rsidR="0093059E" w:rsidRPr="007A2507" w14:paraId="6D13329B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11F2DB41" w14:textId="2E79C376" w:rsidR="0093059E" w:rsidRPr="00963849" w:rsidRDefault="0093059E" w:rsidP="0093059E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2CD20650" w14:textId="77777777" w:rsidR="0093059E" w:rsidRPr="00963849" w:rsidRDefault="0093059E" w:rsidP="009305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048E4CC" w14:textId="20CEE266" w:rsidR="0093059E" w:rsidRPr="00963849" w:rsidRDefault="00CB03E9" w:rsidP="009305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40,17</w:t>
            </w:r>
            <w:r w:rsidR="00F746BA"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0</w:t>
            </w:r>
          </w:p>
        </w:tc>
        <w:tc>
          <w:tcPr>
            <w:tcW w:w="1183" w:type="dxa"/>
            <w:tcBorders>
              <w:bottom w:val="nil"/>
            </w:tcBorders>
            <w:vAlign w:val="center"/>
          </w:tcPr>
          <w:p w14:paraId="577E2B01" w14:textId="028E2087" w:rsidR="0093059E" w:rsidRPr="00963849" w:rsidRDefault="0093059E" w:rsidP="009305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49,719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1E44B319" w14:textId="6A6231F8" w:rsidR="0093059E" w:rsidRPr="00963849" w:rsidRDefault="002F01D5" w:rsidP="009305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40,17</w:t>
            </w:r>
            <w:r w:rsidR="00F746BA" w:rsidRPr="00963849">
              <w:rPr>
                <w:rFonts w:ascii="Browallia New" w:hAnsi="Browallia New" w:cs="Browallia New"/>
                <w:sz w:val="27"/>
                <w:szCs w:val="27"/>
              </w:rPr>
              <w:t>0</w:t>
            </w:r>
          </w:p>
        </w:tc>
        <w:tc>
          <w:tcPr>
            <w:tcW w:w="1214" w:type="dxa"/>
            <w:tcBorders>
              <w:bottom w:val="nil"/>
            </w:tcBorders>
            <w:vAlign w:val="center"/>
          </w:tcPr>
          <w:p w14:paraId="4C978D43" w14:textId="69F92018" w:rsidR="0093059E" w:rsidRPr="00963849" w:rsidRDefault="0093059E" w:rsidP="009305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49,719</w:t>
            </w:r>
          </w:p>
        </w:tc>
      </w:tr>
      <w:tr w:rsidR="0093059E" w:rsidRPr="007A2507" w14:paraId="0768BC75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7BB4CC0E" w14:textId="0CAFACED" w:rsidR="0093059E" w:rsidRPr="00963849" w:rsidRDefault="0093059E" w:rsidP="00D91E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62053B22" w14:textId="77777777" w:rsidR="0093059E" w:rsidRPr="00963849" w:rsidRDefault="0093059E" w:rsidP="009305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DBA5F8A" w14:textId="3B13D906" w:rsidR="0093059E" w:rsidRPr="00963849" w:rsidRDefault="00CB03E9" w:rsidP="009305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40,17</w:t>
            </w:r>
            <w:r w:rsidR="00F746BA"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0</w:t>
            </w:r>
          </w:p>
        </w:tc>
        <w:tc>
          <w:tcPr>
            <w:tcW w:w="1183" w:type="dxa"/>
            <w:tcBorders>
              <w:bottom w:val="nil"/>
            </w:tcBorders>
            <w:vAlign w:val="center"/>
          </w:tcPr>
          <w:p w14:paraId="71F02951" w14:textId="21829D82" w:rsidR="0093059E" w:rsidRPr="00963849" w:rsidRDefault="0093059E" w:rsidP="009305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49,719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256DEFC1" w14:textId="4646765B" w:rsidR="0093059E" w:rsidRPr="00963849" w:rsidRDefault="002F01D5" w:rsidP="009305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40,</w:t>
            </w:r>
            <w:r w:rsidR="00F746BA" w:rsidRPr="00963849">
              <w:rPr>
                <w:rFonts w:ascii="Browallia New" w:hAnsi="Browallia New" w:cs="Browallia New"/>
                <w:sz w:val="27"/>
                <w:szCs w:val="27"/>
              </w:rPr>
              <w:t>2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>92</w:t>
            </w:r>
          </w:p>
        </w:tc>
        <w:tc>
          <w:tcPr>
            <w:tcW w:w="1214" w:type="dxa"/>
            <w:tcBorders>
              <w:bottom w:val="nil"/>
            </w:tcBorders>
            <w:vAlign w:val="center"/>
          </w:tcPr>
          <w:p w14:paraId="0593852D" w14:textId="15511C14" w:rsidR="0093059E" w:rsidRPr="00963849" w:rsidRDefault="0093059E" w:rsidP="009305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50,015</w:t>
            </w:r>
          </w:p>
        </w:tc>
      </w:tr>
      <w:tr w:rsidR="00152E0C" w:rsidRPr="00963849" w14:paraId="530B0B54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  <w:vAlign w:val="center"/>
          </w:tcPr>
          <w:p w14:paraId="6265E7D2" w14:textId="77777777" w:rsidR="00152E0C" w:rsidRPr="00963849" w:rsidRDefault="00152E0C" w:rsidP="0093059E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A7B4E82" w14:textId="77777777" w:rsidR="00152E0C" w:rsidRPr="00963849" w:rsidRDefault="00152E0C" w:rsidP="009305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677FCEA8" w14:textId="77777777" w:rsidR="00152E0C" w:rsidRPr="00963849" w:rsidRDefault="00152E0C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2D27DF92" w14:textId="77777777" w:rsidR="00152E0C" w:rsidRPr="00963849" w:rsidRDefault="00152E0C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6DB8A406" w14:textId="77777777" w:rsidR="00152E0C" w:rsidRPr="00963849" w:rsidRDefault="00152E0C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5F797F07" w14:textId="77777777" w:rsidR="00152E0C" w:rsidRPr="00963849" w:rsidRDefault="00152E0C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93059E" w:rsidRPr="007A2507" w14:paraId="004BB3A7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  <w:vAlign w:val="center"/>
          </w:tcPr>
          <w:p w14:paraId="11D3656E" w14:textId="74E4EB0D" w:rsidR="0093059E" w:rsidRPr="00963849" w:rsidRDefault="0093059E" w:rsidP="0093059E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lastRenderedPageBreak/>
              <w:t>เจ้าหนี้อื่น -</w:t>
            </w: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lang w:val="en-GB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75E6F4D0" w14:textId="77777777" w:rsidR="0093059E" w:rsidRPr="00963849" w:rsidRDefault="0093059E" w:rsidP="009305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84AD72F" w14:textId="77777777" w:rsidR="0093059E" w:rsidRPr="00963849" w:rsidRDefault="0093059E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2A2DF739" w14:textId="77777777" w:rsidR="0093059E" w:rsidRPr="00963849" w:rsidRDefault="0093059E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407214AF" w14:textId="77777777" w:rsidR="0093059E" w:rsidRPr="00963849" w:rsidRDefault="0093059E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73904248" w14:textId="77777777" w:rsidR="0093059E" w:rsidRPr="00963849" w:rsidRDefault="0093059E" w:rsidP="0093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886C6F" w:rsidRPr="007A2507" w14:paraId="7C36AB76" w14:textId="77777777" w:rsidTr="007F5506">
        <w:trPr>
          <w:cantSplit/>
          <w:trHeight w:val="73"/>
        </w:trPr>
        <w:tc>
          <w:tcPr>
            <w:tcW w:w="4007" w:type="dxa"/>
            <w:tcBorders>
              <w:bottom w:val="nil"/>
            </w:tcBorders>
            <w:vAlign w:val="center"/>
          </w:tcPr>
          <w:p w14:paraId="63137C88" w14:textId="5CBECBD4" w:rsidR="00886C6F" w:rsidRPr="00963849" w:rsidRDefault="00886C6F" w:rsidP="00886C6F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7D9D5388" w14:textId="77777777" w:rsidR="00886C6F" w:rsidRPr="00963849" w:rsidRDefault="00886C6F" w:rsidP="00886C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79A785A" w14:textId="13D22481" w:rsidR="00886C6F" w:rsidRPr="00963849" w:rsidRDefault="00CB03E9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1C07D68F" w14:textId="138E0659" w:rsidR="00886C6F" w:rsidRPr="00963849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73BEF8D3" w14:textId="25908A91" w:rsidR="00886C6F" w:rsidRPr="00963849" w:rsidRDefault="00CB03E9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005C9E6F" w14:textId="0D8019F7" w:rsidR="00886C6F" w:rsidRPr="00963849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130</w:t>
            </w:r>
          </w:p>
        </w:tc>
      </w:tr>
      <w:tr w:rsidR="00A03EFE" w:rsidRPr="007A2507" w14:paraId="687589FC" w14:textId="77777777" w:rsidTr="00391D26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3B698523" w14:textId="30EF0E5D" w:rsidR="00A03EFE" w:rsidRPr="00963849" w:rsidRDefault="00A03EFE" w:rsidP="00A03EFE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5A256522" w14:textId="77777777" w:rsidR="00A03EFE" w:rsidRPr="00963849" w:rsidRDefault="00A03EFE" w:rsidP="00A03EF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67A5A5E3" w14:textId="16C2D8A0" w:rsidR="00A03EFE" w:rsidRPr="00963849" w:rsidRDefault="00CB03E9" w:rsidP="00A0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45,917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58D9DBD1" w14:textId="46DAE486" w:rsidR="00A03EFE" w:rsidRPr="00963849" w:rsidRDefault="00A03EFE" w:rsidP="00A0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41,875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38D2BF69" w14:textId="113951C7" w:rsidR="00A03EFE" w:rsidRPr="00963849" w:rsidRDefault="00CB03E9" w:rsidP="00A0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45,810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0805FADC" w14:textId="31CFF7A9" w:rsidR="00A03EFE" w:rsidRPr="00963849" w:rsidRDefault="00A03EFE" w:rsidP="00A0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41,869</w:t>
            </w:r>
          </w:p>
        </w:tc>
      </w:tr>
      <w:tr w:rsidR="00886C6F" w:rsidRPr="007A2507" w14:paraId="0BD1B492" w14:textId="77777777" w:rsidTr="007F5506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4B998546" w14:textId="76F667EA" w:rsidR="00886C6F" w:rsidRPr="00963849" w:rsidRDefault="00A03EFE" w:rsidP="00886C6F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83" w:type="dxa"/>
            <w:tcBorders>
              <w:bottom w:val="nil"/>
            </w:tcBorders>
          </w:tcPr>
          <w:p w14:paraId="5B9AA6EB" w14:textId="77777777" w:rsidR="00886C6F" w:rsidRPr="00963849" w:rsidRDefault="00886C6F" w:rsidP="00886C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7027311" w14:textId="58D12E8A" w:rsidR="00886C6F" w:rsidRPr="00963849" w:rsidRDefault="00CB03E9" w:rsidP="00886C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2,271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14052A05" w14:textId="26925916" w:rsidR="00886C6F" w:rsidRPr="00963849" w:rsidRDefault="00A03EFE" w:rsidP="00886C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2529C94D" w14:textId="5F02F397" w:rsidR="00886C6F" w:rsidRPr="00963849" w:rsidRDefault="00CB03E9" w:rsidP="00886C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F1C4D63" w14:textId="0B64A358" w:rsidR="00886C6F" w:rsidRPr="00963849" w:rsidRDefault="00A03EFE" w:rsidP="00886C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886C6F" w:rsidRPr="007A2507" w14:paraId="18A723DA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11D8E127" w14:textId="3FD36614" w:rsidR="00886C6F" w:rsidRPr="00963849" w:rsidRDefault="00886C6F" w:rsidP="00D91E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48425FCC" w14:textId="77777777" w:rsidR="00886C6F" w:rsidRPr="00963849" w:rsidRDefault="00886C6F" w:rsidP="00886C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561EBA7" w14:textId="2E0652EB" w:rsidR="00886C6F" w:rsidRPr="00963849" w:rsidRDefault="00CB03E9" w:rsidP="00886C6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48,188</w:t>
            </w:r>
          </w:p>
        </w:tc>
        <w:tc>
          <w:tcPr>
            <w:tcW w:w="1183" w:type="dxa"/>
            <w:tcBorders>
              <w:bottom w:val="nil"/>
            </w:tcBorders>
          </w:tcPr>
          <w:p w14:paraId="089A37A5" w14:textId="4F05ACFC" w:rsidR="00886C6F" w:rsidRPr="00963849" w:rsidRDefault="00886C6F" w:rsidP="00886C6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41,875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1F555D7B" w14:textId="3E9FCEED" w:rsidR="00886C6F" w:rsidRPr="00963849" w:rsidRDefault="00CB03E9" w:rsidP="00886C6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45,810</w:t>
            </w:r>
          </w:p>
        </w:tc>
        <w:tc>
          <w:tcPr>
            <w:tcW w:w="1214" w:type="dxa"/>
            <w:tcBorders>
              <w:bottom w:val="nil"/>
            </w:tcBorders>
          </w:tcPr>
          <w:p w14:paraId="28EFF56D" w14:textId="2E79B465" w:rsidR="00886C6F" w:rsidRPr="00963849" w:rsidRDefault="00886C6F" w:rsidP="00886C6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41,999</w:t>
            </w:r>
          </w:p>
        </w:tc>
      </w:tr>
      <w:tr w:rsidR="001A77E1" w:rsidRPr="00963849" w14:paraId="1D7CE3F7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66C84B8F" w14:textId="77777777" w:rsidR="001A77E1" w:rsidRPr="00963849" w:rsidRDefault="001A77E1" w:rsidP="00886C6F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D0797A6" w14:textId="77777777" w:rsidR="001A77E1" w:rsidRPr="00963849" w:rsidRDefault="001A77E1" w:rsidP="00886C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75187F6" w14:textId="77777777" w:rsidR="001A77E1" w:rsidRPr="00963849" w:rsidRDefault="001A77E1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2DD994E0" w14:textId="77777777" w:rsidR="001A77E1" w:rsidRPr="00963849" w:rsidRDefault="001A77E1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0F312B2C" w14:textId="77777777" w:rsidR="001A77E1" w:rsidRPr="00963849" w:rsidRDefault="001A77E1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6C51E9A2" w14:textId="77777777" w:rsidR="001A77E1" w:rsidRPr="00963849" w:rsidRDefault="001A77E1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886C6F" w:rsidRPr="007A2507" w14:paraId="0F346F59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1D7182AD" w14:textId="2DC9D691" w:rsidR="00886C6F" w:rsidRPr="00963849" w:rsidRDefault="00886C6F" w:rsidP="00886C6F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เงินกู้ยืมระยะสั้นและดอกเบี้ยค้างจ่าย</w:t>
            </w:r>
          </w:p>
        </w:tc>
        <w:tc>
          <w:tcPr>
            <w:tcW w:w="283" w:type="dxa"/>
            <w:tcBorders>
              <w:bottom w:val="nil"/>
            </w:tcBorders>
          </w:tcPr>
          <w:p w14:paraId="26AEF5C0" w14:textId="77777777" w:rsidR="00886C6F" w:rsidRPr="00963849" w:rsidRDefault="00886C6F" w:rsidP="00886C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2116847E" w14:textId="77777777" w:rsidR="00886C6F" w:rsidRPr="00963849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77E5A305" w14:textId="77777777" w:rsidR="00886C6F" w:rsidRPr="00963849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3FAC016F" w14:textId="77777777" w:rsidR="00886C6F" w:rsidRPr="00963849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44BFDAA9" w14:textId="77777777" w:rsidR="00886C6F" w:rsidRPr="00963849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886C6F" w:rsidRPr="007A2507" w14:paraId="0CF3D7FE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6458A576" w14:textId="333954D7" w:rsidR="00886C6F" w:rsidRPr="00963849" w:rsidRDefault="00886C6F" w:rsidP="00886C6F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lang w:val="en-GB"/>
              </w:rPr>
              <w:t>-</w:t>
            </w: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37D09881" w14:textId="77777777" w:rsidR="00886C6F" w:rsidRPr="00963849" w:rsidRDefault="00886C6F" w:rsidP="00886C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8775146" w14:textId="77777777" w:rsidR="00886C6F" w:rsidRPr="00963849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7475BE0C" w14:textId="77777777" w:rsidR="00886C6F" w:rsidRPr="00963849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6408C778" w14:textId="77777777" w:rsidR="00886C6F" w:rsidRPr="00963849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3FD94333" w14:textId="77777777" w:rsidR="00886C6F" w:rsidRPr="00963849" w:rsidRDefault="00886C6F" w:rsidP="0088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FE5FE6" w:rsidRPr="007A2507" w14:paraId="30921FAD" w14:textId="77777777" w:rsidTr="0055283F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569D888F" w14:textId="4B8A8DF3" w:rsidR="00FE5FE6" w:rsidRPr="00963849" w:rsidRDefault="00FE5FE6" w:rsidP="00FE5FE6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83" w:type="dxa"/>
            <w:tcBorders>
              <w:bottom w:val="nil"/>
            </w:tcBorders>
          </w:tcPr>
          <w:p w14:paraId="748CB2C8" w14:textId="77777777" w:rsidR="00FE5FE6" w:rsidRPr="00963849" w:rsidRDefault="00FE5FE6" w:rsidP="00FE5FE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4B3A4E1" w14:textId="6CFE107D" w:rsidR="00FE5FE6" w:rsidRPr="00963849" w:rsidRDefault="00CB03E9" w:rsidP="00FE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49,247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0AC94041" w14:textId="4530D24A" w:rsidR="00FE5FE6" w:rsidRPr="00963849" w:rsidRDefault="00FE5FE6" w:rsidP="00FE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52,991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65B2C265" w14:textId="270BF410" w:rsidR="00FE5FE6" w:rsidRPr="00963849" w:rsidRDefault="00CB03E9" w:rsidP="00FE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37,047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15D89328" w14:textId="58BF034E" w:rsidR="00FE5FE6" w:rsidRPr="00963849" w:rsidRDefault="00FE5FE6" w:rsidP="00FE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35,887</w:t>
            </w:r>
          </w:p>
        </w:tc>
      </w:tr>
      <w:tr w:rsidR="00FE5FE6" w:rsidRPr="007A2507" w14:paraId="0DDBBF57" w14:textId="77777777" w:rsidTr="007F5506">
        <w:trPr>
          <w:cantSplit/>
          <w:trHeight w:val="73"/>
        </w:trPr>
        <w:tc>
          <w:tcPr>
            <w:tcW w:w="4007" w:type="dxa"/>
          </w:tcPr>
          <w:p w14:paraId="15BE7341" w14:textId="1D748390" w:rsidR="00FE5FE6" w:rsidRPr="00963849" w:rsidRDefault="00FE5FE6" w:rsidP="00FE5FE6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กรรมการบริษัทย่อย</w:t>
            </w:r>
          </w:p>
        </w:tc>
        <w:tc>
          <w:tcPr>
            <w:tcW w:w="283" w:type="dxa"/>
          </w:tcPr>
          <w:p w14:paraId="465854C9" w14:textId="77777777" w:rsidR="00FE5FE6" w:rsidRPr="00963849" w:rsidRDefault="00FE5FE6" w:rsidP="00FE5FE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5B98A7F" w14:textId="3F39DC60" w:rsidR="00FE5FE6" w:rsidRPr="00963849" w:rsidRDefault="00CB03E9" w:rsidP="00FE5F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4,056</w:t>
            </w:r>
          </w:p>
        </w:tc>
        <w:tc>
          <w:tcPr>
            <w:tcW w:w="1183" w:type="dxa"/>
            <w:vAlign w:val="bottom"/>
          </w:tcPr>
          <w:p w14:paraId="7A02FE0E" w14:textId="7D002AC2" w:rsidR="00FE5FE6" w:rsidRPr="00963849" w:rsidRDefault="00FE5FE6" w:rsidP="00FE5F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7,051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FD949B5" w14:textId="109EC7EE" w:rsidR="00FE5FE6" w:rsidRPr="00963849" w:rsidRDefault="00CB03E9" w:rsidP="00E51A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14" w:type="dxa"/>
            <w:vAlign w:val="bottom"/>
          </w:tcPr>
          <w:p w14:paraId="2DED90E0" w14:textId="4A964FC9" w:rsidR="00FE5FE6" w:rsidRPr="00963849" w:rsidRDefault="00FE5FE6" w:rsidP="00FE5F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FE5FE6" w:rsidRPr="007A2507" w14:paraId="1B562444" w14:textId="77777777" w:rsidTr="007F5506">
        <w:trPr>
          <w:cantSplit/>
          <w:trHeight w:val="73"/>
        </w:trPr>
        <w:tc>
          <w:tcPr>
            <w:tcW w:w="4007" w:type="dxa"/>
            <w:tcBorders>
              <w:bottom w:val="nil"/>
            </w:tcBorders>
          </w:tcPr>
          <w:p w14:paraId="541E5CE7" w14:textId="19E7EE73" w:rsidR="00FE5FE6" w:rsidRPr="00963849" w:rsidRDefault="00FE5FE6" w:rsidP="00D91E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2BDEF00C" w14:textId="77777777" w:rsidR="00FE5FE6" w:rsidRPr="00963849" w:rsidRDefault="00FE5FE6" w:rsidP="00FE5FE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22ABC5F1" w14:textId="3654332C" w:rsidR="00FE5FE6" w:rsidRPr="00963849" w:rsidRDefault="00CB03E9" w:rsidP="00FE5FE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53,303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32D57044" w14:textId="0A75586E" w:rsidR="00FE5FE6" w:rsidRPr="00963849" w:rsidRDefault="00FE5FE6" w:rsidP="00FE5FE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60,042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41409FA5" w14:textId="36A3EE22" w:rsidR="00FE5FE6" w:rsidRPr="00963849" w:rsidRDefault="00CB03E9" w:rsidP="00E51A9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37,047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67394698" w14:textId="0A0891BC" w:rsidR="00FE5FE6" w:rsidRPr="00963849" w:rsidRDefault="00FE5FE6" w:rsidP="00FE5FE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35,887</w:t>
            </w:r>
          </w:p>
        </w:tc>
      </w:tr>
    </w:tbl>
    <w:p w14:paraId="229ADA93" w14:textId="77777777" w:rsidR="001B7D9C" w:rsidRPr="00963849" w:rsidRDefault="001B7D9C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0A08725" w14:textId="17F872F8" w:rsidR="00CD4CCA" w:rsidRPr="00963849" w:rsidRDefault="005819FA" w:rsidP="00EA4BA7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123CC2" w:rsidRPr="00963849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963849">
        <w:rPr>
          <w:rFonts w:ascii="Browallia New" w:hAnsi="Browallia New" w:cs="Browallia New"/>
          <w:sz w:val="28"/>
          <w:szCs w:val="28"/>
          <w:cs/>
        </w:rPr>
        <w:t>เดือนสิ้นสุดวันที่</w:t>
      </w:r>
      <w:r w:rsidRPr="00963849">
        <w:rPr>
          <w:rFonts w:ascii="Browallia New" w:hAnsi="Browallia New" w:cs="Browallia New"/>
          <w:sz w:val="28"/>
          <w:szCs w:val="28"/>
        </w:rPr>
        <w:t xml:space="preserve"> 30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23CC2" w:rsidRPr="00963849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</w:rPr>
        <w:t>2566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D572C" w:rsidRPr="00963849">
        <w:rPr>
          <w:rFonts w:ascii="Browallia New" w:hAnsi="Browallia New" w:cs="Browallia New"/>
          <w:sz w:val="28"/>
          <w:szCs w:val="28"/>
          <w:cs/>
        </w:rPr>
        <w:t xml:space="preserve">และสำหรับปีสิ้นสุดวันที่ </w:t>
      </w:r>
      <w:r w:rsidR="00DD572C" w:rsidRPr="00963849">
        <w:rPr>
          <w:rFonts w:ascii="Browallia New" w:hAnsi="Browallia New" w:cs="Browallia New"/>
          <w:sz w:val="28"/>
          <w:szCs w:val="28"/>
        </w:rPr>
        <w:t>31</w:t>
      </w:r>
      <w:r w:rsidR="00DD572C" w:rsidRPr="00963849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DD572C" w:rsidRPr="00963849">
        <w:rPr>
          <w:rFonts w:ascii="Browallia New" w:hAnsi="Browallia New" w:cs="Browallia New"/>
          <w:sz w:val="28"/>
          <w:szCs w:val="28"/>
        </w:rPr>
        <w:t>256</w:t>
      </w:r>
      <w:r w:rsidR="00FE5FE6" w:rsidRPr="00963849">
        <w:rPr>
          <w:rFonts w:ascii="Browallia New" w:hAnsi="Browallia New" w:cs="Browallia New"/>
          <w:sz w:val="28"/>
          <w:szCs w:val="28"/>
        </w:rPr>
        <w:t>5</w:t>
      </w:r>
      <w:r w:rsidR="00DD572C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9F0E1E" w:rsidRPr="00963849">
        <w:rPr>
          <w:rFonts w:ascii="Browallia New" w:hAnsi="Browallia New" w:cs="Browallia New"/>
          <w:sz w:val="28"/>
          <w:szCs w:val="28"/>
          <w:cs/>
        </w:rPr>
        <w:t>รายการเคลื่อนไหวของเงินกู้ยืมระยะสั้น</w:t>
      </w:r>
      <w:r w:rsidR="009F0E1E" w:rsidRPr="00963849">
        <w:rPr>
          <w:rFonts w:ascii="Browallia New" w:hAnsi="Browallia New" w:cs="Browallia New"/>
          <w:sz w:val="28"/>
          <w:szCs w:val="28"/>
        </w:rPr>
        <w:t xml:space="preserve"> - </w:t>
      </w:r>
      <w:r w:rsidR="009F0E1E" w:rsidRPr="00963849">
        <w:rPr>
          <w:rFonts w:ascii="Browallia New" w:hAnsi="Browallia New" w:cs="Browallia New"/>
          <w:sz w:val="28"/>
          <w:szCs w:val="28"/>
          <w:cs/>
        </w:rPr>
        <w:t xml:space="preserve">บุคคลและบริษัทที่เกี่ยวข้อง </w:t>
      </w:r>
      <w:r w:rsidR="009F0E1E" w:rsidRPr="00963849">
        <w:rPr>
          <w:rFonts w:ascii="Browallia New" w:hAnsi="Browallia New" w:cs="Browallia New"/>
          <w:sz w:val="28"/>
          <w:szCs w:val="28"/>
        </w:rPr>
        <w:t>(</w:t>
      </w:r>
      <w:r w:rsidR="009F0E1E" w:rsidRPr="00963849">
        <w:rPr>
          <w:rFonts w:ascii="Browallia New" w:hAnsi="Browallia New" w:cs="Browallia New"/>
          <w:sz w:val="28"/>
          <w:szCs w:val="28"/>
          <w:cs/>
        </w:rPr>
        <w:t>ไม่รวมดอกเบี้ย</w:t>
      </w:r>
      <w:r w:rsidR="009F0E1E" w:rsidRPr="00963849">
        <w:rPr>
          <w:rFonts w:ascii="Browallia New" w:hAnsi="Browallia New" w:cs="Browallia New"/>
          <w:sz w:val="28"/>
          <w:szCs w:val="28"/>
        </w:rPr>
        <w:t xml:space="preserve">) </w:t>
      </w:r>
      <w:r w:rsidR="009B4424" w:rsidRPr="00963849">
        <w:rPr>
          <w:rFonts w:ascii="Browallia New" w:hAnsi="Browallia New" w:cs="Browallia New"/>
          <w:sz w:val="28"/>
          <w:szCs w:val="28"/>
          <w:cs/>
        </w:rPr>
        <w:t>มี</w:t>
      </w:r>
      <w:r w:rsidR="00DD572C" w:rsidRPr="00963849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53A31EB2" w14:textId="77777777" w:rsidR="00511D1E" w:rsidRPr="00963849" w:rsidRDefault="00511D1E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"/>
          <w:szCs w:val="2"/>
        </w:rPr>
      </w:pPr>
    </w:p>
    <w:p w14:paraId="23E5BAD5" w14:textId="77777777" w:rsidR="00DE2A59" w:rsidRPr="00963849" w:rsidRDefault="00DE2A59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84" w:type="dxa"/>
        <w:tblInd w:w="29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36"/>
        <w:gridCol w:w="236"/>
        <w:gridCol w:w="1303"/>
        <w:gridCol w:w="1303"/>
        <w:gridCol w:w="1303"/>
        <w:gridCol w:w="1303"/>
      </w:tblGrid>
      <w:tr w:rsidR="004D4C3A" w:rsidRPr="007A2507" w14:paraId="5BEFFB56" w14:textId="77777777" w:rsidTr="00EB276F">
        <w:trPr>
          <w:cantSplit/>
          <w:tblHeader/>
        </w:trPr>
        <w:tc>
          <w:tcPr>
            <w:tcW w:w="3736" w:type="dxa"/>
            <w:tcBorders>
              <w:top w:val="nil"/>
            </w:tcBorders>
          </w:tcPr>
          <w:p w14:paraId="07CC2CEA" w14:textId="77777777" w:rsidR="00CD4CCA" w:rsidRPr="00963849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EE3D2EB" w14:textId="77777777" w:rsidR="00CD4CCA" w:rsidRPr="00963849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12" w:type="dxa"/>
            <w:gridSpan w:val="4"/>
            <w:tcBorders>
              <w:top w:val="nil"/>
            </w:tcBorders>
          </w:tcPr>
          <w:p w14:paraId="451F46E8" w14:textId="77777777" w:rsidR="00CD4CCA" w:rsidRPr="00963849" w:rsidRDefault="00CD4CCA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4D4C3A" w:rsidRPr="007A2507" w14:paraId="061566AA" w14:textId="77777777" w:rsidTr="00EB276F">
        <w:trPr>
          <w:cantSplit/>
          <w:tblHeader/>
        </w:trPr>
        <w:tc>
          <w:tcPr>
            <w:tcW w:w="3736" w:type="dxa"/>
          </w:tcPr>
          <w:p w14:paraId="2089EFE8" w14:textId="77777777" w:rsidR="00CD4CCA" w:rsidRPr="00963849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6C54CB4" w14:textId="77777777" w:rsidR="00CD4CCA" w:rsidRPr="00963849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06" w:type="dxa"/>
            <w:gridSpan w:val="2"/>
          </w:tcPr>
          <w:p w14:paraId="3A1C82C9" w14:textId="77777777" w:rsidR="00CD4CCA" w:rsidRPr="00963849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72D23A59" w14:textId="77777777" w:rsidR="00CD4CCA" w:rsidRPr="00963849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12BB1" w:rsidRPr="007A2507" w14:paraId="5957539D" w14:textId="77777777" w:rsidTr="00EB276F">
        <w:trPr>
          <w:cantSplit/>
          <w:tblHeader/>
        </w:trPr>
        <w:tc>
          <w:tcPr>
            <w:tcW w:w="3736" w:type="dxa"/>
          </w:tcPr>
          <w:p w14:paraId="7E1044D2" w14:textId="77777777" w:rsidR="00E12BB1" w:rsidRPr="00963849" w:rsidRDefault="00E12BB1" w:rsidP="00E1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2D2DEA" w14:textId="77777777" w:rsidR="00E12BB1" w:rsidRPr="00963849" w:rsidRDefault="00E12BB1" w:rsidP="00E1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</w:tcPr>
          <w:p w14:paraId="4D474D23" w14:textId="43EC8140" w:rsidR="00E12BB1" w:rsidRPr="00963849" w:rsidRDefault="00871E05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23CC2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E12BB1" w:rsidRPr="00963849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303" w:type="dxa"/>
          </w:tcPr>
          <w:p w14:paraId="43671D78" w14:textId="5671BF2A" w:rsidR="00E12BB1" w:rsidRPr="00963849" w:rsidRDefault="00E12BB1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03" w:type="dxa"/>
          </w:tcPr>
          <w:p w14:paraId="65E251B1" w14:textId="692E0308" w:rsidR="00E12BB1" w:rsidRPr="00963849" w:rsidRDefault="00871E05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23CC2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E12BB1" w:rsidRPr="00963849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303" w:type="dxa"/>
          </w:tcPr>
          <w:p w14:paraId="3664EFFB" w14:textId="3318D087" w:rsidR="00E12BB1" w:rsidRPr="00963849" w:rsidRDefault="00E12BB1" w:rsidP="00E1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4D4C3A" w:rsidRPr="007A2507" w14:paraId="4B8CBBBC" w14:textId="77777777" w:rsidTr="00342ABF">
        <w:trPr>
          <w:cantSplit/>
          <w:trHeight w:val="351"/>
        </w:trPr>
        <w:tc>
          <w:tcPr>
            <w:tcW w:w="3736" w:type="dxa"/>
            <w:tcBorders>
              <w:bottom w:val="nil"/>
            </w:tcBorders>
            <w:vAlign w:val="bottom"/>
          </w:tcPr>
          <w:p w14:paraId="3A5E8A2B" w14:textId="04025A76" w:rsidR="00F85BA9" w:rsidRPr="00963849" w:rsidRDefault="00F85BA9" w:rsidP="001207A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7E77447" w14:textId="77777777" w:rsidR="00F85BA9" w:rsidRPr="00963849" w:rsidRDefault="00F85BA9" w:rsidP="00F85BA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6564ADC5" w14:textId="6D52292B" w:rsidR="00F85BA9" w:rsidRPr="00963849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626B4092" w14:textId="186ECA43" w:rsidR="00F85BA9" w:rsidRPr="00963849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4799115B" w14:textId="035CC143" w:rsidR="00F85BA9" w:rsidRPr="00963849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3" w:type="dxa"/>
            <w:tcBorders>
              <w:bottom w:val="nil"/>
            </w:tcBorders>
          </w:tcPr>
          <w:p w14:paraId="563BB49D" w14:textId="02F16FDA" w:rsidR="00F85BA9" w:rsidRPr="00963849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00E0F" w:rsidRPr="007A2507" w14:paraId="385FA2E7" w14:textId="77777777" w:rsidTr="00EB276F">
        <w:trPr>
          <w:cantSplit/>
        </w:trPr>
        <w:tc>
          <w:tcPr>
            <w:tcW w:w="3736" w:type="dxa"/>
            <w:tcBorders>
              <w:bottom w:val="nil"/>
            </w:tcBorders>
            <w:vAlign w:val="bottom"/>
          </w:tcPr>
          <w:p w14:paraId="72A4B1A8" w14:textId="77777777" w:rsidR="00100E0F" w:rsidRPr="00963849" w:rsidRDefault="00100E0F" w:rsidP="00100E0F">
            <w:pPr>
              <w:pStyle w:val="a3"/>
              <w:tabs>
                <w:tab w:val="clear" w:pos="1080"/>
                <w:tab w:val="left" w:pos="113"/>
              </w:tabs>
              <w:ind w:left="276" w:right="-113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วันต้นงวด </w:t>
            </w:r>
          </w:p>
        </w:tc>
        <w:tc>
          <w:tcPr>
            <w:tcW w:w="236" w:type="dxa"/>
            <w:tcBorders>
              <w:bottom w:val="nil"/>
            </w:tcBorders>
          </w:tcPr>
          <w:p w14:paraId="33408194" w14:textId="77777777" w:rsidR="00100E0F" w:rsidRPr="00963849" w:rsidRDefault="00100E0F" w:rsidP="00100E0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4CB7D4DF" w14:textId="3F1C6856" w:rsidR="00100E0F" w:rsidRPr="00963849" w:rsidRDefault="00CB03E9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59,000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436E3B24" w14:textId="73EA88F4" w:rsidR="00100E0F" w:rsidRPr="00963849" w:rsidRDefault="00100E0F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25,000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76DF9C88" w14:textId="07D7A496" w:rsidR="00100E0F" w:rsidRPr="00963849" w:rsidRDefault="00CB03E9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35,000</w:t>
            </w:r>
          </w:p>
        </w:tc>
        <w:tc>
          <w:tcPr>
            <w:tcW w:w="1303" w:type="dxa"/>
            <w:tcBorders>
              <w:bottom w:val="nil"/>
            </w:tcBorders>
          </w:tcPr>
          <w:p w14:paraId="7B85000B" w14:textId="14FAF904" w:rsidR="00100E0F" w:rsidRPr="00963849" w:rsidRDefault="00100E0F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25,000</w:t>
            </w:r>
          </w:p>
        </w:tc>
      </w:tr>
      <w:tr w:rsidR="00100E0F" w:rsidRPr="007A2507" w14:paraId="44840BE8" w14:textId="77777777" w:rsidTr="00EB276F">
        <w:trPr>
          <w:cantSplit/>
        </w:trPr>
        <w:tc>
          <w:tcPr>
            <w:tcW w:w="3736" w:type="dxa"/>
            <w:tcBorders>
              <w:bottom w:val="nil"/>
            </w:tcBorders>
            <w:vAlign w:val="bottom"/>
          </w:tcPr>
          <w:p w14:paraId="35B4B70F" w14:textId="01CBFA3A" w:rsidR="00100E0F" w:rsidRPr="00963849" w:rsidRDefault="00100E0F" w:rsidP="004828CB">
            <w:pPr>
              <w:pStyle w:val="a3"/>
              <w:tabs>
                <w:tab w:val="clear" w:pos="1080"/>
                <w:tab w:val="left" w:pos="113"/>
                <w:tab w:val="left" w:pos="525"/>
              </w:tabs>
              <w:ind w:left="276" w:right="-113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เงินกู้เพิ่ม</w:t>
            </w:r>
          </w:p>
        </w:tc>
        <w:tc>
          <w:tcPr>
            <w:tcW w:w="236" w:type="dxa"/>
            <w:tcBorders>
              <w:bottom w:val="nil"/>
            </w:tcBorders>
          </w:tcPr>
          <w:p w14:paraId="70DF89B8" w14:textId="77777777" w:rsidR="00100E0F" w:rsidRPr="00963849" w:rsidRDefault="00100E0F" w:rsidP="00100E0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4AB35ECA" w14:textId="3FDB6F6D" w:rsidR="00100E0F" w:rsidRPr="00963849" w:rsidRDefault="00CB03E9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5E484A77" w14:textId="0794F793" w:rsidR="00100E0F" w:rsidRPr="00963849" w:rsidRDefault="00100E0F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44,000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165DA454" w14:textId="76D1BF7E" w:rsidR="00100E0F" w:rsidRPr="00963849" w:rsidRDefault="00CB03E9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03" w:type="dxa"/>
            <w:tcBorders>
              <w:bottom w:val="nil"/>
            </w:tcBorders>
          </w:tcPr>
          <w:p w14:paraId="2175EFFA" w14:textId="7B2FD961" w:rsidR="00100E0F" w:rsidRPr="00963849" w:rsidRDefault="00100E0F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20,000</w:t>
            </w:r>
          </w:p>
        </w:tc>
      </w:tr>
      <w:tr w:rsidR="007B3D75" w:rsidRPr="007A2507" w14:paraId="5C887E38" w14:textId="77777777" w:rsidTr="00391D26">
        <w:trPr>
          <w:cantSplit/>
        </w:trPr>
        <w:tc>
          <w:tcPr>
            <w:tcW w:w="3736" w:type="dxa"/>
            <w:tcBorders>
              <w:bottom w:val="nil"/>
            </w:tcBorders>
            <w:vAlign w:val="bottom"/>
          </w:tcPr>
          <w:p w14:paraId="7A37DAFA" w14:textId="094B2B76" w:rsidR="007B3D75" w:rsidRPr="00963849" w:rsidRDefault="007B3D75" w:rsidP="007B3D75">
            <w:pPr>
              <w:pStyle w:val="a3"/>
              <w:tabs>
                <w:tab w:val="clear" w:pos="1080"/>
                <w:tab w:val="left" w:pos="113"/>
              </w:tabs>
              <w:ind w:left="276" w:right="-113" w:hanging="299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="004828CB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  <w:tcBorders>
              <w:bottom w:val="nil"/>
            </w:tcBorders>
          </w:tcPr>
          <w:p w14:paraId="4BD896AA" w14:textId="77777777" w:rsidR="007B3D75" w:rsidRPr="00963849" w:rsidRDefault="007B3D75" w:rsidP="000C553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4F18DCB0" w14:textId="7FD15C59" w:rsidR="007B3D75" w:rsidRPr="00963849" w:rsidRDefault="00CB03E9" w:rsidP="000C55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(8,000)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07D7191E" w14:textId="6AD40841" w:rsidR="007B3D75" w:rsidRPr="00963849" w:rsidRDefault="007B3D75" w:rsidP="000C553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(10,000)</w:t>
            </w: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</w:tcPr>
          <w:p w14:paraId="61EB4AD2" w14:textId="67AC3D08" w:rsidR="007B3D75" w:rsidRPr="00963849" w:rsidRDefault="00CB03E9" w:rsidP="000C55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03" w:type="dxa"/>
            <w:tcBorders>
              <w:bottom w:val="nil"/>
            </w:tcBorders>
          </w:tcPr>
          <w:p w14:paraId="1AA2399A" w14:textId="670F2C28" w:rsidR="007B3D75" w:rsidRPr="00963849" w:rsidRDefault="007B3D75" w:rsidP="000C55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(10,000)</w:t>
            </w:r>
          </w:p>
        </w:tc>
      </w:tr>
      <w:tr w:rsidR="00100E0F" w:rsidRPr="007A2507" w14:paraId="02C50558" w14:textId="77777777" w:rsidTr="00EB276F">
        <w:trPr>
          <w:cantSplit/>
        </w:trPr>
        <w:tc>
          <w:tcPr>
            <w:tcW w:w="3736" w:type="dxa"/>
            <w:tcBorders>
              <w:bottom w:val="nil"/>
            </w:tcBorders>
            <w:vAlign w:val="bottom"/>
          </w:tcPr>
          <w:p w14:paraId="3B1678EA" w14:textId="01D3ED00" w:rsidR="00100E0F" w:rsidRPr="00963849" w:rsidRDefault="00100E0F" w:rsidP="00100E0F">
            <w:pPr>
              <w:pStyle w:val="a3"/>
              <w:tabs>
                <w:tab w:val="clear" w:pos="1080"/>
                <w:tab w:val="left" w:pos="113"/>
              </w:tabs>
              <w:ind w:left="276" w:right="-113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236" w:type="dxa"/>
            <w:tcBorders>
              <w:bottom w:val="nil"/>
            </w:tcBorders>
          </w:tcPr>
          <w:p w14:paraId="6829834B" w14:textId="77777777" w:rsidR="00100E0F" w:rsidRPr="00963849" w:rsidRDefault="00100E0F" w:rsidP="00100E0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1B9ECFBB" w14:textId="2D3500B4" w:rsidR="00100E0F" w:rsidRPr="00963849" w:rsidRDefault="00CB03E9" w:rsidP="00100E0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51,000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3693F999" w14:textId="3D02584E" w:rsidR="00100E0F" w:rsidRPr="00963849" w:rsidRDefault="00100E0F" w:rsidP="00100E0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59,000</w:t>
            </w: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65DB330E" w14:textId="23619732" w:rsidR="00100E0F" w:rsidRPr="00963849" w:rsidRDefault="00CB03E9" w:rsidP="00100E0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35,000</w:t>
            </w:r>
          </w:p>
        </w:tc>
        <w:tc>
          <w:tcPr>
            <w:tcW w:w="1303" w:type="dxa"/>
            <w:tcBorders>
              <w:bottom w:val="nil"/>
            </w:tcBorders>
          </w:tcPr>
          <w:p w14:paraId="25427D13" w14:textId="1518E4AA" w:rsidR="00100E0F" w:rsidRPr="00963849" w:rsidRDefault="00100E0F" w:rsidP="00100E0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35,000</w:t>
            </w:r>
          </w:p>
        </w:tc>
      </w:tr>
    </w:tbl>
    <w:p w14:paraId="383683E3" w14:textId="77777777" w:rsidR="00336979" w:rsidRPr="00963849" w:rsidRDefault="00336979" w:rsidP="00336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7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A051816" w14:textId="65A2E06C" w:rsidR="00DF3CBF" w:rsidRPr="00963849" w:rsidRDefault="00D26699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t>เ</w:t>
      </w:r>
      <w:r w:rsidR="00DF3CBF" w:rsidRPr="00963849">
        <w:rPr>
          <w:rFonts w:ascii="Browallia New" w:hAnsi="Browallia New" w:cs="Browallia New"/>
          <w:sz w:val="28"/>
          <w:szCs w:val="28"/>
          <w:cs/>
        </w:rPr>
        <w:t xml:space="preserve">งินกู้ยืมระยะสั้นจากบุคคลและบริษัทที่เกี่ยวข้องดังกล่าวอยู่ในรูปแบบตั๋วสัญญาใช้เงิน โดยมีอัตราดอกเบี้ยร้อยละ </w:t>
      </w:r>
      <w:r w:rsidR="00DF3CBF" w:rsidRPr="00963849">
        <w:rPr>
          <w:rFonts w:ascii="Browallia New" w:hAnsi="Browallia New" w:cs="Browallia New"/>
          <w:sz w:val="28"/>
          <w:szCs w:val="28"/>
        </w:rPr>
        <w:br/>
      </w:r>
      <w:r w:rsidR="00970D0B" w:rsidRPr="00963849">
        <w:rPr>
          <w:rFonts w:ascii="Browallia New" w:hAnsi="Browallia New" w:cs="Browallia New"/>
          <w:sz w:val="28"/>
          <w:szCs w:val="28"/>
          <w:cs/>
        </w:rPr>
        <w:t xml:space="preserve">5.00 - </w:t>
      </w:r>
      <w:r w:rsidR="00AC4796" w:rsidRPr="00963849">
        <w:rPr>
          <w:rFonts w:ascii="Browallia New" w:hAnsi="Browallia New" w:cs="Browallia New"/>
          <w:sz w:val="28"/>
          <w:szCs w:val="28"/>
          <w:cs/>
        </w:rPr>
        <w:t>6</w:t>
      </w:r>
      <w:r w:rsidR="00DF3CBF" w:rsidRPr="00963849">
        <w:rPr>
          <w:rFonts w:ascii="Browallia New" w:hAnsi="Browallia New" w:cs="Browallia New"/>
          <w:sz w:val="28"/>
          <w:szCs w:val="28"/>
          <w:cs/>
        </w:rPr>
        <w:t>.00 ต่อปี</w:t>
      </w:r>
      <w:r w:rsidR="00474C37" w:rsidRPr="009638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F3CBF" w:rsidRPr="00963849">
        <w:rPr>
          <w:rFonts w:ascii="Browallia New" w:hAnsi="Browallia New" w:cs="Browallia New"/>
          <w:sz w:val="28"/>
          <w:szCs w:val="28"/>
          <w:cs/>
        </w:rPr>
        <w:t>และมีกำหนดชำระคืนเมื่อทวงถาม โดยไม่มีหลักประกัน</w:t>
      </w:r>
    </w:p>
    <w:p w14:paraId="235FE028" w14:textId="77777777" w:rsidR="00270681" w:rsidRPr="00963849" w:rsidRDefault="00270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cs/>
          <w:lang w:eastAsia="th-TH"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9218" w:type="dxa"/>
        <w:tblInd w:w="28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6"/>
        <w:gridCol w:w="1701"/>
        <w:gridCol w:w="1701"/>
      </w:tblGrid>
      <w:tr w:rsidR="00500825" w:rsidRPr="007A2507" w14:paraId="757E5A64" w14:textId="77777777" w:rsidTr="00EB276F">
        <w:trPr>
          <w:cantSplit/>
          <w:tblHeader/>
        </w:trPr>
        <w:tc>
          <w:tcPr>
            <w:tcW w:w="5816" w:type="dxa"/>
          </w:tcPr>
          <w:p w14:paraId="06F7DC3D" w14:textId="77777777" w:rsidR="00500825" w:rsidRPr="00963849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402" w:type="dxa"/>
            <w:gridSpan w:val="2"/>
          </w:tcPr>
          <w:p w14:paraId="37A5FA41" w14:textId="472DD2D3" w:rsidR="00500825" w:rsidRPr="00963849" w:rsidRDefault="00500825" w:rsidP="00F3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500825" w:rsidRPr="007A2507" w14:paraId="10043B10" w14:textId="77777777" w:rsidTr="00EB276F">
        <w:trPr>
          <w:cantSplit/>
          <w:tblHeader/>
        </w:trPr>
        <w:tc>
          <w:tcPr>
            <w:tcW w:w="5816" w:type="dxa"/>
          </w:tcPr>
          <w:p w14:paraId="374191B6" w14:textId="77777777" w:rsidR="00500825" w:rsidRPr="00963849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402" w:type="dxa"/>
            <w:gridSpan w:val="2"/>
          </w:tcPr>
          <w:p w14:paraId="68A15344" w14:textId="023332F1" w:rsidR="00500825" w:rsidRPr="00963849" w:rsidRDefault="00500825" w:rsidP="00FC0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งบการเงินรวมและ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br/>
              <w:t>งบการเงินเฉพาะของบริษัท</w:t>
            </w:r>
          </w:p>
        </w:tc>
      </w:tr>
      <w:tr w:rsidR="00100E0F" w:rsidRPr="007A2507" w14:paraId="3AD8EC0B" w14:textId="77777777" w:rsidTr="00EB276F">
        <w:trPr>
          <w:cantSplit/>
          <w:tblHeader/>
        </w:trPr>
        <w:tc>
          <w:tcPr>
            <w:tcW w:w="5816" w:type="dxa"/>
          </w:tcPr>
          <w:p w14:paraId="0D5A82BF" w14:textId="77777777" w:rsidR="00100E0F" w:rsidRPr="00963849" w:rsidRDefault="00100E0F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27D517CF" w14:textId="7E0189A8" w:rsidR="00100E0F" w:rsidRPr="00963849" w:rsidRDefault="003526D4" w:rsidP="00100E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23CC2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00E0F" w:rsidRPr="00963849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701" w:type="dxa"/>
          </w:tcPr>
          <w:p w14:paraId="34FF2270" w14:textId="455840BB" w:rsidR="00100E0F" w:rsidRPr="00963849" w:rsidRDefault="00100E0F" w:rsidP="00100E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500825" w:rsidRPr="007A2507" w14:paraId="0D989F71" w14:textId="77777777" w:rsidTr="00EB276F">
        <w:trPr>
          <w:cantSplit/>
          <w:tblHeader/>
        </w:trPr>
        <w:tc>
          <w:tcPr>
            <w:tcW w:w="5816" w:type="dxa"/>
          </w:tcPr>
          <w:p w14:paraId="60B64480" w14:textId="77777777" w:rsidR="00500825" w:rsidRPr="00963849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222FE160" w14:textId="77777777" w:rsidR="00500825" w:rsidRPr="00963849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21E5F299" w14:textId="77777777" w:rsidR="00500825" w:rsidRPr="00963849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00825" w:rsidRPr="007A2507" w14:paraId="69832CEC" w14:textId="77777777" w:rsidTr="00EB276F">
        <w:trPr>
          <w:cantSplit/>
        </w:trPr>
        <w:tc>
          <w:tcPr>
            <w:tcW w:w="5816" w:type="dxa"/>
            <w:tcBorders>
              <w:bottom w:val="nil"/>
            </w:tcBorders>
            <w:vAlign w:val="center"/>
          </w:tcPr>
          <w:p w14:paraId="51DC9B65" w14:textId="60BA4C84" w:rsidR="00500825" w:rsidRPr="00963849" w:rsidRDefault="00500825" w:rsidP="00FC0B7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701" w:type="dxa"/>
            <w:tcBorders>
              <w:bottom w:val="nil"/>
            </w:tcBorders>
          </w:tcPr>
          <w:p w14:paraId="3DA094E8" w14:textId="77777777" w:rsidR="00500825" w:rsidRPr="00963849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47D6471" w14:textId="77777777" w:rsidR="00500825" w:rsidRPr="00963849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9722F" w:rsidRPr="007A2507" w14:paraId="4F8414BE" w14:textId="77777777" w:rsidTr="00900BDE">
        <w:trPr>
          <w:cantSplit/>
        </w:trPr>
        <w:tc>
          <w:tcPr>
            <w:tcW w:w="5816" w:type="dxa"/>
            <w:vAlign w:val="bottom"/>
          </w:tcPr>
          <w:p w14:paraId="2A264A53" w14:textId="50D1C516" w:rsidR="0059722F" w:rsidRPr="00963849" w:rsidRDefault="0059722F" w:rsidP="0059722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ญาติกรรมการ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D1A171" w14:textId="55D6E877" w:rsidR="0059722F" w:rsidRPr="00963849" w:rsidRDefault="00900BDE" w:rsidP="0059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60,807</w:t>
            </w:r>
          </w:p>
        </w:tc>
        <w:tc>
          <w:tcPr>
            <w:tcW w:w="1701" w:type="dxa"/>
            <w:vAlign w:val="bottom"/>
          </w:tcPr>
          <w:p w14:paraId="0D2B41B2" w14:textId="154F288B" w:rsidR="0059722F" w:rsidRPr="00963849" w:rsidRDefault="009E4BF2" w:rsidP="0059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64,795</w:t>
            </w:r>
          </w:p>
        </w:tc>
      </w:tr>
      <w:tr w:rsidR="0059722F" w:rsidRPr="007A2507" w14:paraId="2644728C" w14:textId="77777777" w:rsidTr="004004FE">
        <w:trPr>
          <w:cantSplit/>
        </w:trPr>
        <w:tc>
          <w:tcPr>
            <w:tcW w:w="5816" w:type="dxa"/>
            <w:tcBorders>
              <w:bottom w:val="nil"/>
            </w:tcBorders>
            <w:vAlign w:val="bottom"/>
          </w:tcPr>
          <w:p w14:paraId="0F2023E4" w14:textId="60A37A37" w:rsidR="0059722F" w:rsidRPr="00963849" w:rsidRDefault="0059722F" w:rsidP="0059722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1306562F" w14:textId="2057F27D" w:rsidR="0059722F" w:rsidRPr="00963849" w:rsidRDefault="00900BDE" w:rsidP="00597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50DAC" w:rsidRPr="00963849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>,9</w:t>
            </w:r>
            <w:r w:rsidR="00E50DAC" w:rsidRPr="00963849">
              <w:rPr>
                <w:rFonts w:ascii="Browallia New" w:hAnsi="Browallia New" w:cs="Browallia New"/>
                <w:sz w:val="28"/>
                <w:szCs w:val="28"/>
              </w:rPr>
              <w:t>73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7524F7D4" w14:textId="4EA97BE2" w:rsidR="0059722F" w:rsidRPr="00963849" w:rsidRDefault="0059722F" w:rsidP="00597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(11,964)</w:t>
            </w:r>
          </w:p>
        </w:tc>
      </w:tr>
      <w:tr w:rsidR="0059722F" w:rsidRPr="007A2507" w14:paraId="5A99A2F4" w14:textId="77777777" w:rsidTr="004004FE">
        <w:trPr>
          <w:cantSplit/>
        </w:trPr>
        <w:tc>
          <w:tcPr>
            <w:tcW w:w="5816" w:type="dxa"/>
            <w:tcBorders>
              <w:bottom w:val="nil"/>
            </w:tcBorders>
            <w:vAlign w:val="bottom"/>
          </w:tcPr>
          <w:p w14:paraId="0D0C1167" w14:textId="1028CD6F" w:rsidR="0059722F" w:rsidRPr="00963849" w:rsidRDefault="0059722F" w:rsidP="0059722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00A58B8A" w14:textId="7253C5A6" w:rsidR="0059722F" w:rsidRPr="00963849" w:rsidRDefault="00E50DAC" w:rsidP="005972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51</w:t>
            </w:r>
            <w:r w:rsidR="00900BDE" w:rsidRPr="00963849">
              <w:rPr>
                <w:rFonts w:ascii="Browallia New" w:hAnsi="Browallia New" w:cs="Browallia New"/>
                <w:sz w:val="28"/>
                <w:szCs w:val="28"/>
              </w:rPr>
              <w:t>,8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>34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9E6E986" w14:textId="47C64C27" w:rsidR="0059722F" w:rsidRPr="00963849" w:rsidRDefault="009E4BF2" w:rsidP="005972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52,831</w:t>
            </w:r>
          </w:p>
        </w:tc>
      </w:tr>
      <w:bookmarkEnd w:id="1"/>
    </w:tbl>
    <w:p w14:paraId="060A959D" w14:textId="77777777" w:rsidR="008C261E" w:rsidRPr="00963849" w:rsidRDefault="008C261E" w:rsidP="008C261E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644BACA6" w14:textId="3DF33CD1" w:rsidR="008C261E" w:rsidRPr="00963849" w:rsidRDefault="008C261E" w:rsidP="00D91E5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123CC2" w:rsidRPr="00963849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BE23D1" w:rsidRPr="00963849">
        <w:rPr>
          <w:rFonts w:ascii="Browallia New" w:hAnsi="Browallia New" w:cs="Browallia New"/>
          <w:sz w:val="28"/>
          <w:szCs w:val="28"/>
          <w:cs/>
        </w:rPr>
        <w:t>เดือนสิ้นสุดวันที่</w:t>
      </w:r>
      <w:r w:rsidR="00BE23D1" w:rsidRPr="00963849">
        <w:rPr>
          <w:rFonts w:ascii="Browallia New" w:hAnsi="Browallia New" w:cs="Browallia New"/>
          <w:sz w:val="28"/>
          <w:szCs w:val="28"/>
        </w:rPr>
        <w:t xml:space="preserve"> 30</w:t>
      </w:r>
      <w:r w:rsidR="00BE23D1" w:rsidRPr="009638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23CC2" w:rsidRPr="00963849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BE23D1" w:rsidRPr="009638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130D6" w:rsidRPr="00963849">
        <w:rPr>
          <w:rFonts w:ascii="Browallia New" w:hAnsi="Browallia New" w:cs="Browallia New"/>
          <w:sz w:val="28"/>
          <w:szCs w:val="28"/>
        </w:rPr>
        <w:t>2566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และสำหรับปีสิ้นสุดวันที่ </w:t>
      </w:r>
      <w:r w:rsidRPr="00963849">
        <w:rPr>
          <w:rFonts w:ascii="Browallia New" w:hAnsi="Browallia New" w:cs="Browallia New"/>
          <w:sz w:val="28"/>
          <w:szCs w:val="28"/>
        </w:rPr>
        <w:t>31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963849">
        <w:rPr>
          <w:rFonts w:ascii="Browallia New" w:hAnsi="Browallia New" w:cs="Browallia New"/>
          <w:sz w:val="28"/>
          <w:szCs w:val="28"/>
        </w:rPr>
        <w:t>256</w:t>
      </w:r>
      <w:r w:rsidR="00B130D6" w:rsidRPr="00963849">
        <w:rPr>
          <w:rFonts w:ascii="Browallia New" w:hAnsi="Browallia New" w:cs="Browallia New"/>
          <w:sz w:val="28"/>
          <w:szCs w:val="28"/>
        </w:rPr>
        <w:t>5</w:t>
      </w:r>
      <w:r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  <w:cs/>
        </w:rPr>
        <w:t>รายการเคลื่อนไหวของ</w:t>
      </w:r>
      <w:r w:rsidR="000B5422" w:rsidRPr="00963849">
        <w:rPr>
          <w:rFonts w:ascii="Browallia New" w:hAnsi="Browallia New" w:cs="Browallia New"/>
          <w:sz w:val="28"/>
          <w:szCs w:val="28"/>
          <w:cs/>
        </w:rPr>
        <w:t>เงินกู้ยืมระยะยาวจากบุคคลที่เกี่ยวข้อง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</w:rPr>
        <w:t>(</w:t>
      </w:r>
      <w:r w:rsidRPr="00963849">
        <w:rPr>
          <w:rFonts w:ascii="Browallia New" w:hAnsi="Browallia New" w:cs="Browallia New"/>
          <w:sz w:val="28"/>
          <w:szCs w:val="28"/>
          <w:cs/>
        </w:rPr>
        <w:t>ไม่รวมดอกเบี้ย</w:t>
      </w:r>
      <w:r w:rsidRPr="00963849">
        <w:rPr>
          <w:rFonts w:ascii="Browallia New" w:hAnsi="Browallia New" w:cs="Browallia New"/>
          <w:sz w:val="28"/>
          <w:szCs w:val="28"/>
        </w:rPr>
        <w:t xml:space="preserve">) </w:t>
      </w:r>
      <w:r w:rsidRPr="00963849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5B2B505" w14:textId="77777777" w:rsidR="007D2A09" w:rsidRPr="00963849" w:rsidRDefault="007D2A09" w:rsidP="007D2A09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60" w:type="dxa"/>
        <w:tblInd w:w="28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816"/>
        <w:gridCol w:w="1701"/>
        <w:gridCol w:w="1743"/>
      </w:tblGrid>
      <w:tr w:rsidR="00AA2A5D" w:rsidRPr="007A2507" w14:paraId="6FAD4414" w14:textId="77777777" w:rsidTr="00EB276F">
        <w:trPr>
          <w:cantSplit/>
          <w:tblHeader/>
        </w:trPr>
        <w:tc>
          <w:tcPr>
            <w:tcW w:w="5816" w:type="dxa"/>
          </w:tcPr>
          <w:p w14:paraId="4EACA5F5" w14:textId="77777777" w:rsidR="00AA2A5D" w:rsidRPr="00963849" w:rsidRDefault="00AA2A5D" w:rsidP="007F5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444" w:type="dxa"/>
            <w:gridSpan w:val="2"/>
          </w:tcPr>
          <w:p w14:paraId="5FEF055A" w14:textId="50E0A606" w:rsidR="00AA2A5D" w:rsidRPr="00963849" w:rsidRDefault="00AA2A5D" w:rsidP="00E9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AA2A5D" w:rsidRPr="007A2507" w14:paraId="4C5391CF" w14:textId="77777777" w:rsidTr="00EB276F">
        <w:trPr>
          <w:cantSplit/>
          <w:tblHeader/>
        </w:trPr>
        <w:tc>
          <w:tcPr>
            <w:tcW w:w="5816" w:type="dxa"/>
          </w:tcPr>
          <w:p w14:paraId="4F8A2972" w14:textId="77777777" w:rsidR="00AA2A5D" w:rsidRPr="00963849" w:rsidRDefault="00AA2A5D" w:rsidP="007F5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444" w:type="dxa"/>
            <w:gridSpan w:val="2"/>
          </w:tcPr>
          <w:p w14:paraId="392144A7" w14:textId="4BFEEB0A" w:rsidR="00AA2A5D" w:rsidRPr="00963849" w:rsidRDefault="00AA2A5D" w:rsidP="007F55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งบการเงินรวมและ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br/>
              <w:t>งบการเงินเฉพาะของบริษัท</w:t>
            </w:r>
          </w:p>
        </w:tc>
      </w:tr>
      <w:tr w:rsidR="00B130D6" w:rsidRPr="007A2507" w14:paraId="6C6B28D6" w14:textId="77777777" w:rsidTr="00EB276F">
        <w:trPr>
          <w:cantSplit/>
          <w:tblHeader/>
        </w:trPr>
        <w:tc>
          <w:tcPr>
            <w:tcW w:w="5816" w:type="dxa"/>
          </w:tcPr>
          <w:p w14:paraId="3D0D958E" w14:textId="77777777" w:rsidR="00B130D6" w:rsidRPr="00963849" w:rsidRDefault="00B130D6" w:rsidP="00B1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BC680BA" w14:textId="053CA481" w:rsidR="00B130D6" w:rsidRPr="00963849" w:rsidRDefault="00BE23D1" w:rsidP="00B130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123CC2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B130D6" w:rsidRPr="00963849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743" w:type="dxa"/>
          </w:tcPr>
          <w:p w14:paraId="79452361" w14:textId="490BC90A" w:rsidR="00B130D6" w:rsidRPr="00963849" w:rsidRDefault="00B130D6" w:rsidP="00B130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AA2A5D" w:rsidRPr="007A2507" w14:paraId="153BD1E2" w14:textId="77777777" w:rsidTr="00342ABF">
        <w:trPr>
          <w:cantSplit/>
          <w:trHeight w:val="324"/>
        </w:trPr>
        <w:tc>
          <w:tcPr>
            <w:tcW w:w="5816" w:type="dxa"/>
            <w:tcBorders>
              <w:bottom w:val="nil"/>
            </w:tcBorders>
            <w:vAlign w:val="bottom"/>
          </w:tcPr>
          <w:p w14:paraId="660A8975" w14:textId="77777777" w:rsidR="00AA2A5D" w:rsidRPr="00963849" w:rsidRDefault="00AA2A5D" w:rsidP="007F550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B3F964A" w14:textId="77777777" w:rsidR="00AA2A5D" w:rsidRPr="00963849" w:rsidRDefault="00AA2A5D" w:rsidP="007F5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43" w:type="dxa"/>
            <w:tcBorders>
              <w:bottom w:val="nil"/>
            </w:tcBorders>
          </w:tcPr>
          <w:p w14:paraId="01758A00" w14:textId="77777777" w:rsidR="00AA2A5D" w:rsidRPr="00963849" w:rsidRDefault="00AA2A5D" w:rsidP="007F5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9722F" w:rsidRPr="007A2507" w14:paraId="2C18984F" w14:textId="77777777" w:rsidTr="002647D1">
        <w:trPr>
          <w:cantSplit/>
        </w:trPr>
        <w:tc>
          <w:tcPr>
            <w:tcW w:w="5816" w:type="dxa"/>
            <w:tcBorders>
              <w:bottom w:val="nil"/>
            </w:tcBorders>
            <w:vAlign w:val="bottom"/>
          </w:tcPr>
          <w:p w14:paraId="32EF8134" w14:textId="77777777" w:rsidR="0059722F" w:rsidRPr="00963849" w:rsidRDefault="0059722F" w:rsidP="005972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วันต้นงวด 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3087BA91" w14:textId="63E502BF" w:rsidR="0059722F" w:rsidRPr="00963849" w:rsidRDefault="002647D1" w:rsidP="0059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64,795</w:t>
            </w:r>
          </w:p>
        </w:tc>
        <w:tc>
          <w:tcPr>
            <w:tcW w:w="1743" w:type="dxa"/>
            <w:tcBorders>
              <w:bottom w:val="nil"/>
            </w:tcBorders>
          </w:tcPr>
          <w:p w14:paraId="620D1CD9" w14:textId="5AA8D4F5" w:rsidR="0059722F" w:rsidRPr="00963849" w:rsidRDefault="009E4BF2" w:rsidP="0059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80,759</w:t>
            </w:r>
          </w:p>
        </w:tc>
      </w:tr>
      <w:tr w:rsidR="007B441E" w:rsidRPr="007A2507" w14:paraId="05E68064" w14:textId="77777777" w:rsidTr="002647D1">
        <w:trPr>
          <w:cantSplit/>
        </w:trPr>
        <w:tc>
          <w:tcPr>
            <w:tcW w:w="5816" w:type="dxa"/>
            <w:tcBorders>
              <w:bottom w:val="nil"/>
            </w:tcBorders>
            <w:vAlign w:val="bottom"/>
          </w:tcPr>
          <w:p w14:paraId="1E3AFA26" w14:textId="3DA301EE" w:rsidR="007B441E" w:rsidRPr="00963849" w:rsidRDefault="007B441E" w:rsidP="007B441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579B52B4" w14:textId="0E1C7586" w:rsidR="007B441E" w:rsidRPr="00963849" w:rsidRDefault="002647D1" w:rsidP="00F54B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(3,988)</w:t>
            </w:r>
          </w:p>
        </w:tc>
        <w:tc>
          <w:tcPr>
            <w:tcW w:w="1743" w:type="dxa"/>
            <w:tcBorders>
              <w:bottom w:val="nil"/>
            </w:tcBorders>
          </w:tcPr>
          <w:p w14:paraId="7CC0A77E" w14:textId="505D6B20" w:rsidR="007B441E" w:rsidRPr="00963849" w:rsidRDefault="007B441E" w:rsidP="00F54B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(15,964)</w:t>
            </w:r>
          </w:p>
        </w:tc>
      </w:tr>
      <w:tr w:rsidR="00C02A91" w:rsidRPr="007A2507" w14:paraId="6DBC7DBD" w14:textId="77777777" w:rsidTr="002647D1">
        <w:trPr>
          <w:cantSplit/>
        </w:trPr>
        <w:tc>
          <w:tcPr>
            <w:tcW w:w="5816" w:type="dxa"/>
            <w:tcBorders>
              <w:bottom w:val="nil"/>
            </w:tcBorders>
            <w:vAlign w:val="bottom"/>
          </w:tcPr>
          <w:p w14:paraId="5D480197" w14:textId="219AC7D1" w:rsidR="00C02A91" w:rsidRPr="00963849" w:rsidRDefault="00C02A91" w:rsidP="00C02A91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2E71F884" w14:textId="3EF7D06A" w:rsidR="00C02A91" w:rsidRPr="00963849" w:rsidRDefault="002647D1" w:rsidP="00350DC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60,807</w:t>
            </w:r>
          </w:p>
        </w:tc>
        <w:tc>
          <w:tcPr>
            <w:tcW w:w="1743" w:type="dxa"/>
            <w:tcBorders>
              <w:bottom w:val="nil"/>
            </w:tcBorders>
          </w:tcPr>
          <w:p w14:paraId="6557A0B0" w14:textId="27068607" w:rsidR="00C02A91" w:rsidRPr="00963849" w:rsidRDefault="00C02A91" w:rsidP="00350DC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64,795</w:t>
            </w:r>
          </w:p>
        </w:tc>
      </w:tr>
    </w:tbl>
    <w:p w14:paraId="0E6AB660" w14:textId="77777777" w:rsidR="002F47AB" w:rsidRPr="00963849" w:rsidRDefault="002F47AB" w:rsidP="007D2A09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8"/>
          <w:szCs w:val="28"/>
        </w:rPr>
      </w:pPr>
    </w:p>
    <w:p w14:paraId="5F442E65" w14:textId="2AE84A79" w:rsidR="00243806" w:rsidRPr="00963849" w:rsidRDefault="00561BFF" w:rsidP="00342ABF">
      <w:pPr>
        <w:tabs>
          <w:tab w:val="clear" w:pos="454"/>
          <w:tab w:val="left" w:pos="720"/>
          <w:tab w:val="left" w:pos="9214"/>
        </w:tabs>
        <w:ind w:left="342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t xml:space="preserve">ในปี </w:t>
      </w:r>
      <w:r w:rsidRPr="00963849">
        <w:rPr>
          <w:rFonts w:ascii="Browallia New" w:hAnsi="Browallia New" w:cs="Browallia New"/>
          <w:sz w:val="28"/>
          <w:szCs w:val="28"/>
        </w:rPr>
        <w:t>2564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บริษัทได้กู้ยืมเงินจากญาติกรรมการเป็นจำนวนเงินรวม </w:t>
      </w:r>
      <w:r w:rsidRPr="00963849">
        <w:rPr>
          <w:rFonts w:ascii="Browallia New" w:hAnsi="Browallia New" w:cs="Browallia New"/>
          <w:sz w:val="28"/>
          <w:szCs w:val="28"/>
        </w:rPr>
        <w:t>83.75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="00281186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โดยไม่มีหลักประกัน </w:t>
      </w:r>
      <w:r w:rsidR="009F100A" w:rsidRPr="00963849">
        <w:rPr>
          <w:rFonts w:ascii="Browallia New" w:hAnsi="Browallia New" w:cs="Browallia New"/>
          <w:sz w:val="28"/>
          <w:szCs w:val="28"/>
          <w:cs/>
        </w:rPr>
        <w:t xml:space="preserve">และมีอัตราดอกเบี้ยร้อยละ </w:t>
      </w:r>
      <w:r w:rsidR="009F100A" w:rsidRPr="00963849">
        <w:rPr>
          <w:rFonts w:ascii="Browallia New" w:hAnsi="Browallia New" w:cs="Browallia New"/>
          <w:sz w:val="28"/>
          <w:szCs w:val="28"/>
        </w:rPr>
        <w:t xml:space="preserve">MLR-0.25 </w:t>
      </w:r>
      <w:r w:rsidR="009F100A" w:rsidRPr="00963849">
        <w:rPr>
          <w:rFonts w:ascii="Browallia New" w:hAnsi="Browallia New" w:cs="Browallia New"/>
          <w:sz w:val="28"/>
          <w:szCs w:val="28"/>
          <w:cs/>
        </w:rPr>
        <w:t xml:space="preserve">ต่อปี </w:t>
      </w:r>
      <w:r w:rsidRPr="00963849">
        <w:rPr>
          <w:rFonts w:ascii="Browallia New" w:hAnsi="Browallia New" w:cs="Browallia New"/>
          <w:sz w:val="28"/>
          <w:szCs w:val="28"/>
          <w:cs/>
        </w:rPr>
        <w:t>เพื่อนำเงินไปชำระหนี้กับสถาบันการเงินแห่งหนึ่งก่อนครบกำหนด และลดภาระดอกเบี้ย โดยมีกำหนดการผ่อนจ่ายชำระคืนเงินต้นและดอกเบี้ยเป็น</w:t>
      </w:r>
      <w:r w:rsidRPr="00963849">
        <w:rPr>
          <w:rFonts w:ascii="Browallia New" w:hAnsi="Browallia New" w:cs="Browallia New"/>
          <w:sz w:val="28"/>
          <w:szCs w:val="28"/>
        </w:rPr>
        <w:t xml:space="preserve"> 84 </w:t>
      </w:r>
      <w:r w:rsidRPr="00963849">
        <w:rPr>
          <w:rFonts w:ascii="Browallia New" w:hAnsi="Browallia New" w:cs="Browallia New"/>
          <w:sz w:val="28"/>
          <w:szCs w:val="28"/>
          <w:cs/>
        </w:rPr>
        <w:t>งวดรายเดือน งวดละ</w:t>
      </w:r>
      <w:r w:rsidRPr="00963849">
        <w:rPr>
          <w:rFonts w:ascii="Browallia New" w:hAnsi="Browallia New" w:cs="Browallia New"/>
          <w:sz w:val="28"/>
          <w:szCs w:val="28"/>
        </w:rPr>
        <w:t xml:space="preserve"> 1.00 </w:t>
      </w:r>
      <w:r w:rsidRPr="00963849">
        <w:rPr>
          <w:rFonts w:ascii="Browallia New" w:hAnsi="Browallia New" w:cs="Browallia New"/>
          <w:sz w:val="28"/>
          <w:szCs w:val="28"/>
          <w:cs/>
        </w:rPr>
        <w:t>ล้านบาท และชำระเงินต้นพร้อมดอกเบี้ยส่วนที่เหลือทั้งจำนวนงวดสุดท้ายภายในวันที่</w:t>
      </w:r>
      <w:r w:rsidRPr="00963849">
        <w:rPr>
          <w:rFonts w:ascii="Browallia New" w:hAnsi="Browallia New" w:cs="Browallia New"/>
          <w:sz w:val="28"/>
          <w:szCs w:val="28"/>
        </w:rPr>
        <w:t xml:space="preserve"> 25 </w:t>
      </w:r>
      <w:r w:rsidRPr="00963849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963849">
        <w:rPr>
          <w:rFonts w:ascii="Browallia New" w:hAnsi="Browallia New" w:cs="Browallia New"/>
          <w:sz w:val="28"/>
          <w:szCs w:val="28"/>
        </w:rPr>
        <w:t xml:space="preserve"> 2571</w:t>
      </w:r>
      <w:r w:rsidR="00143E37" w:rsidRPr="00963849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31194DC8" w14:textId="073F9932" w:rsidR="00CE2B26" w:rsidRPr="00963849" w:rsidRDefault="00093B90" w:rsidP="00CE2B26">
      <w:pPr>
        <w:tabs>
          <w:tab w:val="clear" w:pos="454"/>
          <w:tab w:val="left" w:pos="720"/>
          <w:tab w:val="left" w:pos="9214"/>
        </w:tabs>
        <w:ind w:left="342"/>
        <w:jc w:val="thaiDistribute"/>
        <w:rPr>
          <w:rFonts w:ascii="Browallia New" w:hAnsi="Browallia New" w:cs="Browallia New"/>
          <w:sz w:val="28"/>
          <w:szCs w:val="28"/>
        </w:rPr>
      </w:pPr>
      <w:r w:rsidRPr="00963849">
        <w:rPr>
          <w:rFonts w:ascii="Browallia New" w:hAnsi="Browallia New" w:cs="Browallia New"/>
          <w:sz w:val="22"/>
          <w:szCs w:val="22"/>
        </w:rPr>
        <w:br/>
      </w:r>
      <w:bookmarkStart w:id="3" w:name="_Hlk150178176"/>
      <w:r w:rsidR="00E957AA" w:rsidRPr="00963849">
        <w:rPr>
          <w:rFonts w:ascii="Browallia New" w:hAnsi="Browallia New" w:cs="Browallia New"/>
          <w:sz w:val="28"/>
          <w:szCs w:val="28"/>
          <w:cs/>
        </w:rPr>
        <w:t>ในระหว่างไตรมาสที่สองของปี</w:t>
      </w:r>
      <w:r w:rsidR="00CE2B26" w:rsidRPr="00963849">
        <w:rPr>
          <w:rFonts w:ascii="Browallia New" w:hAnsi="Browallia New" w:cs="Browallia New"/>
          <w:sz w:val="28"/>
          <w:szCs w:val="28"/>
          <w:cs/>
        </w:rPr>
        <w:t xml:space="preserve"> 2566 บริษัททำบันทึกข้อตกลงเปลี่ยนแปลงเงื่อนไขการชำระหนี้เงินต้น </w:t>
      </w:r>
      <w:r w:rsidR="00780FD5">
        <w:rPr>
          <w:rFonts w:ascii="Browallia New" w:hAnsi="Browallia New" w:cs="Browallia New" w:hint="cs"/>
          <w:sz w:val="28"/>
          <w:szCs w:val="28"/>
          <w:cs/>
        </w:rPr>
        <w:t>สำหรับงวด</w:t>
      </w:r>
      <w:r w:rsidR="00901089">
        <w:rPr>
          <w:rFonts w:ascii="Browallia New" w:hAnsi="Browallia New" w:cs="Browallia New"/>
          <w:sz w:val="28"/>
          <w:szCs w:val="28"/>
        </w:rPr>
        <w:br/>
      </w:r>
      <w:r w:rsidR="00780FD5">
        <w:rPr>
          <w:rFonts w:ascii="Browallia New" w:hAnsi="Browallia New" w:cs="Browallia New" w:hint="cs"/>
          <w:sz w:val="28"/>
          <w:szCs w:val="28"/>
          <w:cs/>
        </w:rPr>
        <w:t>เดือน</w:t>
      </w:r>
      <w:r w:rsidR="00CE2B26" w:rsidRPr="00963849">
        <w:rPr>
          <w:rFonts w:ascii="Browallia New" w:hAnsi="Browallia New" w:cs="Browallia New"/>
          <w:sz w:val="28"/>
          <w:szCs w:val="28"/>
          <w:cs/>
        </w:rPr>
        <w:t xml:space="preserve">พฤษภาคม ถึงเดือนธันวาคม 2566 </w:t>
      </w:r>
      <w:r w:rsidR="002F4433">
        <w:rPr>
          <w:rFonts w:ascii="Browallia New" w:hAnsi="Browallia New" w:cs="Browallia New" w:hint="cs"/>
          <w:sz w:val="28"/>
          <w:szCs w:val="28"/>
          <w:cs/>
        </w:rPr>
        <w:t xml:space="preserve">รวม </w:t>
      </w:r>
      <w:r w:rsidR="002F4433">
        <w:rPr>
          <w:rFonts w:ascii="Browallia New" w:hAnsi="Browallia New" w:cs="Browallia New"/>
          <w:sz w:val="28"/>
          <w:szCs w:val="28"/>
        </w:rPr>
        <w:t xml:space="preserve">8 </w:t>
      </w:r>
      <w:r w:rsidR="002F4433">
        <w:rPr>
          <w:rFonts w:ascii="Browallia New" w:hAnsi="Browallia New" w:cs="Browallia New" w:hint="cs"/>
          <w:sz w:val="28"/>
          <w:szCs w:val="28"/>
          <w:cs/>
        </w:rPr>
        <w:t xml:space="preserve">งวด </w:t>
      </w:r>
      <w:r w:rsidR="00CE2B26" w:rsidRPr="00963849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CE2B26" w:rsidRPr="00963849">
        <w:rPr>
          <w:rFonts w:ascii="Browallia New" w:hAnsi="Browallia New" w:cs="Browallia New"/>
          <w:sz w:val="28"/>
          <w:szCs w:val="28"/>
        </w:rPr>
        <w:t>7.98</w:t>
      </w:r>
      <w:r w:rsidR="00CE2B26" w:rsidRPr="00963849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="002F4433">
        <w:rPr>
          <w:rFonts w:ascii="Browallia New" w:hAnsi="Browallia New" w:cs="Browallia New" w:hint="cs"/>
          <w:sz w:val="28"/>
          <w:szCs w:val="28"/>
          <w:cs/>
        </w:rPr>
        <w:t>โดยผู้ให้กู้ยินยอม</w:t>
      </w:r>
      <w:r w:rsidR="00AF50DA">
        <w:rPr>
          <w:rFonts w:ascii="Browallia New" w:hAnsi="Browallia New" w:cs="Browallia New" w:hint="cs"/>
          <w:sz w:val="28"/>
          <w:szCs w:val="28"/>
          <w:cs/>
        </w:rPr>
        <w:t>ให้บริษัทชำระเฉพาะดอกเบี้ย</w:t>
      </w:r>
      <w:r w:rsidR="00E83AE5">
        <w:rPr>
          <w:rFonts w:ascii="Browallia New" w:hAnsi="Browallia New" w:cs="Browallia New" w:hint="cs"/>
          <w:sz w:val="28"/>
          <w:szCs w:val="28"/>
          <w:cs/>
        </w:rPr>
        <w:t>ให้แก่ผู้ให้กู้</w:t>
      </w:r>
      <w:r w:rsidR="006C7AD8">
        <w:rPr>
          <w:rFonts w:ascii="Browallia New" w:hAnsi="Browallia New" w:cs="Browallia New" w:hint="cs"/>
          <w:sz w:val="28"/>
          <w:szCs w:val="28"/>
          <w:cs/>
        </w:rPr>
        <w:t xml:space="preserve"> สำหรับงวด</w:t>
      </w:r>
      <w:r w:rsidR="00601797">
        <w:rPr>
          <w:rFonts w:ascii="Browallia New" w:hAnsi="Browallia New" w:cs="Browallia New" w:hint="cs"/>
          <w:sz w:val="28"/>
          <w:szCs w:val="28"/>
          <w:cs/>
        </w:rPr>
        <w:t>ซึ่งบริษัทจะ</w:t>
      </w:r>
      <w:r w:rsidR="00CE2B26" w:rsidRPr="00963849">
        <w:rPr>
          <w:rFonts w:ascii="Browallia New" w:hAnsi="Browallia New" w:cs="Browallia New"/>
          <w:sz w:val="28"/>
          <w:szCs w:val="28"/>
          <w:cs/>
        </w:rPr>
        <w:t>ชำระหนี้</w:t>
      </w:r>
      <w:r w:rsidR="00601797">
        <w:rPr>
          <w:rFonts w:ascii="Browallia New" w:hAnsi="Browallia New" w:cs="Browallia New" w:hint="cs"/>
          <w:sz w:val="28"/>
          <w:szCs w:val="28"/>
          <w:cs/>
        </w:rPr>
        <w:t>ทั้งจำนวนตามสัญญา</w:t>
      </w:r>
      <w:r w:rsidR="00280A9F">
        <w:rPr>
          <w:rFonts w:ascii="Browallia New" w:hAnsi="Browallia New" w:cs="Browallia New" w:hint="cs"/>
          <w:sz w:val="28"/>
          <w:szCs w:val="28"/>
          <w:cs/>
        </w:rPr>
        <w:t>เงินกู้ให้แก่ผู้ให้กู้</w:t>
      </w:r>
      <w:r w:rsidR="00CE2B26" w:rsidRPr="00963849">
        <w:rPr>
          <w:rFonts w:ascii="Browallia New" w:hAnsi="Browallia New" w:cs="Browallia New"/>
          <w:sz w:val="28"/>
          <w:szCs w:val="28"/>
          <w:cs/>
        </w:rPr>
        <w:t>ภายในปี</w:t>
      </w:r>
      <w:r w:rsidR="00E275CF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CE2B26" w:rsidRPr="00963849">
        <w:rPr>
          <w:rFonts w:ascii="Browallia New" w:hAnsi="Browallia New" w:cs="Browallia New"/>
          <w:sz w:val="28"/>
          <w:szCs w:val="28"/>
          <w:cs/>
        </w:rPr>
        <w:t xml:space="preserve">2571  </w:t>
      </w:r>
      <w:bookmarkEnd w:id="3"/>
    </w:p>
    <w:p w14:paraId="673A37AC" w14:textId="32C9BF5C" w:rsidR="00FC2544" w:rsidRPr="00963849" w:rsidRDefault="00FC2544" w:rsidP="00FC2544">
      <w:pPr>
        <w:tabs>
          <w:tab w:val="clear" w:pos="454"/>
          <w:tab w:val="left" w:pos="720"/>
          <w:tab w:val="left" w:pos="9214"/>
        </w:tabs>
        <w:ind w:left="342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4A14103" w14:textId="4E50EB82" w:rsidR="00B60BC1" w:rsidRPr="00963849" w:rsidRDefault="00093B90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</w:pPr>
      <w:r w:rsidRPr="00963849"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  <w:br/>
      </w:r>
    </w:p>
    <w:p w14:paraId="58CECB25" w14:textId="77777777" w:rsidR="00B60BC1" w:rsidRPr="00963849" w:rsidRDefault="00B60BC1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</w:pPr>
    </w:p>
    <w:p w14:paraId="0B2DFFB9" w14:textId="77777777" w:rsidR="00B60BC1" w:rsidRPr="00963849" w:rsidRDefault="00B60BC1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</w:pPr>
    </w:p>
    <w:p w14:paraId="456704C8" w14:textId="58355349" w:rsidR="00DD0201" w:rsidRPr="00963849" w:rsidRDefault="00093B90" w:rsidP="00DD0201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2"/>
          <w:szCs w:val="22"/>
        </w:rPr>
      </w:pPr>
      <w:r w:rsidRPr="00963849"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  <w:br/>
      </w:r>
      <w:r w:rsidRPr="00963849"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  <w:br/>
      </w:r>
      <w:r w:rsidR="00DD0201" w:rsidRPr="00963849">
        <w:rPr>
          <w:rFonts w:ascii="Browallia New" w:eastAsia="Times New Roman" w:hAnsi="Browallia New" w:cs="Browallia New"/>
          <w:color w:val="auto"/>
          <w:sz w:val="22"/>
          <w:szCs w:val="22"/>
          <w:lang w:eastAsia="en-US"/>
        </w:rPr>
        <w:br w:type="page"/>
      </w:r>
    </w:p>
    <w:p w14:paraId="6F5AC73F" w14:textId="72293947" w:rsidR="005753E0" w:rsidRPr="00963849" w:rsidRDefault="005753E0" w:rsidP="007E3E3F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ลูกหนี้การค้า</w:t>
      </w: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A83569" w:rsidRPr="00963849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- </w:t>
      </w:r>
      <w:r w:rsidR="00241D9E"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ลูกค้าทั่วไป</w:t>
      </w:r>
    </w:p>
    <w:p w14:paraId="06643DFD" w14:textId="77777777" w:rsidR="00100BB0" w:rsidRPr="00963849" w:rsidRDefault="00100BB0" w:rsidP="00100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933A646" w14:textId="266FB45A" w:rsidR="00EF1E53" w:rsidRPr="00963849" w:rsidRDefault="005753E0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t xml:space="preserve">ยอดคงเหลือ ณ วันที่ </w:t>
      </w:r>
      <w:r w:rsidR="0097352C" w:rsidRPr="00963849">
        <w:rPr>
          <w:rFonts w:ascii="Browallia New" w:hAnsi="Browallia New" w:cs="Browallia New"/>
          <w:sz w:val="28"/>
          <w:szCs w:val="28"/>
          <w:lang w:val="en-GB"/>
        </w:rPr>
        <w:t>30</w:t>
      </w:r>
      <w:r w:rsidR="0097352C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123CC2" w:rsidRPr="00963849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="0097352C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3420E7" w:rsidRPr="00963849">
        <w:rPr>
          <w:rFonts w:ascii="Browallia New" w:hAnsi="Browallia New" w:cs="Browallia New"/>
          <w:sz w:val="28"/>
          <w:szCs w:val="28"/>
        </w:rPr>
        <w:t>2566</w:t>
      </w:r>
      <w:r w:rsidR="008A5BC4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8A5BC4" w:rsidRPr="00963849">
        <w:rPr>
          <w:rFonts w:ascii="Browallia New" w:hAnsi="Browallia New" w:cs="Browallia New"/>
          <w:sz w:val="28"/>
          <w:szCs w:val="28"/>
          <w:cs/>
        </w:rPr>
        <w:t xml:space="preserve">และ วันที่ </w:t>
      </w:r>
      <w:r w:rsidR="00D57D8F" w:rsidRPr="00963849">
        <w:rPr>
          <w:rFonts w:ascii="Browallia New" w:hAnsi="Browallia New" w:cs="Browallia New"/>
          <w:sz w:val="28"/>
          <w:szCs w:val="28"/>
        </w:rPr>
        <w:t>31</w:t>
      </w:r>
      <w:r w:rsidR="00B96D45" w:rsidRPr="00963849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D57D8F" w:rsidRPr="00963849">
        <w:rPr>
          <w:rFonts w:ascii="Browallia New" w:hAnsi="Browallia New" w:cs="Browallia New"/>
          <w:sz w:val="28"/>
          <w:szCs w:val="28"/>
        </w:rPr>
        <w:t>256</w:t>
      </w:r>
      <w:r w:rsidR="003420E7" w:rsidRPr="00963849">
        <w:rPr>
          <w:rFonts w:ascii="Browallia New" w:hAnsi="Browallia New" w:cs="Browallia New"/>
          <w:sz w:val="28"/>
          <w:szCs w:val="28"/>
        </w:rPr>
        <w:t>5</w:t>
      </w:r>
      <w:r w:rsidR="00B96D45" w:rsidRPr="009638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  <w:cs/>
        </w:rPr>
        <w:t>แยกตามอายุหนี้ที่ค้างชำระได้ดังนี้</w:t>
      </w:r>
    </w:p>
    <w:p w14:paraId="1B98B92B" w14:textId="77777777" w:rsidR="00100BB0" w:rsidRPr="00963849" w:rsidRDefault="00100BB0" w:rsidP="00100BB0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4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3817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7A2507" w14:paraId="560A726A" w14:textId="77777777" w:rsidTr="00BD40CE">
        <w:tc>
          <w:tcPr>
            <w:tcW w:w="3817" w:type="dxa"/>
          </w:tcPr>
          <w:p w14:paraId="65D15DB6" w14:textId="77777777" w:rsidR="0026390A" w:rsidRPr="00963849" w:rsidRDefault="0026390A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2C04FA7E" w14:textId="77777777" w:rsidR="0026390A" w:rsidRPr="00963849" w:rsidRDefault="0026390A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D4C3A" w:rsidRPr="007A2507" w14:paraId="39D57C51" w14:textId="77777777" w:rsidTr="00BD40CE">
        <w:tc>
          <w:tcPr>
            <w:tcW w:w="3817" w:type="dxa"/>
          </w:tcPr>
          <w:p w14:paraId="69D420A6" w14:textId="77777777" w:rsidR="0026390A" w:rsidRPr="00963849" w:rsidRDefault="0026390A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57FD6" w14:textId="77777777" w:rsidR="0026390A" w:rsidRPr="00963849" w:rsidRDefault="0026390A" w:rsidP="00733FE7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A35EE10" w14:textId="77777777" w:rsidR="0026390A" w:rsidRPr="00963849" w:rsidRDefault="0026390A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AB3ED" w14:textId="77777777" w:rsidR="0026390A" w:rsidRPr="00963849" w:rsidRDefault="0026390A" w:rsidP="004F6F6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420E7" w:rsidRPr="007A2507" w14:paraId="425A0BC5" w14:textId="77777777" w:rsidTr="00BD40CE">
        <w:tc>
          <w:tcPr>
            <w:tcW w:w="3817" w:type="dxa"/>
          </w:tcPr>
          <w:p w14:paraId="4E0EF496" w14:textId="77777777" w:rsidR="003420E7" w:rsidRPr="00963849" w:rsidRDefault="003420E7" w:rsidP="003420E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9EB12" w14:textId="4A894D0E" w:rsidR="003420E7" w:rsidRPr="00963849" w:rsidRDefault="0097352C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23CC2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420E7" w:rsidRPr="00963849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BDD72" w14:textId="77777777" w:rsidR="003420E7" w:rsidRPr="00963849" w:rsidRDefault="003420E7" w:rsidP="003420E7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7B11F7" w14:textId="46C5C85B" w:rsidR="003420E7" w:rsidRPr="00963849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7" w:type="dxa"/>
            <w:vAlign w:val="bottom"/>
          </w:tcPr>
          <w:p w14:paraId="6C6D095E" w14:textId="77777777" w:rsidR="003420E7" w:rsidRPr="00963849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D56C8" w14:textId="1041008F" w:rsidR="003420E7" w:rsidRPr="00963849" w:rsidRDefault="0097352C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23CC2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3420E7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3420E7" w:rsidRPr="00963849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70568" w14:textId="77777777" w:rsidR="003420E7" w:rsidRPr="00963849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73CF2" w14:textId="1F6DD603" w:rsidR="003420E7" w:rsidRPr="00963849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4D4C3A" w:rsidRPr="007A2507" w14:paraId="7F50F15D" w14:textId="77777777" w:rsidTr="00BD40CE">
        <w:trPr>
          <w:trHeight w:hRule="exact" w:val="333"/>
        </w:trPr>
        <w:tc>
          <w:tcPr>
            <w:tcW w:w="3817" w:type="dxa"/>
            <w:vAlign w:val="bottom"/>
          </w:tcPr>
          <w:p w14:paraId="13826826" w14:textId="77777777" w:rsidR="0026390A" w:rsidRPr="00963849" w:rsidRDefault="0026390A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0CE23CA5" w14:textId="77777777" w:rsidR="0026390A" w:rsidRPr="00963849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D3A51" w14:textId="77777777" w:rsidR="0026390A" w:rsidRPr="00963849" w:rsidRDefault="0026390A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6DF30DFD" w14:textId="77777777" w:rsidR="0026390A" w:rsidRPr="00963849" w:rsidRDefault="0026390A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7" w:type="dxa"/>
          </w:tcPr>
          <w:p w14:paraId="206C9793" w14:textId="77777777" w:rsidR="0026390A" w:rsidRPr="00963849" w:rsidRDefault="0026390A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0FFB534" w14:textId="77777777" w:rsidR="0026390A" w:rsidRPr="00963849" w:rsidRDefault="0026390A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73459" w14:textId="77777777" w:rsidR="0026390A" w:rsidRPr="00963849" w:rsidRDefault="0026390A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7003DD6" w14:textId="77777777" w:rsidR="0026390A" w:rsidRPr="00963849" w:rsidRDefault="0026390A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37A17" w:rsidRPr="007A2507" w14:paraId="3757F7CD" w14:textId="77777777" w:rsidTr="00BD40CE">
        <w:tc>
          <w:tcPr>
            <w:tcW w:w="3817" w:type="dxa"/>
            <w:hideMark/>
          </w:tcPr>
          <w:p w14:paraId="5F486695" w14:textId="1AFB786A" w:rsidR="00437A17" w:rsidRPr="00963849" w:rsidRDefault="00437A17" w:rsidP="00437A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44" w:type="dxa"/>
            <w:vAlign w:val="bottom"/>
          </w:tcPr>
          <w:p w14:paraId="77944E3F" w14:textId="7ED37748" w:rsidR="00437A17" w:rsidRPr="00963849" w:rsidRDefault="006C2FEC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153,</w:t>
            </w:r>
            <w:r w:rsidR="000D2D30" w:rsidRPr="00963849">
              <w:rPr>
                <w:rFonts w:ascii="Browallia New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36" w:type="dxa"/>
          </w:tcPr>
          <w:p w14:paraId="0F8ACB37" w14:textId="77777777" w:rsidR="00437A17" w:rsidRPr="00963849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AA2A810" w14:textId="544D2CF9" w:rsidR="00437A17" w:rsidRPr="00963849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149,090</w:t>
            </w:r>
          </w:p>
        </w:tc>
        <w:tc>
          <w:tcPr>
            <w:tcW w:w="237" w:type="dxa"/>
          </w:tcPr>
          <w:p w14:paraId="2D1658A9" w14:textId="77777777" w:rsidR="00437A17" w:rsidRPr="00963849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4D5425FB" w14:textId="5550AF3E" w:rsidR="00437A17" w:rsidRPr="00963849" w:rsidRDefault="006C2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8476F" w:rsidRPr="00963849">
              <w:rPr>
                <w:rFonts w:ascii="Browallia New" w:hAnsi="Browallia New" w:cs="Browallia New"/>
                <w:sz w:val="28"/>
                <w:szCs w:val="28"/>
              </w:rPr>
              <w:t>43,</w:t>
            </w:r>
            <w:r w:rsidR="001A005A" w:rsidRPr="00963849">
              <w:rPr>
                <w:rFonts w:ascii="Browallia New" w:hAnsi="Browallia New" w:cs="Browallia New"/>
                <w:sz w:val="28"/>
                <w:szCs w:val="28"/>
              </w:rPr>
              <w:t>979</w:t>
            </w:r>
          </w:p>
        </w:tc>
        <w:tc>
          <w:tcPr>
            <w:tcW w:w="236" w:type="dxa"/>
          </w:tcPr>
          <w:p w14:paraId="3041FF2D" w14:textId="77777777" w:rsidR="00437A17" w:rsidRPr="00963849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6EE737E3" w14:textId="70029E5F" w:rsidR="00437A17" w:rsidRPr="00963849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136,814</w:t>
            </w:r>
          </w:p>
        </w:tc>
      </w:tr>
      <w:tr w:rsidR="00437A17" w:rsidRPr="007A2507" w14:paraId="30220877" w14:textId="77777777" w:rsidTr="00BD40CE">
        <w:tc>
          <w:tcPr>
            <w:tcW w:w="3817" w:type="dxa"/>
          </w:tcPr>
          <w:p w14:paraId="0EDBAA99" w14:textId="3C473C38" w:rsidR="00437A17" w:rsidRPr="00963849" w:rsidRDefault="00437A17" w:rsidP="00437A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44" w:type="dxa"/>
            <w:vAlign w:val="bottom"/>
          </w:tcPr>
          <w:p w14:paraId="1C2C5CC4" w14:textId="21B7EEA1" w:rsidR="00437A17" w:rsidRPr="00963849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EF92FB" w14:textId="77777777" w:rsidR="00437A17" w:rsidRPr="00963849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3DE6A7D6" w14:textId="7286E195" w:rsidR="00437A17" w:rsidRPr="00963849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54C191EF" w14:textId="77777777" w:rsidR="00437A17" w:rsidRPr="00963849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1086BD2" w14:textId="77777777" w:rsidR="00437A17" w:rsidRPr="00963849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1D23A4" w14:textId="77777777" w:rsidR="00437A17" w:rsidRPr="00963849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07ED27F1" w14:textId="77777777" w:rsidR="00437A17" w:rsidRPr="00963849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37A17" w:rsidRPr="007A2507" w14:paraId="038A2D84" w14:textId="77777777" w:rsidTr="00BD40CE">
        <w:tc>
          <w:tcPr>
            <w:tcW w:w="3817" w:type="dxa"/>
          </w:tcPr>
          <w:p w14:paraId="3341DE84" w14:textId="13DE15A6" w:rsidR="00437A17" w:rsidRPr="00963849" w:rsidRDefault="00437A17" w:rsidP="00437A17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01024001" w14:textId="7409E3C0" w:rsidR="00437A17" w:rsidRPr="00963849" w:rsidRDefault="006C2FEC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125,</w:t>
            </w:r>
            <w:r w:rsidR="000D2D30" w:rsidRPr="00963849">
              <w:rPr>
                <w:rFonts w:ascii="Browallia New" w:hAnsi="Browallia New" w:cs="Browallia New"/>
                <w:sz w:val="28"/>
                <w:szCs w:val="28"/>
              </w:rPr>
              <w:t>222</w:t>
            </w:r>
          </w:p>
        </w:tc>
        <w:tc>
          <w:tcPr>
            <w:tcW w:w="236" w:type="dxa"/>
          </w:tcPr>
          <w:p w14:paraId="4E5E15DE" w14:textId="77777777" w:rsidR="00437A17" w:rsidRPr="00963849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A79C5A3" w14:textId="2FC339C7" w:rsidR="00437A17" w:rsidRPr="00963849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140,368</w:t>
            </w:r>
          </w:p>
        </w:tc>
        <w:tc>
          <w:tcPr>
            <w:tcW w:w="237" w:type="dxa"/>
          </w:tcPr>
          <w:p w14:paraId="7C9FB0F0" w14:textId="77777777" w:rsidR="00437A17" w:rsidRPr="00963849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53E645" w14:textId="3F130364" w:rsidR="00437A17" w:rsidRPr="00963849" w:rsidRDefault="006C2FEC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122,</w:t>
            </w:r>
            <w:r w:rsidR="0098476F" w:rsidRPr="00963849">
              <w:rPr>
                <w:rFonts w:ascii="Browallia New" w:hAnsi="Browallia New" w:cs="Browallia New"/>
                <w:sz w:val="28"/>
                <w:szCs w:val="28"/>
              </w:rPr>
              <w:t>158</w:t>
            </w:r>
          </w:p>
        </w:tc>
        <w:tc>
          <w:tcPr>
            <w:tcW w:w="236" w:type="dxa"/>
          </w:tcPr>
          <w:p w14:paraId="4EB59AF0" w14:textId="77777777" w:rsidR="00437A17" w:rsidRPr="00963849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805DA08" w14:textId="2F829C32" w:rsidR="00437A17" w:rsidRPr="00963849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136,802</w:t>
            </w:r>
          </w:p>
        </w:tc>
      </w:tr>
      <w:tr w:rsidR="00437A17" w:rsidRPr="007A2507" w14:paraId="3D5F3FC5" w14:textId="77777777" w:rsidTr="00BD40CE">
        <w:tc>
          <w:tcPr>
            <w:tcW w:w="3817" w:type="dxa"/>
          </w:tcPr>
          <w:p w14:paraId="6B996A86" w14:textId="49F14AF5" w:rsidR="00437A17" w:rsidRPr="00963849" w:rsidRDefault="00437A17" w:rsidP="00437A17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6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779881D3" w14:textId="759E2B74" w:rsidR="00437A17" w:rsidRPr="00963849" w:rsidRDefault="006C2FEC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17,221</w:t>
            </w:r>
          </w:p>
        </w:tc>
        <w:tc>
          <w:tcPr>
            <w:tcW w:w="236" w:type="dxa"/>
          </w:tcPr>
          <w:p w14:paraId="30B97244" w14:textId="77777777" w:rsidR="00437A17" w:rsidRPr="00963849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56162DC" w14:textId="6F8C61A7" w:rsidR="00437A17" w:rsidRPr="00963849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18,578</w:t>
            </w:r>
          </w:p>
        </w:tc>
        <w:tc>
          <w:tcPr>
            <w:tcW w:w="237" w:type="dxa"/>
          </w:tcPr>
          <w:p w14:paraId="141A68B1" w14:textId="77777777" w:rsidR="00437A17" w:rsidRPr="00963849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542F0ED0" w14:textId="40473D3F" w:rsidR="00437A17" w:rsidRPr="00963849" w:rsidRDefault="006C2FEC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16,034</w:t>
            </w:r>
          </w:p>
        </w:tc>
        <w:tc>
          <w:tcPr>
            <w:tcW w:w="236" w:type="dxa"/>
          </w:tcPr>
          <w:p w14:paraId="2C582A77" w14:textId="77777777" w:rsidR="00437A17" w:rsidRPr="00963849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4D61D618" w14:textId="40AF0367" w:rsidR="00437A17" w:rsidRPr="00963849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18,133</w:t>
            </w:r>
          </w:p>
        </w:tc>
      </w:tr>
      <w:tr w:rsidR="00437A17" w:rsidRPr="007A2507" w14:paraId="7BD5A80E" w14:textId="77777777" w:rsidTr="00BD40CE">
        <w:tc>
          <w:tcPr>
            <w:tcW w:w="3817" w:type="dxa"/>
          </w:tcPr>
          <w:p w14:paraId="3485F7FD" w14:textId="48D5880C" w:rsidR="00437A17" w:rsidRPr="00963849" w:rsidRDefault="00437A17" w:rsidP="00437A17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12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12876DAB" w14:textId="57292280" w:rsidR="00437A17" w:rsidRPr="00963849" w:rsidRDefault="006C2FEC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4,225</w:t>
            </w:r>
          </w:p>
        </w:tc>
        <w:tc>
          <w:tcPr>
            <w:tcW w:w="236" w:type="dxa"/>
          </w:tcPr>
          <w:p w14:paraId="7086FAE8" w14:textId="77777777" w:rsidR="00437A17" w:rsidRPr="00963849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554828E" w14:textId="778B461D" w:rsidR="00437A17" w:rsidRPr="00963849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16,002</w:t>
            </w:r>
          </w:p>
        </w:tc>
        <w:tc>
          <w:tcPr>
            <w:tcW w:w="237" w:type="dxa"/>
          </w:tcPr>
          <w:p w14:paraId="16214732" w14:textId="77777777" w:rsidR="00437A17" w:rsidRPr="00963849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B51931" w14:textId="3A29623C" w:rsidR="00437A17" w:rsidRPr="00963849" w:rsidRDefault="006C2FEC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4,162</w:t>
            </w:r>
          </w:p>
        </w:tc>
        <w:tc>
          <w:tcPr>
            <w:tcW w:w="236" w:type="dxa"/>
          </w:tcPr>
          <w:p w14:paraId="5F941FFA" w14:textId="77777777" w:rsidR="00437A17" w:rsidRPr="00963849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09B95FB" w14:textId="15226D13" w:rsidR="00437A17" w:rsidRPr="00963849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15,772</w:t>
            </w:r>
          </w:p>
        </w:tc>
      </w:tr>
      <w:tr w:rsidR="00437A17" w:rsidRPr="007A2507" w14:paraId="116EA551" w14:textId="77777777" w:rsidTr="00BD40CE">
        <w:tc>
          <w:tcPr>
            <w:tcW w:w="3817" w:type="dxa"/>
          </w:tcPr>
          <w:p w14:paraId="18BE4A92" w14:textId="42D1158B" w:rsidR="00437A17" w:rsidRPr="00963849" w:rsidRDefault="00437A17" w:rsidP="00437A17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12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73F7C48" w14:textId="4FAB0A65" w:rsidR="00437A17" w:rsidRPr="00963849" w:rsidRDefault="006C2FEC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1,531</w:t>
            </w:r>
          </w:p>
        </w:tc>
        <w:tc>
          <w:tcPr>
            <w:tcW w:w="236" w:type="dxa"/>
          </w:tcPr>
          <w:p w14:paraId="398FCDAB" w14:textId="77777777" w:rsidR="00437A17" w:rsidRPr="00963849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5CD1E818" w14:textId="350DCFE1" w:rsidR="00437A17" w:rsidRPr="00963849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4,751</w:t>
            </w:r>
          </w:p>
        </w:tc>
        <w:tc>
          <w:tcPr>
            <w:tcW w:w="237" w:type="dxa"/>
          </w:tcPr>
          <w:p w14:paraId="7BC1CBCA" w14:textId="77777777" w:rsidR="00437A17" w:rsidRPr="00963849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4B3F3E0" w14:textId="0BBF3B3D" w:rsidR="00437A17" w:rsidRPr="00963849" w:rsidRDefault="0098476F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444</w:t>
            </w:r>
          </w:p>
        </w:tc>
        <w:tc>
          <w:tcPr>
            <w:tcW w:w="236" w:type="dxa"/>
          </w:tcPr>
          <w:p w14:paraId="169FBD02" w14:textId="77777777" w:rsidR="00437A17" w:rsidRPr="00963849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922A708" w14:textId="64BF1F88" w:rsidR="00437A17" w:rsidRPr="00963849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3,227</w:t>
            </w:r>
          </w:p>
        </w:tc>
      </w:tr>
      <w:tr w:rsidR="00437A17" w:rsidRPr="007A2507" w14:paraId="382C7843" w14:textId="77777777" w:rsidTr="00BD40CE">
        <w:tc>
          <w:tcPr>
            <w:tcW w:w="3817" w:type="dxa"/>
          </w:tcPr>
          <w:p w14:paraId="24CDB232" w14:textId="6A343F86" w:rsidR="00437A17" w:rsidRPr="00963849" w:rsidRDefault="00437A17" w:rsidP="00437A1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239E7B5" w14:textId="13457CB8" w:rsidR="00437A17" w:rsidRPr="00963849" w:rsidRDefault="00805C13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301,69</w:t>
            </w:r>
            <w:r w:rsidR="00095797" w:rsidRPr="00963849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027ABF6F" w14:textId="77777777" w:rsidR="00437A17" w:rsidRPr="00963849" w:rsidRDefault="00437A17" w:rsidP="00437A17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A0EAD0A" w14:textId="6DECC2A0" w:rsidR="00437A17" w:rsidRPr="00963849" w:rsidRDefault="00437A17" w:rsidP="00437A1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328,789</w:t>
            </w:r>
          </w:p>
        </w:tc>
        <w:tc>
          <w:tcPr>
            <w:tcW w:w="237" w:type="dxa"/>
          </w:tcPr>
          <w:p w14:paraId="60112D72" w14:textId="77777777" w:rsidR="00437A17" w:rsidRPr="00963849" w:rsidRDefault="00437A17" w:rsidP="00437A1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E09584B" w14:textId="0281F759" w:rsidR="00437A17" w:rsidRPr="00963849" w:rsidRDefault="006C2FEC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286,777</w:t>
            </w:r>
          </w:p>
        </w:tc>
        <w:tc>
          <w:tcPr>
            <w:tcW w:w="236" w:type="dxa"/>
          </w:tcPr>
          <w:p w14:paraId="178CDB9D" w14:textId="77777777" w:rsidR="00437A17" w:rsidRPr="00963849" w:rsidRDefault="00437A17" w:rsidP="00437A1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1D1C984" w14:textId="13299600" w:rsidR="00437A17" w:rsidRPr="00963849" w:rsidRDefault="00437A17" w:rsidP="00437A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310,748</w:t>
            </w:r>
          </w:p>
        </w:tc>
      </w:tr>
      <w:tr w:rsidR="006C2FEC" w:rsidRPr="007A2507" w14:paraId="2FF21550" w14:textId="77777777">
        <w:tc>
          <w:tcPr>
            <w:tcW w:w="3817" w:type="dxa"/>
          </w:tcPr>
          <w:p w14:paraId="3AB22AAA" w14:textId="77777777" w:rsidR="004F070E" w:rsidRPr="00963849" w:rsidRDefault="006C2FEC" w:rsidP="006C2FE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ค่า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เผื่อผลขาดทุนด้านเครดิต</w:t>
            </w:r>
          </w:p>
          <w:p w14:paraId="15C253E8" w14:textId="213642C9" w:rsidR="006C2FEC" w:rsidRPr="00963849" w:rsidRDefault="004F070E" w:rsidP="006C2FE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="006C2FEC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44" w:type="dxa"/>
            <w:vAlign w:val="bottom"/>
          </w:tcPr>
          <w:p w14:paraId="5B19A6D9" w14:textId="673C7F88" w:rsidR="006C2FEC" w:rsidRPr="00963849" w:rsidRDefault="006C2FEC" w:rsidP="006C2FEC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(49)</w:t>
            </w:r>
          </w:p>
        </w:tc>
        <w:tc>
          <w:tcPr>
            <w:tcW w:w="236" w:type="dxa"/>
          </w:tcPr>
          <w:p w14:paraId="0222BC2F" w14:textId="77777777" w:rsidR="006C2FEC" w:rsidRPr="00963849" w:rsidRDefault="006C2FEC" w:rsidP="006C2FEC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99A1964" w14:textId="2EF376CD" w:rsidR="006C2FEC" w:rsidRPr="00963849" w:rsidRDefault="006C2FEC" w:rsidP="006C2FE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(277)</w:t>
            </w:r>
          </w:p>
        </w:tc>
        <w:tc>
          <w:tcPr>
            <w:tcW w:w="237" w:type="dxa"/>
          </w:tcPr>
          <w:p w14:paraId="77CCBB4A" w14:textId="77777777" w:rsidR="006C2FEC" w:rsidRPr="00963849" w:rsidRDefault="006C2FEC" w:rsidP="006C2FE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39EBEE" w14:textId="5F5945EB" w:rsidR="006C2FEC" w:rsidRPr="00963849" w:rsidRDefault="006C2FEC" w:rsidP="006C2FEC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(49)</w:t>
            </w:r>
          </w:p>
        </w:tc>
        <w:tc>
          <w:tcPr>
            <w:tcW w:w="236" w:type="dxa"/>
          </w:tcPr>
          <w:p w14:paraId="3D1CBCF0" w14:textId="77777777" w:rsidR="006C2FEC" w:rsidRPr="00963849" w:rsidRDefault="006C2FEC" w:rsidP="006C2FE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28914DD" w14:textId="3D6C3F90" w:rsidR="006C2FEC" w:rsidRPr="00963849" w:rsidRDefault="006C2FEC" w:rsidP="006C2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(277)</w:t>
            </w:r>
          </w:p>
        </w:tc>
      </w:tr>
      <w:tr w:rsidR="006C2FEC" w:rsidRPr="007A2507" w14:paraId="4BCD8D2A" w14:textId="77777777" w:rsidTr="00BD40CE">
        <w:tc>
          <w:tcPr>
            <w:tcW w:w="3817" w:type="dxa"/>
            <w:hideMark/>
          </w:tcPr>
          <w:p w14:paraId="09478BC6" w14:textId="7B29DDA5" w:rsidR="006C2FEC" w:rsidRPr="00963849" w:rsidRDefault="006C2FEC" w:rsidP="006C2FE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8C9D08C" w14:textId="274B5B7A" w:rsidR="006C2FEC" w:rsidRPr="00963849" w:rsidRDefault="00805C13" w:rsidP="006C2FE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301,649</w:t>
            </w:r>
          </w:p>
        </w:tc>
        <w:tc>
          <w:tcPr>
            <w:tcW w:w="236" w:type="dxa"/>
          </w:tcPr>
          <w:p w14:paraId="11524562" w14:textId="77777777" w:rsidR="006C2FEC" w:rsidRPr="00963849" w:rsidRDefault="006C2FEC" w:rsidP="006C2FEC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C3C6EC3" w14:textId="4D2167EB" w:rsidR="006C2FEC" w:rsidRPr="00963849" w:rsidRDefault="006C2FEC" w:rsidP="006C2FE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328,512</w:t>
            </w:r>
          </w:p>
        </w:tc>
        <w:tc>
          <w:tcPr>
            <w:tcW w:w="237" w:type="dxa"/>
          </w:tcPr>
          <w:p w14:paraId="5571DE1E" w14:textId="77777777" w:rsidR="006C2FEC" w:rsidRPr="00963849" w:rsidRDefault="006C2FEC" w:rsidP="006C2FE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C631658" w14:textId="5B9C25DC" w:rsidR="006C2FEC" w:rsidRPr="00963849" w:rsidRDefault="006C2FEC" w:rsidP="006C2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286,728</w:t>
            </w:r>
          </w:p>
        </w:tc>
        <w:tc>
          <w:tcPr>
            <w:tcW w:w="236" w:type="dxa"/>
          </w:tcPr>
          <w:p w14:paraId="505CE198" w14:textId="77777777" w:rsidR="006C2FEC" w:rsidRPr="00963849" w:rsidRDefault="006C2FEC" w:rsidP="006C2FE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64763D5" w14:textId="7CCF4EAD" w:rsidR="006C2FEC" w:rsidRPr="00963849" w:rsidRDefault="006C2FEC" w:rsidP="006C2FE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310,471</w:t>
            </w:r>
          </w:p>
        </w:tc>
      </w:tr>
    </w:tbl>
    <w:p w14:paraId="6B59214A" w14:textId="77777777" w:rsidR="00D53C30" w:rsidRPr="00963849" w:rsidRDefault="00D53C30" w:rsidP="00D53C3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E95389C" w14:textId="1BA38605" w:rsidR="00AC3F2F" w:rsidRPr="00963849" w:rsidRDefault="00AE537E" w:rsidP="00E83C55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สินค้าคงเหลือ</w:t>
      </w:r>
    </w:p>
    <w:p w14:paraId="3A641FEC" w14:textId="77777777" w:rsidR="00AC3F2F" w:rsidRPr="00963849" w:rsidRDefault="00AC3F2F" w:rsidP="004954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</w:p>
    <w:tbl>
      <w:tblPr>
        <w:tblW w:w="9128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831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7A2507" w14:paraId="1330C124" w14:textId="77777777" w:rsidTr="00BD40CE">
        <w:tc>
          <w:tcPr>
            <w:tcW w:w="3831" w:type="dxa"/>
          </w:tcPr>
          <w:p w14:paraId="239DE710" w14:textId="77777777" w:rsidR="00AC3F2F" w:rsidRPr="00963849" w:rsidRDefault="00AC3F2F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7BB6142B" w14:textId="77777777" w:rsidR="00AC3F2F" w:rsidRPr="00963849" w:rsidRDefault="00AC3F2F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D4C3A" w:rsidRPr="007A2507" w14:paraId="50F862F4" w14:textId="77777777" w:rsidTr="00BD40CE">
        <w:tc>
          <w:tcPr>
            <w:tcW w:w="3831" w:type="dxa"/>
          </w:tcPr>
          <w:p w14:paraId="506E3DF2" w14:textId="77777777" w:rsidR="00AC3F2F" w:rsidRPr="00963849" w:rsidRDefault="00AC3F2F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4B4BC6" w14:textId="77777777" w:rsidR="00AC3F2F" w:rsidRPr="00963849" w:rsidRDefault="00AC3F2F" w:rsidP="008473CA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53A6C31F" w14:textId="77777777" w:rsidR="00AC3F2F" w:rsidRPr="00963849" w:rsidRDefault="00AC3F2F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84E15" w14:textId="77777777" w:rsidR="00AC3F2F" w:rsidRPr="00963849" w:rsidRDefault="00AC3F2F" w:rsidP="004F6F6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420E7" w:rsidRPr="007A2507" w14:paraId="657175FD" w14:textId="77777777" w:rsidTr="00BD40CE">
        <w:tc>
          <w:tcPr>
            <w:tcW w:w="3831" w:type="dxa"/>
          </w:tcPr>
          <w:p w14:paraId="63F916FC" w14:textId="77777777" w:rsidR="003420E7" w:rsidRPr="00963849" w:rsidRDefault="003420E7" w:rsidP="003420E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F3B469" w14:textId="5C2E988F" w:rsidR="003420E7" w:rsidRPr="00963849" w:rsidRDefault="00970064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23CC2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420E7" w:rsidRPr="00963849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D0B71" w14:textId="77777777" w:rsidR="003420E7" w:rsidRPr="00963849" w:rsidRDefault="003420E7" w:rsidP="003420E7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CCC15" w14:textId="57AD3693" w:rsidR="003420E7" w:rsidRPr="00963849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7" w:type="dxa"/>
            <w:vAlign w:val="bottom"/>
          </w:tcPr>
          <w:p w14:paraId="297E4042" w14:textId="77777777" w:rsidR="003420E7" w:rsidRPr="00963849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73FCEA" w14:textId="5671D1D4" w:rsidR="003420E7" w:rsidRPr="00963849" w:rsidRDefault="00970064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23CC2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420E7" w:rsidRPr="00963849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A8E26" w14:textId="77777777" w:rsidR="003420E7" w:rsidRPr="00963849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EC2C70" w14:textId="5B0EAE61" w:rsidR="003420E7" w:rsidRPr="00963849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4D4C3A" w:rsidRPr="007A2507" w14:paraId="2946C78C" w14:textId="77777777" w:rsidTr="00BD40CE">
        <w:trPr>
          <w:trHeight w:val="227"/>
        </w:trPr>
        <w:tc>
          <w:tcPr>
            <w:tcW w:w="3831" w:type="dxa"/>
            <w:vAlign w:val="bottom"/>
          </w:tcPr>
          <w:p w14:paraId="4CC858AE" w14:textId="77777777" w:rsidR="00AC3F2F" w:rsidRPr="00963849" w:rsidRDefault="00AC3F2F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3CFEE906" w14:textId="77777777" w:rsidR="00AC3F2F" w:rsidRPr="00963849" w:rsidRDefault="00AC3F2F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3E4E8B" w14:textId="77777777" w:rsidR="00AC3F2F" w:rsidRPr="00963849" w:rsidRDefault="00AC3F2F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6357E949" w14:textId="77777777" w:rsidR="00AC3F2F" w:rsidRPr="00963849" w:rsidRDefault="00AC3F2F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3E9D779A" w14:textId="77777777" w:rsidR="00AC3F2F" w:rsidRPr="00963849" w:rsidRDefault="00AC3F2F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3A021FDE" w14:textId="77777777" w:rsidR="00AC3F2F" w:rsidRPr="00963849" w:rsidRDefault="00AC3F2F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E8D6814" w14:textId="77777777" w:rsidR="00AC3F2F" w:rsidRPr="00963849" w:rsidRDefault="00AC3F2F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1DEBEB4" w14:textId="77777777" w:rsidR="00AC3F2F" w:rsidRPr="00963849" w:rsidRDefault="00AC3F2F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70183" w:rsidRPr="007A2507" w14:paraId="2B20582E" w14:textId="77777777" w:rsidTr="00BD40CE">
        <w:tc>
          <w:tcPr>
            <w:tcW w:w="3831" w:type="dxa"/>
            <w:hideMark/>
          </w:tcPr>
          <w:p w14:paraId="1B621CA1" w14:textId="0DBFD1D0" w:rsidR="00870183" w:rsidRPr="00963849" w:rsidRDefault="00870183" w:rsidP="0087018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44" w:type="dxa"/>
          </w:tcPr>
          <w:p w14:paraId="1DF10D01" w14:textId="6B8A4067" w:rsidR="00870183" w:rsidRPr="00963849" w:rsidRDefault="00805C1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12,100</w:t>
            </w:r>
          </w:p>
        </w:tc>
        <w:tc>
          <w:tcPr>
            <w:tcW w:w="236" w:type="dxa"/>
          </w:tcPr>
          <w:p w14:paraId="438CA1E6" w14:textId="77777777" w:rsidR="00870183" w:rsidRPr="00963849" w:rsidRDefault="00870183" w:rsidP="00870183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52BD9C9" w14:textId="2FDDADEB" w:rsidR="00870183" w:rsidRPr="00963849" w:rsidRDefault="0087018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1,643</w:t>
            </w:r>
          </w:p>
        </w:tc>
        <w:tc>
          <w:tcPr>
            <w:tcW w:w="237" w:type="dxa"/>
          </w:tcPr>
          <w:p w14:paraId="7E4EB6B4" w14:textId="77777777" w:rsidR="00870183" w:rsidRPr="00963849" w:rsidRDefault="00870183" w:rsidP="0087018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CC40A8F" w14:textId="72120118" w:rsidR="00870183" w:rsidRPr="00963849" w:rsidRDefault="00805C13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9,420</w:t>
            </w:r>
          </w:p>
        </w:tc>
        <w:tc>
          <w:tcPr>
            <w:tcW w:w="236" w:type="dxa"/>
          </w:tcPr>
          <w:p w14:paraId="77D5CA77" w14:textId="77777777" w:rsidR="00870183" w:rsidRPr="00963849" w:rsidRDefault="00870183" w:rsidP="0087018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FC5321C" w14:textId="3585A7E3" w:rsidR="00870183" w:rsidRPr="00963849" w:rsidRDefault="00870183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104</w:t>
            </w:r>
          </w:p>
        </w:tc>
      </w:tr>
      <w:tr w:rsidR="00870183" w:rsidRPr="007A2507" w14:paraId="45310074" w14:textId="77777777" w:rsidTr="00BD40CE">
        <w:tc>
          <w:tcPr>
            <w:tcW w:w="3831" w:type="dxa"/>
            <w:vAlign w:val="center"/>
          </w:tcPr>
          <w:p w14:paraId="68B119B3" w14:textId="24379A5B" w:rsidR="00870183" w:rsidRPr="00963849" w:rsidRDefault="00B25CA9" w:rsidP="00B25CA9">
            <w:pPr>
              <w:tabs>
                <w:tab w:val="clear" w:pos="227"/>
                <w:tab w:val="left" w:pos="371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สินค้าเพื่อขาย</w:t>
            </w:r>
          </w:p>
        </w:tc>
        <w:tc>
          <w:tcPr>
            <w:tcW w:w="1144" w:type="dxa"/>
          </w:tcPr>
          <w:p w14:paraId="6D33D4E5" w14:textId="6C8F9D8A" w:rsidR="00870183" w:rsidRPr="00963849" w:rsidRDefault="00805C1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509,32</w:t>
            </w:r>
            <w:r w:rsidR="00790BDF" w:rsidRPr="00963849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787B5278" w14:textId="77777777" w:rsidR="00870183" w:rsidRPr="00963849" w:rsidRDefault="00870183" w:rsidP="00870183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E17BA69" w14:textId="6665DC1F" w:rsidR="00870183" w:rsidRPr="00963849" w:rsidRDefault="0087018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521,628</w:t>
            </w:r>
          </w:p>
        </w:tc>
        <w:tc>
          <w:tcPr>
            <w:tcW w:w="237" w:type="dxa"/>
          </w:tcPr>
          <w:p w14:paraId="5F570883" w14:textId="77777777" w:rsidR="00870183" w:rsidRPr="00963849" w:rsidRDefault="00870183" w:rsidP="0087018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8EE768A" w14:textId="4418D7A5" w:rsidR="00870183" w:rsidRPr="00963849" w:rsidRDefault="00805C13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414,31</w:t>
            </w:r>
            <w:r w:rsidR="00DA51EB" w:rsidRPr="00963849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F4643A7" w14:textId="77777777" w:rsidR="00870183" w:rsidRPr="00963849" w:rsidRDefault="00870183" w:rsidP="0087018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59E4E5D" w14:textId="63868A0D" w:rsidR="00870183" w:rsidRPr="00963849" w:rsidRDefault="00870183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428,490</w:t>
            </w:r>
          </w:p>
        </w:tc>
      </w:tr>
      <w:tr w:rsidR="00870183" w:rsidRPr="007A2507" w14:paraId="30854BDC" w14:textId="77777777" w:rsidTr="00BD40CE">
        <w:tc>
          <w:tcPr>
            <w:tcW w:w="3831" w:type="dxa"/>
          </w:tcPr>
          <w:p w14:paraId="4735352B" w14:textId="62873F26" w:rsidR="00870183" w:rsidRPr="00963849" w:rsidRDefault="00870183" w:rsidP="0087018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5F459959" w14:textId="69A9F798" w:rsidR="00870183" w:rsidRPr="00963849" w:rsidRDefault="00805C1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521,42</w:t>
            </w:r>
            <w:r w:rsidR="00EB7245" w:rsidRPr="00963849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C18C64C" w14:textId="77777777" w:rsidR="00870183" w:rsidRPr="00963849" w:rsidRDefault="00870183" w:rsidP="00870183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D7C18B8" w14:textId="4A578BD4" w:rsidR="00870183" w:rsidRPr="00963849" w:rsidRDefault="0087018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523,271</w:t>
            </w:r>
          </w:p>
        </w:tc>
        <w:tc>
          <w:tcPr>
            <w:tcW w:w="237" w:type="dxa"/>
          </w:tcPr>
          <w:p w14:paraId="0CCD0CC9" w14:textId="77777777" w:rsidR="00870183" w:rsidRPr="00963849" w:rsidRDefault="00870183" w:rsidP="0087018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1702881" w14:textId="4329BCF7" w:rsidR="00870183" w:rsidRPr="00963849" w:rsidRDefault="00805C13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423,73</w:t>
            </w:r>
            <w:r w:rsidR="00DA51EB" w:rsidRPr="00963849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6CE9A28" w14:textId="77777777" w:rsidR="00870183" w:rsidRPr="00963849" w:rsidRDefault="00870183" w:rsidP="0087018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EFCBA56" w14:textId="13C71407" w:rsidR="00870183" w:rsidRPr="00963849" w:rsidRDefault="00870183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428,594</w:t>
            </w:r>
          </w:p>
        </w:tc>
      </w:tr>
      <w:tr w:rsidR="00870183" w:rsidRPr="007A2507" w14:paraId="62E6117C" w14:textId="77777777" w:rsidTr="00BD40CE">
        <w:tc>
          <w:tcPr>
            <w:tcW w:w="3831" w:type="dxa"/>
          </w:tcPr>
          <w:p w14:paraId="04BC0FDE" w14:textId="6C95AF4E" w:rsidR="00870183" w:rsidRPr="00963849" w:rsidRDefault="00870183" w:rsidP="0087018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44" w:type="dxa"/>
          </w:tcPr>
          <w:p w14:paraId="3DB95C10" w14:textId="54319B0F" w:rsidR="00870183" w:rsidRPr="00963849" w:rsidRDefault="00805C1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(41,23</w:t>
            </w:r>
            <w:r w:rsidR="00A20F7F" w:rsidRPr="00963849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B0DB64B" w14:textId="77777777" w:rsidR="00870183" w:rsidRPr="00963849" w:rsidRDefault="00870183" w:rsidP="00870183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81724FA" w14:textId="1B9C189D" w:rsidR="00870183" w:rsidRPr="00963849" w:rsidRDefault="0087018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(40,279)</w:t>
            </w:r>
          </w:p>
        </w:tc>
        <w:tc>
          <w:tcPr>
            <w:tcW w:w="237" w:type="dxa"/>
          </w:tcPr>
          <w:p w14:paraId="1AF25A79" w14:textId="77777777" w:rsidR="00870183" w:rsidRPr="00963849" w:rsidRDefault="00870183" w:rsidP="0087018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5E858AA7" w14:textId="28C8FC45" w:rsidR="00870183" w:rsidRPr="00963849" w:rsidRDefault="00805C13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(26,49</w:t>
            </w:r>
            <w:r w:rsidR="00DA51EB" w:rsidRPr="00963849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425196F" w14:textId="77777777" w:rsidR="00870183" w:rsidRPr="00963849" w:rsidRDefault="00870183" w:rsidP="0087018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5E4D9F53" w14:textId="5757FC26" w:rsidR="00870183" w:rsidRPr="00963849" w:rsidRDefault="00870183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(30,246)</w:t>
            </w:r>
          </w:p>
        </w:tc>
      </w:tr>
      <w:tr w:rsidR="00870183" w:rsidRPr="007A2507" w14:paraId="53176939" w14:textId="77777777" w:rsidTr="00BD40CE">
        <w:tc>
          <w:tcPr>
            <w:tcW w:w="3831" w:type="dxa"/>
            <w:hideMark/>
          </w:tcPr>
          <w:p w14:paraId="2F39B630" w14:textId="6D5E0BA4" w:rsidR="00870183" w:rsidRPr="00963849" w:rsidRDefault="00870183" w:rsidP="0087018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40F17BE" w14:textId="66F11974" w:rsidR="00870183" w:rsidRPr="00963849" w:rsidRDefault="00805C1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480,19</w:t>
            </w:r>
            <w:r w:rsidR="00997EAC" w:rsidRPr="00963849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20EB8BA" w14:textId="77777777" w:rsidR="00870183" w:rsidRPr="00963849" w:rsidRDefault="00870183" w:rsidP="00870183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9D19634" w14:textId="4E68F548" w:rsidR="00870183" w:rsidRPr="00963849" w:rsidRDefault="0087018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482,992</w:t>
            </w:r>
          </w:p>
        </w:tc>
        <w:tc>
          <w:tcPr>
            <w:tcW w:w="237" w:type="dxa"/>
          </w:tcPr>
          <w:p w14:paraId="287C328B" w14:textId="77777777" w:rsidR="00870183" w:rsidRPr="00963849" w:rsidRDefault="00870183" w:rsidP="0087018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FABB651" w14:textId="40343966" w:rsidR="00870183" w:rsidRPr="00963849" w:rsidRDefault="00805C13" w:rsidP="008701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397,240</w:t>
            </w:r>
          </w:p>
        </w:tc>
        <w:tc>
          <w:tcPr>
            <w:tcW w:w="236" w:type="dxa"/>
          </w:tcPr>
          <w:p w14:paraId="397E27A1" w14:textId="77777777" w:rsidR="00870183" w:rsidRPr="00963849" w:rsidRDefault="00870183" w:rsidP="0087018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7C31C09" w14:textId="65713311" w:rsidR="00870183" w:rsidRPr="00963849" w:rsidRDefault="00870183" w:rsidP="0087018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398,348</w:t>
            </w:r>
          </w:p>
        </w:tc>
      </w:tr>
    </w:tbl>
    <w:p w14:paraId="0EE858B1" w14:textId="1C917B81" w:rsidR="00C01119" w:rsidRPr="00963849" w:rsidRDefault="00C01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6E3829C4" w14:textId="77777777" w:rsidR="00AC2C3E" w:rsidRPr="00963849" w:rsidRDefault="00AC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5671AF92" w14:textId="77777777" w:rsidR="00AC2C3E" w:rsidRPr="00963849" w:rsidRDefault="00AC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cs/>
          <w:lang w:eastAsia="th-TH"/>
        </w:rPr>
      </w:pPr>
    </w:p>
    <w:p w14:paraId="7E7B6FC9" w14:textId="77777777" w:rsidR="00AC2C3E" w:rsidRPr="00963849" w:rsidRDefault="00AC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1E73A645" w14:textId="77777777" w:rsidR="00AC2C3E" w:rsidRPr="00963849" w:rsidRDefault="00AC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05C456BA" w14:textId="77777777" w:rsidR="00AC2C3E" w:rsidRPr="00963849" w:rsidRDefault="00AC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248E1C29" w14:textId="77777777" w:rsidR="00AC2C3E" w:rsidRPr="00963849" w:rsidRDefault="00AC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42E9B827" w14:textId="77777777" w:rsidR="00AC2C3E" w:rsidRPr="00963849" w:rsidRDefault="00AC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2E1911AB" w14:textId="63C16FBC" w:rsidR="00D30557" w:rsidRPr="00963849" w:rsidRDefault="00D30557" w:rsidP="00C13845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สินทรัพย์หมุนเวียนอื่น</w:t>
      </w:r>
    </w:p>
    <w:p w14:paraId="6686BEDE" w14:textId="77777777" w:rsidR="0011778F" w:rsidRPr="00963849" w:rsidRDefault="0011778F" w:rsidP="0011778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9142" w:type="dxa"/>
        <w:tblInd w:w="266" w:type="dxa"/>
        <w:tblLayout w:type="fixed"/>
        <w:tblLook w:val="04A0" w:firstRow="1" w:lastRow="0" w:firstColumn="1" w:lastColumn="0" w:noHBand="0" w:noVBand="1"/>
      </w:tblPr>
      <w:tblGrid>
        <w:gridCol w:w="3845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7A2507" w14:paraId="37B3E5CA" w14:textId="77777777" w:rsidTr="00BD40CE">
        <w:tc>
          <w:tcPr>
            <w:tcW w:w="3845" w:type="dxa"/>
          </w:tcPr>
          <w:p w14:paraId="2F5AB6DC" w14:textId="77777777" w:rsidR="0011778F" w:rsidRPr="00963849" w:rsidRDefault="0011778F" w:rsidP="003D1DD2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4625EAF7" w14:textId="77777777" w:rsidR="0011778F" w:rsidRPr="00963849" w:rsidRDefault="0011778F" w:rsidP="003D1DD2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D4C3A" w:rsidRPr="007A2507" w14:paraId="0774D868" w14:textId="77777777" w:rsidTr="00BD40CE">
        <w:tc>
          <w:tcPr>
            <w:tcW w:w="3845" w:type="dxa"/>
          </w:tcPr>
          <w:p w14:paraId="0B834AFB" w14:textId="77777777" w:rsidR="0011778F" w:rsidRPr="00963849" w:rsidRDefault="0011778F" w:rsidP="003D1DD2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0356E" w14:textId="77777777" w:rsidR="0011778F" w:rsidRPr="00963849" w:rsidRDefault="0011778F" w:rsidP="003D1DD2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26EAA49" w14:textId="77777777" w:rsidR="0011778F" w:rsidRPr="00963849" w:rsidRDefault="0011778F" w:rsidP="003D1DD2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876686" w14:textId="77777777" w:rsidR="0011778F" w:rsidRPr="00963849" w:rsidRDefault="0011778F" w:rsidP="003D1DD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70183" w:rsidRPr="007A2507" w14:paraId="2F992249" w14:textId="77777777" w:rsidTr="00BD40CE">
        <w:tc>
          <w:tcPr>
            <w:tcW w:w="3845" w:type="dxa"/>
          </w:tcPr>
          <w:p w14:paraId="289ECA53" w14:textId="77777777" w:rsidR="00870183" w:rsidRPr="00963849" w:rsidRDefault="00870183" w:rsidP="00870183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4A2FF" w14:textId="7C924BB7" w:rsidR="00870183" w:rsidRPr="00963849" w:rsidRDefault="00970064" w:rsidP="0087018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23CC2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70183" w:rsidRPr="00963849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E1078" w14:textId="77777777" w:rsidR="00870183" w:rsidRPr="00963849" w:rsidRDefault="00870183" w:rsidP="00870183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A7A94" w14:textId="7D3D13B0" w:rsidR="00870183" w:rsidRPr="00963849" w:rsidRDefault="00870183" w:rsidP="0087018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7" w:type="dxa"/>
            <w:vAlign w:val="bottom"/>
          </w:tcPr>
          <w:p w14:paraId="44FD2EF8" w14:textId="77777777" w:rsidR="00870183" w:rsidRPr="00963849" w:rsidRDefault="00870183" w:rsidP="0087018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FFCA91" w14:textId="2C22F6FA" w:rsidR="00870183" w:rsidRPr="00963849" w:rsidRDefault="00970064" w:rsidP="0087018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23CC2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870183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870183" w:rsidRPr="00963849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0AFAC9" w14:textId="77777777" w:rsidR="00870183" w:rsidRPr="00963849" w:rsidRDefault="00870183" w:rsidP="0087018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43D040" w14:textId="3354F002" w:rsidR="00870183" w:rsidRPr="00963849" w:rsidRDefault="00870183" w:rsidP="00870183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4D4C3A" w:rsidRPr="007A2507" w14:paraId="5B530A40" w14:textId="77777777" w:rsidTr="00BD40CE">
        <w:trPr>
          <w:trHeight w:val="311"/>
        </w:trPr>
        <w:tc>
          <w:tcPr>
            <w:tcW w:w="3845" w:type="dxa"/>
            <w:vAlign w:val="bottom"/>
          </w:tcPr>
          <w:p w14:paraId="20C507BD" w14:textId="77777777" w:rsidR="0011778F" w:rsidRPr="00963849" w:rsidRDefault="0011778F" w:rsidP="003D1DD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41C6A07F" w14:textId="77777777" w:rsidR="0011778F" w:rsidRPr="00963849" w:rsidRDefault="0011778F" w:rsidP="003D1DD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C0802DF" w14:textId="77777777" w:rsidR="0011778F" w:rsidRPr="00963849" w:rsidRDefault="0011778F" w:rsidP="003D1DD2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5A6323F0" w14:textId="77777777" w:rsidR="0011778F" w:rsidRPr="00963849" w:rsidRDefault="0011778F" w:rsidP="003D1DD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2866A301" w14:textId="77777777" w:rsidR="0011778F" w:rsidRPr="00963849" w:rsidRDefault="0011778F" w:rsidP="003D1DD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8817A9" w14:textId="77777777" w:rsidR="0011778F" w:rsidRPr="00963849" w:rsidRDefault="0011778F" w:rsidP="003D1D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4006E01" w14:textId="77777777" w:rsidR="0011778F" w:rsidRPr="00963849" w:rsidRDefault="0011778F" w:rsidP="003D1DD2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F8924BB" w14:textId="77777777" w:rsidR="0011778F" w:rsidRPr="00963849" w:rsidRDefault="0011778F" w:rsidP="003D1D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1E59BD" w:rsidRPr="007A2507" w14:paraId="76936258" w14:textId="77777777" w:rsidTr="00BD40CE">
        <w:tc>
          <w:tcPr>
            <w:tcW w:w="3845" w:type="dxa"/>
            <w:hideMark/>
          </w:tcPr>
          <w:p w14:paraId="1BBD1DCE" w14:textId="77777777" w:rsidR="001E59BD" w:rsidRPr="00963849" w:rsidRDefault="001E59BD" w:rsidP="001E59B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44" w:type="dxa"/>
          </w:tcPr>
          <w:p w14:paraId="412D3889" w14:textId="45923F5B" w:rsidR="001E59BD" w:rsidRPr="00963849" w:rsidRDefault="0086116A" w:rsidP="0086116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27,735</w:t>
            </w:r>
          </w:p>
        </w:tc>
        <w:tc>
          <w:tcPr>
            <w:tcW w:w="236" w:type="dxa"/>
          </w:tcPr>
          <w:p w14:paraId="7EDEAB4B" w14:textId="77777777" w:rsidR="001E59BD" w:rsidRPr="00963849" w:rsidRDefault="001E59BD" w:rsidP="001E59BD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F5E600C" w14:textId="4578C08D" w:rsidR="001E59BD" w:rsidRPr="00963849" w:rsidRDefault="001E59BD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5,126</w:t>
            </w:r>
          </w:p>
        </w:tc>
        <w:tc>
          <w:tcPr>
            <w:tcW w:w="237" w:type="dxa"/>
          </w:tcPr>
          <w:p w14:paraId="22977352" w14:textId="77777777" w:rsidR="001E59BD" w:rsidRPr="00963849" w:rsidRDefault="001E59BD" w:rsidP="001E59B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72FC4CB" w14:textId="76FA8D8A" w:rsidR="001E59BD" w:rsidRPr="00963849" w:rsidRDefault="0086116A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26,972</w:t>
            </w:r>
          </w:p>
        </w:tc>
        <w:tc>
          <w:tcPr>
            <w:tcW w:w="236" w:type="dxa"/>
          </w:tcPr>
          <w:p w14:paraId="6E9D5578" w14:textId="77777777" w:rsidR="001E59BD" w:rsidRPr="00963849" w:rsidRDefault="001E59BD" w:rsidP="001E59B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4E4BF80" w14:textId="0F754343" w:rsidR="001E59BD" w:rsidRPr="00963849" w:rsidRDefault="001E59BD" w:rsidP="001E5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3,694</w:t>
            </w:r>
          </w:p>
        </w:tc>
      </w:tr>
      <w:tr w:rsidR="001E59BD" w:rsidRPr="007A2507" w14:paraId="19D208C8" w14:textId="77777777" w:rsidTr="00BD40CE">
        <w:tc>
          <w:tcPr>
            <w:tcW w:w="3845" w:type="dxa"/>
          </w:tcPr>
          <w:p w14:paraId="32A37953" w14:textId="69ECFF3E" w:rsidR="001E59BD" w:rsidRPr="00963849" w:rsidRDefault="001E59BD" w:rsidP="001E59B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ภาษีเงินได้รอขอคืน</w:t>
            </w:r>
          </w:p>
        </w:tc>
        <w:tc>
          <w:tcPr>
            <w:tcW w:w="1144" w:type="dxa"/>
          </w:tcPr>
          <w:p w14:paraId="44723015" w14:textId="0472F81C" w:rsidR="001E59BD" w:rsidRPr="00963849" w:rsidRDefault="0086116A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26,355</w:t>
            </w:r>
          </w:p>
        </w:tc>
        <w:tc>
          <w:tcPr>
            <w:tcW w:w="236" w:type="dxa"/>
          </w:tcPr>
          <w:p w14:paraId="6BAB61AE" w14:textId="77777777" w:rsidR="001E59BD" w:rsidRPr="00963849" w:rsidRDefault="001E59BD" w:rsidP="001E59BD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8CF3810" w14:textId="447FB5F7" w:rsidR="001E59BD" w:rsidRPr="00963849" w:rsidRDefault="001E59BD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26,355</w:t>
            </w:r>
          </w:p>
        </w:tc>
        <w:tc>
          <w:tcPr>
            <w:tcW w:w="237" w:type="dxa"/>
          </w:tcPr>
          <w:p w14:paraId="30A68E5D" w14:textId="77777777" w:rsidR="001E59BD" w:rsidRPr="00963849" w:rsidRDefault="001E59BD" w:rsidP="001E59B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00B04361" w14:textId="37E2FB9F" w:rsidR="001E59BD" w:rsidRPr="00963849" w:rsidRDefault="0086116A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26,355</w:t>
            </w:r>
          </w:p>
        </w:tc>
        <w:tc>
          <w:tcPr>
            <w:tcW w:w="236" w:type="dxa"/>
          </w:tcPr>
          <w:p w14:paraId="05159F8E" w14:textId="77777777" w:rsidR="001E59BD" w:rsidRPr="00963849" w:rsidRDefault="001E59BD" w:rsidP="001E59B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996D0B9" w14:textId="20A22707" w:rsidR="001E59BD" w:rsidRPr="00963849" w:rsidRDefault="001E59BD" w:rsidP="001E5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26,355</w:t>
            </w:r>
          </w:p>
        </w:tc>
      </w:tr>
      <w:tr w:rsidR="001E59BD" w:rsidRPr="007A2507" w14:paraId="5C22891C" w14:textId="77777777" w:rsidTr="00BD40CE">
        <w:tc>
          <w:tcPr>
            <w:tcW w:w="3845" w:type="dxa"/>
          </w:tcPr>
          <w:p w14:paraId="5359B3AA" w14:textId="5C3A4F84" w:rsidR="001E59BD" w:rsidRPr="00963849" w:rsidRDefault="001E59BD" w:rsidP="001E59B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144" w:type="dxa"/>
          </w:tcPr>
          <w:p w14:paraId="334E6A55" w14:textId="1CDF3D94" w:rsidR="001E59BD" w:rsidRPr="00963849" w:rsidRDefault="0086116A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32,422</w:t>
            </w:r>
          </w:p>
        </w:tc>
        <w:tc>
          <w:tcPr>
            <w:tcW w:w="236" w:type="dxa"/>
          </w:tcPr>
          <w:p w14:paraId="62521618" w14:textId="77777777" w:rsidR="001E59BD" w:rsidRPr="00963849" w:rsidRDefault="001E59BD" w:rsidP="001E59BD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226810C" w14:textId="7274AF47" w:rsidR="001E59BD" w:rsidRPr="00963849" w:rsidRDefault="001E59BD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25,526</w:t>
            </w:r>
          </w:p>
        </w:tc>
        <w:tc>
          <w:tcPr>
            <w:tcW w:w="237" w:type="dxa"/>
          </w:tcPr>
          <w:p w14:paraId="1A31532C" w14:textId="77777777" w:rsidR="001E59BD" w:rsidRPr="00963849" w:rsidRDefault="001E59BD" w:rsidP="001E59B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71508019" w14:textId="4F0867D6" w:rsidR="001E59BD" w:rsidRPr="00963849" w:rsidRDefault="0086116A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32,422</w:t>
            </w:r>
          </w:p>
        </w:tc>
        <w:tc>
          <w:tcPr>
            <w:tcW w:w="236" w:type="dxa"/>
          </w:tcPr>
          <w:p w14:paraId="384F2A01" w14:textId="77777777" w:rsidR="001E59BD" w:rsidRPr="00963849" w:rsidRDefault="001E59BD" w:rsidP="001E59B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00B49FF" w14:textId="07BFE82D" w:rsidR="001E59BD" w:rsidRPr="00963849" w:rsidRDefault="001E59BD" w:rsidP="001E5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25,526</w:t>
            </w:r>
          </w:p>
        </w:tc>
      </w:tr>
      <w:tr w:rsidR="001E59BD" w:rsidRPr="007A2507" w14:paraId="31910AA2" w14:textId="77777777" w:rsidTr="00BD40CE">
        <w:tc>
          <w:tcPr>
            <w:tcW w:w="3845" w:type="dxa"/>
          </w:tcPr>
          <w:p w14:paraId="2DA6BE17" w14:textId="77777777" w:rsidR="001E59BD" w:rsidRPr="00963849" w:rsidRDefault="001E59BD" w:rsidP="001E59B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70D733D9" w14:textId="452EC671" w:rsidR="001E59BD" w:rsidRPr="00963849" w:rsidRDefault="0086116A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2,408</w:t>
            </w:r>
          </w:p>
        </w:tc>
        <w:tc>
          <w:tcPr>
            <w:tcW w:w="236" w:type="dxa"/>
          </w:tcPr>
          <w:p w14:paraId="0AECEE37" w14:textId="77777777" w:rsidR="001E59BD" w:rsidRPr="00963849" w:rsidRDefault="001E59BD" w:rsidP="001E59BD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E7B7A7D" w14:textId="01751BE0" w:rsidR="001E59BD" w:rsidRPr="00963849" w:rsidRDefault="001E59BD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1,626</w:t>
            </w:r>
          </w:p>
        </w:tc>
        <w:tc>
          <w:tcPr>
            <w:tcW w:w="237" w:type="dxa"/>
          </w:tcPr>
          <w:p w14:paraId="2216E454" w14:textId="77777777" w:rsidR="001E59BD" w:rsidRPr="00963849" w:rsidRDefault="001E59BD" w:rsidP="001E59B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34238F7" w14:textId="0D55FD2F" w:rsidR="001E59BD" w:rsidRPr="00963849" w:rsidRDefault="0086116A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482</w:t>
            </w:r>
          </w:p>
        </w:tc>
        <w:tc>
          <w:tcPr>
            <w:tcW w:w="236" w:type="dxa"/>
          </w:tcPr>
          <w:p w14:paraId="7E903C62" w14:textId="77777777" w:rsidR="001E59BD" w:rsidRPr="00963849" w:rsidRDefault="001E59BD" w:rsidP="003F07C8">
            <w:pPr>
              <w:tabs>
                <w:tab w:val="clear" w:pos="907"/>
                <w:tab w:val="left" w:pos="1158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E6987F0" w14:textId="683AB567" w:rsidR="001E59BD" w:rsidRPr="00963849" w:rsidRDefault="001E59BD" w:rsidP="001E5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</w:p>
        </w:tc>
      </w:tr>
      <w:tr w:rsidR="001E59BD" w:rsidRPr="007A2507" w14:paraId="032619C3" w14:textId="77777777" w:rsidTr="00BD40CE">
        <w:tc>
          <w:tcPr>
            <w:tcW w:w="3845" w:type="dxa"/>
            <w:hideMark/>
          </w:tcPr>
          <w:p w14:paraId="2E81512F" w14:textId="4DDD1FF5" w:rsidR="001E59BD" w:rsidRPr="00963849" w:rsidRDefault="001E59BD" w:rsidP="001E59B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21454B0" w14:textId="6EE337EC" w:rsidR="001E59BD" w:rsidRPr="00963849" w:rsidRDefault="0086116A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88,920</w:t>
            </w:r>
          </w:p>
        </w:tc>
        <w:tc>
          <w:tcPr>
            <w:tcW w:w="236" w:type="dxa"/>
          </w:tcPr>
          <w:p w14:paraId="5101AAE5" w14:textId="77777777" w:rsidR="001E59BD" w:rsidRPr="00963849" w:rsidRDefault="001E59BD" w:rsidP="001E59BD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805ED8E" w14:textId="04BB1534" w:rsidR="001E59BD" w:rsidRPr="00963849" w:rsidRDefault="001E59BD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58,633</w:t>
            </w:r>
          </w:p>
        </w:tc>
        <w:tc>
          <w:tcPr>
            <w:tcW w:w="237" w:type="dxa"/>
          </w:tcPr>
          <w:p w14:paraId="26773CAD" w14:textId="77777777" w:rsidR="001E59BD" w:rsidRPr="00963849" w:rsidRDefault="001E59BD" w:rsidP="001E59B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75F7564" w14:textId="4074639D" w:rsidR="001E59BD" w:rsidRPr="00963849" w:rsidRDefault="0086116A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86,231</w:t>
            </w:r>
          </w:p>
        </w:tc>
        <w:tc>
          <w:tcPr>
            <w:tcW w:w="236" w:type="dxa"/>
          </w:tcPr>
          <w:p w14:paraId="34274E2D" w14:textId="77777777" w:rsidR="001E59BD" w:rsidRPr="00963849" w:rsidRDefault="001E59BD" w:rsidP="001E59B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2EEEDCF" w14:textId="2F4E0CF5" w:rsidR="001E59BD" w:rsidRPr="00963849" w:rsidRDefault="001E59BD" w:rsidP="001E59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56,149</w:t>
            </w:r>
          </w:p>
        </w:tc>
      </w:tr>
    </w:tbl>
    <w:p w14:paraId="758F9981" w14:textId="77777777" w:rsidR="00B22E81" w:rsidRPr="00963849" w:rsidRDefault="00B22E81" w:rsidP="00D3055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B1184D8" w14:textId="4F5CE6B3" w:rsidR="00C04DF6" w:rsidRPr="00963849" w:rsidRDefault="001364A5" w:rsidP="00A7155D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เงินลงทุนในบริษัทย่อย</w:t>
      </w:r>
    </w:p>
    <w:p w14:paraId="74227150" w14:textId="77777777" w:rsidR="00EA2CEB" w:rsidRPr="00963849" w:rsidRDefault="00EA2CEB" w:rsidP="003C6699">
      <w:pPr>
        <w:pStyle w:val="CordiaNew"/>
        <w:tabs>
          <w:tab w:val="clear" w:pos="4153"/>
          <w:tab w:val="left" w:pos="360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Style w:val="TableGridLight1"/>
        <w:tblW w:w="9238" w:type="dxa"/>
        <w:tblInd w:w="2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2"/>
        <w:gridCol w:w="883"/>
        <w:gridCol w:w="530"/>
        <w:gridCol w:w="353"/>
        <w:gridCol w:w="883"/>
        <w:gridCol w:w="177"/>
        <w:gridCol w:w="707"/>
        <w:gridCol w:w="706"/>
        <w:gridCol w:w="177"/>
        <w:gridCol w:w="883"/>
        <w:gridCol w:w="353"/>
        <w:gridCol w:w="530"/>
        <w:gridCol w:w="884"/>
      </w:tblGrid>
      <w:tr w:rsidR="003C6699" w:rsidRPr="00963849" w14:paraId="36671335" w14:textId="77777777">
        <w:trPr>
          <w:trHeight w:val="124"/>
        </w:trPr>
        <w:tc>
          <w:tcPr>
            <w:tcW w:w="2172" w:type="dxa"/>
            <w:shd w:val="clear" w:color="auto" w:fill="auto"/>
          </w:tcPr>
          <w:p w14:paraId="22AA4F64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7AB4802C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3"/>
            <w:shd w:val="clear" w:color="auto" w:fill="auto"/>
          </w:tcPr>
          <w:p w14:paraId="79A617CF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73EC5BE7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3"/>
            <w:shd w:val="clear" w:color="auto" w:fill="auto"/>
          </w:tcPr>
          <w:p w14:paraId="4D8EA8EC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4" w:type="dxa"/>
            <w:gridSpan w:val="2"/>
            <w:shd w:val="clear" w:color="auto" w:fill="auto"/>
          </w:tcPr>
          <w:p w14:paraId="74F3573F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(</w:t>
            </w:r>
            <w:proofErr w:type="gramStart"/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หน่วย :</w:t>
            </w:r>
            <w:proofErr w:type="gramEnd"/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3C6699" w:rsidRPr="00963849" w14:paraId="08760719" w14:textId="77777777">
        <w:tc>
          <w:tcPr>
            <w:tcW w:w="2172" w:type="dxa"/>
            <w:shd w:val="clear" w:color="auto" w:fill="auto"/>
          </w:tcPr>
          <w:p w14:paraId="2B58B3E5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066" w:type="dxa"/>
            <w:gridSpan w:val="12"/>
            <w:shd w:val="clear" w:color="auto" w:fill="auto"/>
          </w:tcPr>
          <w:p w14:paraId="04FA114A" w14:textId="77777777" w:rsidR="003C6699" w:rsidRPr="00963849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3C6699" w:rsidRPr="00963849" w14:paraId="222490AB" w14:textId="77777777">
        <w:tc>
          <w:tcPr>
            <w:tcW w:w="2172" w:type="dxa"/>
            <w:shd w:val="clear" w:color="auto" w:fill="auto"/>
          </w:tcPr>
          <w:p w14:paraId="32FAFAF0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66" w:type="dxa"/>
            <w:gridSpan w:val="3"/>
            <w:shd w:val="clear" w:color="auto" w:fill="auto"/>
          </w:tcPr>
          <w:p w14:paraId="61798D25" w14:textId="77777777" w:rsidR="003C6699" w:rsidRPr="00963849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0F28BAFB" w14:textId="77777777" w:rsidR="003C6699" w:rsidRPr="00963849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766" w:type="dxa"/>
            <w:gridSpan w:val="3"/>
            <w:shd w:val="clear" w:color="auto" w:fill="auto"/>
          </w:tcPr>
          <w:p w14:paraId="2899F04C" w14:textId="77777777" w:rsidR="003C6699" w:rsidRPr="00963849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34A46788" w14:textId="77777777" w:rsidR="003C6699" w:rsidRPr="00963849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</w:tr>
      <w:tr w:rsidR="003C6699" w:rsidRPr="00963849" w14:paraId="172CD2D5" w14:textId="77777777">
        <w:tc>
          <w:tcPr>
            <w:tcW w:w="2172" w:type="dxa"/>
            <w:shd w:val="clear" w:color="auto" w:fill="auto"/>
          </w:tcPr>
          <w:p w14:paraId="6FCEB5CD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</w:tcPr>
          <w:p w14:paraId="682176D3" w14:textId="77777777" w:rsidR="003C6699" w:rsidRPr="00963849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lang w:val="en-US"/>
              </w:rPr>
              <w:t>30</w:t>
            </w: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ก.ย.</w:t>
            </w:r>
            <w:r w:rsidRPr="00963849">
              <w:rPr>
                <w:rFonts w:ascii="Browallia New" w:hAnsi="Browallia New" w:cs="Browalli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66D87882" w14:textId="77777777" w:rsidR="003C6699" w:rsidRPr="00963849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963849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883" w:type="dxa"/>
            <w:shd w:val="clear" w:color="auto" w:fill="auto"/>
          </w:tcPr>
          <w:p w14:paraId="1993F6BC" w14:textId="77777777" w:rsidR="003C6699" w:rsidRPr="00963849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lang w:val="en-US"/>
              </w:rPr>
              <w:t>30</w:t>
            </w: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ก.ย.</w:t>
            </w:r>
            <w:r w:rsidRPr="00963849">
              <w:rPr>
                <w:rFonts w:ascii="Browallia New" w:hAnsi="Browallia New" w:cs="Browalli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C6D462A" w14:textId="77777777" w:rsidR="003C6699" w:rsidRPr="00963849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963849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6729981D" w14:textId="77777777" w:rsidR="003C6699" w:rsidRPr="00963849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lang w:val="en-US"/>
              </w:rPr>
              <w:t>30</w:t>
            </w: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ก.ย.</w:t>
            </w:r>
            <w:r w:rsidRPr="00963849">
              <w:rPr>
                <w:rFonts w:ascii="Browallia New" w:hAnsi="Browallia New" w:cs="Browalli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83" w:type="dxa"/>
            <w:shd w:val="clear" w:color="auto" w:fill="auto"/>
          </w:tcPr>
          <w:p w14:paraId="41BD8F17" w14:textId="77777777" w:rsidR="003C6699" w:rsidRPr="00963849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963849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2027372E" w14:textId="77777777" w:rsidR="003C6699" w:rsidRPr="00963849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lang w:val="en-US"/>
              </w:rPr>
              <w:t>30</w:t>
            </w: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ก.ย.</w:t>
            </w:r>
            <w:r w:rsidRPr="00963849">
              <w:rPr>
                <w:rFonts w:ascii="Browallia New" w:hAnsi="Browallia New" w:cs="Browalli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84" w:type="dxa"/>
            <w:shd w:val="clear" w:color="auto" w:fill="auto"/>
          </w:tcPr>
          <w:p w14:paraId="1B7CA0AD" w14:textId="77777777" w:rsidR="003C6699" w:rsidRPr="00963849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963849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3C6699" w:rsidRPr="00963849" w14:paraId="38038DA3" w14:textId="77777777">
        <w:tc>
          <w:tcPr>
            <w:tcW w:w="2172" w:type="dxa"/>
            <w:shd w:val="clear" w:color="auto" w:fill="auto"/>
          </w:tcPr>
          <w:p w14:paraId="2DA101E2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14:paraId="14D2000A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5758374E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14:paraId="6E4E8399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14:paraId="551B83BC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1B99A694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</w:tcPr>
          <w:p w14:paraId="70984917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1D38E295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2A591EE9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C6699" w:rsidRPr="00963849" w14:paraId="3A5F1055" w14:textId="77777777">
        <w:trPr>
          <w:trHeight w:val="149"/>
        </w:trPr>
        <w:tc>
          <w:tcPr>
            <w:tcW w:w="2172" w:type="dxa"/>
            <w:shd w:val="clear" w:color="auto" w:fill="auto"/>
          </w:tcPr>
          <w:p w14:paraId="7B5D7A82" w14:textId="77777777" w:rsidR="003C6699" w:rsidRPr="00963849" w:rsidRDefault="003C6699" w:rsidP="003C6699">
            <w:pPr>
              <w:spacing w:line="240" w:lineRule="auto"/>
              <w:ind w:left="90" w:right="-180" w:hanging="11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สเปซเ</w:t>
            </w:r>
            <w:proofErr w:type="spellEnd"/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มด จำกัด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4C31B454" w14:textId="592ED21E" w:rsidR="003C6699" w:rsidRPr="00A86CA8" w:rsidRDefault="003C6699" w:rsidP="003C6699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6CA8">
              <w:rPr>
                <w:rFonts w:ascii="Browallia New" w:hAnsi="Browallia New" w:cs="Browallia New"/>
                <w:sz w:val="22"/>
                <w:szCs w:val="22"/>
              </w:rPr>
              <w:t>50,000</w:t>
            </w: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14:paraId="29DFD1F5" w14:textId="4B669AE5" w:rsidR="003C6699" w:rsidRPr="00A86CA8" w:rsidRDefault="003C6699" w:rsidP="003C6699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6CA8">
              <w:rPr>
                <w:rFonts w:ascii="Browallia New" w:hAnsi="Browallia New" w:cs="Browallia New"/>
                <w:sz w:val="22"/>
                <w:szCs w:val="22"/>
              </w:rPr>
              <w:t>50,000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0A867CDF" w14:textId="3A513250" w:rsidR="003C6699" w:rsidRPr="00A86CA8" w:rsidRDefault="003C6699" w:rsidP="00F63553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6CA8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884" w:type="dxa"/>
            <w:gridSpan w:val="2"/>
            <w:shd w:val="clear" w:color="auto" w:fill="auto"/>
            <w:vAlign w:val="bottom"/>
          </w:tcPr>
          <w:p w14:paraId="64713AD2" w14:textId="2908B91B" w:rsidR="003C6699" w:rsidRPr="00A86CA8" w:rsidRDefault="003C6699" w:rsidP="00F63553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6CA8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14:paraId="66EA72E3" w14:textId="4EB20657" w:rsidR="003C6699" w:rsidRPr="00A86CA8" w:rsidRDefault="003C6699" w:rsidP="00F63553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6CA8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4B465E2F" w14:textId="00A7EED8" w:rsidR="003C6699" w:rsidRPr="00A86CA8" w:rsidRDefault="003C6699" w:rsidP="00F63553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6CA8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14:paraId="6598043E" w14:textId="458289E5" w:rsidR="003C6699" w:rsidRPr="00A86CA8" w:rsidRDefault="003C6699" w:rsidP="00F63553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6CA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3E7B031" w14:textId="2263C081" w:rsidR="003C6699" w:rsidRPr="00A86CA8" w:rsidRDefault="003C6699" w:rsidP="00F63553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6CA8">
              <w:rPr>
                <w:rFonts w:ascii="Browallia New" w:hAnsi="Browallia New" w:cs="Browallia New"/>
                <w:sz w:val="22"/>
                <w:szCs w:val="22"/>
              </w:rPr>
              <w:t>7,000</w:t>
            </w:r>
          </w:p>
        </w:tc>
      </w:tr>
    </w:tbl>
    <w:p w14:paraId="0FD39B39" w14:textId="52E02972" w:rsidR="009D3933" w:rsidRPr="00963849" w:rsidRDefault="009D3933" w:rsidP="00A7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0E6F510" w14:textId="0DE47AB9" w:rsidR="00903D86" w:rsidRPr="00963849" w:rsidRDefault="00946BD3" w:rsidP="00C13845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ที่ดิน</w:t>
      </w:r>
      <w:r w:rsidR="000E519E"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03D86"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อาคาร</w:t>
      </w:r>
      <w:r w:rsidR="00C5637E" w:rsidRPr="00963849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903D86"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และอุปกรณ์ </w:t>
      </w:r>
    </w:p>
    <w:p w14:paraId="16094646" w14:textId="77777777" w:rsidR="00E16FAA" w:rsidRPr="00963849" w:rsidRDefault="00E16FAA" w:rsidP="00A7155D">
      <w:pPr>
        <w:pStyle w:val="CordiaNew"/>
        <w:tabs>
          <w:tab w:val="clear" w:pos="4153"/>
          <w:tab w:val="left" w:pos="450"/>
        </w:tabs>
        <w:ind w:left="450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</w:p>
    <w:p w14:paraId="26C0082F" w14:textId="0FD8F59A" w:rsidR="00A853F9" w:rsidRPr="00963849" w:rsidRDefault="00A853F9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t>ใน</w:t>
      </w:r>
      <w:r w:rsidR="00E94EFD" w:rsidRPr="00963849">
        <w:rPr>
          <w:rFonts w:ascii="Browallia New" w:hAnsi="Browallia New" w:cs="Browallia New"/>
          <w:sz w:val="28"/>
          <w:szCs w:val="28"/>
          <w:cs/>
        </w:rPr>
        <w:t>ระหว่างงวด</w:t>
      </w:r>
      <w:r w:rsidR="00123CC2" w:rsidRPr="00963849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E94EFD" w:rsidRPr="00963849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E94EFD" w:rsidRPr="00963849">
        <w:rPr>
          <w:rFonts w:ascii="Browallia New" w:hAnsi="Browallia New" w:cs="Browallia New"/>
          <w:sz w:val="28"/>
          <w:szCs w:val="28"/>
          <w:lang w:val="en-GB"/>
        </w:rPr>
        <w:t>30</w:t>
      </w:r>
      <w:r w:rsidR="00E94EFD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123CC2" w:rsidRPr="00963849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E94EFD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E60533" w:rsidRPr="00963849">
        <w:rPr>
          <w:rFonts w:ascii="Browallia New" w:hAnsi="Browallia New" w:cs="Browallia New"/>
          <w:sz w:val="28"/>
          <w:szCs w:val="28"/>
        </w:rPr>
        <w:t>2566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มีรายการเปลี่ยนแปลงของที่ดิน อาคารและอุปกรณ์</w:t>
      </w:r>
      <w:r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  <w:cs/>
        </w:rPr>
        <w:t>อย่างย่อดังต่อไปนี้</w:t>
      </w:r>
      <w:r w:rsidRPr="00963849">
        <w:rPr>
          <w:rFonts w:ascii="Browallia New" w:hAnsi="Browallia New" w:cs="Browallia New"/>
          <w:sz w:val="28"/>
          <w:szCs w:val="28"/>
        </w:rPr>
        <w:t xml:space="preserve"> </w:t>
      </w:r>
    </w:p>
    <w:p w14:paraId="4CF3338C" w14:textId="77777777" w:rsidR="00230302" w:rsidRPr="00963849" w:rsidRDefault="00230302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66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566"/>
        <w:gridCol w:w="2183"/>
        <w:gridCol w:w="236"/>
        <w:gridCol w:w="2181"/>
      </w:tblGrid>
      <w:tr w:rsidR="004D4C3A" w:rsidRPr="007A2507" w14:paraId="3EF9C57A" w14:textId="77777777" w:rsidTr="00BD40CE">
        <w:tc>
          <w:tcPr>
            <w:tcW w:w="4566" w:type="dxa"/>
          </w:tcPr>
          <w:p w14:paraId="0BFF0C14" w14:textId="77777777" w:rsidR="00A853F9" w:rsidRPr="0096384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527F02FA" w14:textId="77777777" w:rsidR="00A853F9" w:rsidRPr="0096384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6DA214FF" w14:textId="77777777" w:rsidR="00A853F9" w:rsidRPr="0096384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</w:tcPr>
          <w:p w14:paraId="7E0C7537" w14:textId="77777777" w:rsidR="00A853F9" w:rsidRPr="0096384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7A2507" w14:paraId="3C194307" w14:textId="77777777" w:rsidTr="00BD40CE">
        <w:tc>
          <w:tcPr>
            <w:tcW w:w="4566" w:type="dxa"/>
          </w:tcPr>
          <w:p w14:paraId="0F19B4F6" w14:textId="77777777" w:rsidR="00A853F9" w:rsidRPr="0096384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683FFA76" w14:textId="48DA391B" w:rsidR="00A853F9" w:rsidRPr="0096384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79786A70" w14:textId="77777777" w:rsidR="00A853F9" w:rsidRPr="0096384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B984845" w14:textId="3701732F" w:rsidR="00A853F9" w:rsidRPr="00963849" w:rsidRDefault="00A853F9" w:rsidP="00D9511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7A2507" w14:paraId="5F29531B" w14:textId="77777777" w:rsidTr="00BD40CE">
        <w:trPr>
          <w:trHeight w:val="283"/>
        </w:trPr>
        <w:tc>
          <w:tcPr>
            <w:tcW w:w="4566" w:type="dxa"/>
          </w:tcPr>
          <w:p w14:paraId="302D33B8" w14:textId="77777777" w:rsidR="00A853F9" w:rsidRPr="0096384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5125DAF5" w14:textId="77777777" w:rsidR="00A853F9" w:rsidRPr="0096384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36" w:type="dxa"/>
          </w:tcPr>
          <w:p w14:paraId="344DBCED" w14:textId="77777777" w:rsidR="00A853F9" w:rsidRPr="0096384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2555945C" w14:textId="1C0DDBF2" w:rsidR="00A853F9" w:rsidRPr="0096384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4D4C3A" w:rsidRPr="007A2507" w14:paraId="10643E0C" w14:textId="77777777" w:rsidTr="00BD40CE">
        <w:tc>
          <w:tcPr>
            <w:tcW w:w="4566" w:type="dxa"/>
          </w:tcPr>
          <w:p w14:paraId="6868791C" w14:textId="71F128F3" w:rsidR="000B2052" w:rsidRPr="00963849" w:rsidRDefault="000B2052" w:rsidP="000B2052">
            <w:pPr>
              <w:tabs>
                <w:tab w:val="clear" w:pos="227"/>
                <w:tab w:val="left" w:pos="27"/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256</w:t>
            </w:r>
            <w:r w:rsidR="005C3CCA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183" w:type="dxa"/>
            <w:shd w:val="clear" w:color="auto" w:fill="auto"/>
          </w:tcPr>
          <w:p w14:paraId="0AFB267B" w14:textId="1F811B7B" w:rsidR="000B2052" w:rsidRPr="00963849" w:rsidRDefault="005C3CCA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308</w:t>
            </w:r>
            <w:r w:rsidR="00C95CBB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255</w:t>
            </w:r>
          </w:p>
        </w:tc>
        <w:tc>
          <w:tcPr>
            <w:tcW w:w="236" w:type="dxa"/>
          </w:tcPr>
          <w:p w14:paraId="5FFFE119" w14:textId="77777777" w:rsidR="000B2052" w:rsidRPr="00963849" w:rsidRDefault="000B2052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766B608F" w14:textId="66BD487B" w:rsidR="000B2052" w:rsidRPr="00963849" w:rsidRDefault="005C3CCA" w:rsidP="004479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307</w:t>
            </w:r>
            <w:r w:rsidR="000715DF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377</w:t>
            </w:r>
          </w:p>
        </w:tc>
      </w:tr>
      <w:tr w:rsidR="00062CBA" w:rsidRPr="007A2507" w14:paraId="76E7BADB" w14:textId="77777777" w:rsidTr="00BD40CE">
        <w:tc>
          <w:tcPr>
            <w:tcW w:w="4566" w:type="dxa"/>
          </w:tcPr>
          <w:p w14:paraId="6F90B3C2" w14:textId="371A2A6D" w:rsidR="00062CBA" w:rsidRPr="00963849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ซื้อสินทรัพย์เพิ่ม</w:t>
            </w:r>
          </w:p>
        </w:tc>
        <w:tc>
          <w:tcPr>
            <w:tcW w:w="2183" w:type="dxa"/>
            <w:shd w:val="clear" w:color="auto" w:fill="auto"/>
          </w:tcPr>
          <w:p w14:paraId="1D4D0620" w14:textId="3B1DAA5C" w:rsidR="00062CBA" w:rsidRPr="00963849" w:rsidRDefault="00F002B9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19,613</w:t>
            </w:r>
          </w:p>
        </w:tc>
        <w:tc>
          <w:tcPr>
            <w:tcW w:w="236" w:type="dxa"/>
          </w:tcPr>
          <w:p w14:paraId="2EF0BBCA" w14:textId="77777777" w:rsidR="00062CBA" w:rsidRPr="00963849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6460F6C4" w14:textId="3320D2B9" w:rsidR="00062CBA" w:rsidRPr="00963849" w:rsidRDefault="00AE5126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19,61</w:t>
            </w:r>
            <w:r w:rsidR="005F2259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</w:p>
        </w:tc>
      </w:tr>
      <w:tr w:rsidR="00062CBA" w:rsidRPr="007A2507" w14:paraId="6918BA12" w14:textId="77777777" w:rsidTr="00BD40CE">
        <w:tc>
          <w:tcPr>
            <w:tcW w:w="4566" w:type="dxa"/>
          </w:tcPr>
          <w:p w14:paraId="61E7312E" w14:textId="2DEA31CE" w:rsidR="00062CBA" w:rsidRPr="00963849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ind w:right="-116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มูลค่าสุทธิตามบัญชีของสินทรัพย์ที่ขายและตัดจำหน่าย</w:t>
            </w:r>
          </w:p>
        </w:tc>
        <w:tc>
          <w:tcPr>
            <w:tcW w:w="2183" w:type="dxa"/>
            <w:shd w:val="clear" w:color="auto" w:fill="auto"/>
          </w:tcPr>
          <w:p w14:paraId="7D56A7F2" w14:textId="3F22E9C5" w:rsidR="00062CBA" w:rsidRPr="00963849" w:rsidRDefault="005F2259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(250)</w:t>
            </w:r>
          </w:p>
        </w:tc>
        <w:tc>
          <w:tcPr>
            <w:tcW w:w="236" w:type="dxa"/>
          </w:tcPr>
          <w:p w14:paraId="0075E0E2" w14:textId="77777777" w:rsidR="00062CBA" w:rsidRPr="00963849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4540FC38" w14:textId="6E45D80C" w:rsidR="00062CBA" w:rsidRPr="00963849" w:rsidRDefault="00AE5126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(250)</w:t>
            </w:r>
          </w:p>
        </w:tc>
      </w:tr>
      <w:tr w:rsidR="00062CBA" w:rsidRPr="007A2507" w14:paraId="1E46DCC3" w14:textId="77777777" w:rsidTr="00391D26">
        <w:tc>
          <w:tcPr>
            <w:tcW w:w="4566" w:type="dxa"/>
          </w:tcPr>
          <w:p w14:paraId="4E8D137D" w14:textId="540E256D" w:rsidR="00062CBA" w:rsidRPr="00963849" w:rsidRDefault="00062CBA" w:rsidP="00062CBA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โอนสินค้าคงเหลือเป็นสินทรัพย์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5318F6F" w14:textId="28CDBCDA" w:rsidR="00062CBA" w:rsidRPr="00963849" w:rsidRDefault="005F2259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11,676</w:t>
            </w:r>
          </w:p>
        </w:tc>
        <w:tc>
          <w:tcPr>
            <w:tcW w:w="236" w:type="dxa"/>
          </w:tcPr>
          <w:p w14:paraId="295853D1" w14:textId="77777777" w:rsidR="00062CBA" w:rsidRPr="00963849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  <w:vAlign w:val="bottom"/>
          </w:tcPr>
          <w:p w14:paraId="3C943F22" w14:textId="794700B0" w:rsidR="00062CBA" w:rsidRPr="00963849" w:rsidRDefault="00AE5126" w:rsidP="0006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11,676</w:t>
            </w:r>
          </w:p>
        </w:tc>
      </w:tr>
      <w:tr w:rsidR="00EC4C28" w:rsidRPr="007A2507" w14:paraId="737456DF" w14:textId="77777777" w:rsidTr="00391D26">
        <w:tc>
          <w:tcPr>
            <w:tcW w:w="4566" w:type="dxa"/>
          </w:tcPr>
          <w:p w14:paraId="7D5A0000" w14:textId="17A15591" w:rsidR="00EC4C28" w:rsidRPr="00963849" w:rsidRDefault="00EC4C28" w:rsidP="00062CBA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กลับรายการค่าเผื่อ</w:t>
            </w:r>
            <w:r w:rsidR="0060206C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ด้อยค่า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00BF0DD8" w14:textId="60F04491" w:rsidR="00EC4C28" w:rsidRPr="00963849" w:rsidRDefault="005F2259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1,245</w:t>
            </w:r>
          </w:p>
        </w:tc>
        <w:tc>
          <w:tcPr>
            <w:tcW w:w="236" w:type="dxa"/>
          </w:tcPr>
          <w:p w14:paraId="3C82C51A" w14:textId="77777777" w:rsidR="00EC4C28" w:rsidRPr="00963849" w:rsidRDefault="00EC4C28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  <w:vAlign w:val="bottom"/>
          </w:tcPr>
          <w:p w14:paraId="7FD041AC" w14:textId="04B5DE37" w:rsidR="00EC4C28" w:rsidRPr="00963849" w:rsidRDefault="00AE5126" w:rsidP="0006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1,245</w:t>
            </w:r>
          </w:p>
        </w:tc>
      </w:tr>
      <w:tr w:rsidR="004D4C3A" w:rsidRPr="007A2507" w14:paraId="0B3C5019" w14:textId="77777777" w:rsidTr="00BD40CE">
        <w:tc>
          <w:tcPr>
            <w:tcW w:w="4566" w:type="dxa"/>
          </w:tcPr>
          <w:p w14:paraId="22F5418C" w14:textId="5A6E26B8" w:rsidR="00C11350" w:rsidRPr="00963849" w:rsidRDefault="00C11350" w:rsidP="00C11350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83" w:type="dxa"/>
            <w:shd w:val="clear" w:color="auto" w:fill="auto"/>
          </w:tcPr>
          <w:p w14:paraId="35E06171" w14:textId="116C0C48" w:rsidR="00C11350" w:rsidRPr="00963849" w:rsidRDefault="005F2259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(23,488)</w:t>
            </w:r>
          </w:p>
        </w:tc>
        <w:tc>
          <w:tcPr>
            <w:tcW w:w="236" w:type="dxa"/>
          </w:tcPr>
          <w:p w14:paraId="7C06EDC2" w14:textId="77777777" w:rsidR="00C11350" w:rsidRPr="00963849" w:rsidRDefault="00C11350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</w:tcPr>
          <w:p w14:paraId="30DC3725" w14:textId="3A290707" w:rsidR="00C11350" w:rsidRPr="00963849" w:rsidRDefault="00AE5126" w:rsidP="00C1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(23,154)</w:t>
            </w:r>
          </w:p>
        </w:tc>
      </w:tr>
      <w:tr w:rsidR="0021442C" w:rsidRPr="007A2507" w14:paraId="23DCB75D" w14:textId="77777777" w:rsidTr="00BD40CE">
        <w:tc>
          <w:tcPr>
            <w:tcW w:w="4566" w:type="dxa"/>
          </w:tcPr>
          <w:p w14:paraId="4418B641" w14:textId="05603E49" w:rsidR="0021442C" w:rsidRPr="00963849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1173D5"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1173D5"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23CC2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E60533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E60533" w:rsidRPr="00963849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14AD24" w14:textId="332BEB08" w:rsidR="0021442C" w:rsidRPr="00963849" w:rsidRDefault="00F002B9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317,051</w:t>
            </w:r>
          </w:p>
        </w:tc>
        <w:tc>
          <w:tcPr>
            <w:tcW w:w="236" w:type="dxa"/>
          </w:tcPr>
          <w:p w14:paraId="4B42E32B" w14:textId="77777777" w:rsidR="0021442C" w:rsidRPr="00963849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497DD457" w:rsidR="0021442C" w:rsidRPr="00963849" w:rsidRDefault="00AE5126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316,507</w:t>
            </w:r>
          </w:p>
        </w:tc>
      </w:tr>
    </w:tbl>
    <w:p w14:paraId="0E0EA79B" w14:textId="02633E11" w:rsidR="0000119F" w:rsidRPr="00963849" w:rsidRDefault="0000119F" w:rsidP="00B867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ACF32B8" w14:textId="77777777" w:rsidR="008557F2" w:rsidRPr="00963849" w:rsidRDefault="008557F2" w:rsidP="002108A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2DB1F9D" w14:textId="77777777" w:rsidR="00F63553" w:rsidRPr="00963849" w:rsidRDefault="00F63553" w:rsidP="002108A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04C144D" w14:textId="77777777" w:rsidR="00F63553" w:rsidRPr="00963849" w:rsidRDefault="00F63553" w:rsidP="002108A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779B79C" w14:textId="204C73DD" w:rsidR="00761F0F" w:rsidRPr="00963849" w:rsidRDefault="00761F0F" w:rsidP="004C07FF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สินทรัพย์สิทธิการใช้</w:t>
      </w:r>
    </w:p>
    <w:p w14:paraId="1B1CF548" w14:textId="419A61D0" w:rsidR="00BB7699" w:rsidRPr="00963849" w:rsidRDefault="00BB7699" w:rsidP="000B67D6">
      <w:pPr>
        <w:rPr>
          <w:rFonts w:ascii="Browallia New" w:hAnsi="Browallia New" w:cs="Browallia New"/>
          <w:sz w:val="28"/>
          <w:szCs w:val="28"/>
          <w:cs/>
        </w:rPr>
      </w:pPr>
    </w:p>
    <w:p w14:paraId="7908E93F" w14:textId="18486196" w:rsidR="00BB7699" w:rsidRPr="00963849" w:rsidRDefault="00BB7699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2210F3" w:rsidRPr="00963849">
        <w:rPr>
          <w:rFonts w:ascii="Browallia New" w:hAnsi="Browallia New" w:cs="Browallia New"/>
          <w:sz w:val="28"/>
          <w:szCs w:val="28"/>
          <w:cs/>
        </w:rPr>
        <w:t>งวด</w:t>
      </w:r>
      <w:r w:rsidR="00B641E1" w:rsidRPr="00963849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2210F3" w:rsidRPr="00963849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2210F3" w:rsidRPr="00963849">
        <w:rPr>
          <w:rFonts w:ascii="Browallia New" w:hAnsi="Browallia New" w:cs="Browallia New"/>
          <w:sz w:val="28"/>
          <w:szCs w:val="28"/>
          <w:lang w:val="en-GB"/>
        </w:rPr>
        <w:t>30</w:t>
      </w:r>
      <w:r w:rsidR="002210F3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B641E1" w:rsidRPr="00963849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2210F3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0715DF" w:rsidRPr="00963849">
        <w:rPr>
          <w:rFonts w:ascii="Browallia New" w:hAnsi="Browallia New" w:cs="Browallia New"/>
          <w:sz w:val="28"/>
          <w:szCs w:val="28"/>
        </w:rPr>
        <w:t>2566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มีรายการเปลี่ยนแปลงของ</w:t>
      </w:r>
      <w:r w:rsidR="0012076B" w:rsidRPr="00963849">
        <w:rPr>
          <w:rFonts w:ascii="Browallia New" w:hAnsi="Browallia New" w:cs="Browallia New"/>
          <w:sz w:val="28"/>
          <w:szCs w:val="28"/>
          <w:cs/>
        </w:rPr>
        <w:t xml:space="preserve">สินทรัพย์สิทธิการใช้อย่างย่อ </w:t>
      </w:r>
      <w:r w:rsidR="00E96446" w:rsidRPr="00963849">
        <w:rPr>
          <w:rFonts w:ascii="Browallia New" w:hAnsi="Browallia New" w:cs="Browallia New"/>
          <w:sz w:val="28"/>
          <w:szCs w:val="28"/>
          <w:cs/>
        </w:rPr>
        <w:t>ดั</w:t>
      </w:r>
      <w:r w:rsidRPr="00963849">
        <w:rPr>
          <w:rFonts w:ascii="Browallia New" w:hAnsi="Browallia New" w:cs="Browallia New"/>
          <w:sz w:val="28"/>
          <w:szCs w:val="28"/>
          <w:cs/>
        </w:rPr>
        <w:t>งต่อไปนี้</w:t>
      </w:r>
      <w:r w:rsidRPr="00963849">
        <w:rPr>
          <w:rFonts w:ascii="Browallia New" w:hAnsi="Browallia New" w:cs="Browallia New"/>
          <w:sz w:val="28"/>
          <w:szCs w:val="28"/>
        </w:rPr>
        <w:t xml:space="preserve"> </w:t>
      </w:r>
    </w:p>
    <w:p w14:paraId="65A2DB4B" w14:textId="3C57FA49" w:rsidR="00AB0BE3" w:rsidRPr="00963849" w:rsidRDefault="00AB0BE3" w:rsidP="00BB7699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62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6327"/>
        <w:gridCol w:w="236"/>
        <w:gridCol w:w="2599"/>
      </w:tblGrid>
      <w:tr w:rsidR="004D4C3A" w:rsidRPr="007A2507" w14:paraId="13B16671" w14:textId="77777777" w:rsidTr="00BD40CE">
        <w:tc>
          <w:tcPr>
            <w:tcW w:w="6327" w:type="dxa"/>
          </w:tcPr>
          <w:p w14:paraId="5443B3E5" w14:textId="77777777" w:rsidR="0079232C" w:rsidRPr="00963849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0762553" w14:textId="77777777" w:rsidR="0079232C" w:rsidRPr="00963849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</w:tcPr>
          <w:p w14:paraId="3F82B047" w14:textId="5A4BE7D2" w:rsidR="0079232C" w:rsidRPr="00963849" w:rsidRDefault="0079232C" w:rsidP="00A629B6">
            <w:pPr>
              <w:tabs>
                <w:tab w:val="left" w:pos="3090"/>
                <w:tab w:val="left" w:pos="4860"/>
              </w:tabs>
              <w:spacing w:line="240" w:lineRule="auto"/>
              <w:ind w:right="-59" w:hanging="104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         (</w:t>
            </w:r>
            <w:proofErr w:type="gramStart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7A2507" w14:paraId="64E454F6" w14:textId="77777777" w:rsidTr="00BD40CE">
        <w:tc>
          <w:tcPr>
            <w:tcW w:w="6327" w:type="dxa"/>
          </w:tcPr>
          <w:p w14:paraId="17B3BDF1" w14:textId="77777777" w:rsidR="0079232C" w:rsidRPr="00963849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0E32DC4D" w14:textId="77777777" w:rsidR="0079232C" w:rsidRPr="00963849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503A3A88" w14:textId="63E39698" w:rsidR="0079232C" w:rsidRPr="00963849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งบการเงินรวมและ</w:t>
            </w:r>
            <w:r w:rsidR="008D4B7D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7A2507" w14:paraId="0E68A7B2" w14:textId="77777777" w:rsidTr="00BD40CE">
        <w:trPr>
          <w:trHeight w:val="350"/>
        </w:trPr>
        <w:tc>
          <w:tcPr>
            <w:tcW w:w="6327" w:type="dxa"/>
          </w:tcPr>
          <w:p w14:paraId="269C4E3D" w14:textId="77777777" w:rsidR="0079232C" w:rsidRPr="00963849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D9D3AB8" w14:textId="77777777" w:rsidR="0079232C" w:rsidRPr="00963849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33E25F24" w14:textId="77777777" w:rsidR="0079232C" w:rsidRPr="00963849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7A2507" w14:paraId="4683FD67" w14:textId="77777777" w:rsidTr="00BD40CE">
        <w:tc>
          <w:tcPr>
            <w:tcW w:w="6327" w:type="dxa"/>
          </w:tcPr>
          <w:p w14:paraId="658307DB" w14:textId="29A99620" w:rsidR="0079232C" w:rsidRPr="00963849" w:rsidRDefault="0079232C" w:rsidP="00185E0E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240" w:lineRule="auto"/>
              <w:ind w:left="8" w:hanging="8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256</w:t>
            </w:r>
            <w:r w:rsidR="005C3CCA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36" w:type="dxa"/>
          </w:tcPr>
          <w:p w14:paraId="708A3A64" w14:textId="77777777" w:rsidR="0079232C" w:rsidRPr="00963849" w:rsidRDefault="0079232C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01EEF043" w14:textId="4798D99C" w:rsidR="0079232C" w:rsidRPr="00963849" w:rsidRDefault="005C3CCA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30</w:t>
            </w:r>
            <w:r w:rsidR="002B551B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595</w:t>
            </w:r>
          </w:p>
        </w:tc>
      </w:tr>
      <w:tr w:rsidR="008D33A1" w:rsidRPr="007A2507" w14:paraId="4D36171B" w14:textId="77777777" w:rsidTr="00BD40CE">
        <w:tc>
          <w:tcPr>
            <w:tcW w:w="6327" w:type="dxa"/>
          </w:tcPr>
          <w:p w14:paraId="284FE92A" w14:textId="3DD5018C" w:rsidR="008D33A1" w:rsidRPr="00963849" w:rsidRDefault="008D33A1" w:rsidP="00185E0E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240" w:lineRule="auto"/>
              <w:ind w:left="8" w:hanging="8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เพิ่มขึ้นจากการเปลี่ยนแปลงสัญญาเช่า</w:t>
            </w:r>
          </w:p>
        </w:tc>
        <w:tc>
          <w:tcPr>
            <w:tcW w:w="236" w:type="dxa"/>
          </w:tcPr>
          <w:p w14:paraId="1CB0BE09" w14:textId="77777777" w:rsidR="008D33A1" w:rsidRPr="00963849" w:rsidRDefault="008D33A1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43772793" w14:textId="1B0AA151" w:rsidR="008D33A1" w:rsidRPr="00963849" w:rsidRDefault="008D33A1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501</w:t>
            </w:r>
          </w:p>
        </w:tc>
      </w:tr>
      <w:tr w:rsidR="004D4C3A" w:rsidRPr="007A2507" w14:paraId="28666711" w14:textId="77777777" w:rsidTr="00BD40CE">
        <w:tc>
          <w:tcPr>
            <w:tcW w:w="6327" w:type="dxa"/>
          </w:tcPr>
          <w:p w14:paraId="5246CD5F" w14:textId="54BDAB69" w:rsidR="0079232C" w:rsidRPr="00963849" w:rsidRDefault="0079232C" w:rsidP="00C16F4D">
            <w:pPr>
              <w:tabs>
                <w:tab w:val="left" w:pos="1470"/>
              </w:tabs>
              <w:spacing w:line="240" w:lineRule="auto"/>
              <w:ind w:hanging="8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36" w:type="dxa"/>
          </w:tcPr>
          <w:p w14:paraId="4B533F4C" w14:textId="77777777" w:rsidR="0079232C" w:rsidRPr="00963849" w:rsidRDefault="0079232C" w:rsidP="00C16F4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53B02ACA" w14:textId="0D1F1560" w:rsidR="0079232C" w:rsidRPr="00963849" w:rsidRDefault="008D33A1" w:rsidP="0006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(5,479)</w:t>
            </w:r>
          </w:p>
        </w:tc>
      </w:tr>
      <w:tr w:rsidR="0079232C" w:rsidRPr="007A2507" w14:paraId="7EB69F83" w14:textId="77777777" w:rsidTr="00BD40CE">
        <w:tc>
          <w:tcPr>
            <w:tcW w:w="6327" w:type="dxa"/>
          </w:tcPr>
          <w:p w14:paraId="7B8CCF4A" w14:textId="0B19E842" w:rsidR="0079232C" w:rsidRPr="00963849" w:rsidRDefault="0079232C" w:rsidP="00886F17">
            <w:pPr>
              <w:tabs>
                <w:tab w:val="left" w:pos="3090"/>
                <w:tab w:val="left" w:pos="4860"/>
              </w:tabs>
              <w:spacing w:line="240" w:lineRule="auto"/>
              <w:ind w:hanging="89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1909BD"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1909BD"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641E1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1909BD"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715DF" w:rsidRPr="00963849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B5D199A" w14:textId="77777777" w:rsidR="0079232C" w:rsidRPr="00963849" w:rsidRDefault="0079232C" w:rsidP="00886F1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</w:tcPr>
          <w:p w14:paraId="6DAC1BE2" w14:textId="611CCC18" w:rsidR="0079232C" w:rsidRPr="00963849" w:rsidRDefault="008D33A1" w:rsidP="00886F1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25,617</w:t>
            </w:r>
          </w:p>
        </w:tc>
      </w:tr>
    </w:tbl>
    <w:p w14:paraId="7857BA93" w14:textId="77777777" w:rsidR="00B47D39" w:rsidRPr="00963849" w:rsidRDefault="00B47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8"/>
          <w:szCs w:val="28"/>
          <w:u w:val="single"/>
          <w:lang w:eastAsia="th-TH"/>
        </w:rPr>
      </w:pPr>
    </w:p>
    <w:p w14:paraId="69A456BB" w14:textId="72CB84F3" w:rsidR="00BB7699" w:rsidRPr="00963849" w:rsidRDefault="00BB7699" w:rsidP="004C07FF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สินทรัพย์ไม่มีตัวตน</w:t>
      </w:r>
    </w:p>
    <w:p w14:paraId="19FC8F84" w14:textId="47596A37" w:rsidR="00CC37C8" w:rsidRPr="00963849" w:rsidRDefault="00CC37C8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</w:p>
    <w:p w14:paraId="24AF2F90" w14:textId="2F4E0432" w:rsidR="00EB3E2E" w:rsidRPr="00963849" w:rsidRDefault="00FE4A67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963849">
        <w:rPr>
          <w:rFonts w:ascii="Browallia New" w:hAnsi="Browallia New" w:cs="Browallia New"/>
          <w:spacing w:val="4"/>
          <w:sz w:val="28"/>
          <w:szCs w:val="28"/>
          <w:cs/>
        </w:rPr>
        <w:t>ในระหว่างงวด</w:t>
      </w:r>
      <w:r w:rsidR="00B641E1" w:rsidRPr="00963849">
        <w:rPr>
          <w:rFonts w:ascii="Browallia New" w:hAnsi="Browallia New" w:cs="Browallia New" w:hint="cs"/>
          <w:spacing w:val="4"/>
          <w:sz w:val="28"/>
          <w:szCs w:val="28"/>
          <w:cs/>
        </w:rPr>
        <w:t>เก้า</w:t>
      </w:r>
      <w:r w:rsidRPr="00963849">
        <w:rPr>
          <w:rFonts w:ascii="Browallia New" w:hAnsi="Browallia New" w:cs="Browallia New"/>
          <w:spacing w:val="4"/>
          <w:sz w:val="28"/>
          <w:szCs w:val="28"/>
          <w:cs/>
        </w:rPr>
        <w:t xml:space="preserve">เดือนสิ้นสุดวันที่ </w:t>
      </w:r>
      <w:r w:rsidRPr="00963849">
        <w:rPr>
          <w:rFonts w:ascii="Browallia New" w:hAnsi="Browallia New" w:cs="Browallia New"/>
          <w:spacing w:val="4"/>
          <w:sz w:val="28"/>
          <w:szCs w:val="28"/>
          <w:lang w:val="en-GB"/>
        </w:rPr>
        <w:t>30</w:t>
      </w:r>
      <w:r w:rsidRPr="00963849">
        <w:rPr>
          <w:rFonts w:ascii="Browallia New" w:hAnsi="Browallia New" w:cs="Browallia New"/>
          <w:spacing w:val="4"/>
          <w:sz w:val="28"/>
          <w:szCs w:val="28"/>
        </w:rPr>
        <w:t xml:space="preserve"> </w:t>
      </w:r>
      <w:r w:rsidR="00B641E1" w:rsidRPr="00963849">
        <w:rPr>
          <w:rFonts w:ascii="Browallia New" w:hAnsi="Browallia New" w:cs="Browallia New"/>
          <w:spacing w:val="4"/>
          <w:sz w:val="28"/>
          <w:szCs w:val="28"/>
          <w:cs/>
        </w:rPr>
        <w:t>กันยายน</w:t>
      </w:r>
      <w:r w:rsidRPr="00963849">
        <w:rPr>
          <w:rFonts w:ascii="Browallia New" w:hAnsi="Browallia New" w:cs="Browallia New"/>
          <w:spacing w:val="4"/>
          <w:sz w:val="28"/>
          <w:szCs w:val="28"/>
        </w:rPr>
        <w:t xml:space="preserve"> </w:t>
      </w:r>
      <w:r w:rsidR="002B551B" w:rsidRPr="00963849">
        <w:rPr>
          <w:rFonts w:ascii="Browallia New" w:hAnsi="Browallia New" w:cs="Browallia New"/>
          <w:sz w:val="28"/>
          <w:szCs w:val="28"/>
        </w:rPr>
        <w:t>2566</w:t>
      </w:r>
      <w:r w:rsidR="00EB3E2E" w:rsidRPr="00963849">
        <w:rPr>
          <w:rFonts w:ascii="Browallia New" w:hAnsi="Browallia New" w:cs="Browallia New"/>
          <w:spacing w:val="4"/>
          <w:sz w:val="28"/>
          <w:szCs w:val="28"/>
          <w:cs/>
        </w:rPr>
        <w:t xml:space="preserve"> มีรายการเปลี่ยนแปลงของสินทรัพย์ไม่มีตัวตนอย่างย่อดังต่อไป</w:t>
      </w:r>
      <w:r w:rsidR="00EB3E2E" w:rsidRPr="00963849">
        <w:rPr>
          <w:rFonts w:ascii="Browallia New" w:hAnsi="Browallia New" w:cs="Browallia New"/>
          <w:sz w:val="28"/>
          <w:szCs w:val="28"/>
          <w:cs/>
        </w:rPr>
        <w:t>นี้</w:t>
      </w:r>
      <w:r w:rsidR="00EB3E2E" w:rsidRPr="00963849">
        <w:rPr>
          <w:rFonts w:ascii="Browallia New" w:hAnsi="Browallia New" w:cs="Browallia New"/>
          <w:sz w:val="28"/>
          <w:szCs w:val="28"/>
        </w:rPr>
        <w:t xml:space="preserve"> </w:t>
      </w:r>
    </w:p>
    <w:p w14:paraId="6FC05BAB" w14:textId="77777777" w:rsidR="00EB3E2E" w:rsidRPr="00963849" w:rsidRDefault="00EB3E2E" w:rsidP="00F4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148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6313"/>
        <w:gridCol w:w="236"/>
        <w:gridCol w:w="2599"/>
      </w:tblGrid>
      <w:tr w:rsidR="004D4C3A" w:rsidRPr="007A2507" w14:paraId="6C0E7235" w14:textId="77777777" w:rsidTr="00BD40CE">
        <w:tc>
          <w:tcPr>
            <w:tcW w:w="6313" w:type="dxa"/>
          </w:tcPr>
          <w:p w14:paraId="41898F8E" w14:textId="77777777" w:rsidR="004105CA" w:rsidRPr="00963849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AAFFA46" w14:textId="77777777" w:rsidR="004105CA" w:rsidRPr="00963849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</w:tcPr>
          <w:p w14:paraId="0C211424" w14:textId="77777777" w:rsidR="004105CA" w:rsidRPr="00963849" w:rsidRDefault="004105CA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7A2507" w14:paraId="299B00D1" w14:textId="77777777" w:rsidTr="00BD40CE">
        <w:tc>
          <w:tcPr>
            <w:tcW w:w="6313" w:type="dxa"/>
          </w:tcPr>
          <w:p w14:paraId="01403FE3" w14:textId="77777777" w:rsidR="004105CA" w:rsidRPr="00963849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54F764D8" w14:textId="77777777" w:rsidR="004105CA" w:rsidRPr="00963849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31E497A9" w14:textId="2D152009" w:rsidR="004105CA" w:rsidRPr="00963849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งบการเงินรวมและ</w:t>
            </w:r>
            <w:r w:rsidR="008D4B7D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7A2507" w14:paraId="112AC4D1" w14:textId="77777777" w:rsidTr="00BD40CE">
        <w:trPr>
          <w:trHeight w:val="341"/>
        </w:trPr>
        <w:tc>
          <w:tcPr>
            <w:tcW w:w="6313" w:type="dxa"/>
          </w:tcPr>
          <w:p w14:paraId="3A7B2446" w14:textId="77777777" w:rsidR="004105CA" w:rsidRPr="00963849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79440B3" w14:textId="77777777" w:rsidR="004105CA" w:rsidRPr="00963849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2D82E227" w14:textId="77777777" w:rsidR="004105CA" w:rsidRPr="00963849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7A2507" w14:paraId="34CF33D7" w14:textId="77777777" w:rsidTr="00BD40CE">
        <w:tc>
          <w:tcPr>
            <w:tcW w:w="6313" w:type="dxa"/>
          </w:tcPr>
          <w:p w14:paraId="30CD46D1" w14:textId="618E8D8D" w:rsidR="004105CA" w:rsidRPr="00963849" w:rsidRDefault="004105CA" w:rsidP="00264982">
            <w:pPr>
              <w:tabs>
                <w:tab w:val="left" w:pos="3090"/>
                <w:tab w:val="left" w:pos="4860"/>
              </w:tabs>
              <w:spacing w:line="240" w:lineRule="auto"/>
              <w:ind w:left="-9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5C3CCA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C6CB42D" w14:textId="77777777" w:rsidR="004105CA" w:rsidRPr="00963849" w:rsidRDefault="004105CA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1148E6E9" w14:textId="4C7C1903" w:rsidR="004105CA" w:rsidRPr="00963849" w:rsidRDefault="005C3CCA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</w:t>
            </w:r>
            <w:r w:rsidR="004D4D8E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439</w:t>
            </w:r>
          </w:p>
        </w:tc>
      </w:tr>
      <w:tr w:rsidR="00717545" w:rsidRPr="007A2507" w14:paraId="48A7A0E3" w14:textId="77777777" w:rsidTr="00BD40CE">
        <w:tc>
          <w:tcPr>
            <w:tcW w:w="6313" w:type="dxa"/>
          </w:tcPr>
          <w:p w14:paraId="18159D9A" w14:textId="2CEA1056" w:rsidR="00717545" w:rsidRPr="00963849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ind w:left="-9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ซื้อสินทรัพย์เพิ่ม</w:t>
            </w:r>
          </w:p>
        </w:tc>
        <w:tc>
          <w:tcPr>
            <w:tcW w:w="236" w:type="dxa"/>
            <w:shd w:val="clear" w:color="auto" w:fill="auto"/>
          </w:tcPr>
          <w:p w14:paraId="104BCB7B" w14:textId="77777777" w:rsidR="00717545" w:rsidRPr="00963849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46C9D971" w14:textId="0233B951" w:rsidR="00717545" w:rsidRPr="00963849" w:rsidRDefault="008D33A1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2,500</w:t>
            </w:r>
          </w:p>
        </w:tc>
      </w:tr>
      <w:tr w:rsidR="00717545" w:rsidRPr="007A2507" w14:paraId="242E8D1A" w14:textId="77777777" w:rsidTr="00BD40CE">
        <w:tc>
          <w:tcPr>
            <w:tcW w:w="6313" w:type="dxa"/>
          </w:tcPr>
          <w:p w14:paraId="73A40882" w14:textId="26AF68CD" w:rsidR="00717545" w:rsidRPr="00963849" w:rsidRDefault="00717545" w:rsidP="00717545">
            <w:pPr>
              <w:tabs>
                <w:tab w:val="left" w:pos="3390"/>
              </w:tabs>
              <w:spacing w:line="240" w:lineRule="auto"/>
              <w:ind w:left="-9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236" w:type="dxa"/>
            <w:shd w:val="clear" w:color="auto" w:fill="auto"/>
          </w:tcPr>
          <w:p w14:paraId="23070581" w14:textId="77777777" w:rsidR="00717545" w:rsidRPr="00963849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5F6AEDB8" w14:textId="623EB5B7" w:rsidR="00717545" w:rsidRPr="00963849" w:rsidRDefault="008D33A1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(5,250)</w:t>
            </w:r>
          </w:p>
        </w:tc>
      </w:tr>
      <w:tr w:rsidR="00717545" w:rsidRPr="007A2507" w14:paraId="52181BC1" w14:textId="77777777" w:rsidTr="00BD40CE">
        <w:trPr>
          <w:trHeight w:val="63"/>
        </w:trPr>
        <w:tc>
          <w:tcPr>
            <w:tcW w:w="6313" w:type="dxa"/>
          </w:tcPr>
          <w:p w14:paraId="28E7EF72" w14:textId="642DD83D" w:rsidR="00717545" w:rsidRPr="00963849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ind w:left="-9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641E1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2566</w:t>
            </w:r>
          </w:p>
        </w:tc>
        <w:tc>
          <w:tcPr>
            <w:tcW w:w="236" w:type="dxa"/>
            <w:shd w:val="clear" w:color="auto" w:fill="auto"/>
          </w:tcPr>
          <w:p w14:paraId="0D469418" w14:textId="77777777" w:rsidR="00717545" w:rsidRPr="00963849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AC2519" w14:textId="3341C9D1" w:rsidR="00717545" w:rsidRPr="00963849" w:rsidRDefault="008D33A1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12,689</w:t>
            </w:r>
          </w:p>
        </w:tc>
      </w:tr>
    </w:tbl>
    <w:p w14:paraId="3BC2288B" w14:textId="5C6272B8" w:rsidR="00A01B22" w:rsidRPr="00963849" w:rsidRDefault="00A01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0A14BD00" w14:textId="17B600A0" w:rsidR="00EE21F4" w:rsidRPr="00963849" w:rsidRDefault="00ED3010" w:rsidP="004C07FF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เงินกู้ยืมระยะสั้นจากสถาบันการเงิน</w:t>
      </w:r>
    </w:p>
    <w:p w14:paraId="0D5F0C8E" w14:textId="4B20BD1E" w:rsidR="00CC5ABF" w:rsidRPr="00963849" w:rsidRDefault="00CC5ABF" w:rsidP="004C07F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258" w:type="dxa"/>
        <w:tblInd w:w="2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2"/>
        <w:gridCol w:w="1332"/>
        <w:gridCol w:w="102"/>
        <w:gridCol w:w="1149"/>
        <w:gridCol w:w="102"/>
        <w:gridCol w:w="1153"/>
        <w:gridCol w:w="99"/>
        <w:gridCol w:w="1151"/>
        <w:gridCol w:w="102"/>
        <w:gridCol w:w="1156"/>
      </w:tblGrid>
      <w:tr w:rsidR="004D4C3A" w:rsidRPr="007A2507" w14:paraId="036E0E5A" w14:textId="77777777" w:rsidTr="00062579">
        <w:trPr>
          <w:cantSplit/>
          <w:trHeight w:val="365"/>
        </w:trPr>
        <w:tc>
          <w:tcPr>
            <w:tcW w:w="2912" w:type="dxa"/>
          </w:tcPr>
          <w:p w14:paraId="1142F1D9" w14:textId="77777777" w:rsidR="009E3A13" w:rsidRPr="00963849" w:rsidRDefault="009E3A13" w:rsidP="008F58F1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1332" w:type="dxa"/>
            <w:tcBorders>
              <w:left w:val="nil"/>
            </w:tcBorders>
          </w:tcPr>
          <w:p w14:paraId="372FB8A1" w14:textId="77777777" w:rsidR="009E3A13" w:rsidRPr="00963849" w:rsidRDefault="009E3A13" w:rsidP="00A966D1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3032B3A0" w14:textId="77777777" w:rsidR="009E3A13" w:rsidRPr="00963849" w:rsidRDefault="009E3A13" w:rsidP="00A966D1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vAlign w:val="center"/>
          </w:tcPr>
          <w:p w14:paraId="5044D711" w14:textId="10628FC8" w:rsidR="009E3A13" w:rsidRPr="00963849" w:rsidRDefault="009E3A13" w:rsidP="0006257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9" w:type="dxa"/>
            <w:vAlign w:val="center"/>
          </w:tcPr>
          <w:p w14:paraId="7BFB7AB8" w14:textId="77777777" w:rsidR="009E3A13" w:rsidRPr="00963849" w:rsidRDefault="009E3A13" w:rsidP="0006257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14:paraId="799FD2FC" w14:textId="77777777" w:rsidR="009E3A13" w:rsidRPr="00963849" w:rsidRDefault="009E3A13" w:rsidP="00E1169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D4C3A" w:rsidRPr="007A2507" w14:paraId="3EAA9E60" w14:textId="77777777" w:rsidTr="00062579">
        <w:trPr>
          <w:cantSplit/>
          <w:trHeight w:val="365"/>
        </w:trPr>
        <w:tc>
          <w:tcPr>
            <w:tcW w:w="2912" w:type="dxa"/>
          </w:tcPr>
          <w:p w14:paraId="30294F77" w14:textId="77777777" w:rsidR="009E3A13" w:rsidRPr="00963849" w:rsidRDefault="009E3A13" w:rsidP="00E1169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</w:tcBorders>
          </w:tcPr>
          <w:p w14:paraId="006FD36F" w14:textId="36AE0C9A" w:rsidR="009E3A13" w:rsidRPr="00963849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1C750CE3" w14:textId="77777777" w:rsidR="009E3A13" w:rsidRPr="00963849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bottom w:val="single" w:sz="4" w:space="0" w:color="auto"/>
            </w:tcBorders>
            <w:vAlign w:val="center"/>
          </w:tcPr>
          <w:p w14:paraId="3BDA479F" w14:textId="72680AD9" w:rsidR="009E3A13" w:rsidRPr="00963849" w:rsidRDefault="009E3A13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vAlign w:val="center"/>
          </w:tcPr>
          <w:p w14:paraId="3FFA6BDD" w14:textId="77777777" w:rsidR="009E3A13" w:rsidRPr="00963849" w:rsidRDefault="009E3A13" w:rsidP="0006257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8D39B" w14:textId="77777777" w:rsidR="009E3A13" w:rsidRPr="00963849" w:rsidRDefault="009E3A13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D4D8E" w:rsidRPr="007A2507" w14:paraId="3D7C07F8" w14:textId="77777777" w:rsidTr="00EF3B1D">
        <w:trPr>
          <w:cantSplit/>
          <w:trHeight w:val="20"/>
        </w:trPr>
        <w:tc>
          <w:tcPr>
            <w:tcW w:w="2912" w:type="dxa"/>
          </w:tcPr>
          <w:p w14:paraId="328AA424" w14:textId="77777777" w:rsidR="004D4D8E" w:rsidRPr="00963849" w:rsidRDefault="004D4D8E" w:rsidP="004D4D8E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</w:tcBorders>
          </w:tcPr>
          <w:p w14:paraId="0CE2996B" w14:textId="25253658" w:rsidR="004D4D8E" w:rsidRPr="00963849" w:rsidRDefault="004D4D8E" w:rsidP="004D4D8E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อัตราดอกเบี้ย</w:t>
            </w:r>
          </w:p>
          <w:p w14:paraId="5F7451BF" w14:textId="364B96BD" w:rsidR="004D4D8E" w:rsidRPr="00963849" w:rsidRDefault="004D4D8E" w:rsidP="004D4D8E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02" w:type="dxa"/>
            <w:tcBorders>
              <w:left w:val="nil"/>
            </w:tcBorders>
          </w:tcPr>
          <w:p w14:paraId="2CFF3596" w14:textId="77777777" w:rsidR="004D4D8E" w:rsidRPr="00963849" w:rsidRDefault="004D4D8E" w:rsidP="004D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FCD1A56" w14:textId="77777777" w:rsidR="004D4D8E" w:rsidRPr="00963849" w:rsidRDefault="004D4D8E" w:rsidP="004D4D8E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7B5B3" w14:textId="41DB43F4" w:rsidR="004D4D8E" w:rsidRPr="00963849" w:rsidRDefault="00C42494" w:rsidP="004D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641E1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4D4D8E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/>
            </w:r>
            <w:r w:rsidR="004D4D8E" w:rsidRPr="00963849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02" w:type="dxa"/>
            <w:tcBorders>
              <w:top w:val="single" w:sz="4" w:space="0" w:color="auto"/>
            </w:tcBorders>
            <w:vAlign w:val="bottom"/>
          </w:tcPr>
          <w:p w14:paraId="0792457C" w14:textId="4761243C" w:rsidR="004D4D8E" w:rsidRPr="00963849" w:rsidRDefault="004D4D8E" w:rsidP="004D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05508" w14:textId="3EBABC27" w:rsidR="004D4D8E" w:rsidRPr="00963849" w:rsidRDefault="004D4D8E" w:rsidP="004D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99" w:type="dxa"/>
            <w:vAlign w:val="bottom"/>
          </w:tcPr>
          <w:p w14:paraId="034AC31D" w14:textId="77777777" w:rsidR="004D4D8E" w:rsidRPr="00963849" w:rsidRDefault="004D4D8E" w:rsidP="004D4D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BF3A5" w14:textId="4E1FF94C" w:rsidR="004D4D8E" w:rsidRPr="00963849" w:rsidRDefault="00C42494" w:rsidP="004D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641E1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4D4D8E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/>
            </w:r>
            <w:r w:rsidR="004D4D8E" w:rsidRPr="00963849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3F2EDF0E" w14:textId="77777777" w:rsidR="004D4D8E" w:rsidRPr="00963849" w:rsidRDefault="004D4D8E" w:rsidP="004D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FEBF7" w14:textId="17115682" w:rsidR="004D4D8E" w:rsidRPr="00963849" w:rsidRDefault="004D4D8E" w:rsidP="004D4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4D4C3A" w:rsidRPr="007A2507" w14:paraId="3D96680A" w14:textId="77777777" w:rsidTr="001B295A">
        <w:trPr>
          <w:cantSplit/>
          <w:trHeight w:val="357"/>
        </w:trPr>
        <w:tc>
          <w:tcPr>
            <w:tcW w:w="2912" w:type="dxa"/>
          </w:tcPr>
          <w:p w14:paraId="5A4A997F" w14:textId="77777777" w:rsidR="009E3A13" w:rsidRPr="00963849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</w:tcBorders>
          </w:tcPr>
          <w:p w14:paraId="37E1AB84" w14:textId="77777777" w:rsidR="009E3A13" w:rsidRPr="00963849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020A0600" w14:textId="77777777" w:rsidR="009E3A13" w:rsidRPr="00963849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7AEF8642" w14:textId="7FB29BA5" w:rsidR="009E3A13" w:rsidRPr="00963849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51FE8C1C" w14:textId="77777777" w:rsidR="009E3A13" w:rsidRPr="00963849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3" w:type="dxa"/>
          </w:tcPr>
          <w:p w14:paraId="2D51EB02" w14:textId="77777777" w:rsidR="009E3A13" w:rsidRPr="00963849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3AB18797" w14:textId="77777777" w:rsidR="009E3A13" w:rsidRPr="00963849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47AB79DB" w14:textId="77777777" w:rsidR="009E3A13" w:rsidRPr="00963849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" w:type="dxa"/>
            <w:shd w:val="clear" w:color="auto" w:fill="auto"/>
          </w:tcPr>
          <w:p w14:paraId="186EA3C6" w14:textId="77777777" w:rsidR="009E3A13" w:rsidRPr="00963849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14:paraId="678D94E8" w14:textId="77777777" w:rsidR="009E3A13" w:rsidRPr="00963849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D6955" w:rsidRPr="007A2507" w14:paraId="7B9D9D3B" w14:textId="77777777" w:rsidTr="001B295A">
        <w:trPr>
          <w:cantSplit/>
          <w:trHeight w:val="357"/>
        </w:trPr>
        <w:tc>
          <w:tcPr>
            <w:tcW w:w="2912" w:type="dxa"/>
          </w:tcPr>
          <w:p w14:paraId="042F1586" w14:textId="291ECF4A" w:rsidR="000D6955" w:rsidRPr="00963849" w:rsidRDefault="000D6955" w:rsidP="00EF3B1D">
            <w:pPr>
              <w:tabs>
                <w:tab w:val="clear" w:pos="227"/>
                <w:tab w:val="clear" w:pos="454"/>
                <w:tab w:val="left" w:pos="169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32" w:type="dxa"/>
            <w:tcBorders>
              <w:left w:val="nil"/>
            </w:tcBorders>
          </w:tcPr>
          <w:p w14:paraId="1D596929" w14:textId="08C281F4" w:rsidR="000D6955" w:rsidRPr="00963849" w:rsidRDefault="000D6955" w:rsidP="000D695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1.375 </w:t>
            </w:r>
          </w:p>
        </w:tc>
        <w:tc>
          <w:tcPr>
            <w:tcW w:w="102" w:type="dxa"/>
            <w:tcBorders>
              <w:left w:val="nil"/>
            </w:tcBorders>
          </w:tcPr>
          <w:p w14:paraId="0A240C33" w14:textId="77777777" w:rsidR="000D6955" w:rsidRPr="00963849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23F4C19B" w14:textId="66346F62" w:rsidR="000D6955" w:rsidRPr="00963849" w:rsidRDefault="00EB1CD8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7FB4148F" w14:textId="77777777" w:rsidR="000D6955" w:rsidRPr="00963849" w:rsidRDefault="000D6955" w:rsidP="000D695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3" w:type="dxa"/>
          </w:tcPr>
          <w:p w14:paraId="3A85B1D1" w14:textId="3055D6A7" w:rsidR="000D6955" w:rsidRPr="00963849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9,278</w:t>
            </w:r>
          </w:p>
        </w:tc>
        <w:tc>
          <w:tcPr>
            <w:tcW w:w="99" w:type="dxa"/>
            <w:vAlign w:val="bottom"/>
          </w:tcPr>
          <w:p w14:paraId="36036489" w14:textId="77777777" w:rsidR="000D6955" w:rsidRPr="00963849" w:rsidRDefault="000D6955" w:rsidP="000D695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3B34ABCB" w14:textId="4E90CC9E" w:rsidR="000D6955" w:rsidRPr="00963849" w:rsidRDefault="00EB1CD8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EAF6448" w14:textId="77777777" w:rsidR="000D6955" w:rsidRPr="00963849" w:rsidRDefault="000D6955" w:rsidP="000D695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14:paraId="59A720AE" w14:textId="54A319EC" w:rsidR="000D6955" w:rsidRPr="00963849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62CBA" w:rsidRPr="007A2507" w14:paraId="7CD81A28" w14:textId="77777777" w:rsidTr="001B295A">
        <w:trPr>
          <w:cantSplit/>
          <w:trHeight w:val="357"/>
        </w:trPr>
        <w:tc>
          <w:tcPr>
            <w:tcW w:w="2912" w:type="dxa"/>
          </w:tcPr>
          <w:p w14:paraId="23ABE5CC" w14:textId="339156B0" w:rsidR="00062CBA" w:rsidRPr="00963849" w:rsidRDefault="0041238A" w:rsidP="00EF3B1D">
            <w:pPr>
              <w:tabs>
                <w:tab w:val="clear" w:pos="227"/>
                <w:tab w:val="clear" w:pos="454"/>
                <w:tab w:val="left" w:pos="169"/>
                <w:tab w:val="left" w:pos="459"/>
                <w:tab w:val="left" w:pos="877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32" w:type="dxa"/>
            <w:tcBorders>
              <w:left w:val="nil"/>
            </w:tcBorders>
          </w:tcPr>
          <w:p w14:paraId="149B8F8A" w14:textId="3E1B5203" w:rsidR="00062CBA" w:rsidRPr="00963849" w:rsidRDefault="005C3CCA" w:rsidP="000D695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1238A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="0041238A"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1238A" w:rsidRPr="00963849">
              <w:rPr>
                <w:rFonts w:ascii="Browallia New" w:hAnsi="Browallia New" w:cs="Browallia New"/>
                <w:sz w:val="28"/>
                <w:szCs w:val="28"/>
              </w:rPr>
              <w:t>–</w:t>
            </w:r>
            <w:r w:rsidR="0041238A"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41238A"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.00</w:t>
            </w:r>
          </w:p>
        </w:tc>
        <w:tc>
          <w:tcPr>
            <w:tcW w:w="102" w:type="dxa"/>
            <w:tcBorders>
              <w:left w:val="nil"/>
            </w:tcBorders>
          </w:tcPr>
          <w:p w14:paraId="2EDE5F1A" w14:textId="77777777" w:rsidR="00062CBA" w:rsidRPr="00963849" w:rsidRDefault="00062CBA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23F3243D" w14:textId="492CE452" w:rsidR="00062CBA" w:rsidRPr="00963849" w:rsidRDefault="00EB1CD8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4,900</w:t>
            </w:r>
          </w:p>
        </w:tc>
        <w:tc>
          <w:tcPr>
            <w:tcW w:w="102" w:type="dxa"/>
            <w:vAlign w:val="bottom"/>
          </w:tcPr>
          <w:p w14:paraId="41C2100D" w14:textId="77777777" w:rsidR="00062CBA" w:rsidRPr="00963849" w:rsidRDefault="00062CBA" w:rsidP="000D695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3" w:type="dxa"/>
          </w:tcPr>
          <w:p w14:paraId="4CEE9F09" w14:textId="2900205E" w:rsidR="00062CBA" w:rsidRPr="00963849" w:rsidRDefault="0041238A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957EDB7" w14:textId="77777777" w:rsidR="00062CBA" w:rsidRPr="00963849" w:rsidRDefault="00062CBA" w:rsidP="000D695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3D477054" w14:textId="2406B359" w:rsidR="00062CBA" w:rsidRPr="00963849" w:rsidRDefault="00EB1CD8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8AD2140" w14:textId="77777777" w:rsidR="00062CBA" w:rsidRPr="00963849" w:rsidRDefault="00062CBA" w:rsidP="000D6955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14:paraId="24E1932E" w14:textId="48189AC0" w:rsidR="00062CBA" w:rsidRPr="00963849" w:rsidRDefault="0041238A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D6955" w:rsidRPr="007A2507" w14:paraId="3822F94E" w14:textId="77777777" w:rsidTr="001B295A">
        <w:trPr>
          <w:cantSplit/>
          <w:trHeight w:val="357"/>
        </w:trPr>
        <w:tc>
          <w:tcPr>
            <w:tcW w:w="2912" w:type="dxa"/>
            <w:vAlign w:val="bottom"/>
          </w:tcPr>
          <w:p w14:paraId="62BB2DDA" w14:textId="77777777" w:rsidR="000D6955" w:rsidRPr="00963849" w:rsidRDefault="000D6955" w:rsidP="00EF3B1D">
            <w:pPr>
              <w:tabs>
                <w:tab w:val="clear" w:pos="454"/>
                <w:tab w:val="left" w:pos="169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หนี้สินภายใต้สัญญาท</w:t>
            </w:r>
            <w:proofErr w:type="spellStart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รั</w:t>
            </w:r>
            <w:proofErr w:type="spellEnd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4D9811CC" w14:textId="4356B464" w:rsidR="000D6955" w:rsidRPr="00963849" w:rsidRDefault="000D6955" w:rsidP="000D695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2.00 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>–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5C3CCA" w:rsidRPr="00963849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.00</w:t>
            </w: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7FCEF9E3" w14:textId="77777777" w:rsidR="000D6955" w:rsidRPr="00963849" w:rsidRDefault="000D6955" w:rsidP="000D695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shd w:val="clear" w:color="auto" w:fill="auto"/>
          </w:tcPr>
          <w:p w14:paraId="41DAEA8C" w14:textId="5A3FFBAC" w:rsidR="000D6955" w:rsidRPr="00963849" w:rsidRDefault="00EB1CD8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2" w:type="dxa"/>
          </w:tcPr>
          <w:p w14:paraId="0664DB59" w14:textId="77777777" w:rsidR="000D6955" w:rsidRPr="00963849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9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63F9AAE" w14:textId="68188B9F" w:rsidR="000D6955" w:rsidRPr="00963849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21,652</w:t>
            </w:r>
          </w:p>
        </w:tc>
        <w:tc>
          <w:tcPr>
            <w:tcW w:w="99" w:type="dxa"/>
          </w:tcPr>
          <w:p w14:paraId="311DEBA4" w14:textId="77777777" w:rsidR="000D6955" w:rsidRPr="00963849" w:rsidRDefault="000D6955" w:rsidP="000D6955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63E5B1AA" w14:textId="301B3107" w:rsidR="000D6955" w:rsidRPr="00963849" w:rsidRDefault="00EB1CD8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DDDC4B5" w14:textId="77777777" w:rsidR="000D6955" w:rsidRPr="00963849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3FD060EB" w14:textId="1026666D" w:rsidR="000D6955" w:rsidRPr="00963849" w:rsidRDefault="000D6955" w:rsidP="000D6955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18,319</w:t>
            </w:r>
          </w:p>
        </w:tc>
      </w:tr>
      <w:tr w:rsidR="000D6955" w:rsidRPr="007A2507" w14:paraId="134DA4D9" w14:textId="77777777" w:rsidTr="00EF3B1D">
        <w:trPr>
          <w:cantSplit/>
          <w:trHeight w:val="20"/>
        </w:trPr>
        <w:tc>
          <w:tcPr>
            <w:tcW w:w="2912" w:type="dxa"/>
            <w:vAlign w:val="bottom"/>
          </w:tcPr>
          <w:p w14:paraId="3DC55BB3" w14:textId="05F14C72" w:rsidR="000D6955" w:rsidRPr="00963849" w:rsidRDefault="000D6955" w:rsidP="00EF3B1D">
            <w:pPr>
              <w:tabs>
                <w:tab w:val="clear" w:pos="454"/>
                <w:tab w:val="left" w:pos="169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575BB1E6" w14:textId="77777777" w:rsidR="000D6955" w:rsidRPr="00963849" w:rsidRDefault="000D6955" w:rsidP="000D695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73C4B685" w14:textId="77777777" w:rsidR="000D6955" w:rsidRPr="00963849" w:rsidRDefault="000D6955" w:rsidP="000D695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C9AF0B8" w14:textId="5A6E8E00" w:rsidR="000D6955" w:rsidRPr="00963849" w:rsidRDefault="00EB1CD8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4,900</w:t>
            </w:r>
          </w:p>
        </w:tc>
        <w:tc>
          <w:tcPr>
            <w:tcW w:w="102" w:type="dxa"/>
          </w:tcPr>
          <w:p w14:paraId="3F11ABF8" w14:textId="77777777" w:rsidR="000D6955" w:rsidRPr="00963849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9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12" w:space="0" w:color="auto"/>
            </w:tcBorders>
          </w:tcPr>
          <w:p w14:paraId="23FF1CDE" w14:textId="10B1537E" w:rsidR="000D6955" w:rsidRPr="00963849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30,930</w:t>
            </w:r>
          </w:p>
        </w:tc>
        <w:tc>
          <w:tcPr>
            <w:tcW w:w="99" w:type="dxa"/>
          </w:tcPr>
          <w:p w14:paraId="0D0326FA" w14:textId="77777777" w:rsidR="000D6955" w:rsidRPr="00963849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FAEC62" w14:textId="1E34AF43" w:rsidR="000D6955" w:rsidRPr="00963849" w:rsidRDefault="00EB1CD8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14B41D8" w14:textId="77777777" w:rsidR="000D6955" w:rsidRPr="00963849" w:rsidRDefault="000D6955" w:rsidP="000D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F29D7EE" w14:textId="2C342875" w:rsidR="000D6955" w:rsidRPr="00963849" w:rsidRDefault="000D6955" w:rsidP="000D6955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18,319</w:t>
            </w:r>
          </w:p>
        </w:tc>
      </w:tr>
    </w:tbl>
    <w:p w14:paraId="6DB3F51E" w14:textId="77777777" w:rsidR="00A47157" w:rsidRPr="00963849" w:rsidRDefault="00A47157" w:rsidP="00E6060D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"/>
          <w:szCs w:val="2"/>
        </w:rPr>
      </w:pPr>
    </w:p>
    <w:p w14:paraId="59664BB2" w14:textId="649AA3A9" w:rsidR="003166B0" w:rsidRPr="00963849" w:rsidRDefault="003166B0" w:rsidP="00442D7E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8"/>
          <w:szCs w:val="28"/>
        </w:rPr>
      </w:pPr>
    </w:p>
    <w:p w14:paraId="35555734" w14:textId="77777777" w:rsidR="000F52CC" w:rsidRPr="00963849" w:rsidRDefault="000F52CC" w:rsidP="00442D7E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8"/>
          <w:szCs w:val="28"/>
        </w:rPr>
      </w:pPr>
    </w:p>
    <w:p w14:paraId="653F1FF9" w14:textId="6CA0CB02" w:rsidR="008F588F" w:rsidRPr="00963849" w:rsidRDefault="004D5A42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lastRenderedPageBreak/>
        <w:t>การเปลี่ยนแปลงของ</w:t>
      </w:r>
      <w:r w:rsidRPr="00963849">
        <w:rPr>
          <w:rFonts w:ascii="Browallia New" w:hAnsi="Browallia New" w:cs="Browallia New"/>
          <w:spacing w:val="4"/>
          <w:sz w:val="28"/>
          <w:szCs w:val="28"/>
          <w:cs/>
        </w:rPr>
        <w:t>เงิน</w:t>
      </w:r>
      <w:r w:rsidRPr="00963849">
        <w:rPr>
          <w:rFonts w:ascii="Browallia New" w:hAnsi="Browallia New" w:cs="Browallia New"/>
          <w:sz w:val="28"/>
          <w:szCs w:val="28"/>
          <w:cs/>
        </w:rPr>
        <w:t>กู้ยืมระยะสั้น</w:t>
      </w:r>
      <w:r w:rsidR="004C128E" w:rsidRPr="00963849">
        <w:rPr>
          <w:rFonts w:ascii="Browallia New" w:hAnsi="Browallia New" w:cs="Browallia New"/>
          <w:sz w:val="28"/>
          <w:szCs w:val="28"/>
          <w:cs/>
        </w:rPr>
        <w:t>สำหรับงวด</w:t>
      </w:r>
      <w:r w:rsidR="00B641E1" w:rsidRPr="00963849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4C128E" w:rsidRPr="00963849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4C128E" w:rsidRPr="00963849">
        <w:rPr>
          <w:rFonts w:ascii="Browallia New" w:hAnsi="Browallia New" w:cs="Browallia New"/>
          <w:sz w:val="28"/>
          <w:szCs w:val="28"/>
          <w:lang w:val="en-GB"/>
        </w:rPr>
        <w:t>30</w:t>
      </w:r>
      <w:r w:rsidR="004C128E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B641E1" w:rsidRPr="00963849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4C128E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0D6955" w:rsidRPr="00963849">
        <w:rPr>
          <w:rFonts w:ascii="Browallia New" w:hAnsi="Browallia New" w:cs="Browallia New"/>
          <w:sz w:val="28"/>
          <w:szCs w:val="28"/>
        </w:rPr>
        <w:t>2566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7ECD4364" w14:textId="77777777" w:rsidR="00442D7E" w:rsidRPr="00963849" w:rsidRDefault="00442D7E" w:rsidP="003D6036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14"/>
          <w:szCs w:val="14"/>
        </w:rPr>
      </w:pPr>
    </w:p>
    <w:p w14:paraId="4D92AF52" w14:textId="77777777" w:rsidR="00A47157" w:rsidRPr="00963849" w:rsidRDefault="00A47157" w:rsidP="0065565B">
      <w:pPr>
        <w:tabs>
          <w:tab w:val="clear" w:pos="454"/>
          <w:tab w:val="left" w:pos="630"/>
        </w:tabs>
        <w:spacing w:before="120" w:line="240" w:lineRule="auto"/>
        <w:ind w:left="442"/>
        <w:jc w:val="thaiDistribute"/>
        <w:rPr>
          <w:rFonts w:ascii="Browallia New" w:hAnsi="Browallia New" w:cs="Browallia New"/>
          <w:sz w:val="2"/>
          <w:szCs w:val="2"/>
          <w:cs/>
        </w:rPr>
      </w:pPr>
    </w:p>
    <w:tbl>
      <w:tblPr>
        <w:tblW w:w="9150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727"/>
        <w:gridCol w:w="3685"/>
        <w:gridCol w:w="2319"/>
        <w:gridCol w:w="236"/>
        <w:gridCol w:w="2183"/>
      </w:tblGrid>
      <w:tr w:rsidR="004D4C3A" w:rsidRPr="007A2507" w14:paraId="7703E1C4" w14:textId="77777777" w:rsidTr="00BD40CE">
        <w:tc>
          <w:tcPr>
            <w:tcW w:w="4412" w:type="dxa"/>
            <w:gridSpan w:val="2"/>
          </w:tcPr>
          <w:p w14:paraId="2008CF13" w14:textId="77777777" w:rsidR="00547CC3" w:rsidRPr="00963849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19" w:type="dxa"/>
          </w:tcPr>
          <w:p w14:paraId="0CFCD197" w14:textId="77777777" w:rsidR="00547CC3" w:rsidRPr="00963849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6" w:type="dxa"/>
          </w:tcPr>
          <w:p w14:paraId="5A013E7C" w14:textId="77777777" w:rsidR="00547CC3" w:rsidRPr="00963849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183" w:type="dxa"/>
          </w:tcPr>
          <w:p w14:paraId="7CC6F076" w14:textId="7083788E" w:rsidR="00547CC3" w:rsidRPr="00963849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(</w:t>
            </w:r>
            <w:proofErr w:type="gramStart"/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หน่วย</w:t>
            </w:r>
            <w:r w:rsidR="007F367D" w:rsidRPr="00963849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:</w:t>
            </w:r>
            <w:proofErr w:type="gramEnd"/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พันบาท)</w:t>
            </w:r>
          </w:p>
        </w:tc>
      </w:tr>
      <w:tr w:rsidR="004D4C3A" w:rsidRPr="007A2507" w14:paraId="686C19F8" w14:textId="77777777" w:rsidTr="00BD40CE">
        <w:tblPrEx>
          <w:tblLook w:val="01E0" w:firstRow="1" w:lastRow="1" w:firstColumn="1" w:lastColumn="1" w:noHBand="0" w:noVBand="0"/>
        </w:tblPrEx>
        <w:tc>
          <w:tcPr>
            <w:tcW w:w="4412" w:type="dxa"/>
            <w:gridSpan w:val="2"/>
          </w:tcPr>
          <w:p w14:paraId="71D77398" w14:textId="77777777" w:rsidR="00415167" w:rsidRPr="00963849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19" w:type="dxa"/>
          </w:tcPr>
          <w:p w14:paraId="717A7B63" w14:textId="77777777" w:rsidR="00415167" w:rsidRPr="00963849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2DC77D5" w14:textId="77777777" w:rsidR="00415167" w:rsidRPr="00963849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183" w:type="dxa"/>
          </w:tcPr>
          <w:p w14:paraId="5EEDEB63" w14:textId="77777777" w:rsidR="00415167" w:rsidRPr="00963849" w:rsidRDefault="00415167" w:rsidP="00547CC3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7A2507" w14:paraId="58B0290E" w14:textId="77777777" w:rsidTr="006B5C09">
        <w:tblPrEx>
          <w:tblLook w:val="01E0" w:firstRow="1" w:lastRow="1" w:firstColumn="1" w:lastColumn="1" w:noHBand="0" w:noVBand="0"/>
        </w:tblPrEx>
        <w:trPr>
          <w:trHeight w:hRule="exact" w:val="289"/>
        </w:trPr>
        <w:tc>
          <w:tcPr>
            <w:tcW w:w="4412" w:type="dxa"/>
            <w:gridSpan w:val="2"/>
          </w:tcPr>
          <w:p w14:paraId="162D2A3E" w14:textId="77777777" w:rsidR="00415167" w:rsidRPr="00963849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19" w:type="dxa"/>
            <w:tcBorders>
              <w:top w:val="single" w:sz="4" w:space="0" w:color="auto"/>
            </w:tcBorders>
          </w:tcPr>
          <w:p w14:paraId="5DBA5C9F" w14:textId="77777777" w:rsidR="00415167" w:rsidRPr="00963849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51802045" w14:textId="77777777" w:rsidR="00415167" w:rsidRPr="00963849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3B62CF1C" w14:textId="77777777" w:rsidR="00415167" w:rsidRPr="00963849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4D4C3A" w:rsidRPr="007A2507" w14:paraId="20CECB11" w14:textId="77777777" w:rsidTr="00BD40CE">
        <w:tblPrEx>
          <w:tblLook w:val="01E0" w:firstRow="1" w:lastRow="1" w:firstColumn="1" w:lastColumn="1" w:noHBand="0" w:noVBand="0"/>
        </w:tblPrEx>
        <w:tc>
          <w:tcPr>
            <w:tcW w:w="4412" w:type="dxa"/>
            <w:gridSpan w:val="2"/>
            <w:shd w:val="clear" w:color="auto" w:fill="auto"/>
          </w:tcPr>
          <w:p w14:paraId="7923EDA7" w14:textId="0B9AFC65" w:rsidR="001F0947" w:rsidRPr="00963849" w:rsidRDefault="001F0947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ยอดคงเหลือ ณ วันที่ </w:t>
            </w: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 xml:space="preserve">1 </w:t>
            </w: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มกราคม</w:t>
            </w: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 xml:space="preserve"> 256</w:t>
            </w:r>
            <w:r w:rsidR="005C3CCA" w:rsidRPr="00963849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6</w:t>
            </w:r>
          </w:p>
        </w:tc>
        <w:tc>
          <w:tcPr>
            <w:tcW w:w="2319" w:type="dxa"/>
            <w:shd w:val="clear" w:color="auto" w:fill="auto"/>
          </w:tcPr>
          <w:p w14:paraId="72610B43" w14:textId="6AC585B8" w:rsidR="001F0947" w:rsidRPr="00963849" w:rsidRDefault="006406B2" w:rsidP="001F09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30,</w:t>
            </w:r>
            <w:r w:rsidR="009A41A0" w:rsidRPr="00963849">
              <w:rPr>
                <w:rFonts w:ascii="Browallia New" w:hAnsi="Browallia New" w:cs="Browallia New"/>
                <w:sz w:val="28"/>
                <w:szCs w:val="28"/>
              </w:rPr>
              <w:t>930</w:t>
            </w:r>
          </w:p>
        </w:tc>
        <w:tc>
          <w:tcPr>
            <w:tcW w:w="236" w:type="dxa"/>
            <w:shd w:val="clear" w:color="auto" w:fill="auto"/>
          </w:tcPr>
          <w:p w14:paraId="0FFA0340" w14:textId="77777777" w:rsidR="001F0947" w:rsidRPr="00963849" w:rsidRDefault="001F0947" w:rsidP="001F0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055B761C" w14:textId="5D44B7C0" w:rsidR="001F0947" w:rsidRPr="00963849" w:rsidRDefault="002C22B9" w:rsidP="001F09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18,319</w:t>
            </w:r>
          </w:p>
        </w:tc>
      </w:tr>
      <w:tr w:rsidR="004D4C3A" w:rsidRPr="007A2507" w14:paraId="73F3D85F" w14:textId="77777777" w:rsidTr="00BD40CE">
        <w:tblPrEx>
          <w:tblLook w:val="01E0" w:firstRow="1" w:lastRow="1" w:firstColumn="1" w:lastColumn="1" w:noHBand="0" w:noVBand="0"/>
        </w:tblPrEx>
        <w:tc>
          <w:tcPr>
            <w:tcW w:w="727" w:type="dxa"/>
            <w:shd w:val="clear" w:color="auto" w:fill="auto"/>
          </w:tcPr>
          <w:p w14:paraId="052D4F67" w14:textId="1D98EC9C" w:rsidR="003B0B75" w:rsidRPr="00963849" w:rsidRDefault="003B0B75" w:rsidP="003B0B75">
            <w:pPr>
              <w:tabs>
                <w:tab w:val="clear" w:pos="227"/>
                <w:tab w:val="clear" w:pos="454"/>
                <w:tab w:val="left" w:pos="453"/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u w:val="single"/>
                <w:cs/>
                <w:lang w:eastAsia="th-TH"/>
              </w:rPr>
              <w:t>บวก</w:t>
            </w: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</w:p>
        </w:tc>
        <w:tc>
          <w:tcPr>
            <w:tcW w:w="3685" w:type="dxa"/>
            <w:shd w:val="clear" w:color="auto" w:fill="auto"/>
          </w:tcPr>
          <w:p w14:paraId="5B4E7E6C" w14:textId="0EB9E129" w:rsidR="003B0B75" w:rsidRPr="00963849" w:rsidRDefault="003B0B75" w:rsidP="003B0B75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กู้เพิ่ม</w:t>
            </w:r>
          </w:p>
        </w:tc>
        <w:tc>
          <w:tcPr>
            <w:tcW w:w="2319" w:type="dxa"/>
            <w:shd w:val="clear" w:color="auto" w:fill="auto"/>
          </w:tcPr>
          <w:p w14:paraId="6D54E45A" w14:textId="0E41FDCD" w:rsidR="003B0B75" w:rsidRPr="00963849" w:rsidRDefault="00BA6B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114,946</w:t>
            </w:r>
          </w:p>
        </w:tc>
        <w:tc>
          <w:tcPr>
            <w:tcW w:w="236" w:type="dxa"/>
            <w:shd w:val="clear" w:color="auto" w:fill="auto"/>
          </w:tcPr>
          <w:p w14:paraId="6CC938D8" w14:textId="77777777" w:rsidR="003B0B75" w:rsidRPr="00963849" w:rsidRDefault="003B0B75" w:rsidP="003B0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7E96A2E3" w14:textId="19AD5014" w:rsidR="003B0B75" w:rsidRPr="00963849" w:rsidRDefault="00BA6B06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90,926</w:t>
            </w:r>
          </w:p>
        </w:tc>
      </w:tr>
      <w:tr w:rsidR="004D4C3A" w:rsidRPr="007A2507" w14:paraId="0717B5C9" w14:textId="77777777" w:rsidTr="00BD40CE">
        <w:tblPrEx>
          <w:tblLook w:val="01E0" w:firstRow="1" w:lastRow="1" w:firstColumn="1" w:lastColumn="1" w:noHBand="0" w:noVBand="0"/>
        </w:tblPrEx>
        <w:tc>
          <w:tcPr>
            <w:tcW w:w="727" w:type="dxa"/>
            <w:shd w:val="clear" w:color="auto" w:fill="auto"/>
            <w:vAlign w:val="bottom"/>
          </w:tcPr>
          <w:p w14:paraId="5AF69F13" w14:textId="73DA5FAA" w:rsidR="003B0B75" w:rsidRPr="00963849" w:rsidRDefault="003B0B75" w:rsidP="003B0B7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u w:val="single"/>
                <w:cs/>
                <w:lang w:eastAsia="th-TH"/>
              </w:rPr>
              <w:t>หัก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653F52C0" w14:textId="5C100407" w:rsidR="003B0B75" w:rsidRPr="00963849" w:rsidRDefault="003B0B75" w:rsidP="003B0B75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จ่ายชำระ</w:t>
            </w:r>
          </w:p>
        </w:tc>
        <w:tc>
          <w:tcPr>
            <w:tcW w:w="2319" w:type="dxa"/>
            <w:shd w:val="clear" w:color="auto" w:fill="auto"/>
          </w:tcPr>
          <w:p w14:paraId="49566A6A" w14:textId="11982BA4" w:rsidR="003B0B75" w:rsidRPr="00963849" w:rsidRDefault="00C75D1A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(141,042)</w:t>
            </w:r>
          </w:p>
        </w:tc>
        <w:tc>
          <w:tcPr>
            <w:tcW w:w="236" w:type="dxa"/>
            <w:shd w:val="clear" w:color="auto" w:fill="auto"/>
          </w:tcPr>
          <w:p w14:paraId="133D361C" w14:textId="77777777" w:rsidR="003B0B75" w:rsidRPr="00963849" w:rsidRDefault="003B0B75" w:rsidP="003B0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2E517C3B" w14:textId="366917AC" w:rsidR="003B0B75" w:rsidRPr="00963849" w:rsidRDefault="00BA6B06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(109,311)</w:t>
            </w:r>
          </w:p>
        </w:tc>
      </w:tr>
      <w:tr w:rsidR="004D4C3A" w:rsidRPr="007A2507" w14:paraId="00F7742B" w14:textId="77777777" w:rsidTr="00BD40CE">
        <w:tblPrEx>
          <w:tblLook w:val="01E0" w:firstRow="1" w:lastRow="1" w:firstColumn="1" w:lastColumn="1" w:noHBand="0" w:noVBand="0"/>
        </w:tblPrEx>
        <w:tc>
          <w:tcPr>
            <w:tcW w:w="4412" w:type="dxa"/>
            <w:gridSpan w:val="2"/>
            <w:shd w:val="clear" w:color="auto" w:fill="auto"/>
            <w:vAlign w:val="bottom"/>
          </w:tcPr>
          <w:p w14:paraId="33A58509" w14:textId="0009655D" w:rsidR="00957D78" w:rsidRPr="00963849" w:rsidRDefault="004D418E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ปรับปรุง</w:t>
            </w:r>
            <w:r w:rsidR="00957D78"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อัตราแลกเปลี่ยน</w:t>
            </w:r>
            <w:r w:rsidR="0037404E"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สำหรับหนี้สิน</w:t>
            </w:r>
            <w:r w:rsidR="004C4F76"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ท</w:t>
            </w:r>
            <w:proofErr w:type="spellStart"/>
            <w:r w:rsidR="004C4F76"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รั</w:t>
            </w:r>
            <w:proofErr w:type="spellEnd"/>
            <w:r w:rsidR="004C4F76"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สต์รีซีท</w:t>
            </w:r>
          </w:p>
        </w:tc>
        <w:tc>
          <w:tcPr>
            <w:tcW w:w="2319" w:type="dxa"/>
            <w:tcBorders>
              <w:bottom w:val="single" w:sz="4" w:space="0" w:color="auto"/>
            </w:tcBorders>
            <w:shd w:val="clear" w:color="auto" w:fill="auto"/>
          </w:tcPr>
          <w:p w14:paraId="6FED79C4" w14:textId="3F92BF48" w:rsidR="00957D78" w:rsidRPr="00963849" w:rsidRDefault="00C75D1A" w:rsidP="00957D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66</w:t>
            </w:r>
          </w:p>
        </w:tc>
        <w:tc>
          <w:tcPr>
            <w:tcW w:w="236" w:type="dxa"/>
            <w:shd w:val="clear" w:color="auto" w:fill="auto"/>
          </w:tcPr>
          <w:p w14:paraId="046549B2" w14:textId="77777777" w:rsidR="00957D78" w:rsidRPr="00963849" w:rsidRDefault="00957D78" w:rsidP="0095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auto"/>
          </w:tcPr>
          <w:p w14:paraId="3CC8DDF2" w14:textId="2765DE9B" w:rsidR="00957D78" w:rsidRPr="00963849" w:rsidRDefault="00BA6B06" w:rsidP="000075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66</w:t>
            </w:r>
          </w:p>
        </w:tc>
      </w:tr>
      <w:tr w:rsidR="00957D78" w:rsidRPr="007A2507" w14:paraId="08C48817" w14:textId="77777777" w:rsidTr="00BD40CE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4412" w:type="dxa"/>
            <w:gridSpan w:val="2"/>
            <w:shd w:val="clear" w:color="auto" w:fill="auto"/>
            <w:vAlign w:val="bottom"/>
          </w:tcPr>
          <w:p w14:paraId="303054A3" w14:textId="15F60A4E" w:rsidR="00957D78" w:rsidRPr="00963849" w:rsidRDefault="00957D78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ยอดคงเหลือ ณ วันที่ </w:t>
            </w:r>
            <w:r w:rsidR="004C128E"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4C128E"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641E1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4C128E"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D6955" w:rsidRPr="00963849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92BC1D7" w14:textId="3A7727EF" w:rsidR="00957D78" w:rsidRPr="00963849" w:rsidRDefault="00C75D1A" w:rsidP="00957D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4,900</w:t>
            </w:r>
          </w:p>
        </w:tc>
        <w:tc>
          <w:tcPr>
            <w:tcW w:w="236" w:type="dxa"/>
            <w:shd w:val="clear" w:color="auto" w:fill="auto"/>
          </w:tcPr>
          <w:p w14:paraId="2EB8252B" w14:textId="77777777" w:rsidR="00957D78" w:rsidRPr="00963849" w:rsidRDefault="00957D78" w:rsidP="0095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6AC80" w14:textId="0A19BAC0" w:rsidR="00957D78" w:rsidRPr="00963849" w:rsidRDefault="00BA6B06" w:rsidP="00957D78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741BBF48" w14:textId="77777777" w:rsidR="00355523" w:rsidRPr="00963849" w:rsidRDefault="00355523" w:rsidP="00D91E5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6876B7E" w14:textId="4A1BA3A8" w:rsidR="00355523" w:rsidRPr="00963849" w:rsidRDefault="00355523" w:rsidP="0019137E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เงินกู้ยืมระยะสั้น</w:t>
      </w:r>
      <w:r w:rsidR="00B75D4F"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จากบุคคลอื่น</w:t>
      </w:r>
    </w:p>
    <w:p w14:paraId="7D295D4F" w14:textId="77777777" w:rsidR="0092785C" w:rsidRPr="00963849" w:rsidRDefault="0092785C" w:rsidP="00D91E5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BFD6D1D" w14:textId="0E50C11D" w:rsidR="00AD0039" w:rsidRPr="00963849" w:rsidRDefault="002E04AE" w:rsidP="000D2AC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963849">
        <w:rPr>
          <w:rFonts w:ascii="Browallia New" w:hAnsi="Browallia New" w:cs="Browallia New" w:hint="cs"/>
          <w:sz w:val="28"/>
          <w:szCs w:val="28"/>
          <w:cs/>
        </w:rPr>
        <w:t>ใน</w:t>
      </w:r>
      <w:r w:rsidR="00827690" w:rsidRPr="00963849">
        <w:rPr>
          <w:rFonts w:ascii="Browallia New" w:hAnsi="Browallia New" w:cs="Browallia New" w:hint="cs"/>
          <w:sz w:val="28"/>
          <w:szCs w:val="28"/>
          <w:cs/>
        </w:rPr>
        <w:t xml:space="preserve">ระหว่างงวดเก้าเดือนสิ้นสุดวันที่ </w:t>
      </w:r>
      <w:r w:rsidR="00827690" w:rsidRPr="00963849">
        <w:rPr>
          <w:rFonts w:ascii="Browallia New" w:hAnsi="Browallia New" w:cs="Browallia New"/>
          <w:sz w:val="28"/>
          <w:szCs w:val="28"/>
        </w:rPr>
        <w:t xml:space="preserve">30 </w:t>
      </w:r>
      <w:r w:rsidR="00827690" w:rsidRPr="00963849">
        <w:rPr>
          <w:rFonts w:ascii="Browallia New" w:hAnsi="Browallia New" w:cs="Browallia New" w:hint="cs"/>
          <w:sz w:val="28"/>
          <w:szCs w:val="28"/>
          <w:cs/>
        </w:rPr>
        <w:t xml:space="preserve">กันยายน </w:t>
      </w:r>
      <w:r w:rsidR="00827690" w:rsidRPr="00963849">
        <w:rPr>
          <w:rFonts w:ascii="Browallia New" w:hAnsi="Browallia New" w:cs="Browallia New"/>
          <w:sz w:val="28"/>
          <w:szCs w:val="28"/>
        </w:rPr>
        <w:t xml:space="preserve">2566 </w:t>
      </w:r>
      <w:r w:rsidR="00827690" w:rsidRPr="00963849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1A1A0A" w:rsidRPr="00963849">
        <w:rPr>
          <w:rFonts w:ascii="Browallia New" w:hAnsi="Browallia New" w:cs="Browallia New" w:hint="cs"/>
          <w:sz w:val="28"/>
          <w:szCs w:val="28"/>
          <w:cs/>
        </w:rPr>
        <w:t>ได้กู้ยืมเงิน</w:t>
      </w:r>
      <w:r w:rsidR="00907314" w:rsidRPr="00963849">
        <w:rPr>
          <w:rFonts w:ascii="Browallia New" w:hAnsi="Browallia New" w:cs="Browallia New"/>
          <w:sz w:val="28"/>
          <w:szCs w:val="28"/>
          <w:cs/>
        </w:rPr>
        <w:t>จาก</w:t>
      </w:r>
      <w:r w:rsidR="001A1A0A" w:rsidRPr="00963849">
        <w:rPr>
          <w:rFonts w:ascii="Browallia New" w:hAnsi="Browallia New" w:cs="Browallia New" w:hint="cs"/>
          <w:sz w:val="28"/>
          <w:szCs w:val="28"/>
          <w:cs/>
        </w:rPr>
        <w:t>บุคคล</w:t>
      </w:r>
      <w:r w:rsidR="00907314" w:rsidRPr="00963849">
        <w:rPr>
          <w:rFonts w:ascii="Browallia New" w:hAnsi="Browallia New" w:cs="Browallia New"/>
          <w:sz w:val="28"/>
          <w:szCs w:val="28"/>
          <w:cs/>
        </w:rPr>
        <w:t>อื่นเป็น</w:t>
      </w:r>
      <w:r w:rsidR="001A1A0A" w:rsidRPr="00963849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="008404D0" w:rsidRPr="00963849">
        <w:rPr>
          <w:rFonts w:ascii="Browallia New" w:hAnsi="Browallia New" w:cs="Browallia New"/>
          <w:sz w:val="28"/>
          <w:szCs w:val="28"/>
          <w:cs/>
        </w:rPr>
        <w:t>รวม</w:t>
      </w:r>
      <w:r w:rsidR="001A1A0A" w:rsidRPr="0096384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A1A0A" w:rsidRPr="00963849">
        <w:rPr>
          <w:rFonts w:ascii="Browallia New" w:hAnsi="Browallia New" w:cs="Browallia New"/>
          <w:sz w:val="28"/>
          <w:szCs w:val="28"/>
        </w:rPr>
        <w:t xml:space="preserve">50 </w:t>
      </w:r>
      <w:r w:rsidR="001A1A0A" w:rsidRPr="00963849">
        <w:rPr>
          <w:rFonts w:ascii="Browallia New" w:hAnsi="Browallia New" w:cs="Browallia New" w:hint="cs"/>
          <w:sz w:val="28"/>
          <w:szCs w:val="28"/>
          <w:cs/>
        </w:rPr>
        <w:t xml:space="preserve">ล้านบาท </w:t>
      </w:r>
      <w:r w:rsidR="00907314" w:rsidRPr="00963849">
        <w:rPr>
          <w:rFonts w:ascii="Browallia New" w:hAnsi="Browallia New" w:cs="Browallia New"/>
          <w:sz w:val="28"/>
          <w:szCs w:val="28"/>
          <w:cs/>
        </w:rPr>
        <w:t>โดย</w:t>
      </w:r>
      <w:r w:rsidR="00EF7246" w:rsidRPr="00963849">
        <w:rPr>
          <w:rFonts w:ascii="Browallia New" w:hAnsi="Browallia New" w:cs="Browallia New"/>
          <w:sz w:val="28"/>
          <w:szCs w:val="28"/>
          <w:cs/>
        </w:rPr>
        <w:t xml:space="preserve">มีอัตราดอกเบี้ยร้อยละ </w:t>
      </w:r>
      <w:r w:rsidR="00EF7246" w:rsidRPr="00963849">
        <w:rPr>
          <w:rFonts w:ascii="Browallia New" w:hAnsi="Browallia New" w:cs="Browallia New"/>
          <w:sz w:val="28"/>
          <w:szCs w:val="28"/>
        </w:rPr>
        <w:t xml:space="preserve">14.00 </w:t>
      </w:r>
      <w:r w:rsidR="00EF7246" w:rsidRPr="00963849">
        <w:rPr>
          <w:rFonts w:ascii="Browallia New" w:hAnsi="Browallia New" w:cs="Browallia New"/>
          <w:sz w:val="28"/>
          <w:szCs w:val="28"/>
          <w:cs/>
        </w:rPr>
        <w:t xml:space="preserve">ต่อปี มีกำหนดชำระคืนเงินต้นภายใน </w:t>
      </w:r>
      <w:r w:rsidR="00EF7246" w:rsidRPr="00963849">
        <w:rPr>
          <w:rFonts w:ascii="Browallia New" w:hAnsi="Browallia New" w:cs="Browallia New"/>
          <w:sz w:val="28"/>
          <w:szCs w:val="28"/>
        </w:rPr>
        <w:t xml:space="preserve">1 </w:t>
      </w:r>
      <w:r w:rsidR="00EF7246" w:rsidRPr="00963849">
        <w:rPr>
          <w:rFonts w:ascii="Browallia New" w:hAnsi="Browallia New" w:cs="Browallia New"/>
          <w:sz w:val="28"/>
          <w:szCs w:val="28"/>
          <w:cs/>
        </w:rPr>
        <w:t>ปี</w:t>
      </w:r>
      <w:r w:rsidR="00536D32" w:rsidRPr="00963849">
        <w:rPr>
          <w:rFonts w:ascii="Browallia New" w:hAnsi="Browallia New" w:cs="Browallia New"/>
          <w:sz w:val="28"/>
          <w:szCs w:val="28"/>
          <w:cs/>
        </w:rPr>
        <w:t xml:space="preserve"> นับจาก</w:t>
      </w:r>
      <w:r w:rsidR="008404D0" w:rsidRPr="00963849">
        <w:rPr>
          <w:rFonts w:ascii="Browallia New" w:hAnsi="Browallia New" w:cs="Browallia New"/>
          <w:sz w:val="28"/>
          <w:szCs w:val="28"/>
          <w:cs/>
        </w:rPr>
        <w:t>วันที่ทำสัญญา</w:t>
      </w:r>
      <w:r w:rsidR="004D71C2" w:rsidRPr="009638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76DDA" w:rsidRPr="00963849">
        <w:rPr>
          <w:rFonts w:ascii="Browallia New" w:hAnsi="Browallia New" w:cs="Browallia New" w:hint="cs"/>
          <w:sz w:val="28"/>
          <w:szCs w:val="28"/>
          <w:cs/>
        </w:rPr>
        <w:t>เงินกู้ยืมดังกล่าว</w:t>
      </w:r>
      <w:r w:rsidR="00B549FE" w:rsidRPr="00963849">
        <w:rPr>
          <w:rFonts w:ascii="Browallia New" w:hAnsi="Browallia New" w:cs="Browallia New" w:hint="cs"/>
          <w:sz w:val="28"/>
          <w:szCs w:val="28"/>
          <w:cs/>
        </w:rPr>
        <w:t xml:space="preserve">ค้ำประกันโดยบุคคลอื่น โดยมีค่าธรรมเนียมการค้ำประกันร้อยละ </w:t>
      </w:r>
      <w:r w:rsidR="00B549FE" w:rsidRPr="00963849">
        <w:rPr>
          <w:rFonts w:ascii="Browallia New" w:hAnsi="Browallia New" w:cs="Browallia New"/>
          <w:sz w:val="28"/>
          <w:szCs w:val="28"/>
        </w:rPr>
        <w:t xml:space="preserve">2.00 </w:t>
      </w:r>
      <w:r w:rsidR="00B549FE" w:rsidRPr="00963849">
        <w:rPr>
          <w:rFonts w:ascii="Browallia New" w:hAnsi="Browallia New" w:cs="Browallia New" w:hint="cs"/>
          <w:sz w:val="28"/>
          <w:szCs w:val="28"/>
          <w:cs/>
        </w:rPr>
        <w:t>ต่อปี</w:t>
      </w:r>
    </w:p>
    <w:p w14:paraId="573A40AB" w14:textId="77777777" w:rsidR="00E07375" w:rsidRPr="00963849" w:rsidRDefault="00E07375" w:rsidP="00E0737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06CCB26B" w14:textId="77777777" w:rsidR="005A2C98" w:rsidRPr="00963849" w:rsidRDefault="005A2C98" w:rsidP="0019137E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เงินกู้ยืมระยะยาวจากผู้ถือหุ้นและบุคคลอื่น</w:t>
      </w:r>
    </w:p>
    <w:p w14:paraId="6E8ACDD6" w14:textId="77777777" w:rsidR="002843DA" w:rsidRPr="00963849" w:rsidRDefault="002843DA" w:rsidP="002843D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3A89292" w14:textId="75D502EE" w:rsidR="0041117D" w:rsidRPr="00963849" w:rsidRDefault="00A97FCF" w:rsidP="000D2AC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963849">
        <w:rPr>
          <w:rFonts w:ascii="Browallia New" w:hAnsi="Browallia New" w:cs="Browallia New"/>
          <w:sz w:val="28"/>
          <w:szCs w:val="28"/>
        </w:rPr>
        <w:t>22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Pr="00963849">
        <w:rPr>
          <w:rFonts w:ascii="Browallia New" w:hAnsi="Browallia New" w:cs="Browallia New"/>
          <w:sz w:val="28"/>
          <w:szCs w:val="28"/>
        </w:rPr>
        <w:t>2564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บริษัทได้กู้ยืมเงินจากผู้ถือหุ้นรายหนึ่ง และจากบุคคลอื่นเป็นจำนวนเงินรวม </w:t>
      </w:r>
      <w:r w:rsidRPr="00963849">
        <w:rPr>
          <w:rFonts w:ascii="Browallia New" w:hAnsi="Browallia New" w:cs="Browallia New"/>
          <w:sz w:val="28"/>
          <w:szCs w:val="28"/>
        </w:rPr>
        <w:t>251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="00145E9E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  <w:cs/>
        </w:rPr>
        <w:t>โดยไม่มีหลักประกัน เพื่อนำเงินไปชำระหนี้กับสถาบันการเงินแห่งหนึ่งก่อนครบกำหนด และลดภาระดอกเบี้ย โดยมีกำหนดการผ่อนจ่ายชำระคืนเงินต้นและดอกเบี้ยเป็น</w:t>
      </w:r>
      <w:r w:rsidRPr="00963849">
        <w:rPr>
          <w:rFonts w:ascii="Browallia New" w:hAnsi="Browallia New" w:cs="Browallia New"/>
          <w:sz w:val="28"/>
          <w:szCs w:val="28"/>
        </w:rPr>
        <w:t xml:space="preserve"> 84 </w:t>
      </w:r>
      <w:r w:rsidRPr="00963849">
        <w:rPr>
          <w:rFonts w:ascii="Browallia New" w:hAnsi="Browallia New" w:cs="Browallia New"/>
          <w:sz w:val="28"/>
          <w:szCs w:val="28"/>
          <w:cs/>
        </w:rPr>
        <w:t>งวดรายเดือน งวดละ</w:t>
      </w:r>
      <w:r w:rsidRPr="00963849">
        <w:rPr>
          <w:rFonts w:ascii="Browallia New" w:hAnsi="Browallia New" w:cs="Browallia New"/>
          <w:sz w:val="28"/>
          <w:szCs w:val="28"/>
        </w:rPr>
        <w:t xml:space="preserve"> 2.99 </w:t>
      </w:r>
      <w:r w:rsidRPr="00963849">
        <w:rPr>
          <w:rFonts w:ascii="Browallia New" w:hAnsi="Browallia New" w:cs="Browallia New"/>
          <w:sz w:val="28"/>
          <w:szCs w:val="28"/>
          <w:cs/>
        </w:rPr>
        <w:t>ล้านบาท และชำระเงินต้นพร้อมดอกเบี้ยส่วนที่เหลือทั้งจำนวนงวดสุดท้าย ภายในวันที่</w:t>
      </w:r>
      <w:r w:rsidRPr="00963849">
        <w:rPr>
          <w:rFonts w:ascii="Browallia New" w:hAnsi="Browallia New" w:cs="Browallia New"/>
          <w:sz w:val="28"/>
          <w:szCs w:val="28"/>
        </w:rPr>
        <w:t xml:space="preserve"> 25 </w:t>
      </w:r>
      <w:r w:rsidRPr="00963849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963849">
        <w:rPr>
          <w:rFonts w:ascii="Browallia New" w:hAnsi="Browallia New" w:cs="Browallia New"/>
          <w:sz w:val="28"/>
          <w:szCs w:val="28"/>
        </w:rPr>
        <w:t xml:space="preserve"> 2571</w:t>
      </w:r>
    </w:p>
    <w:p w14:paraId="5982F8CE" w14:textId="77777777" w:rsidR="0041117D" w:rsidRPr="00963849" w:rsidRDefault="0041117D" w:rsidP="000D2AC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3652907" w14:textId="5A3C61DB" w:rsidR="0041117D" w:rsidRPr="00963849" w:rsidRDefault="005C5201" w:rsidP="000D2AC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="000117CD" w:rsidRPr="00963849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2C19E5" w:rsidRPr="00963849">
        <w:rPr>
          <w:rFonts w:ascii="Browallia New" w:hAnsi="Browallia New" w:cs="Browallia New"/>
          <w:sz w:val="28"/>
          <w:szCs w:val="28"/>
        </w:rPr>
        <w:t xml:space="preserve">30 </w:t>
      </w:r>
      <w:r w:rsidR="00B641E1" w:rsidRPr="00963849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2C19E5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A97FCF" w:rsidRPr="00963849">
        <w:rPr>
          <w:rFonts w:ascii="Browallia New" w:hAnsi="Browallia New" w:cs="Browallia New"/>
          <w:sz w:val="28"/>
          <w:szCs w:val="28"/>
        </w:rPr>
        <w:t>2566</w:t>
      </w:r>
      <w:r w:rsidR="000117CD" w:rsidRPr="009638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  <w:cs/>
        </w:rPr>
        <w:t>เงินกู้ยืมดังกล่าวจำแนก</w:t>
      </w:r>
      <w:r w:rsidR="000117CD" w:rsidRPr="00963849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503EC562" w14:textId="77777777" w:rsidR="0065565B" w:rsidRPr="00963849" w:rsidRDefault="0065565B" w:rsidP="0065565B">
      <w:pPr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1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1417"/>
        <w:gridCol w:w="167"/>
        <w:gridCol w:w="1352"/>
        <w:gridCol w:w="162"/>
        <w:gridCol w:w="1302"/>
      </w:tblGrid>
      <w:tr w:rsidR="004D4C3A" w:rsidRPr="007A2507" w14:paraId="5B5488BB" w14:textId="77777777" w:rsidTr="005428EB">
        <w:trPr>
          <w:cantSplit/>
          <w:trHeight w:val="20"/>
        </w:trPr>
        <w:tc>
          <w:tcPr>
            <w:tcW w:w="4614" w:type="dxa"/>
          </w:tcPr>
          <w:p w14:paraId="1F1CEFC3" w14:textId="77777777" w:rsidR="00CA0A99" w:rsidRPr="00963849" w:rsidRDefault="00CA0A99" w:rsidP="00AE199A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</w:p>
        </w:tc>
        <w:tc>
          <w:tcPr>
            <w:tcW w:w="1417" w:type="dxa"/>
            <w:tcBorders>
              <w:left w:val="nil"/>
            </w:tcBorders>
          </w:tcPr>
          <w:p w14:paraId="3426C83C" w14:textId="77777777" w:rsidR="00CA0A99" w:rsidRPr="00963849" w:rsidRDefault="00CA0A99" w:rsidP="003D1DD2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4EDC68B5" w14:textId="77777777" w:rsidR="00CA0A99" w:rsidRPr="00963849" w:rsidRDefault="00CA0A99" w:rsidP="003D1DD2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0A5433D1" w14:textId="77777777" w:rsidR="00CA0A99" w:rsidRPr="00963849" w:rsidRDefault="00CA0A99" w:rsidP="003D1DD2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(หน่วย </w:t>
            </w: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: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 พันบาท</w:t>
            </w: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)</w:t>
            </w:r>
          </w:p>
        </w:tc>
      </w:tr>
      <w:tr w:rsidR="004D4C3A" w:rsidRPr="007A2507" w14:paraId="43B361A0" w14:textId="77777777" w:rsidTr="005428EB">
        <w:trPr>
          <w:cantSplit/>
          <w:trHeight w:val="20"/>
        </w:trPr>
        <w:tc>
          <w:tcPr>
            <w:tcW w:w="4614" w:type="dxa"/>
          </w:tcPr>
          <w:p w14:paraId="550E436D" w14:textId="77777777" w:rsidR="00CA0A99" w:rsidRPr="00963849" w:rsidRDefault="00CA0A99" w:rsidP="003D1DD2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F3D901B" w14:textId="77777777" w:rsidR="00CA0A99" w:rsidRPr="00963849" w:rsidRDefault="00CA0A99" w:rsidP="003D1DD2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17CE17AE" w14:textId="77777777" w:rsidR="00CA0A99" w:rsidRPr="00963849" w:rsidRDefault="00CA0A99" w:rsidP="003D1DD2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B2A6BC" w14:textId="2B1D719E" w:rsidR="00CA0A99" w:rsidRPr="00963849" w:rsidRDefault="00CA0A99" w:rsidP="003D1DD2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</w:t>
            </w:r>
            <w:r w:rsidR="00995686"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  <w:r w:rsidR="0039785F"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และ</w:t>
            </w:r>
            <w:r w:rsidR="00452B7E" w:rsidRPr="00963849">
              <w:rPr>
                <w:rFonts w:ascii="Browallia New" w:hAnsi="Browallia New" w:cs="Browallia New"/>
                <w:sz w:val="27"/>
                <w:szCs w:val="27"/>
                <w:cs/>
              </w:rPr>
              <w:br/>
            </w:r>
            <w:r w:rsidR="0039785F"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เฉพาะของบริษัท</w:t>
            </w:r>
          </w:p>
        </w:tc>
      </w:tr>
      <w:tr w:rsidR="00A97FCF" w:rsidRPr="007A2507" w14:paraId="1FF9459C" w14:textId="77777777" w:rsidTr="005428EB">
        <w:trPr>
          <w:cantSplit/>
          <w:trHeight w:val="20"/>
        </w:trPr>
        <w:tc>
          <w:tcPr>
            <w:tcW w:w="4614" w:type="dxa"/>
          </w:tcPr>
          <w:p w14:paraId="53B4FD1B" w14:textId="77777777" w:rsidR="00A97FCF" w:rsidRPr="00963849" w:rsidRDefault="00A97FCF" w:rsidP="00A97FCF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615EE7AC" w14:textId="77777777" w:rsidR="00A97FCF" w:rsidRPr="00963849" w:rsidRDefault="00A97FCF" w:rsidP="00A97FCF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อัตราดอกเบี้ย</w:t>
            </w:r>
          </w:p>
          <w:p w14:paraId="10EA9CC9" w14:textId="77777777" w:rsidR="00A97FCF" w:rsidRPr="00963849" w:rsidRDefault="00A97FCF" w:rsidP="00A97FCF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138D82B2" w14:textId="77777777" w:rsidR="00A97FCF" w:rsidRPr="00963849" w:rsidRDefault="00A97FCF" w:rsidP="00A9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36DB9891" w14:textId="77777777" w:rsidR="00A97FCF" w:rsidRPr="00963849" w:rsidRDefault="00A97FCF" w:rsidP="00A97FCF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09B72" w14:textId="4E81D3A1" w:rsidR="00A97FCF" w:rsidRPr="00963849" w:rsidRDefault="002C19E5" w:rsidP="00A9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30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B641E1"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กันยายน</w:t>
            </w:r>
            <w:r w:rsidR="00A97FCF"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br/>
            </w:r>
            <w:r w:rsidR="00A97FCF" w:rsidRPr="00963849">
              <w:rPr>
                <w:rFonts w:ascii="Browallia New" w:hAnsi="Browallia New" w:cs="Browallia New"/>
                <w:sz w:val="27"/>
                <w:szCs w:val="27"/>
              </w:rPr>
              <w:t>2566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0885256" w14:textId="77777777" w:rsidR="00A97FCF" w:rsidRPr="00963849" w:rsidRDefault="00A97FCF" w:rsidP="00A9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B72A1" w14:textId="2B7FD20F" w:rsidR="00A97FCF" w:rsidRPr="00963849" w:rsidRDefault="00A97FCF" w:rsidP="00A9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br/>
            </w: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2565</w:t>
            </w:r>
          </w:p>
        </w:tc>
      </w:tr>
      <w:tr w:rsidR="004D4C3A" w:rsidRPr="007A2507" w14:paraId="205FED42" w14:textId="77777777" w:rsidTr="005428EB">
        <w:trPr>
          <w:cantSplit/>
          <w:trHeight w:hRule="exact" w:val="343"/>
        </w:trPr>
        <w:tc>
          <w:tcPr>
            <w:tcW w:w="4614" w:type="dxa"/>
          </w:tcPr>
          <w:p w14:paraId="38F03136" w14:textId="77777777" w:rsidR="00CA0A99" w:rsidRPr="00963849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719CBFA7" w14:textId="77777777" w:rsidR="00CA0A99" w:rsidRPr="00963849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25715E1C" w14:textId="77777777" w:rsidR="00CA0A99" w:rsidRPr="00963849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0C3762E2" w14:textId="77777777" w:rsidR="00CA0A99" w:rsidRPr="00963849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43D93C96" w14:textId="77777777" w:rsidR="00CA0A99" w:rsidRPr="00963849" w:rsidRDefault="00CA0A99" w:rsidP="003D1DD2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7FF62114" w14:textId="77777777" w:rsidR="00CA0A99" w:rsidRPr="00963849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  <w:tr w:rsidR="00587220" w:rsidRPr="007A2507" w14:paraId="12859400" w14:textId="77777777" w:rsidTr="003C2CEE">
        <w:trPr>
          <w:cantSplit/>
          <w:trHeight w:val="20"/>
        </w:trPr>
        <w:tc>
          <w:tcPr>
            <w:tcW w:w="4614" w:type="dxa"/>
          </w:tcPr>
          <w:p w14:paraId="1B1DD385" w14:textId="47517AD4" w:rsidR="00587220" w:rsidRPr="00963849" w:rsidRDefault="00587220" w:rsidP="0000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เงินกู้ยืมจากผู้ถือหุ้น</w:t>
            </w:r>
          </w:p>
        </w:tc>
        <w:tc>
          <w:tcPr>
            <w:tcW w:w="1417" w:type="dxa"/>
            <w:tcBorders>
              <w:left w:val="nil"/>
            </w:tcBorders>
          </w:tcPr>
          <w:p w14:paraId="62486749" w14:textId="7439ED2E" w:rsidR="00587220" w:rsidRPr="00963849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MLR </w:t>
            </w:r>
            <w:r w:rsidR="009069E9" w:rsidRPr="00963849">
              <w:rPr>
                <w:rFonts w:ascii="Browallia New" w:hAnsi="Browallia New" w:cs="Browallia New"/>
                <w:sz w:val="28"/>
                <w:szCs w:val="28"/>
              </w:rPr>
              <w:t>–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0.25</w:t>
            </w:r>
          </w:p>
        </w:tc>
        <w:tc>
          <w:tcPr>
            <w:tcW w:w="167" w:type="dxa"/>
            <w:tcBorders>
              <w:left w:val="nil"/>
            </w:tcBorders>
          </w:tcPr>
          <w:p w14:paraId="0EAF50C9" w14:textId="77777777" w:rsidR="00587220" w:rsidRPr="00963849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31C4DCB3" w14:textId="0C6AC467" w:rsidR="00587220" w:rsidRPr="00963849" w:rsidRDefault="003C2CEE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121,652</w:t>
            </w:r>
          </w:p>
        </w:tc>
        <w:tc>
          <w:tcPr>
            <w:tcW w:w="162" w:type="dxa"/>
            <w:shd w:val="clear" w:color="auto" w:fill="auto"/>
          </w:tcPr>
          <w:p w14:paraId="685387DB" w14:textId="77777777" w:rsidR="00587220" w:rsidRPr="00963849" w:rsidRDefault="00587220" w:rsidP="0058722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678FCBAD" w14:textId="41D5809C" w:rsidR="00587220" w:rsidRPr="00963849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129,620</w:t>
            </w:r>
          </w:p>
        </w:tc>
      </w:tr>
      <w:tr w:rsidR="00587220" w:rsidRPr="007A2507" w14:paraId="183D4F61" w14:textId="77777777" w:rsidTr="003C2CEE">
        <w:trPr>
          <w:cantSplit/>
          <w:trHeight w:val="20"/>
        </w:trPr>
        <w:tc>
          <w:tcPr>
            <w:tcW w:w="4614" w:type="dxa"/>
            <w:vAlign w:val="bottom"/>
          </w:tcPr>
          <w:p w14:paraId="298B89E9" w14:textId="44525C36" w:rsidR="00587220" w:rsidRPr="00963849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เงินกู้ยืมจากบุคคลอื่น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936752D" w14:textId="5C0C3F35" w:rsidR="00587220" w:rsidRPr="00963849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MLR </w:t>
            </w:r>
            <w:r w:rsidR="009069E9" w:rsidRPr="00963849">
              <w:rPr>
                <w:rFonts w:ascii="Browallia New" w:hAnsi="Browallia New" w:cs="Browallia New"/>
                <w:sz w:val="28"/>
                <w:szCs w:val="28"/>
              </w:rPr>
              <w:t>–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0.25 </w:t>
            </w: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693A2EC4" w14:textId="77777777" w:rsidR="00587220" w:rsidRPr="00963849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22963564" w14:textId="3C541BC7" w:rsidR="00587220" w:rsidRPr="00963849" w:rsidRDefault="003C2CEE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60,826</w:t>
            </w:r>
          </w:p>
        </w:tc>
        <w:tc>
          <w:tcPr>
            <w:tcW w:w="162" w:type="dxa"/>
            <w:shd w:val="clear" w:color="auto" w:fill="auto"/>
          </w:tcPr>
          <w:p w14:paraId="778B0901" w14:textId="77777777" w:rsidR="00587220" w:rsidRPr="00963849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2BE556BD" w14:textId="36B3C347" w:rsidR="00587220" w:rsidRPr="00963849" w:rsidRDefault="00587220" w:rsidP="00587220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         64,810</w:t>
            </w:r>
          </w:p>
        </w:tc>
      </w:tr>
      <w:tr w:rsidR="00587220" w:rsidRPr="007A2507" w14:paraId="7BDD3FD7" w14:textId="77777777" w:rsidTr="003C2CEE">
        <w:trPr>
          <w:cantSplit/>
          <w:trHeight w:val="20"/>
        </w:trPr>
        <w:tc>
          <w:tcPr>
            <w:tcW w:w="4614" w:type="dxa"/>
            <w:vAlign w:val="bottom"/>
          </w:tcPr>
          <w:p w14:paraId="5328A92B" w14:textId="6577A600" w:rsidR="00587220" w:rsidRPr="00963849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9EEB8DA" w14:textId="77777777" w:rsidR="00587220" w:rsidRPr="00963849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3636620E" w14:textId="77777777" w:rsidR="00587220" w:rsidRPr="00963849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5F5C8B46" w14:textId="40A7C86F" w:rsidR="00587220" w:rsidRPr="00963849" w:rsidRDefault="003C2CEE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182,478</w:t>
            </w:r>
          </w:p>
        </w:tc>
        <w:tc>
          <w:tcPr>
            <w:tcW w:w="162" w:type="dxa"/>
            <w:shd w:val="clear" w:color="auto" w:fill="auto"/>
          </w:tcPr>
          <w:p w14:paraId="7C57F49C" w14:textId="77777777" w:rsidR="00587220" w:rsidRPr="00963849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5550125C" w14:textId="29575622" w:rsidR="00587220" w:rsidRPr="00963849" w:rsidRDefault="00587220" w:rsidP="00587220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194,430</w:t>
            </w:r>
          </w:p>
        </w:tc>
      </w:tr>
      <w:tr w:rsidR="00587220" w:rsidRPr="007A2507" w14:paraId="08040B8F" w14:textId="77777777" w:rsidTr="00302D5B">
        <w:trPr>
          <w:cantSplit/>
          <w:trHeight w:val="20"/>
        </w:trPr>
        <w:tc>
          <w:tcPr>
            <w:tcW w:w="4614" w:type="dxa"/>
            <w:vAlign w:val="bottom"/>
          </w:tcPr>
          <w:p w14:paraId="295C6382" w14:textId="7E35F246" w:rsidR="00587220" w:rsidRPr="00963849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586246AB" w14:textId="77777777" w:rsidR="00587220" w:rsidRPr="00963849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  <w:shd w:val="clear" w:color="auto" w:fill="auto"/>
            <w:vAlign w:val="bottom"/>
          </w:tcPr>
          <w:p w14:paraId="4D3E0329" w14:textId="77777777" w:rsidR="00587220" w:rsidRPr="00963849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52" w:type="dxa"/>
            <w:shd w:val="clear" w:color="auto" w:fill="auto"/>
          </w:tcPr>
          <w:p w14:paraId="5F0C0B18" w14:textId="1BFF37A7" w:rsidR="00587220" w:rsidRPr="00963849" w:rsidRDefault="003C2CEE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8F2550" w:rsidRPr="00963849">
              <w:rPr>
                <w:rFonts w:ascii="Browallia New" w:hAnsi="Browallia New" w:cs="Browallia New"/>
                <w:sz w:val="27"/>
                <w:szCs w:val="27"/>
              </w:rPr>
              <w:t>26</w:t>
            </w:r>
            <w:r w:rsidR="0082144A" w:rsidRPr="00963849">
              <w:rPr>
                <w:rFonts w:ascii="Browallia New" w:hAnsi="Browallia New" w:cs="Browallia New"/>
                <w:sz w:val="27"/>
                <w:szCs w:val="27"/>
              </w:rPr>
              <w:t>,892</w:t>
            </w:r>
            <w:r w:rsidR="002B5C09" w:rsidRPr="00963849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6C127155" w14:textId="77777777" w:rsidR="00587220" w:rsidRPr="00963849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</w:tcPr>
          <w:p w14:paraId="1A92AD03" w14:textId="169019F1" w:rsidR="00587220" w:rsidRPr="00963849" w:rsidRDefault="00587220" w:rsidP="00587220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(35,856)</w:t>
            </w:r>
          </w:p>
        </w:tc>
      </w:tr>
      <w:tr w:rsidR="00587220" w:rsidRPr="007A2507" w14:paraId="2F7E5F69" w14:textId="77777777" w:rsidTr="00302D5B">
        <w:trPr>
          <w:cantSplit/>
          <w:trHeight w:val="20"/>
        </w:trPr>
        <w:tc>
          <w:tcPr>
            <w:tcW w:w="4614" w:type="dxa"/>
            <w:vAlign w:val="bottom"/>
          </w:tcPr>
          <w:p w14:paraId="10583544" w14:textId="341117CF" w:rsidR="00587220" w:rsidRPr="00963849" w:rsidRDefault="00587220" w:rsidP="008F072F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3002841" w14:textId="77777777" w:rsidR="00587220" w:rsidRPr="00963849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58150214" w14:textId="77777777" w:rsidR="00587220" w:rsidRPr="00963849" w:rsidRDefault="00587220" w:rsidP="0058722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44D012" w14:textId="0CF0FEEA" w:rsidR="00587220" w:rsidRPr="00963849" w:rsidRDefault="002B5C09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="0082144A" w:rsidRPr="00963849">
              <w:rPr>
                <w:rFonts w:ascii="Browallia New" w:hAnsi="Browallia New" w:cs="Browallia New"/>
                <w:sz w:val="27"/>
                <w:szCs w:val="27"/>
              </w:rPr>
              <w:t>55,</w:t>
            </w:r>
            <w:r w:rsidR="001060D9" w:rsidRPr="00963849">
              <w:rPr>
                <w:rFonts w:ascii="Browallia New" w:hAnsi="Browallia New" w:cs="Browallia New"/>
                <w:sz w:val="27"/>
                <w:szCs w:val="27"/>
              </w:rPr>
              <w:t>586</w:t>
            </w:r>
          </w:p>
        </w:tc>
        <w:tc>
          <w:tcPr>
            <w:tcW w:w="162" w:type="dxa"/>
            <w:shd w:val="clear" w:color="auto" w:fill="auto"/>
          </w:tcPr>
          <w:p w14:paraId="3EEF1E2D" w14:textId="77777777" w:rsidR="00587220" w:rsidRPr="00963849" w:rsidRDefault="00587220" w:rsidP="0058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66583CE" w14:textId="313FDFE2" w:rsidR="00587220" w:rsidRPr="00963849" w:rsidRDefault="00587220" w:rsidP="00587220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158,574</w:t>
            </w:r>
          </w:p>
        </w:tc>
      </w:tr>
    </w:tbl>
    <w:p w14:paraId="209110E3" w14:textId="77777777" w:rsidR="00D31EEB" w:rsidRPr="00963849" w:rsidRDefault="00D31EEB" w:rsidP="008333A6">
      <w:pPr>
        <w:pStyle w:val="CordiaNew"/>
        <w:tabs>
          <w:tab w:val="clear" w:pos="4153"/>
          <w:tab w:val="left" w:pos="1170"/>
        </w:tabs>
        <w:ind w:left="36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25761A64" w14:textId="77777777" w:rsidR="00E07375" w:rsidRPr="00963849" w:rsidRDefault="00E07375" w:rsidP="008333A6">
      <w:pPr>
        <w:pStyle w:val="CordiaNew"/>
        <w:tabs>
          <w:tab w:val="clear" w:pos="4153"/>
          <w:tab w:val="left" w:pos="1170"/>
        </w:tabs>
        <w:ind w:left="36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3907172" w14:textId="77777777" w:rsidR="00E07375" w:rsidRPr="00963849" w:rsidRDefault="00E07375" w:rsidP="008333A6">
      <w:pPr>
        <w:pStyle w:val="CordiaNew"/>
        <w:tabs>
          <w:tab w:val="clear" w:pos="4153"/>
          <w:tab w:val="left" w:pos="1170"/>
        </w:tabs>
        <w:ind w:left="36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2291EAD0" w14:textId="77777777" w:rsidR="000D2AC8" w:rsidRPr="00963849" w:rsidRDefault="000D2AC8" w:rsidP="008333A6">
      <w:pPr>
        <w:pStyle w:val="CordiaNew"/>
        <w:tabs>
          <w:tab w:val="clear" w:pos="4153"/>
          <w:tab w:val="left" w:pos="1170"/>
        </w:tabs>
        <w:ind w:left="36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34526742" w14:textId="7670604A" w:rsidR="007D2A09" w:rsidRPr="00963849" w:rsidRDefault="007D2A09" w:rsidP="000D2AC8">
      <w:pPr>
        <w:pStyle w:val="CordiaNew"/>
        <w:tabs>
          <w:tab w:val="clear" w:pos="4153"/>
          <w:tab w:val="left" w:pos="709"/>
          <w:tab w:val="left" w:pos="1170"/>
        </w:tabs>
        <w:ind w:left="426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bookmarkStart w:id="4" w:name="_Hlk149919021"/>
      <w:r w:rsidRPr="00963849">
        <w:rPr>
          <w:rFonts w:ascii="Browallia New" w:hAnsi="Browallia New" w:cs="Browallia New"/>
          <w:spacing w:val="-6"/>
          <w:sz w:val="28"/>
          <w:szCs w:val="28"/>
          <w:cs/>
        </w:rPr>
        <w:lastRenderedPageBreak/>
        <w:t>การเปลี่ยนแปลงของ</w:t>
      </w:r>
      <w:r w:rsidR="006872AC" w:rsidRPr="00963849">
        <w:rPr>
          <w:rFonts w:ascii="Browallia New" w:hAnsi="Browallia New" w:cs="Browallia New"/>
          <w:spacing w:val="-6"/>
          <w:sz w:val="28"/>
          <w:szCs w:val="28"/>
          <w:cs/>
        </w:rPr>
        <w:t>เงินกู้ยืมระยะยาวจากผู้ถือหุ้นและบุคคลอื่น</w:t>
      </w:r>
      <w:bookmarkStart w:id="5" w:name="_Hlk139037012"/>
      <w:r w:rsidR="00980DD5" w:rsidRPr="00963849">
        <w:rPr>
          <w:rFonts w:ascii="Browallia New" w:hAnsi="Browallia New" w:cs="Browallia New"/>
          <w:spacing w:val="-6"/>
          <w:sz w:val="28"/>
          <w:szCs w:val="28"/>
          <w:cs/>
        </w:rPr>
        <w:t>สำหรับงวด</w:t>
      </w:r>
      <w:r w:rsidR="00B641E1" w:rsidRPr="00963849">
        <w:rPr>
          <w:rFonts w:ascii="Browallia New" w:hAnsi="Browallia New" w:cs="Browallia New" w:hint="cs"/>
          <w:spacing w:val="-6"/>
          <w:sz w:val="28"/>
          <w:szCs w:val="28"/>
          <w:cs/>
        </w:rPr>
        <w:t>เก้า</w:t>
      </w:r>
      <w:r w:rsidR="00980DD5" w:rsidRPr="00963849">
        <w:rPr>
          <w:rFonts w:ascii="Browallia New" w:hAnsi="Browallia New" w:cs="Browallia New"/>
          <w:spacing w:val="-6"/>
          <w:sz w:val="28"/>
          <w:szCs w:val="28"/>
          <w:cs/>
        </w:rPr>
        <w:t xml:space="preserve">เดือนสิ้นสุดวันที่ </w:t>
      </w:r>
      <w:r w:rsidR="00980DD5" w:rsidRPr="00963849">
        <w:rPr>
          <w:rFonts w:ascii="Browallia New" w:hAnsi="Browallia New" w:cs="Browallia New"/>
          <w:spacing w:val="-6"/>
          <w:sz w:val="28"/>
          <w:szCs w:val="28"/>
        </w:rPr>
        <w:t xml:space="preserve">30 </w:t>
      </w:r>
      <w:bookmarkEnd w:id="5"/>
      <w:r w:rsidR="00B641E1" w:rsidRPr="00963849">
        <w:rPr>
          <w:rFonts w:ascii="Browallia New" w:hAnsi="Browallia New" w:cs="Browallia New"/>
          <w:spacing w:val="-6"/>
          <w:sz w:val="28"/>
          <w:szCs w:val="28"/>
          <w:cs/>
        </w:rPr>
        <w:t>กันยายน</w:t>
      </w:r>
      <w:r w:rsidR="00980DD5" w:rsidRPr="0096384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87220" w:rsidRPr="00963849">
        <w:rPr>
          <w:rFonts w:ascii="Browallia New" w:hAnsi="Browallia New" w:cs="Browallia New"/>
          <w:spacing w:val="-6"/>
          <w:sz w:val="28"/>
          <w:szCs w:val="28"/>
        </w:rPr>
        <w:t>2566</w:t>
      </w:r>
      <w:r w:rsidRPr="00963849">
        <w:rPr>
          <w:rFonts w:ascii="Browallia New" w:hAnsi="Browallia New" w:cs="Browallia New"/>
          <w:spacing w:val="-6"/>
          <w:sz w:val="28"/>
          <w:szCs w:val="28"/>
          <w:cs/>
        </w:rPr>
        <w:t xml:space="preserve"> มีดังนี้</w:t>
      </w:r>
    </w:p>
    <w:bookmarkEnd w:id="4"/>
    <w:p w14:paraId="51B0E4D6" w14:textId="77777777" w:rsidR="008C6C36" w:rsidRPr="00963849" w:rsidRDefault="008C6C36" w:rsidP="007D2A09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7"/>
        <w:gridCol w:w="236"/>
        <w:gridCol w:w="2747"/>
      </w:tblGrid>
      <w:tr w:rsidR="00EE19C4" w:rsidRPr="007A2507" w14:paraId="0CF4E4F8" w14:textId="77777777" w:rsidTr="00B641E1">
        <w:tc>
          <w:tcPr>
            <w:tcW w:w="6017" w:type="dxa"/>
          </w:tcPr>
          <w:p w14:paraId="63F6B8C2" w14:textId="77777777" w:rsidR="00EE19C4" w:rsidRPr="00963849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6" w:type="dxa"/>
          </w:tcPr>
          <w:p w14:paraId="0B1AD939" w14:textId="77777777" w:rsidR="00EE19C4" w:rsidRPr="00963849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47" w:type="dxa"/>
          </w:tcPr>
          <w:p w14:paraId="200C2505" w14:textId="77777777" w:rsidR="00EE19C4" w:rsidRPr="00963849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(</w:t>
            </w:r>
            <w:proofErr w:type="gramStart"/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หน่วย </w:t>
            </w: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:</w:t>
            </w:r>
            <w:proofErr w:type="gramEnd"/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พันบาท)</w:t>
            </w:r>
          </w:p>
        </w:tc>
      </w:tr>
      <w:tr w:rsidR="00EE19C4" w:rsidRPr="007A2507" w14:paraId="2EA46F53" w14:textId="77777777" w:rsidTr="00B641E1">
        <w:tc>
          <w:tcPr>
            <w:tcW w:w="6017" w:type="dxa"/>
          </w:tcPr>
          <w:p w14:paraId="2A00C1C1" w14:textId="77777777" w:rsidR="00EE19C4" w:rsidRPr="00963849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7A15E3C6" w14:textId="77777777" w:rsidR="00EE19C4" w:rsidRPr="00963849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34D01AE4" w14:textId="77777777" w:rsidR="00EE19C4" w:rsidRPr="00963849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งบการเงินรวมและ</w:t>
            </w: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br/>
              <w:t>งบการเงินเฉพาะของบริษัท</w:t>
            </w:r>
          </w:p>
        </w:tc>
      </w:tr>
      <w:tr w:rsidR="00EE19C4" w:rsidRPr="007A2507" w14:paraId="09A86B04" w14:textId="77777777" w:rsidTr="00B641E1">
        <w:trPr>
          <w:trHeight w:val="251"/>
        </w:trPr>
        <w:tc>
          <w:tcPr>
            <w:tcW w:w="6017" w:type="dxa"/>
          </w:tcPr>
          <w:p w14:paraId="754F9C77" w14:textId="77777777" w:rsidR="00EE19C4" w:rsidRPr="00963849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6" w:type="dxa"/>
          </w:tcPr>
          <w:p w14:paraId="0A326EDB" w14:textId="77777777" w:rsidR="00EE19C4" w:rsidRPr="00963849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747" w:type="dxa"/>
            <w:tcBorders>
              <w:top w:val="single" w:sz="4" w:space="0" w:color="auto"/>
            </w:tcBorders>
          </w:tcPr>
          <w:p w14:paraId="4BD37125" w14:textId="77777777" w:rsidR="00EE19C4" w:rsidRPr="00963849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</w:tr>
      <w:tr w:rsidR="00EE19C4" w:rsidRPr="007A2507" w14:paraId="72E2F8AF" w14:textId="77777777" w:rsidTr="003C2CEE">
        <w:tc>
          <w:tcPr>
            <w:tcW w:w="6017" w:type="dxa"/>
          </w:tcPr>
          <w:p w14:paraId="1D1E3260" w14:textId="21318E7F" w:rsidR="00EE19C4" w:rsidRPr="00963849" w:rsidRDefault="00EE19C4" w:rsidP="0000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14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ยอดคงเหลือ ณ วันที่ 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1 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มกราคม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256</w:t>
            </w:r>
            <w:r w:rsidR="005C3CCA" w:rsidRPr="00963849">
              <w:rPr>
                <w:rFonts w:ascii="Browallia New" w:hAnsi="Browallia New" w:cs="Browallia New"/>
                <w:sz w:val="27"/>
                <w:szCs w:val="27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A7F5003" w14:textId="77777777" w:rsidR="00EE19C4" w:rsidRPr="00963849" w:rsidRDefault="00EE19C4" w:rsidP="007F5506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2747" w:type="dxa"/>
            <w:shd w:val="clear" w:color="auto" w:fill="auto"/>
          </w:tcPr>
          <w:p w14:paraId="712D5356" w14:textId="7637AB9C" w:rsidR="00EE19C4" w:rsidRPr="00963849" w:rsidRDefault="0074732B" w:rsidP="007F5506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194,430</w:t>
            </w:r>
          </w:p>
        </w:tc>
      </w:tr>
      <w:tr w:rsidR="000A6ED3" w:rsidRPr="007A2507" w14:paraId="4E1B5B9D" w14:textId="77777777" w:rsidTr="00330DB1">
        <w:tc>
          <w:tcPr>
            <w:tcW w:w="6017" w:type="dxa"/>
          </w:tcPr>
          <w:p w14:paraId="086B47E4" w14:textId="0E0A9AF1" w:rsidR="000A6ED3" w:rsidRPr="00963849" w:rsidRDefault="000A6ED3" w:rsidP="00EA6964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u w:val="single"/>
                <w:cs/>
                <w:lang w:eastAsia="th-TH"/>
              </w:rPr>
              <w:t>หัก</w:t>
            </w: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 จ่ายชำระ</w:t>
            </w:r>
          </w:p>
        </w:tc>
        <w:tc>
          <w:tcPr>
            <w:tcW w:w="236" w:type="dxa"/>
            <w:shd w:val="clear" w:color="auto" w:fill="auto"/>
          </w:tcPr>
          <w:p w14:paraId="16B1A21D" w14:textId="77777777" w:rsidR="000A6ED3" w:rsidRPr="00963849" w:rsidRDefault="000A6ED3" w:rsidP="0099099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  <w:shd w:val="clear" w:color="auto" w:fill="auto"/>
          </w:tcPr>
          <w:p w14:paraId="37A4F36D" w14:textId="26CF3B33" w:rsidR="000A6ED3" w:rsidRPr="00963849" w:rsidRDefault="003C2CEE" w:rsidP="0099099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(11,952)</w:t>
            </w:r>
          </w:p>
        </w:tc>
      </w:tr>
      <w:tr w:rsidR="0099099B" w:rsidRPr="007A2507" w14:paraId="3279E209" w14:textId="77777777" w:rsidTr="00330DB1">
        <w:trPr>
          <w:trHeight w:val="63"/>
        </w:trPr>
        <w:tc>
          <w:tcPr>
            <w:tcW w:w="6017" w:type="dxa"/>
          </w:tcPr>
          <w:p w14:paraId="0A9666A9" w14:textId="18D8DF45" w:rsidR="0099099B" w:rsidRPr="00963849" w:rsidRDefault="0099099B" w:rsidP="001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14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ยอดคงเหลือ ณ วันที่ </w:t>
            </w:r>
            <w:r w:rsidR="00980DD5"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30</w:t>
            </w:r>
            <w:r w:rsidR="00980DD5" w:rsidRPr="00963849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B641E1"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กันยายน</w:t>
            </w:r>
            <w:r w:rsidR="00980DD5" w:rsidRPr="00963849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587220" w:rsidRPr="00963849">
              <w:rPr>
                <w:rFonts w:ascii="Browallia New" w:hAnsi="Browallia New" w:cs="Browallia New"/>
                <w:sz w:val="27"/>
                <w:szCs w:val="27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6ED25F4" w14:textId="77777777" w:rsidR="0099099B" w:rsidRPr="00963849" w:rsidRDefault="0099099B" w:rsidP="0099099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27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2D5E333" w14:textId="7B7FDF91" w:rsidR="0099099B" w:rsidRPr="00963849" w:rsidRDefault="003C2CEE" w:rsidP="0099099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182,478</w:t>
            </w:r>
          </w:p>
        </w:tc>
      </w:tr>
    </w:tbl>
    <w:p w14:paraId="7CE00A58" w14:textId="77777777" w:rsidR="00C02405" w:rsidRPr="00963849" w:rsidRDefault="00C02405" w:rsidP="00C02405">
      <w:pPr>
        <w:pStyle w:val="CordiaNew"/>
        <w:tabs>
          <w:tab w:val="clear" w:pos="4153"/>
          <w:tab w:val="left" w:pos="1170"/>
        </w:tabs>
        <w:ind w:left="284" w:firstLine="142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3CE7FDA6" w14:textId="3F8FB9DB" w:rsidR="00671595" w:rsidRPr="00963849" w:rsidRDefault="006C1C6C" w:rsidP="00EF686B">
      <w:pPr>
        <w:pStyle w:val="CordiaNew"/>
        <w:tabs>
          <w:tab w:val="clear" w:pos="4153"/>
          <w:tab w:val="left" w:pos="709"/>
          <w:tab w:val="left" w:pos="117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963849">
        <w:rPr>
          <w:rFonts w:ascii="Browallia New" w:hAnsi="Browallia New" w:cs="Browallia New"/>
          <w:spacing w:val="-6"/>
          <w:sz w:val="28"/>
          <w:szCs w:val="28"/>
          <w:cs/>
        </w:rPr>
        <w:t>ในระหว่าง</w:t>
      </w:r>
      <w:r w:rsidR="00B265F1" w:rsidRPr="00963849">
        <w:rPr>
          <w:rFonts w:ascii="Browallia New" w:hAnsi="Browallia New" w:cs="Browallia New"/>
          <w:spacing w:val="-6"/>
          <w:sz w:val="28"/>
          <w:szCs w:val="28"/>
          <w:cs/>
        </w:rPr>
        <w:t>ไตรมาส</w:t>
      </w:r>
      <w:r w:rsidR="000D0C87" w:rsidRPr="00963849">
        <w:rPr>
          <w:rFonts w:ascii="Browallia New" w:hAnsi="Browallia New" w:cs="Browallia New"/>
          <w:spacing w:val="-6"/>
          <w:sz w:val="28"/>
          <w:szCs w:val="28"/>
          <w:cs/>
        </w:rPr>
        <w:t>ที่สอง</w:t>
      </w:r>
      <w:r w:rsidR="000A2118" w:rsidRPr="00963849">
        <w:rPr>
          <w:rFonts w:ascii="Browallia New" w:hAnsi="Browallia New" w:cs="Browallia New"/>
          <w:spacing w:val="-6"/>
          <w:sz w:val="28"/>
          <w:szCs w:val="28"/>
          <w:cs/>
        </w:rPr>
        <w:t>ของปี</w:t>
      </w:r>
      <w:r w:rsidR="00671595" w:rsidRPr="00963849">
        <w:rPr>
          <w:rFonts w:ascii="Browallia New" w:hAnsi="Browallia New" w:cs="Browallia New"/>
          <w:spacing w:val="-6"/>
          <w:sz w:val="28"/>
          <w:szCs w:val="28"/>
          <w:cs/>
        </w:rPr>
        <w:t xml:space="preserve"> 2566</w:t>
      </w:r>
      <w:r w:rsidR="00671595" w:rsidRPr="00963849">
        <w:rPr>
          <w:rFonts w:ascii="Browallia New" w:hAnsi="Browallia New" w:cs="Browallia New"/>
          <w:sz w:val="28"/>
          <w:szCs w:val="28"/>
          <w:cs/>
        </w:rPr>
        <w:t xml:space="preserve"> บริษัททำบันทึกข้อตกลงเปลี่ยนแปลงเงื่อนไขการชำระหนี้เงินต้น </w:t>
      </w:r>
      <w:r w:rsidR="00EF5447">
        <w:rPr>
          <w:rFonts w:ascii="Browallia New" w:hAnsi="Browallia New" w:cs="Browallia New" w:hint="cs"/>
          <w:sz w:val="28"/>
          <w:szCs w:val="28"/>
          <w:cs/>
        </w:rPr>
        <w:t>สำหรับงวด</w:t>
      </w:r>
      <w:r w:rsidR="00671595" w:rsidRPr="00963849">
        <w:rPr>
          <w:rFonts w:ascii="Browallia New" w:hAnsi="Browallia New" w:cs="Browallia New"/>
          <w:sz w:val="28"/>
          <w:szCs w:val="28"/>
          <w:cs/>
        </w:rPr>
        <w:t xml:space="preserve">เดือนพฤษภาคม ถึงเดือนธันวาคม 2566 </w:t>
      </w:r>
      <w:r w:rsidR="00EF5447">
        <w:rPr>
          <w:rFonts w:ascii="Browallia New" w:hAnsi="Browallia New" w:cs="Browallia New" w:hint="cs"/>
          <w:sz w:val="28"/>
          <w:szCs w:val="28"/>
          <w:cs/>
        </w:rPr>
        <w:t xml:space="preserve">รวม </w:t>
      </w:r>
      <w:r w:rsidR="00EF5447">
        <w:rPr>
          <w:rFonts w:ascii="Browallia New" w:hAnsi="Browallia New" w:cs="Browallia New"/>
          <w:sz w:val="28"/>
          <w:szCs w:val="28"/>
        </w:rPr>
        <w:t xml:space="preserve">8 </w:t>
      </w:r>
      <w:r w:rsidR="00EF5447">
        <w:rPr>
          <w:rFonts w:ascii="Browallia New" w:hAnsi="Browallia New" w:cs="Browallia New" w:hint="cs"/>
          <w:sz w:val="28"/>
          <w:szCs w:val="28"/>
          <w:cs/>
        </w:rPr>
        <w:t xml:space="preserve">งวด </w:t>
      </w:r>
      <w:r w:rsidR="00671595" w:rsidRPr="00963849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D51585" w:rsidRPr="00963849">
        <w:rPr>
          <w:rFonts w:ascii="Browallia New" w:hAnsi="Browallia New" w:cs="Browallia New"/>
          <w:sz w:val="28"/>
          <w:szCs w:val="28"/>
        </w:rPr>
        <w:t>23.9</w:t>
      </w:r>
      <w:r w:rsidR="00CA222D" w:rsidRPr="00963849">
        <w:rPr>
          <w:rFonts w:ascii="Browallia New" w:hAnsi="Browallia New" w:cs="Browallia New"/>
          <w:sz w:val="28"/>
          <w:szCs w:val="28"/>
        </w:rPr>
        <w:t>0</w:t>
      </w:r>
      <w:r w:rsidR="00671595" w:rsidRPr="00963849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="000E0985">
        <w:rPr>
          <w:rFonts w:ascii="Browallia New" w:hAnsi="Browallia New" w:cs="Browallia New" w:hint="cs"/>
          <w:sz w:val="28"/>
          <w:szCs w:val="28"/>
          <w:cs/>
        </w:rPr>
        <w:t>โดยผู้ให้กู้</w:t>
      </w:r>
      <w:r w:rsidR="005B0815">
        <w:rPr>
          <w:rFonts w:ascii="Browallia New" w:hAnsi="Browallia New" w:cs="Browallia New" w:hint="cs"/>
          <w:sz w:val="28"/>
          <w:szCs w:val="28"/>
          <w:cs/>
        </w:rPr>
        <w:t>ยินยอมให้บริษัทชำระเฉพาะดอกเบี้ยให้แก่ผู้ให้กู้</w:t>
      </w:r>
      <w:r w:rsidR="00830F09">
        <w:rPr>
          <w:rFonts w:ascii="Browallia New" w:hAnsi="Browallia New" w:cs="Browallia New" w:hint="cs"/>
          <w:sz w:val="28"/>
          <w:szCs w:val="28"/>
          <w:cs/>
        </w:rPr>
        <w:t xml:space="preserve"> สำหรับงวดซึ</w:t>
      </w:r>
      <w:r w:rsidR="00D067FB">
        <w:rPr>
          <w:rFonts w:ascii="Browallia New" w:hAnsi="Browallia New" w:cs="Browallia New" w:hint="cs"/>
          <w:sz w:val="28"/>
          <w:szCs w:val="28"/>
          <w:cs/>
        </w:rPr>
        <w:t>่</w:t>
      </w:r>
      <w:r w:rsidR="00830F09">
        <w:rPr>
          <w:rFonts w:ascii="Browallia New" w:hAnsi="Browallia New" w:cs="Browallia New" w:hint="cs"/>
          <w:sz w:val="28"/>
          <w:szCs w:val="28"/>
          <w:cs/>
        </w:rPr>
        <w:t>งบริษัทจะชำระหนี้</w:t>
      </w:r>
      <w:r w:rsidR="000116CE">
        <w:rPr>
          <w:rFonts w:ascii="Browallia New" w:hAnsi="Browallia New" w:cs="Browallia New" w:hint="cs"/>
          <w:sz w:val="28"/>
          <w:szCs w:val="28"/>
          <w:cs/>
        </w:rPr>
        <w:t>ทั้งจำนวนตามสัญญาเงินกู้ให้แก่ผู้ให้กู้</w:t>
      </w:r>
      <w:r w:rsidR="00671595" w:rsidRPr="00963849">
        <w:rPr>
          <w:rFonts w:ascii="Browallia New" w:hAnsi="Browallia New" w:cs="Browallia New"/>
          <w:sz w:val="28"/>
          <w:szCs w:val="28"/>
          <w:cs/>
        </w:rPr>
        <w:t>ภายในปี</w:t>
      </w:r>
      <w:r w:rsidR="00161D96" w:rsidRPr="0096384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61D96" w:rsidRPr="00963849">
        <w:rPr>
          <w:rFonts w:ascii="Browallia New" w:hAnsi="Browallia New" w:cs="Browallia New"/>
          <w:sz w:val="28"/>
          <w:szCs w:val="28"/>
        </w:rPr>
        <w:t>2571</w:t>
      </w:r>
      <w:r w:rsidR="00671595" w:rsidRPr="00963849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49B175F8" w14:textId="66E92EDA" w:rsidR="00C02405" w:rsidRPr="00963849" w:rsidRDefault="00C02405" w:rsidP="00662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2C54D92F" w14:textId="1BFFC44C" w:rsidR="00F75C5F" w:rsidRPr="00963849" w:rsidRDefault="00675497" w:rsidP="00B641E1">
      <w:pPr>
        <w:pStyle w:val="CordiaNew"/>
        <w:numPr>
          <w:ilvl w:val="0"/>
          <w:numId w:val="17"/>
        </w:numPr>
        <w:tabs>
          <w:tab w:val="clear" w:pos="4153"/>
          <w:tab w:val="left" w:pos="801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หนี้สินจากภาระค้ำประกันเงินกู้ยืมของบริษัทอื่น</w:t>
      </w:r>
    </w:p>
    <w:p w14:paraId="619BFB7A" w14:textId="483F1AEC" w:rsidR="008A4192" w:rsidRPr="00963849" w:rsidRDefault="008A4192" w:rsidP="00FA5C64">
      <w:pPr>
        <w:pStyle w:val="CordiaNew"/>
        <w:tabs>
          <w:tab w:val="clear" w:pos="4153"/>
          <w:tab w:val="left" w:pos="426"/>
        </w:tabs>
        <w:ind w:left="709" w:firstLine="709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</w:p>
    <w:p w14:paraId="66715B69" w14:textId="60A10C52" w:rsidR="00FD7C51" w:rsidRPr="00963849" w:rsidRDefault="000B391B" w:rsidP="00B641E1">
      <w:pPr>
        <w:pStyle w:val="CordiaNew"/>
        <w:tabs>
          <w:tab w:val="clear" w:pos="4153"/>
          <w:tab w:val="left" w:pos="993"/>
        </w:tabs>
        <w:ind w:left="44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หนี้สินจาก</w:t>
      </w:r>
      <w:r w:rsidR="00DE377A" w:rsidRPr="00963849">
        <w:rPr>
          <w:rFonts w:ascii="Browallia New" w:hAnsi="Browallia New" w:cs="Browallia New"/>
          <w:color w:val="auto"/>
          <w:sz w:val="28"/>
          <w:szCs w:val="28"/>
          <w:cs/>
        </w:rPr>
        <w:t>ภาระ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ค้ำประกันเงินกู้ยืมของบริษัท</w:t>
      </w:r>
      <w:r w:rsidR="00A26B8C" w:rsidRPr="00963849">
        <w:rPr>
          <w:rFonts w:ascii="Browallia New" w:hAnsi="Browallia New" w:cs="Browallia New"/>
          <w:color w:val="auto"/>
          <w:sz w:val="28"/>
          <w:szCs w:val="28"/>
          <w:cs/>
        </w:rPr>
        <w:t>อื่น</w:t>
      </w:r>
      <w:r w:rsidR="0039040A"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39040A" w:rsidRPr="00963849">
        <w:rPr>
          <w:rFonts w:ascii="Browallia New" w:hAnsi="Browallia New" w:cs="Browallia New"/>
          <w:color w:val="auto"/>
          <w:sz w:val="28"/>
          <w:szCs w:val="28"/>
          <w:cs/>
        </w:rPr>
        <w:t>เป็น</w:t>
      </w:r>
      <w:r w:rsidR="00505782" w:rsidRPr="00963849">
        <w:rPr>
          <w:rFonts w:ascii="Browallia New" w:hAnsi="Browallia New" w:cs="Browallia New"/>
          <w:color w:val="auto"/>
          <w:sz w:val="28"/>
          <w:szCs w:val="28"/>
          <w:cs/>
        </w:rPr>
        <w:t>การค้ำประกันเงินกู้ยืมของบริษัทอื่นซึ่งเคยเป็นบริษัท</w:t>
      </w:r>
      <w:r w:rsidR="00444F18" w:rsidRPr="00963849">
        <w:rPr>
          <w:rFonts w:ascii="Browallia New" w:hAnsi="Browallia New" w:cs="Browallia New"/>
          <w:color w:val="auto"/>
          <w:sz w:val="28"/>
          <w:szCs w:val="28"/>
          <w:cs/>
        </w:rPr>
        <w:t>ย่อยของบริษัทมาก่อน</w:t>
      </w:r>
      <w:r w:rsidR="00B07901"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A4192" w:rsidRPr="00963849">
        <w:rPr>
          <w:rFonts w:ascii="Browallia New" w:hAnsi="Browallia New" w:cs="Browallia New"/>
          <w:color w:val="auto"/>
          <w:sz w:val="28"/>
          <w:szCs w:val="28"/>
          <w:cs/>
        </w:rPr>
        <w:t>โดยมีรายละเอียดดังนี้</w:t>
      </w:r>
    </w:p>
    <w:p w14:paraId="43B77688" w14:textId="002C679A" w:rsidR="00DB0F2B" w:rsidRPr="00963849" w:rsidRDefault="00DB0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tbl>
      <w:tblPr>
        <w:tblStyle w:val="TableGrid"/>
        <w:tblW w:w="9218" w:type="dxa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4"/>
        <w:gridCol w:w="1247"/>
        <w:gridCol w:w="1542"/>
        <w:gridCol w:w="1542"/>
        <w:gridCol w:w="1283"/>
      </w:tblGrid>
      <w:tr w:rsidR="004D4C3A" w:rsidRPr="007A2507" w14:paraId="6A9454DA" w14:textId="77777777" w:rsidTr="00ED1648">
        <w:tc>
          <w:tcPr>
            <w:tcW w:w="3604" w:type="dxa"/>
            <w:shd w:val="clear" w:color="auto" w:fill="auto"/>
          </w:tcPr>
          <w:p w14:paraId="32B797F8" w14:textId="77777777" w:rsidR="00D5785E" w:rsidRPr="00963849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403F139C" w14:textId="77777777" w:rsidR="00D5785E" w:rsidRPr="00963849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484DC53B" w14:textId="45BEB553" w:rsidR="00D5785E" w:rsidRPr="00963849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(หน่วย 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>: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พันบาท)</w:t>
            </w:r>
          </w:p>
        </w:tc>
      </w:tr>
      <w:tr w:rsidR="004D4C3A" w:rsidRPr="007A2507" w14:paraId="5878E941" w14:textId="77777777" w:rsidTr="00ED1648">
        <w:tc>
          <w:tcPr>
            <w:tcW w:w="3604" w:type="dxa"/>
            <w:shd w:val="clear" w:color="auto" w:fill="auto"/>
          </w:tcPr>
          <w:p w14:paraId="57882907" w14:textId="77777777" w:rsidR="00D5785E" w:rsidRPr="00963849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1A393981" w14:textId="77777777" w:rsidR="00D5785E" w:rsidRPr="00963849" w:rsidRDefault="00D5785E" w:rsidP="00D5785E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1D9AD8B9" w14:textId="4820CD25" w:rsidR="00D5785E" w:rsidRPr="00963849" w:rsidRDefault="00210D7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30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B641E1"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กันยายน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 </w:t>
            </w:r>
            <w:r w:rsidR="00F42E40" w:rsidRPr="00963849">
              <w:rPr>
                <w:rFonts w:ascii="Browallia New" w:hAnsi="Browallia New" w:cs="Browallia New"/>
                <w:sz w:val="27"/>
                <w:szCs w:val="27"/>
              </w:rPr>
              <w:t>2566</w:t>
            </w:r>
          </w:p>
        </w:tc>
      </w:tr>
      <w:tr w:rsidR="004D4C3A" w:rsidRPr="007A2507" w14:paraId="68BCBC13" w14:textId="77777777" w:rsidTr="00ED1648">
        <w:tc>
          <w:tcPr>
            <w:tcW w:w="3604" w:type="dxa"/>
            <w:shd w:val="clear" w:color="auto" w:fill="auto"/>
          </w:tcPr>
          <w:p w14:paraId="3199375C" w14:textId="77777777" w:rsidR="006D0BDE" w:rsidRPr="00963849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0D0038EC" w14:textId="77777777" w:rsidR="006D0BDE" w:rsidRPr="00963849" w:rsidRDefault="006D0BDE" w:rsidP="00D5785E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5DED889B" w14:textId="239C8554" w:rsidR="006D0BDE" w:rsidRPr="00963849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  <w:r w:rsidR="00D54702"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และงบการเงินเฉพาะของบริษัท</w:t>
            </w:r>
          </w:p>
        </w:tc>
      </w:tr>
      <w:tr w:rsidR="004D4C3A" w:rsidRPr="007A2507" w14:paraId="0528AD90" w14:textId="77777777" w:rsidTr="00ED1648">
        <w:tc>
          <w:tcPr>
            <w:tcW w:w="3604" w:type="dxa"/>
            <w:shd w:val="clear" w:color="auto" w:fill="auto"/>
          </w:tcPr>
          <w:p w14:paraId="2B882050" w14:textId="77777777" w:rsidR="006D0BDE" w:rsidRPr="00963849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25108323" w14:textId="77777777" w:rsidR="002A1980" w:rsidRPr="00963849" w:rsidRDefault="002A1980" w:rsidP="00F51C6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54469A06" w14:textId="0B8FC1F5" w:rsidR="006D0BDE" w:rsidRPr="00963849" w:rsidRDefault="006D0BDE" w:rsidP="00F51C6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อัตราดอกเบี้ยร้อยละต่อปี</w:t>
            </w:r>
          </w:p>
        </w:tc>
        <w:tc>
          <w:tcPr>
            <w:tcW w:w="1542" w:type="dxa"/>
            <w:shd w:val="clear" w:color="auto" w:fill="auto"/>
          </w:tcPr>
          <w:p w14:paraId="204C56C2" w14:textId="72697F53" w:rsidR="006D0BDE" w:rsidRPr="00963849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2BA92512" w14:textId="77777777" w:rsidR="006D0BDE" w:rsidRPr="00963849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3000027" w14:textId="77777777" w:rsidR="006D0BDE" w:rsidRPr="00963849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เงินกู้</w:t>
            </w:r>
          </w:p>
        </w:tc>
        <w:tc>
          <w:tcPr>
            <w:tcW w:w="1542" w:type="dxa"/>
            <w:shd w:val="clear" w:color="auto" w:fill="auto"/>
          </w:tcPr>
          <w:p w14:paraId="02129F21" w14:textId="7097D3C0" w:rsidR="006D0BDE" w:rsidRPr="00963849" w:rsidRDefault="006D0BDE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ค่าธรรมเนียม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br/>
              <w:t>ทางการเงิน</w:t>
            </w:r>
          </w:p>
          <w:p w14:paraId="1F6F68FE" w14:textId="77777777" w:rsidR="006D0BDE" w:rsidRPr="00963849" w:rsidRDefault="006D0BDE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รอตัดบัญชี</w:t>
            </w:r>
          </w:p>
        </w:tc>
        <w:tc>
          <w:tcPr>
            <w:tcW w:w="1283" w:type="dxa"/>
            <w:shd w:val="clear" w:color="auto" w:fill="auto"/>
          </w:tcPr>
          <w:p w14:paraId="101B8E01" w14:textId="77777777" w:rsidR="006D0BDE" w:rsidRPr="00963849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C23698C" w14:textId="77777777" w:rsidR="006D0BDE" w:rsidRPr="00963849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4594E7A4" w14:textId="77777777" w:rsidR="006D0BDE" w:rsidRPr="00963849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สุทธิ</w:t>
            </w:r>
          </w:p>
        </w:tc>
      </w:tr>
      <w:tr w:rsidR="004D4C3A" w:rsidRPr="007A2507" w14:paraId="132E06AD" w14:textId="77777777" w:rsidTr="00ED1648">
        <w:tc>
          <w:tcPr>
            <w:tcW w:w="3604" w:type="dxa"/>
            <w:shd w:val="clear" w:color="auto" w:fill="auto"/>
          </w:tcPr>
          <w:p w14:paraId="5215922F" w14:textId="77777777" w:rsidR="006D0BDE" w:rsidRPr="00963849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420718D5" w14:textId="77777777" w:rsidR="006D0BDE" w:rsidRPr="00963849" w:rsidRDefault="006D0BD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42" w:type="dxa"/>
            <w:shd w:val="clear" w:color="auto" w:fill="auto"/>
          </w:tcPr>
          <w:p w14:paraId="2095F390" w14:textId="7C36166C" w:rsidR="006D0BDE" w:rsidRPr="00963849" w:rsidRDefault="006D0BD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42" w:type="dxa"/>
            <w:shd w:val="clear" w:color="auto" w:fill="auto"/>
          </w:tcPr>
          <w:p w14:paraId="33AD90AA" w14:textId="77777777" w:rsidR="006D0BDE" w:rsidRPr="00963849" w:rsidRDefault="006D0BD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249389D3" w14:textId="77777777" w:rsidR="006D0BDE" w:rsidRPr="00963849" w:rsidRDefault="006D0BD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4D4C3A" w:rsidRPr="007A2507" w14:paraId="13F5552C" w14:textId="77777777" w:rsidTr="00ED1648">
        <w:tc>
          <w:tcPr>
            <w:tcW w:w="3604" w:type="dxa"/>
            <w:shd w:val="clear" w:color="auto" w:fill="auto"/>
          </w:tcPr>
          <w:p w14:paraId="7F6CF050" w14:textId="0ECB3732" w:rsidR="006D0BDE" w:rsidRPr="00963849" w:rsidRDefault="0000601F" w:rsidP="000836D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</w:t>
            </w:r>
            <w:r w:rsidR="006D0BDE"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วงเงิน </w:t>
            </w:r>
            <w:r w:rsidR="006D0BDE" w:rsidRPr="00963849">
              <w:rPr>
                <w:rFonts w:ascii="Browallia New" w:hAnsi="Browallia New" w:cs="Browallia New"/>
                <w:sz w:val="27"/>
                <w:szCs w:val="27"/>
              </w:rPr>
              <w:t>105</w:t>
            </w:r>
            <w:r w:rsidR="006D0BDE"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</w:t>
            </w:r>
            <w:r w:rsidR="006D0BDE"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ล้านบาท </w:t>
            </w:r>
          </w:p>
        </w:tc>
        <w:tc>
          <w:tcPr>
            <w:tcW w:w="1247" w:type="dxa"/>
          </w:tcPr>
          <w:p w14:paraId="33E62C6B" w14:textId="3AAF9C4F" w:rsidR="006D0BDE" w:rsidRPr="00963849" w:rsidRDefault="00DF107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15</w:t>
            </w:r>
          </w:p>
        </w:tc>
        <w:tc>
          <w:tcPr>
            <w:tcW w:w="1542" w:type="dxa"/>
            <w:shd w:val="clear" w:color="auto" w:fill="auto"/>
          </w:tcPr>
          <w:p w14:paraId="114C1B83" w14:textId="405E2AD4" w:rsidR="006D0BDE" w:rsidRPr="00963849" w:rsidRDefault="00C75D1A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28,806</w:t>
            </w:r>
          </w:p>
        </w:tc>
        <w:tc>
          <w:tcPr>
            <w:tcW w:w="1542" w:type="dxa"/>
            <w:shd w:val="clear" w:color="auto" w:fill="auto"/>
          </w:tcPr>
          <w:p w14:paraId="2FC81A2D" w14:textId="0BE87DAC" w:rsidR="006D0BDE" w:rsidRPr="00963849" w:rsidRDefault="00C75D1A" w:rsidP="000836DA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(583)</w:t>
            </w:r>
          </w:p>
        </w:tc>
        <w:tc>
          <w:tcPr>
            <w:tcW w:w="1283" w:type="dxa"/>
            <w:shd w:val="clear" w:color="auto" w:fill="auto"/>
          </w:tcPr>
          <w:p w14:paraId="2AA102EC" w14:textId="20F4B649" w:rsidR="006D0BDE" w:rsidRPr="00963849" w:rsidRDefault="00C75D1A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28,223</w:t>
            </w:r>
          </w:p>
        </w:tc>
      </w:tr>
      <w:tr w:rsidR="004D4C3A" w:rsidRPr="007A2507" w14:paraId="5E321115" w14:textId="77777777" w:rsidTr="00ED1648">
        <w:tc>
          <w:tcPr>
            <w:tcW w:w="3604" w:type="dxa"/>
            <w:shd w:val="clear" w:color="auto" w:fill="auto"/>
          </w:tcPr>
          <w:p w14:paraId="06CEBF8F" w14:textId="25112839" w:rsidR="006D0BDE" w:rsidRPr="00963849" w:rsidRDefault="0000601F" w:rsidP="000836D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</w:t>
            </w:r>
            <w:r w:rsidR="006D0BDE"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วงเงิน</w:t>
            </w:r>
            <w:r w:rsidR="006D0BDE"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150 </w:t>
            </w:r>
            <w:r w:rsidR="006D0BDE"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ล้านบาท</w:t>
            </w:r>
          </w:p>
        </w:tc>
        <w:tc>
          <w:tcPr>
            <w:tcW w:w="1247" w:type="dxa"/>
          </w:tcPr>
          <w:p w14:paraId="51BEBE97" w14:textId="7E0C5917" w:rsidR="006D0BDE" w:rsidRPr="00963849" w:rsidRDefault="00DF107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5</w:t>
            </w:r>
          </w:p>
        </w:tc>
        <w:tc>
          <w:tcPr>
            <w:tcW w:w="1542" w:type="dxa"/>
            <w:shd w:val="clear" w:color="auto" w:fill="auto"/>
          </w:tcPr>
          <w:p w14:paraId="4497895F" w14:textId="41856B2C" w:rsidR="006D0BDE" w:rsidRPr="00963849" w:rsidRDefault="00C75D1A" w:rsidP="000836D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33,079</w:t>
            </w:r>
          </w:p>
        </w:tc>
        <w:tc>
          <w:tcPr>
            <w:tcW w:w="1542" w:type="dxa"/>
            <w:shd w:val="clear" w:color="auto" w:fill="auto"/>
          </w:tcPr>
          <w:p w14:paraId="047DD2BD" w14:textId="2770C160" w:rsidR="006D0BDE" w:rsidRPr="00963849" w:rsidRDefault="00C75D1A" w:rsidP="000836D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(110)</w:t>
            </w:r>
          </w:p>
        </w:tc>
        <w:tc>
          <w:tcPr>
            <w:tcW w:w="1283" w:type="dxa"/>
            <w:shd w:val="clear" w:color="auto" w:fill="auto"/>
          </w:tcPr>
          <w:p w14:paraId="6A0A4C3D" w14:textId="68A3DA28" w:rsidR="006D0BDE" w:rsidRPr="00963849" w:rsidRDefault="00C75D1A" w:rsidP="00C75D1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32,969</w:t>
            </w:r>
          </w:p>
        </w:tc>
      </w:tr>
      <w:tr w:rsidR="004D4C3A" w:rsidRPr="007A2507" w14:paraId="54E83350" w14:textId="77777777" w:rsidTr="00ED1648">
        <w:tc>
          <w:tcPr>
            <w:tcW w:w="3604" w:type="dxa"/>
            <w:shd w:val="clear" w:color="auto" w:fill="auto"/>
          </w:tcPr>
          <w:p w14:paraId="28E214EB" w14:textId="1E40C8E2" w:rsidR="006D0BDE" w:rsidRPr="00963849" w:rsidRDefault="0000601F" w:rsidP="000836D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</w:t>
            </w:r>
            <w:r w:rsidR="006D0BDE"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247" w:type="dxa"/>
          </w:tcPr>
          <w:p w14:paraId="19D78B19" w14:textId="77777777" w:rsidR="006D0BDE" w:rsidRPr="00963849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42" w:type="dxa"/>
            <w:shd w:val="clear" w:color="auto" w:fill="auto"/>
          </w:tcPr>
          <w:p w14:paraId="044932AC" w14:textId="78CC53F1" w:rsidR="006D0BDE" w:rsidRPr="00963849" w:rsidRDefault="00C75D1A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61,885</w:t>
            </w:r>
          </w:p>
        </w:tc>
        <w:tc>
          <w:tcPr>
            <w:tcW w:w="1542" w:type="dxa"/>
            <w:shd w:val="clear" w:color="auto" w:fill="auto"/>
          </w:tcPr>
          <w:p w14:paraId="0729A5E9" w14:textId="74BBDF19" w:rsidR="006D0BDE" w:rsidRPr="00963849" w:rsidRDefault="00C75D1A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(693)</w:t>
            </w:r>
          </w:p>
        </w:tc>
        <w:tc>
          <w:tcPr>
            <w:tcW w:w="1283" w:type="dxa"/>
            <w:shd w:val="clear" w:color="auto" w:fill="auto"/>
          </w:tcPr>
          <w:p w14:paraId="63CEA2AD" w14:textId="145AD054" w:rsidR="006D0BDE" w:rsidRPr="00963849" w:rsidRDefault="00C75D1A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61,192</w:t>
            </w:r>
          </w:p>
        </w:tc>
      </w:tr>
      <w:tr w:rsidR="004D4C3A" w:rsidRPr="007A2507" w14:paraId="52DC6667" w14:textId="77777777" w:rsidTr="00ED1648">
        <w:tc>
          <w:tcPr>
            <w:tcW w:w="3604" w:type="dxa"/>
            <w:shd w:val="clear" w:color="auto" w:fill="auto"/>
          </w:tcPr>
          <w:p w14:paraId="6B056F48" w14:textId="36674617" w:rsidR="006D0BDE" w:rsidRPr="00963849" w:rsidRDefault="0000601F" w:rsidP="000836D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</w:t>
            </w:r>
            <w:r w:rsidR="006D0BDE"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หัก</w:t>
            </w:r>
            <w:r w:rsidR="006D0BDE"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47" w:type="dxa"/>
          </w:tcPr>
          <w:p w14:paraId="4D5F224E" w14:textId="77777777" w:rsidR="006D0BDE" w:rsidRPr="00963849" w:rsidRDefault="006D0BDE" w:rsidP="000836DA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4A8B1A96" w14:textId="154DB552" w:rsidR="006D0BDE" w:rsidRPr="00963849" w:rsidRDefault="00C75D1A" w:rsidP="000836D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(45,786)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5587C907" w14:textId="09F77B65" w:rsidR="006D0BDE" w:rsidRPr="00963849" w:rsidRDefault="00C75D1A" w:rsidP="000836D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520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37F7E5" w14:textId="00A04147" w:rsidR="006D0BDE" w:rsidRPr="00963849" w:rsidRDefault="00C75D1A" w:rsidP="000836D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(45,266)</w:t>
            </w:r>
          </w:p>
        </w:tc>
      </w:tr>
      <w:tr w:rsidR="004D4C3A" w:rsidRPr="007A2507" w14:paraId="5E4174B6" w14:textId="77777777" w:rsidTr="00ED1648">
        <w:tc>
          <w:tcPr>
            <w:tcW w:w="3604" w:type="dxa"/>
            <w:shd w:val="clear" w:color="auto" w:fill="auto"/>
          </w:tcPr>
          <w:p w14:paraId="6C515C0D" w14:textId="672B0A5E" w:rsidR="006D0BDE" w:rsidRPr="00963849" w:rsidRDefault="002066C0" w:rsidP="008F072F">
            <w:pPr>
              <w:tabs>
                <w:tab w:val="clear" w:pos="454"/>
                <w:tab w:val="left" w:pos="466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 </w:t>
            </w:r>
            <w:r w:rsidR="006D0BDE"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สุทธิ</w:t>
            </w:r>
          </w:p>
        </w:tc>
        <w:tc>
          <w:tcPr>
            <w:tcW w:w="1247" w:type="dxa"/>
          </w:tcPr>
          <w:p w14:paraId="5D86DA36" w14:textId="77777777" w:rsidR="006D0BDE" w:rsidRPr="00963849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08454860" w14:textId="1CB437FB" w:rsidR="006D0BDE" w:rsidRPr="00963849" w:rsidRDefault="00C75D1A" w:rsidP="000836D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16,099</w:t>
            </w:r>
          </w:p>
        </w:tc>
        <w:tc>
          <w:tcPr>
            <w:tcW w:w="1542" w:type="dxa"/>
            <w:shd w:val="clear" w:color="auto" w:fill="auto"/>
          </w:tcPr>
          <w:p w14:paraId="64F642D8" w14:textId="6E054B40" w:rsidR="006D0BDE" w:rsidRPr="00963849" w:rsidRDefault="00C75D1A" w:rsidP="000836D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(173)</w:t>
            </w:r>
          </w:p>
        </w:tc>
        <w:tc>
          <w:tcPr>
            <w:tcW w:w="1283" w:type="dxa"/>
            <w:shd w:val="clear" w:color="auto" w:fill="auto"/>
          </w:tcPr>
          <w:p w14:paraId="566F4C9B" w14:textId="61391726" w:rsidR="006D0BDE" w:rsidRPr="00963849" w:rsidRDefault="00C75D1A" w:rsidP="000836D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15,9</w:t>
            </w:r>
            <w:r w:rsidR="001451C6" w:rsidRPr="00963849">
              <w:rPr>
                <w:rFonts w:ascii="Browallia New" w:hAnsi="Browallia New" w:cs="Browallia New"/>
                <w:sz w:val="27"/>
                <w:szCs w:val="27"/>
              </w:rPr>
              <w:t>2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>6</w:t>
            </w:r>
          </w:p>
        </w:tc>
      </w:tr>
      <w:tr w:rsidR="004D4C3A" w:rsidRPr="007A2507" w14:paraId="65FA9275" w14:textId="77777777" w:rsidTr="00ED1648">
        <w:tc>
          <w:tcPr>
            <w:tcW w:w="3604" w:type="dxa"/>
            <w:shd w:val="clear" w:color="auto" w:fill="auto"/>
          </w:tcPr>
          <w:p w14:paraId="16B76B59" w14:textId="152C6B06" w:rsidR="00E60BC8" w:rsidRPr="00963849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247" w:type="dxa"/>
          </w:tcPr>
          <w:p w14:paraId="6366C0B3" w14:textId="77777777" w:rsidR="00E60BC8" w:rsidRPr="00963849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159DE30B" w14:textId="6DEACA7B" w:rsidR="00E60BC8" w:rsidRPr="00963849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651BC8D4" w14:textId="77777777" w:rsidR="00E60BC8" w:rsidRPr="00963849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83" w:type="dxa"/>
            <w:shd w:val="clear" w:color="auto" w:fill="auto"/>
          </w:tcPr>
          <w:p w14:paraId="75F450D1" w14:textId="77777777" w:rsidR="00E60BC8" w:rsidRPr="00963849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</w:tbl>
    <w:p w14:paraId="2D9898A6" w14:textId="57D085FD" w:rsidR="008F072F" w:rsidRPr="00963849" w:rsidRDefault="008F0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cs/>
          <w:lang w:eastAsia="th-TH"/>
        </w:rPr>
      </w:pPr>
    </w:p>
    <w:p w14:paraId="56EE3A13" w14:textId="77777777" w:rsidR="0093636C" w:rsidRPr="00963849" w:rsidRDefault="0093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3017714E" w14:textId="77777777" w:rsidR="0093636C" w:rsidRPr="00963849" w:rsidRDefault="0093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732F7A7B" w14:textId="77777777" w:rsidR="0093636C" w:rsidRPr="00963849" w:rsidRDefault="0093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1FE55D37" w14:textId="77777777" w:rsidR="0093636C" w:rsidRPr="00963849" w:rsidRDefault="0093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5532BEA7" w14:textId="77777777" w:rsidR="0093636C" w:rsidRPr="00963849" w:rsidRDefault="0093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35428F43" w14:textId="77777777" w:rsidR="0093636C" w:rsidRPr="00963849" w:rsidRDefault="0093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7A297E63" w14:textId="77777777" w:rsidR="0093636C" w:rsidRPr="00963849" w:rsidRDefault="0093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20F05903" w14:textId="77777777" w:rsidR="0093636C" w:rsidRPr="00963849" w:rsidRDefault="0093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cs/>
          <w:lang w:eastAsia="th-TH"/>
        </w:rPr>
      </w:pPr>
    </w:p>
    <w:tbl>
      <w:tblPr>
        <w:tblStyle w:val="TableGrid"/>
        <w:tblW w:w="9218" w:type="dxa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4"/>
        <w:gridCol w:w="1247"/>
        <w:gridCol w:w="1542"/>
        <w:gridCol w:w="1542"/>
        <w:gridCol w:w="1283"/>
      </w:tblGrid>
      <w:tr w:rsidR="0017127F" w:rsidRPr="00215ABE" w14:paraId="2EC5A8C2" w14:textId="77777777">
        <w:tc>
          <w:tcPr>
            <w:tcW w:w="3604" w:type="dxa"/>
            <w:shd w:val="clear" w:color="auto" w:fill="auto"/>
          </w:tcPr>
          <w:p w14:paraId="5224D286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69AD3DB0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36246F11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(หน่วย 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>: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พันบาท)</w:t>
            </w:r>
          </w:p>
        </w:tc>
      </w:tr>
      <w:tr w:rsidR="0017127F" w:rsidRPr="00215ABE" w14:paraId="415A67E4" w14:textId="77777777">
        <w:tc>
          <w:tcPr>
            <w:tcW w:w="3604" w:type="dxa"/>
            <w:shd w:val="clear" w:color="auto" w:fill="auto"/>
          </w:tcPr>
          <w:p w14:paraId="6FE7DC30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2CF702BE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1B30FCAE" w14:textId="77777777" w:rsidR="0017127F" w:rsidRPr="00963849" w:rsidRDefault="0017127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31 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ธันวาคม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2565</w:t>
            </w:r>
          </w:p>
        </w:tc>
      </w:tr>
      <w:tr w:rsidR="0017127F" w:rsidRPr="00215ABE" w14:paraId="5424B5CF" w14:textId="77777777">
        <w:tc>
          <w:tcPr>
            <w:tcW w:w="3604" w:type="dxa"/>
            <w:shd w:val="clear" w:color="auto" w:fill="auto"/>
          </w:tcPr>
          <w:p w14:paraId="44507703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5DF2781E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39F7026C" w14:textId="77777777" w:rsidR="0017127F" w:rsidRPr="00963849" w:rsidRDefault="0017127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17127F" w:rsidRPr="00215ABE" w14:paraId="2C48203A" w14:textId="77777777">
        <w:tc>
          <w:tcPr>
            <w:tcW w:w="3604" w:type="dxa"/>
            <w:shd w:val="clear" w:color="auto" w:fill="auto"/>
          </w:tcPr>
          <w:p w14:paraId="1F5FB878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36348725" w14:textId="77777777" w:rsidR="0017127F" w:rsidRPr="00963849" w:rsidRDefault="0017127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8316F16" w14:textId="77777777" w:rsidR="0017127F" w:rsidRPr="00963849" w:rsidRDefault="0017127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อัตราดอกเบี้ยร้อยละต่อปี</w:t>
            </w:r>
          </w:p>
        </w:tc>
        <w:tc>
          <w:tcPr>
            <w:tcW w:w="1542" w:type="dxa"/>
            <w:shd w:val="clear" w:color="auto" w:fill="auto"/>
          </w:tcPr>
          <w:p w14:paraId="3B7F4DE6" w14:textId="77777777" w:rsidR="0017127F" w:rsidRPr="00963849" w:rsidRDefault="0017127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DDC3F28" w14:textId="77777777" w:rsidR="0017127F" w:rsidRPr="00963849" w:rsidRDefault="0017127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256FA9C4" w14:textId="77777777" w:rsidR="0017127F" w:rsidRPr="00963849" w:rsidRDefault="0017127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เงินกู้</w:t>
            </w:r>
          </w:p>
        </w:tc>
        <w:tc>
          <w:tcPr>
            <w:tcW w:w="1542" w:type="dxa"/>
            <w:shd w:val="clear" w:color="auto" w:fill="auto"/>
          </w:tcPr>
          <w:p w14:paraId="47D07B93" w14:textId="77777777" w:rsidR="0017127F" w:rsidRPr="00963849" w:rsidRDefault="0017127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ค่าธรรมเนียม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br/>
              <w:t>ทางการเงิน</w:t>
            </w:r>
          </w:p>
          <w:p w14:paraId="24219929" w14:textId="77777777" w:rsidR="0017127F" w:rsidRPr="00963849" w:rsidRDefault="0017127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รอตัดบัญชี</w:t>
            </w:r>
          </w:p>
        </w:tc>
        <w:tc>
          <w:tcPr>
            <w:tcW w:w="1283" w:type="dxa"/>
            <w:shd w:val="clear" w:color="auto" w:fill="auto"/>
          </w:tcPr>
          <w:p w14:paraId="37FD7CCE" w14:textId="77777777" w:rsidR="0017127F" w:rsidRPr="00963849" w:rsidRDefault="0017127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2A9CC8C" w14:textId="77777777" w:rsidR="0017127F" w:rsidRPr="00963849" w:rsidRDefault="0017127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718C4F1" w14:textId="77777777" w:rsidR="0017127F" w:rsidRPr="00963849" w:rsidRDefault="0017127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สุทธิ</w:t>
            </w:r>
          </w:p>
        </w:tc>
      </w:tr>
      <w:tr w:rsidR="0017127F" w:rsidRPr="00215ABE" w14:paraId="3A00AE13" w14:textId="77777777">
        <w:tc>
          <w:tcPr>
            <w:tcW w:w="3604" w:type="dxa"/>
            <w:shd w:val="clear" w:color="auto" w:fill="auto"/>
          </w:tcPr>
          <w:p w14:paraId="66092044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0727D0AF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42" w:type="dxa"/>
            <w:shd w:val="clear" w:color="auto" w:fill="auto"/>
          </w:tcPr>
          <w:p w14:paraId="1D7D8658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42" w:type="dxa"/>
            <w:shd w:val="clear" w:color="auto" w:fill="auto"/>
          </w:tcPr>
          <w:p w14:paraId="73979D5B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1A7C9F87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7127F" w:rsidRPr="00215ABE" w14:paraId="7E81C712" w14:textId="77777777">
        <w:tc>
          <w:tcPr>
            <w:tcW w:w="3604" w:type="dxa"/>
            <w:shd w:val="clear" w:color="auto" w:fill="auto"/>
          </w:tcPr>
          <w:p w14:paraId="4722D2F0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วงเงิน 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>105</w:t>
            </w: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ล้านบาท </w:t>
            </w:r>
          </w:p>
        </w:tc>
        <w:tc>
          <w:tcPr>
            <w:tcW w:w="1247" w:type="dxa"/>
          </w:tcPr>
          <w:p w14:paraId="1E031855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15</w:t>
            </w:r>
          </w:p>
        </w:tc>
        <w:tc>
          <w:tcPr>
            <w:tcW w:w="1542" w:type="dxa"/>
            <w:shd w:val="clear" w:color="auto" w:fill="auto"/>
          </w:tcPr>
          <w:p w14:paraId="77C931DE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41,963</w:t>
            </w:r>
          </w:p>
        </w:tc>
        <w:tc>
          <w:tcPr>
            <w:tcW w:w="1542" w:type="dxa"/>
            <w:shd w:val="clear" w:color="auto" w:fill="auto"/>
          </w:tcPr>
          <w:p w14:paraId="7C8B0C4D" w14:textId="77777777" w:rsidR="0017127F" w:rsidRPr="00963849" w:rsidRDefault="0017127F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(911)</w:t>
            </w:r>
          </w:p>
        </w:tc>
        <w:tc>
          <w:tcPr>
            <w:tcW w:w="1283" w:type="dxa"/>
            <w:shd w:val="clear" w:color="auto" w:fill="auto"/>
          </w:tcPr>
          <w:p w14:paraId="7D63F382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41,052</w:t>
            </w:r>
          </w:p>
        </w:tc>
      </w:tr>
      <w:tr w:rsidR="0017127F" w:rsidRPr="00215ABE" w14:paraId="3DAC08FD" w14:textId="77777777">
        <w:tc>
          <w:tcPr>
            <w:tcW w:w="3604" w:type="dxa"/>
            <w:shd w:val="clear" w:color="auto" w:fill="auto"/>
          </w:tcPr>
          <w:p w14:paraId="53BEFFB0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วงเงิน</w:t>
            </w: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150 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ล้านบาท</w:t>
            </w:r>
          </w:p>
        </w:tc>
        <w:tc>
          <w:tcPr>
            <w:tcW w:w="1247" w:type="dxa"/>
          </w:tcPr>
          <w:p w14:paraId="6163F068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5</w:t>
            </w:r>
          </w:p>
        </w:tc>
        <w:tc>
          <w:tcPr>
            <w:tcW w:w="1542" w:type="dxa"/>
            <w:shd w:val="clear" w:color="auto" w:fill="auto"/>
          </w:tcPr>
          <w:p w14:paraId="520AAE15" w14:textId="77777777" w:rsidR="0017127F" w:rsidRPr="00963849" w:rsidRDefault="0017127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50,082</w:t>
            </w:r>
          </w:p>
        </w:tc>
        <w:tc>
          <w:tcPr>
            <w:tcW w:w="1542" w:type="dxa"/>
            <w:shd w:val="clear" w:color="auto" w:fill="auto"/>
          </w:tcPr>
          <w:p w14:paraId="7EC52F78" w14:textId="77777777" w:rsidR="0017127F" w:rsidRPr="00963849" w:rsidRDefault="0017127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(172)</w:t>
            </w:r>
          </w:p>
        </w:tc>
        <w:tc>
          <w:tcPr>
            <w:tcW w:w="1283" w:type="dxa"/>
            <w:shd w:val="clear" w:color="auto" w:fill="auto"/>
          </w:tcPr>
          <w:p w14:paraId="6DBB189C" w14:textId="77777777" w:rsidR="0017127F" w:rsidRPr="00963849" w:rsidRDefault="0017127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49,910</w:t>
            </w:r>
          </w:p>
        </w:tc>
      </w:tr>
      <w:tr w:rsidR="0017127F" w:rsidRPr="00215ABE" w14:paraId="3BB5022C" w14:textId="77777777">
        <w:tc>
          <w:tcPr>
            <w:tcW w:w="3604" w:type="dxa"/>
            <w:shd w:val="clear" w:color="auto" w:fill="auto"/>
          </w:tcPr>
          <w:p w14:paraId="0BE1B68B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247" w:type="dxa"/>
          </w:tcPr>
          <w:p w14:paraId="6D24A3CC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31ACB6E1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92,045</w:t>
            </w:r>
          </w:p>
        </w:tc>
        <w:tc>
          <w:tcPr>
            <w:tcW w:w="1542" w:type="dxa"/>
            <w:shd w:val="clear" w:color="auto" w:fill="auto"/>
          </w:tcPr>
          <w:p w14:paraId="49F0B3A0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(1,083)</w:t>
            </w:r>
          </w:p>
        </w:tc>
        <w:tc>
          <w:tcPr>
            <w:tcW w:w="1283" w:type="dxa"/>
            <w:shd w:val="clear" w:color="auto" w:fill="auto"/>
          </w:tcPr>
          <w:p w14:paraId="3227CB74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90,962</w:t>
            </w:r>
          </w:p>
        </w:tc>
      </w:tr>
      <w:tr w:rsidR="0017127F" w:rsidRPr="00215ABE" w14:paraId="1C9A8996" w14:textId="77777777">
        <w:tc>
          <w:tcPr>
            <w:tcW w:w="3604" w:type="dxa"/>
            <w:shd w:val="clear" w:color="auto" w:fill="auto"/>
          </w:tcPr>
          <w:p w14:paraId="2A213471" w14:textId="63F49963" w:rsidR="0017127F" w:rsidRPr="00963849" w:rsidRDefault="0017127F" w:rsidP="00C320E9">
            <w:pPr>
              <w:spacing w:line="240" w:lineRule="auto"/>
              <w:ind w:left="147" w:hanging="147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หัก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47" w:type="dxa"/>
          </w:tcPr>
          <w:p w14:paraId="56E5A073" w14:textId="77777777" w:rsidR="0017127F" w:rsidRPr="00963849" w:rsidRDefault="0017127F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42494DF8" w14:textId="77777777" w:rsidR="0017127F" w:rsidRPr="00963849" w:rsidRDefault="0017127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(41,193)</w:t>
            </w:r>
          </w:p>
        </w:tc>
        <w:tc>
          <w:tcPr>
            <w:tcW w:w="1542" w:type="dxa"/>
            <w:shd w:val="clear" w:color="auto" w:fill="auto"/>
          </w:tcPr>
          <w:p w14:paraId="1140F60B" w14:textId="77777777" w:rsidR="0017127F" w:rsidRPr="00963849" w:rsidRDefault="0017127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520</w:t>
            </w:r>
          </w:p>
        </w:tc>
        <w:tc>
          <w:tcPr>
            <w:tcW w:w="1283" w:type="dxa"/>
            <w:shd w:val="clear" w:color="auto" w:fill="auto"/>
          </w:tcPr>
          <w:p w14:paraId="042BBA66" w14:textId="77777777" w:rsidR="0017127F" w:rsidRPr="00963849" w:rsidRDefault="0017127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(40,673)</w:t>
            </w:r>
          </w:p>
        </w:tc>
      </w:tr>
      <w:tr w:rsidR="0017127F" w:rsidRPr="00215ABE" w14:paraId="2D9AA36D" w14:textId="77777777">
        <w:tc>
          <w:tcPr>
            <w:tcW w:w="3604" w:type="dxa"/>
            <w:shd w:val="clear" w:color="auto" w:fill="auto"/>
          </w:tcPr>
          <w:p w14:paraId="6F9D119C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ind w:left="-114" w:firstLine="114"/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 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สุทธิ</w:t>
            </w:r>
          </w:p>
        </w:tc>
        <w:tc>
          <w:tcPr>
            <w:tcW w:w="1247" w:type="dxa"/>
          </w:tcPr>
          <w:p w14:paraId="77B990DE" w14:textId="77777777" w:rsidR="0017127F" w:rsidRPr="00963849" w:rsidRDefault="0017127F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42" w:type="dxa"/>
            <w:shd w:val="clear" w:color="auto" w:fill="auto"/>
          </w:tcPr>
          <w:p w14:paraId="24F796F3" w14:textId="77777777" w:rsidR="0017127F" w:rsidRPr="00963849" w:rsidRDefault="0017127F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50,852</w:t>
            </w:r>
          </w:p>
        </w:tc>
        <w:tc>
          <w:tcPr>
            <w:tcW w:w="1542" w:type="dxa"/>
            <w:shd w:val="clear" w:color="auto" w:fill="auto"/>
          </w:tcPr>
          <w:p w14:paraId="4966BD52" w14:textId="77777777" w:rsidR="0017127F" w:rsidRPr="00963849" w:rsidRDefault="0017127F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(563)</w:t>
            </w:r>
          </w:p>
        </w:tc>
        <w:tc>
          <w:tcPr>
            <w:tcW w:w="1283" w:type="dxa"/>
            <w:shd w:val="clear" w:color="auto" w:fill="auto"/>
          </w:tcPr>
          <w:p w14:paraId="0579D2DA" w14:textId="77777777" w:rsidR="0017127F" w:rsidRPr="00963849" w:rsidRDefault="0017127F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50,289</w:t>
            </w:r>
          </w:p>
        </w:tc>
      </w:tr>
    </w:tbl>
    <w:p w14:paraId="5F9BF427" w14:textId="77777777" w:rsidR="00481C42" w:rsidRPr="00963849" w:rsidRDefault="00481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cs/>
          <w:lang w:eastAsia="th-TH"/>
        </w:rPr>
      </w:pPr>
    </w:p>
    <w:p w14:paraId="0F6E35D1" w14:textId="2B36DF92" w:rsidR="0083700B" w:rsidRPr="00963849" w:rsidRDefault="0083700B" w:rsidP="00ED164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t>การเปลี่ยนแปลงของ</w:t>
      </w:r>
      <w:r w:rsidR="00530260" w:rsidRPr="00963849">
        <w:rPr>
          <w:rFonts w:ascii="Browallia New" w:hAnsi="Browallia New" w:cs="Browallia New"/>
          <w:sz w:val="28"/>
          <w:szCs w:val="28"/>
          <w:cs/>
        </w:rPr>
        <w:t>หนี้สินจากการค้ำประกันเงินกู้ยืมของบริษัทอื่น</w:t>
      </w:r>
      <w:r w:rsidR="007C7BB3" w:rsidRPr="00963849">
        <w:rPr>
          <w:rFonts w:ascii="Browallia New" w:hAnsi="Browallia New" w:cs="Browallia New"/>
          <w:sz w:val="28"/>
          <w:szCs w:val="28"/>
          <w:cs/>
        </w:rPr>
        <w:t>สำหรับงวด</w:t>
      </w:r>
      <w:r w:rsidR="00B641E1" w:rsidRPr="00963849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7C7BB3" w:rsidRPr="00963849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7C7BB3" w:rsidRPr="00963849">
        <w:rPr>
          <w:rFonts w:ascii="Browallia New" w:hAnsi="Browallia New" w:cs="Browallia New"/>
          <w:sz w:val="28"/>
          <w:szCs w:val="28"/>
          <w:lang w:val="en-GB"/>
        </w:rPr>
        <w:t>30</w:t>
      </w:r>
      <w:r w:rsidR="007C7BB3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B641E1" w:rsidRPr="00963849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7C7BB3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6D0E85" w:rsidRPr="00963849">
        <w:rPr>
          <w:rFonts w:ascii="Browallia New" w:hAnsi="Browallia New" w:cs="Browallia New"/>
          <w:sz w:val="27"/>
          <w:szCs w:val="27"/>
        </w:rPr>
        <w:t>2566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731D6" w:rsidRPr="00963849">
        <w:rPr>
          <w:rFonts w:ascii="Browallia New" w:hAnsi="Browallia New" w:cs="Browallia New"/>
          <w:sz w:val="28"/>
          <w:szCs w:val="28"/>
        </w:rPr>
        <w:br/>
      </w:r>
      <w:r w:rsidRPr="00963849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B2BEE58" w14:textId="77777777" w:rsidR="003217D7" w:rsidRPr="00963849" w:rsidRDefault="003217D7" w:rsidP="00F54D9C">
      <w:pPr>
        <w:tabs>
          <w:tab w:val="clear" w:pos="454"/>
          <w:tab w:val="left" w:pos="441"/>
          <w:tab w:val="left" w:pos="1134"/>
        </w:tabs>
        <w:spacing w:line="240" w:lineRule="auto"/>
        <w:ind w:left="432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15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699"/>
        <w:gridCol w:w="5670"/>
        <w:gridCol w:w="236"/>
        <w:gridCol w:w="2550"/>
      </w:tblGrid>
      <w:tr w:rsidR="004D4C3A" w:rsidRPr="007A2507" w14:paraId="762A1D4C" w14:textId="77777777" w:rsidTr="00ED1648">
        <w:tc>
          <w:tcPr>
            <w:tcW w:w="6369" w:type="dxa"/>
            <w:gridSpan w:val="2"/>
          </w:tcPr>
          <w:p w14:paraId="5559E513" w14:textId="77777777" w:rsidR="003217D7" w:rsidRPr="00963849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74B5E65C" w14:textId="77777777" w:rsidR="003217D7" w:rsidRPr="00963849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</w:tcPr>
          <w:p w14:paraId="01535D2C" w14:textId="77777777" w:rsidR="003217D7" w:rsidRPr="00963849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7A2507" w14:paraId="452975BD" w14:textId="77777777" w:rsidTr="00ED1648">
        <w:tc>
          <w:tcPr>
            <w:tcW w:w="6369" w:type="dxa"/>
            <w:gridSpan w:val="2"/>
          </w:tcPr>
          <w:p w14:paraId="48B2F548" w14:textId="77777777" w:rsidR="003217D7" w:rsidRPr="00963849" w:rsidRDefault="003217D7" w:rsidP="00A7578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1478962A" w14:textId="77777777" w:rsidR="003217D7" w:rsidRPr="00963849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14:paraId="712575EA" w14:textId="69E67524" w:rsidR="003217D7" w:rsidRPr="00963849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งบการเงินรวมและ</w:t>
            </w:r>
            <w:r w:rsidR="00452B7E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7A2507" w14:paraId="6F6506C4" w14:textId="77777777" w:rsidTr="00ED1648">
        <w:trPr>
          <w:trHeight w:val="341"/>
        </w:trPr>
        <w:tc>
          <w:tcPr>
            <w:tcW w:w="6369" w:type="dxa"/>
            <w:gridSpan w:val="2"/>
          </w:tcPr>
          <w:p w14:paraId="6296A482" w14:textId="77777777" w:rsidR="003217D7" w:rsidRPr="00963849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4831E8B1" w14:textId="77777777" w:rsidR="003217D7" w:rsidRPr="00963849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</w:tcBorders>
          </w:tcPr>
          <w:p w14:paraId="3DB8A37F" w14:textId="77777777" w:rsidR="003217D7" w:rsidRPr="00963849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7A2507" w14:paraId="6EC44406" w14:textId="77777777" w:rsidTr="00ED1648">
        <w:tc>
          <w:tcPr>
            <w:tcW w:w="6369" w:type="dxa"/>
            <w:gridSpan w:val="2"/>
          </w:tcPr>
          <w:p w14:paraId="11C17FEC" w14:textId="6DB5B4A9" w:rsidR="003217D7" w:rsidRPr="00963849" w:rsidRDefault="004A0148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</w:t>
            </w:r>
            <w:r w:rsidR="003217D7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="003217D7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="003217D7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="003217D7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3217D7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6D0E85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75537CE" w14:textId="77777777" w:rsidR="003217D7" w:rsidRPr="00963849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2B4AC715" w14:textId="151B3020" w:rsidR="003217D7" w:rsidRPr="00963849" w:rsidRDefault="000C13E6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AU" w:eastAsia="th-TH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90,962</w:t>
            </w:r>
          </w:p>
        </w:tc>
      </w:tr>
      <w:tr w:rsidR="00470763" w:rsidRPr="007A2507" w14:paraId="1985E8CE" w14:textId="77777777" w:rsidTr="00810860">
        <w:tc>
          <w:tcPr>
            <w:tcW w:w="699" w:type="dxa"/>
          </w:tcPr>
          <w:p w14:paraId="74D60790" w14:textId="3B3C527C" w:rsidR="00470763" w:rsidRPr="00963849" w:rsidRDefault="00470763" w:rsidP="001C403B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5670" w:type="dxa"/>
          </w:tcPr>
          <w:p w14:paraId="7A727A62" w14:textId="77FDDFAB" w:rsidR="00470763" w:rsidRPr="00963849" w:rsidRDefault="00470763" w:rsidP="00C30CBF">
            <w:pPr>
              <w:tabs>
                <w:tab w:val="left" w:pos="3390"/>
              </w:tabs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</w:t>
            </w:r>
            <w:r w:rsidR="001024D9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้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างจ่าย</w:t>
            </w:r>
          </w:p>
        </w:tc>
        <w:tc>
          <w:tcPr>
            <w:tcW w:w="236" w:type="dxa"/>
            <w:shd w:val="clear" w:color="auto" w:fill="auto"/>
          </w:tcPr>
          <w:p w14:paraId="14CE0A80" w14:textId="77777777" w:rsidR="00470763" w:rsidRPr="00963849" w:rsidRDefault="00470763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3F757E95" w14:textId="25B7856C" w:rsidR="00470763" w:rsidRPr="00963849" w:rsidRDefault="00C75D1A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5,68</w:t>
            </w:r>
            <w:r w:rsidR="001451C6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</w:p>
        </w:tc>
      </w:tr>
      <w:tr w:rsidR="00810860" w:rsidRPr="007A2507" w14:paraId="68ECEA47" w14:textId="77777777" w:rsidTr="00810860">
        <w:tc>
          <w:tcPr>
            <w:tcW w:w="699" w:type="dxa"/>
          </w:tcPr>
          <w:p w14:paraId="76A7CA67" w14:textId="5C478881" w:rsidR="00810860" w:rsidRPr="00963849" w:rsidRDefault="00810860" w:rsidP="001C403B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5670" w:type="dxa"/>
          </w:tcPr>
          <w:p w14:paraId="1E0CD944" w14:textId="0D5924B7" w:rsidR="00810860" w:rsidRPr="00963849" w:rsidRDefault="00810860" w:rsidP="00C320E9">
            <w:pPr>
              <w:tabs>
                <w:tab w:val="left" w:pos="3390"/>
              </w:tabs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  <w:shd w:val="clear" w:color="auto" w:fill="auto"/>
          </w:tcPr>
          <w:p w14:paraId="6DF7C551" w14:textId="77777777" w:rsidR="00810860" w:rsidRPr="00963849" w:rsidRDefault="00810860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5559966E" w14:textId="68D82EF8" w:rsidR="00810860" w:rsidRPr="00963849" w:rsidRDefault="00C75D1A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(35,844)</w:t>
            </w:r>
          </w:p>
        </w:tc>
      </w:tr>
      <w:tr w:rsidR="004023D6" w:rsidRPr="007A2507" w14:paraId="2334190D" w14:textId="77777777" w:rsidTr="00ED1648">
        <w:tc>
          <w:tcPr>
            <w:tcW w:w="6369" w:type="dxa"/>
            <w:gridSpan w:val="2"/>
          </w:tcPr>
          <w:p w14:paraId="3DFAB467" w14:textId="5BC4B982" w:rsidR="004023D6" w:rsidRPr="00963849" w:rsidRDefault="00D6088D" w:rsidP="00A57758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236" w:type="dxa"/>
            <w:shd w:val="clear" w:color="auto" w:fill="auto"/>
          </w:tcPr>
          <w:p w14:paraId="55E79FFE" w14:textId="77777777" w:rsidR="004023D6" w:rsidRPr="00963849" w:rsidRDefault="004023D6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31F1C58A" w14:textId="6CE7BAE0" w:rsidR="004023D6" w:rsidRPr="00963849" w:rsidRDefault="00C75D1A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390</w:t>
            </w:r>
          </w:p>
        </w:tc>
      </w:tr>
      <w:tr w:rsidR="003217D7" w:rsidRPr="007A2507" w14:paraId="3B3BEA43" w14:textId="77777777" w:rsidTr="00ED1648">
        <w:trPr>
          <w:trHeight w:val="63"/>
        </w:trPr>
        <w:tc>
          <w:tcPr>
            <w:tcW w:w="6369" w:type="dxa"/>
            <w:gridSpan w:val="2"/>
          </w:tcPr>
          <w:p w14:paraId="4140F609" w14:textId="38154AA9" w:rsidR="003217D7" w:rsidRPr="00963849" w:rsidRDefault="00604181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ยอดคงเหลือ </w:t>
            </w:r>
            <w:r w:rsidR="003217D7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ณ วันที่</w:t>
            </w:r>
            <w:r w:rsidR="003217D7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7C7BB3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7C7BB3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4F1CEF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กันยายน</w:t>
            </w:r>
            <w:r w:rsidR="007C7BB3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80C84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580C84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42B90E2" w14:textId="77777777" w:rsidR="003217D7" w:rsidRPr="00963849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662113B" w14:textId="188264DB" w:rsidR="003217D7" w:rsidRPr="00963849" w:rsidRDefault="00C75D1A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61,19</w:t>
            </w:r>
            <w:r w:rsidR="001451C6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</w:p>
        </w:tc>
      </w:tr>
    </w:tbl>
    <w:p w14:paraId="4516D09F" w14:textId="77777777" w:rsidR="00BE17C7" w:rsidRPr="00963849" w:rsidRDefault="00BE17C7" w:rsidP="00BB433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9983C7F" w14:textId="3AB6E97F" w:rsidR="00752BD1" w:rsidRPr="00963849" w:rsidRDefault="00522DB5" w:rsidP="00B95E92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963849">
        <w:rPr>
          <w:rFonts w:ascii="Browallia New" w:hAnsi="Browallia New" w:cs="Browallia New"/>
          <w:sz w:val="28"/>
          <w:szCs w:val="28"/>
        </w:rPr>
        <w:t xml:space="preserve">30 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Pr="00963849">
        <w:rPr>
          <w:rFonts w:ascii="Browallia New" w:hAnsi="Browallia New" w:cs="Browallia New"/>
          <w:sz w:val="28"/>
          <w:szCs w:val="28"/>
        </w:rPr>
        <w:t xml:space="preserve">2564 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บริษัททำบันทึกข้อตกลงเปลี่ยนแปลงเงื่อนไขการชำระหนี้กับบริษัทหลักทรัพย์จัดการกองทุน เพื่อขยายระยะเวลาชำระหนี้ โดยตกลงผ่อนจ่ายชำระเงินต้นคงเหลือ ณ วันที่ </w:t>
      </w:r>
      <w:r w:rsidRPr="00963849">
        <w:rPr>
          <w:rFonts w:ascii="Browallia New" w:hAnsi="Browallia New" w:cs="Browallia New"/>
          <w:sz w:val="28"/>
          <w:szCs w:val="28"/>
        </w:rPr>
        <w:t>30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Pr="00963849">
        <w:rPr>
          <w:rFonts w:ascii="Browallia New" w:hAnsi="Browallia New" w:cs="Browallia New"/>
          <w:sz w:val="28"/>
          <w:szCs w:val="28"/>
        </w:rPr>
        <w:t>2564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Pr="00963849">
        <w:rPr>
          <w:rFonts w:ascii="Browallia New" w:hAnsi="Browallia New" w:cs="Browallia New"/>
          <w:sz w:val="28"/>
          <w:szCs w:val="28"/>
        </w:rPr>
        <w:t>139</w:t>
      </w:r>
      <w:r w:rsidRPr="00963849">
        <w:rPr>
          <w:rFonts w:ascii="Browallia New" w:hAnsi="Browallia New" w:cs="Browallia New"/>
          <w:sz w:val="28"/>
          <w:szCs w:val="28"/>
          <w:cs/>
        </w:rPr>
        <w:t>.</w:t>
      </w:r>
      <w:r w:rsidRPr="00963849">
        <w:rPr>
          <w:rFonts w:ascii="Browallia New" w:hAnsi="Browallia New" w:cs="Browallia New"/>
          <w:sz w:val="28"/>
          <w:szCs w:val="28"/>
        </w:rPr>
        <w:t>6</w:t>
      </w:r>
      <w:r w:rsidR="009A1DE3" w:rsidRPr="00963849">
        <w:rPr>
          <w:rFonts w:ascii="Browallia New" w:hAnsi="Browallia New" w:cs="Browallia New"/>
          <w:sz w:val="28"/>
          <w:szCs w:val="28"/>
        </w:rPr>
        <w:t>0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ล้านบาท และดอกเบี้ยเป็นระยะเวลา </w:t>
      </w:r>
      <w:r w:rsidRPr="00963849">
        <w:rPr>
          <w:rFonts w:ascii="Browallia New" w:hAnsi="Browallia New" w:cs="Browallia New"/>
          <w:sz w:val="28"/>
          <w:szCs w:val="28"/>
        </w:rPr>
        <w:t xml:space="preserve">43 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งวด งวดที่ </w:t>
      </w:r>
      <w:r w:rsidRPr="00963849">
        <w:rPr>
          <w:rFonts w:ascii="Browallia New" w:hAnsi="Browallia New" w:cs="Browallia New"/>
          <w:sz w:val="28"/>
          <w:szCs w:val="28"/>
        </w:rPr>
        <w:t xml:space="preserve">1 - 10 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จ่ายชำระงวดละ </w:t>
      </w:r>
      <w:r w:rsidRPr="00963849">
        <w:rPr>
          <w:rFonts w:ascii="Browallia New" w:hAnsi="Browallia New" w:cs="Browallia New"/>
          <w:sz w:val="28"/>
          <w:szCs w:val="28"/>
        </w:rPr>
        <w:t>3.4</w:t>
      </w:r>
      <w:r w:rsidR="009A1DE3" w:rsidRPr="00963849">
        <w:rPr>
          <w:rFonts w:ascii="Browallia New" w:hAnsi="Browallia New" w:cs="Browallia New"/>
          <w:sz w:val="28"/>
          <w:szCs w:val="28"/>
        </w:rPr>
        <w:t>0</w:t>
      </w:r>
      <w:r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ล้านบาท งวดที่ </w:t>
      </w:r>
      <w:r w:rsidRPr="00963849">
        <w:rPr>
          <w:rFonts w:ascii="Browallia New" w:hAnsi="Browallia New" w:cs="Browallia New"/>
          <w:sz w:val="28"/>
          <w:szCs w:val="28"/>
        </w:rPr>
        <w:t xml:space="preserve">11 - 22 </w:t>
      </w:r>
      <w:r w:rsidR="00901089">
        <w:rPr>
          <w:rFonts w:ascii="Browallia New" w:hAnsi="Browallia New" w:cs="Browallia New"/>
          <w:sz w:val="28"/>
          <w:szCs w:val="28"/>
        </w:rPr>
        <w:br/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จ่ายชำระงวดละ </w:t>
      </w:r>
      <w:r w:rsidRPr="00963849">
        <w:rPr>
          <w:rFonts w:ascii="Browallia New" w:hAnsi="Browallia New" w:cs="Browallia New"/>
          <w:sz w:val="28"/>
          <w:szCs w:val="28"/>
        </w:rPr>
        <w:t>3.8</w:t>
      </w:r>
      <w:r w:rsidR="009A1DE3" w:rsidRPr="00963849">
        <w:rPr>
          <w:rFonts w:ascii="Browallia New" w:hAnsi="Browallia New" w:cs="Browallia New"/>
          <w:sz w:val="28"/>
          <w:szCs w:val="28"/>
        </w:rPr>
        <w:t>0</w:t>
      </w:r>
      <w:r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ล้านบาท งวดที่ </w:t>
      </w:r>
      <w:r w:rsidRPr="00963849">
        <w:rPr>
          <w:rFonts w:ascii="Browallia New" w:hAnsi="Browallia New" w:cs="Browallia New"/>
          <w:sz w:val="28"/>
          <w:szCs w:val="28"/>
        </w:rPr>
        <w:t xml:space="preserve">23 - 42 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จ่ายชำระงวดละ </w:t>
      </w:r>
      <w:r w:rsidRPr="00963849">
        <w:rPr>
          <w:rFonts w:ascii="Browallia New" w:hAnsi="Browallia New" w:cs="Browallia New"/>
          <w:sz w:val="28"/>
          <w:szCs w:val="28"/>
        </w:rPr>
        <w:t>4.2</w:t>
      </w:r>
      <w:r w:rsidR="004544C4" w:rsidRPr="00963849">
        <w:rPr>
          <w:rFonts w:ascii="Browallia New" w:hAnsi="Browallia New" w:cs="Browallia New"/>
          <w:sz w:val="28"/>
          <w:szCs w:val="28"/>
        </w:rPr>
        <w:t>0</w:t>
      </w:r>
      <w:r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  <w:cs/>
        </w:rPr>
        <w:t>ล้านบาท และชำระเงินต้นพร้อมดอกเบี้ยส่วน</w:t>
      </w:r>
      <w:r w:rsidR="00901089">
        <w:rPr>
          <w:rFonts w:ascii="Browallia New" w:hAnsi="Browallia New" w:cs="Browallia New"/>
          <w:sz w:val="28"/>
          <w:szCs w:val="28"/>
        </w:rPr>
        <w:br/>
      </w:r>
      <w:r w:rsidRPr="00963849">
        <w:rPr>
          <w:rFonts w:ascii="Browallia New" w:hAnsi="Browallia New" w:cs="Browallia New"/>
          <w:sz w:val="28"/>
          <w:szCs w:val="28"/>
          <w:cs/>
        </w:rPr>
        <w:t>ที่เหลือทั้งจำนวน</w:t>
      </w:r>
      <w:r w:rsidR="00812A43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งวดสุดท้าย ภายใน วันที่ </w:t>
      </w:r>
      <w:r w:rsidRPr="00963849">
        <w:rPr>
          <w:rFonts w:ascii="Browallia New" w:hAnsi="Browallia New" w:cs="Browallia New"/>
          <w:sz w:val="28"/>
          <w:szCs w:val="28"/>
        </w:rPr>
        <w:t xml:space="preserve">31 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Pr="00963849">
        <w:rPr>
          <w:rFonts w:ascii="Browallia New" w:hAnsi="Browallia New" w:cs="Browallia New"/>
          <w:sz w:val="28"/>
          <w:szCs w:val="28"/>
        </w:rPr>
        <w:t>2568</w:t>
      </w:r>
    </w:p>
    <w:p w14:paraId="1810A2E0" w14:textId="77777777" w:rsidR="00981259" w:rsidRPr="00963849" w:rsidRDefault="00981259" w:rsidP="00A7155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95DFC27" w14:textId="77777777" w:rsidR="00D525DC" w:rsidRPr="00963849" w:rsidRDefault="00D525DC" w:rsidP="00A7155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9798022" w14:textId="77777777" w:rsidR="00D525DC" w:rsidRPr="00963849" w:rsidRDefault="00D525DC" w:rsidP="00A7155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B375854" w14:textId="77777777" w:rsidR="00D525DC" w:rsidRPr="00963849" w:rsidRDefault="00D525DC" w:rsidP="00A7155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FDC74C4" w14:textId="77777777" w:rsidR="00D525DC" w:rsidRPr="00963849" w:rsidRDefault="00D525DC" w:rsidP="00A7155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42B0BE7" w14:textId="77777777" w:rsidR="00D525DC" w:rsidRPr="00963849" w:rsidRDefault="00D525DC" w:rsidP="00A7155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9E8778C" w14:textId="77777777" w:rsidR="00D525DC" w:rsidRPr="00963849" w:rsidRDefault="00D525DC" w:rsidP="00A7155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792CE04" w14:textId="77777777" w:rsidR="00D525DC" w:rsidRPr="00963849" w:rsidRDefault="00D525DC" w:rsidP="00A7155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501CCF0" w14:textId="77777777" w:rsidR="00D525DC" w:rsidRPr="00963849" w:rsidRDefault="00D525DC" w:rsidP="00A7155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C292D04" w14:textId="77777777" w:rsidR="00D525DC" w:rsidRPr="00963849" w:rsidRDefault="00D525DC" w:rsidP="00A7155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58DC9DA" w14:textId="000DF993" w:rsidR="00864737" w:rsidRPr="00963849" w:rsidRDefault="00864737" w:rsidP="004F1CEF">
      <w:pPr>
        <w:pStyle w:val="CordiaNew"/>
        <w:numPr>
          <w:ilvl w:val="0"/>
          <w:numId w:val="17"/>
        </w:numPr>
        <w:tabs>
          <w:tab w:val="clear" w:pos="4153"/>
          <w:tab w:val="left" w:pos="81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30DB29E9" w14:textId="77777777" w:rsidR="00864737" w:rsidRPr="00963849" w:rsidRDefault="00864737" w:rsidP="0086473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A1E6ABD" w14:textId="6CA654FA" w:rsidR="0003336A" w:rsidRPr="00963849" w:rsidRDefault="00864737" w:rsidP="0003336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เงินกู้ยืมระยะยาวเป็นเงินกู้ยืมที่มีหลักประกันซึ่งบริษัทได้รับจากธนาคารพาณิชย์</w:t>
      </w:r>
      <w:r w:rsidR="009259FA"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ในประเทศสองแห่ง </w:t>
      </w:r>
      <w:r w:rsidR="0003336A" w:rsidRPr="00963849">
        <w:rPr>
          <w:rFonts w:ascii="Browallia New" w:hAnsi="Browallia New" w:cs="Browallia New"/>
          <w:color w:val="auto"/>
          <w:sz w:val="28"/>
          <w:szCs w:val="28"/>
          <w:cs/>
        </w:rPr>
        <w:t>โดยมีรายละเอียดดังนี้</w:t>
      </w:r>
    </w:p>
    <w:p w14:paraId="0A523500" w14:textId="77777777" w:rsidR="00B95E92" w:rsidRPr="00963849" w:rsidRDefault="00B95E92" w:rsidP="0003336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48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8"/>
        <w:gridCol w:w="1417"/>
        <w:gridCol w:w="167"/>
        <w:gridCol w:w="1352"/>
        <w:gridCol w:w="162"/>
        <w:gridCol w:w="1302"/>
      </w:tblGrid>
      <w:tr w:rsidR="0015684B" w:rsidRPr="007A2507" w14:paraId="18C510EB" w14:textId="77777777" w:rsidTr="00391D26">
        <w:trPr>
          <w:cantSplit/>
          <w:trHeight w:val="20"/>
        </w:trPr>
        <w:tc>
          <w:tcPr>
            <w:tcW w:w="4648" w:type="dxa"/>
          </w:tcPr>
          <w:p w14:paraId="0C6DE62B" w14:textId="77777777" w:rsidR="0015684B" w:rsidRPr="00963849" w:rsidRDefault="0015684B" w:rsidP="00391D26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</w:p>
        </w:tc>
        <w:tc>
          <w:tcPr>
            <w:tcW w:w="1417" w:type="dxa"/>
            <w:tcBorders>
              <w:left w:val="nil"/>
            </w:tcBorders>
          </w:tcPr>
          <w:p w14:paraId="6F23C407" w14:textId="77777777" w:rsidR="0015684B" w:rsidRPr="00963849" w:rsidRDefault="0015684B" w:rsidP="00391D2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4A243A87" w14:textId="77777777" w:rsidR="0015684B" w:rsidRPr="00963849" w:rsidRDefault="0015684B" w:rsidP="00391D2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6AE61BCA" w14:textId="77777777" w:rsidR="0015684B" w:rsidRPr="00963849" w:rsidRDefault="0015684B" w:rsidP="00391D26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(หน่วย </w:t>
            </w: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: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 พันบาท</w:t>
            </w: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)</w:t>
            </w:r>
          </w:p>
        </w:tc>
      </w:tr>
      <w:tr w:rsidR="0015684B" w:rsidRPr="007A2507" w14:paraId="4C93EC10" w14:textId="77777777" w:rsidTr="00391D26">
        <w:trPr>
          <w:cantSplit/>
          <w:trHeight w:val="20"/>
        </w:trPr>
        <w:tc>
          <w:tcPr>
            <w:tcW w:w="4648" w:type="dxa"/>
          </w:tcPr>
          <w:p w14:paraId="5B26B6A6" w14:textId="77777777" w:rsidR="0015684B" w:rsidRPr="00963849" w:rsidRDefault="0015684B" w:rsidP="00391D26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739EFBE" w14:textId="77777777" w:rsidR="0015684B" w:rsidRPr="00963849" w:rsidRDefault="0015684B" w:rsidP="00391D26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04AF4C61" w14:textId="77777777" w:rsidR="0015684B" w:rsidRPr="00963849" w:rsidRDefault="0015684B" w:rsidP="00391D26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11DE8F" w14:textId="77777777" w:rsidR="0015684B" w:rsidRPr="00963849" w:rsidRDefault="0015684B" w:rsidP="00391D26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งบการเงินรวมและ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br/>
              <w:t>งบการเงินเฉพาะของบริษัท</w:t>
            </w:r>
          </w:p>
        </w:tc>
      </w:tr>
      <w:tr w:rsidR="0015684B" w:rsidRPr="007A2507" w14:paraId="37F80160" w14:textId="77777777" w:rsidTr="00BA7A10">
        <w:trPr>
          <w:cantSplit/>
          <w:trHeight w:val="651"/>
        </w:trPr>
        <w:tc>
          <w:tcPr>
            <w:tcW w:w="4648" w:type="dxa"/>
          </w:tcPr>
          <w:p w14:paraId="61D41307" w14:textId="77777777" w:rsidR="0015684B" w:rsidRPr="00963849" w:rsidRDefault="0015684B" w:rsidP="00391D26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1FEADEFE" w14:textId="77777777" w:rsidR="0015684B" w:rsidRPr="00963849" w:rsidRDefault="0015684B" w:rsidP="00391D26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อัตราดอกเบี้ย</w:t>
            </w:r>
          </w:p>
          <w:p w14:paraId="10797BE3" w14:textId="77777777" w:rsidR="0015684B" w:rsidRPr="00963849" w:rsidRDefault="0015684B" w:rsidP="00391D26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1F925D21" w14:textId="77777777" w:rsidR="0015684B" w:rsidRPr="00963849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4D0B6E2A" w14:textId="77777777" w:rsidR="0015684B" w:rsidRPr="00963849" w:rsidRDefault="0015684B" w:rsidP="00391D26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E1D6B" w14:textId="63B16336" w:rsidR="0015684B" w:rsidRPr="00963849" w:rsidRDefault="005A12C2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30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4F1CEF"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กันยายน</w:t>
            </w:r>
            <w:r w:rsidR="0015684B"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br/>
            </w:r>
            <w:r w:rsidR="0015684B" w:rsidRPr="00963849">
              <w:rPr>
                <w:rFonts w:ascii="Browallia New" w:hAnsi="Browallia New" w:cs="Browallia New"/>
                <w:sz w:val="27"/>
                <w:szCs w:val="27"/>
              </w:rPr>
              <w:t>2566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490B7BBF" w14:textId="77777777" w:rsidR="0015684B" w:rsidRPr="00963849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71B1D" w14:textId="77777777" w:rsidR="0015684B" w:rsidRPr="00963849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br/>
            </w: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2565</w:t>
            </w:r>
          </w:p>
        </w:tc>
      </w:tr>
      <w:tr w:rsidR="0015684B" w:rsidRPr="007A2507" w14:paraId="09BAAA07" w14:textId="77777777" w:rsidTr="008333A6">
        <w:trPr>
          <w:cantSplit/>
          <w:trHeight w:hRule="exact" w:val="307"/>
        </w:trPr>
        <w:tc>
          <w:tcPr>
            <w:tcW w:w="4648" w:type="dxa"/>
          </w:tcPr>
          <w:p w14:paraId="4059918C" w14:textId="77777777" w:rsidR="0015684B" w:rsidRPr="00963849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47318140" w14:textId="77777777" w:rsidR="0015684B" w:rsidRPr="00963849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51384279" w14:textId="77777777" w:rsidR="0015684B" w:rsidRPr="00963849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65B0E12" w14:textId="77777777" w:rsidR="0015684B" w:rsidRPr="00963849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1E37BAE2" w14:textId="77777777" w:rsidR="0015684B" w:rsidRPr="00963849" w:rsidRDefault="0015684B" w:rsidP="00391D2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5B092AC5" w14:textId="77777777" w:rsidR="0015684B" w:rsidRPr="00963849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  <w:tr w:rsidR="0015684B" w:rsidRPr="007A2507" w14:paraId="52193118" w14:textId="77777777" w:rsidTr="00391D26">
        <w:trPr>
          <w:cantSplit/>
          <w:trHeight w:val="20"/>
        </w:trPr>
        <w:tc>
          <w:tcPr>
            <w:tcW w:w="4648" w:type="dxa"/>
          </w:tcPr>
          <w:p w14:paraId="59197594" w14:textId="7E6003EC" w:rsidR="0015684B" w:rsidRPr="00963849" w:rsidRDefault="0015684B" w:rsidP="00B95E92">
            <w:pPr>
              <w:tabs>
                <w:tab w:val="left" w:pos="3090"/>
                <w:tab w:val="left" w:pos="4860"/>
              </w:tabs>
              <w:spacing w:line="240" w:lineRule="auto"/>
              <w:ind w:left="32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เงิน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กู้ยืม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ระยะยาวจากสถาบันการเงิน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40C0A0F5" w14:textId="2308D240" w:rsidR="0015684B" w:rsidRPr="00963849" w:rsidRDefault="0015684B" w:rsidP="00391D2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MLR </w:t>
            </w:r>
            <w:r w:rsidR="00091710" w:rsidRPr="00963849">
              <w:rPr>
                <w:rFonts w:ascii="Browallia New" w:hAnsi="Browallia New" w:cs="Browallia New"/>
                <w:sz w:val="28"/>
                <w:szCs w:val="28"/>
              </w:rPr>
              <w:t>–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821C4A" w:rsidRPr="00963849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167" w:type="dxa"/>
            <w:tcBorders>
              <w:left w:val="nil"/>
            </w:tcBorders>
          </w:tcPr>
          <w:p w14:paraId="38EBA9F3" w14:textId="77777777" w:rsidR="0015684B" w:rsidRPr="00963849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43E3AC0A" w14:textId="726C41A1" w:rsidR="0015684B" w:rsidRPr="00963849" w:rsidRDefault="00E07F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53,673</w:t>
            </w:r>
          </w:p>
        </w:tc>
        <w:tc>
          <w:tcPr>
            <w:tcW w:w="162" w:type="dxa"/>
            <w:shd w:val="clear" w:color="auto" w:fill="auto"/>
          </w:tcPr>
          <w:p w14:paraId="104BD088" w14:textId="77777777" w:rsidR="0015684B" w:rsidRPr="00963849" w:rsidRDefault="0015684B" w:rsidP="00391D2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478B9D2A" w14:textId="5EA44480" w:rsidR="0015684B" w:rsidRPr="00963849" w:rsidRDefault="0075528E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100,473</w:t>
            </w:r>
          </w:p>
        </w:tc>
      </w:tr>
      <w:tr w:rsidR="00773124" w:rsidRPr="007A2507" w14:paraId="01329DAC" w14:textId="77777777" w:rsidTr="00391D26">
        <w:trPr>
          <w:cantSplit/>
          <w:trHeight w:val="20"/>
        </w:trPr>
        <w:tc>
          <w:tcPr>
            <w:tcW w:w="4648" w:type="dxa"/>
            <w:vAlign w:val="bottom"/>
          </w:tcPr>
          <w:p w14:paraId="27E158EA" w14:textId="77777777" w:rsidR="00773124" w:rsidRPr="00963849" w:rsidRDefault="00773124" w:rsidP="00B95E92">
            <w:pPr>
              <w:tabs>
                <w:tab w:val="left" w:pos="3090"/>
                <w:tab w:val="left" w:pos="4860"/>
              </w:tabs>
              <w:spacing w:line="240" w:lineRule="auto"/>
              <w:ind w:left="32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ส่วน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B1CC567" w14:textId="77777777" w:rsidR="00773124" w:rsidRPr="00963849" w:rsidRDefault="00773124" w:rsidP="0077312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69CDC354" w14:textId="77777777" w:rsidR="00773124" w:rsidRPr="00963849" w:rsidRDefault="00773124" w:rsidP="0077312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52" w:type="dxa"/>
            <w:shd w:val="clear" w:color="auto" w:fill="auto"/>
          </w:tcPr>
          <w:p w14:paraId="15CB4F3A" w14:textId="3FA8A034" w:rsidR="00773124" w:rsidRPr="00963849" w:rsidRDefault="00C75D1A" w:rsidP="0077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(</w:t>
            </w:r>
            <w:r w:rsidR="00E07F4B" w:rsidRPr="00963849">
              <w:rPr>
                <w:rFonts w:ascii="Browallia New" w:hAnsi="Browallia New" w:cs="Browallia New"/>
                <w:sz w:val="27"/>
                <w:szCs w:val="27"/>
              </w:rPr>
              <w:t>53,673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33AB1227" w14:textId="77777777" w:rsidR="00773124" w:rsidRPr="00963849" w:rsidRDefault="00773124" w:rsidP="0077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</w:tcPr>
          <w:p w14:paraId="44E430D8" w14:textId="104584E2" w:rsidR="00773124" w:rsidRPr="00963849" w:rsidRDefault="00773124" w:rsidP="00773124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(62,400)</w:t>
            </w:r>
          </w:p>
        </w:tc>
      </w:tr>
      <w:tr w:rsidR="00773124" w:rsidRPr="007A2507" w14:paraId="3A462503" w14:textId="77777777" w:rsidTr="00391D26">
        <w:trPr>
          <w:cantSplit/>
          <w:trHeight w:val="20"/>
        </w:trPr>
        <w:tc>
          <w:tcPr>
            <w:tcW w:w="4648" w:type="dxa"/>
            <w:vAlign w:val="bottom"/>
          </w:tcPr>
          <w:p w14:paraId="0DD782BD" w14:textId="2252A614" w:rsidR="00773124" w:rsidRPr="00963849" w:rsidRDefault="00773124" w:rsidP="00B95E92">
            <w:pPr>
              <w:tabs>
                <w:tab w:val="left" w:pos="3090"/>
                <w:tab w:val="left" w:pos="4860"/>
              </w:tabs>
              <w:spacing w:line="240" w:lineRule="auto"/>
              <w:ind w:left="32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 w:rsidR="00B95E92" w:rsidRPr="00963849">
              <w:rPr>
                <w:rFonts w:ascii="Browallia New" w:hAnsi="Browallia New" w:cs="Browallia New"/>
                <w:sz w:val="27"/>
                <w:szCs w:val="27"/>
              </w:rPr>
              <w:t xml:space="preserve"> 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FBF496E" w14:textId="77777777" w:rsidR="00773124" w:rsidRPr="00963849" w:rsidRDefault="00773124" w:rsidP="0077312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870CBDB" w14:textId="77777777" w:rsidR="00773124" w:rsidRPr="00963849" w:rsidRDefault="00773124" w:rsidP="0077312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A4945F1" w14:textId="591EE748" w:rsidR="00773124" w:rsidRPr="00963849" w:rsidRDefault="00E07F4B" w:rsidP="0077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180D2BA5" w14:textId="77777777" w:rsidR="00773124" w:rsidRPr="00963849" w:rsidRDefault="00773124" w:rsidP="00773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50291D" w14:textId="13FE5422" w:rsidR="00773124" w:rsidRPr="00963849" w:rsidRDefault="00773124" w:rsidP="00773124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38,073</w:t>
            </w:r>
          </w:p>
        </w:tc>
      </w:tr>
    </w:tbl>
    <w:p w14:paraId="7F779BA9" w14:textId="77777777" w:rsidR="00F062C4" w:rsidRPr="00963849" w:rsidRDefault="00F062C4" w:rsidP="00DB3170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A136248" w14:textId="149C10BA" w:rsidR="00DB3170" w:rsidRPr="00963849" w:rsidRDefault="00DB3170" w:rsidP="00B95E9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30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กันยายน 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2564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บริษัททำสัญญาขยายระยะเวลาการผ่อนชำระหนี้จำนวน 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215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 (วงเงินกู้ 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1,400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ล้านบาท) โดยผ่อนชำระเป็นรายเดือนๆ ละ 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>5.2</w:t>
      </w:r>
      <w:r w:rsidR="00062BCC" w:rsidRPr="00963849">
        <w:rPr>
          <w:rFonts w:ascii="Browallia New" w:hAnsi="Browallia New" w:cs="Browallia New"/>
          <w:color w:val="auto"/>
          <w:sz w:val="28"/>
          <w:szCs w:val="28"/>
        </w:rPr>
        <w:t>0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 ตั้งแต่เดือนมีนาคม 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2564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จนถึงเดือนกรกฎาคม 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2567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และชำระเงินต้นพร้อมดอกเบี้ยส่วนที่เหลือทั้งจำนวนในเดือนสิงหาคม 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2567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เงินกู้ยืมดังกล่าวค้ำประกันโดยบริษัทที่เกี่ยวข้องกันแห่งหนึ่งและกรรมการสองท่านของบริษัท</w:t>
      </w:r>
    </w:p>
    <w:p w14:paraId="24AE1DB4" w14:textId="77777777" w:rsidR="00DB3170" w:rsidRPr="00963849" w:rsidRDefault="00DB3170" w:rsidP="00DB3170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A1D3636" w14:textId="63169A0E" w:rsidR="00DB3170" w:rsidRPr="00963849" w:rsidRDefault="00DB3170" w:rsidP="0091366D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t>ภายใต้สัญญาเงินกู้ บริษัทต้องปฏิบัติตามเงื่อนไขทางการเงินบางประการตามที่ระบุในสัญญา</w:t>
      </w:r>
      <w:r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  <w:cs/>
        </w:rPr>
        <w:t>เช่น</w:t>
      </w:r>
      <w:r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  <w:cs/>
        </w:rPr>
        <w:t>การดำรงอัตราส่วนสินทรัพย์หมุนเวียนต่อหนี้สินหมุนเวียน และอัตราส่วนความสามารถในการชำระหนี้ เป็นต้น</w:t>
      </w:r>
    </w:p>
    <w:p w14:paraId="7DCD82CE" w14:textId="77777777" w:rsidR="00535736" w:rsidRPr="00963849" w:rsidRDefault="00535736" w:rsidP="0091366D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DB5A231" w14:textId="259BE068" w:rsidR="00DB3170" w:rsidRPr="00963849" w:rsidRDefault="00DB3170" w:rsidP="00DB3170">
      <w:pPr>
        <w:tabs>
          <w:tab w:val="clear" w:pos="454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การเปลี่ยนแปลงของเงินกู้ยืมระยะยาวจากสถาบันการเงินสำหรับ</w:t>
      </w:r>
      <w:r w:rsidR="000802B8" w:rsidRPr="00963849">
        <w:rPr>
          <w:rFonts w:ascii="Browallia New" w:hAnsi="Browallia New" w:cs="Browallia New"/>
          <w:sz w:val="28"/>
          <w:szCs w:val="28"/>
          <w:cs/>
        </w:rPr>
        <w:t>งวด</w:t>
      </w:r>
      <w:r w:rsidR="005E50FB" w:rsidRPr="00963849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302F80" w:rsidRPr="00963849">
        <w:rPr>
          <w:rFonts w:ascii="Browallia New" w:hAnsi="Browallia New" w:cs="Browallia New"/>
          <w:sz w:val="28"/>
          <w:szCs w:val="28"/>
          <w:cs/>
        </w:rPr>
        <w:t>เดือน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F37962" w:rsidRPr="00963849">
        <w:rPr>
          <w:rFonts w:ascii="Browallia New" w:hAnsi="Browallia New" w:cs="Browallia New"/>
          <w:sz w:val="28"/>
          <w:szCs w:val="28"/>
          <w:lang w:val="en-GB"/>
        </w:rPr>
        <w:t>30</w:t>
      </w:r>
      <w:r w:rsidR="00F37962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5E50FB" w:rsidRPr="00963849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="00F37962" w:rsidRPr="0096384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321D4" w:rsidRPr="00963849">
        <w:rPr>
          <w:rFonts w:ascii="Browallia New" w:hAnsi="Browallia New" w:cs="Browallia New"/>
          <w:sz w:val="28"/>
          <w:szCs w:val="28"/>
        </w:rPr>
        <w:t>2566</w:t>
      </w:r>
      <w:r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C1BECD9" w14:textId="77777777" w:rsidR="00DB3170" w:rsidRPr="00963849" w:rsidRDefault="00DB3170" w:rsidP="00DB3170">
      <w:pPr>
        <w:tabs>
          <w:tab w:val="clear" w:pos="454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5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6369"/>
        <w:gridCol w:w="236"/>
        <w:gridCol w:w="2550"/>
      </w:tblGrid>
      <w:tr w:rsidR="00A030C3" w:rsidRPr="007A2507" w14:paraId="66B8FCFB" w14:textId="77777777" w:rsidTr="00391D26">
        <w:tc>
          <w:tcPr>
            <w:tcW w:w="6369" w:type="dxa"/>
          </w:tcPr>
          <w:p w14:paraId="327C21D5" w14:textId="77777777" w:rsidR="00A030C3" w:rsidRPr="00963849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5F2AA42C" w14:textId="77777777" w:rsidR="00A030C3" w:rsidRPr="00963849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</w:tcPr>
          <w:p w14:paraId="01E91AE2" w14:textId="77777777" w:rsidR="00A030C3" w:rsidRPr="00963849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A030C3" w:rsidRPr="007A2507" w14:paraId="0177BA7E" w14:textId="77777777" w:rsidTr="00391D26">
        <w:tc>
          <w:tcPr>
            <w:tcW w:w="6369" w:type="dxa"/>
          </w:tcPr>
          <w:p w14:paraId="61CE21D2" w14:textId="77777777" w:rsidR="00A030C3" w:rsidRPr="00963849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3BF450B4" w14:textId="77777777" w:rsidR="00A030C3" w:rsidRPr="00963849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14:paraId="26C8D3F2" w14:textId="77777777" w:rsidR="00A030C3" w:rsidRPr="00963849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งบการเงินรวมและ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br/>
              <w:t>งบการเงินเฉพาะของบริษัท</w:t>
            </w:r>
          </w:p>
        </w:tc>
      </w:tr>
      <w:tr w:rsidR="00A030C3" w:rsidRPr="007A2507" w14:paraId="098A21EE" w14:textId="77777777" w:rsidTr="00391D26">
        <w:trPr>
          <w:trHeight w:val="341"/>
        </w:trPr>
        <w:tc>
          <w:tcPr>
            <w:tcW w:w="6369" w:type="dxa"/>
          </w:tcPr>
          <w:p w14:paraId="693A2380" w14:textId="77777777" w:rsidR="00A030C3" w:rsidRPr="00963849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7670DA63" w14:textId="77777777" w:rsidR="00A030C3" w:rsidRPr="00963849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</w:tcBorders>
          </w:tcPr>
          <w:p w14:paraId="6276FB0E" w14:textId="77777777" w:rsidR="00A030C3" w:rsidRPr="00963849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A030C3" w:rsidRPr="007A2507" w14:paraId="69E05C2F" w14:textId="77777777" w:rsidTr="00391D26">
        <w:tc>
          <w:tcPr>
            <w:tcW w:w="6369" w:type="dxa"/>
          </w:tcPr>
          <w:p w14:paraId="134452C6" w14:textId="77777777" w:rsidR="00A030C3" w:rsidRPr="00963849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F2828F5" w14:textId="77777777" w:rsidR="00A030C3" w:rsidRPr="00963849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02B80D3C" w14:textId="787D1B27" w:rsidR="00A030C3" w:rsidRPr="00963849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AU" w:eastAsia="th-TH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100,473</w:t>
            </w:r>
          </w:p>
        </w:tc>
      </w:tr>
      <w:tr w:rsidR="00A030C3" w:rsidRPr="007A2507" w14:paraId="7FD857DF" w14:textId="77777777" w:rsidTr="00391D26">
        <w:tc>
          <w:tcPr>
            <w:tcW w:w="6369" w:type="dxa"/>
          </w:tcPr>
          <w:p w14:paraId="7B28CBA5" w14:textId="38DAC12E" w:rsidR="00A030C3" w:rsidRPr="00963849" w:rsidRDefault="00A030C3" w:rsidP="00A030C3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="00A57758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  <w:shd w:val="clear" w:color="auto" w:fill="auto"/>
          </w:tcPr>
          <w:p w14:paraId="67197253" w14:textId="77777777" w:rsidR="00A030C3" w:rsidRPr="00963849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5643BDE2" w14:textId="40D83BB1" w:rsidR="00A030C3" w:rsidRPr="00963849" w:rsidRDefault="00E07F4B" w:rsidP="00E07F4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(46,800)</w:t>
            </w:r>
          </w:p>
        </w:tc>
      </w:tr>
      <w:tr w:rsidR="00A030C3" w:rsidRPr="007A2507" w14:paraId="40E3167B" w14:textId="77777777" w:rsidTr="00391D26">
        <w:trPr>
          <w:trHeight w:val="63"/>
        </w:trPr>
        <w:tc>
          <w:tcPr>
            <w:tcW w:w="6369" w:type="dxa"/>
          </w:tcPr>
          <w:p w14:paraId="7FA360A3" w14:textId="23494242" w:rsidR="00A030C3" w:rsidRPr="00963849" w:rsidRDefault="002662DB" w:rsidP="00A030C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ยอดคงเหลือ </w:t>
            </w:r>
            <w:r w:rsidR="00A030C3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ณ วันที่</w:t>
            </w:r>
            <w:r w:rsidR="00A030C3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F37962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F37962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E50FB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กันยายน</w:t>
            </w:r>
            <w:r w:rsidR="00F37962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A030C3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A030C3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9BF5476" w14:textId="77777777" w:rsidR="00A030C3" w:rsidRPr="00963849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C180775" w14:textId="2CB6EDF6" w:rsidR="00A030C3" w:rsidRPr="00963849" w:rsidRDefault="00E07F4B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53,673</w:t>
            </w:r>
          </w:p>
        </w:tc>
      </w:tr>
    </w:tbl>
    <w:p w14:paraId="1A6016D5" w14:textId="77777777" w:rsidR="007E0C0D" w:rsidRPr="00963849" w:rsidRDefault="007E0C0D" w:rsidP="0086473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4204C0F" w14:textId="77777777" w:rsidR="00C30FE7" w:rsidRPr="00963849" w:rsidRDefault="00C30FE7" w:rsidP="0086473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C02ED07" w14:textId="77777777" w:rsidR="00C30FE7" w:rsidRPr="00963849" w:rsidRDefault="00C30FE7" w:rsidP="0086473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DAD34F1" w14:textId="77777777" w:rsidR="00C30FE7" w:rsidRPr="00963849" w:rsidRDefault="00C30FE7" w:rsidP="0086473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70E72BA" w14:textId="77777777" w:rsidR="00C30FE7" w:rsidRPr="00963849" w:rsidRDefault="00C30FE7" w:rsidP="0086473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713027E" w14:textId="77777777" w:rsidR="00C30FE7" w:rsidRPr="00963849" w:rsidRDefault="00C30FE7" w:rsidP="0086473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A64984D" w14:textId="77777777" w:rsidR="00C30FE7" w:rsidRPr="00963849" w:rsidRDefault="00C30FE7" w:rsidP="0086473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6D08D88" w14:textId="77777777" w:rsidR="00C30FE7" w:rsidRPr="00963849" w:rsidRDefault="00C30FE7" w:rsidP="0086473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45EA4A4" w14:textId="77777777" w:rsidR="00C30FE7" w:rsidRPr="00963849" w:rsidRDefault="00C30FE7" w:rsidP="0086473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AC42920" w14:textId="3DBFE3AA" w:rsidR="00CE4CF1" w:rsidRPr="00963849" w:rsidRDefault="002A41D7" w:rsidP="00C50BCC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หนี้สินหมุนเ</w:t>
      </w:r>
      <w:r w:rsidR="00052C48"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วีย</w:t>
      </w: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นอื่น</w:t>
      </w:r>
      <w:bookmarkStart w:id="6" w:name="_Hlk33649564"/>
    </w:p>
    <w:p w14:paraId="34A7FD56" w14:textId="21542A94" w:rsidR="00CE4CF1" w:rsidRPr="00963849" w:rsidRDefault="00CE4CF1" w:rsidP="00C30523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9128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831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7A2507" w14:paraId="0A474877" w14:textId="77777777" w:rsidTr="002411A6">
        <w:tc>
          <w:tcPr>
            <w:tcW w:w="3831" w:type="dxa"/>
          </w:tcPr>
          <w:p w14:paraId="24BA0BED" w14:textId="77777777" w:rsidR="0008677C" w:rsidRPr="00963849" w:rsidRDefault="0008677C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297" w:type="dxa"/>
            <w:gridSpan w:val="7"/>
            <w:hideMark/>
          </w:tcPr>
          <w:p w14:paraId="10683F0B" w14:textId="77777777" w:rsidR="0008677C" w:rsidRPr="00963849" w:rsidRDefault="0008677C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D4C3A" w:rsidRPr="007A2507" w14:paraId="332607F2" w14:textId="77777777" w:rsidTr="002411A6">
        <w:tc>
          <w:tcPr>
            <w:tcW w:w="3831" w:type="dxa"/>
          </w:tcPr>
          <w:p w14:paraId="6BB3AAEF" w14:textId="77777777" w:rsidR="0008677C" w:rsidRPr="00963849" w:rsidRDefault="0008677C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B18B62" w14:textId="77777777" w:rsidR="0008677C" w:rsidRPr="00963849" w:rsidRDefault="0008677C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43D127B" w14:textId="77777777" w:rsidR="0008677C" w:rsidRPr="00963849" w:rsidRDefault="0008677C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FAD764" w14:textId="77777777" w:rsidR="0008677C" w:rsidRPr="00963849" w:rsidRDefault="0008677C" w:rsidP="004F6F6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22DB5" w:rsidRPr="007A2507" w14:paraId="08DF08A6" w14:textId="77777777" w:rsidTr="002411A6">
        <w:tc>
          <w:tcPr>
            <w:tcW w:w="3831" w:type="dxa"/>
          </w:tcPr>
          <w:p w14:paraId="550BA90D" w14:textId="77777777" w:rsidR="00522DB5" w:rsidRPr="00963849" w:rsidRDefault="00522DB5" w:rsidP="00522DB5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614545" w14:textId="09D2FB48" w:rsidR="00522DB5" w:rsidRPr="00963849" w:rsidRDefault="008F48D0" w:rsidP="00522DB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01BA3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522DB5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/>
            </w:r>
            <w:r w:rsidR="00522DB5" w:rsidRPr="00963849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B30F9" w14:textId="77777777" w:rsidR="00522DB5" w:rsidRPr="00963849" w:rsidRDefault="00522DB5" w:rsidP="00522DB5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2902E" w14:textId="0152166A" w:rsidR="00522DB5" w:rsidRPr="00963849" w:rsidRDefault="00522DB5" w:rsidP="00522DB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7" w:type="dxa"/>
            <w:vAlign w:val="bottom"/>
          </w:tcPr>
          <w:p w14:paraId="6AE218BD" w14:textId="77777777" w:rsidR="00522DB5" w:rsidRPr="00963849" w:rsidRDefault="00522DB5" w:rsidP="00522DB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DBF74D" w14:textId="378617ED" w:rsidR="00522DB5" w:rsidRPr="00963849" w:rsidRDefault="008F48D0" w:rsidP="00522DB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01BA3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522DB5"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/>
            </w:r>
            <w:r w:rsidR="00522DB5" w:rsidRPr="00963849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B53DC" w14:textId="77777777" w:rsidR="00522DB5" w:rsidRPr="00963849" w:rsidRDefault="00522DB5" w:rsidP="00522DB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BD07BF" w14:textId="2BF43073" w:rsidR="00522DB5" w:rsidRPr="00963849" w:rsidRDefault="00522DB5" w:rsidP="00522DB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4D4C3A" w:rsidRPr="007A2507" w14:paraId="752BF50B" w14:textId="77777777" w:rsidTr="002411A6">
        <w:trPr>
          <w:trHeight w:val="311"/>
        </w:trPr>
        <w:tc>
          <w:tcPr>
            <w:tcW w:w="3831" w:type="dxa"/>
            <w:vAlign w:val="bottom"/>
          </w:tcPr>
          <w:p w14:paraId="6F5B8F1C" w14:textId="77777777" w:rsidR="0008677C" w:rsidRPr="00963849" w:rsidRDefault="0008677C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268E17F7" w14:textId="77777777" w:rsidR="0008677C" w:rsidRPr="00963849" w:rsidRDefault="0008677C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3A1CB2" w14:textId="77777777" w:rsidR="0008677C" w:rsidRPr="00963849" w:rsidRDefault="0008677C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346BBAD2" w14:textId="77777777" w:rsidR="0008677C" w:rsidRPr="00963849" w:rsidRDefault="0008677C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23EAE22F" w14:textId="77777777" w:rsidR="0008677C" w:rsidRPr="00963849" w:rsidRDefault="0008677C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F3DB07" w14:textId="77777777" w:rsidR="0008677C" w:rsidRPr="00963849" w:rsidRDefault="0008677C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2646A1" w14:textId="77777777" w:rsidR="0008677C" w:rsidRPr="00963849" w:rsidRDefault="0008677C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97052F9" w14:textId="77777777" w:rsidR="0008677C" w:rsidRPr="00963849" w:rsidRDefault="0008677C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756A0" w:rsidRPr="007A2507" w14:paraId="033BF70F" w14:textId="77777777" w:rsidTr="002411A6">
        <w:tc>
          <w:tcPr>
            <w:tcW w:w="3831" w:type="dxa"/>
            <w:vAlign w:val="center"/>
            <w:hideMark/>
          </w:tcPr>
          <w:p w14:paraId="326497FD" w14:textId="740B96E7" w:rsidR="000756A0" w:rsidRPr="00963849" w:rsidRDefault="000756A0" w:rsidP="000756A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eastAsia="Cordia New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44" w:type="dxa"/>
          </w:tcPr>
          <w:p w14:paraId="58279B74" w14:textId="5CAF3397" w:rsidR="000756A0" w:rsidRPr="00963849" w:rsidRDefault="00E07F4B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12,449</w:t>
            </w:r>
          </w:p>
        </w:tc>
        <w:tc>
          <w:tcPr>
            <w:tcW w:w="236" w:type="dxa"/>
          </w:tcPr>
          <w:p w14:paraId="0283831E" w14:textId="77777777" w:rsidR="000756A0" w:rsidRPr="00963849" w:rsidRDefault="000756A0" w:rsidP="000756A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A49BE70" w14:textId="480B52AC" w:rsidR="000756A0" w:rsidRPr="00963849" w:rsidRDefault="000756A0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15,963</w:t>
            </w:r>
          </w:p>
        </w:tc>
        <w:tc>
          <w:tcPr>
            <w:tcW w:w="237" w:type="dxa"/>
          </w:tcPr>
          <w:p w14:paraId="4A1B8C6E" w14:textId="77777777" w:rsidR="000756A0" w:rsidRPr="00963849" w:rsidRDefault="000756A0" w:rsidP="000756A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DE73C35" w14:textId="52400286" w:rsidR="000756A0" w:rsidRPr="00963849" w:rsidRDefault="00E07F4B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11,287</w:t>
            </w:r>
          </w:p>
        </w:tc>
        <w:tc>
          <w:tcPr>
            <w:tcW w:w="236" w:type="dxa"/>
          </w:tcPr>
          <w:p w14:paraId="4AFD8928" w14:textId="77777777" w:rsidR="000756A0" w:rsidRPr="00963849" w:rsidRDefault="000756A0" w:rsidP="000756A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7B839D71" w14:textId="530F319E" w:rsidR="000756A0" w:rsidRPr="00963849" w:rsidRDefault="000756A0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14,000</w:t>
            </w:r>
          </w:p>
        </w:tc>
      </w:tr>
      <w:tr w:rsidR="000756A0" w:rsidRPr="007A2507" w14:paraId="5C24E750" w14:textId="77777777" w:rsidTr="002411A6">
        <w:tc>
          <w:tcPr>
            <w:tcW w:w="3831" w:type="dxa"/>
          </w:tcPr>
          <w:p w14:paraId="07CE5FF3" w14:textId="5BA483BF" w:rsidR="000756A0" w:rsidRPr="00963849" w:rsidRDefault="000756A0" w:rsidP="000756A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63849">
              <w:rPr>
                <w:rFonts w:ascii="Browallia New" w:eastAsia="Cordia New" w:hAnsi="Browallia New" w:cs="Browallia New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144" w:type="dxa"/>
          </w:tcPr>
          <w:p w14:paraId="13439DC2" w14:textId="02D6970A" w:rsidR="000756A0" w:rsidRPr="00963849" w:rsidRDefault="00E07F4B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25,552</w:t>
            </w:r>
          </w:p>
        </w:tc>
        <w:tc>
          <w:tcPr>
            <w:tcW w:w="236" w:type="dxa"/>
          </w:tcPr>
          <w:p w14:paraId="2407E2F6" w14:textId="77777777" w:rsidR="000756A0" w:rsidRPr="00963849" w:rsidRDefault="000756A0" w:rsidP="000756A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D9AB5C8" w14:textId="4CBF35CD" w:rsidR="000756A0" w:rsidRPr="00963849" w:rsidRDefault="000756A0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25,552</w:t>
            </w:r>
          </w:p>
        </w:tc>
        <w:tc>
          <w:tcPr>
            <w:tcW w:w="237" w:type="dxa"/>
          </w:tcPr>
          <w:p w14:paraId="133C9F43" w14:textId="77777777" w:rsidR="000756A0" w:rsidRPr="00963849" w:rsidRDefault="000756A0" w:rsidP="000756A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17B68C82" w14:textId="426F65EB" w:rsidR="000756A0" w:rsidRPr="00963849" w:rsidRDefault="00E07F4B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22,177</w:t>
            </w:r>
          </w:p>
        </w:tc>
        <w:tc>
          <w:tcPr>
            <w:tcW w:w="236" w:type="dxa"/>
          </w:tcPr>
          <w:p w14:paraId="51390F6C" w14:textId="77777777" w:rsidR="000756A0" w:rsidRPr="00963849" w:rsidRDefault="000756A0" w:rsidP="000756A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151184EB" w14:textId="625CA45D" w:rsidR="000756A0" w:rsidRPr="00963849" w:rsidRDefault="000756A0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22,177</w:t>
            </w:r>
          </w:p>
        </w:tc>
      </w:tr>
      <w:tr w:rsidR="000756A0" w:rsidRPr="007A2507" w14:paraId="01C3E26E" w14:textId="77777777" w:rsidTr="002411A6">
        <w:tc>
          <w:tcPr>
            <w:tcW w:w="3831" w:type="dxa"/>
          </w:tcPr>
          <w:p w14:paraId="6798E0A9" w14:textId="33ADCC4A" w:rsidR="000756A0" w:rsidRPr="00963849" w:rsidRDefault="000756A0" w:rsidP="000756A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63849">
              <w:rPr>
                <w:rFonts w:ascii="Browallia New" w:eastAsia="Cordia New" w:hAnsi="Browallia New" w:cs="Browallia New"/>
                <w:sz w:val="28"/>
                <w:szCs w:val="28"/>
                <w:cs/>
                <w:lang w:val="en-GB"/>
              </w:rPr>
              <w:t>ค่ารางวัลการขายค้างจ่าย</w:t>
            </w:r>
          </w:p>
        </w:tc>
        <w:tc>
          <w:tcPr>
            <w:tcW w:w="1144" w:type="dxa"/>
          </w:tcPr>
          <w:p w14:paraId="6EEF9759" w14:textId="000F3FF1" w:rsidR="000756A0" w:rsidRPr="00963849" w:rsidRDefault="00E07F4B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16,723</w:t>
            </w:r>
          </w:p>
        </w:tc>
        <w:tc>
          <w:tcPr>
            <w:tcW w:w="236" w:type="dxa"/>
          </w:tcPr>
          <w:p w14:paraId="788E1702" w14:textId="77777777" w:rsidR="000756A0" w:rsidRPr="00963849" w:rsidRDefault="000756A0" w:rsidP="000756A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E15944B" w14:textId="66D6C132" w:rsidR="000756A0" w:rsidRPr="00963849" w:rsidRDefault="000756A0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14,91</w:t>
            </w:r>
            <w:r w:rsidR="0018397D" w:rsidRPr="00963849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1CE70918" w14:textId="77777777" w:rsidR="000756A0" w:rsidRPr="00963849" w:rsidRDefault="000756A0" w:rsidP="000756A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66549D55" w14:textId="344A8F57" w:rsidR="000756A0" w:rsidRPr="00963849" w:rsidRDefault="00E07F4B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16,713</w:t>
            </w:r>
          </w:p>
        </w:tc>
        <w:tc>
          <w:tcPr>
            <w:tcW w:w="236" w:type="dxa"/>
          </w:tcPr>
          <w:p w14:paraId="5724A7E2" w14:textId="77777777" w:rsidR="000756A0" w:rsidRPr="00963849" w:rsidRDefault="000756A0" w:rsidP="000756A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3449796C" w14:textId="171A639F" w:rsidR="000756A0" w:rsidRPr="00963849" w:rsidRDefault="000756A0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14,915</w:t>
            </w:r>
          </w:p>
        </w:tc>
      </w:tr>
      <w:tr w:rsidR="000756A0" w:rsidRPr="007A2507" w14:paraId="69600854" w14:textId="77777777" w:rsidTr="002411A6">
        <w:tc>
          <w:tcPr>
            <w:tcW w:w="3831" w:type="dxa"/>
          </w:tcPr>
          <w:p w14:paraId="42B5861B" w14:textId="74AE5B2F" w:rsidR="000756A0" w:rsidRPr="00963849" w:rsidRDefault="000756A0" w:rsidP="000756A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eastAsia="Cord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44" w:type="dxa"/>
          </w:tcPr>
          <w:p w14:paraId="48E69260" w14:textId="3DF5329A" w:rsidR="000756A0" w:rsidRPr="00963849" w:rsidRDefault="00E07F4B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8,057</w:t>
            </w:r>
          </w:p>
        </w:tc>
        <w:tc>
          <w:tcPr>
            <w:tcW w:w="236" w:type="dxa"/>
          </w:tcPr>
          <w:p w14:paraId="508A3B2D" w14:textId="77777777" w:rsidR="000756A0" w:rsidRPr="00963849" w:rsidRDefault="000756A0" w:rsidP="000756A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20D0011" w14:textId="464157FC" w:rsidR="000756A0" w:rsidRPr="00963849" w:rsidRDefault="000756A0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8,</w:t>
            </w:r>
            <w:r w:rsidR="00481893" w:rsidRPr="00963849">
              <w:rPr>
                <w:rFonts w:ascii="Browallia New" w:hAnsi="Browallia New" w:cs="Browallia New"/>
                <w:sz w:val="28"/>
                <w:szCs w:val="28"/>
              </w:rPr>
              <w:t>96</w:t>
            </w:r>
            <w:r w:rsidR="0018397D" w:rsidRPr="00963849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27C87A66" w14:textId="77777777" w:rsidR="000756A0" w:rsidRPr="00963849" w:rsidRDefault="000756A0" w:rsidP="000756A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510C55F3" w14:textId="485F6272" w:rsidR="000756A0" w:rsidRPr="00963849" w:rsidRDefault="00E07F4B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7,482</w:t>
            </w:r>
          </w:p>
        </w:tc>
        <w:tc>
          <w:tcPr>
            <w:tcW w:w="236" w:type="dxa"/>
          </w:tcPr>
          <w:p w14:paraId="614A1C46" w14:textId="77777777" w:rsidR="000756A0" w:rsidRPr="00963849" w:rsidRDefault="000756A0" w:rsidP="000756A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732B90D4" w14:textId="0C99240E" w:rsidR="000756A0" w:rsidRPr="00963849" w:rsidRDefault="000756A0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8,</w:t>
            </w:r>
            <w:r w:rsidR="00481893" w:rsidRPr="00963849">
              <w:rPr>
                <w:rFonts w:ascii="Browallia New" w:hAnsi="Browallia New" w:cs="Browallia New"/>
                <w:sz w:val="28"/>
                <w:szCs w:val="28"/>
              </w:rPr>
              <w:t>522</w:t>
            </w:r>
          </w:p>
        </w:tc>
      </w:tr>
      <w:tr w:rsidR="000756A0" w:rsidRPr="007A2507" w14:paraId="7C714142" w14:textId="77777777" w:rsidTr="003A429A">
        <w:tc>
          <w:tcPr>
            <w:tcW w:w="3831" w:type="dxa"/>
            <w:hideMark/>
          </w:tcPr>
          <w:p w14:paraId="242C6D56" w14:textId="2541311D" w:rsidR="000756A0" w:rsidRPr="00963849" w:rsidRDefault="000756A0" w:rsidP="000756A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963849">
              <w:rPr>
                <w:rFonts w:ascii="Browallia New" w:eastAsia="Cord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76B4885" w14:textId="278A68B1" w:rsidR="000756A0" w:rsidRPr="00963849" w:rsidRDefault="00E07F4B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62,781</w:t>
            </w:r>
          </w:p>
        </w:tc>
        <w:tc>
          <w:tcPr>
            <w:tcW w:w="236" w:type="dxa"/>
          </w:tcPr>
          <w:p w14:paraId="49C9ECB5" w14:textId="77777777" w:rsidR="000756A0" w:rsidRPr="00963849" w:rsidRDefault="000756A0" w:rsidP="000756A0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28AC626" w14:textId="64E2FB0F" w:rsidR="000756A0" w:rsidRPr="00963849" w:rsidRDefault="000756A0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65,395</w:t>
            </w:r>
          </w:p>
        </w:tc>
        <w:tc>
          <w:tcPr>
            <w:tcW w:w="237" w:type="dxa"/>
            <w:shd w:val="clear" w:color="auto" w:fill="auto"/>
          </w:tcPr>
          <w:p w14:paraId="00E09D50" w14:textId="77777777" w:rsidR="000756A0" w:rsidRPr="00963849" w:rsidRDefault="000756A0" w:rsidP="000756A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3FFC30E" w14:textId="27472953" w:rsidR="000756A0" w:rsidRPr="00963849" w:rsidRDefault="00E07F4B" w:rsidP="000756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57,659</w:t>
            </w:r>
          </w:p>
        </w:tc>
        <w:tc>
          <w:tcPr>
            <w:tcW w:w="236" w:type="dxa"/>
          </w:tcPr>
          <w:p w14:paraId="45EAC462" w14:textId="77777777" w:rsidR="000756A0" w:rsidRPr="00963849" w:rsidRDefault="000756A0" w:rsidP="000756A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A7CAFCD" w14:textId="610846C0" w:rsidR="000756A0" w:rsidRPr="00963849" w:rsidRDefault="000756A0" w:rsidP="000756A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59,614</w:t>
            </w:r>
          </w:p>
        </w:tc>
      </w:tr>
    </w:tbl>
    <w:p w14:paraId="1A21799E" w14:textId="77777777" w:rsidR="00E33153" w:rsidRPr="00963849" w:rsidRDefault="00E33153" w:rsidP="00FA382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3F42517C" w14:textId="66CE79BF" w:rsidR="00E317E6" w:rsidRPr="00963849" w:rsidRDefault="00E317E6" w:rsidP="00C50BCC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ภาระผูกพันผลประโยชน์พนักงาน</w:t>
      </w:r>
    </w:p>
    <w:p w14:paraId="00662691" w14:textId="77777777" w:rsidR="00C71344" w:rsidRPr="00963849" w:rsidRDefault="00C71344" w:rsidP="00A7155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E9B4C7B" w14:textId="3DCE6D33" w:rsidR="0008677C" w:rsidRPr="00963849" w:rsidRDefault="001E3C7E" w:rsidP="002411A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bookmarkStart w:id="7" w:name="_Hlk149925723"/>
      <w:r w:rsidRPr="00963849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401BA3" w:rsidRPr="00963849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Pr="00963849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401BA3" w:rsidRPr="00963849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0756A0" w:rsidRPr="00963849">
        <w:rPr>
          <w:rFonts w:ascii="Browallia New" w:hAnsi="Browallia New" w:cs="Browallia New"/>
          <w:sz w:val="27"/>
          <w:szCs w:val="27"/>
        </w:rPr>
        <w:t>2566</w:t>
      </w:r>
      <w:r w:rsidR="00E317E6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E317E6" w:rsidRPr="00963849">
        <w:rPr>
          <w:rFonts w:ascii="Browallia New" w:hAnsi="Browallia New" w:cs="Browallia New"/>
          <w:sz w:val="28"/>
          <w:szCs w:val="28"/>
          <w:cs/>
        </w:rPr>
        <w:t>ภาระผูกพันผลประโยชน์พนักงานมีการเปลี่ยนแปลงดังนี้</w:t>
      </w:r>
    </w:p>
    <w:bookmarkEnd w:id="7"/>
    <w:p w14:paraId="68FD5A8E" w14:textId="77777777" w:rsidR="00B51829" w:rsidRPr="00963849" w:rsidRDefault="00B51829" w:rsidP="00B5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5" w:right="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66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4420"/>
        <w:gridCol w:w="2227"/>
        <w:gridCol w:w="236"/>
        <w:gridCol w:w="2183"/>
      </w:tblGrid>
      <w:tr w:rsidR="004D4C3A" w:rsidRPr="007A2507" w14:paraId="577BBBC1" w14:textId="77777777" w:rsidTr="002411A6">
        <w:tc>
          <w:tcPr>
            <w:tcW w:w="4420" w:type="dxa"/>
          </w:tcPr>
          <w:p w14:paraId="60F4B9FC" w14:textId="77777777" w:rsidR="003145F3" w:rsidRPr="00963849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227" w:type="dxa"/>
          </w:tcPr>
          <w:p w14:paraId="278FE8A4" w14:textId="77777777" w:rsidR="003145F3" w:rsidRPr="00963849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56DCAB3A" w14:textId="77777777" w:rsidR="003145F3" w:rsidRPr="00963849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6AA1AD21" w14:textId="100DD692" w:rsidR="003145F3" w:rsidRPr="00963849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  <w:r w:rsidR="00CB3DB0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7A2507" w14:paraId="0E3336A5" w14:textId="77777777" w:rsidTr="002411A6">
        <w:tc>
          <w:tcPr>
            <w:tcW w:w="4420" w:type="dxa"/>
          </w:tcPr>
          <w:p w14:paraId="40DEC31D" w14:textId="77777777" w:rsidR="003145F3" w:rsidRPr="00963849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14:paraId="3CF00DDF" w14:textId="77777777" w:rsidR="003145F3" w:rsidRPr="00963849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6050F1C9" w14:textId="77777777" w:rsidR="003145F3" w:rsidRPr="00963849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1C589AB1" w14:textId="77777777" w:rsidR="003145F3" w:rsidRPr="00963849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7A2507" w14:paraId="610F85AB" w14:textId="77777777" w:rsidTr="002411A6">
        <w:trPr>
          <w:trHeight w:val="341"/>
        </w:trPr>
        <w:tc>
          <w:tcPr>
            <w:tcW w:w="4420" w:type="dxa"/>
          </w:tcPr>
          <w:p w14:paraId="5DC41036" w14:textId="77777777" w:rsidR="003145F3" w:rsidRPr="00963849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227" w:type="dxa"/>
            <w:tcBorders>
              <w:top w:val="single" w:sz="4" w:space="0" w:color="auto"/>
            </w:tcBorders>
          </w:tcPr>
          <w:p w14:paraId="45AED144" w14:textId="77777777" w:rsidR="003145F3" w:rsidRPr="00963849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5E9EFBE3" w14:textId="77777777" w:rsidR="003145F3" w:rsidRPr="00963849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143219AC" w14:textId="77777777" w:rsidR="003145F3" w:rsidRPr="00963849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7A2507" w14:paraId="356B8E59" w14:textId="77777777" w:rsidTr="002411A6">
        <w:tc>
          <w:tcPr>
            <w:tcW w:w="4420" w:type="dxa"/>
          </w:tcPr>
          <w:p w14:paraId="2B87D514" w14:textId="44C11379" w:rsidR="00A8561F" w:rsidRPr="00963849" w:rsidRDefault="00A8561F" w:rsidP="00725EA3">
            <w:pPr>
              <w:tabs>
                <w:tab w:val="left" w:pos="3090"/>
                <w:tab w:val="left" w:pos="4860"/>
              </w:tabs>
              <w:spacing w:line="240" w:lineRule="auto"/>
              <w:ind w:left="-30" w:hanging="143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 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 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 1 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 256</w:t>
            </w:r>
            <w:r w:rsidR="005C3CCA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227" w:type="dxa"/>
            <w:shd w:val="clear" w:color="auto" w:fill="auto"/>
          </w:tcPr>
          <w:p w14:paraId="15061F95" w14:textId="0B9BF5BE" w:rsidR="00A8561F" w:rsidRPr="00963849" w:rsidRDefault="00925AC9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20,446</w:t>
            </w:r>
          </w:p>
        </w:tc>
        <w:tc>
          <w:tcPr>
            <w:tcW w:w="236" w:type="dxa"/>
            <w:shd w:val="clear" w:color="auto" w:fill="auto"/>
          </w:tcPr>
          <w:p w14:paraId="26F65D43" w14:textId="77777777" w:rsidR="00A8561F" w:rsidRPr="0096384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5464ADC7" w14:textId="6361606B" w:rsidR="00A8561F" w:rsidRPr="00963849" w:rsidRDefault="00AB0811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19,694</w:t>
            </w:r>
          </w:p>
        </w:tc>
      </w:tr>
      <w:tr w:rsidR="004D4C3A" w:rsidRPr="007A2507" w14:paraId="2FE952FA" w14:textId="77777777" w:rsidTr="002411A6">
        <w:tc>
          <w:tcPr>
            <w:tcW w:w="4420" w:type="dxa"/>
          </w:tcPr>
          <w:p w14:paraId="7A40CB1D" w14:textId="2776054C" w:rsidR="00A10714" w:rsidRPr="00963849" w:rsidRDefault="00A10714" w:rsidP="00725EA3">
            <w:pPr>
              <w:tabs>
                <w:tab w:val="left" w:pos="3390"/>
              </w:tabs>
              <w:spacing w:line="240" w:lineRule="auto"/>
              <w:ind w:left="-1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ต้นทุนบริการปัจจุบัน</w:t>
            </w:r>
          </w:p>
        </w:tc>
        <w:tc>
          <w:tcPr>
            <w:tcW w:w="2227" w:type="dxa"/>
            <w:shd w:val="clear" w:color="auto" w:fill="auto"/>
          </w:tcPr>
          <w:p w14:paraId="22BD0F1F" w14:textId="0C0914A5" w:rsidR="00A10714" w:rsidRPr="00963849" w:rsidRDefault="00427F88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2,329</w:t>
            </w:r>
          </w:p>
        </w:tc>
        <w:tc>
          <w:tcPr>
            <w:tcW w:w="236" w:type="dxa"/>
            <w:shd w:val="clear" w:color="auto" w:fill="auto"/>
          </w:tcPr>
          <w:p w14:paraId="49F9EE34" w14:textId="77777777" w:rsidR="00A10714" w:rsidRPr="00963849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143427D8" w14:textId="5931153C" w:rsidR="00A10714" w:rsidRPr="00963849" w:rsidRDefault="00427F88" w:rsidP="00427F8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2,258</w:t>
            </w:r>
          </w:p>
        </w:tc>
      </w:tr>
      <w:tr w:rsidR="004D4C3A" w:rsidRPr="007A2507" w14:paraId="17EC5B95" w14:textId="77777777" w:rsidTr="002411A6">
        <w:tc>
          <w:tcPr>
            <w:tcW w:w="4420" w:type="dxa"/>
          </w:tcPr>
          <w:p w14:paraId="3F9507F9" w14:textId="75B5FD83" w:rsidR="00A10714" w:rsidRPr="00963849" w:rsidRDefault="00A10714" w:rsidP="00725EA3">
            <w:pPr>
              <w:tabs>
                <w:tab w:val="left" w:pos="3390"/>
              </w:tabs>
              <w:spacing w:line="240" w:lineRule="auto"/>
              <w:ind w:left="-1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 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2227" w:type="dxa"/>
            <w:shd w:val="clear" w:color="auto" w:fill="auto"/>
          </w:tcPr>
          <w:p w14:paraId="535FBD3D" w14:textId="40075FE2" w:rsidR="00A10714" w:rsidRPr="00963849" w:rsidRDefault="00427F88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282</w:t>
            </w:r>
          </w:p>
        </w:tc>
        <w:tc>
          <w:tcPr>
            <w:tcW w:w="236" w:type="dxa"/>
            <w:shd w:val="clear" w:color="auto" w:fill="auto"/>
          </w:tcPr>
          <w:p w14:paraId="1AEBA893" w14:textId="77777777" w:rsidR="00A10714" w:rsidRPr="00963849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5DAED9F4" w14:textId="0F2CF7DF" w:rsidR="00A10714" w:rsidRPr="00963849" w:rsidRDefault="00427F88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AU"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val="en-AU" w:eastAsia="th-TH"/>
              </w:rPr>
              <w:t>272</w:t>
            </w:r>
          </w:p>
        </w:tc>
      </w:tr>
      <w:tr w:rsidR="004D4C3A" w:rsidRPr="007A2507" w14:paraId="716B2C29" w14:textId="77777777" w:rsidTr="002411A6">
        <w:tc>
          <w:tcPr>
            <w:tcW w:w="4420" w:type="dxa"/>
          </w:tcPr>
          <w:p w14:paraId="3002727A" w14:textId="5C1A783B" w:rsidR="00A10714" w:rsidRPr="00963849" w:rsidRDefault="00A10714" w:rsidP="00725EA3">
            <w:pPr>
              <w:tabs>
                <w:tab w:val="left" w:pos="3390"/>
              </w:tabs>
              <w:spacing w:line="240" w:lineRule="auto"/>
              <w:ind w:left="-1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227" w:type="dxa"/>
            <w:tcBorders>
              <w:top w:val="single" w:sz="4" w:space="0" w:color="auto"/>
            </w:tcBorders>
            <w:shd w:val="clear" w:color="auto" w:fill="auto"/>
          </w:tcPr>
          <w:p w14:paraId="68EE9081" w14:textId="23EDF628" w:rsidR="00A10714" w:rsidRPr="00963849" w:rsidRDefault="00427F88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23,057</w:t>
            </w:r>
          </w:p>
        </w:tc>
        <w:tc>
          <w:tcPr>
            <w:tcW w:w="236" w:type="dxa"/>
            <w:shd w:val="clear" w:color="auto" w:fill="auto"/>
          </w:tcPr>
          <w:p w14:paraId="232A8B11" w14:textId="77777777" w:rsidR="00A10714" w:rsidRPr="00963849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  <w:shd w:val="clear" w:color="auto" w:fill="auto"/>
          </w:tcPr>
          <w:p w14:paraId="3225DBBA" w14:textId="508C54D3" w:rsidR="00A10714" w:rsidRPr="00963849" w:rsidRDefault="00427F88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22,224</w:t>
            </w:r>
          </w:p>
        </w:tc>
      </w:tr>
      <w:tr w:rsidR="004D4C3A" w:rsidRPr="007A2507" w14:paraId="04FDAF48" w14:textId="77777777" w:rsidTr="002411A6">
        <w:tc>
          <w:tcPr>
            <w:tcW w:w="4420" w:type="dxa"/>
          </w:tcPr>
          <w:p w14:paraId="2520FB91" w14:textId="36F2769E" w:rsidR="00A10714" w:rsidRPr="00963849" w:rsidRDefault="00A10714" w:rsidP="00725EA3">
            <w:pPr>
              <w:tabs>
                <w:tab w:val="left" w:pos="3390"/>
              </w:tabs>
              <w:spacing w:line="240" w:lineRule="auto"/>
              <w:ind w:left="-172" w:right="-1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ส่วนที่ถึงกำหนดชำระภายใน</w:t>
            </w:r>
            <w:r w:rsidR="003606F1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หนึ่ง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227" w:type="dxa"/>
            <w:shd w:val="clear" w:color="auto" w:fill="auto"/>
          </w:tcPr>
          <w:p w14:paraId="7D5FACBC" w14:textId="099DD706" w:rsidR="00A10714" w:rsidRPr="00963849" w:rsidRDefault="00427F88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(617)</w:t>
            </w:r>
          </w:p>
        </w:tc>
        <w:tc>
          <w:tcPr>
            <w:tcW w:w="236" w:type="dxa"/>
            <w:shd w:val="clear" w:color="auto" w:fill="auto"/>
          </w:tcPr>
          <w:p w14:paraId="5A7297F0" w14:textId="77777777" w:rsidR="00A10714" w:rsidRPr="00963849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793BC4E6" w14:textId="019ABEF2" w:rsidR="00A10714" w:rsidRPr="00963849" w:rsidRDefault="00427F88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(617)</w:t>
            </w:r>
          </w:p>
        </w:tc>
      </w:tr>
      <w:tr w:rsidR="00A10714" w:rsidRPr="007A2507" w14:paraId="1E3A66F3" w14:textId="77777777" w:rsidTr="002411A6">
        <w:tc>
          <w:tcPr>
            <w:tcW w:w="4420" w:type="dxa"/>
          </w:tcPr>
          <w:p w14:paraId="133A1D39" w14:textId="39519006" w:rsidR="00A10714" w:rsidRPr="00963849" w:rsidRDefault="00A10714" w:rsidP="00725EA3">
            <w:pPr>
              <w:tabs>
                <w:tab w:val="left" w:pos="3090"/>
                <w:tab w:val="left" w:pos="4860"/>
              </w:tabs>
              <w:spacing w:line="240" w:lineRule="auto"/>
              <w:ind w:left="-172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 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ยอดคงเหลือ ณ วันที่</w:t>
            </w:r>
            <w:r w:rsidR="00984952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E3C7E"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30</w:t>
            </w:r>
            <w:r w:rsidR="001E3C7E" w:rsidRPr="00963849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401BA3"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กันยายน</w:t>
            </w:r>
            <w:r w:rsidR="001E3C7E" w:rsidRPr="00963849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0756A0" w:rsidRPr="00963849">
              <w:rPr>
                <w:rFonts w:ascii="Browallia New" w:hAnsi="Browallia New" w:cs="Browallia New"/>
                <w:sz w:val="27"/>
                <w:szCs w:val="27"/>
              </w:rPr>
              <w:t>2566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77FD2CC" w14:textId="14954939" w:rsidR="00A10714" w:rsidRPr="00963849" w:rsidRDefault="00427F88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22,440</w:t>
            </w:r>
          </w:p>
        </w:tc>
        <w:tc>
          <w:tcPr>
            <w:tcW w:w="236" w:type="dxa"/>
            <w:shd w:val="clear" w:color="auto" w:fill="auto"/>
          </w:tcPr>
          <w:p w14:paraId="3DC6B3B3" w14:textId="77777777" w:rsidR="00A10714" w:rsidRPr="00963849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AE8C0D5" w14:textId="58B61188" w:rsidR="00A10714" w:rsidRPr="00963849" w:rsidRDefault="00427F88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21,607</w:t>
            </w:r>
          </w:p>
        </w:tc>
      </w:tr>
    </w:tbl>
    <w:p w14:paraId="5980E54A" w14:textId="77B439CD" w:rsidR="00FA3820" w:rsidRPr="00963849" w:rsidRDefault="00FA3820" w:rsidP="007C424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AB90FAB" w14:textId="77777777" w:rsidR="002C6994" w:rsidRPr="00963849" w:rsidRDefault="002C6994" w:rsidP="007C424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5ECFCDA" w14:textId="79CFFB7F" w:rsidR="00864EBE" w:rsidRPr="00963849" w:rsidRDefault="008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  <w:r w:rsidRPr="00963849"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0F782DC9" w14:textId="2615E8F7" w:rsidR="0002174F" w:rsidRPr="005A5847" w:rsidRDefault="002F0C4A" w:rsidP="00A7155D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bookmarkStart w:id="8" w:name="_Hlk490246382"/>
      <w:bookmarkStart w:id="9" w:name="_Hlk490226815"/>
      <w:bookmarkEnd w:id="6"/>
      <w:r w:rsidRPr="005A584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รายได้</w:t>
      </w:r>
    </w:p>
    <w:p w14:paraId="57F84650" w14:textId="77777777" w:rsidR="000E4755" w:rsidRPr="00963849" w:rsidRDefault="000E4755" w:rsidP="004D066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2"/>
          <w:szCs w:val="22"/>
          <w:highlight w:val="yellow"/>
        </w:rPr>
      </w:pPr>
    </w:p>
    <w:p w14:paraId="7C4A29B6" w14:textId="77777777" w:rsidR="004742C4" w:rsidRPr="00963849" w:rsidRDefault="004742C4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96384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ข้อมูลการ</w:t>
      </w:r>
      <w:r w:rsidRPr="00963849">
        <w:rPr>
          <w:rFonts w:ascii="Browallia New" w:hAnsi="Browallia New" w:cs="Browallia New"/>
          <w:sz w:val="28"/>
          <w:szCs w:val="28"/>
          <w:cs/>
        </w:rPr>
        <w:t>จำแนก</w:t>
      </w:r>
      <w:r w:rsidRPr="00963849">
        <w:rPr>
          <w:rFonts w:ascii="Browallia New" w:hAnsi="Browallia New" w:cs="Browallia New"/>
          <w:sz w:val="28"/>
          <w:szCs w:val="28"/>
          <w:cs/>
          <w:lang w:val="en-GB"/>
        </w:rPr>
        <w:t>รายได้</w:t>
      </w:r>
      <w:r w:rsidRPr="0096384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ตามประเภทของสินค้าหรือบริการ และวิธีการบันทึกรายได้ มีดังนี้</w:t>
      </w:r>
    </w:p>
    <w:p w14:paraId="3AF4EF57" w14:textId="77777777" w:rsidR="002078E2" w:rsidRPr="00963849" w:rsidRDefault="002078E2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tbl>
      <w:tblPr>
        <w:tblStyle w:val="TableGrid1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1134"/>
        <w:gridCol w:w="1134"/>
        <w:gridCol w:w="1134"/>
        <w:gridCol w:w="1134"/>
      </w:tblGrid>
      <w:tr w:rsidR="002078E2" w:rsidRPr="007A2507" w14:paraId="4184573A" w14:textId="77777777">
        <w:tc>
          <w:tcPr>
            <w:tcW w:w="2410" w:type="dxa"/>
            <w:shd w:val="clear" w:color="auto" w:fill="auto"/>
          </w:tcPr>
          <w:p w14:paraId="3199D4BD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758319DE" w14:textId="77777777" w:rsidR="002078E2" w:rsidRPr="00963849" w:rsidRDefault="002078E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2078E2" w:rsidRPr="007A2507" w14:paraId="573455C3" w14:textId="77777777">
        <w:tc>
          <w:tcPr>
            <w:tcW w:w="2410" w:type="dxa"/>
            <w:shd w:val="clear" w:color="auto" w:fill="auto"/>
          </w:tcPr>
          <w:p w14:paraId="0D133666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51A90DE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078E2" w:rsidRPr="007A2507" w14:paraId="2D2CA921" w14:textId="77777777">
        <w:tc>
          <w:tcPr>
            <w:tcW w:w="2410" w:type="dxa"/>
            <w:shd w:val="clear" w:color="auto" w:fill="auto"/>
          </w:tcPr>
          <w:p w14:paraId="0DCAEDC3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D10161A" w14:textId="591A12B1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963849"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 w:rsidR="00401BA3"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กันยายน</w:t>
            </w:r>
          </w:p>
        </w:tc>
      </w:tr>
      <w:tr w:rsidR="002078E2" w:rsidRPr="007A2507" w14:paraId="1D1BEAD4" w14:textId="77777777">
        <w:tc>
          <w:tcPr>
            <w:tcW w:w="2410" w:type="dxa"/>
            <w:shd w:val="clear" w:color="auto" w:fill="auto"/>
          </w:tcPr>
          <w:p w14:paraId="25612DFB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1C2DCB9B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จำหน่ายเครื่องมือและ</w:t>
            </w:r>
            <w:r w:rsidRPr="00963849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23E8AF7C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30A0E809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27F27FC2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2078E2" w:rsidRPr="007A2507" w14:paraId="330C96D3" w14:textId="77777777">
        <w:tc>
          <w:tcPr>
            <w:tcW w:w="2410" w:type="dxa"/>
            <w:shd w:val="clear" w:color="auto" w:fill="auto"/>
          </w:tcPr>
          <w:p w14:paraId="530C8714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22A6EFB8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79473D6F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  <w:hideMark/>
          </w:tcPr>
          <w:p w14:paraId="3D0CB220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2B1A578F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  <w:hideMark/>
          </w:tcPr>
          <w:p w14:paraId="2C9DCBF0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3CA57880" w14:textId="77777777" w:rsidR="002078E2" w:rsidRPr="00963849" w:rsidRDefault="002078E2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2078E2" w:rsidRPr="007A2507" w14:paraId="4FB46CDB" w14:textId="77777777">
        <w:tc>
          <w:tcPr>
            <w:tcW w:w="2410" w:type="dxa"/>
            <w:shd w:val="clear" w:color="auto" w:fill="auto"/>
          </w:tcPr>
          <w:p w14:paraId="0502EBB5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C192411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B898B8C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6BB5EDC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D33186F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C3D0D32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D30442E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078E2" w:rsidRPr="007A2507" w14:paraId="799E8E76" w14:textId="77777777">
        <w:tc>
          <w:tcPr>
            <w:tcW w:w="2410" w:type="dxa"/>
            <w:shd w:val="clear" w:color="auto" w:fill="auto"/>
            <w:vAlign w:val="bottom"/>
            <w:hideMark/>
          </w:tcPr>
          <w:p w14:paraId="57C0E6B9" w14:textId="77777777" w:rsidR="002078E2" w:rsidRPr="00963849" w:rsidRDefault="002078E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1E6026E5" w14:textId="25B7BD50" w:rsidR="002078E2" w:rsidRPr="00963849" w:rsidRDefault="004224FA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317,720</w:t>
            </w:r>
          </w:p>
        </w:tc>
        <w:tc>
          <w:tcPr>
            <w:tcW w:w="1134" w:type="dxa"/>
            <w:shd w:val="clear" w:color="auto" w:fill="auto"/>
          </w:tcPr>
          <w:p w14:paraId="69C0D0F1" w14:textId="53374A1A" w:rsidR="002078E2" w:rsidRPr="00963849" w:rsidRDefault="00413F7A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348,030</w:t>
            </w:r>
          </w:p>
        </w:tc>
        <w:tc>
          <w:tcPr>
            <w:tcW w:w="1134" w:type="dxa"/>
            <w:shd w:val="clear" w:color="auto" w:fill="auto"/>
          </w:tcPr>
          <w:p w14:paraId="251C9EC5" w14:textId="0436B105" w:rsidR="002078E2" w:rsidRPr="00963849" w:rsidRDefault="00300939" w:rsidP="00D91E56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18,193</w:t>
            </w:r>
          </w:p>
        </w:tc>
        <w:tc>
          <w:tcPr>
            <w:tcW w:w="1134" w:type="dxa"/>
            <w:shd w:val="clear" w:color="auto" w:fill="auto"/>
          </w:tcPr>
          <w:p w14:paraId="5603B0A6" w14:textId="4CCA8564" w:rsidR="002078E2" w:rsidRPr="00963849" w:rsidRDefault="00300939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18,165</w:t>
            </w:r>
          </w:p>
        </w:tc>
        <w:tc>
          <w:tcPr>
            <w:tcW w:w="1134" w:type="dxa"/>
            <w:shd w:val="clear" w:color="auto" w:fill="auto"/>
          </w:tcPr>
          <w:p w14:paraId="669CBC46" w14:textId="01EFC4FC" w:rsidR="002078E2" w:rsidRPr="00963849" w:rsidRDefault="00300939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335,913</w:t>
            </w:r>
          </w:p>
        </w:tc>
        <w:tc>
          <w:tcPr>
            <w:tcW w:w="1134" w:type="dxa"/>
            <w:shd w:val="clear" w:color="auto" w:fill="auto"/>
          </w:tcPr>
          <w:p w14:paraId="25EFBFD1" w14:textId="6BE62FE2" w:rsidR="002078E2" w:rsidRPr="00963849" w:rsidRDefault="00E03DB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366,195</w:t>
            </w:r>
          </w:p>
        </w:tc>
      </w:tr>
      <w:tr w:rsidR="002078E2" w:rsidRPr="007A2507" w14:paraId="1A96050F" w14:textId="77777777">
        <w:tc>
          <w:tcPr>
            <w:tcW w:w="2410" w:type="dxa"/>
            <w:shd w:val="clear" w:color="auto" w:fill="auto"/>
            <w:vAlign w:val="bottom"/>
            <w:hideMark/>
          </w:tcPr>
          <w:p w14:paraId="52CC4764" w14:textId="77777777" w:rsidR="002078E2" w:rsidRPr="00963849" w:rsidRDefault="002078E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DBB15B" w14:textId="04B7B5F0" w:rsidR="002078E2" w:rsidRPr="00963849" w:rsidRDefault="00F2646E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2FA45B" w14:textId="439C4C81" w:rsidR="002078E2" w:rsidRPr="00963849" w:rsidRDefault="00F2646E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C12F06" w14:textId="149A73CF" w:rsidR="002078E2" w:rsidRPr="00963849" w:rsidRDefault="00300939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3,609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35BC3E" w14:textId="1C175B9D" w:rsidR="002078E2" w:rsidRPr="00963849" w:rsidRDefault="00300939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2,950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835FCD" w14:textId="3E6507B8" w:rsidR="002078E2" w:rsidRPr="00963849" w:rsidRDefault="00300939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3,609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FF2E0A" w14:textId="5E7BD9BD" w:rsidR="002078E2" w:rsidRPr="00963849" w:rsidRDefault="00E03DB1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</w:t>
            </w:r>
            <w:r w:rsidR="007B0E79">
              <w:rPr>
                <w:rFonts w:ascii="Browallia New" w:eastAsia="Calibri" w:hAnsi="Browallia New" w:cs="Browallia New"/>
                <w:sz w:val="22"/>
                <w:szCs w:val="22"/>
              </w:rPr>
              <w:t>,950</w:t>
            </w:r>
          </w:p>
        </w:tc>
      </w:tr>
      <w:tr w:rsidR="002078E2" w:rsidRPr="007A2507" w14:paraId="1118D1A0" w14:textId="77777777">
        <w:tc>
          <w:tcPr>
            <w:tcW w:w="2410" w:type="dxa"/>
            <w:shd w:val="clear" w:color="auto" w:fill="auto"/>
            <w:vAlign w:val="bottom"/>
            <w:hideMark/>
          </w:tcPr>
          <w:p w14:paraId="084CD89C" w14:textId="77777777" w:rsidR="002078E2" w:rsidRPr="00963849" w:rsidRDefault="002078E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071E8914" w14:textId="2F99ECDF" w:rsidR="002078E2" w:rsidRPr="00963849" w:rsidRDefault="004224F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317,720</w:t>
            </w:r>
          </w:p>
        </w:tc>
        <w:tc>
          <w:tcPr>
            <w:tcW w:w="1134" w:type="dxa"/>
            <w:shd w:val="clear" w:color="auto" w:fill="auto"/>
          </w:tcPr>
          <w:p w14:paraId="397D84C8" w14:textId="29097559" w:rsidR="002078E2" w:rsidRPr="00963849" w:rsidRDefault="00300939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348,030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5BAF32" w14:textId="32F17AA2" w:rsidR="002078E2" w:rsidRPr="00963849" w:rsidRDefault="0030093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21,802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5CD008" w14:textId="3C90F90E" w:rsidR="002078E2" w:rsidRPr="00963849" w:rsidRDefault="0030093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21,115</w:t>
            </w:r>
          </w:p>
        </w:tc>
        <w:tc>
          <w:tcPr>
            <w:tcW w:w="1134" w:type="dxa"/>
            <w:shd w:val="clear" w:color="auto" w:fill="auto"/>
          </w:tcPr>
          <w:p w14:paraId="52A58597" w14:textId="709F7782" w:rsidR="002078E2" w:rsidRPr="00963849" w:rsidRDefault="00F2646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339,52</w:t>
            </w:r>
            <w:r w:rsidR="00523506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3302E505" w14:textId="7D73DE98" w:rsidR="002078E2" w:rsidRPr="00963849" w:rsidRDefault="007B0E7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369,145</w:t>
            </w:r>
          </w:p>
        </w:tc>
      </w:tr>
    </w:tbl>
    <w:p w14:paraId="2EBFFC3D" w14:textId="77777777" w:rsidR="002078E2" w:rsidRPr="00963849" w:rsidRDefault="002078E2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1134"/>
        <w:gridCol w:w="1134"/>
        <w:gridCol w:w="1134"/>
        <w:gridCol w:w="1134"/>
      </w:tblGrid>
      <w:tr w:rsidR="002078E2" w:rsidRPr="007A2507" w14:paraId="33A9A852" w14:textId="77777777">
        <w:tc>
          <w:tcPr>
            <w:tcW w:w="2410" w:type="dxa"/>
            <w:shd w:val="clear" w:color="auto" w:fill="auto"/>
          </w:tcPr>
          <w:p w14:paraId="5B704D1F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7E4B8E93" w14:textId="77777777" w:rsidR="002078E2" w:rsidRPr="00963849" w:rsidRDefault="002078E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2078E2" w:rsidRPr="007A2507" w14:paraId="3A8D0868" w14:textId="77777777">
        <w:tc>
          <w:tcPr>
            <w:tcW w:w="2410" w:type="dxa"/>
            <w:shd w:val="clear" w:color="auto" w:fill="auto"/>
          </w:tcPr>
          <w:p w14:paraId="0EAB22A4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565CA0AE" w14:textId="714D83DD" w:rsidR="002078E2" w:rsidRPr="00963849" w:rsidRDefault="002074E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2078E2" w:rsidRPr="007A2507" w14:paraId="3E5C3848" w14:textId="77777777">
        <w:tc>
          <w:tcPr>
            <w:tcW w:w="2410" w:type="dxa"/>
            <w:shd w:val="clear" w:color="auto" w:fill="auto"/>
          </w:tcPr>
          <w:p w14:paraId="4F884569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9DBBFDC" w14:textId="641885A1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สำหรับงวด</w:t>
            </w:r>
            <w:r w:rsidR="004E3FD8"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สาม</w:t>
            </w: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เดือนสิ้นสุดวันที่ </w:t>
            </w:r>
            <w:r w:rsidRPr="00963849"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 w:rsidR="00401BA3"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กันยายน</w:t>
            </w:r>
          </w:p>
        </w:tc>
      </w:tr>
      <w:tr w:rsidR="002078E2" w:rsidRPr="007A2507" w14:paraId="13D0E68D" w14:textId="77777777">
        <w:tc>
          <w:tcPr>
            <w:tcW w:w="2410" w:type="dxa"/>
            <w:shd w:val="clear" w:color="auto" w:fill="auto"/>
          </w:tcPr>
          <w:p w14:paraId="72E8086E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4A9861D7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จำหน่ายเครื่องมือและ</w:t>
            </w:r>
            <w:r w:rsidRPr="00963849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52EE54F0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1C3D613E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79C84A22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2078E2" w:rsidRPr="007A2507" w14:paraId="1C5A7BB6" w14:textId="77777777">
        <w:tc>
          <w:tcPr>
            <w:tcW w:w="2410" w:type="dxa"/>
            <w:shd w:val="clear" w:color="auto" w:fill="auto"/>
          </w:tcPr>
          <w:p w14:paraId="50296DCA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6065AB8F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37736A3C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  <w:hideMark/>
          </w:tcPr>
          <w:p w14:paraId="61BF5F1B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05B06A73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  <w:hideMark/>
          </w:tcPr>
          <w:p w14:paraId="5BF076DF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330D3296" w14:textId="77777777" w:rsidR="002078E2" w:rsidRPr="00963849" w:rsidRDefault="002078E2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2078E2" w:rsidRPr="007A2507" w14:paraId="7F6584F4" w14:textId="77777777">
        <w:tc>
          <w:tcPr>
            <w:tcW w:w="2410" w:type="dxa"/>
            <w:shd w:val="clear" w:color="auto" w:fill="auto"/>
          </w:tcPr>
          <w:p w14:paraId="5648B913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EF10470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F44242A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42C332E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EB42FF9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1A12925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EB42112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078E2" w:rsidRPr="007A2507" w14:paraId="600B9F30" w14:textId="77777777">
        <w:tc>
          <w:tcPr>
            <w:tcW w:w="2410" w:type="dxa"/>
            <w:shd w:val="clear" w:color="auto" w:fill="auto"/>
            <w:vAlign w:val="bottom"/>
            <w:hideMark/>
          </w:tcPr>
          <w:p w14:paraId="74AA930A" w14:textId="77777777" w:rsidR="002078E2" w:rsidRPr="00963849" w:rsidRDefault="002078E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4ED7DBBF" w14:textId="70A36856" w:rsidR="002078E2" w:rsidRPr="00963849" w:rsidRDefault="007B08E4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291,511</w:t>
            </w:r>
          </w:p>
        </w:tc>
        <w:tc>
          <w:tcPr>
            <w:tcW w:w="1134" w:type="dxa"/>
            <w:shd w:val="clear" w:color="auto" w:fill="auto"/>
          </w:tcPr>
          <w:p w14:paraId="4A1604A1" w14:textId="792C349C" w:rsidR="002078E2" w:rsidRPr="00963849" w:rsidRDefault="007B08E4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322,100</w:t>
            </w:r>
          </w:p>
        </w:tc>
        <w:tc>
          <w:tcPr>
            <w:tcW w:w="1134" w:type="dxa"/>
            <w:shd w:val="clear" w:color="auto" w:fill="auto"/>
          </w:tcPr>
          <w:p w14:paraId="49BC70F3" w14:textId="4796D544" w:rsidR="002078E2" w:rsidRPr="00963849" w:rsidRDefault="00536C44" w:rsidP="00D91E56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18,193</w:t>
            </w:r>
          </w:p>
        </w:tc>
        <w:tc>
          <w:tcPr>
            <w:tcW w:w="1134" w:type="dxa"/>
            <w:shd w:val="clear" w:color="auto" w:fill="auto"/>
          </w:tcPr>
          <w:p w14:paraId="5D45F9A9" w14:textId="6212FC8B" w:rsidR="002078E2" w:rsidRPr="00963849" w:rsidRDefault="006F5680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18,165</w:t>
            </w:r>
          </w:p>
        </w:tc>
        <w:tc>
          <w:tcPr>
            <w:tcW w:w="1134" w:type="dxa"/>
            <w:shd w:val="clear" w:color="auto" w:fill="auto"/>
          </w:tcPr>
          <w:p w14:paraId="6087AB00" w14:textId="0DCA4FA3" w:rsidR="002078E2" w:rsidRPr="00963849" w:rsidRDefault="00AF6864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309,704</w:t>
            </w:r>
          </w:p>
        </w:tc>
        <w:tc>
          <w:tcPr>
            <w:tcW w:w="1134" w:type="dxa"/>
            <w:shd w:val="clear" w:color="auto" w:fill="auto"/>
          </w:tcPr>
          <w:p w14:paraId="4FB7FA56" w14:textId="5B5A8600" w:rsidR="002078E2" w:rsidRPr="00963849" w:rsidRDefault="00AF6864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340,26</w:t>
            </w:r>
            <w:r w:rsidR="00B82282">
              <w:rPr>
                <w:rFonts w:ascii="Browallia New" w:eastAsia="Calibri" w:hAnsi="Browallia New" w:cs="Browallia New"/>
                <w:sz w:val="22"/>
                <w:szCs w:val="22"/>
              </w:rPr>
              <w:t>5</w:t>
            </w:r>
          </w:p>
        </w:tc>
      </w:tr>
      <w:tr w:rsidR="002078E2" w:rsidRPr="007A2507" w14:paraId="5BF41792" w14:textId="77777777">
        <w:tc>
          <w:tcPr>
            <w:tcW w:w="2410" w:type="dxa"/>
            <w:shd w:val="clear" w:color="auto" w:fill="auto"/>
            <w:vAlign w:val="bottom"/>
            <w:hideMark/>
          </w:tcPr>
          <w:p w14:paraId="38E6EE7F" w14:textId="77777777" w:rsidR="002078E2" w:rsidRPr="00963849" w:rsidRDefault="002078E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5853DC" w14:textId="478E5E5F" w:rsidR="002078E2" w:rsidRPr="00963849" w:rsidRDefault="00AF686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95CA9A" w14:textId="7DACEE55" w:rsidR="002078E2" w:rsidRPr="00963849" w:rsidRDefault="00AF686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8A722E" w14:textId="3041CF98" w:rsidR="002078E2" w:rsidRPr="00963849" w:rsidRDefault="006F5680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3,609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4B087C" w14:textId="00D8145B" w:rsidR="002078E2" w:rsidRPr="00963849" w:rsidRDefault="00AF686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2</w:t>
            </w:r>
            <w:r w:rsidR="006F5680">
              <w:rPr>
                <w:rFonts w:ascii="Browallia New" w:eastAsia="Calibri" w:hAnsi="Browallia New" w:cs="Browallia New"/>
                <w:sz w:val="22"/>
                <w:szCs w:val="22"/>
              </w:rPr>
              <w:t>,950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91323F" w14:textId="3A654341" w:rsidR="002078E2" w:rsidRPr="00963849" w:rsidRDefault="00AF686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3,609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417361" w14:textId="1E94EFC2" w:rsidR="002078E2" w:rsidRPr="00963849" w:rsidRDefault="00AF686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2,950</w:t>
            </w:r>
          </w:p>
        </w:tc>
      </w:tr>
      <w:tr w:rsidR="002078E2" w:rsidRPr="007A2507" w14:paraId="516C62F0" w14:textId="77777777">
        <w:tc>
          <w:tcPr>
            <w:tcW w:w="2410" w:type="dxa"/>
            <w:shd w:val="clear" w:color="auto" w:fill="auto"/>
            <w:vAlign w:val="bottom"/>
            <w:hideMark/>
          </w:tcPr>
          <w:p w14:paraId="3E3912E2" w14:textId="77777777" w:rsidR="002078E2" w:rsidRPr="00963849" w:rsidRDefault="002078E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2E962F96" w14:textId="67E9FF06" w:rsidR="002078E2" w:rsidRPr="00963849" w:rsidRDefault="007B08E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291,511</w:t>
            </w:r>
          </w:p>
        </w:tc>
        <w:tc>
          <w:tcPr>
            <w:tcW w:w="1134" w:type="dxa"/>
            <w:shd w:val="clear" w:color="auto" w:fill="auto"/>
          </w:tcPr>
          <w:p w14:paraId="52AC4BE8" w14:textId="4F94BC85" w:rsidR="002078E2" w:rsidRPr="00963849" w:rsidRDefault="00AF6864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7B08E4">
              <w:rPr>
                <w:rFonts w:ascii="Browallia New" w:hAnsi="Browallia New" w:cs="Browallia New"/>
                <w:sz w:val="22"/>
                <w:szCs w:val="22"/>
              </w:rPr>
              <w:t>22,100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E8E8E3" w14:textId="5FB7645E" w:rsidR="002078E2" w:rsidRPr="00963849" w:rsidRDefault="006F568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21,802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3B0BA2" w14:textId="797CE9B5" w:rsidR="002078E2" w:rsidRPr="00963849" w:rsidRDefault="006F568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21,115</w:t>
            </w:r>
          </w:p>
        </w:tc>
        <w:tc>
          <w:tcPr>
            <w:tcW w:w="1134" w:type="dxa"/>
            <w:shd w:val="clear" w:color="auto" w:fill="auto"/>
          </w:tcPr>
          <w:p w14:paraId="1439FE0D" w14:textId="3D198545" w:rsidR="002078E2" w:rsidRPr="00963849" w:rsidRDefault="00AF686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313,313</w:t>
            </w:r>
          </w:p>
        </w:tc>
        <w:tc>
          <w:tcPr>
            <w:tcW w:w="1134" w:type="dxa"/>
            <w:shd w:val="clear" w:color="auto" w:fill="auto"/>
          </w:tcPr>
          <w:p w14:paraId="0FD3F50B" w14:textId="6111C923" w:rsidR="002078E2" w:rsidRPr="00963849" w:rsidRDefault="00AF686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343,21</w:t>
            </w:r>
            <w:r w:rsidR="00B82282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</w:tr>
    </w:tbl>
    <w:p w14:paraId="0B028982" w14:textId="77777777" w:rsidR="002078E2" w:rsidRPr="00963849" w:rsidRDefault="002078E2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1134"/>
        <w:gridCol w:w="1134"/>
        <w:gridCol w:w="1134"/>
        <w:gridCol w:w="1134"/>
      </w:tblGrid>
      <w:tr w:rsidR="00F028FA" w:rsidRPr="007A2507" w14:paraId="22EF088D" w14:textId="77777777" w:rsidTr="008435B3">
        <w:tc>
          <w:tcPr>
            <w:tcW w:w="2410" w:type="dxa"/>
            <w:shd w:val="clear" w:color="auto" w:fill="auto"/>
          </w:tcPr>
          <w:p w14:paraId="0EFE2951" w14:textId="77777777" w:rsidR="00F028FA" w:rsidRPr="00963849" w:rsidRDefault="00F028F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4783B622" w14:textId="5BFD3F7F" w:rsidR="00F028FA" w:rsidRPr="00963849" w:rsidRDefault="00F028FA" w:rsidP="00A765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F028FA" w:rsidRPr="007A2507" w14:paraId="7AC661FE" w14:textId="77777777" w:rsidTr="008435B3">
        <w:tc>
          <w:tcPr>
            <w:tcW w:w="2410" w:type="dxa"/>
            <w:shd w:val="clear" w:color="auto" w:fill="auto"/>
          </w:tcPr>
          <w:p w14:paraId="6A98F9D5" w14:textId="77777777" w:rsidR="00F028FA" w:rsidRPr="00963849" w:rsidRDefault="00F028F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4479412E" w14:textId="6949D355" w:rsidR="00F028FA" w:rsidRPr="00963849" w:rsidRDefault="002074EC" w:rsidP="00F028F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028FA" w:rsidRPr="007A2507" w14:paraId="0F029C7F" w14:textId="77777777" w:rsidTr="008435B3">
        <w:tc>
          <w:tcPr>
            <w:tcW w:w="2410" w:type="dxa"/>
            <w:shd w:val="clear" w:color="auto" w:fill="auto"/>
          </w:tcPr>
          <w:p w14:paraId="1944B11F" w14:textId="77777777" w:rsidR="00F028FA" w:rsidRPr="00963849" w:rsidRDefault="00F028F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0DEB17F4" w14:textId="0668ADED" w:rsidR="00F028FA" w:rsidRPr="00963849" w:rsidRDefault="00F028FA" w:rsidP="00F028F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สำหรับงวด</w:t>
            </w:r>
            <w:r w:rsidR="00401BA3" w:rsidRPr="00963849">
              <w:rPr>
                <w:rFonts w:ascii="Browallia New" w:hAnsi="Browallia New" w:cs="Browallia New" w:hint="cs"/>
                <w:sz w:val="22"/>
                <w:szCs w:val="22"/>
                <w:cs/>
              </w:rPr>
              <w:t>เก้า</w:t>
            </w: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เดือนสิ้นสุดวันที่ </w:t>
            </w:r>
            <w:r w:rsidRPr="0096384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D63406" w:rsidRPr="0096384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96384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01BA3"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กันยายน</w:t>
            </w:r>
          </w:p>
        </w:tc>
      </w:tr>
      <w:tr w:rsidR="005D55BB" w:rsidRPr="007A2507" w14:paraId="7EF0D86F" w14:textId="77777777" w:rsidTr="008435B3">
        <w:tc>
          <w:tcPr>
            <w:tcW w:w="2410" w:type="dxa"/>
            <w:shd w:val="clear" w:color="auto" w:fill="auto"/>
          </w:tcPr>
          <w:p w14:paraId="5E637680" w14:textId="77777777" w:rsidR="005D55BB" w:rsidRPr="00963849" w:rsidRDefault="005D55BB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28C5F2DB" w14:textId="5BF52250" w:rsidR="005D55BB" w:rsidRPr="00963849" w:rsidRDefault="00AF5B47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จำหน่ายเ</w:t>
            </w:r>
            <w:r w:rsidR="005D55BB"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ครื่องมือและ</w:t>
            </w:r>
            <w:r w:rsidR="005D55BB" w:rsidRPr="00963849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="005D55BB"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721CB5EC" w14:textId="77777777" w:rsidR="005D55BB" w:rsidRPr="00963849" w:rsidRDefault="005D55BB" w:rsidP="00AF5B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527C0529" w14:textId="77777777" w:rsidR="005D55BB" w:rsidRPr="00963849" w:rsidRDefault="005D55BB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50E1BBDC" w14:textId="77777777" w:rsidR="005D55BB" w:rsidRPr="00963849" w:rsidRDefault="005D55BB" w:rsidP="00AF5B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5D55BB" w:rsidRPr="007A2507" w14:paraId="766AA4B4" w14:textId="77777777" w:rsidTr="008435B3">
        <w:tc>
          <w:tcPr>
            <w:tcW w:w="2410" w:type="dxa"/>
            <w:shd w:val="clear" w:color="auto" w:fill="auto"/>
          </w:tcPr>
          <w:p w14:paraId="78AC21A4" w14:textId="77777777" w:rsidR="005D55BB" w:rsidRPr="00963849" w:rsidRDefault="005D55BB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7E939293" w14:textId="77777777" w:rsidR="005D55BB" w:rsidRPr="00963849" w:rsidRDefault="005D55BB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7E6B174C" w14:textId="77777777" w:rsidR="005D55BB" w:rsidRPr="00963849" w:rsidRDefault="005D55BB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  <w:hideMark/>
          </w:tcPr>
          <w:p w14:paraId="6D69AF39" w14:textId="77777777" w:rsidR="005D55BB" w:rsidRPr="00963849" w:rsidRDefault="005D55BB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0A741E36" w14:textId="77777777" w:rsidR="005D55BB" w:rsidRPr="00963849" w:rsidRDefault="005D55BB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  <w:hideMark/>
          </w:tcPr>
          <w:p w14:paraId="505283DA" w14:textId="77777777" w:rsidR="005D55BB" w:rsidRPr="00963849" w:rsidRDefault="005D55BB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0899269A" w14:textId="77777777" w:rsidR="005D55BB" w:rsidRPr="00963849" w:rsidRDefault="005D55BB" w:rsidP="008435B3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5D55BB" w:rsidRPr="007A2507" w14:paraId="3A193E0F" w14:textId="77777777" w:rsidTr="008435B3">
        <w:tc>
          <w:tcPr>
            <w:tcW w:w="2410" w:type="dxa"/>
            <w:shd w:val="clear" w:color="auto" w:fill="auto"/>
          </w:tcPr>
          <w:p w14:paraId="743D8785" w14:textId="77777777" w:rsidR="005D55BB" w:rsidRPr="00963849" w:rsidRDefault="005D55BB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784FC83" w14:textId="77777777" w:rsidR="005D55BB" w:rsidRPr="00963849" w:rsidRDefault="005D55BB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3D82FE4" w14:textId="77777777" w:rsidR="005D55BB" w:rsidRPr="00963849" w:rsidRDefault="005D55BB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7B212DF" w14:textId="77777777" w:rsidR="005D55BB" w:rsidRPr="00963849" w:rsidRDefault="005D55BB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58AD511" w14:textId="77777777" w:rsidR="005D55BB" w:rsidRPr="00963849" w:rsidRDefault="005D55BB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AE996B1" w14:textId="77777777" w:rsidR="005D55BB" w:rsidRPr="00963849" w:rsidRDefault="005D55BB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E46B84D" w14:textId="77777777" w:rsidR="005D55BB" w:rsidRPr="00963849" w:rsidRDefault="005D55BB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F30A8" w:rsidRPr="007A2507" w14:paraId="3B5D1E00" w14:textId="77777777" w:rsidTr="008435B3">
        <w:tc>
          <w:tcPr>
            <w:tcW w:w="2410" w:type="dxa"/>
            <w:shd w:val="clear" w:color="auto" w:fill="auto"/>
            <w:vAlign w:val="bottom"/>
            <w:hideMark/>
          </w:tcPr>
          <w:p w14:paraId="756EA85A" w14:textId="77777777" w:rsidR="008F30A8" w:rsidRPr="00963849" w:rsidRDefault="008F30A8" w:rsidP="008F30A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313D7BE8" w14:textId="53B66726" w:rsidR="008F30A8" w:rsidRPr="00963849" w:rsidRDefault="00FF057C" w:rsidP="008F30A8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9</w:t>
            </w:r>
            <w:r w:rsidR="00140F70">
              <w:rPr>
                <w:rFonts w:ascii="Browallia New" w:eastAsia="Calibri" w:hAnsi="Browallia New" w:cs="Browallia New"/>
                <w:sz w:val="22"/>
                <w:szCs w:val="22"/>
              </w:rPr>
              <w:t>11,763</w:t>
            </w:r>
          </w:p>
        </w:tc>
        <w:tc>
          <w:tcPr>
            <w:tcW w:w="1134" w:type="dxa"/>
            <w:shd w:val="clear" w:color="auto" w:fill="auto"/>
          </w:tcPr>
          <w:p w14:paraId="1EC74CD3" w14:textId="7E884BC2" w:rsidR="008F30A8" w:rsidRPr="00963849" w:rsidRDefault="00FF057C" w:rsidP="008F30A8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1,0</w:t>
            </w:r>
            <w:r w:rsidR="00140F70">
              <w:rPr>
                <w:rFonts w:ascii="Browallia New" w:eastAsia="Calibri" w:hAnsi="Browallia New" w:cs="Browallia New"/>
                <w:sz w:val="22"/>
                <w:szCs w:val="22"/>
              </w:rPr>
              <w:t>29,113</w:t>
            </w:r>
          </w:p>
        </w:tc>
        <w:tc>
          <w:tcPr>
            <w:tcW w:w="1134" w:type="dxa"/>
            <w:shd w:val="clear" w:color="auto" w:fill="auto"/>
          </w:tcPr>
          <w:p w14:paraId="5EDAF073" w14:textId="45327F1D" w:rsidR="008F30A8" w:rsidRPr="00963849" w:rsidRDefault="00C72113" w:rsidP="00D91E56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68</w:t>
            </w:r>
            <w:r w:rsidR="00D672D1">
              <w:rPr>
                <w:rFonts w:ascii="Browallia New" w:eastAsia="Calibri" w:hAnsi="Browallia New" w:cs="Browallia New"/>
                <w:sz w:val="22"/>
                <w:szCs w:val="22"/>
              </w:rPr>
              <w:t>,51</w:t>
            </w:r>
            <w:r w:rsidR="00F9154B">
              <w:rPr>
                <w:rFonts w:ascii="Browallia New" w:eastAsia="Calibri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104755A7" w14:textId="690DDC5A" w:rsidR="008F30A8" w:rsidRPr="00963849" w:rsidRDefault="009F5A80" w:rsidP="008F30A8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65,913</w:t>
            </w:r>
          </w:p>
        </w:tc>
        <w:tc>
          <w:tcPr>
            <w:tcW w:w="1134" w:type="dxa"/>
            <w:shd w:val="clear" w:color="auto" w:fill="auto"/>
          </w:tcPr>
          <w:p w14:paraId="60FA1314" w14:textId="054C1DC0" w:rsidR="008F30A8" w:rsidRPr="00963849" w:rsidRDefault="00F92EBE" w:rsidP="008F30A8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980,276</w:t>
            </w:r>
          </w:p>
        </w:tc>
        <w:tc>
          <w:tcPr>
            <w:tcW w:w="1134" w:type="dxa"/>
            <w:shd w:val="clear" w:color="auto" w:fill="auto"/>
          </w:tcPr>
          <w:p w14:paraId="74BABFCD" w14:textId="4F81989E" w:rsidR="008F30A8" w:rsidRPr="00963849" w:rsidRDefault="00F92EBE" w:rsidP="008F30A8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1,095,02</w:t>
            </w:r>
            <w:r w:rsidR="00F04FA1">
              <w:rPr>
                <w:rFonts w:ascii="Browallia New" w:eastAsia="Calibri" w:hAnsi="Browallia New" w:cs="Browallia New"/>
                <w:sz w:val="22"/>
                <w:szCs w:val="22"/>
              </w:rPr>
              <w:t>6</w:t>
            </w:r>
          </w:p>
        </w:tc>
      </w:tr>
      <w:tr w:rsidR="008F30A8" w:rsidRPr="007A2507" w14:paraId="5EAC1B98" w14:textId="77777777" w:rsidTr="006E6D59">
        <w:tc>
          <w:tcPr>
            <w:tcW w:w="2410" w:type="dxa"/>
            <w:shd w:val="clear" w:color="auto" w:fill="auto"/>
            <w:vAlign w:val="bottom"/>
            <w:hideMark/>
          </w:tcPr>
          <w:p w14:paraId="7E54A9A8" w14:textId="77777777" w:rsidR="008F30A8" w:rsidRPr="00963849" w:rsidRDefault="008F30A8" w:rsidP="008F30A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FD9310" w14:textId="37181C17" w:rsidR="008F30A8" w:rsidRPr="00963849" w:rsidRDefault="00FF057C" w:rsidP="008F30A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FF7832" w14:textId="529C4220" w:rsidR="008F30A8" w:rsidRPr="00963849" w:rsidRDefault="003A53DB" w:rsidP="008F30A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B2F685" w14:textId="63EE5605" w:rsidR="008F30A8" w:rsidRPr="00963849" w:rsidRDefault="00FF057C" w:rsidP="008F30A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9,688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A83CF0" w14:textId="33FD4F79" w:rsidR="008F30A8" w:rsidRPr="00963849" w:rsidRDefault="00F92EBE" w:rsidP="008F30A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7,489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DC7807" w14:textId="7D538282" w:rsidR="008F30A8" w:rsidRPr="00963849" w:rsidRDefault="00F92EBE" w:rsidP="008F30A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9,688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F54D87" w14:textId="01261429" w:rsidR="008F30A8" w:rsidRPr="00963849" w:rsidRDefault="00F92EBE" w:rsidP="008F30A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7,489</w:t>
            </w:r>
          </w:p>
        </w:tc>
      </w:tr>
      <w:tr w:rsidR="008F30A8" w:rsidRPr="007A2507" w14:paraId="229D1BC1" w14:textId="77777777" w:rsidTr="008435B3">
        <w:tc>
          <w:tcPr>
            <w:tcW w:w="2410" w:type="dxa"/>
            <w:shd w:val="clear" w:color="auto" w:fill="auto"/>
            <w:vAlign w:val="bottom"/>
            <w:hideMark/>
          </w:tcPr>
          <w:p w14:paraId="0BAB7143" w14:textId="77777777" w:rsidR="008F30A8" w:rsidRPr="00963849" w:rsidRDefault="008F30A8" w:rsidP="008F30A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4B24BF0D" w14:textId="244113D1" w:rsidR="008F30A8" w:rsidRPr="00963849" w:rsidRDefault="00FF057C" w:rsidP="008F30A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140F70">
              <w:rPr>
                <w:rFonts w:ascii="Browallia New" w:hAnsi="Browallia New" w:cs="Browallia New"/>
                <w:sz w:val="22"/>
                <w:szCs w:val="22"/>
              </w:rPr>
              <w:t>11,763</w:t>
            </w:r>
          </w:p>
        </w:tc>
        <w:tc>
          <w:tcPr>
            <w:tcW w:w="1134" w:type="dxa"/>
            <w:shd w:val="clear" w:color="auto" w:fill="auto"/>
          </w:tcPr>
          <w:p w14:paraId="5BC239E7" w14:textId="12F5CB78" w:rsidR="008F30A8" w:rsidRPr="00963849" w:rsidRDefault="00FF057C" w:rsidP="008F30A8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1,0</w:t>
            </w:r>
            <w:r w:rsidR="00140F70">
              <w:rPr>
                <w:rFonts w:ascii="Browallia New" w:hAnsi="Browallia New" w:cs="Browallia New"/>
                <w:sz w:val="22"/>
                <w:szCs w:val="22"/>
              </w:rPr>
              <w:t>29,113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342723" w14:textId="384E2915" w:rsidR="008F30A8" w:rsidRPr="00963849" w:rsidRDefault="00D672D1" w:rsidP="008F30A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78,201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CE49D8" w14:textId="02E88EE2" w:rsidR="008F30A8" w:rsidRPr="00963849" w:rsidRDefault="00BB4CBD" w:rsidP="008F30A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73,402</w:t>
            </w:r>
          </w:p>
        </w:tc>
        <w:tc>
          <w:tcPr>
            <w:tcW w:w="1134" w:type="dxa"/>
            <w:shd w:val="clear" w:color="auto" w:fill="auto"/>
          </w:tcPr>
          <w:p w14:paraId="56158E25" w14:textId="033682D9" w:rsidR="008F30A8" w:rsidRPr="00963849" w:rsidRDefault="00F92EBE" w:rsidP="008F30A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989,96</w:t>
            </w:r>
            <w:r w:rsidRPr="00963849">
              <w:rPr>
                <w:rFonts w:ascii="Browallia New" w:hAnsi="Browallia New" w:cs="Browallia New" w:hint="cs"/>
                <w:sz w:val="22"/>
                <w:szCs w:val="22"/>
                <w:cs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3FB168F" w14:textId="47D72F7E" w:rsidR="008F30A8" w:rsidRPr="00963849" w:rsidRDefault="00F92EBE" w:rsidP="008F30A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1,102,51</w:t>
            </w:r>
            <w:r w:rsidR="004841C1" w:rsidRPr="00963849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</w:tr>
    </w:tbl>
    <w:p w14:paraId="0F1217B0" w14:textId="77777777" w:rsidR="003E673A" w:rsidRPr="00963849" w:rsidRDefault="003E673A" w:rsidP="004742C4">
      <w:pPr>
        <w:pStyle w:val="ListParagraph"/>
        <w:tabs>
          <w:tab w:val="clear" w:pos="454"/>
          <w:tab w:val="left" w:pos="720"/>
        </w:tabs>
        <w:spacing w:line="240" w:lineRule="auto"/>
        <w:ind w:left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1134"/>
        <w:gridCol w:w="1134"/>
        <w:gridCol w:w="1134"/>
        <w:gridCol w:w="1134"/>
      </w:tblGrid>
      <w:tr w:rsidR="003E673A" w:rsidRPr="007A2507" w14:paraId="247DC4D6" w14:textId="77777777" w:rsidTr="00391D26">
        <w:tc>
          <w:tcPr>
            <w:tcW w:w="2410" w:type="dxa"/>
            <w:shd w:val="clear" w:color="auto" w:fill="auto"/>
          </w:tcPr>
          <w:p w14:paraId="278EB674" w14:textId="77777777" w:rsidR="003E673A" w:rsidRPr="00963849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28FA46E0" w14:textId="77777777" w:rsidR="003E673A" w:rsidRPr="00963849" w:rsidRDefault="003E673A" w:rsidP="00A76575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3E673A" w:rsidRPr="007A2507" w14:paraId="79953A85" w14:textId="77777777" w:rsidTr="00391D26">
        <w:tc>
          <w:tcPr>
            <w:tcW w:w="2410" w:type="dxa"/>
            <w:shd w:val="clear" w:color="auto" w:fill="auto"/>
          </w:tcPr>
          <w:p w14:paraId="07F507D5" w14:textId="77777777" w:rsidR="003E673A" w:rsidRPr="00963849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5E3A31CC" w14:textId="2097268C" w:rsidR="003E673A" w:rsidRPr="00963849" w:rsidRDefault="003E673A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</w:t>
            </w:r>
            <w:r w:rsidR="00091855"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เฉพาะของบริษัท</w:t>
            </w:r>
          </w:p>
        </w:tc>
      </w:tr>
      <w:tr w:rsidR="003E673A" w:rsidRPr="007A2507" w14:paraId="6423A48C" w14:textId="77777777" w:rsidTr="00391D26">
        <w:tc>
          <w:tcPr>
            <w:tcW w:w="2410" w:type="dxa"/>
            <w:shd w:val="clear" w:color="auto" w:fill="auto"/>
          </w:tcPr>
          <w:p w14:paraId="6CF2F13B" w14:textId="77777777" w:rsidR="003E673A" w:rsidRPr="00963849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F1D5A72" w14:textId="60A7D087" w:rsidR="003E673A" w:rsidRPr="00963849" w:rsidRDefault="003E673A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สำหรับงวด</w:t>
            </w:r>
            <w:r w:rsidR="00401BA3" w:rsidRPr="00963849">
              <w:rPr>
                <w:rFonts w:ascii="Browallia New" w:hAnsi="Browallia New" w:cs="Browallia New" w:hint="cs"/>
                <w:sz w:val="22"/>
                <w:szCs w:val="22"/>
                <w:cs/>
              </w:rPr>
              <w:t>เก้า</w:t>
            </w: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เดือนสิ้นสุดวันที่ </w:t>
            </w:r>
            <w:r w:rsidRPr="0096384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D63406" w:rsidRPr="0096384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96384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01BA3"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กันยายน</w:t>
            </w:r>
          </w:p>
        </w:tc>
      </w:tr>
      <w:tr w:rsidR="003E673A" w:rsidRPr="007A2507" w14:paraId="20A89E64" w14:textId="77777777" w:rsidTr="00391D26">
        <w:tc>
          <w:tcPr>
            <w:tcW w:w="2410" w:type="dxa"/>
            <w:shd w:val="clear" w:color="auto" w:fill="auto"/>
          </w:tcPr>
          <w:p w14:paraId="466C8698" w14:textId="77777777" w:rsidR="003E673A" w:rsidRPr="00963849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4C745919" w14:textId="77777777" w:rsidR="003E673A" w:rsidRPr="00963849" w:rsidRDefault="003E673A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จำหน่ายเครื่องมือและ</w:t>
            </w:r>
            <w:r w:rsidRPr="00963849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268AF2CB" w14:textId="77777777" w:rsidR="003E673A" w:rsidRPr="00963849" w:rsidRDefault="003E673A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3B912000" w14:textId="77777777" w:rsidR="003E673A" w:rsidRPr="00963849" w:rsidRDefault="003E673A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49857A10" w14:textId="77777777" w:rsidR="003E673A" w:rsidRPr="00963849" w:rsidRDefault="003E673A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3E673A" w:rsidRPr="007A2507" w14:paraId="051922FE" w14:textId="77777777" w:rsidTr="00391D26">
        <w:tc>
          <w:tcPr>
            <w:tcW w:w="2410" w:type="dxa"/>
            <w:shd w:val="clear" w:color="auto" w:fill="auto"/>
          </w:tcPr>
          <w:p w14:paraId="7FD12F5A" w14:textId="77777777" w:rsidR="003E673A" w:rsidRPr="00963849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17128569" w14:textId="77777777" w:rsidR="003E673A" w:rsidRPr="00963849" w:rsidRDefault="003E673A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3C94CE68" w14:textId="77777777" w:rsidR="003E673A" w:rsidRPr="00963849" w:rsidRDefault="003E673A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  <w:hideMark/>
          </w:tcPr>
          <w:p w14:paraId="33BF4DA4" w14:textId="77777777" w:rsidR="003E673A" w:rsidRPr="00963849" w:rsidRDefault="003E673A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4D124898" w14:textId="77777777" w:rsidR="003E673A" w:rsidRPr="00963849" w:rsidRDefault="003E673A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  <w:hideMark/>
          </w:tcPr>
          <w:p w14:paraId="5177DC04" w14:textId="77777777" w:rsidR="003E673A" w:rsidRPr="00963849" w:rsidRDefault="003E673A" w:rsidP="00391D2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7E405566" w14:textId="77777777" w:rsidR="003E673A" w:rsidRPr="00963849" w:rsidRDefault="003E673A" w:rsidP="00391D26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3E673A" w:rsidRPr="007A2507" w14:paraId="6F0526C1" w14:textId="77777777" w:rsidTr="00391D26">
        <w:tc>
          <w:tcPr>
            <w:tcW w:w="2410" w:type="dxa"/>
            <w:shd w:val="clear" w:color="auto" w:fill="auto"/>
          </w:tcPr>
          <w:p w14:paraId="30602458" w14:textId="77777777" w:rsidR="003E673A" w:rsidRPr="00963849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35F150A" w14:textId="77777777" w:rsidR="003E673A" w:rsidRPr="00963849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1B70F01" w14:textId="77777777" w:rsidR="003E673A" w:rsidRPr="00963849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6C76246" w14:textId="77777777" w:rsidR="003E673A" w:rsidRPr="00963849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A11C0CB" w14:textId="77777777" w:rsidR="003E673A" w:rsidRPr="00963849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61DE96A" w14:textId="77777777" w:rsidR="003E673A" w:rsidRPr="00963849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4904DCA" w14:textId="77777777" w:rsidR="003E673A" w:rsidRPr="00963849" w:rsidRDefault="003E673A" w:rsidP="00391D2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E673A" w:rsidRPr="007A2507" w14:paraId="55E63D33" w14:textId="77777777" w:rsidTr="00391D26">
        <w:tc>
          <w:tcPr>
            <w:tcW w:w="2410" w:type="dxa"/>
            <w:shd w:val="clear" w:color="auto" w:fill="auto"/>
            <w:vAlign w:val="bottom"/>
            <w:hideMark/>
          </w:tcPr>
          <w:p w14:paraId="33ACBB4A" w14:textId="77777777" w:rsidR="003E673A" w:rsidRPr="00963849" w:rsidRDefault="003E673A" w:rsidP="00391D2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0499E56C" w14:textId="7FADEE14" w:rsidR="003E673A" w:rsidRPr="00963849" w:rsidRDefault="00FF057C" w:rsidP="00391D26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8</w:t>
            </w:r>
            <w:r w:rsidR="00F6768D">
              <w:rPr>
                <w:rFonts w:ascii="Browallia New" w:eastAsia="Calibri" w:hAnsi="Browallia New" w:cs="Browallia New"/>
                <w:sz w:val="22"/>
                <w:szCs w:val="22"/>
              </w:rPr>
              <w:t>37,904</w:t>
            </w:r>
          </w:p>
        </w:tc>
        <w:tc>
          <w:tcPr>
            <w:tcW w:w="1134" w:type="dxa"/>
            <w:shd w:val="clear" w:color="auto" w:fill="auto"/>
          </w:tcPr>
          <w:p w14:paraId="1F03040D" w14:textId="75AE346C" w:rsidR="003E673A" w:rsidRPr="00963849" w:rsidRDefault="00FC07A1" w:rsidP="00391D26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948,391</w:t>
            </w:r>
          </w:p>
        </w:tc>
        <w:tc>
          <w:tcPr>
            <w:tcW w:w="1134" w:type="dxa"/>
            <w:shd w:val="clear" w:color="auto" w:fill="auto"/>
          </w:tcPr>
          <w:p w14:paraId="51BF39D1" w14:textId="64FC7717" w:rsidR="003E673A" w:rsidRPr="00963849" w:rsidRDefault="00AD49C7" w:rsidP="004F0B34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68</w:t>
            </w:r>
            <w:r w:rsidR="00AC592E">
              <w:rPr>
                <w:rFonts w:ascii="Browallia New" w:eastAsia="Calibri" w:hAnsi="Browallia New" w:cs="Browallia New"/>
                <w:sz w:val="22"/>
                <w:szCs w:val="22"/>
              </w:rPr>
              <w:t>,</w:t>
            </w:r>
            <w:r w:rsidR="004F0AB0">
              <w:rPr>
                <w:rFonts w:ascii="Browallia New" w:eastAsia="Calibri" w:hAnsi="Browallia New" w:cs="Browallia New"/>
                <w:sz w:val="22"/>
                <w:szCs w:val="22"/>
              </w:rPr>
              <w:t>513</w:t>
            </w:r>
          </w:p>
        </w:tc>
        <w:tc>
          <w:tcPr>
            <w:tcW w:w="1134" w:type="dxa"/>
            <w:shd w:val="clear" w:color="auto" w:fill="auto"/>
          </w:tcPr>
          <w:p w14:paraId="3019F1A0" w14:textId="3BBEA2A7" w:rsidR="003E673A" w:rsidRPr="00963849" w:rsidRDefault="009E42AF" w:rsidP="00391D26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65,913</w:t>
            </w:r>
          </w:p>
        </w:tc>
        <w:tc>
          <w:tcPr>
            <w:tcW w:w="1134" w:type="dxa"/>
            <w:shd w:val="clear" w:color="auto" w:fill="auto"/>
          </w:tcPr>
          <w:p w14:paraId="6E5753C6" w14:textId="365759E5" w:rsidR="003E673A" w:rsidRPr="00963849" w:rsidRDefault="00FF057C" w:rsidP="00391D26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906,417</w:t>
            </w:r>
          </w:p>
        </w:tc>
        <w:tc>
          <w:tcPr>
            <w:tcW w:w="1134" w:type="dxa"/>
            <w:shd w:val="clear" w:color="auto" w:fill="auto"/>
          </w:tcPr>
          <w:p w14:paraId="2735CC2A" w14:textId="1B16E1E4" w:rsidR="003E673A" w:rsidRPr="00963849" w:rsidRDefault="00FF057C" w:rsidP="00391D26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1,014,30</w:t>
            </w:r>
            <w:r w:rsidR="00CF7D23">
              <w:rPr>
                <w:rFonts w:ascii="Browallia New" w:eastAsia="Calibri" w:hAnsi="Browallia New" w:cs="Browallia New"/>
                <w:sz w:val="22"/>
                <w:szCs w:val="22"/>
              </w:rPr>
              <w:t>4</w:t>
            </w:r>
          </w:p>
        </w:tc>
      </w:tr>
      <w:tr w:rsidR="003E673A" w:rsidRPr="007A2507" w14:paraId="3FA039F0" w14:textId="77777777" w:rsidTr="00391D26">
        <w:tc>
          <w:tcPr>
            <w:tcW w:w="2410" w:type="dxa"/>
            <w:shd w:val="clear" w:color="auto" w:fill="auto"/>
            <w:vAlign w:val="bottom"/>
            <w:hideMark/>
          </w:tcPr>
          <w:p w14:paraId="7CC6B47A" w14:textId="77777777" w:rsidR="003E673A" w:rsidRPr="00963849" w:rsidRDefault="003E673A" w:rsidP="00391D2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069C30" w14:textId="2D7C9F71" w:rsidR="003E673A" w:rsidRPr="00963849" w:rsidRDefault="00FF057C" w:rsidP="00391D2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A2BE9F" w14:textId="20FD7903" w:rsidR="003E673A" w:rsidRPr="00963849" w:rsidRDefault="00FF057C" w:rsidP="00391D2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77A3DE" w14:textId="462C16E8" w:rsidR="003E673A" w:rsidRPr="00963849" w:rsidRDefault="00FF057C" w:rsidP="00391D2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9</w:t>
            </w:r>
            <w:r w:rsidR="00F25BDA">
              <w:rPr>
                <w:rFonts w:ascii="Browallia New" w:eastAsia="Calibri" w:hAnsi="Browallia New" w:cs="Browallia New"/>
                <w:sz w:val="22"/>
                <w:szCs w:val="22"/>
              </w:rPr>
              <w:t>,</w:t>
            </w:r>
            <w:r w:rsidR="00373565">
              <w:rPr>
                <w:rFonts w:ascii="Browallia New" w:eastAsia="Calibri" w:hAnsi="Browallia New" w:cs="Browallia New"/>
                <w:sz w:val="22"/>
                <w:szCs w:val="22"/>
              </w:rPr>
              <w:t>688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D647C6" w14:textId="403D3DDC" w:rsidR="003E673A" w:rsidRPr="00963849" w:rsidRDefault="00FF057C" w:rsidP="00391D2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7,489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8C65BF" w14:textId="55FA698C" w:rsidR="003E673A" w:rsidRPr="00963849" w:rsidRDefault="00FF057C" w:rsidP="00391D2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9,688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284307" w14:textId="6FF4A710" w:rsidR="003E673A" w:rsidRPr="00963849" w:rsidRDefault="00FF057C" w:rsidP="00391D26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963849">
              <w:rPr>
                <w:rFonts w:ascii="Browallia New" w:eastAsia="Calibri" w:hAnsi="Browallia New" w:cs="Browallia New"/>
                <w:sz w:val="22"/>
                <w:szCs w:val="22"/>
              </w:rPr>
              <w:t>7,489</w:t>
            </w:r>
          </w:p>
        </w:tc>
      </w:tr>
      <w:tr w:rsidR="003E673A" w:rsidRPr="007A2507" w14:paraId="76BE532E" w14:textId="77777777" w:rsidTr="00391D26">
        <w:tc>
          <w:tcPr>
            <w:tcW w:w="2410" w:type="dxa"/>
            <w:shd w:val="clear" w:color="auto" w:fill="auto"/>
            <w:vAlign w:val="bottom"/>
            <w:hideMark/>
          </w:tcPr>
          <w:p w14:paraId="00DB703A" w14:textId="77777777" w:rsidR="003E673A" w:rsidRPr="00963849" w:rsidRDefault="003E673A" w:rsidP="00391D2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7D6D11D8" w14:textId="3261AE77" w:rsidR="003E673A" w:rsidRPr="00963849" w:rsidRDefault="00FF057C" w:rsidP="00391D2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F6768D">
              <w:rPr>
                <w:rFonts w:ascii="Browallia New" w:hAnsi="Browallia New" w:cs="Browallia New"/>
                <w:sz w:val="22"/>
                <w:szCs w:val="22"/>
              </w:rPr>
              <w:t>37,904</w:t>
            </w:r>
          </w:p>
        </w:tc>
        <w:tc>
          <w:tcPr>
            <w:tcW w:w="1134" w:type="dxa"/>
            <w:shd w:val="clear" w:color="auto" w:fill="auto"/>
          </w:tcPr>
          <w:p w14:paraId="5C529530" w14:textId="75008322" w:rsidR="003E673A" w:rsidRPr="00963849" w:rsidRDefault="006573EA" w:rsidP="00391D26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948,</w:t>
            </w:r>
            <w:r w:rsidR="003F4BA6">
              <w:rPr>
                <w:rFonts w:ascii="Browallia New" w:hAnsi="Browallia New" w:cs="Browallia New"/>
                <w:sz w:val="22"/>
                <w:szCs w:val="22"/>
              </w:rPr>
              <w:t>391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323245" w14:textId="3F364F12" w:rsidR="003E673A" w:rsidRPr="00963849" w:rsidRDefault="000A7B25" w:rsidP="00391D2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78,</w:t>
            </w:r>
            <w:r w:rsidR="00ED5A98">
              <w:rPr>
                <w:rFonts w:ascii="Browallia New" w:hAnsi="Browallia New" w:cs="Browallia New"/>
                <w:sz w:val="22"/>
                <w:szCs w:val="22"/>
              </w:rPr>
              <w:t>201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BF671F" w14:textId="05CF9C68" w:rsidR="003E673A" w:rsidRPr="00963849" w:rsidRDefault="008558C3" w:rsidP="00391D2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73,402</w:t>
            </w:r>
          </w:p>
        </w:tc>
        <w:tc>
          <w:tcPr>
            <w:tcW w:w="1134" w:type="dxa"/>
            <w:shd w:val="clear" w:color="auto" w:fill="auto"/>
          </w:tcPr>
          <w:p w14:paraId="48E3D2DF" w14:textId="19A5BE03" w:rsidR="003E673A" w:rsidRPr="00963849" w:rsidRDefault="00FF057C" w:rsidP="00391D2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916,105</w:t>
            </w:r>
          </w:p>
        </w:tc>
        <w:tc>
          <w:tcPr>
            <w:tcW w:w="1134" w:type="dxa"/>
            <w:shd w:val="clear" w:color="auto" w:fill="auto"/>
          </w:tcPr>
          <w:p w14:paraId="671DA135" w14:textId="68DEB6EC" w:rsidR="003E673A" w:rsidRPr="00963849" w:rsidRDefault="00FF057C" w:rsidP="00391D2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1,021,79</w:t>
            </w:r>
            <w:r w:rsidR="00F053CE" w:rsidRPr="00963849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</w:tr>
    </w:tbl>
    <w:p w14:paraId="7B3E6DCF" w14:textId="33DE668A" w:rsidR="004742C4" w:rsidRPr="00963849" w:rsidRDefault="004742C4" w:rsidP="001043F9">
      <w:pPr>
        <w:pStyle w:val="CordiaNew"/>
        <w:tabs>
          <w:tab w:val="clear" w:pos="4153"/>
          <w:tab w:val="left" w:pos="810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>การปันส่วนราคาให้กับภาระที่ต้องปฏิบัติตามสัญญาซึ่งเกี่ยวข้องกับการให้บริการบำรุงรักษาเครื่องมือแพทย์ (ที่ยังไม่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br/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เสร็จสิ้นหรือเสร็จสิ้นแล้วบางส่วน)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>3</w:t>
      </w:r>
      <w:r w:rsidR="00713F52" w:rsidRPr="00963849">
        <w:rPr>
          <w:rFonts w:ascii="Browallia New" w:hAnsi="Browallia New" w:cs="Browallia New"/>
          <w:color w:val="auto"/>
          <w:sz w:val="28"/>
          <w:szCs w:val="28"/>
        </w:rPr>
        <w:t>0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30011" w:rsidRPr="00963849">
        <w:rPr>
          <w:rFonts w:ascii="Browallia New" w:hAnsi="Browallia New" w:cs="Browallia New"/>
          <w:color w:val="auto"/>
          <w:sz w:val="28"/>
          <w:szCs w:val="28"/>
          <w:cs/>
        </w:rPr>
        <w:t>กันยายน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2566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 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31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ธันวาคม 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2565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มีดังนี้</w:t>
      </w:r>
    </w:p>
    <w:p w14:paraId="2507A6CC" w14:textId="77777777" w:rsidR="004742C4" w:rsidRPr="00372FDE" w:rsidRDefault="004742C4" w:rsidP="004742C4">
      <w:pPr>
        <w:pStyle w:val="ListParagraph"/>
        <w:tabs>
          <w:tab w:val="clear" w:pos="454"/>
          <w:tab w:val="left" w:pos="720"/>
        </w:tabs>
        <w:spacing w:line="240" w:lineRule="auto"/>
        <w:ind w:left="360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tbl>
      <w:tblPr>
        <w:tblW w:w="9156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4653"/>
        <w:gridCol w:w="250"/>
        <w:gridCol w:w="2126"/>
        <w:gridCol w:w="250"/>
        <w:gridCol w:w="1877"/>
      </w:tblGrid>
      <w:tr w:rsidR="004742C4" w:rsidRPr="007A2507" w14:paraId="778EC252" w14:textId="77777777" w:rsidTr="008435B3">
        <w:trPr>
          <w:trHeight w:val="20"/>
        </w:trPr>
        <w:tc>
          <w:tcPr>
            <w:tcW w:w="4653" w:type="dxa"/>
            <w:vAlign w:val="bottom"/>
          </w:tcPr>
          <w:p w14:paraId="3196A711" w14:textId="77777777" w:rsidR="004742C4" w:rsidRPr="00963849" w:rsidRDefault="004742C4" w:rsidP="00391D26">
            <w:pPr>
              <w:tabs>
                <w:tab w:val="clear" w:pos="454"/>
                <w:tab w:val="left" w:pos="459"/>
              </w:tabs>
              <w:ind w:left="-255" w:firstLine="255"/>
              <w:rPr>
                <w:rFonts w:ascii="Browallia New" w:hAnsi="Browallia New" w:cs="Browallia New"/>
              </w:rPr>
            </w:pPr>
          </w:p>
        </w:tc>
        <w:tc>
          <w:tcPr>
            <w:tcW w:w="250" w:type="dxa"/>
            <w:vAlign w:val="bottom"/>
          </w:tcPr>
          <w:p w14:paraId="7B941189" w14:textId="77777777" w:rsidR="004742C4" w:rsidRPr="00963849" w:rsidRDefault="004742C4" w:rsidP="00391D26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7A71B737" w14:textId="77777777" w:rsidR="004742C4" w:rsidRPr="00963849" w:rsidRDefault="004742C4" w:rsidP="00391D26">
            <w:pPr>
              <w:pStyle w:val="Heading4"/>
              <w:framePr w:w="0" w:hRule="auto" w:hSpace="0" w:wrap="auto" w:vAnchor="margin" w:hAnchor="text" w:xAlign="left" w:yAlign="inline"/>
              <w:ind w:left="-121" w:right="-175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                                    (หน่วย : พันบาท)</w:t>
            </w:r>
          </w:p>
        </w:tc>
      </w:tr>
      <w:tr w:rsidR="004742C4" w:rsidRPr="007A2507" w14:paraId="67F4C42D" w14:textId="77777777" w:rsidTr="008435B3">
        <w:trPr>
          <w:trHeight w:val="20"/>
        </w:trPr>
        <w:tc>
          <w:tcPr>
            <w:tcW w:w="4653" w:type="dxa"/>
            <w:vAlign w:val="bottom"/>
          </w:tcPr>
          <w:p w14:paraId="3AC1C20B" w14:textId="77777777" w:rsidR="004742C4" w:rsidRPr="00963849" w:rsidRDefault="004742C4" w:rsidP="00391D26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250" w:type="dxa"/>
            <w:vAlign w:val="bottom"/>
          </w:tcPr>
          <w:p w14:paraId="363DFC62" w14:textId="77777777" w:rsidR="004742C4" w:rsidRPr="00963849" w:rsidRDefault="004742C4" w:rsidP="00391D26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03081405" w14:textId="77777777" w:rsidR="004742C4" w:rsidRPr="00963849" w:rsidRDefault="004742C4" w:rsidP="00391D26">
            <w:pPr>
              <w:pStyle w:val="Heading4"/>
              <w:framePr w:w="0" w:hRule="auto" w:hSpace="0" w:wrap="auto" w:vAnchor="margin" w:hAnchor="text" w:xAlign="left" w:yAlign="inline"/>
              <w:ind w:left="-121" w:right="-175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4742C4" w:rsidRPr="007A2507" w14:paraId="38B6A94F" w14:textId="77777777" w:rsidTr="008435B3">
        <w:trPr>
          <w:trHeight w:val="20"/>
        </w:trPr>
        <w:tc>
          <w:tcPr>
            <w:tcW w:w="4653" w:type="dxa"/>
            <w:vAlign w:val="bottom"/>
          </w:tcPr>
          <w:p w14:paraId="3416F3AD" w14:textId="77777777" w:rsidR="004742C4" w:rsidRPr="00963849" w:rsidRDefault="004742C4" w:rsidP="00391D26">
            <w:pPr>
              <w:pStyle w:val="Heading7"/>
              <w:tabs>
                <w:tab w:val="left" w:pos="459"/>
              </w:tabs>
              <w:ind w:left="3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0" w:type="dxa"/>
            <w:vAlign w:val="bottom"/>
          </w:tcPr>
          <w:p w14:paraId="6F8F11F4" w14:textId="77777777" w:rsidR="004742C4" w:rsidRPr="00963849" w:rsidRDefault="004742C4" w:rsidP="00391D26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0C33C" w14:textId="0F40A556" w:rsidR="004742C4" w:rsidRPr="00963849" w:rsidRDefault="004742C4" w:rsidP="00391D26">
            <w:pPr>
              <w:pStyle w:val="Heading4"/>
              <w:framePr w:w="0" w:hRule="auto" w:hSpace="0" w:wrap="auto" w:vAnchor="margin" w:hAnchor="text" w:xAlign="left" w:yAlign="inline"/>
              <w:ind w:right="-10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th-TH"/>
              </w:rPr>
              <w:t>3</w:t>
            </w:r>
            <w:r w:rsidR="00E923AB"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0</w:t>
            </w:r>
            <w:r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th-TH"/>
              </w:rPr>
              <w:t xml:space="preserve"> </w:t>
            </w:r>
            <w:r w:rsidR="00F30011"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th-TH"/>
              </w:rPr>
              <w:t>กันยายน</w:t>
            </w:r>
            <w:r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th-TH"/>
              </w:rPr>
              <w:t xml:space="preserve"> </w:t>
            </w:r>
            <w:r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3E3ECFE8" w14:textId="77777777" w:rsidR="004742C4" w:rsidRPr="00963849" w:rsidRDefault="004742C4" w:rsidP="00391D26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ABB78" w14:textId="77777777" w:rsidR="004742C4" w:rsidRPr="00963849" w:rsidRDefault="004742C4" w:rsidP="00391D26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31</w:t>
            </w:r>
            <w:r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2565</w:t>
            </w:r>
          </w:p>
        </w:tc>
      </w:tr>
      <w:tr w:rsidR="004742C4" w:rsidRPr="007A2507" w14:paraId="2B99AF2C" w14:textId="77777777" w:rsidTr="008435B3">
        <w:trPr>
          <w:trHeight w:val="20"/>
        </w:trPr>
        <w:tc>
          <w:tcPr>
            <w:tcW w:w="4653" w:type="dxa"/>
            <w:vAlign w:val="bottom"/>
          </w:tcPr>
          <w:p w14:paraId="528A16D0" w14:textId="77777777" w:rsidR="004742C4" w:rsidRPr="00963849" w:rsidRDefault="004742C4" w:rsidP="00391D26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vAlign w:val="bottom"/>
          </w:tcPr>
          <w:p w14:paraId="1699FE9C" w14:textId="77777777" w:rsidR="004742C4" w:rsidRPr="00963849" w:rsidRDefault="004742C4" w:rsidP="00391D26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2CC9605E" w14:textId="77777777" w:rsidR="004742C4" w:rsidRPr="00963849" w:rsidRDefault="004742C4" w:rsidP="00391D26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vAlign w:val="bottom"/>
          </w:tcPr>
          <w:p w14:paraId="4482CABE" w14:textId="77777777" w:rsidR="004742C4" w:rsidRPr="00963849" w:rsidRDefault="004742C4" w:rsidP="00391D26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vAlign w:val="bottom"/>
          </w:tcPr>
          <w:p w14:paraId="68A8B7A2" w14:textId="77777777" w:rsidR="004742C4" w:rsidRPr="00963849" w:rsidRDefault="004742C4" w:rsidP="00391D26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4742C4" w:rsidRPr="007A2507" w14:paraId="2C5B34B1" w14:textId="77777777" w:rsidTr="008435B3">
        <w:trPr>
          <w:trHeight w:val="20"/>
        </w:trPr>
        <w:tc>
          <w:tcPr>
            <w:tcW w:w="4653" w:type="dxa"/>
            <w:vAlign w:val="bottom"/>
          </w:tcPr>
          <w:p w14:paraId="41E20559" w14:textId="19843DBA" w:rsidR="004742C4" w:rsidRPr="00963849" w:rsidRDefault="004742C4" w:rsidP="000E4755">
            <w:pPr>
              <w:pStyle w:val="Heading7"/>
              <w:tabs>
                <w:tab w:val="left" w:pos="459"/>
              </w:tabs>
              <w:ind w:left="-86" w:firstLine="5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63849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 xml:space="preserve">ภายใน </w:t>
            </w:r>
            <w:r w:rsidRPr="00963849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</w:rPr>
              <w:t xml:space="preserve">1 </w:t>
            </w:r>
            <w:r w:rsidRPr="00963849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250" w:type="dxa"/>
            <w:vAlign w:val="bottom"/>
          </w:tcPr>
          <w:p w14:paraId="16F4036C" w14:textId="77777777" w:rsidR="004742C4" w:rsidRPr="00963849" w:rsidRDefault="004742C4" w:rsidP="00391D26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14:paraId="2A3402C7" w14:textId="5EE55AB5" w:rsidR="004742C4" w:rsidRPr="00963849" w:rsidRDefault="00545E0F" w:rsidP="00391D2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5,50</w:t>
            </w:r>
            <w:r w:rsidR="00A56951"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50" w:type="dxa"/>
            <w:vAlign w:val="bottom"/>
          </w:tcPr>
          <w:p w14:paraId="285B5D24" w14:textId="77777777" w:rsidR="004742C4" w:rsidRPr="00963849" w:rsidRDefault="004742C4" w:rsidP="00391D2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</w:tcPr>
          <w:p w14:paraId="5411078B" w14:textId="4D61EF87" w:rsidR="004742C4" w:rsidRPr="00963849" w:rsidRDefault="00CB003E" w:rsidP="00391D2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8,557</w:t>
            </w:r>
          </w:p>
        </w:tc>
      </w:tr>
      <w:tr w:rsidR="004742C4" w:rsidRPr="007A2507" w14:paraId="21FBD7F1" w14:textId="77777777" w:rsidTr="008435B3">
        <w:trPr>
          <w:trHeight w:val="20"/>
        </w:trPr>
        <w:tc>
          <w:tcPr>
            <w:tcW w:w="4653" w:type="dxa"/>
            <w:vAlign w:val="bottom"/>
          </w:tcPr>
          <w:p w14:paraId="420131EF" w14:textId="3F2E3CA8" w:rsidR="004742C4" w:rsidRPr="00963849" w:rsidRDefault="004742C4" w:rsidP="000E4755">
            <w:pPr>
              <w:pStyle w:val="Heading7"/>
              <w:tabs>
                <w:tab w:val="left" w:pos="459"/>
              </w:tabs>
              <w:ind w:left="-86" w:firstLine="5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963849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2 - </w:t>
            </w:r>
            <w:r w:rsidR="00BD036A" w:rsidRPr="00963849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Pr="00963849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963849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250" w:type="dxa"/>
            <w:vAlign w:val="bottom"/>
          </w:tcPr>
          <w:p w14:paraId="42E56A2D" w14:textId="77777777" w:rsidR="004742C4" w:rsidRPr="00963849" w:rsidRDefault="004742C4" w:rsidP="00391D26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6271DB5" w14:textId="03431DBD" w:rsidR="004742C4" w:rsidRPr="00963849" w:rsidRDefault="00545E0F" w:rsidP="00391D2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8,3</w:t>
            </w:r>
            <w:r w:rsidR="00A56951"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70</w:t>
            </w:r>
          </w:p>
        </w:tc>
        <w:tc>
          <w:tcPr>
            <w:tcW w:w="250" w:type="dxa"/>
            <w:vAlign w:val="bottom"/>
          </w:tcPr>
          <w:p w14:paraId="55AB8F08" w14:textId="77777777" w:rsidR="004742C4" w:rsidRPr="00963849" w:rsidRDefault="004742C4" w:rsidP="00391D2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14:paraId="319AFD80" w14:textId="7F9D4488" w:rsidR="004742C4" w:rsidRPr="00963849" w:rsidRDefault="00CB003E" w:rsidP="00391D2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10,337</w:t>
            </w:r>
          </w:p>
        </w:tc>
      </w:tr>
      <w:tr w:rsidR="004742C4" w:rsidRPr="007A2507" w14:paraId="6B3CD574" w14:textId="77777777" w:rsidTr="008435B3">
        <w:trPr>
          <w:trHeight w:val="20"/>
        </w:trPr>
        <w:tc>
          <w:tcPr>
            <w:tcW w:w="4653" w:type="dxa"/>
            <w:vAlign w:val="bottom"/>
          </w:tcPr>
          <w:p w14:paraId="5597F41E" w14:textId="60215FB3" w:rsidR="004742C4" w:rsidRPr="00963849" w:rsidRDefault="004742C4" w:rsidP="001043F9">
            <w:pPr>
              <w:pStyle w:val="Heading7"/>
              <w:tabs>
                <w:tab w:val="left" w:pos="459"/>
              </w:tabs>
              <w:ind w:left="-86" w:firstLine="5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63849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  <w:vAlign w:val="bottom"/>
          </w:tcPr>
          <w:p w14:paraId="417D0C3F" w14:textId="77777777" w:rsidR="004742C4" w:rsidRPr="00963849" w:rsidRDefault="004742C4" w:rsidP="00391D26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54BB58F" w14:textId="5025D5CF" w:rsidR="004742C4" w:rsidRPr="00963849" w:rsidRDefault="00545E0F" w:rsidP="00391D26">
            <w:pPr>
              <w:pStyle w:val="Heading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13,87</w:t>
            </w:r>
            <w:r w:rsidR="00A56951"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50" w:type="dxa"/>
            <w:vAlign w:val="bottom"/>
          </w:tcPr>
          <w:p w14:paraId="748125A2" w14:textId="77777777" w:rsidR="004742C4" w:rsidRPr="00963849" w:rsidRDefault="004742C4" w:rsidP="00391D26">
            <w:pPr>
              <w:pStyle w:val="Heading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12" w:space="0" w:color="auto"/>
            </w:tcBorders>
          </w:tcPr>
          <w:p w14:paraId="198DAD44" w14:textId="011C7459" w:rsidR="004742C4" w:rsidRPr="00963849" w:rsidRDefault="00CB003E" w:rsidP="00391D26">
            <w:pPr>
              <w:pStyle w:val="Heading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18,894</w:t>
            </w:r>
          </w:p>
        </w:tc>
      </w:tr>
    </w:tbl>
    <w:p w14:paraId="05BEAA56" w14:textId="77777777" w:rsidR="008435B3" w:rsidRPr="00372FDE" w:rsidRDefault="008435B3" w:rsidP="006E537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A69CB27" w14:textId="77777777" w:rsidR="002F0C4A" w:rsidRPr="00963849" w:rsidRDefault="002F0C4A" w:rsidP="004D0661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ส่วนงานดำเนินงาน</w:t>
      </w:r>
    </w:p>
    <w:p w14:paraId="332EEE99" w14:textId="77777777" w:rsidR="000C7414" w:rsidRPr="00372FDE" w:rsidRDefault="000C7414" w:rsidP="000C741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9D03BFF" w14:textId="791D5A0C" w:rsidR="009E6FFF" w:rsidRPr="00963849" w:rsidRDefault="000C7414" w:rsidP="008333A6">
      <w:pPr>
        <w:pStyle w:val="CordiaNew"/>
        <w:tabs>
          <w:tab w:val="clear" w:pos="4153"/>
          <w:tab w:val="left" w:pos="810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บริษัทดำเนินธุรกิจหลักในส่วนงานที่รายงานเพียงส่วนงานเดียว คือส่วนงานธุรกิจตัวแทนจำหน่ายเครื่องมือและอุปกรณ์ทางการแพทย์ และให้บริการเครื่องมือแพทย์ ซึ่งดำเนินธุรกิจในเขตภูมิศาสตร์ในประเทศไทย ดังนั้น รายได้ กำไรจากการดำเนินงาน และสินทรัพย์ที่แสดงอยู่ในงบการเงิน จึงถือเป็นรายงานตามส่วนงานดำเนินงานและเขตภูมิศาสตร์แล้ว</w:t>
      </w:r>
    </w:p>
    <w:p w14:paraId="44A5AD89" w14:textId="77777777" w:rsidR="008F68B9" w:rsidRPr="00963849" w:rsidRDefault="008F68B9" w:rsidP="008333A6">
      <w:pPr>
        <w:pStyle w:val="CordiaNew"/>
        <w:tabs>
          <w:tab w:val="clear" w:pos="4153"/>
          <w:tab w:val="left" w:pos="810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B0B3ECF" w14:textId="3F0A543A" w:rsidR="00885EEF" w:rsidRPr="00963849" w:rsidRDefault="008B10FE" w:rsidP="00885EEF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ทุนเรือนหุ้น</w:t>
      </w:r>
    </w:p>
    <w:p w14:paraId="20B68C74" w14:textId="1E7610D7" w:rsidR="00FB2655" w:rsidRPr="00963849" w:rsidRDefault="00FB2655" w:rsidP="00BA20C3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16591E59" w14:textId="2E98333B" w:rsidR="004B4411" w:rsidRPr="00963849" w:rsidRDefault="00CB67BD" w:rsidP="001043F9">
      <w:pPr>
        <w:pStyle w:val="CordiaNew"/>
        <w:tabs>
          <w:tab w:val="clear" w:pos="4153"/>
          <w:tab w:val="left" w:pos="810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รายการเคลื่อนไหวของทุนเรือนหุ้น</w:t>
      </w:r>
      <w:r w:rsidR="007E4D73"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ที่ออกและชำระแล้วสำหรับงวดเก้าเดือนสิ้นสุดวันที่ </w:t>
      </w:r>
      <w:r w:rsidR="007E4D73" w:rsidRPr="00963849">
        <w:rPr>
          <w:rFonts w:ascii="Browallia New" w:hAnsi="Browallia New" w:cs="Browallia New"/>
          <w:color w:val="auto"/>
          <w:sz w:val="28"/>
          <w:szCs w:val="28"/>
        </w:rPr>
        <w:t xml:space="preserve">30 </w:t>
      </w:r>
      <w:r w:rsidR="007E4D73" w:rsidRPr="00963849">
        <w:rPr>
          <w:rFonts w:ascii="Browallia New" w:hAnsi="Browallia New" w:cs="Browallia New"/>
          <w:color w:val="auto"/>
          <w:sz w:val="28"/>
          <w:szCs w:val="28"/>
          <w:cs/>
        </w:rPr>
        <w:t>กันยายน</w:t>
      </w:r>
      <w:r w:rsidR="00072578"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072578" w:rsidRPr="00963849">
        <w:rPr>
          <w:rFonts w:ascii="Browallia New" w:hAnsi="Browallia New" w:cs="Browallia New"/>
          <w:color w:val="auto"/>
          <w:sz w:val="28"/>
          <w:szCs w:val="28"/>
        </w:rPr>
        <w:t xml:space="preserve">2556 </w:t>
      </w:r>
      <w:r w:rsidR="001043F9" w:rsidRPr="00963849">
        <w:rPr>
          <w:rFonts w:ascii="Browallia New" w:hAnsi="Browallia New" w:cs="Browallia New"/>
          <w:color w:val="auto"/>
          <w:sz w:val="28"/>
          <w:szCs w:val="28"/>
          <w:cs/>
        </w:rPr>
        <w:t>มี</w:t>
      </w:r>
      <w:r w:rsidR="00072578" w:rsidRPr="00963849">
        <w:rPr>
          <w:rFonts w:ascii="Browallia New" w:hAnsi="Browallia New" w:cs="Browallia New"/>
          <w:color w:val="auto"/>
          <w:sz w:val="28"/>
          <w:szCs w:val="28"/>
          <w:cs/>
        </w:rPr>
        <w:t>ดังนี้</w:t>
      </w:r>
    </w:p>
    <w:p w14:paraId="6EE91F10" w14:textId="77777777" w:rsidR="00941FB3" w:rsidRPr="00963849" w:rsidRDefault="00941FB3" w:rsidP="0081285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364" w:type="dxa"/>
        <w:tblLook w:val="04A0" w:firstRow="1" w:lastRow="0" w:firstColumn="1" w:lastColumn="0" w:noHBand="0" w:noVBand="1"/>
      </w:tblPr>
      <w:tblGrid>
        <w:gridCol w:w="3682"/>
        <w:gridCol w:w="1341"/>
        <w:gridCol w:w="1134"/>
        <w:gridCol w:w="1134"/>
        <w:gridCol w:w="1817"/>
      </w:tblGrid>
      <w:tr w:rsidR="00727DB5" w:rsidRPr="008649D8" w14:paraId="7E0A7875" w14:textId="77777777">
        <w:trPr>
          <w:trHeight w:val="408"/>
        </w:trPr>
        <w:tc>
          <w:tcPr>
            <w:tcW w:w="3682" w:type="dxa"/>
            <w:noWrap/>
            <w:vAlign w:val="bottom"/>
            <w:hideMark/>
          </w:tcPr>
          <w:p w14:paraId="1E84B63C" w14:textId="77777777" w:rsidR="00727DB5" w:rsidRPr="00963849" w:rsidRDefault="00727D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  <w:p w14:paraId="644FD830" w14:textId="6F2851A6" w:rsidR="00727DB5" w:rsidRPr="00963849" w:rsidRDefault="00E337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1043F9" w:rsidRPr="0096384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ทุน</w:t>
            </w:r>
            <w:r w:rsidR="00863D57" w:rsidRPr="0096384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เรือนหุ้นที่ออกและ</w:t>
            </w:r>
            <w:r w:rsidR="00727DB5" w:rsidRPr="0096384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ชำระแล้ว</w:t>
            </w:r>
          </w:p>
        </w:tc>
        <w:tc>
          <w:tcPr>
            <w:tcW w:w="1341" w:type="dxa"/>
            <w:noWrap/>
            <w:vAlign w:val="bottom"/>
            <w:hideMark/>
          </w:tcPr>
          <w:p w14:paraId="662592B6" w14:textId="77777777" w:rsidR="00727DB5" w:rsidRPr="00963849" w:rsidRDefault="00727D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จำนวนหุ้น 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br/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(พันหุ้น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34" w:type="dxa"/>
            <w:noWrap/>
            <w:vAlign w:val="bottom"/>
            <w:hideMark/>
          </w:tcPr>
          <w:p w14:paraId="4A7A31D3" w14:textId="77777777" w:rsidR="00727DB5" w:rsidRPr="00963849" w:rsidRDefault="00727D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มูลค่าหุ้นละ (บาท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34" w:type="dxa"/>
            <w:noWrap/>
            <w:vAlign w:val="bottom"/>
            <w:hideMark/>
          </w:tcPr>
          <w:p w14:paraId="4CD64019" w14:textId="77777777" w:rsidR="00727DB5" w:rsidRPr="00963849" w:rsidRDefault="00727D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817" w:type="dxa"/>
            <w:vAlign w:val="bottom"/>
            <w:hideMark/>
          </w:tcPr>
          <w:p w14:paraId="5265CDC2" w14:textId="77777777" w:rsidR="00727DB5" w:rsidRPr="00963849" w:rsidRDefault="00727D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ส่วนเกิน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ต่ำ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) </w:t>
            </w:r>
          </w:p>
          <w:p w14:paraId="26935AAD" w14:textId="77777777" w:rsidR="00727DB5" w:rsidRPr="00963849" w:rsidRDefault="00727D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มูลค่าหุ้น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พันบาท)</w:t>
            </w:r>
          </w:p>
        </w:tc>
      </w:tr>
      <w:tr w:rsidR="00727DB5" w:rsidRPr="008649D8" w14:paraId="0906B88C" w14:textId="77777777">
        <w:trPr>
          <w:trHeight w:val="333"/>
        </w:trPr>
        <w:tc>
          <w:tcPr>
            <w:tcW w:w="3682" w:type="dxa"/>
            <w:noWrap/>
            <w:vAlign w:val="bottom"/>
          </w:tcPr>
          <w:p w14:paraId="72BC29FF" w14:textId="77777777" w:rsidR="00727DB5" w:rsidRPr="00963849" w:rsidRDefault="00727DB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41" w:type="dxa"/>
            <w:noWrap/>
            <w:vAlign w:val="bottom"/>
          </w:tcPr>
          <w:p w14:paraId="37A40177" w14:textId="77777777" w:rsidR="00727DB5" w:rsidRPr="00963849" w:rsidRDefault="00727DB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noWrap/>
            <w:vAlign w:val="bottom"/>
          </w:tcPr>
          <w:p w14:paraId="29D90660" w14:textId="77777777" w:rsidR="00727DB5" w:rsidRPr="00963849" w:rsidRDefault="00727DB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noWrap/>
            <w:vAlign w:val="bottom"/>
          </w:tcPr>
          <w:p w14:paraId="05D66A0B" w14:textId="77777777" w:rsidR="00727DB5" w:rsidRPr="00963849" w:rsidRDefault="00727DB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817" w:type="dxa"/>
            <w:noWrap/>
            <w:vAlign w:val="bottom"/>
          </w:tcPr>
          <w:p w14:paraId="0DAEE152" w14:textId="77777777" w:rsidR="00727DB5" w:rsidRPr="00963849" w:rsidRDefault="00727DB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727DB5" w:rsidRPr="008649D8" w14:paraId="6B493555" w14:textId="77777777" w:rsidTr="00F4197B">
        <w:trPr>
          <w:trHeight w:val="333"/>
        </w:trPr>
        <w:tc>
          <w:tcPr>
            <w:tcW w:w="3682" w:type="dxa"/>
            <w:noWrap/>
            <w:vAlign w:val="bottom"/>
          </w:tcPr>
          <w:p w14:paraId="61E27759" w14:textId="22DEE8E0" w:rsidR="00727DB5" w:rsidRPr="00963849" w:rsidRDefault="00727DB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ยอดคงเหลือ ณ วันที่ 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val="en-AU" w:eastAsia="en-GB"/>
              </w:rPr>
              <w:t xml:space="preserve">1 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AU" w:eastAsia="en-GB"/>
              </w:rPr>
              <w:t xml:space="preserve">มกราคม 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256</w:t>
            </w:r>
            <w:r w:rsidR="00BA6D12" w:rsidRPr="0096384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341" w:type="dxa"/>
            <w:noWrap/>
            <w:vAlign w:val="bottom"/>
          </w:tcPr>
          <w:p w14:paraId="48097CC7" w14:textId="05777895" w:rsidR="00727DB5" w:rsidRPr="00963849" w:rsidRDefault="00D6510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C20EA" w:rsidRPr="009638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>997</w:t>
            </w:r>
            <w:r w:rsidR="001464FF" w:rsidRPr="009638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>865</w:t>
            </w:r>
          </w:p>
        </w:tc>
        <w:tc>
          <w:tcPr>
            <w:tcW w:w="1134" w:type="dxa"/>
            <w:noWrap/>
            <w:vAlign w:val="bottom"/>
          </w:tcPr>
          <w:p w14:paraId="2F04CA44" w14:textId="5D1D3BAA" w:rsidR="00727DB5" w:rsidRPr="00963849" w:rsidRDefault="00727DB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0.75</w:t>
            </w:r>
          </w:p>
        </w:tc>
        <w:tc>
          <w:tcPr>
            <w:tcW w:w="1134" w:type="dxa"/>
            <w:noWrap/>
            <w:vAlign w:val="bottom"/>
          </w:tcPr>
          <w:p w14:paraId="65D062B9" w14:textId="1F644749" w:rsidR="00727DB5" w:rsidRPr="00963849" w:rsidRDefault="004A0CC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2,998,399</w:t>
            </w:r>
          </w:p>
        </w:tc>
        <w:tc>
          <w:tcPr>
            <w:tcW w:w="1817" w:type="dxa"/>
            <w:noWrap/>
            <w:vAlign w:val="bottom"/>
          </w:tcPr>
          <w:p w14:paraId="0668531D" w14:textId="107EBE47" w:rsidR="00727DB5" w:rsidRPr="00963849" w:rsidRDefault="007432C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(524,215)</w:t>
            </w:r>
          </w:p>
        </w:tc>
      </w:tr>
      <w:tr w:rsidR="00727DB5" w:rsidRPr="008649D8" w14:paraId="756ADFE5" w14:textId="77777777" w:rsidTr="00D330D0">
        <w:trPr>
          <w:trHeight w:val="333"/>
        </w:trPr>
        <w:tc>
          <w:tcPr>
            <w:tcW w:w="3682" w:type="dxa"/>
            <w:noWrap/>
            <w:vAlign w:val="bottom"/>
          </w:tcPr>
          <w:p w14:paraId="728FE7C0" w14:textId="1EAEC5AF" w:rsidR="00727DB5" w:rsidRPr="00963849" w:rsidRDefault="00727DB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เพิ่ม</w:t>
            </w:r>
            <w:r w:rsidR="00B90549" w:rsidRPr="00963849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ขึ้นจากการใช้สิทธิใบสำคัญแสดงสิทธิ</w:t>
            </w:r>
          </w:p>
        </w:tc>
        <w:tc>
          <w:tcPr>
            <w:tcW w:w="1341" w:type="dxa"/>
            <w:noWrap/>
            <w:vAlign w:val="bottom"/>
          </w:tcPr>
          <w:p w14:paraId="15BAA3EB" w14:textId="0F7E2DBC" w:rsidR="00727DB5" w:rsidRPr="00963849" w:rsidRDefault="008B1D67" w:rsidP="00F4197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CF5540" w:rsidRPr="00963849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14:paraId="342F28E4" w14:textId="4CFD0BCC" w:rsidR="00727DB5" w:rsidRPr="00963849" w:rsidRDefault="00727DB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0.75</w:t>
            </w:r>
          </w:p>
        </w:tc>
        <w:tc>
          <w:tcPr>
            <w:tcW w:w="1134" w:type="dxa"/>
            <w:noWrap/>
            <w:vAlign w:val="bottom"/>
          </w:tcPr>
          <w:p w14:paraId="1040875A" w14:textId="185D9125" w:rsidR="00727DB5" w:rsidRPr="00963849" w:rsidRDefault="00A77C64" w:rsidP="00F4197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0F0950" w:rsidRPr="00963849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817" w:type="dxa"/>
            <w:noWrap/>
            <w:vAlign w:val="bottom"/>
          </w:tcPr>
          <w:p w14:paraId="169536FA" w14:textId="12EDA669" w:rsidR="00727DB5" w:rsidRPr="00963849" w:rsidRDefault="00A35CF8" w:rsidP="00F4197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458</w:t>
            </w:r>
          </w:p>
        </w:tc>
      </w:tr>
      <w:tr w:rsidR="005A2D57" w:rsidRPr="008649D8" w14:paraId="5CEE1E1B" w14:textId="77777777">
        <w:trPr>
          <w:trHeight w:val="333"/>
        </w:trPr>
        <w:tc>
          <w:tcPr>
            <w:tcW w:w="3682" w:type="dxa"/>
            <w:noWrap/>
            <w:vAlign w:val="bottom"/>
          </w:tcPr>
          <w:p w14:paraId="1F999ABF" w14:textId="25BA3FFD" w:rsidR="005A2D57" w:rsidRPr="00963849" w:rsidRDefault="00BE6521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โอนใบสำคัญแสดงสิทธิที่สิ้นสุดระยะเวลาการใช้สิทธิ</w:t>
            </w:r>
          </w:p>
        </w:tc>
        <w:tc>
          <w:tcPr>
            <w:tcW w:w="1341" w:type="dxa"/>
            <w:noWrap/>
            <w:vAlign w:val="bottom"/>
          </w:tcPr>
          <w:p w14:paraId="62D25E09" w14:textId="01003F5A" w:rsidR="005A2D57" w:rsidRPr="00963849" w:rsidRDefault="001043F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3B6E7881" w14:textId="77777777" w:rsidR="005A2D57" w:rsidRPr="00963849" w:rsidRDefault="005A2D5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noWrap/>
            <w:vAlign w:val="bottom"/>
          </w:tcPr>
          <w:p w14:paraId="1811C2A9" w14:textId="018B1160" w:rsidR="005A2D57" w:rsidRPr="00963849" w:rsidRDefault="001043F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7" w:type="dxa"/>
            <w:noWrap/>
            <w:vAlign w:val="bottom"/>
          </w:tcPr>
          <w:p w14:paraId="7C65800B" w14:textId="5DFFF302" w:rsidR="005A2D57" w:rsidRPr="00963849" w:rsidRDefault="00B954B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60,492</w:t>
            </w:r>
          </w:p>
        </w:tc>
      </w:tr>
      <w:tr w:rsidR="00727DB5" w:rsidRPr="008649D8" w14:paraId="7EA39FB0" w14:textId="77777777">
        <w:trPr>
          <w:trHeight w:val="333"/>
        </w:trPr>
        <w:tc>
          <w:tcPr>
            <w:tcW w:w="3682" w:type="dxa"/>
            <w:noWrap/>
            <w:vAlign w:val="bottom"/>
          </w:tcPr>
          <w:p w14:paraId="201C548C" w14:textId="39830A18" w:rsidR="00727DB5" w:rsidRPr="00963849" w:rsidRDefault="00727DB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ยอดคงเหลือ ณ วันที่ 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val="en-AU" w:eastAsia="en-GB"/>
              </w:rPr>
              <w:t>3</w:t>
            </w:r>
            <w:r w:rsidR="00912813" w:rsidRPr="0096384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val="en-AU" w:eastAsia="en-GB"/>
              </w:rPr>
              <w:t xml:space="preserve"> </w:t>
            </w:r>
            <w:r w:rsidR="00912813" w:rsidRPr="00963849">
              <w:rPr>
                <w:rFonts w:ascii="Browallia New" w:hAnsi="Browallia New" w:cs="Browallia New" w:hint="cs"/>
                <w:sz w:val="24"/>
                <w:szCs w:val="24"/>
                <w:cs/>
                <w:lang w:val="en-AU" w:eastAsia="en-GB"/>
              </w:rPr>
              <w:t>กันยายน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AU" w:eastAsia="en-GB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256</w:t>
            </w:r>
            <w:r w:rsidR="00912813" w:rsidRPr="0096384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341" w:type="dxa"/>
            <w:noWrap/>
          </w:tcPr>
          <w:p w14:paraId="79E4382D" w14:textId="576AAE53" w:rsidR="00727DB5" w:rsidRPr="00963849" w:rsidRDefault="00727DB5" w:rsidP="00E8046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E5097" w:rsidRPr="009638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C1C4A" w:rsidRPr="00963849">
              <w:rPr>
                <w:rFonts w:ascii="Browallia New" w:hAnsi="Browallia New" w:cs="Browallia New"/>
                <w:sz w:val="24"/>
                <w:szCs w:val="24"/>
              </w:rPr>
              <w:t>997</w:t>
            </w:r>
            <w:r w:rsidR="009E5097" w:rsidRPr="009638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37CF" w:rsidRPr="00963849">
              <w:rPr>
                <w:rFonts w:ascii="Browallia New" w:hAnsi="Browallia New" w:cs="Browallia New"/>
                <w:sz w:val="24"/>
                <w:szCs w:val="24"/>
              </w:rPr>
              <w:t>477</w:t>
            </w:r>
          </w:p>
        </w:tc>
        <w:tc>
          <w:tcPr>
            <w:tcW w:w="1134" w:type="dxa"/>
            <w:noWrap/>
          </w:tcPr>
          <w:p w14:paraId="434C14D4" w14:textId="63A8C954" w:rsidR="00727DB5" w:rsidRPr="00963849" w:rsidRDefault="00727DB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0.75</w:t>
            </w:r>
          </w:p>
        </w:tc>
        <w:tc>
          <w:tcPr>
            <w:tcW w:w="1134" w:type="dxa"/>
            <w:noWrap/>
          </w:tcPr>
          <w:p w14:paraId="58C7D3DE" w14:textId="5D489C2D" w:rsidR="00727DB5" w:rsidRPr="00963849" w:rsidRDefault="00727DB5" w:rsidP="00E8046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2,998,</w:t>
            </w:r>
            <w:r w:rsidR="00322DCB" w:rsidRPr="00963849">
              <w:rPr>
                <w:rFonts w:ascii="Browallia New" w:hAnsi="Browallia New" w:cs="Browallia New"/>
                <w:sz w:val="24"/>
                <w:szCs w:val="24"/>
              </w:rPr>
              <w:t>85</w:t>
            </w:r>
            <w:r w:rsidR="00102EEF" w:rsidRPr="00963849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817" w:type="dxa"/>
            <w:noWrap/>
          </w:tcPr>
          <w:p w14:paraId="0517D719" w14:textId="0BBDF4BA" w:rsidR="00727DB5" w:rsidRPr="00963849" w:rsidRDefault="0014106D" w:rsidP="00E8046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(463,265)</w:t>
            </w:r>
          </w:p>
        </w:tc>
      </w:tr>
    </w:tbl>
    <w:p w14:paraId="2F0AC582" w14:textId="2A33BD57" w:rsidR="0032601D" w:rsidRPr="00372FDE" w:rsidRDefault="00326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cs/>
          <w:lang w:eastAsia="th-TH"/>
        </w:rPr>
      </w:pPr>
    </w:p>
    <w:p w14:paraId="1709B828" w14:textId="4824FDB2" w:rsidR="00DE0DB2" w:rsidRPr="00963849" w:rsidRDefault="0036575F" w:rsidP="001043F9">
      <w:pPr>
        <w:pStyle w:val="CordiaNew"/>
        <w:tabs>
          <w:tab w:val="clear" w:pos="4153"/>
          <w:tab w:val="left" w:pos="810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ใน</w:t>
      </w:r>
      <w:r w:rsidR="00DE0DB2"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ระหว่างไตรมาสที่ </w:t>
      </w:r>
      <w:r w:rsidR="00DE0DB2" w:rsidRPr="00963849">
        <w:rPr>
          <w:rFonts w:ascii="Browallia New" w:hAnsi="Browallia New" w:cs="Browallia New"/>
          <w:color w:val="auto"/>
          <w:sz w:val="28"/>
          <w:szCs w:val="28"/>
        </w:rPr>
        <w:t xml:space="preserve">2 </w:t>
      </w:r>
      <w:r w:rsidR="00DE0DB2"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ของปี </w:t>
      </w:r>
      <w:r w:rsidR="00DE0DB2" w:rsidRPr="00963849">
        <w:rPr>
          <w:rFonts w:ascii="Browallia New" w:hAnsi="Browallia New" w:cs="Browallia New"/>
          <w:color w:val="auto"/>
          <w:sz w:val="28"/>
          <w:szCs w:val="28"/>
        </w:rPr>
        <w:t xml:space="preserve">2566 </w:t>
      </w:r>
      <w:r w:rsidR="00DE0DB2"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ผู้ถือใบสำคัญแสดงสิทธิที่จะซื้อหุ้นสามัญของบริษัท ครั้งที่ </w:t>
      </w:r>
      <w:r w:rsidR="00DE0DB2" w:rsidRPr="00963849">
        <w:rPr>
          <w:rFonts w:ascii="Browallia New" w:hAnsi="Browallia New" w:cs="Browallia New"/>
          <w:color w:val="auto"/>
          <w:sz w:val="28"/>
          <w:szCs w:val="28"/>
        </w:rPr>
        <w:t>5 (EFORL-W</w:t>
      </w:r>
      <w:r w:rsidR="00DE0DB2" w:rsidRPr="00963849">
        <w:rPr>
          <w:rFonts w:ascii="Browallia New" w:hAnsi="Browallia New" w:cs="Browallia New"/>
          <w:color w:val="auto"/>
          <w:sz w:val="28"/>
          <w:szCs w:val="28"/>
          <w:cs/>
        </w:rPr>
        <w:t>5</w:t>
      </w:r>
      <w:r w:rsidR="00DE0DB2" w:rsidRPr="00963849">
        <w:rPr>
          <w:rFonts w:ascii="Browallia New" w:hAnsi="Browallia New" w:cs="Browallia New"/>
          <w:color w:val="auto"/>
          <w:sz w:val="28"/>
          <w:szCs w:val="28"/>
        </w:rPr>
        <w:t>)</w:t>
      </w:r>
      <w:r w:rsidR="00DE0DB2"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 ได้ใช้สิทธิซื้อหุ้นสามัญจำนวน </w:t>
      </w:r>
      <w:r w:rsidR="00FE3208" w:rsidRPr="00963849">
        <w:rPr>
          <w:rFonts w:ascii="Browallia New" w:hAnsi="Browallia New" w:cs="Browallia New"/>
          <w:color w:val="auto"/>
          <w:sz w:val="28"/>
          <w:szCs w:val="28"/>
        </w:rPr>
        <w:t>409</w:t>
      </w:r>
      <w:r w:rsidR="00F91F82" w:rsidRPr="00963849">
        <w:rPr>
          <w:rFonts w:ascii="Browallia New" w:hAnsi="Browallia New" w:cs="Browallia New"/>
          <w:color w:val="auto"/>
          <w:sz w:val="28"/>
          <w:szCs w:val="28"/>
        </w:rPr>
        <w:t xml:space="preserve">,208 </w:t>
      </w:r>
      <w:r w:rsidR="00DE0DB2"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หุ้น ราคาใช้สิทธิหุ้นละ </w:t>
      </w:r>
      <w:r w:rsidR="00FE3208" w:rsidRPr="00963849">
        <w:rPr>
          <w:rFonts w:ascii="Browallia New" w:hAnsi="Browallia New" w:cs="Browallia New"/>
          <w:color w:val="auto"/>
          <w:sz w:val="28"/>
          <w:szCs w:val="28"/>
        </w:rPr>
        <w:t>1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>.00</w:t>
      </w:r>
      <w:r w:rsidR="00DE0DB2"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 รวมเป็นจำนวน </w:t>
      </w:r>
      <w:r w:rsidR="00FE3208" w:rsidRPr="00963849">
        <w:rPr>
          <w:rFonts w:ascii="Browallia New" w:hAnsi="Browallia New" w:cs="Browallia New"/>
          <w:color w:val="auto"/>
          <w:sz w:val="28"/>
          <w:szCs w:val="28"/>
        </w:rPr>
        <w:t xml:space="preserve">409,208 </w:t>
      </w:r>
      <w:r w:rsidR="00DE0DB2" w:rsidRPr="00963849">
        <w:rPr>
          <w:rFonts w:ascii="Browallia New" w:hAnsi="Browallia New" w:cs="Browallia New"/>
          <w:color w:val="auto"/>
          <w:sz w:val="28"/>
          <w:szCs w:val="28"/>
          <w:cs/>
        </w:rPr>
        <w:t>บาท และ ผู้ถือใบสำคัญแสดงสิทธิที่จะซื้อหุ้นสามัญของบริษัท ครั้งที่</w:t>
      </w:r>
      <w:r w:rsidR="00DE0DB2" w:rsidRPr="00963849">
        <w:rPr>
          <w:rFonts w:ascii="Browallia New" w:hAnsi="Browallia New" w:cs="Browallia New"/>
          <w:color w:val="auto"/>
          <w:sz w:val="28"/>
          <w:szCs w:val="28"/>
        </w:rPr>
        <w:t xml:space="preserve"> 6 (EFORL-W</w:t>
      </w:r>
      <w:r w:rsidR="00DE0DB2" w:rsidRPr="00963849">
        <w:rPr>
          <w:rFonts w:ascii="Browallia New" w:hAnsi="Browallia New" w:cs="Browallia New"/>
          <w:color w:val="auto"/>
          <w:sz w:val="28"/>
          <w:szCs w:val="28"/>
          <w:cs/>
        </w:rPr>
        <w:t>6</w:t>
      </w:r>
      <w:r w:rsidR="00DE0DB2" w:rsidRPr="00963849">
        <w:rPr>
          <w:rFonts w:ascii="Browallia New" w:hAnsi="Browallia New" w:cs="Browallia New"/>
          <w:color w:val="auto"/>
          <w:sz w:val="28"/>
          <w:szCs w:val="28"/>
        </w:rPr>
        <w:t>)</w:t>
      </w:r>
      <w:r w:rsidR="00DE0DB2"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 ได้ใช้สิทธิซื้อหุ้นสามัญจำนวน </w:t>
      </w:r>
      <w:r w:rsidR="00FE3208" w:rsidRPr="00963849">
        <w:rPr>
          <w:rFonts w:ascii="Browallia New" w:hAnsi="Browallia New" w:cs="Browallia New"/>
          <w:color w:val="auto"/>
          <w:sz w:val="28"/>
          <w:szCs w:val="28"/>
        </w:rPr>
        <w:t>203,005</w:t>
      </w:r>
      <w:r w:rsidR="00DE0DB2"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 ราคาใช้สิทธิ</w:t>
      </w:r>
      <w:r w:rsidR="00DE0DB2" w:rsidRPr="00963849">
        <w:rPr>
          <w:rFonts w:ascii="Browallia New" w:hAnsi="Browallia New" w:cs="Browallia New"/>
          <w:color w:val="auto"/>
          <w:sz w:val="28"/>
          <w:szCs w:val="28"/>
          <w:cs/>
        </w:rPr>
        <w:br/>
        <w:t xml:space="preserve">หุ้นละ </w:t>
      </w:r>
      <w:r w:rsidR="00FE3208" w:rsidRPr="00963849">
        <w:rPr>
          <w:rFonts w:ascii="Browallia New" w:hAnsi="Browallia New" w:cs="Browallia New"/>
          <w:color w:val="auto"/>
          <w:sz w:val="28"/>
          <w:szCs w:val="28"/>
        </w:rPr>
        <w:t>2.5</w:t>
      </w:r>
      <w:r w:rsidR="004943D0" w:rsidRPr="00963849">
        <w:rPr>
          <w:rFonts w:ascii="Browallia New" w:hAnsi="Browallia New" w:cs="Browallia New"/>
          <w:color w:val="auto"/>
          <w:sz w:val="28"/>
          <w:szCs w:val="28"/>
        </w:rPr>
        <w:t>0</w:t>
      </w:r>
      <w:r w:rsidR="00FE3208"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DE0DB2"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บาท </w:t>
      </w:r>
      <w:r w:rsidR="005D5F27" w:rsidRPr="00963849">
        <w:rPr>
          <w:rFonts w:ascii="Browallia New" w:hAnsi="Browallia New" w:cs="Browallia New"/>
          <w:color w:val="auto"/>
          <w:sz w:val="28"/>
          <w:szCs w:val="28"/>
          <w:cs/>
        </w:rPr>
        <w:t>ร</w:t>
      </w:r>
      <w:r w:rsidR="00D57737" w:rsidRPr="00963849">
        <w:rPr>
          <w:rFonts w:ascii="Browallia New" w:hAnsi="Browallia New" w:cs="Browallia New"/>
          <w:color w:val="auto"/>
          <w:sz w:val="28"/>
          <w:szCs w:val="28"/>
          <w:cs/>
        </w:rPr>
        <w:t>วม</w:t>
      </w:r>
      <w:r w:rsidR="00DE0DB2" w:rsidRPr="00963849">
        <w:rPr>
          <w:rFonts w:ascii="Browallia New" w:hAnsi="Browallia New" w:cs="Browallia New"/>
          <w:color w:val="auto"/>
          <w:sz w:val="28"/>
          <w:szCs w:val="28"/>
          <w:cs/>
        </w:rPr>
        <w:t>เป็น</w:t>
      </w:r>
      <w:r w:rsidR="00D57737" w:rsidRPr="00963849">
        <w:rPr>
          <w:rFonts w:ascii="Browallia New" w:hAnsi="Browallia New" w:cs="Browallia New"/>
          <w:color w:val="auto"/>
          <w:sz w:val="28"/>
          <w:szCs w:val="28"/>
          <w:cs/>
        </w:rPr>
        <w:t>จำนวน</w:t>
      </w:r>
      <w:r w:rsidR="00DE0DB2"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FE3208" w:rsidRPr="00DF73B7">
        <w:rPr>
          <w:rFonts w:ascii="Browallia New" w:hAnsi="Browallia New" w:cs="Browallia New"/>
          <w:color w:val="auto"/>
          <w:sz w:val="28"/>
          <w:szCs w:val="28"/>
        </w:rPr>
        <w:t>507,</w:t>
      </w:r>
      <w:r w:rsidR="00557A6C" w:rsidRPr="00DF73B7">
        <w:rPr>
          <w:rFonts w:ascii="Browallia New" w:hAnsi="Browallia New" w:cs="Browallia New"/>
          <w:color w:val="auto"/>
          <w:sz w:val="28"/>
          <w:szCs w:val="28"/>
        </w:rPr>
        <w:t>51</w:t>
      </w:r>
      <w:r w:rsidR="000D6611">
        <w:rPr>
          <w:rFonts w:ascii="Browallia New" w:hAnsi="Browallia New" w:cs="Browallia New"/>
          <w:color w:val="auto"/>
          <w:sz w:val="28"/>
          <w:szCs w:val="28"/>
        </w:rPr>
        <w:t>3</w:t>
      </w:r>
      <w:r w:rsidR="00DE0DB2" w:rsidRPr="00DF73B7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</w:t>
      </w:r>
      <w:r w:rsidR="00DE0DB2"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</w:p>
    <w:p w14:paraId="449EB16F" w14:textId="77777777" w:rsidR="00DE0DB2" w:rsidRPr="00963849" w:rsidRDefault="00DE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4"/>
          <w:szCs w:val="24"/>
          <w:lang w:eastAsia="th-TH"/>
        </w:rPr>
      </w:pPr>
    </w:p>
    <w:p w14:paraId="6D2884AF" w14:textId="702C9B1B" w:rsidR="00A551EC" w:rsidRPr="00963849" w:rsidRDefault="0032601D" w:rsidP="00B948F8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s/>
        </w:rPr>
        <w:br w:type="page"/>
      </w:r>
      <w:r w:rsidR="00A551EC"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ใบสำคัญแสดงสิทธิ</w:t>
      </w:r>
      <w:r w:rsidR="009D558F"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ที่จะซื้อหุ้น</w:t>
      </w:r>
    </w:p>
    <w:p w14:paraId="7A6EBB53" w14:textId="750951E4" w:rsidR="00C711AD" w:rsidRPr="00963849" w:rsidRDefault="00C711AD" w:rsidP="00C711A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2"/>
          <w:szCs w:val="22"/>
        </w:rPr>
      </w:pPr>
    </w:p>
    <w:p w14:paraId="312830CB" w14:textId="70CBE585" w:rsidR="00965EDB" w:rsidRPr="00963849" w:rsidRDefault="00965EDB" w:rsidP="002411A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BE5312" w:rsidRPr="00963849">
        <w:rPr>
          <w:rFonts w:ascii="Browallia New" w:hAnsi="Browallia New" w:cs="Browallia New"/>
          <w:sz w:val="28"/>
          <w:szCs w:val="28"/>
          <w:cs/>
        </w:rPr>
        <w:t xml:space="preserve">ปี </w:t>
      </w:r>
      <w:r w:rsidR="00BE5312" w:rsidRPr="00963849">
        <w:rPr>
          <w:rFonts w:ascii="Browallia New" w:hAnsi="Browallia New" w:cs="Browallia New"/>
          <w:sz w:val="28"/>
          <w:szCs w:val="28"/>
        </w:rPr>
        <w:t>2565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บริษัทออกและเสนอขายใบสำคัญแสดงสิทธิที่จะซื้อหุ้นสามัญของบริษัท รุ่นที่ </w:t>
      </w:r>
      <w:r w:rsidRPr="00963849">
        <w:rPr>
          <w:rFonts w:ascii="Browallia New" w:hAnsi="Browallia New" w:cs="Browallia New"/>
          <w:sz w:val="28"/>
          <w:szCs w:val="28"/>
        </w:rPr>
        <w:t>5 (EFORL-W5)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384500" w:rsidRPr="00963849">
        <w:rPr>
          <w:rFonts w:ascii="Browallia New" w:hAnsi="Browallia New" w:cs="Browallia New"/>
          <w:sz w:val="28"/>
          <w:szCs w:val="28"/>
        </w:rPr>
        <w:br/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รุ่นที่ </w:t>
      </w:r>
      <w:r w:rsidRPr="00963849">
        <w:rPr>
          <w:rFonts w:ascii="Browallia New" w:hAnsi="Browallia New" w:cs="Browallia New"/>
          <w:sz w:val="28"/>
          <w:szCs w:val="28"/>
        </w:rPr>
        <w:t xml:space="preserve">6 (EFORL-W6) </w:t>
      </w:r>
      <w:r w:rsidRPr="00963849">
        <w:rPr>
          <w:rFonts w:ascii="Browallia New" w:hAnsi="Browallia New" w:cs="Browallia New"/>
          <w:sz w:val="28"/>
          <w:szCs w:val="28"/>
          <w:cs/>
        </w:rPr>
        <w:t>โดยมีรายละเอียดดังนี้</w:t>
      </w:r>
    </w:p>
    <w:p w14:paraId="7C30813A" w14:textId="77777777" w:rsidR="002E1EDB" w:rsidRPr="00963849" w:rsidRDefault="002E1EDB" w:rsidP="002E1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87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28"/>
        <w:gridCol w:w="2929"/>
        <w:gridCol w:w="246"/>
        <w:gridCol w:w="2784"/>
      </w:tblGrid>
      <w:tr w:rsidR="004D4C3A" w:rsidRPr="007A2507" w14:paraId="403AFC20" w14:textId="77777777" w:rsidTr="000B08F0">
        <w:trPr>
          <w:trHeight w:val="153"/>
        </w:trPr>
        <w:tc>
          <w:tcPr>
            <w:tcW w:w="3128" w:type="dxa"/>
          </w:tcPr>
          <w:p w14:paraId="78E37B00" w14:textId="77777777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F29B6C" w14:textId="77777777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EFORL-W5</w:t>
            </w:r>
          </w:p>
        </w:tc>
        <w:tc>
          <w:tcPr>
            <w:tcW w:w="246" w:type="dxa"/>
          </w:tcPr>
          <w:p w14:paraId="7B4151C7" w14:textId="77777777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EB2D71" w14:textId="77777777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EFORL-W6</w:t>
            </w:r>
          </w:p>
        </w:tc>
      </w:tr>
      <w:tr w:rsidR="004D4C3A" w:rsidRPr="007A2507" w14:paraId="24A20C3D" w14:textId="77777777" w:rsidTr="000B08F0">
        <w:trPr>
          <w:trHeight w:val="161"/>
        </w:trPr>
        <w:tc>
          <w:tcPr>
            <w:tcW w:w="3128" w:type="dxa"/>
          </w:tcPr>
          <w:p w14:paraId="31E73AAE" w14:textId="77777777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30400" w14:textId="77777777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6" w:type="dxa"/>
          </w:tcPr>
          <w:p w14:paraId="6A7D1EDB" w14:textId="77777777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5B3DD" w14:textId="77777777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4D4C3A" w:rsidRPr="007A2507" w14:paraId="44586242" w14:textId="77777777" w:rsidTr="000B08F0">
        <w:trPr>
          <w:trHeight w:val="68"/>
        </w:trPr>
        <w:tc>
          <w:tcPr>
            <w:tcW w:w="3128" w:type="dxa"/>
          </w:tcPr>
          <w:p w14:paraId="77BC49A9" w14:textId="77777777" w:rsidR="00965EDB" w:rsidRPr="00963849" w:rsidRDefault="00965EDB" w:rsidP="00422969">
            <w:pPr>
              <w:tabs>
                <w:tab w:val="center" w:pos="1609"/>
              </w:tabs>
              <w:spacing w:line="240" w:lineRule="auto"/>
              <w:ind w:hanging="59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จำนวนใบสำคัญแสดงสิทธิที่ออก</w:t>
            </w:r>
          </w:p>
        </w:tc>
        <w:tc>
          <w:tcPr>
            <w:tcW w:w="2929" w:type="dxa"/>
            <w:shd w:val="clear" w:color="auto" w:fill="auto"/>
          </w:tcPr>
          <w:p w14:paraId="0D62DFDE" w14:textId="3F085B68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ไม่เกิน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>799,572,9</w:t>
            </w:r>
            <w:r w:rsidR="0034062C" w:rsidRPr="00963849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หน่วย</w:t>
            </w:r>
          </w:p>
        </w:tc>
        <w:tc>
          <w:tcPr>
            <w:tcW w:w="246" w:type="dxa"/>
          </w:tcPr>
          <w:p w14:paraId="25330AB6" w14:textId="77777777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322EB166" w14:textId="3C5238AF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ไม่เกิน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>399,786,49</w:t>
            </w:r>
            <w:r w:rsidR="0034062C" w:rsidRPr="0096384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หน่วย</w:t>
            </w:r>
          </w:p>
        </w:tc>
      </w:tr>
      <w:tr w:rsidR="004D4C3A" w:rsidRPr="007A2507" w14:paraId="4F5A2709" w14:textId="77777777" w:rsidTr="000B08F0">
        <w:trPr>
          <w:trHeight w:val="1224"/>
        </w:trPr>
        <w:tc>
          <w:tcPr>
            <w:tcW w:w="3128" w:type="dxa"/>
          </w:tcPr>
          <w:p w14:paraId="0DBE4D67" w14:textId="77777777" w:rsidR="00965EDB" w:rsidRPr="00963849" w:rsidRDefault="00965EDB" w:rsidP="00422969">
            <w:pPr>
              <w:tabs>
                <w:tab w:val="center" w:pos="1609"/>
              </w:tabs>
              <w:spacing w:line="240" w:lineRule="auto"/>
              <w:ind w:hanging="59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วิธีการเสนอขาย</w:t>
            </w:r>
          </w:p>
        </w:tc>
        <w:tc>
          <w:tcPr>
            <w:tcW w:w="2929" w:type="dxa"/>
            <w:shd w:val="clear" w:color="auto" w:fill="auto"/>
          </w:tcPr>
          <w:p w14:paraId="58AC3093" w14:textId="261D64B3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เสนอขายให้แก่ผู้ถือหุ้นเดิมตามสัดส่วนการถือหุ้น ในอัตราส่วน</w:t>
            </w:r>
            <w:r w:rsidR="000B08F0" w:rsidRPr="0096384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 xml:space="preserve">5 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หุ้นสามัญเดิมต่อ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หน่วยใบสำคัญแสดงสิทธิ</w:t>
            </w:r>
          </w:p>
        </w:tc>
        <w:tc>
          <w:tcPr>
            <w:tcW w:w="246" w:type="dxa"/>
          </w:tcPr>
          <w:p w14:paraId="60D04E2B" w14:textId="77777777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3253AE80" w14:textId="638468C7" w:rsidR="00965EDB" w:rsidRPr="00963849" w:rsidRDefault="00965EDB" w:rsidP="001C403B">
            <w:pPr>
              <w:tabs>
                <w:tab w:val="clear" w:pos="2580"/>
                <w:tab w:val="left" w:pos="2076"/>
                <w:tab w:val="left" w:pos="3090"/>
                <w:tab w:val="left" w:pos="4860"/>
              </w:tabs>
              <w:spacing w:line="240" w:lineRule="auto"/>
              <w:ind w:right="-56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เสนอขายให้แก่ผู้ถือหุ้นเดิมที่ใช้สิทธิจองซื้อใบสำคัญแสดงสิทธิ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 xml:space="preserve">EFORL-W5 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ในอัตราส่วน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B4259" w:rsidRPr="00963849">
              <w:rPr>
                <w:rFonts w:ascii="Browallia New" w:hAnsi="Browallia New" w:cs="Browallia New"/>
                <w:sz w:val="24"/>
                <w:szCs w:val="24"/>
              </w:rPr>
              <w:t xml:space="preserve">2 </w:t>
            </w:r>
            <w:r w:rsidR="008B4259" w:rsidRPr="0096384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="00D14D3B" w:rsidRPr="00963849">
              <w:rPr>
                <w:rFonts w:ascii="Browallia New" w:hAnsi="Browallia New" w:cs="Browallia New"/>
                <w:sz w:val="24"/>
                <w:szCs w:val="24"/>
              </w:rPr>
              <w:t xml:space="preserve">EFORL-5 </w:t>
            </w:r>
            <w:r w:rsidR="009D0476" w:rsidRPr="0096384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ต่อ </w:t>
            </w:r>
            <w:r w:rsidR="009D0476" w:rsidRPr="00963849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ใบสำคัญแสดงสิทธิ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 xml:space="preserve"> EFORL-W6</w:t>
            </w:r>
          </w:p>
        </w:tc>
      </w:tr>
      <w:tr w:rsidR="004D4C3A" w:rsidRPr="007A2507" w14:paraId="1B965EA6" w14:textId="77777777" w:rsidTr="000B08F0">
        <w:trPr>
          <w:trHeight w:val="68"/>
        </w:trPr>
        <w:tc>
          <w:tcPr>
            <w:tcW w:w="3128" w:type="dxa"/>
          </w:tcPr>
          <w:p w14:paraId="5098697F" w14:textId="7B2F9D78" w:rsidR="00965EDB" w:rsidRPr="00963849" w:rsidRDefault="00CE390E" w:rsidP="00422969">
            <w:pPr>
              <w:tabs>
                <w:tab w:val="center" w:pos="1609"/>
              </w:tabs>
              <w:spacing w:line="240" w:lineRule="auto"/>
              <w:ind w:hanging="59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เสนอขายถึงวันที่</w:t>
            </w:r>
          </w:p>
        </w:tc>
        <w:tc>
          <w:tcPr>
            <w:tcW w:w="2929" w:type="dxa"/>
            <w:shd w:val="clear" w:color="auto" w:fill="auto"/>
          </w:tcPr>
          <w:p w14:paraId="02141631" w14:textId="79ED1753" w:rsidR="00965EDB" w:rsidRPr="00963849" w:rsidRDefault="00CE390E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25 </w:t>
            </w: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พฤษภาคม </w:t>
            </w:r>
            <w:r w:rsidR="0062252D" w:rsidRPr="0096384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246" w:type="dxa"/>
          </w:tcPr>
          <w:p w14:paraId="57A3FC3D" w14:textId="77777777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491090F8" w14:textId="17A4B7E0" w:rsidR="00965EDB" w:rsidRPr="00963849" w:rsidRDefault="0062252D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E390E" w:rsidRPr="007A2507" w14:paraId="60061ED2" w14:textId="77777777" w:rsidTr="000B08F0">
        <w:trPr>
          <w:trHeight w:val="68"/>
        </w:trPr>
        <w:tc>
          <w:tcPr>
            <w:tcW w:w="3128" w:type="dxa"/>
          </w:tcPr>
          <w:p w14:paraId="2650385A" w14:textId="3B28DAC7" w:rsidR="00CE390E" w:rsidRPr="00963849" w:rsidRDefault="00CE390E" w:rsidP="00422969">
            <w:pPr>
              <w:tabs>
                <w:tab w:val="center" w:pos="1609"/>
              </w:tabs>
              <w:spacing w:line="240" w:lineRule="auto"/>
              <w:ind w:hanging="59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ราคาเสนอขายต่อหน่วย</w:t>
            </w:r>
          </w:p>
        </w:tc>
        <w:tc>
          <w:tcPr>
            <w:tcW w:w="2929" w:type="dxa"/>
            <w:shd w:val="clear" w:color="auto" w:fill="auto"/>
          </w:tcPr>
          <w:p w14:paraId="6E8EA3AB" w14:textId="295DCF39" w:rsidR="00CE390E" w:rsidRPr="00963849" w:rsidRDefault="00CE390E" w:rsidP="00CE390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หน่วยละ </w:t>
            </w: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0.40 </w:t>
            </w: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246" w:type="dxa"/>
          </w:tcPr>
          <w:p w14:paraId="7129C231" w14:textId="77777777" w:rsidR="00CE390E" w:rsidRPr="00963849" w:rsidRDefault="00CE390E" w:rsidP="00CE390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6A0BC15E" w14:textId="0EE389C3" w:rsidR="00CE390E" w:rsidRPr="00963849" w:rsidRDefault="00CE390E" w:rsidP="00CE390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หน่วยละ </w:t>
            </w: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0.00 </w:t>
            </w: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4D4C3A" w:rsidRPr="007A2507" w14:paraId="79BC8CE2" w14:textId="77777777" w:rsidTr="000B08F0">
        <w:trPr>
          <w:trHeight w:val="68"/>
        </w:trPr>
        <w:tc>
          <w:tcPr>
            <w:tcW w:w="3128" w:type="dxa"/>
          </w:tcPr>
          <w:p w14:paraId="72B9D700" w14:textId="77777777" w:rsidR="00965EDB" w:rsidRPr="00963849" w:rsidRDefault="00965EDB" w:rsidP="00422969">
            <w:pPr>
              <w:tabs>
                <w:tab w:val="center" w:pos="1609"/>
              </w:tabs>
              <w:spacing w:line="240" w:lineRule="auto"/>
              <w:ind w:hanging="59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วันที่ออกและเสนอขาย</w:t>
            </w:r>
          </w:p>
        </w:tc>
        <w:tc>
          <w:tcPr>
            <w:tcW w:w="2929" w:type="dxa"/>
            <w:shd w:val="clear" w:color="auto" w:fill="auto"/>
          </w:tcPr>
          <w:p w14:paraId="5E7A0CE4" w14:textId="480CBA76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="003F7F7B"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พฤ</w:t>
            </w:r>
            <w:r w:rsidR="00915926"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ษภาคม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 xml:space="preserve"> 2565</w:t>
            </w:r>
          </w:p>
        </w:tc>
        <w:tc>
          <w:tcPr>
            <w:tcW w:w="246" w:type="dxa"/>
          </w:tcPr>
          <w:p w14:paraId="0B4D6444" w14:textId="77777777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330C4B96" w14:textId="184B294B" w:rsidR="00965EDB" w:rsidRPr="00963849" w:rsidRDefault="00915926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พฤษภาคม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 xml:space="preserve"> 2565</w:t>
            </w:r>
          </w:p>
        </w:tc>
      </w:tr>
      <w:tr w:rsidR="004D4C3A" w:rsidRPr="007A2507" w14:paraId="738E4CBD" w14:textId="77777777" w:rsidTr="000B08F0">
        <w:trPr>
          <w:trHeight w:val="68"/>
        </w:trPr>
        <w:tc>
          <w:tcPr>
            <w:tcW w:w="3128" w:type="dxa"/>
          </w:tcPr>
          <w:p w14:paraId="5175C0AC" w14:textId="77777777" w:rsidR="00965EDB" w:rsidRPr="00963849" w:rsidRDefault="00965EDB" w:rsidP="00422969">
            <w:pPr>
              <w:tabs>
                <w:tab w:val="center" w:pos="1609"/>
              </w:tabs>
              <w:spacing w:line="240" w:lineRule="auto"/>
              <w:ind w:hanging="59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อายุของใบสำคัญแสดงสิทธิ</w:t>
            </w:r>
          </w:p>
        </w:tc>
        <w:tc>
          <w:tcPr>
            <w:tcW w:w="2929" w:type="dxa"/>
            <w:shd w:val="clear" w:color="auto" w:fill="auto"/>
          </w:tcPr>
          <w:p w14:paraId="2D6D6904" w14:textId="3FDA6053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ปี</w:t>
            </w:r>
            <w:r w:rsidR="00915926" w:rsidRPr="0096384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915926" w:rsidRPr="00963849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(หมดอายุ</w:t>
            </w:r>
            <w:r w:rsidR="009239BD" w:rsidRPr="00963849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 xml:space="preserve">วันที่ </w:t>
            </w:r>
            <w:r w:rsidR="009239BD" w:rsidRPr="00963849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 xml:space="preserve">31 </w:t>
            </w:r>
            <w:r w:rsidR="009239BD" w:rsidRPr="00963849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พฤษภาคม</w:t>
            </w:r>
            <w:r w:rsidR="00915926" w:rsidRPr="00963849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 xml:space="preserve"> </w:t>
            </w:r>
            <w:r w:rsidR="00915926" w:rsidRPr="00963849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2566</w:t>
            </w:r>
            <w:r w:rsidR="00915926" w:rsidRPr="00963849"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  <w:t>)</w:t>
            </w:r>
          </w:p>
        </w:tc>
        <w:tc>
          <w:tcPr>
            <w:tcW w:w="246" w:type="dxa"/>
          </w:tcPr>
          <w:p w14:paraId="596292D2" w14:textId="77777777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35A7705C" w14:textId="436E7BC2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3 </w:t>
            </w: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ปี</w:t>
            </w:r>
            <w:r w:rsidR="00915926" w:rsidRPr="0096384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(หมดอายุปี </w:t>
            </w:r>
            <w:r w:rsidR="00915926" w:rsidRPr="0096384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2568)</w:t>
            </w:r>
          </w:p>
        </w:tc>
      </w:tr>
      <w:tr w:rsidR="004D4C3A" w:rsidRPr="007A2507" w14:paraId="6059D173" w14:textId="77777777" w:rsidTr="000B08F0">
        <w:trPr>
          <w:trHeight w:val="68"/>
        </w:trPr>
        <w:tc>
          <w:tcPr>
            <w:tcW w:w="3128" w:type="dxa"/>
          </w:tcPr>
          <w:p w14:paraId="3522EE44" w14:textId="77777777" w:rsidR="00965EDB" w:rsidRPr="00963849" w:rsidRDefault="00965EDB" w:rsidP="00422969">
            <w:pPr>
              <w:tabs>
                <w:tab w:val="center" w:pos="1609"/>
              </w:tabs>
              <w:spacing w:line="240" w:lineRule="auto"/>
              <w:ind w:hanging="59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2929" w:type="dxa"/>
            <w:shd w:val="clear" w:color="auto" w:fill="auto"/>
          </w:tcPr>
          <w:p w14:paraId="181B6712" w14:textId="77777777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หุ้นละ </w:t>
            </w: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1.00 </w:t>
            </w: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246" w:type="dxa"/>
          </w:tcPr>
          <w:p w14:paraId="6E4DD223" w14:textId="77777777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3A837630" w14:textId="77777777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หุ้นละ </w:t>
            </w: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 xml:space="preserve">2.50 </w:t>
            </w:r>
            <w:r w:rsidRPr="0096384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บาท</w:t>
            </w:r>
          </w:p>
        </w:tc>
      </w:tr>
      <w:tr w:rsidR="004D4C3A" w:rsidRPr="007A2507" w14:paraId="2C6A5D87" w14:textId="77777777" w:rsidTr="000B08F0">
        <w:trPr>
          <w:trHeight w:val="117"/>
        </w:trPr>
        <w:tc>
          <w:tcPr>
            <w:tcW w:w="3128" w:type="dxa"/>
          </w:tcPr>
          <w:p w14:paraId="70C50396" w14:textId="77777777" w:rsidR="00965EDB" w:rsidRPr="00963849" w:rsidRDefault="00965EDB" w:rsidP="00422969">
            <w:pPr>
              <w:tabs>
                <w:tab w:val="center" w:pos="1609"/>
              </w:tabs>
              <w:spacing w:line="240" w:lineRule="auto"/>
              <w:ind w:hanging="59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วันที่เริ่มใช้สิทธิครั้งแรก</w:t>
            </w:r>
          </w:p>
        </w:tc>
        <w:tc>
          <w:tcPr>
            <w:tcW w:w="2929" w:type="dxa"/>
            <w:shd w:val="clear" w:color="auto" w:fill="auto"/>
          </w:tcPr>
          <w:p w14:paraId="51279763" w14:textId="77777777" w:rsidR="00965EDB" w:rsidRPr="00963849" w:rsidRDefault="00965EDB" w:rsidP="001C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มิถุนายน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246" w:type="dxa"/>
          </w:tcPr>
          <w:p w14:paraId="76E7A194" w14:textId="77777777" w:rsidR="00965EDB" w:rsidRPr="00963849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4" w:type="dxa"/>
          </w:tcPr>
          <w:p w14:paraId="2F2EAB32" w14:textId="1977C33D" w:rsidR="00965EDB" w:rsidRPr="00963849" w:rsidRDefault="00915926" w:rsidP="001C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พฤศจิกายน</w:t>
            </w:r>
            <w:r w:rsidR="00965EDB" w:rsidRPr="0096384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965EDB" w:rsidRPr="00963849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</w:tr>
    </w:tbl>
    <w:p w14:paraId="57EACD50" w14:textId="77777777" w:rsidR="00705B2D" w:rsidRPr="00372FDE" w:rsidRDefault="00705B2D" w:rsidP="002411A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AD5F9DB" w14:textId="452FC4F9" w:rsidR="006300E9" w:rsidRPr="00372FDE" w:rsidRDefault="00965EDB" w:rsidP="00B3753C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372FDE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131908" w:rsidRPr="00372FDE">
        <w:rPr>
          <w:rFonts w:ascii="Browallia New" w:hAnsi="Browallia New" w:cs="Browallia New"/>
          <w:sz w:val="28"/>
          <w:szCs w:val="28"/>
          <w:cs/>
        </w:rPr>
        <w:t xml:space="preserve">ไตรมาสที่ </w:t>
      </w:r>
      <w:r w:rsidR="00131908" w:rsidRPr="00372FDE">
        <w:rPr>
          <w:rFonts w:ascii="Browallia New" w:hAnsi="Browallia New" w:cs="Browallia New"/>
          <w:sz w:val="28"/>
          <w:szCs w:val="28"/>
        </w:rPr>
        <w:t xml:space="preserve">2 </w:t>
      </w:r>
      <w:r w:rsidR="00131908" w:rsidRPr="00372FDE">
        <w:rPr>
          <w:rFonts w:ascii="Browallia New" w:hAnsi="Browallia New" w:cs="Browallia New"/>
          <w:sz w:val="28"/>
          <w:szCs w:val="28"/>
          <w:cs/>
        </w:rPr>
        <w:t xml:space="preserve">ของปี </w:t>
      </w:r>
      <w:r w:rsidR="00131908" w:rsidRPr="00372FDE">
        <w:rPr>
          <w:rFonts w:ascii="Browallia New" w:hAnsi="Browallia New" w:cs="Browallia New"/>
          <w:sz w:val="28"/>
          <w:szCs w:val="28"/>
        </w:rPr>
        <w:t>2565</w:t>
      </w:r>
      <w:r w:rsidRPr="00372FDE">
        <w:rPr>
          <w:rFonts w:ascii="Browallia New" w:hAnsi="Browallia New" w:cs="Browallia New"/>
          <w:sz w:val="28"/>
          <w:szCs w:val="28"/>
          <w:cs/>
        </w:rPr>
        <w:t xml:space="preserve"> บริษัทได้รับชำระเงินสำหรับการขายใบสำคัญแสดงสิทธิ</w:t>
      </w:r>
      <w:r w:rsidRPr="00372FDE">
        <w:rPr>
          <w:rFonts w:ascii="Browallia New" w:hAnsi="Browallia New" w:cs="Browallia New"/>
          <w:sz w:val="28"/>
          <w:szCs w:val="28"/>
        </w:rPr>
        <w:t xml:space="preserve"> EFORL-W5 </w:t>
      </w:r>
      <w:r w:rsidRPr="00372FDE">
        <w:rPr>
          <w:rFonts w:ascii="Browallia New" w:hAnsi="Browallia New" w:cs="Browallia New"/>
          <w:sz w:val="28"/>
          <w:szCs w:val="28"/>
          <w:cs/>
        </w:rPr>
        <w:t xml:space="preserve">ที่เสนอขายให้แก่ผู้ถือหุ้นสามัญเดิม จำนวน </w:t>
      </w:r>
      <w:r w:rsidRPr="00372FDE">
        <w:rPr>
          <w:rFonts w:ascii="Browallia New" w:hAnsi="Browallia New" w:cs="Browallia New"/>
          <w:sz w:val="28"/>
          <w:szCs w:val="28"/>
        </w:rPr>
        <w:t>3,57</w:t>
      </w:r>
      <w:r w:rsidR="000E4E57" w:rsidRPr="00372FDE">
        <w:rPr>
          <w:rFonts w:ascii="Browallia New" w:hAnsi="Browallia New" w:cs="Browallia New"/>
          <w:sz w:val="28"/>
          <w:szCs w:val="28"/>
        </w:rPr>
        <w:t>5</w:t>
      </w:r>
      <w:r w:rsidRPr="00372FDE">
        <w:rPr>
          <w:rFonts w:ascii="Browallia New" w:hAnsi="Browallia New" w:cs="Browallia New"/>
          <w:sz w:val="28"/>
          <w:szCs w:val="28"/>
          <w:cs/>
        </w:rPr>
        <w:t xml:space="preserve"> ราย คิดเป็นจำนวนใบสำคัญแสดงสิทธิรวม </w:t>
      </w:r>
      <w:r w:rsidRPr="00372FDE">
        <w:rPr>
          <w:rFonts w:ascii="Browallia New" w:hAnsi="Browallia New" w:cs="Browallia New"/>
          <w:sz w:val="28"/>
          <w:szCs w:val="28"/>
        </w:rPr>
        <w:t>151,229,8</w:t>
      </w:r>
      <w:r w:rsidR="00630334" w:rsidRPr="00372FDE">
        <w:rPr>
          <w:rFonts w:ascii="Browallia New" w:hAnsi="Browallia New" w:cs="Browallia New"/>
          <w:sz w:val="28"/>
          <w:szCs w:val="28"/>
        </w:rPr>
        <w:t>2</w:t>
      </w:r>
      <w:r w:rsidRPr="00372FDE">
        <w:rPr>
          <w:rFonts w:ascii="Browallia New" w:hAnsi="Browallia New" w:cs="Browallia New"/>
          <w:sz w:val="28"/>
          <w:szCs w:val="28"/>
        </w:rPr>
        <w:t xml:space="preserve">7 </w:t>
      </w:r>
      <w:r w:rsidRPr="00372FDE">
        <w:rPr>
          <w:rFonts w:ascii="Browallia New" w:hAnsi="Browallia New" w:cs="Browallia New"/>
          <w:sz w:val="28"/>
          <w:szCs w:val="28"/>
          <w:cs/>
        </w:rPr>
        <w:t xml:space="preserve">หน่วย เป็นเงิน </w:t>
      </w:r>
      <w:r w:rsidRPr="00372FDE">
        <w:rPr>
          <w:rFonts w:ascii="Browallia New" w:hAnsi="Browallia New" w:cs="Browallia New"/>
          <w:sz w:val="28"/>
          <w:szCs w:val="28"/>
        </w:rPr>
        <w:t>60.49</w:t>
      </w:r>
      <w:r w:rsidRPr="00372FDE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="00F36D2C" w:rsidRPr="00372FDE">
        <w:rPr>
          <w:rFonts w:ascii="Browallia New" w:hAnsi="Browallia New" w:cs="Browallia New"/>
          <w:sz w:val="28"/>
          <w:szCs w:val="28"/>
          <w:cs/>
        </w:rPr>
        <w:t xml:space="preserve"> ซึ่งใบสำคัญแสดงสิทธิ </w:t>
      </w:r>
      <w:r w:rsidR="00F36D2C" w:rsidRPr="00372FDE">
        <w:rPr>
          <w:rFonts w:ascii="Browallia New" w:hAnsi="Browallia New" w:cs="Browallia New"/>
          <w:sz w:val="28"/>
          <w:szCs w:val="28"/>
        </w:rPr>
        <w:t>EFORL-W5</w:t>
      </w:r>
      <w:r w:rsidR="00F36D2C" w:rsidRPr="00372FDE">
        <w:rPr>
          <w:rFonts w:ascii="Browallia New" w:hAnsi="Browallia New" w:cs="Browallia New"/>
          <w:sz w:val="28"/>
          <w:szCs w:val="28"/>
          <w:cs/>
        </w:rPr>
        <w:t xml:space="preserve"> ได้สิ้นสุดระยะเวลาการใช้สิทธิในวันที่ </w:t>
      </w:r>
      <w:r w:rsidR="00F36D2C" w:rsidRPr="00372FDE">
        <w:rPr>
          <w:rFonts w:ascii="Browallia New" w:hAnsi="Browallia New" w:cs="Browallia New"/>
          <w:sz w:val="28"/>
          <w:szCs w:val="28"/>
        </w:rPr>
        <w:t>31</w:t>
      </w:r>
      <w:r w:rsidR="00F36D2C" w:rsidRPr="00372FDE">
        <w:rPr>
          <w:rFonts w:ascii="Browallia New" w:hAnsi="Browallia New" w:cs="Browallia New"/>
          <w:sz w:val="28"/>
          <w:szCs w:val="28"/>
          <w:cs/>
        </w:rPr>
        <w:t xml:space="preserve"> พฤษภาคม </w:t>
      </w:r>
      <w:r w:rsidR="00F36D2C" w:rsidRPr="00372FDE">
        <w:rPr>
          <w:rFonts w:ascii="Browallia New" w:hAnsi="Browallia New" w:cs="Browallia New"/>
          <w:sz w:val="28"/>
          <w:szCs w:val="28"/>
        </w:rPr>
        <w:t>2566</w:t>
      </w:r>
      <w:r w:rsidR="00F36D2C" w:rsidRPr="00372FDE">
        <w:rPr>
          <w:rFonts w:ascii="Browallia New" w:hAnsi="Browallia New" w:cs="Browallia New"/>
          <w:sz w:val="28"/>
          <w:szCs w:val="28"/>
          <w:cs/>
        </w:rPr>
        <w:t xml:space="preserve"> โดยมีใบสำคัญแสดงสิทธิที่ไม่ได้ใช้สิทธิคงเหลือ </w:t>
      </w:r>
      <w:r w:rsidR="00F36D2C" w:rsidRPr="00372FDE">
        <w:rPr>
          <w:rFonts w:ascii="Browallia New" w:hAnsi="Browallia New" w:cs="Browallia New"/>
          <w:sz w:val="28"/>
          <w:szCs w:val="28"/>
        </w:rPr>
        <w:t>150,820,619</w:t>
      </w:r>
      <w:r w:rsidR="00F36D2C" w:rsidRPr="00372FDE">
        <w:rPr>
          <w:rFonts w:ascii="Browallia New" w:hAnsi="Browallia New" w:cs="Browallia New"/>
          <w:sz w:val="28"/>
          <w:szCs w:val="28"/>
          <w:cs/>
        </w:rPr>
        <w:t xml:space="preserve"> หน่วย ถูกโอนไปเป็นส่วนเกินมูลค่าหุ้นสามัญจำนวน </w:t>
      </w:r>
      <w:r w:rsidR="00F36D2C" w:rsidRPr="00372FDE">
        <w:rPr>
          <w:rFonts w:ascii="Browallia New" w:hAnsi="Browallia New" w:cs="Browallia New"/>
          <w:sz w:val="28"/>
          <w:szCs w:val="28"/>
        </w:rPr>
        <w:t>60.49</w:t>
      </w:r>
      <w:r w:rsidR="00F36D2C" w:rsidRPr="00372FDE">
        <w:rPr>
          <w:rFonts w:ascii="Browallia New" w:hAnsi="Browallia New" w:cs="Browallia New"/>
          <w:sz w:val="28"/>
          <w:szCs w:val="28"/>
          <w:cs/>
        </w:rPr>
        <w:t xml:space="preserve"> ล้านบาทในระหว่างงวด</w:t>
      </w:r>
    </w:p>
    <w:p w14:paraId="2EFEE113" w14:textId="77777777" w:rsidR="00F36D2C" w:rsidRPr="00372FDE" w:rsidRDefault="00F36D2C" w:rsidP="00B3753C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CBE8053" w14:textId="162295C6" w:rsidR="00563962" w:rsidRPr="00372FDE" w:rsidRDefault="00965EDB" w:rsidP="00F36D2C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372FD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C227AF" w:rsidRPr="00372FDE">
        <w:rPr>
          <w:rFonts w:ascii="Browallia New" w:hAnsi="Browallia New" w:cs="Browallia New"/>
          <w:sz w:val="28"/>
          <w:szCs w:val="28"/>
        </w:rPr>
        <w:t>30</w:t>
      </w:r>
      <w:r w:rsidR="001F36AE" w:rsidRPr="00372FDE">
        <w:rPr>
          <w:rFonts w:ascii="Browallia New" w:hAnsi="Browallia New" w:cs="Browallia New"/>
          <w:sz w:val="28"/>
          <w:szCs w:val="28"/>
        </w:rPr>
        <w:t xml:space="preserve"> </w:t>
      </w:r>
      <w:r w:rsidR="00F30011" w:rsidRPr="00372FDE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E31634" w:rsidRPr="00372FDE">
        <w:rPr>
          <w:rFonts w:ascii="Browallia New" w:hAnsi="Browallia New" w:cs="Browallia New"/>
          <w:sz w:val="28"/>
          <w:szCs w:val="28"/>
        </w:rPr>
        <w:t xml:space="preserve"> 2566</w:t>
      </w:r>
      <w:r w:rsidR="00293B14" w:rsidRPr="00372FDE">
        <w:rPr>
          <w:rFonts w:ascii="Browallia New" w:hAnsi="Browallia New" w:cs="Browallia New"/>
          <w:sz w:val="28"/>
          <w:szCs w:val="28"/>
        </w:rPr>
        <w:t xml:space="preserve"> </w:t>
      </w:r>
      <w:r w:rsidR="00293B14" w:rsidRPr="00372FDE">
        <w:rPr>
          <w:rFonts w:ascii="Browallia New" w:hAnsi="Browallia New" w:cs="Browallia New"/>
          <w:sz w:val="28"/>
          <w:szCs w:val="28"/>
          <w:cs/>
        </w:rPr>
        <w:t xml:space="preserve">บริษัทมีใบสำคัญแสดงสิทธิ </w:t>
      </w:r>
      <w:r w:rsidR="00293B14" w:rsidRPr="00372FDE">
        <w:rPr>
          <w:rFonts w:ascii="Browallia New" w:hAnsi="Browallia New" w:cs="Browallia New"/>
          <w:sz w:val="28"/>
          <w:szCs w:val="28"/>
        </w:rPr>
        <w:t>EFORL-W</w:t>
      </w:r>
      <w:r w:rsidR="003C2C48" w:rsidRPr="00372FDE">
        <w:rPr>
          <w:rFonts w:ascii="Browallia New" w:hAnsi="Browallia New" w:cs="Browallia New"/>
          <w:sz w:val="28"/>
          <w:szCs w:val="28"/>
        </w:rPr>
        <w:t>6</w:t>
      </w:r>
      <w:r w:rsidR="00293B14" w:rsidRPr="00372FDE">
        <w:rPr>
          <w:rFonts w:ascii="Browallia New" w:hAnsi="Browallia New" w:cs="Browallia New"/>
          <w:sz w:val="28"/>
          <w:szCs w:val="28"/>
          <w:cs/>
        </w:rPr>
        <w:t xml:space="preserve"> ที่ยังไม่ได้ใช้สิทธิคงเหลือ </w:t>
      </w:r>
      <w:r w:rsidR="00FF54E0" w:rsidRPr="00372FDE">
        <w:rPr>
          <w:rFonts w:ascii="Browallia New" w:hAnsi="Browallia New" w:cs="Browallia New"/>
          <w:sz w:val="28"/>
          <w:szCs w:val="28"/>
        </w:rPr>
        <w:t>75,411,905</w:t>
      </w:r>
      <w:r w:rsidR="00293B14" w:rsidRPr="00372FDE">
        <w:rPr>
          <w:rFonts w:ascii="Browallia New" w:hAnsi="Browallia New" w:cs="Browallia New"/>
          <w:sz w:val="28"/>
          <w:szCs w:val="28"/>
          <w:cs/>
        </w:rPr>
        <w:t xml:space="preserve"> หน่วย</w:t>
      </w:r>
    </w:p>
    <w:p w14:paraId="195373B5" w14:textId="77777777" w:rsidR="0012332B" w:rsidRPr="00372FDE" w:rsidRDefault="0012332B" w:rsidP="00F36D2C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bookmarkEnd w:id="8"/>
    <w:bookmarkEnd w:id="9"/>
    <w:p w14:paraId="61064E73" w14:textId="19823EE4" w:rsidR="0089050C" w:rsidRPr="00372FDE" w:rsidRDefault="0089050C" w:rsidP="0089050C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72FD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กำไรต่อหุ้น</w:t>
      </w:r>
    </w:p>
    <w:p w14:paraId="64B0C6AB" w14:textId="77777777" w:rsidR="0089050C" w:rsidRPr="00372FDE" w:rsidRDefault="0089050C" w:rsidP="0089050C">
      <w:pPr>
        <w:pStyle w:val="CordiaNew"/>
        <w:tabs>
          <w:tab w:val="clear" w:pos="4153"/>
          <w:tab w:val="left" w:pos="392"/>
          <w:tab w:val="num" w:pos="1440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2A0EA4D" w14:textId="77777777" w:rsidR="00C75830" w:rsidRPr="00372FDE" w:rsidRDefault="00E70C9B" w:rsidP="00A7155D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72FDE">
        <w:rPr>
          <w:rFonts w:ascii="Browallia New" w:hAnsi="Browallia New" w:cs="Browallia New"/>
          <w:color w:val="auto"/>
          <w:sz w:val="28"/>
          <w:szCs w:val="28"/>
          <w:cs/>
        </w:rPr>
        <w:t>กำไรต่อหุ้นขั้นพื้นฐาน คำนวณโดยการหารกำไร</w:t>
      </w:r>
      <w:r w:rsidRPr="00372FDE">
        <w:rPr>
          <w:rFonts w:ascii="Browallia New" w:hAnsi="Browallia New" w:cs="Browallia New"/>
          <w:color w:val="auto"/>
          <w:sz w:val="28"/>
          <w:szCs w:val="28"/>
        </w:rPr>
        <w:t xml:space="preserve"> (</w:t>
      </w:r>
      <w:r w:rsidRPr="00372FDE">
        <w:rPr>
          <w:rFonts w:ascii="Browallia New" w:hAnsi="Browallia New" w:cs="Browallia New"/>
          <w:color w:val="auto"/>
          <w:sz w:val="28"/>
          <w:szCs w:val="28"/>
          <w:cs/>
        </w:rPr>
        <w:t>ขาดทุน</w:t>
      </w:r>
      <w:r w:rsidRPr="00372FDE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372FDE">
        <w:rPr>
          <w:rFonts w:ascii="Browallia New" w:hAnsi="Browallia New" w:cs="Browallia New"/>
          <w:color w:val="auto"/>
          <w:sz w:val="28"/>
          <w:szCs w:val="28"/>
          <w:cs/>
        </w:rPr>
        <w:t xml:space="preserve">ด้วยจำนวนหุ้นสามัญถัวเฉลี่ยถ่วงน้ำหนักที่ออกจำหน่ายและชำระแล้วในระหว่างปี </w:t>
      </w:r>
    </w:p>
    <w:p w14:paraId="7C762E95" w14:textId="77777777" w:rsidR="00C75830" w:rsidRPr="00372FDE" w:rsidRDefault="00C75830" w:rsidP="00C405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26" w:right="-1"/>
        <w:jc w:val="thaiDistribute"/>
        <w:rPr>
          <w:rFonts w:ascii="Browallia New" w:hAnsi="Browallia New" w:cs="Browallia New"/>
          <w:sz w:val="28"/>
          <w:szCs w:val="28"/>
        </w:rPr>
      </w:pPr>
    </w:p>
    <w:p w14:paraId="3CDE6FD9" w14:textId="72492DFD" w:rsidR="00C40556" w:rsidRPr="00372FDE" w:rsidRDefault="00C40556" w:rsidP="00A7155D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72FDE">
        <w:rPr>
          <w:rFonts w:ascii="Browallia New" w:hAnsi="Browallia New" w:cs="Browallia New"/>
          <w:color w:val="auto"/>
          <w:sz w:val="28"/>
          <w:szCs w:val="28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 บริษัทจึงไม่ได้รวมกำไร (ขาดทุน) ปรับลด ในงบกำไรขาดทุน</w:t>
      </w:r>
    </w:p>
    <w:p w14:paraId="18A40624" w14:textId="77777777" w:rsidR="00E70C9B" w:rsidRPr="00372FDE" w:rsidRDefault="00E70C9B" w:rsidP="0089050C">
      <w:pPr>
        <w:pStyle w:val="CordiaNew"/>
        <w:tabs>
          <w:tab w:val="clear" w:pos="4153"/>
          <w:tab w:val="left" w:pos="392"/>
          <w:tab w:val="num" w:pos="1440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BCAD1AE" w14:textId="77777777" w:rsidR="00DB3013" w:rsidRPr="00963849" w:rsidRDefault="00DB3013" w:rsidP="0089050C">
      <w:pPr>
        <w:pStyle w:val="CordiaNew"/>
        <w:tabs>
          <w:tab w:val="clear" w:pos="4153"/>
          <w:tab w:val="left" w:pos="392"/>
          <w:tab w:val="num" w:pos="1440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3BFA7D7" w14:textId="77777777" w:rsidR="00DB3013" w:rsidRPr="00963849" w:rsidRDefault="00DB3013" w:rsidP="0089050C">
      <w:pPr>
        <w:pStyle w:val="CordiaNew"/>
        <w:tabs>
          <w:tab w:val="clear" w:pos="4153"/>
          <w:tab w:val="left" w:pos="392"/>
          <w:tab w:val="num" w:pos="1440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3098B07" w14:textId="77777777" w:rsidR="00DB3013" w:rsidRPr="00963849" w:rsidRDefault="00DB3013" w:rsidP="0089050C">
      <w:pPr>
        <w:pStyle w:val="CordiaNew"/>
        <w:tabs>
          <w:tab w:val="clear" w:pos="4153"/>
          <w:tab w:val="left" w:pos="392"/>
          <w:tab w:val="num" w:pos="1440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16F1D86" w14:textId="77777777" w:rsidR="00DB3013" w:rsidRPr="00963849" w:rsidRDefault="00DB3013" w:rsidP="0089050C">
      <w:pPr>
        <w:pStyle w:val="CordiaNew"/>
        <w:tabs>
          <w:tab w:val="clear" w:pos="4153"/>
          <w:tab w:val="left" w:pos="392"/>
          <w:tab w:val="num" w:pos="1440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6FD8507" w14:textId="77777777" w:rsidR="00DB3013" w:rsidRPr="00963849" w:rsidRDefault="00DB3013" w:rsidP="0089050C">
      <w:pPr>
        <w:pStyle w:val="CordiaNew"/>
        <w:tabs>
          <w:tab w:val="clear" w:pos="4153"/>
          <w:tab w:val="left" w:pos="392"/>
          <w:tab w:val="num" w:pos="1440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CB0DFA6" w14:textId="57E97F58" w:rsidR="00B948F8" w:rsidRPr="00963849" w:rsidRDefault="00B94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  <w:r w:rsidRPr="00963849"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1D727A71" w14:textId="3538D9BF" w:rsidR="00090961" w:rsidRPr="00963849" w:rsidRDefault="00090961" w:rsidP="00A7155D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เครื่องมือทางการเงิน</w:t>
      </w:r>
    </w:p>
    <w:p w14:paraId="4BCFFB7F" w14:textId="77777777" w:rsidR="00090961" w:rsidRPr="00963849" w:rsidRDefault="00090961" w:rsidP="0009096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4F004B1" w14:textId="77777777" w:rsidR="00090961" w:rsidRPr="00963849" w:rsidRDefault="00090961" w:rsidP="005E74D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ตราสารอนุพันธ์ทางการเงิน</w:t>
      </w:r>
    </w:p>
    <w:p w14:paraId="2304AA81" w14:textId="77777777" w:rsidR="00A929EA" w:rsidRPr="00963849" w:rsidRDefault="00A929EA" w:rsidP="005E74D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</w:p>
    <w:p w14:paraId="6D32E4B3" w14:textId="4C8EE5BB" w:rsidR="00612AA9" w:rsidRPr="00963849" w:rsidRDefault="00090961" w:rsidP="00E10D5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กลุ่มบริษัททำสัญญาซื้อขายเงินตราต่างประเทศล่วงหน้าไว้เพื่อจุดประสงค์ในการป้องกันความเสี่ยงที่เกิดจากการ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br/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ผันผวนของอัตราแลกเปลี่ยนเงินตราต่างประเทศ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ไม่ใช่เพื่อการเก็งกำไรหรือเพื่อการค้า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อย่างไรก็ตาม สัญญาอนุพันธ์ดังกล่าวไม่เข้าเงื่อนไขการป้องกันความเสี่ยง จึงถูกจัดประเภทเป็นตราสารอนุพันธ์ทางการเงินวัดมูลค่าด้วยมูลค่ายุติธรรมผ่านกำไรหรือขาดทุน และแสดงรายการไว้เป็นสินทรัพย์หรือหนี้สินหมุนเวียน เนื่องจากจะครบกำหนดภายใน 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>12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 เดือนหลังรอบระยะเวลาบัญชี</w:t>
      </w:r>
    </w:p>
    <w:p w14:paraId="36CD4B0C" w14:textId="77777777" w:rsidR="005D5FEA" w:rsidRPr="00963849" w:rsidRDefault="005D5FEA" w:rsidP="00AC7F8C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C5CC84A" w14:textId="77777777" w:rsidR="00090961" w:rsidRPr="00963849" w:rsidRDefault="00090961" w:rsidP="005E74D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ตราสารอนุพันธ์ทางการเงินของกลุ่มบริษัทที่วัดมูลค่าด้วยวิธีมูลค่ายุติธรรมผ่านกำไรหรือขาดทุนมีรายละเอียดดังนี้</w:t>
      </w:r>
    </w:p>
    <w:p w14:paraId="355062C8" w14:textId="6DA12A37" w:rsidR="00090961" w:rsidRPr="00963849" w:rsidRDefault="00090961" w:rsidP="00701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128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144"/>
        <w:gridCol w:w="2381"/>
        <w:gridCol w:w="238"/>
        <w:gridCol w:w="2365"/>
      </w:tblGrid>
      <w:tr w:rsidR="00090961" w:rsidRPr="00F30011" w14:paraId="28BF2ACF" w14:textId="77777777" w:rsidTr="005E74D4">
        <w:trPr>
          <w:cantSplit/>
          <w:trHeight w:val="385"/>
        </w:trPr>
        <w:tc>
          <w:tcPr>
            <w:tcW w:w="4144" w:type="dxa"/>
          </w:tcPr>
          <w:p w14:paraId="65A6B754" w14:textId="77777777" w:rsidR="00090961" w:rsidRPr="00963849" w:rsidRDefault="00090961" w:rsidP="00AC7F8C">
            <w:pPr>
              <w:ind w:left="851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4984" w:type="dxa"/>
            <w:gridSpan w:val="3"/>
          </w:tcPr>
          <w:p w14:paraId="47D3F086" w14:textId="77777777" w:rsidR="00090961" w:rsidRPr="00963849" w:rsidRDefault="00090961" w:rsidP="00AC7F8C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90961" w:rsidRPr="00F30011" w14:paraId="72431D73" w14:textId="77777777" w:rsidTr="005E74D4">
        <w:trPr>
          <w:cantSplit/>
          <w:trHeight w:val="385"/>
        </w:trPr>
        <w:tc>
          <w:tcPr>
            <w:tcW w:w="4144" w:type="dxa"/>
          </w:tcPr>
          <w:p w14:paraId="48DA10C7" w14:textId="77777777" w:rsidR="00090961" w:rsidRPr="00963849" w:rsidRDefault="00090961" w:rsidP="00AC7F8C">
            <w:pPr>
              <w:ind w:left="851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4984" w:type="dxa"/>
            <w:gridSpan w:val="3"/>
          </w:tcPr>
          <w:p w14:paraId="70C28A5E" w14:textId="77777777" w:rsidR="00090961" w:rsidRPr="00963849" w:rsidRDefault="00090961" w:rsidP="00AC7F8C">
            <w:pPr>
              <w:pBdr>
                <w:bottom w:val="single" w:sz="4" w:space="1" w:color="auto"/>
              </w:pBdr>
              <w:tabs>
                <w:tab w:val="clear" w:pos="907"/>
                <w:tab w:val="left" w:pos="1449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942269" w:rsidRPr="007A2507" w14:paraId="2609B51E" w14:textId="77777777" w:rsidTr="007F5506">
        <w:trPr>
          <w:cantSplit/>
          <w:trHeight w:val="67"/>
        </w:trPr>
        <w:tc>
          <w:tcPr>
            <w:tcW w:w="4144" w:type="dxa"/>
            <w:vAlign w:val="bottom"/>
          </w:tcPr>
          <w:p w14:paraId="13CDB4CC" w14:textId="77777777" w:rsidR="00942269" w:rsidRPr="00963849" w:rsidRDefault="00942269" w:rsidP="0094226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734"/>
              </w:tabs>
              <w:ind w:firstLine="33"/>
              <w:jc w:val="center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2381" w:type="dxa"/>
          </w:tcPr>
          <w:p w14:paraId="559DBEDD" w14:textId="6322E2CD" w:rsidR="00942269" w:rsidRPr="00963849" w:rsidRDefault="00967B3A" w:rsidP="00942269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413025"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</w:t>
            </w:r>
            <w:r w:rsidR="005F49E5"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 </w:t>
            </w:r>
            <w:r w:rsidR="00F30011"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กันยายน</w:t>
            </w:r>
            <w:r w:rsidR="005F49E5"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 </w:t>
            </w:r>
            <w:r w:rsidR="005F49E5" w:rsidRPr="00963849">
              <w:rPr>
                <w:rFonts w:ascii="Browallia New" w:hAnsi="Browallia New" w:cs="Browallia New"/>
                <w:sz w:val="27"/>
                <w:szCs w:val="27"/>
              </w:rPr>
              <w:t>2566</w:t>
            </w:r>
          </w:p>
        </w:tc>
        <w:tc>
          <w:tcPr>
            <w:tcW w:w="238" w:type="dxa"/>
          </w:tcPr>
          <w:p w14:paraId="1FB00C70" w14:textId="77777777" w:rsidR="00942269" w:rsidRPr="00963849" w:rsidRDefault="00942269" w:rsidP="00942269">
            <w:pPr>
              <w:ind w:left="851" w:right="-1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365" w:type="dxa"/>
          </w:tcPr>
          <w:p w14:paraId="3FD9EA99" w14:textId="057963E9" w:rsidR="00942269" w:rsidRPr="00963849" w:rsidRDefault="00942269" w:rsidP="0094226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572"/>
              </w:tabs>
              <w:ind w:right="-1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31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ธันวาคม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2565</w:t>
            </w:r>
          </w:p>
        </w:tc>
      </w:tr>
      <w:tr w:rsidR="00090961" w:rsidRPr="007A2507" w14:paraId="737DEA57" w14:textId="77777777" w:rsidTr="005E74D4">
        <w:trPr>
          <w:cantSplit/>
          <w:trHeight w:val="67"/>
        </w:trPr>
        <w:tc>
          <w:tcPr>
            <w:tcW w:w="4144" w:type="dxa"/>
            <w:vAlign w:val="bottom"/>
          </w:tcPr>
          <w:p w14:paraId="5D7608F4" w14:textId="77777777" w:rsidR="00090961" w:rsidRPr="00963849" w:rsidRDefault="00090961" w:rsidP="00AC7F8C">
            <w:pPr>
              <w:ind w:left="851"/>
              <w:rPr>
                <w:rFonts w:ascii="Browallia New" w:eastAsia="Calibri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1" w:type="dxa"/>
            <w:vAlign w:val="bottom"/>
          </w:tcPr>
          <w:p w14:paraId="1442564E" w14:textId="77777777" w:rsidR="00090961" w:rsidRPr="00963849" w:rsidRDefault="00090961" w:rsidP="00AC7F8C">
            <w:pPr>
              <w:ind w:left="851" w:right="-1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</w:tcPr>
          <w:p w14:paraId="4FF5A3C2" w14:textId="77777777" w:rsidR="00090961" w:rsidRPr="00963849" w:rsidRDefault="00090961" w:rsidP="00AC7F8C">
            <w:pPr>
              <w:ind w:left="851" w:right="-13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2365" w:type="dxa"/>
            <w:vAlign w:val="bottom"/>
          </w:tcPr>
          <w:p w14:paraId="1D9836E0" w14:textId="77777777" w:rsidR="00090961" w:rsidRPr="00963849" w:rsidRDefault="00090961" w:rsidP="00AC7F8C">
            <w:pPr>
              <w:ind w:left="851" w:right="-1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</w:tr>
      <w:tr w:rsidR="00090961" w:rsidRPr="007A2507" w14:paraId="1435D3F4" w14:textId="77777777" w:rsidTr="005E74D4">
        <w:trPr>
          <w:cantSplit/>
          <w:trHeight w:val="67"/>
        </w:trPr>
        <w:tc>
          <w:tcPr>
            <w:tcW w:w="4144" w:type="dxa"/>
          </w:tcPr>
          <w:p w14:paraId="409409EF" w14:textId="77777777" w:rsidR="00090961" w:rsidRPr="00963849" w:rsidRDefault="00090961" w:rsidP="003579BB">
            <w:pPr>
              <w:tabs>
                <w:tab w:val="left" w:pos="2160"/>
                <w:tab w:val="right" w:pos="7280"/>
                <w:tab w:val="right" w:pos="8540"/>
              </w:tabs>
              <w:ind w:left="-90" w:right="-45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u w:val="single"/>
                <w:cs/>
              </w:rPr>
            </w:pPr>
            <w:r w:rsidRPr="00963849">
              <w:rPr>
                <w:rFonts w:ascii="Browallia New" w:eastAsia="Calibri" w:hAnsi="Browallia New" w:cs="Browallia New"/>
                <w:sz w:val="28"/>
                <w:szCs w:val="28"/>
                <w:u w:val="single"/>
                <w:cs/>
              </w:rPr>
              <w:t>สินทรัพย์หมุนเวียน</w:t>
            </w:r>
          </w:p>
        </w:tc>
        <w:tc>
          <w:tcPr>
            <w:tcW w:w="2381" w:type="dxa"/>
            <w:vAlign w:val="bottom"/>
          </w:tcPr>
          <w:p w14:paraId="0A4DF942" w14:textId="77777777" w:rsidR="00090961" w:rsidRPr="00963849" w:rsidRDefault="00090961" w:rsidP="00AC7F8C">
            <w:pPr>
              <w:ind w:left="851" w:right="-1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</w:tcPr>
          <w:p w14:paraId="6C600DE0" w14:textId="77777777" w:rsidR="00090961" w:rsidRPr="00963849" w:rsidRDefault="00090961" w:rsidP="00AC7F8C">
            <w:pPr>
              <w:ind w:left="851" w:right="-13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2365" w:type="dxa"/>
            <w:vAlign w:val="bottom"/>
          </w:tcPr>
          <w:p w14:paraId="3C012D5B" w14:textId="77777777" w:rsidR="00090961" w:rsidRPr="00963849" w:rsidRDefault="00090961" w:rsidP="00AC7F8C">
            <w:pPr>
              <w:ind w:left="851" w:right="-13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</w:tr>
      <w:tr w:rsidR="00090961" w:rsidRPr="007A2507" w14:paraId="787F8141" w14:textId="77777777" w:rsidTr="005E74D4">
        <w:trPr>
          <w:cantSplit/>
          <w:trHeight w:val="155"/>
        </w:trPr>
        <w:tc>
          <w:tcPr>
            <w:tcW w:w="4144" w:type="dxa"/>
          </w:tcPr>
          <w:p w14:paraId="7010ED96" w14:textId="77777777" w:rsidR="00090961" w:rsidRPr="00963849" w:rsidRDefault="00090961" w:rsidP="003579BB">
            <w:pPr>
              <w:tabs>
                <w:tab w:val="clear" w:pos="907"/>
                <w:tab w:val="left" w:pos="883"/>
                <w:tab w:val="left" w:pos="2160"/>
                <w:tab w:val="right" w:pos="7280"/>
                <w:tab w:val="right" w:pos="8540"/>
              </w:tabs>
              <w:ind w:left="-90" w:right="-45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สัญญา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ซื้อ</w:t>
            </w:r>
            <w:r w:rsidRPr="00963849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ขายเงินตราต่างประเทศ</w:t>
            </w:r>
          </w:p>
        </w:tc>
        <w:tc>
          <w:tcPr>
            <w:tcW w:w="2381" w:type="dxa"/>
            <w:shd w:val="clear" w:color="auto" w:fill="auto"/>
          </w:tcPr>
          <w:p w14:paraId="54778B4D" w14:textId="5F6FE9CD" w:rsidR="00090961" w:rsidRPr="00963849" w:rsidRDefault="00EF0BB9" w:rsidP="00AC7F8C">
            <w:pPr>
              <w:ind w:left="85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0927F3E6" w14:textId="77777777" w:rsidR="00090961" w:rsidRPr="00963849" w:rsidRDefault="00090961" w:rsidP="00AC7F8C">
            <w:pPr>
              <w:tabs>
                <w:tab w:val="left" w:pos="988"/>
              </w:tabs>
              <w:ind w:left="851" w:right="34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14:paraId="5CC479BF" w14:textId="051131CD" w:rsidR="00090961" w:rsidRPr="00963849" w:rsidRDefault="005F49E5" w:rsidP="00AC7F8C">
            <w:pPr>
              <w:ind w:left="851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111</w:t>
            </w:r>
          </w:p>
        </w:tc>
      </w:tr>
    </w:tbl>
    <w:p w14:paraId="164D463D" w14:textId="4BDC3057" w:rsidR="006300E9" w:rsidRPr="00963849" w:rsidRDefault="006300E9" w:rsidP="00E6776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026E2802" w14:textId="534E65C0" w:rsidR="00C600BB" w:rsidRPr="00963849" w:rsidRDefault="00645126" w:rsidP="0089050C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ภาระผูกพันและหนี้สินที่อาจเกิดขึ้น</w:t>
      </w:r>
    </w:p>
    <w:p w14:paraId="24C253A4" w14:textId="4E0F934B" w:rsidR="00074474" w:rsidRPr="00963849" w:rsidRDefault="00074474" w:rsidP="00E208A7">
      <w:pPr>
        <w:pStyle w:val="CordiaNew"/>
        <w:tabs>
          <w:tab w:val="clear" w:pos="4153"/>
          <w:tab w:val="left" w:pos="426"/>
        </w:tabs>
        <w:ind w:left="720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4692807C" w14:textId="558CD6B5" w:rsidR="00074474" w:rsidRPr="00963849" w:rsidRDefault="00074474" w:rsidP="00612AA9">
      <w:pPr>
        <w:pStyle w:val="CordiaNew"/>
        <w:tabs>
          <w:tab w:val="clear" w:pos="4153"/>
          <w:tab w:val="left" w:pos="1260"/>
        </w:tabs>
        <w:ind w:left="37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8963A1" w:rsidRPr="00963849">
        <w:rPr>
          <w:rFonts w:ascii="Browallia New" w:hAnsi="Browallia New" w:cs="Browallia New"/>
          <w:sz w:val="28"/>
          <w:szCs w:val="28"/>
          <w:lang w:val="en-GB"/>
        </w:rPr>
        <w:t>30</w:t>
      </w:r>
      <w:r w:rsidR="008963A1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F30011" w:rsidRPr="00963849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="008963A1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5F49E5" w:rsidRPr="00963849">
        <w:rPr>
          <w:rFonts w:ascii="Browallia New" w:hAnsi="Browallia New" w:cs="Browallia New"/>
          <w:sz w:val="28"/>
          <w:szCs w:val="28"/>
        </w:rPr>
        <w:t>2566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บริษัทและบริษัทย่อย</w:t>
      </w:r>
      <w:r w:rsidR="00973311" w:rsidRPr="00963849">
        <w:rPr>
          <w:rFonts w:ascii="Browallia New" w:hAnsi="Browallia New" w:cs="Browallia New"/>
          <w:color w:val="auto"/>
          <w:sz w:val="28"/>
          <w:szCs w:val="28"/>
          <w:cs/>
        </w:rPr>
        <w:t>มีภาระผูกพัน ดังต่อไปนี้</w:t>
      </w:r>
    </w:p>
    <w:p w14:paraId="10456E58" w14:textId="63F8FF4C" w:rsidR="00B36CD5" w:rsidRPr="00963849" w:rsidRDefault="00B36CD5" w:rsidP="007917D4">
      <w:pPr>
        <w:pStyle w:val="CordiaNew"/>
        <w:tabs>
          <w:tab w:val="clear" w:pos="4153"/>
          <w:tab w:val="left" w:pos="426"/>
        </w:tabs>
        <w:ind w:left="-426" w:firstLine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</w:rPr>
      </w:pPr>
    </w:p>
    <w:p w14:paraId="53232E5A" w14:textId="48B0079C" w:rsidR="00566B2B" w:rsidRPr="00963849" w:rsidRDefault="00566B2B" w:rsidP="00E47C11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ภาระผูกพันเกี่ยวกับสัญญาเช่าและบริการที่จะต้องชำระ</w:t>
      </w:r>
      <w:r w:rsidR="00FF01DF"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ดังนี้</w:t>
      </w:r>
    </w:p>
    <w:p w14:paraId="11E48DC9" w14:textId="77777777" w:rsidR="007917D4" w:rsidRPr="00963849" w:rsidRDefault="007917D4" w:rsidP="00BC1249">
      <w:pPr>
        <w:pStyle w:val="Preformatted"/>
        <w:tabs>
          <w:tab w:val="clear" w:pos="0"/>
          <w:tab w:val="left" w:pos="720"/>
          <w:tab w:val="left" w:pos="993"/>
        </w:tabs>
        <w:ind w:left="993" w:hanging="567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460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660"/>
        <w:gridCol w:w="2279"/>
        <w:gridCol w:w="240"/>
        <w:gridCol w:w="2281"/>
      </w:tblGrid>
      <w:tr w:rsidR="004D4C3A" w:rsidRPr="007A2507" w14:paraId="2C10CDBD" w14:textId="77777777" w:rsidTr="00C23114">
        <w:tc>
          <w:tcPr>
            <w:tcW w:w="3660" w:type="dxa"/>
          </w:tcPr>
          <w:p w14:paraId="70A80755" w14:textId="77777777" w:rsidR="00566B2B" w:rsidRPr="00963849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79" w:type="dxa"/>
          </w:tcPr>
          <w:p w14:paraId="792E4515" w14:textId="77777777" w:rsidR="00566B2B" w:rsidRPr="00963849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7F1D248C" w14:textId="77777777" w:rsidR="00566B2B" w:rsidRPr="00963849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1C0FFAAF" w14:textId="47E8C078" w:rsidR="00566B2B" w:rsidRPr="00963849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  <w:r w:rsidR="00FC6317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4D4C3A" w:rsidRPr="007A2507" w14:paraId="0B4B99B5" w14:textId="77777777" w:rsidTr="00C23114">
        <w:tc>
          <w:tcPr>
            <w:tcW w:w="3660" w:type="dxa"/>
          </w:tcPr>
          <w:p w14:paraId="1BB18E0D" w14:textId="77777777" w:rsidR="00566B2B" w:rsidRPr="00963849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339A8" w14:textId="77777777" w:rsidR="00566B2B" w:rsidRPr="00963849" w:rsidRDefault="00566B2B" w:rsidP="00DD2CF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61E78698" w14:textId="77777777" w:rsidR="00566B2B" w:rsidRPr="00963849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367A3" w14:textId="77777777" w:rsidR="00566B2B" w:rsidRPr="00963849" w:rsidRDefault="00566B2B" w:rsidP="00DD2CFF">
            <w:pPr>
              <w:tabs>
                <w:tab w:val="clear" w:pos="227"/>
                <w:tab w:val="clear" w:pos="680"/>
                <w:tab w:val="left" w:pos="426"/>
                <w:tab w:val="left" w:pos="993"/>
                <w:tab w:val="left" w:pos="3090"/>
                <w:tab w:val="left" w:pos="4860"/>
              </w:tabs>
              <w:spacing w:line="240" w:lineRule="auto"/>
              <w:ind w:right="-108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7A2507" w14:paraId="12E32386" w14:textId="77777777" w:rsidTr="00C23114">
        <w:tc>
          <w:tcPr>
            <w:tcW w:w="3660" w:type="dxa"/>
          </w:tcPr>
          <w:p w14:paraId="6E545EC9" w14:textId="77777777" w:rsidR="00566B2B" w:rsidRPr="00963849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54167" w14:textId="77777777" w:rsidR="00566B2B" w:rsidRPr="00963849" w:rsidRDefault="00566B2B" w:rsidP="00AD29E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6B6AD3F9" w14:textId="77777777" w:rsidR="00566B2B" w:rsidRPr="00963849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2E333" w14:textId="77777777" w:rsidR="00566B2B" w:rsidRPr="00963849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D4C3A" w:rsidRPr="007A2507" w14:paraId="6642DAA2" w14:textId="77777777" w:rsidTr="00C23114">
        <w:tc>
          <w:tcPr>
            <w:tcW w:w="3660" w:type="dxa"/>
            <w:hideMark/>
          </w:tcPr>
          <w:p w14:paraId="2ED6993B" w14:textId="1CC711A2" w:rsidR="00823AEA" w:rsidRPr="00963849" w:rsidRDefault="00823AEA" w:rsidP="00661821">
            <w:pPr>
              <w:tabs>
                <w:tab w:val="left" w:pos="993"/>
                <w:tab w:val="center" w:pos="1609"/>
              </w:tabs>
              <w:spacing w:line="240" w:lineRule="auto"/>
              <w:ind w:left="993" w:hanging="109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279" w:type="dxa"/>
            <w:shd w:val="clear" w:color="auto" w:fill="auto"/>
          </w:tcPr>
          <w:p w14:paraId="79C14632" w14:textId="41041B74" w:rsidR="00823AEA" w:rsidRPr="00963849" w:rsidRDefault="00A751C0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3,173</w:t>
            </w:r>
          </w:p>
        </w:tc>
        <w:tc>
          <w:tcPr>
            <w:tcW w:w="240" w:type="dxa"/>
          </w:tcPr>
          <w:p w14:paraId="06AEDD3C" w14:textId="77777777" w:rsidR="00823AEA" w:rsidRPr="00963849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7D69FE04" w14:textId="08E64E5D" w:rsidR="00823AEA" w:rsidRPr="00963849" w:rsidRDefault="00A751C0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1,636</w:t>
            </w:r>
          </w:p>
        </w:tc>
      </w:tr>
      <w:tr w:rsidR="004D4C3A" w:rsidRPr="007A2507" w14:paraId="5EF0E0CE" w14:textId="77777777" w:rsidTr="00C23114">
        <w:tc>
          <w:tcPr>
            <w:tcW w:w="3660" w:type="dxa"/>
            <w:hideMark/>
          </w:tcPr>
          <w:p w14:paraId="2DCA6A5F" w14:textId="3E6ADAE9" w:rsidR="00823AEA" w:rsidRPr="00963849" w:rsidRDefault="00823AEA" w:rsidP="00661821">
            <w:pPr>
              <w:tabs>
                <w:tab w:val="left" w:pos="993"/>
                <w:tab w:val="center" w:pos="1609"/>
              </w:tabs>
              <w:spacing w:line="240" w:lineRule="auto"/>
              <w:ind w:left="993" w:hanging="109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79" w:type="dxa"/>
            <w:shd w:val="clear" w:color="auto" w:fill="auto"/>
          </w:tcPr>
          <w:p w14:paraId="495F791B" w14:textId="7715FD50" w:rsidR="00823AEA" w:rsidRPr="00963849" w:rsidRDefault="00A751C0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350</w:t>
            </w:r>
          </w:p>
        </w:tc>
        <w:tc>
          <w:tcPr>
            <w:tcW w:w="240" w:type="dxa"/>
          </w:tcPr>
          <w:p w14:paraId="6EB5DC4B" w14:textId="77777777" w:rsidR="00823AEA" w:rsidRPr="00963849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51D12121" w14:textId="1FF1BEE9" w:rsidR="00823AEA" w:rsidRPr="00963849" w:rsidRDefault="00A751C0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</w:t>
            </w:r>
          </w:p>
        </w:tc>
      </w:tr>
      <w:tr w:rsidR="00823AEA" w:rsidRPr="007A2507" w14:paraId="69AD3354" w14:textId="77777777" w:rsidTr="00C23114">
        <w:tc>
          <w:tcPr>
            <w:tcW w:w="3660" w:type="dxa"/>
            <w:hideMark/>
          </w:tcPr>
          <w:p w14:paraId="59ED154D" w14:textId="14528AC6" w:rsidR="00823AEA" w:rsidRPr="00963849" w:rsidRDefault="00823AEA" w:rsidP="00661821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1098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รวม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7571C56" w14:textId="13810DEB" w:rsidR="00823AEA" w:rsidRPr="00963849" w:rsidRDefault="00A751C0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3,523</w:t>
            </w:r>
          </w:p>
        </w:tc>
        <w:tc>
          <w:tcPr>
            <w:tcW w:w="240" w:type="dxa"/>
          </w:tcPr>
          <w:p w14:paraId="63E708A0" w14:textId="77777777" w:rsidR="00823AEA" w:rsidRPr="00963849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142C5DB" w14:textId="4831E56A" w:rsidR="00823AEA" w:rsidRPr="00963849" w:rsidRDefault="00A751C0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1,714</w:t>
            </w:r>
          </w:p>
        </w:tc>
      </w:tr>
    </w:tbl>
    <w:p w14:paraId="19DFD1D9" w14:textId="77777777" w:rsidR="00FF1362" w:rsidRPr="00963849" w:rsidRDefault="00FF1362" w:rsidP="00FF1362">
      <w:pPr>
        <w:pStyle w:val="CordiaNew"/>
        <w:tabs>
          <w:tab w:val="clear" w:pos="4153"/>
        </w:tabs>
        <w:ind w:left="99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0B35781" w14:textId="22D28DCD" w:rsidR="003C77F3" w:rsidRPr="00963849" w:rsidRDefault="008608E8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บริษัทและบริษัทย่อยมีภาระผูกพันจากการที่ธนาคารออกหนังสือค้ำประกันในนามของบริษัทและบริษัทย่อย </w:t>
      </w:r>
      <w:r w:rsidR="003713C0" w:rsidRPr="00963849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ซึ่งเกี่ยวเนื่องกับภาระผูกพันทางปฏิบัติบางประการตามปกติธุรกิจจำนวน </w:t>
      </w:r>
      <w:r w:rsidR="00A751C0" w:rsidRPr="00963849">
        <w:rPr>
          <w:rFonts w:ascii="Browallia New" w:hAnsi="Browallia New" w:cs="Browallia New"/>
          <w:color w:val="auto"/>
          <w:sz w:val="28"/>
          <w:szCs w:val="28"/>
        </w:rPr>
        <w:t xml:space="preserve">135.80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ล้านบาท และ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A751C0" w:rsidRPr="00963849">
        <w:rPr>
          <w:rFonts w:ascii="Browallia New" w:hAnsi="Browallia New" w:cs="Browallia New"/>
          <w:color w:val="auto"/>
          <w:sz w:val="28"/>
          <w:szCs w:val="28"/>
        </w:rPr>
        <w:t xml:space="preserve">3.32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ล้านบาท ตามลำดับ</w:t>
      </w:r>
    </w:p>
    <w:p w14:paraId="2725EE64" w14:textId="77777777" w:rsidR="00985543" w:rsidRPr="00963849" w:rsidRDefault="00985543" w:rsidP="00985543">
      <w:pPr>
        <w:pStyle w:val="CordiaNew"/>
        <w:tabs>
          <w:tab w:val="clear" w:pos="4153"/>
        </w:tabs>
        <w:ind w:left="99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CB0D21D" w14:textId="7AF3CD7A" w:rsidR="004062CD" w:rsidRPr="00963849" w:rsidRDefault="00D858CF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10" w:name="_Hlk5908315"/>
      <w:bookmarkStart w:id="11" w:name="_Hlk5908296"/>
      <w:bookmarkStart w:id="12" w:name="_Hlk5908283"/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บริษัทและบริษัทย่อยตกลงทำสัญญาตัวแทนจำหน่ายเครื่องมือแพทย์กับบริษัทในต่างประเทศ 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>2</w:t>
      </w:r>
      <w:r w:rsidR="0035216F" w:rsidRPr="00963849">
        <w:rPr>
          <w:rFonts w:ascii="Browallia New" w:hAnsi="Browallia New" w:cs="Browallia New"/>
          <w:color w:val="auto"/>
          <w:sz w:val="28"/>
          <w:szCs w:val="28"/>
        </w:rPr>
        <w:t>1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 แห่ง และ </w:t>
      </w:r>
      <w:r w:rsidR="003713C0" w:rsidRPr="00963849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="00003FE4" w:rsidRPr="00963849">
        <w:rPr>
          <w:rFonts w:ascii="Browallia New" w:hAnsi="Browallia New" w:cs="Browallia New"/>
          <w:color w:val="auto"/>
          <w:sz w:val="28"/>
          <w:szCs w:val="28"/>
        </w:rPr>
        <w:t>9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 แห่ง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ตามลำดับ </w:t>
      </w:r>
      <w:r w:rsidR="002610C2" w:rsidRPr="00963849">
        <w:rPr>
          <w:rFonts w:ascii="Browallia New" w:hAnsi="Browallia New" w:cs="Browallia New"/>
          <w:color w:val="auto"/>
          <w:sz w:val="28"/>
          <w:szCs w:val="28"/>
          <w:cs/>
        </w:rPr>
        <w:t>โดยบริษัทและบริษัทย่อยได้รับอนุญาตให้เป็นตัวแทนจำหน่ายเครื่องมือแพทย์ในประเทศไทย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</w:t>
      </w:r>
    </w:p>
    <w:p w14:paraId="5DE8C690" w14:textId="77777777" w:rsidR="007C5486" w:rsidRPr="00963849" w:rsidRDefault="007C5486" w:rsidP="007C5486">
      <w:pPr>
        <w:pStyle w:val="ListParagraph"/>
        <w:rPr>
          <w:rFonts w:ascii="Browallia New" w:hAnsi="Browallia New" w:cs="Browallia New"/>
          <w:sz w:val="28"/>
          <w:szCs w:val="28"/>
        </w:rPr>
      </w:pPr>
    </w:p>
    <w:bookmarkEnd w:id="10"/>
    <w:p w14:paraId="50292C8D" w14:textId="77777777" w:rsidR="0086636E" w:rsidRPr="00963849" w:rsidRDefault="0086636E" w:rsidP="007C5486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7BA75609" w14:textId="250BFADC" w:rsidR="00B91B8D" w:rsidRPr="00963849" w:rsidRDefault="009C7DD6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 xml:space="preserve">บริษัทและบริษัทย่อยมีภาระผูกพันเกี่ยวกับการซื้อสินค้าจำนวน </w:t>
      </w:r>
      <w:r w:rsidR="00545E0F" w:rsidRPr="00963849">
        <w:rPr>
          <w:rFonts w:ascii="Browallia New" w:hAnsi="Browallia New" w:cs="Browallia New"/>
          <w:color w:val="auto"/>
          <w:sz w:val="28"/>
          <w:szCs w:val="28"/>
        </w:rPr>
        <w:t>49.70</w:t>
      </w:r>
      <w:r w:rsidR="00E5269E"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 และ </w:t>
      </w:r>
      <w:r w:rsidR="00545E0F" w:rsidRPr="00963849">
        <w:rPr>
          <w:rFonts w:ascii="Browallia New" w:hAnsi="Browallia New" w:cs="Browallia New"/>
          <w:color w:val="auto"/>
          <w:sz w:val="28"/>
          <w:szCs w:val="28"/>
        </w:rPr>
        <w:t>5.49</w:t>
      </w:r>
      <w:r w:rsidR="003557FE"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ล้านบาท ตามลำดับ</w:t>
      </w:r>
    </w:p>
    <w:p w14:paraId="7E396590" w14:textId="77777777" w:rsidR="0086636E" w:rsidRPr="00963849" w:rsidRDefault="0086636E" w:rsidP="0086636E">
      <w:pPr>
        <w:pStyle w:val="CordiaNew"/>
        <w:tabs>
          <w:tab w:val="clear" w:pos="4153"/>
        </w:tabs>
        <w:ind w:left="99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0450850" w14:textId="74E57BFD" w:rsidR="00F7108C" w:rsidRPr="00963849" w:rsidRDefault="00EA2E81" w:rsidP="008963A1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บริษัทและบริษัทย่อยมีภาระผูกพันเกี่ยวกับการส่งมอบสินค้าให้กับลูกค้าจำนวน </w:t>
      </w:r>
      <w:r w:rsidR="00A751C0" w:rsidRPr="00963849">
        <w:rPr>
          <w:rFonts w:ascii="Browallia New" w:hAnsi="Browallia New" w:cs="Browallia New"/>
          <w:color w:val="auto"/>
          <w:sz w:val="28"/>
          <w:szCs w:val="28"/>
        </w:rPr>
        <w:t>171.86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และ </w:t>
      </w:r>
      <w:r w:rsidR="00B64C6D" w:rsidRPr="00963849">
        <w:rPr>
          <w:rFonts w:ascii="Browallia New" w:hAnsi="Browallia New" w:cs="Browallia New"/>
          <w:color w:val="auto"/>
          <w:sz w:val="28"/>
          <w:szCs w:val="28"/>
        </w:rPr>
        <w:br/>
      </w:r>
      <w:r w:rsidR="00A751C0" w:rsidRPr="00963849">
        <w:rPr>
          <w:rFonts w:ascii="Browallia New" w:hAnsi="Browallia New" w:cs="Browallia New"/>
          <w:color w:val="auto"/>
          <w:sz w:val="28"/>
          <w:szCs w:val="28"/>
        </w:rPr>
        <w:t>12.79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ตามลำดับ</w:t>
      </w:r>
    </w:p>
    <w:p w14:paraId="1F1911EC" w14:textId="635E97B8" w:rsidR="00B207AE" w:rsidRPr="00963849" w:rsidRDefault="00B207AE" w:rsidP="00964121">
      <w:pPr>
        <w:pStyle w:val="CordiaNew"/>
        <w:tabs>
          <w:tab w:val="clear" w:pos="4153"/>
        </w:tabs>
        <w:ind w:left="99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D9192AD" w14:textId="013B0DE4" w:rsidR="002525A3" w:rsidRPr="00963849" w:rsidRDefault="002525A3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="008963A1" w:rsidRPr="00963849">
        <w:rPr>
          <w:rFonts w:ascii="Browallia New" w:hAnsi="Browallia New" w:cs="Browallia New"/>
          <w:color w:val="auto"/>
          <w:sz w:val="28"/>
          <w:szCs w:val="28"/>
        </w:rPr>
        <w:t xml:space="preserve">30 </w:t>
      </w:r>
      <w:r w:rsidR="00F30011" w:rsidRPr="00963849">
        <w:rPr>
          <w:rFonts w:ascii="Browallia New" w:hAnsi="Browallia New" w:cs="Browallia New"/>
          <w:color w:val="auto"/>
          <w:sz w:val="28"/>
          <w:szCs w:val="28"/>
          <w:cs/>
        </w:rPr>
        <w:t>กันยายน</w:t>
      </w:r>
      <w:r w:rsidR="008963A1"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9573A" w:rsidRPr="00963849">
        <w:rPr>
          <w:rFonts w:ascii="Browallia New" w:hAnsi="Browallia New" w:cs="Browallia New"/>
          <w:color w:val="auto"/>
          <w:sz w:val="28"/>
          <w:szCs w:val="28"/>
        </w:rPr>
        <w:t>2566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ดังนี้</w:t>
      </w:r>
    </w:p>
    <w:p w14:paraId="5362044A" w14:textId="280349F6" w:rsidR="0010648E" w:rsidRPr="00372FDE" w:rsidRDefault="0010648E" w:rsidP="0010648E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04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8"/>
        <w:gridCol w:w="1442"/>
        <w:gridCol w:w="1275"/>
        <w:gridCol w:w="1392"/>
        <w:gridCol w:w="1277"/>
      </w:tblGrid>
      <w:tr w:rsidR="004D4C3A" w:rsidRPr="007A2507" w14:paraId="5842998B" w14:textId="77777777" w:rsidTr="00F7108C">
        <w:trPr>
          <w:trHeight w:val="20"/>
        </w:trPr>
        <w:tc>
          <w:tcPr>
            <w:tcW w:w="3118" w:type="dxa"/>
          </w:tcPr>
          <w:p w14:paraId="7D59461F" w14:textId="77777777" w:rsidR="0010648E" w:rsidRPr="00963849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  <w:hideMark/>
          </w:tcPr>
          <w:p w14:paraId="64E40214" w14:textId="77777777" w:rsidR="0010648E" w:rsidRPr="00963849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hideMark/>
          </w:tcPr>
          <w:p w14:paraId="1A30ABFC" w14:textId="77777777" w:rsidR="0010648E" w:rsidRPr="00963849" w:rsidRDefault="0010648E" w:rsidP="004F6F6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993" w:right="90" w:hanging="855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4D4C3A" w:rsidRPr="007A2507" w14:paraId="3625D618" w14:textId="77777777" w:rsidTr="00F7108C">
        <w:trPr>
          <w:trHeight w:val="20"/>
        </w:trPr>
        <w:tc>
          <w:tcPr>
            <w:tcW w:w="3118" w:type="dxa"/>
          </w:tcPr>
          <w:p w14:paraId="0E094FC7" w14:textId="77777777" w:rsidR="0010648E" w:rsidRPr="00963849" w:rsidRDefault="0010648E" w:rsidP="004F6F6F">
            <w:pPr>
              <w:spacing w:line="240" w:lineRule="auto"/>
              <w:ind w:left="993" w:hanging="50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  <w:hideMark/>
          </w:tcPr>
          <w:p w14:paraId="16463673" w14:textId="77777777" w:rsidR="0010648E" w:rsidRPr="00963849" w:rsidRDefault="0010648E" w:rsidP="007A0030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hideMark/>
          </w:tcPr>
          <w:p w14:paraId="1EA39340" w14:textId="77777777" w:rsidR="0010648E" w:rsidRPr="00963849" w:rsidRDefault="0010648E" w:rsidP="004F6F6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hideMark/>
          </w:tcPr>
          <w:p w14:paraId="0454BDF1" w14:textId="77777777" w:rsidR="0010648E" w:rsidRPr="00963849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4207892A" w14:textId="77777777" w:rsidR="0010648E" w:rsidRPr="00963849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4D4C3A" w:rsidRPr="007A2507" w14:paraId="5E5A3556" w14:textId="77777777" w:rsidTr="00F7108C">
        <w:trPr>
          <w:trHeight w:val="20"/>
        </w:trPr>
        <w:tc>
          <w:tcPr>
            <w:tcW w:w="3118" w:type="dxa"/>
            <w:hideMark/>
          </w:tcPr>
          <w:p w14:paraId="64931548" w14:textId="77777777" w:rsidR="0010648E" w:rsidRPr="00963849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</w:tcPr>
          <w:p w14:paraId="79A45EB1" w14:textId="77777777" w:rsidR="0010648E" w:rsidRPr="00963849" w:rsidRDefault="0010648E" w:rsidP="004F6F6F">
            <w:pPr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1D1AFF3" w14:textId="77777777" w:rsidR="0010648E" w:rsidRPr="00963849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5457DCA9" w14:textId="77777777" w:rsidR="0010648E" w:rsidRPr="00963849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49B92200" w14:textId="77777777" w:rsidR="0010648E" w:rsidRPr="00963849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4D4C3A" w:rsidRPr="007A2507" w14:paraId="0ECA978C" w14:textId="77777777" w:rsidTr="00F7108C">
        <w:trPr>
          <w:trHeight w:val="20"/>
        </w:trPr>
        <w:tc>
          <w:tcPr>
            <w:tcW w:w="3118" w:type="dxa"/>
          </w:tcPr>
          <w:p w14:paraId="45BD0E31" w14:textId="77777777" w:rsidR="0010648E" w:rsidRPr="00963849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2" w:type="dxa"/>
          </w:tcPr>
          <w:p w14:paraId="00D64180" w14:textId="77777777" w:rsidR="0010648E" w:rsidRPr="00963849" w:rsidRDefault="0010648E" w:rsidP="004F6F6F">
            <w:pPr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69B7ADB" w14:textId="77777777" w:rsidR="0010648E" w:rsidRPr="00963849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05C4F59C" w14:textId="77777777" w:rsidR="0010648E" w:rsidRPr="00963849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700F1CA3" w14:textId="77777777" w:rsidR="0010648E" w:rsidRPr="00963849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4D4C3A" w:rsidRPr="007A2507" w14:paraId="3E9FB5A6" w14:textId="77777777" w:rsidTr="00F7108C">
        <w:trPr>
          <w:trHeight w:val="20"/>
        </w:trPr>
        <w:tc>
          <w:tcPr>
            <w:tcW w:w="3118" w:type="dxa"/>
            <w:hideMark/>
          </w:tcPr>
          <w:p w14:paraId="0D2492EE" w14:textId="6FED285C" w:rsidR="009C69CE" w:rsidRPr="00963849" w:rsidRDefault="00937E58" w:rsidP="009C69CE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2" w:type="dxa"/>
            <w:shd w:val="clear" w:color="auto" w:fill="auto"/>
            <w:hideMark/>
          </w:tcPr>
          <w:p w14:paraId="4F25695C" w14:textId="41CB2776" w:rsidR="009C69CE" w:rsidRPr="00963849" w:rsidRDefault="00EC52D8" w:rsidP="009C69CE">
            <w:pPr>
              <w:spacing w:line="240" w:lineRule="auto"/>
              <w:ind w:left="993" w:hanging="993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พัน</w:t>
            </w:r>
            <w:r w:rsidR="009C69CE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6947D166" w14:textId="03506573" w:rsidR="009C69CE" w:rsidRPr="00963849" w:rsidRDefault="00EE2495" w:rsidP="00987FC7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5,000</w:t>
            </w:r>
          </w:p>
        </w:tc>
        <w:tc>
          <w:tcPr>
            <w:tcW w:w="1392" w:type="dxa"/>
            <w:shd w:val="clear" w:color="auto" w:fill="auto"/>
          </w:tcPr>
          <w:p w14:paraId="0339343D" w14:textId="285623AD" w:rsidR="009C69CE" w:rsidRPr="00963849" w:rsidRDefault="00EE2495" w:rsidP="009C69CE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4,900</w:t>
            </w:r>
          </w:p>
        </w:tc>
        <w:tc>
          <w:tcPr>
            <w:tcW w:w="1277" w:type="dxa"/>
            <w:shd w:val="clear" w:color="auto" w:fill="auto"/>
          </w:tcPr>
          <w:p w14:paraId="4495B724" w14:textId="4A93973B" w:rsidR="009C69CE" w:rsidRPr="00963849" w:rsidRDefault="00EE2495" w:rsidP="009C69CE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100</w:t>
            </w:r>
          </w:p>
        </w:tc>
      </w:tr>
      <w:tr w:rsidR="00937E58" w:rsidRPr="007A2507" w14:paraId="788FB9F0" w14:textId="77777777" w:rsidTr="00F7108C">
        <w:trPr>
          <w:trHeight w:val="20"/>
        </w:trPr>
        <w:tc>
          <w:tcPr>
            <w:tcW w:w="3118" w:type="dxa"/>
          </w:tcPr>
          <w:p w14:paraId="08F102A6" w14:textId="42099124" w:rsidR="00937E58" w:rsidRPr="00963849" w:rsidRDefault="00937E58" w:rsidP="00937E58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เลต</w:t>
            </w:r>
            <w:proofErr w:type="spellStart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เครดิตและ</w:t>
            </w:r>
            <w:proofErr w:type="spellStart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สต์รีซีท </w:t>
            </w:r>
          </w:p>
        </w:tc>
        <w:tc>
          <w:tcPr>
            <w:tcW w:w="1442" w:type="dxa"/>
            <w:shd w:val="clear" w:color="auto" w:fill="auto"/>
          </w:tcPr>
          <w:p w14:paraId="20FF55F3" w14:textId="1D9312AF" w:rsidR="00937E58" w:rsidRPr="00963849" w:rsidRDefault="00937E58" w:rsidP="00937E58">
            <w:pPr>
              <w:spacing w:line="240" w:lineRule="auto"/>
              <w:ind w:left="993" w:hanging="99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5" w:type="dxa"/>
            <w:shd w:val="clear" w:color="auto" w:fill="auto"/>
          </w:tcPr>
          <w:p w14:paraId="7E91153A" w14:textId="219671E1" w:rsidR="00937E58" w:rsidRPr="00963849" w:rsidRDefault="00EE2495" w:rsidP="00937E5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160,000</w:t>
            </w:r>
          </w:p>
        </w:tc>
        <w:tc>
          <w:tcPr>
            <w:tcW w:w="1392" w:type="dxa"/>
            <w:shd w:val="clear" w:color="auto" w:fill="auto"/>
          </w:tcPr>
          <w:p w14:paraId="1EE85CFD" w14:textId="1B1D9125" w:rsidR="00937E58" w:rsidRPr="00963849" w:rsidRDefault="00EE2495" w:rsidP="00937E5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534426C2" w14:textId="56A9136F" w:rsidR="00937E58" w:rsidRPr="00963849" w:rsidRDefault="00AE67AE" w:rsidP="00937E5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160,000</w:t>
            </w:r>
          </w:p>
        </w:tc>
      </w:tr>
      <w:tr w:rsidR="00B1361C" w:rsidRPr="007A2507" w14:paraId="13830A9C" w14:textId="77777777" w:rsidTr="00F7108C">
        <w:trPr>
          <w:trHeight w:val="379"/>
        </w:trPr>
        <w:tc>
          <w:tcPr>
            <w:tcW w:w="3118" w:type="dxa"/>
          </w:tcPr>
          <w:p w14:paraId="557A68E6" w14:textId="77777777" w:rsidR="00B1361C" w:rsidRPr="00963849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</w:tcPr>
          <w:p w14:paraId="54173065" w14:textId="77777777" w:rsidR="00B1361C" w:rsidRPr="00963849" w:rsidRDefault="00B1361C" w:rsidP="00B136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944" w:type="dxa"/>
            <w:gridSpan w:val="3"/>
          </w:tcPr>
          <w:p w14:paraId="18A881AA" w14:textId="77777777" w:rsidR="00B1361C" w:rsidRPr="00963849" w:rsidRDefault="00B1361C" w:rsidP="00B1361C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B1361C" w:rsidRPr="007A2507" w14:paraId="7F09BB09" w14:textId="77777777" w:rsidTr="00F7108C">
        <w:trPr>
          <w:trHeight w:val="20"/>
        </w:trPr>
        <w:tc>
          <w:tcPr>
            <w:tcW w:w="3118" w:type="dxa"/>
          </w:tcPr>
          <w:p w14:paraId="43F7CD15" w14:textId="77777777" w:rsidR="00B1361C" w:rsidRPr="00963849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</w:tcPr>
          <w:p w14:paraId="148388F5" w14:textId="77777777" w:rsidR="00B1361C" w:rsidRPr="00963849" w:rsidRDefault="00B1361C" w:rsidP="00B1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shd w:val="clear" w:color="auto" w:fill="auto"/>
          </w:tcPr>
          <w:p w14:paraId="1529C8D1" w14:textId="77777777" w:rsidR="00B1361C" w:rsidRPr="00963849" w:rsidRDefault="00B1361C" w:rsidP="00B1361C">
            <w:pPr>
              <w:pBdr>
                <w:bottom w:val="single" w:sz="4" w:space="1" w:color="auto"/>
              </w:pBdr>
              <w:tabs>
                <w:tab w:val="clear" w:pos="907"/>
                <w:tab w:val="left" w:pos="486"/>
                <w:tab w:val="left" w:pos="945"/>
              </w:tabs>
              <w:spacing w:line="240" w:lineRule="auto"/>
              <w:ind w:left="993" w:right="104" w:hanging="855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1361C" w:rsidRPr="007A2507" w14:paraId="1F5EBBCA" w14:textId="77777777" w:rsidTr="00F7108C">
        <w:trPr>
          <w:trHeight w:val="20"/>
        </w:trPr>
        <w:tc>
          <w:tcPr>
            <w:tcW w:w="3118" w:type="dxa"/>
          </w:tcPr>
          <w:p w14:paraId="3359428E" w14:textId="77777777" w:rsidR="00B1361C" w:rsidRPr="00963849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</w:tcPr>
          <w:p w14:paraId="025B05DA" w14:textId="77777777" w:rsidR="00B1361C" w:rsidRPr="00963849" w:rsidRDefault="00B1361C" w:rsidP="00B1361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shd w:val="clear" w:color="auto" w:fill="auto"/>
          </w:tcPr>
          <w:p w14:paraId="78FC1B83" w14:textId="77777777" w:rsidR="00B1361C" w:rsidRPr="00963849" w:rsidRDefault="00B1361C" w:rsidP="00B1361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shd w:val="clear" w:color="auto" w:fill="auto"/>
          </w:tcPr>
          <w:p w14:paraId="7AB86DF2" w14:textId="77777777" w:rsidR="00B1361C" w:rsidRPr="00963849" w:rsidRDefault="00B1361C" w:rsidP="00B1361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105EC957" w14:textId="77777777" w:rsidR="00B1361C" w:rsidRPr="00963849" w:rsidRDefault="00B1361C" w:rsidP="00B1361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B1361C" w:rsidRPr="007A2507" w14:paraId="67DEFF78" w14:textId="77777777" w:rsidTr="00F7108C">
        <w:trPr>
          <w:trHeight w:val="20"/>
        </w:trPr>
        <w:tc>
          <w:tcPr>
            <w:tcW w:w="3118" w:type="dxa"/>
          </w:tcPr>
          <w:p w14:paraId="1056FC2B" w14:textId="77777777" w:rsidR="00B1361C" w:rsidRPr="00963849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</w:tcPr>
          <w:p w14:paraId="7414B18B" w14:textId="77777777" w:rsidR="00B1361C" w:rsidRPr="00963849" w:rsidRDefault="00B1361C" w:rsidP="00B1361C">
            <w:pPr>
              <w:tabs>
                <w:tab w:val="clear" w:pos="907"/>
                <w:tab w:val="left" w:pos="486"/>
              </w:tabs>
              <w:spacing w:line="240" w:lineRule="auto"/>
              <w:ind w:right="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8EC1CFA" w14:textId="77777777" w:rsidR="00B1361C" w:rsidRPr="00963849" w:rsidRDefault="00B1361C" w:rsidP="00B1361C">
            <w:pP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752089D8" w14:textId="77777777" w:rsidR="00B1361C" w:rsidRPr="00963849" w:rsidRDefault="00B1361C" w:rsidP="00B1361C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7C551A4D" w14:textId="77777777" w:rsidR="00B1361C" w:rsidRPr="00963849" w:rsidRDefault="00B1361C" w:rsidP="00B1361C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B1361C" w:rsidRPr="007A2507" w14:paraId="41B58CA4" w14:textId="77777777" w:rsidTr="00F7108C">
        <w:trPr>
          <w:trHeight w:val="20"/>
        </w:trPr>
        <w:tc>
          <w:tcPr>
            <w:tcW w:w="3118" w:type="dxa"/>
          </w:tcPr>
          <w:p w14:paraId="70FB9667" w14:textId="77777777" w:rsidR="00B1361C" w:rsidRPr="00963849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2" w:type="dxa"/>
          </w:tcPr>
          <w:p w14:paraId="7EC5D843" w14:textId="77777777" w:rsidR="00B1361C" w:rsidRPr="00963849" w:rsidRDefault="00B1361C" w:rsidP="00B1361C">
            <w:pPr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068372" w14:textId="77777777" w:rsidR="00B1361C" w:rsidRPr="00963849" w:rsidRDefault="00B1361C" w:rsidP="00B1361C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1FED5EB1" w14:textId="77777777" w:rsidR="00B1361C" w:rsidRPr="00963849" w:rsidRDefault="00B1361C" w:rsidP="00B1361C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0568191" w14:textId="77777777" w:rsidR="00B1361C" w:rsidRPr="00963849" w:rsidRDefault="00B1361C" w:rsidP="00B1361C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B1361C" w:rsidRPr="007A2507" w14:paraId="7BFE94D3" w14:textId="77777777" w:rsidTr="00F7108C">
        <w:trPr>
          <w:trHeight w:val="20"/>
        </w:trPr>
        <w:tc>
          <w:tcPr>
            <w:tcW w:w="3118" w:type="dxa"/>
          </w:tcPr>
          <w:p w14:paraId="44A7657D" w14:textId="77777777" w:rsidR="00B1361C" w:rsidRPr="00963849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เลต</w:t>
            </w:r>
            <w:proofErr w:type="spellStart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เครดิตและ</w:t>
            </w:r>
            <w:proofErr w:type="spellStart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สต์รีซีท </w:t>
            </w:r>
          </w:p>
        </w:tc>
        <w:tc>
          <w:tcPr>
            <w:tcW w:w="1442" w:type="dxa"/>
          </w:tcPr>
          <w:p w14:paraId="64ED3696" w14:textId="0EB2D490" w:rsidR="00B1361C" w:rsidRPr="00963849" w:rsidRDefault="00EC52D8" w:rsidP="00B1361C">
            <w:pPr>
              <w:tabs>
                <w:tab w:val="clear" w:pos="454"/>
                <w:tab w:val="left" w:pos="539"/>
              </w:tabs>
              <w:spacing w:line="240" w:lineRule="auto"/>
              <w:ind w:left="993" w:hanging="993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พัน</w:t>
            </w:r>
            <w:r w:rsidR="00B1361C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7B5411F3" w14:textId="0417BE0E" w:rsidR="00B1361C" w:rsidRPr="00963849" w:rsidRDefault="00EE2495" w:rsidP="0024075F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160,000</w:t>
            </w:r>
          </w:p>
        </w:tc>
        <w:tc>
          <w:tcPr>
            <w:tcW w:w="1392" w:type="dxa"/>
            <w:shd w:val="clear" w:color="auto" w:fill="auto"/>
          </w:tcPr>
          <w:p w14:paraId="634181F9" w14:textId="6C0E5A92" w:rsidR="00B1361C" w:rsidRPr="00963849" w:rsidRDefault="00EE2495" w:rsidP="00B1361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3242078" w14:textId="24C39F9E" w:rsidR="00B1361C" w:rsidRPr="00963849" w:rsidRDefault="00EE2495" w:rsidP="00B1361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160,000</w:t>
            </w:r>
          </w:p>
        </w:tc>
      </w:tr>
      <w:bookmarkEnd w:id="11"/>
      <w:bookmarkEnd w:id="12"/>
    </w:tbl>
    <w:p w14:paraId="64F9F5CB" w14:textId="77777777" w:rsidR="001720F4" w:rsidRPr="00963849" w:rsidRDefault="00172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17A8AA34" w14:textId="77777777" w:rsidR="0063344B" w:rsidRPr="00963849" w:rsidRDefault="0063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6B21DF78" w14:textId="77777777" w:rsidR="0063344B" w:rsidRPr="00963849" w:rsidRDefault="0063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0AD358EF" w14:textId="77777777" w:rsidR="0063344B" w:rsidRPr="00963849" w:rsidRDefault="0063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60C7F5AB" w14:textId="77777777" w:rsidR="0063344B" w:rsidRPr="00963849" w:rsidRDefault="0063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16555D4B" w14:textId="77777777" w:rsidR="0063344B" w:rsidRPr="00963849" w:rsidRDefault="0063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7171C827" w14:textId="77777777" w:rsidR="0063344B" w:rsidRPr="00963849" w:rsidRDefault="0063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07385751" w14:textId="77777777" w:rsidR="0063344B" w:rsidRPr="00963849" w:rsidRDefault="0063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4DA77127" w14:textId="77777777" w:rsidR="0063344B" w:rsidRPr="00963849" w:rsidRDefault="0063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1D8D1CE0" w14:textId="77777777" w:rsidR="0063344B" w:rsidRPr="00963849" w:rsidRDefault="0063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1FDB7DBD" w14:textId="77777777" w:rsidR="0063344B" w:rsidRPr="00963849" w:rsidRDefault="0063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63E56794" w14:textId="77777777" w:rsidR="0063344B" w:rsidRPr="00963849" w:rsidRDefault="0063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54321AE1" w14:textId="77777777" w:rsidR="0063344B" w:rsidRPr="00963849" w:rsidRDefault="0063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62869D29" w14:textId="77777777" w:rsidR="0063344B" w:rsidRPr="00963849" w:rsidRDefault="0063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26AAA2F3" w14:textId="77777777" w:rsidR="0063344B" w:rsidRPr="00963849" w:rsidRDefault="0063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7C385DE2" w14:textId="77777777" w:rsidR="0063344B" w:rsidRPr="00963849" w:rsidRDefault="0063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75F7C45C" w14:textId="77777777" w:rsidR="0063344B" w:rsidRPr="00963849" w:rsidRDefault="0063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321B75AB" w14:textId="77777777" w:rsidR="0063344B" w:rsidRPr="00963849" w:rsidRDefault="0063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135CC036" w14:textId="77777777" w:rsidR="0063344B" w:rsidRPr="00963849" w:rsidRDefault="0063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749DD189" w14:textId="77777777" w:rsidR="001720F4" w:rsidRPr="00963849" w:rsidRDefault="00172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cs/>
          <w:lang w:eastAsia="th-TH"/>
        </w:rPr>
      </w:pPr>
    </w:p>
    <w:p w14:paraId="4BAB08AC" w14:textId="7E576F99" w:rsidR="00BC1249" w:rsidRPr="00963849" w:rsidRDefault="00645126" w:rsidP="009A4A36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คดีฟ้องร้อง</w:t>
      </w:r>
    </w:p>
    <w:p w14:paraId="76C45A19" w14:textId="53082B71" w:rsidR="005405A7" w:rsidRPr="00963849" w:rsidRDefault="005405A7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B777FDD" w14:textId="2E97AF10" w:rsidR="00A1796E" w:rsidRPr="00963849" w:rsidRDefault="003D33A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บริษัท</w:t>
      </w:r>
      <w:r w:rsidR="0020563A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มีคดีความที่</w:t>
      </w:r>
      <w:r w:rsidR="00E32DA4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ค้างอยู่</w:t>
      </w:r>
      <w:r w:rsidR="00F9057A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61305F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ดังนี้</w:t>
      </w:r>
    </w:p>
    <w:p w14:paraId="72FDD4A9" w14:textId="26ED3ACE" w:rsidR="00C13671" w:rsidRPr="00963849" w:rsidRDefault="00C13671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2DAB9D21" w14:textId="77777777" w:rsidR="00CC211B" w:rsidRPr="00963849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single"/>
          <w:lang w:eastAsia="en-US"/>
        </w:rPr>
      </w:pPr>
      <w:r w:rsidRPr="00963849">
        <w:rPr>
          <w:rFonts w:ascii="Browallia New" w:eastAsia="Times New Roman" w:hAnsi="Browallia New" w:cs="Browallia New"/>
          <w:color w:val="auto"/>
          <w:sz w:val="28"/>
          <w:szCs w:val="28"/>
          <w:u w:val="single"/>
          <w:cs/>
          <w:lang w:eastAsia="en-US"/>
        </w:rPr>
        <w:t>คดีความเกี่ยวกับการซื้อขายหุ้น</w:t>
      </w:r>
    </w:p>
    <w:p w14:paraId="2BB7D19B" w14:textId="77777777" w:rsidR="00CC211B" w:rsidRPr="00963849" w:rsidRDefault="00CC211B" w:rsidP="00CC211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45F10040" w14:textId="3051EF67" w:rsidR="00CC211B" w:rsidRPr="00963849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เมื่อวันที่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17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กันยายน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2560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บริษัทถูกฟ้องร้องเป็นจำเลยร่วมกับผู้อื่นอีก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5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ราย โดยโจทก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275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ล้านบาท และชำระดอกเบี้ยอัตราร้อยละ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7.50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ต่อปี ของเงินต้นจำนวน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242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ล้านบาท ให้แก่โจทก์ ซึ่งเมื่อวันที่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30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เมษายน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2562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ศาลชั้นต้น</w:t>
      </w:r>
      <w:r w:rsidR="00B64C6D"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มีคำพิพากษาให้สัญญาซื้อขายหุ้นเป็นโมฆะ อย่างไรก็ตาม บริษัทไม่เห็นด้วยกับคำพิพากษาของศาลชั้นต้น</w:t>
      </w:r>
      <w:r w:rsidR="00612AA9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br/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จึงดำเนินการยื่นคำร้องคัดค้านต่อศาลอุทธรณ์</w:t>
      </w:r>
    </w:p>
    <w:p w14:paraId="49A36207" w14:textId="77777777" w:rsidR="00CC211B" w:rsidRPr="00963849" w:rsidRDefault="00CC211B" w:rsidP="00191A16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</w:p>
    <w:p w14:paraId="2B3F1B4F" w14:textId="4B0972F6" w:rsidR="00612AA9" w:rsidRPr="00963849" w:rsidRDefault="00CC211B" w:rsidP="00765061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เมื่อวันที่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12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มิถุนายน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2563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ศาลอุทธรณ์มีคำพิพากษายืนตามศาลชั้นต้น ซึ่งบริษัทไม่เห็นด้วยกับคำพิพากษาของ</w:t>
      </w:r>
      <w:r w:rsidR="00C10A9E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br/>
      </w:r>
      <w:r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ศาลอุทธรณ์ จึงได้ยื่นฎีกา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คัดค้าน</w:t>
      </w:r>
      <w:r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คำพิพากษาศาลอุทธรณ์เมื่อวันที่</w:t>
      </w:r>
      <w:r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 xml:space="preserve"> 16 </w:t>
      </w:r>
      <w:r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พฤศจิกายน</w:t>
      </w:r>
      <w:r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 xml:space="preserve"> 2563 </w:t>
      </w:r>
      <w:r w:rsidR="005D66E8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และเมื่อวันที่ </w:t>
      </w:r>
      <w:r w:rsidR="005D66E8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2</w:t>
      </w:r>
      <w:r w:rsidR="00DC481C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7</w:t>
      </w:r>
      <w:r w:rsidR="00DC481C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 ตุลาคม </w:t>
      </w:r>
      <w:r w:rsidR="00DC481C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2565</w:t>
      </w:r>
      <w:r w:rsidR="00DC481C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15508B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ศาลฎีกามีคำสั่งรับคำร้องขออนุญาตฎีกาและฎีกาของบริษัท </w:t>
      </w:r>
    </w:p>
    <w:p w14:paraId="104B8CF8" w14:textId="77777777" w:rsidR="001720F4" w:rsidRPr="00963849" w:rsidRDefault="001720F4" w:rsidP="00765061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009B6215" w14:textId="55CB93E5" w:rsidR="00356578" w:rsidRPr="00963849" w:rsidRDefault="00356578" w:rsidP="00356578">
      <w:pPr>
        <w:pStyle w:val="CordiaNew"/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ณ วันที่ </w:t>
      </w:r>
      <w:r w:rsidRPr="00963849">
        <w:rPr>
          <w:rFonts w:ascii="Browallia New" w:hAnsi="Browallia New" w:cs="Browallia New"/>
          <w:color w:val="auto"/>
          <w:sz w:val="27"/>
          <w:szCs w:val="27"/>
          <w:lang w:val="en-GB"/>
        </w:rPr>
        <w:t>3</w:t>
      </w:r>
      <w:r w:rsidR="00B42B10" w:rsidRPr="00963849">
        <w:rPr>
          <w:rFonts w:ascii="Browallia New" w:hAnsi="Browallia New" w:cs="Browallia New"/>
          <w:color w:val="auto"/>
          <w:sz w:val="27"/>
          <w:szCs w:val="27"/>
          <w:lang w:val="en-GB"/>
        </w:rPr>
        <w:t xml:space="preserve">0 </w:t>
      </w:r>
      <w:r w:rsidR="00F30011" w:rsidRPr="00963849">
        <w:rPr>
          <w:rFonts w:ascii="Browallia New" w:hAnsi="Browallia New" w:cs="Browallia New"/>
          <w:color w:val="auto"/>
          <w:sz w:val="27"/>
          <w:szCs w:val="27"/>
          <w:cs/>
          <w:lang w:val="en-GB"/>
        </w:rPr>
        <w:t>กันยายน</w:t>
      </w:r>
      <w:r w:rsidRPr="00963849">
        <w:rPr>
          <w:rFonts w:ascii="Browallia New" w:hAnsi="Browallia New" w:cs="Browallia New"/>
          <w:color w:val="auto"/>
          <w:sz w:val="27"/>
          <w:szCs w:val="27"/>
          <w:cs/>
          <w:lang w:val="en-GB"/>
        </w:rPr>
        <w:t xml:space="preserve"> </w:t>
      </w:r>
      <w:r w:rsidRPr="00963849">
        <w:rPr>
          <w:rFonts w:ascii="Browallia New" w:hAnsi="Browallia New" w:cs="Browallia New"/>
          <w:color w:val="auto"/>
          <w:sz w:val="27"/>
          <w:szCs w:val="27"/>
        </w:rPr>
        <w:t>2566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บริษัทมีเงินฝากธนาคารซึ่งธนาคารแจ้งว่าได้ถูกกรมบังคับคดีอายัดไว้จากคดีดังกล่าวจำนวน </w:t>
      </w:r>
      <w:r w:rsidR="00E21AED"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121.98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ล้านบาท ซึ่งจำนวนเงินดังกล่าวแสดงอยู่ภายใต้เงินฝากธนาคารที่มีข้อจำกัดการใช้ อย่างไรก็ตาม บริษัทยื่นคัดค้านการบังคับคดีของโจทก์และดำเนินคดีกับโจทก์ทั้งทางแพ่งและอาญา โดย เมื่อวันที่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1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กรกฎาคม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2564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บริษัทดำเนินคดีอาญากับโจทก์ เนื่องจากการกระทำของโจทก์เป็นการใช้สิทธิไม่สุจริตและไม่ชอบด้วยกฎหมาย</w:t>
      </w:r>
      <w:r w:rsidR="00041A5A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ซึ่งศาล</w:t>
      </w:r>
      <w:r w:rsidR="00FB44ED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มีคำสั่งประทับรับฟ้องคดีที่บริษัทฟ้องโจทก์ในคดีความเกี่ยวกับ</w:t>
      </w:r>
      <w:r w:rsidR="00BC57A5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การซื้อขายหุ้น เมื่อวันที่ </w:t>
      </w:r>
      <w:r w:rsidR="00BC57A5"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7 </w:t>
      </w:r>
      <w:r w:rsidR="00BC57A5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กุมภาพันธ์ </w:t>
      </w:r>
      <w:r w:rsidR="00BC57A5"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2566</w:t>
      </w:r>
    </w:p>
    <w:p w14:paraId="436DE9B3" w14:textId="22A4604B" w:rsidR="00356578" w:rsidRPr="00963849" w:rsidRDefault="00356578" w:rsidP="00AB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43975C5" w14:textId="24A3D705" w:rsidR="005422CA" w:rsidRPr="00963849" w:rsidRDefault="007F4FE6" w:rsidP="003A5AA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ผู้บริหารของบริษัทเชื่อมั่นว่าการซื้อขายหุ้นดังกล่าว ไม่มีการกระทำใดเป็นการกระทำที่ไม่สุจริตหรือไม่ถูกต้อง อีกทั้ง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ที่ปรึกษาทางกฎหมายมีความเห็นว่าบริษัทมีหลักฐานสำคัญที่จะโต้แย้งข้อกล่าวหาในการต่อสู้คดี และเชื่อมั่นว่าจะชนะคดี ดังนั้น เพื่อให้การดำเนินการของบริษัทสอดคล้องกับแนวทางการต่อสู้คดี บริษัทจึงไม่ได้บันทึกหนี้สินที่อาจจะเกิดขึ้นจากคดีดังกล่าวในงบการเงิน ปัจจุบันคดีเกี่ยวกับการซื้อขายหุ้นดังกล่าวอยู่ระหว่างการพิจารณาของศาลฎีกา</w:t>
      </w:r>
      <w:r w:rsidR="00CC211B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</w:p>
    <w:p w14:paraId="0F862EEA" w14:textId="112813D9" w:rsidR="00970CB1" w:rsidRPr="00963849" w:rsidRDefault="00970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E4EDE87" w14:textId="77777777" w:rsidR="00CC211B" w:rsidRPr="00963849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single"/>
          <w:lang w:eastAsia="en-US"/>
        </w:rPr>
      </w:pPr>
      <w:r w:rsidRPr="00963849">
        <w:rPr>
          <w:rFonts w:ascii="Browallia New" w:eastAsia="Times New Roman" w:hAnsi="Browallia New" w:cs="Browallia New"/>
          <w:color w:val="auto"/>
          <w:sz w:val="28"/>
          <w:szCs w:val="28"/>
          <w:u w:val="single"/>
          <w:cs/>
          <w:lang w:eastAsia="en-US"/>
        </w:rPr>
        <w:t>คดีความเกี่ยวกับเรื่องการซื้อขายที่ดินพร้อมสิ่งปลูกสร้างและการจำนอง</w:t>
      </w:r>
    </w:p>
    <w:p w14:paraId="52BBA959" w14:textId="77777777" w:rsidR="00CC211B" w:rsidRPr="00963849" w:rsidRDefault="00CC211B" w:rsidP="00CC211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</w:p>
    <w:p w14:paraId="5CE30D15" w14:textId="77777777" w:rsidR="00286A4C" w:rsidRPr="00963849" w:rsidRDefault="00CC211B" w:rsidP="00B42CC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5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มีนาคม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2565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บริษัท พร้อมด้วยบุคคลอื่นอีก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val="en-AU" w:eastAsia="en-US"/>
        </w:rPr>
        <w:t xml:space="preserve">3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ราย ถูกโจทก์ฟ้องเป็นคดีแพ่งให้ศาลมีคำสั่งเพิกถอนการ</w:t>
      </w:r>
      <w:r w:rsidR="00154717"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จดทะเบียนโอนกรรมสิทธิ์ในที่ดินพร้อมสิ่งปลูกสร้างของบริษัท ตามสัญญาซื้อขายที่ดิน ฉบับวันที่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31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มีนาคม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2563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154717"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และขอให้เพิกถอนการจำนองที่ดินพร้อมสิ่งปลูกสร้าง กับเจ้าหนี้สถาบันการเงินแห่งหนึ่ง </w:t>
      </w:r>
    </w:p>
    <w:p w14:paraId="0CCF434D" w14:textId="77777777" w:rsidR="00196DE3" w:rsidRPr="00963849" w:rsidRDefault="00196DE3" w:rsidP="00B42CC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4D86ECA7" w14:textId="112D989F" w:rsidR="00CC211B" w:rsidRPr="00963849" w:rsidRDefault="00AA3705" w:rsidP="00B42CC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19 </w:t>
      </w:r>
      <w:r w:rsidR="000E5E94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กันยายน</w:t>
      </w:r>
      <w:r w:rsidR="009C5B84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9C5B84"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2566 </w:t>
      </w:r>
      <w:r w:rsidR="005F3E15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ศาล</w:t>
      </w:r>
      <w:r w:rsidR="00196DE3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ชั้นต้น</w:t>
      </w:r>
      <w:r w:rsidR="00E75CCD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ได้มีคำพิพากษายกฟ้อง</w:t>
      </w:r>
      <w:r w:rsidR="000850EE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โจทก์ เนื่องจากโจท</w:t>
      </w:r>
      <w:r w:rsidR="00D118D9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ก์</w:t>
      </w:r>
      <w:r w:rsidR="00865704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ไม่มีหลักฐาน</w:t>
      </w:r>
      <w:r w:rsidR="00A07905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มาสนับสนุนคำฟ้องของโจทก์</w:t>
      </w:r>
      <w:r w:rsidR="00E75CCD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</w:p>
    <w:sectPr w:rsidR="00CC211B" w:rsidRPr="00963849" w:rsidSect="000909D2">
      <w:footerReference w:type="default" r:id="rId11"/>
      <w:pgSz w:w="11909" w:h="16834" w:code="9"/>
      <w:pgMar w:top="1260" w:right="1019" w:bottom="360" w:left="1418" w:header="720" w:footer="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7FBAA" w14:textId="77777777" w:rsidR="00B62BEA" w:rsidRDefault="00B62BEA">
      <w:r>
        <w:separator/>
      </w:r>
    </w:p>
  </w:endnote>
  <w:endnote w:type="continuationSeparator" w:id="0">
    <w:p w14:paraId="3B431E72" w14:textId="77777777" w:rsidR="00B62BEA" w:rsidRDefault="00B62BEA">
      <w:r>
        <w:continuationSeparator/>
      </w:r>
    </w:p>
  </w:endnote>
  <w:endnote w:type="continuationNotice" w:id="1">
    <w:p w14:paraId="5A2CB41B" w14:textId="77777777" w:rsidR="00B62BEA" w:rsidRDefault="00B62BE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885473"/>
      <w:docPartObj>
        <w:docPartGallery w:val="Page Numbers (Bottom of Page)"/>
        <w:docPartUnique/>
      </w:docPartObj>
    </w:sdtPr>
    <w:sdtEndPr>
      <w:rPr>
        <w:rFonts w:ascii="Browallia New" w:hAnsi="Browallia New" w:cs="Browallia New" w:hint="cs"/>
        <w:noProof/>
        <w:sz w:val="28"/>
        <w:szCs w:val="28"/>
      </w:rPr>
    </w:sdtEndPr>
    <w:sdtContent>
      <w:p w14:paraId="65043D87" w14:textId="00FE8E07" w:rsidR="0010563A" w:rsidRDefault="0010563A" w:rsidP="007B0FCE">
        <w:pPr>
          <w:pStyle w:val="Footer"/>
          <w:rPr>
            <w:rFonts w:ascii="Browallia New" w:hAnsi="Browallia New" w:cs="Browallia New"/>
            <w:noProof/>
            <w:sz w:val="28"/>
            <w:szCs w:val="28"/>
          </w:rPr>
        </w:pPr>
        <w:r w:rsidRPr="007B0FCE">
          <w:rPr>
            <w:rFonts w:ascii="Browallia New" w:hAnsi="Browallia New" w:cs="Browallia New" w:hint="cs"/>
            <w:sz w:val="28"/>
            <w:szCs w:val="28"/>
          </w:rPr>
          <w:t>________________________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กรรมการ</w:t>
        </w:r>
        <w:r>
          <w:rPr>
            <w:rFonts w:hint="cs"/>
            <w:cs/>
          </w:rPr>
          <w:t xml:space="preserve">      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                              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  </w: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begin"/>
        </w:r>
        <w:r w:rsidRPr="00B5115E">
          <w:rPr>
            <w:rFonts w:ascii="Browallia New" w:hAnsi="Browallia New" w:cs="Browallia New" w:hint="cs"/>
            <w:sz w:val="28"/>
            <w:szCs w:val="28"/>
          </w:rPr>
          <w:instrText xml:space="preserve"> PAGE   \* MERGEFORMAT </w:instrTex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30</w:t>
        </w:r>
        <w:r w:rsidRPr="00B5115E">
          <w:rPr>
            <w:rFonts w:ascii="Browallia New" w:hAnsi="Browallia New" w:cs="Browallia New" w:hint="cs"/>
            <w:noProof/>
            <w:sz w:val="28"/>
            <w:szCs w:val="28"/>
          </w:rPr>
          <w:fldChar w:fldCharType="end"/>
        </w:r>
      </w:p>
      <w:p w14:paraId="5E1FBA09" w14:textId="1010EB1D" w:rsidR="0010563A" w:rsidRPr="00B5115E" w:rsidRDefault="0010563A" w:rsidP="007B0FCE">
        <w:pPr>
          <w:pStyle w:val="Footer"/>
          <w:rPr>
            <w:rFonts w:ascii="Browallia New" w:hAnsi="Browallia New" w:cs="Browallia New"/>
            <w:sz w:val="28"/>
            <w:szCs w:val="28"/>
          </w:rPr>
        </w:pPr>
        <w:r>
          <w:rPr>
            <w:rFonts w:ascii="Browallia New" w:hAnsi="Browallia New" w:cs="Browallia New"/>
            <w:noProof/>
            <w:sz w:val="28"/>
            <w:szCs w:val="28"/>
          </w:rPr>
          <w:t>(                                     )</w:t>
        </w:r>
      </w:p>
    </w:sdtContent>
  </w:sdt>
  <w:p w14:paraId="7E777565" w14:textId="3FD15E69" w:rsidR="0010563A" w:rsidRPr="00145EC5" w:rsidRDefault="0010563A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8702E" w14:textId="77777777" w:rsidR="00B62BEA" w:rsidRDefault="00B62BEA">
      <w:r>
        <w:separator/>
      </w:r>
    </w:p>
  </w:footnote>
  <w:footnote w:type="continuationSeparator" w:id="0">
    <w:p w14:paraId="6F21FDC6" w14:textId="77777777" w:rsidR="00B62BEA" w:rsidRDefault="00B62BEA">
      <w:r>
        <w:continuationSeparator/>
      </w:r>
    </w:p>
  </w:footnote>
  <w:footnote w:type="continuationNotice" w:id="1">
    <w:p w14:paraId="677F99F7" w14:textId="77777777" w:rsidR="00B62BEA" w:rsidRDefault="00B62BEA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23"/>
        </w:tabs>
        <w:ind w:left="1723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8BC3D7D"/>
    <w:multiLevelType w:val="hybridMultilevel"/>
    <w:tmpl w:val="4A6C9AA6"/>
    <w:lvl w:ilvl="0" w:tplc="18805B54">
      <w:start w:val="1"/>
      <w:numFmt w:val="decimal"/>
      <w:lvlText w:val="20.%1"/>
      <w:lvlJc w:val="left"/>
      <w:pPr>
        <w:ind w:left="72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555F7"/>
    <w:multiLevelType w:val="hybridMultilevel"/>
    <w:tmpl w:val="4154AEDE"/>
    <w:lvl w:ilvl="0" w:tplc="2836F322">
      <w:start w:val="1"/>
      <w:numFmt w:val="decimal"/>
      <w:lvlText w:val="23.%1"/>
      <w:lvlJc w:val="left"/>
      <w:pPr>
        <w:ind w:left="1716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36" w:hanging="360"/>
      </w:pPr>
    </w:lvl>
    <w:lvl w:ilvl="2" w:tplc="0409001B" w:tentative="1">
      <w:start w:val="1"/>
      <w:numFmt w:val="lowerRoman"/>
      <w:lvlText w:val="%3."/>
      <w:lvlJc w:val="right"/>
      <w:pPr>
        <w:ind w:left="3156" w:hanging="180"/>
      </w:pPr>
    </w:lvl>
    <w:lvl w:ilvl="3" w:tplc="0409000F" w:tentative="1">
      <w:start w:val="1"/>
      <w:numFmt w:val="decimal"/>
      <w:lvlText w:val="%4."/>
      <w:lvlJc w:val="left"/>
      <w:pPr>
        <w:ind w:left="3876" w:hanging="360"/>
      </w:pPr>
    </w:lvl>
    <w:lvl w:ilvl="4" w:tplc="04090019" w:tentative="1">
      <w:start w:val="1"/>
      <w:numFmt w:val="lowerLetter"/>
      <w:lvlText w:val="%5."/>
      <w:lvlJc w:val="left"/>
      <w:pPr>
        <w:ind w:left="4596" w:hanging="360"/>
      </w:pPr>
    </w:lvl>
    <w:lvl w:ilvl="5" w:tplc="0409001B" w:tentative="1">
      <w:start w:val="1"/>
      <w:numFmt w:val="lowerRoman"/>
      <w:lvlText w:val="%6."/>
      <w:lvlJc w:val="right"/>
      <w:pPr>
        <w:ind w:left="5316" w:hanging="180"/>
      </w:pPr>
    </w:lvl>
    <w:lvl w:ilvl="6" w:tplc="0409000F" w:tentative="1">
      <w:start w:val="1"/>
      <w:numFmt w:val="decimal"/>
      <w:lvlText w:val="%7."/>
      <w:lvlJc w:val="left"/>
      <w:pPr>
        <w:ind w:left="6036" w:hanging="360"/>
      </w:pPr>
    </w:lvl>
    <w:lvl w:ilvl="7" w:tplc="04090019" w:tentative="1">
      <w:start w:val="1"/>
      <w:numFmt w:val="lowerLetter"/>
      <w:lvlText w:val="%8."/>
      <w:lvlJc w:val="left"/>
      <w:pPr>
        <w:ind w:left="6756" w:hanging="360"/>
      </w:pPr>
    </w:lvl>
    <w:lvl w:ilvl="8" w:tplc="040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12" w15:restartNumberingAfterBreak="0">
    <w:nsid w:val="14496D0F"/>
    <w:multiLevelType w:val="hybridMultilevel"/>
    <w:tmpl w:val="F418D690"/>
    <w:lvl w:ilvl="0" w:tplc="EBF46E74">
      <w:start w:val="1"/>
      <w:numFmt w:val="decimal"/>
      <w:lvlText w:val="22.%1"/>
      <w:lvlJc w:val="left"/>
      <w:pPr>
        <w:ind w:left="157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266E17"/>
    <w:multiLevelType w:val="hybridMultilevel"/>
    <w:tmpl w:val="6E02B73E"/>
    <w:lvl w:ilvl="0" w:tplc="D864070E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7D20DFC"/>
    <w:multiLevelType w:val="hybridMultilevel"/>
    <w:tmpl w:val="BA560A2E"/>
    <w:lvl w:ilvl="0" w:tplc="719E42EC">
      <w:numFmt w:val="bullet"/>
      <w:lvlText w:val="-"/>
      <w:lvlJc w:val="left"/>
      <w:pPr>
        <w:ind w:left="78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1AB11B8F"/>
    <w:multiLevelType w:val="hybridMultilevel"/>
    <w:tmpl w:val="FE8C0914"/>
    <w:lvl w:ilvl="0" w:tplc="3B8AAE90">
      <w:start w:val="1"/>
      <w:numFmt w:val="decimal"/>
      <w:lvlText w:val="26.%1"/>
      <w:lvlJc w:val="left"/>
      <w:pPr>
        <w:ind w:left="1778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20F76B18"/>
    <w:multiLevelType w:val="multilevel"/>
    <w:tmpl w:val="3C7A9DE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6.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21C777E7"/>
    <w:multiLevelType w:val="hybridMultilevel"/>
    <w:tmpl w:val="95D6A39C"/>
    <w:lvl w:ilvl="0" w:tplc="171008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E134AB3"/>
    <w:multiLevelType w:val="multilevel"/>
    <w:tmpl w:val="8BF01B2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2F0703A"/>
    <w:multiLevelType w:val="hybridMultilevel"/>
    <w:tmpl w:val="0AAEEF4A"/>
    <w:lvl w:ilvl="0" w:tplc="F0987D00">
      <w:start w:val="1"/>
      <w:numFmt w:val="decimal"/>
      <w:lvlText w:val="22.%1"/>
      <w:lvlJc w:val="left"/>
      <w:pPr>
        <w:ind w:left="720" w:hanging="360"/>
      </w:pPr>
      <w:rPr>
        <w:rFonts w:cs="Times New Roman"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2958A2"/>
    <w:multiLevelType w:val="multilevel"/>
    <w:tmpl w:val="2D928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45E3288"/>
    <w:multiLevelType w:val="hybridMultilevel"/>
    <w:tmpl w:val="B8E6D2D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A1C7BF1"/>
    <w:multiLevelType w:val="hybridMultilevel"/>
    <w:tmpl w:val="44889EDC"/>
    <w:lvl w:ilvl="0" w:tplc="F0F0B51A">
      <w:start w:val="15"/>
      <w:numFmt w:val="bullet"/>
      <w:lvlText w:val="-"/>
      <w:lvlJc w:val="left"/>
      <w:pPr>
        <w:ind w:left="786" w:hanging="360"/>
      </w:pPr>
      <w:rPr>
        <w:rFonts w:ascii="BrowalliaUPC" w:eastAsia="Times New Roman" w:hAnsi="BrowalliaUPC" w:cs="BrowalliaUPC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 w15:restartNumberingAfterBreak="0">
    <w:nsid w:val="3A4405B4"/>
    <w:multiLevelType w:val="multilevel"/>
    <w:tmpl w:val="72DCEE2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353" w:hanging="360"/>
      </w:pPr>
      <w:rPr>
        <w:rFonts w:cs="Times New Roman"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3B10235B"/>
    <w:multiLevelType w:val="hybridMultilevel"/>
    <w:tmpl w:val="3F48F6BE"/>
    <w:lvl w:ilvl="0" w:tplc="0809000F">
      <w:start w:val="1"/>
      <w:numFmt w:val="decimal"/>
      <w:lvlText w:val="%1.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3BF86193"/>
    <w:multiLevelType w:val="hybridMultilevel"/>
    <w:tmpl w:val="E0781682"/>
    <w:lvl w:ilvl="0" w:tplc="CB2C0478">
      <w:start w:val="1"/>
      <w:numFmt w:val="decimal"/>
      <w:lvlText w:val="2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0" w15:restartNumberingAfterBreak="0">
    <w:nsid w:val="3F9D2C0C"/>
    <w:multiLevelType w:val="multilevel"/>
    <w:tmpl w:val="B8EE1E78"/>
    <w:lvl w:ilvl="0">
      <w:start w:val="26"/>
      <w:numFmt w:val="decimal"/>
      <w:lvlText w:val="%1"/>
      <w:lvlJc w:val="left"/>
      <w:pPr>
        <w:ind w:left="372" w:hanging="372"/>
      </w:pPr>
      <w:rPr>
        <w:rFonts w:cstheme="minorBidi" w:hint="default"/>
      </w:rPr>
    </w:lvl>
    <w:lvl w:ilvl="1">
      <w:start w:val="1"/>
      <w:numFmt w:val="decimal"/>
      <w:lvlText w:val="27.%2"/>
      <w:lvlJc w:val="left"/>
      <w:pPr>
        <w:ind w:left="798" w:hanging="372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theme="minorBidi" w:hint="default"/>
      </w:rPr>
    </w:lvl>
  </w:abstractNum>
  <w:abstractNum w:abstractNumId="31" w15:restartNumberingAfterBreak="0">
    <w:nsid w:val="442E694C"/>
    <w:multiLevelType w:val="multilevel"/>
    <w:tmpl w:val="F3BC21FC"/>
    <w:lvl w:ilvl="0">
      <w:start w:val="1"/>
      <w:numFmt w:val="decimal"/>
      <w:lvlText w:val="27.%1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47F6682A"/>
    <w:multiLevelType w:val="hybridMultilevel"/>
    <w:tmpl w:val="6BBA21F4"/>
    <w:lvl w:ilvl="0" w:tplc="F6748034">
      <w:start w:val="1"/>
      <w:numFmt w:val="decimal"/>
      <w:lvlText w:val="4.%1"/>
      <w:lvlJc w:val="left"/>
      <w:pPr>
        <w:ind w:left="1080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87F6A97"/>
    <w:multiLevelType w:val="multilevel"/>
    <w:tmpl w:val="F74CBC58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83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4" w15:restartNumberingAfterBreak="0">
    <w:nsid w:val="4BAD021C"/>
    <w:multiLevelType w:val="multilevel"/>
    <w:tmpl w:val="59E2C1B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0A76D9C"/>
    <w:multiLevelType w:val="hybridMultilevel"/>
    <w:tmpl w:val="AB8CB93C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6" w15:restartNumberingAfterBreak="0">
    <w:nsid w:val="52292476"/>
    <w:multiLevelType w:val="hybridMultilevel"/>
    <w:tmpl w:val="DCDC6C14"/>
    <w:lvl w:ilvl="0" w:tplc="63EE0C50">
      <w:start w:val="1"/>
      <w:numFmt w:val="decimal"/>
      <w:lvlText w:val="1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554F0524"/>
    <w:multiLevelType w:val="multilevel"/>
    <w:tmpl w:val="192AAFE6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7"/>
      <w:numFmt w:val="bullet"/>
      <w:lvlText w:val="-"/>
      <w:lvlJc w:val="left"/>
      <w:pPr>
        <w:ind w:left="1170" w:hanging="360"/>
      </w:pPr>
      <w:rPr>
        <w:rFonts w:ascii="Garamond" w:eastAsia="Times New Roman" w:hAnsi="Garamond" w:cs="Angsana New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55E0459C"/>
    <w:multiLevelType w:val="hybridMultilevel"/>
    <w:tmpl w:val="8EA861C0"/>
    <w:lvl w:ilvl="0" w:tplc="A1EA2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B4D70E">
      <w:start w:val="1"/>
      <w:numFmt w:val="decimal"/>
      <w:lvlText w:val="3.2.%2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2B26CC"/>
    <w:multiLevelType w:val="multilevel"/>
    <w:tmpl w:val="EF2ABCD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2D7FEE"/>
    <w:multiLevelType w:val="hybridMultilevel"/>
    <w:tmpl w:val="27065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4173AC"/>
    <w:multiLevelType w:val="multilevel"/>
    <w:tmpl w:val="C51C64E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9506475"/>
    <w:multiLevelType w:val="hybridMultilevel"/>
    <w:tmpl w:val="48EAC6DE"/>
    <w:lvl w:ilvl="0" w:tplc="8214ADD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6D577FF3"/>
    <w:multiLevelType w:val="multilevel"/>
    <w:tmpl w:val="CB1C7CF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46" w15:restartNumberingAfterBreak="0">
    <w:nsid w:val="6D883A9D"/>
    <w:multiLevelType w:val="hybridMultilevel"/>
    <w:tmpl w:val="35EE41F2"/>
    <w:lvl w:ilvl="0" w:tplc="457032C0">
      <w:numFmt w:val="bullet"/>
      <w:lvlText w:val="-"/>
      <w:lvlJc w:val="left"/>
      <w:pPr>
        <w:ind w:left="720" w:hanging="360"/>
      </w:pPr>
      <w:rPr>
        <w:rFonts w:ascii="BrowalliaUPC" w:eastAsia="Times New Roman" w:hAnsi="BrowalliaUPC" w:cs="BrowalliaUPC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DA82184"/>
    <w:multiLevelType w:val="hybridMultilevel"/>
    <w:tmpl w:val="C296979A"/>
    <w:lvl w:ilvl="0" w:tplc="E2AEB4F6">
      <w:numFmt w:val="bullet"/>
      <w:lvlText w:val="-"/>
      <w:lvlJc w:val="left"/>
      <w:pPr>
        <w:ind w:left="78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8" w15:restartNumberingAfterBreak="0">
    <w:nsid w:val="726A27C3"/>
    <w:multiLevelType w:val="multilevel"/>
    <w:tmpl w:val="1E3E91F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Browallia New" w:hAnsi="Browallia New" w:cs="Browallia New" w:hint="cs"/>
        <w:sz w:val="28"/>
        <w:szCs w:val="28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9" w15:restartNumberingAfterBreak="0">
    <w:nsid w:val="73CA4C0B"/>
    <w:multiLevelType w:val="multilevel"/>
    <w:tmpl w:val="D7EC000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080" w:hanging="360"/>
      </w:pPr>
      <w:rPr>
        <w:rFonts w:hint="default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0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7D9B64D9"/>
    <w:multiLevelType w:val="multilevel"/>
    <w:tmpl w:val="5C4C532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2" w15:restartNumberingAfterBreak="0">
    <w:nsid w:val="7FEBD875"/>
    <w:multiLevelType w:val="hybridMultilevel"/>
    <w:tmpl w:val="1BC0EAF8"/>
    <w:lvl w:ilvl="0" w:tplc="BF384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1A19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80EB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FCD3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7E60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2A4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70DA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FE2B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DAB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3211762">
    <w:abstractNumId w:val="52"/>
  </w:num>
  <w:num w:numId="2" w16cid:durableId="1045837232">
    <w:abstractNumId w:val="6"/>
  </w:num>
  <w:num w:numId="3" w16cid:durableId="112331446">
    <w:abstractNumId w:val="5"/>
  </w:num>
  <w:num w:numId="4" w16cid:durableId="2142453065">
    <w:abstractNumId w:val="9"/>
  </w:num>
  <w:num w:numId="5" w16cid:durableId="1701083930">
    <w:abstractNumId w:val="7"/>
  </w:num>
  <w:num w:numId="6" w16cid:durableId="2060787801">
    <w:abstractNumId w:val="8"/>
  </w:num>
  <w:num w:numId="7" w16cid:durableId="575093176">
    <w:abstractNumId w:val="3"/>
  </w:num>
  <w:num w:numId="8" w16cid:durableId="1019702194">
    <w:abstractNumId w:val="2"/>
  </w:num>
  <w:num w:numId="9" w16cid:durableId="1930456564">
    <w:abstractNumId w:val="0"/>
  </w:num>
  <w:num w:numId="10" w16cid:durableId="1990599318">
    <w:abstractNumId w:val="1"/>
  </w:num>
  <w:num w:numId="11" w16cid:durableId="2049065662">
    <w:abstractNumId w:val="4"/>
  </w:num>
  <w:num w:numId="12" w16cid:durableId="976835449">
    <w:abstractNumId w:val="25"/>
  </w:num>
  <w:num w:numId="13" w16cid:durableId="2029521535">
    <w:abstractNumId w:val="18"/>
  </w:num>
  <w:num w:numId="14" w16cid:durableId="761991990">
    <w:abstractNumId w:val="43"/>
  </w:num>
  <w:num w:numId="15" w16cid:durableId="1270968838">
    <w:abstractNumId w:val="21"/>
  </w:num>
  <w:num w:numId="16" w16cid:durableId="1519343597">
    <w:abstractNumId w:val="29"/>
  </w:num>
  <w:num w:numId="17" w16cid:durableId="2131699985">
    <w:abstractNumId w:val="48"/>
  </w:num>
  <w:num w:numId="18" w16cid:durableId="579369346">
    <w:abstractNumId w:val="50"/>
  </w:num>
  <w:num w:numId="19" w16cid:durableId="1081608345">
    <w:abstractNumId w:val="39"/>
  </w:num>
  <w:num w:numId="20" w16cid:durableId="633414197">
    <w:abstractNumId w:val="36"/>
  </w:num>
  <w:num w:numId="21" w16cid:durableId="17437181">
    <w:abstractNumId w:val="35"/>
  </w:num>
  <w:num w:numId="22" w16cid:durableId="1897548352">
    <w:abstractNumId w:val="49"/>
  </w:num>
  <w:num w:numId="23" w16cid:durableId="1714770377">
    <w:abstractNumId w:val="28"/>
  </w:num>
  <w:num w:numId="24" w16cid:durableId="18894218">
    <w:abstractNumId w:val="51"/>
  </w:num>
  <w:num w:numId="25" w16cid:durableId="1065641445">
    <w:abstractNumId w:val="19"/>
  </w:num>
  <w:num w:numId="26" w16cid:durableId="1157918657">
    <w:abstractNumId w:val="26"/>
  </w:num>
  <w:num w:numId="27" w16cid:durableId="664432913">
    <w:abstractNumId w:val="40"/>
  </w:num>
  <w:num w:numId="28" w16cid:durableId="692077931">
    <w:abstractNumId w:val="16"/>
  </w:num>
  <w:num w:numId="29" w16cid:durableId="732391434">
    <w:abstractNumId w:val="15"/>
  </w:num>
  <w:num w:numId="30" w16cid:durableId="318046978">
    <w:abstractNumId w:val="34"/>
  </w:num>
  <w:num w:numId="31" w16cid:durableId="1564561703">
    <w:abstractNumId w:val="10"/>
  </w:num>
  <w:num w:numId="32" w16cid:durableId="1181318011">
    <w:abstractNumId w:val="46"/>
  </w:num>
  <w:num w:numId="33" w16cid:durableId="1003122510">
    <w:abstractNumId w:val="30"/>
  </w:num>
  <w:num w:numId="34" w16cid:durableId="1150636015">
    <w:abstractNumId w:val="22"/>
  </w:num>
  <w:num w:numId="35" w16cid:durableId="2097941503">
    <w:abstractNumId w:val="13"/>
  </w:num>
  <w:num w:numId="36" w16cid:durableId="1279526264">
    <w:abstractNumId w:val="41"/>
  </w:num>
  <w:num w:numId="37" w16cid:durableId="1378503369">
    <w:abstractNumId w:val="27"/>
  </w:num>
  <w:num w:numId="38" w16cid:durableId="475032343">
    <w:abstractNumId w:val="12"/>
  </w:num>
  <w:num w:numId="39" w16cid:durableId="1015501439">
    <w:abstractNumId w:val="17"/>
  </w:num>
  <w:num w:numId="40" w16cid:durableId="1186214859">
    <w:abstractNumId w:val="44"/>
  </w:num>
  <w:num w:numId="41" w16cid:durableId="1895462682">
    <w:abstractNumId w:val="42"/>
  </w:num>
  <w:num w:numId="42" w16cid:durableId="2015836046">
    <w:abstractNumId w:val="11"/>
  </w:num>
  <w:num w:numId="43" w16cid:durableId="627929569">
    <w:abstractNumId w:val="31"/>
  </w:num>
  <w:num w:numId="44" w16cid:durableId="425931346">
    <w:abstractNumId w:val="24"/>
  </w:num>
  <w:num w:numId="45" w16cid:durableId="1181626537">
    <w:abstractNumId w:val="32"/>
  </w:num>
  <w:num w:numId="46" w16cid:durableId="395588228">
    <w:abstractNumId w:val="23"/>
  </w:num>
  <w:num w:numId="47" w16cid:durableId="2012564484">
    <w:abstractNumId w:val="37"/>
  </w:num>
  <w:num w:numId="48" w16cid:durableId="63066865">
    <w:abstractNumId w:val="20"/>
  </w:num>
  <w:num w:numId="49" w16cid:durableId="530996090">
    <w:abstractNumId w:val="38"/>
  </w:num>
  <w:num w:numId="50" w16cid:durableId="1168520345">
    <w:abstractNumId w:val="33"/>
  </w:num>
  <w:num w:numId="51" w16cid:durableId="286205628">
    <w:abstractNumId w:val="45"/>
  </w:num>
  <w:num w:numId="52" w16cid:durableId="1777215776">
    <w:abstractNumId w:val="47"/>
  </w:num>
  <w:num w:numId="53" w16cid:durableId="1802964710">
    <w:abstractNumId w:val="1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20C"/>
    <w:rsid w:val="00000214"/>
    <w:rsid w:val="0000063B"/>
    <w:rsid w:val="000006B0"/>
    <w:rsid w:val="00001054"/>
    <w:rsid w:val="00001128"/>
    <w:rsid w:val="0000119F"/>
    <w:rsid w:val="00001232"/>
    <w:rsid w:val="00001470"/>
    <w:rsid w:val="000014A6"/>
    <w:rsid w:val="0000182F"/>
    <w:rsid w:val="00001A6E"/>
    <w:rsid w:val="00001D67"/>
    <w:rsid w:val="00001E0A"/>
    <w:rsid w:val="00002021"/>
    <w:rsid w:val="00002392"/>
    <w:rsid w:val="000024D4"/>
    <w:rsid w:val="0000254D"/>
    <w:rsid w:val="00002897"/>
    <w:rsid w:val="00002931"/>
    <w:rsid w:val="00002C65"/>
    <w:rsid w:val="00002D3E"/>
    <w:rsid w:val="00002ECA"/>
    <w:rsid w:val="000032BF"/>
    <w:rsid w:val="000035E7"/>
    <w:rsid w:val="0000366C"/>
    <w:rsid w:val="000037C4"/>
    <w:rsid w:val="000038E7"/>
    <w:rsid w:val="00003901"/>
    <w:rsid w:val="00003942"/>
    <w:rsid w:val="00003AF5"/>
    <w:rsid w:val="00003B27"/>
    <w:rsid w:val="00003B9D"/>
    <w:rsid w:val="00003C2C"/>
    <w:rsid w:val="00003C35"/>
    <w:rsid w:val="00003C6D"/>
    <w:rsid w:val="00003FE4"/>
    <w:rsid w:val="00004144"/>
    <w:rsid w:val="000045E5"/>
    <w:rsid w:val="000045FF"/>
    <w:rsid w:val="00004863"/>
    <w:rsid w:val="00004D19"/>
    <w:rsid w:val="00004E3E"/>
    <w:rsid w:val="00005398"/>
    <w:rsid w:val="0000542A"/>
    <w:rsid w:val="0000552C"/>
    <w:rsid w:val="000056B1"/>
    <w:rsid w:val="00005803"/>
    <w:rsid w:val="000058EE"/>
    <w:rsid w:val="00005AC7"/>
    <w:rsid w:val="00005BDB"/>
    <w:rsid w:val="00005C37"/>
    <w:rsid w:val="00005CB8"/>
    <w:rsid w:val="00005D10"/>
    <w:rsid w:val="00005DA8"/>
    <w:rsid w:val="0000601F"/>
    <w:rsid w:val="0000603F"/>
    <w:rsid w:val="00006164"/>
    <w:rsid w:val="00006551"/>
    <w:rsid w:val="000065BF"/>
    <w:rsid w:val="000066A5"/>
    <w:rsid w:val="000067D5"/>
    <w:rsid w:val="00006BC2"/>
    <w:rsid w:val="00006C77"/>
    <w:rsid w:val="00006D89"/>
    <w:rsid w:val="00007036"/>
    <w:rsid w:val="000071D3"/>
    <w:rsid w:val="0000733C"/>
    <w:rsid w:val="00007352"/>
    <w:rsid w:val="00007362"/>
    <w:rsid w:val="000073AE"/>
    <w:rsid w:val="000075EF"/>
    <w:rsid w:val="0000797E"/>
    <w:rsid w:val="00007AAC"/>
    <w:rsid w:val="00007BD1"/>
    <w:rsid w:val="00007DC6"/>
    <w:rsid w:val="00007E09"/>
    <w:rsid w:val="00007EF2"/>
    <w:rsid w:val="00010317"/>
    <w:rsid w:val="0001041F"/>
    <w:rsid w:val="00010491"/>
    <w:rsid w:val="00010502"/>
    <w:rsid w:val="0001050F"/>
    <w:rsid w:val="0001083F"/>
    <w:rsid w:val="0001095A"/>
    <w:rsid w:val="00010B43"/>
    <w:rsid w:val="00010BB6"/>
    <w:rsid w:val="00010C2E"/>
    <w:rsid w:val="00010E03"/>
    <w:rsid w:val="00011036"/>
    <w:rsid w:val="000111BE"/>
    <w:rsid w:val="000112CB"/>
    <w:rsid w:val="00011501"/>
    <w:rsid w:val="0001153C"/>
    <w:rsid w:val="000116CE"/>
    <w:rsid w:val="00011777"/>
    <w:rsid w:val="000117CD"/>
    <w:rsid w:val="00011BC8"/>
    <w:rsid w:val="00011C79"/>
    <w:rsid w:val="00011CEE"/>
    <w:rsid w:val="00012144"/>
    <w:rsid w:val="00012557"/>
    <w:rsid w:val="000125CA"/>
    <w:rsid w:val="000125F7"/>
    <w:rsid w:val="000126D2"/>
    <w:rsid w:val="00012810"/>
    <w:rsid w:val="00012983"/>
    <w:rsid w:val="000129E1"/>
    <w:rsid w:val="00012DD1"/>
    <w:rsid w:val="00012F2A"/>
    <w:rsid w:val="0001327B"/>
    <w:rsid w:val="0001339A"/>
    <w:rsid w:val="000134D7"/>
    <w:rsid w:val="000135E2"/>
    <w:rsid w:val="000136C0"/>
    <w:rsid w:val="00013862"/>
    <w:rsid w:val="0001389A"/>
    <w:rsid w:val="00013C31"/>
    <w:rsid w:val="00013CBA"/>
    <w:rsid w:val="00013D48"/>
    <w:rsid w:val="00013E8B"/>
    <w:rsid w:val="00013F8B"/>
    <w:rsid w:val="00014290"/>
    <w:rsid w:val="0001429B"/>
    <w:rsid w:val="00014412"/>
    <w:rsid w:val="000146ED"/>
    <w:rsid w:val="0001475E"/>
    <w:rsid w:val="00014765"/>
    <w:rsid w:val="000147A2"/>
    <w:rsid w:val="00014A5D"/>
    <w:rsid w:val="00014CFE"/>
    <w:rsid w:val="00014D66"/>
    <w:rsid w:val="00014F36"/>
    <w:rsid w:val="00014FD6"/>
    <w:rsid w:val="00014FE2"/>
    <w:rsid w:val="000151E2"/>
    <w:rsid w:val="00015326"/>
    <w:rsid w:val="000153ED"/>
    <w:rsid w:val="00015952"/>
    <w:rsid w:val="00015A4A"/>
    <w:rsid w:val="00015D57"/>
    <w:rsid w:val="00015F47"/>
    <w:rsid w:val="000160F4"/>
    <w:rsid w:val="000162DB"/>
    <w:rsid w:val="00016570"/>
    <w:rsid w:val="0001670D"/>
    <w:rsid w:val="00016753"/>
    <w:rsid w:val="000167A0"/>
    <w:rsid w:val="000167E8"/>
    <w:rsid w:val="000168B9"/>
    <w:rsid w:val="000169A2"/>
    <w:rsid w:val="00016E83"/>
    <w:rsid w:val="00017339"/>
    <w:rsid w:val="000174E2"/>
    <w:rsid w:val="000178DC"/>
    <w:rsid w:val="00017A02"/>
    <w:rsid w:val="00017E9C"/>
    <w:rsid w:val="00017FD3"/>
    <w:rsid w:val="00020099"/>
    <w:rsid w:val="000201F6"/>
    <w:rsid w:val="000202C8"/>
    <w:rsid w:val="00020883"/>
    <w:rsid w:val="0002095A"/>
    <w:rsid w:val="00020963"/>
    <w:rsid w:val="0002099A"/>
    <w:rsid w:val="00020F57"/>
    <w:rsid w:val="0002117E"/>
    <w:rsid w:val="000215EF"/>
    <w:rsid w:val="0002174F"/>
    <w:rsid w:val="000217EA"/>
    <w:rsid w:val="000218F4"/>
    <w:rsid w:val="000218F8"/>
    <w:rsid w:val="00021A42"/>
    <w:rsid w:val="00021A8B"/>
    <w:rsid w:val="00021B2B"/>
    <w:rsid w:val="00021B67"/>
    <w:rsid w:val="00021BD9"/>
    <w:rsid w:val="00021D05"/>
    <w:rsid w:val="000220FF"/>
    <w:rsid w:val="0002245E"/>
    <w:rsid w:val="0002246A"/>
    <w:rsid w:val="000226E5"/>
    <w:rsid w:val="0002277F"/>
    <w:rsid w:val="00022B04"/>
    <w:rsid w:val="00022B26"/>
    <w:rsid w:val="00022BD7"/>
    <w:rsid w:val="00022D14"/>
    <w:rsid w:val="00022D25"/>
    <w:rsid w:val="00022EBB"/>
    <w:rsid w:val="000230E9"/>
    <w:rsid w:val="00023538"/>
    <w:rsid w:val="00023637"/>
    <w:rsid w:val="000236D1"/>
    <w:rsid w:val="000236E5"/>
    <w:rsid w:val="0002372E"/>
    <w:rsid w:val="000237CB"/>
    <w:rsid w:val="00023897"/>
    <w:rsid w:val="00023906"/>
    <w:rsid w:val="00023B7C"/>
    <w:rsid w:val="00023C68"/>
    <w:rsid w:val="00023DAE"/>
    <w:rsid w:val="00023E05"/>
    <w:rsid w:val="00023F3B"/>
    <w:rsid w:val="0002413A"/>
    <w:rsid w:val="0002414B"/>
    <w:rsid w:val="000247DD"/>
    <w:rsid w:val="00024873"/>
    <w:rsid w:val="000248A4"/>
    <w:rsid w:val="0002491D"/>
    <w:rsid w:val="0002497D"/>
    <w:rsid w:val="00024C62"/>
    <w:rsid w:val="00024E55"/>
    <w:rsid w:val="00025152"/>
    <w:rsid w:val="0002534B"/>
    <w:rsid w:val="00025398"/>
    <w:rsid w:val="00025477"/>
    <w:rsid w:val="00025535"/>
    <w:rsid w:val="00025655"/>
    <w:rsid w:val="000256BE"/>
    <w:rsid w:val="000258D6"/>
    <w:rsid w:val="00025967"/>
    <w:rsid w:val="000259E3"/>
    <w:rsid w:val="00025D11"/>
    <w:rsid w:val="00025F25"/>
    <w:rsid w:val="00025F7D"/>
    <w:rsid w:val="00025FDD"/>
    <w:rsid w:val="0002634B"/>
    <w:rsid w:val="00026607"/>
    <w:rsid w:val="00026702"/>
    <w:rsid w:val="00026727"/>
    <w:rsid w:val="00026839"/>
    <w:rsid w:val="00026A5D"/>
    <w:rsid w:val="00026BD2"/>
    <w:rsid w:val="00026BE5"/>
    <w:rsid w:val="00026C00"/>
    <w:rsid w:val="00026C9A"/>
    <w:rsid w:val="00026D0D"/>
    <w:rsid w:val="00026EA5"/>
    <w:rsid w:val="000270F6"/>
    <w:rsid w:val="0002753C"/>
    <w:rsid w:val="000275E3"/>
    <w:rsid w:val="00027601"/>
    <w:rsid w:val="000276FE"/>
    <w:rsid w:val="000277F4"/>
    <w:rsid w:val="000278C8"/>
    <w:rsid w:val="0002791A"/>
    <w:rsid w:val="00027BD0"/>
    <w:rsid w:val="00027D9D"/>
    <w:rsid w:val="00027E0B"/>
    <w:rsid w:val="00027E66"/>
    <w:rsid w:val="00027F50"/>
    <w:rsid w:val="000300E2"/>
    <w:rsid w:val="00030393"/>
    <w:rsid w:val="0003046C"/>
    <w:rsid w:val="0003050B"/>
    <w:rsid w:val="000306E1"/>
    <w:rsid w:val="0003092B"/>
    <w:rsid w:val="00030C0B"/>
    <w:rsid w:val="00030D81"/>
    <w:rsid w:val="00030E37"/>
    <w:rsid w:val="00030F44"/>
    <w:rsid w:val="00030F6D"/>
    <w:rsid w:val="00031294"/>
    <w:rsid w:val="0003133D"/>
    <w:rsid w:val="000316C2"/>
    <w:rsid w:val="00031749"/>
    <w:rsid w:val="00031919"/>
    <w:rsid w:val="0003195F"/>
    <w:rsid w:val="000319EE"/>
    <w:rsid w:val="00031AE1"/>
    <w:rsid w:val="00031C2E"/>
    <w:rsid w:val="00031C52"/>
    <w:rsid w:val="00031D23"/>
    <w:rsid w:val="00031DCB"/>
    <w:rsid w:val="00031DCF"/>
    <w:rsid w:val="00032115"/>
    <w:rsid w:val="000321AD"/>
    <w:rsid w:val="000323B8"/>
    <w:rsid w:val="000323C1"/>
    <w:rsid w:val="00032465"/>
    <w:rsid w:val="00032812"/>
    <w:rsid w:val="00032D92"/>
    <w:rsid w:val="00032D9F"/>
    <w:rsid w:val="00032FFA"/>
    <w:rsid w:val="000331FE"/>
    <w:rsid w:val="0003336A"/>
    <w:rsid w:val="00033413"/>
    <w:rsid w:val="00033520"/>
    <w:rsid w:val="000335F1"/>
    <w:rsid w:val="0003368F"/>
    <w:rsid w:val="00033975"/>
    <w:rsid w:val="00033ADB"/>
    <w:rsid w:val="00033B01"/>
    <w:rsid w:val="00033BCA"/>
    <w:rsid w:val="00033C30"/>
    <w:rsid w:val="00033CAC"/>
    <w:rsid w:val="00033D17"/>
    <w:rsid w:val="00033EEA"/>
    <w:rsid w:val="00033FE8"/>
    <w:rsid w:val="0003438E"/>
    <w:rsid w:val="000343BB"/>
    <w:rsid w:val="00034532"/>
    <w:rsid w:val="00034726"/>
    <w:rsid w:val="00034782"/>
    <w:rsid w:val="00034AA9"/>
    <w:rsid w:val="00034AEE"/>
    <w:rsid w:val="00034C35"/>
    <w:rsid w:val="00034EFD"/>
    <w:rsid w:val="00034FA2"/>
    <w:rsid w:val="0003514E"/>
    <w:rsid w:val="00035854"/>
    <w:rsid w:val="00035A6D"/>
    <w:rsid w:val="00035BA9"/>
    <w:rsid w:val="00035BCC"/>
    <w:rsid w:val="00035C92"/>
    <w:rsid w:val="00035D7F"/>
    <w:rsid w:val="00035DC7"/>
    <w:rsid w:val="00035E27"/>
    <w:rsid w:val="00035E43"/>
    <w:rsid w:val="00035EC3"/>
    <w:rsid w:val="000364EB"/>
    <w:rsid w:val="00036760"/>
    <w:rsid w:val="000368AC"/>
    <w:rsid w:val="000368BB"/>
    <w:rsid w:val="00036942"/>
    <w:rsid w:val="00036A2C"/>
    <w:rsid w:val="00036A4C"/>
    <w:rsid w:val="00036B0E"/>
    <w:rsid w:val="00036E22"/>
    <w:rsid w:val="000370B1"/>
    <w:rsid w:val="00037216"/>
    <w:rsid w:val="000377A4"/>
    <w:rsid w:val="00037832"/>
    <w:rsid w:val="00037A0A"/>
    <w:rsid w:val="00037A53"/>
    <w:rsid w:val="00037B32"/>
    <w:rsid w:val="00037C89"/>
    <w:rsid w:val="00037D29"/>
    <w:rsid w:val="000400A1"/>
    <w:rsid w:val="000402F7"/>
    <w:rsid w:val="000403AF"/>
    <w:rsid w:val="0004070E"/>
    <w:rsid w:val="00040909"/>
    <w:rsid w:val="0004093C"/>
    <w:rsid w:val="00040BF6"/>
    <w:rsid w:val="00040E42"/>
    <w:rsid w:val="00040ED0"/>
    <w:rsid w:val="00040F92"/>
    <w:rsid w:val="000411D3"/>
    <w:rsid w:val="0004127D"/>
    <w:rsid w:val="000413F9"/>
    <w:rsid w:val="000414F6"/>
    <w:rsid w:val="00041605"/>
    <w:rsid w:val="000417E3"/>
    <w:rsid w:val="00041875"/>
    <w:rsid w:val="00041A5A"/>
    <w:rsid w:val="00041B30"/>
    <w:rsid w:val="00041D98"/>
    <w:rsid w:val="00041DA6"/>
    <w:rsid w:val="00041E61"/>
    <w:rsid w:val="00041E8B"/>
    <w:rsid w:val="00042242"/>
    <w:rsid w:val="00042486"/>
    <w:rsid w:val="00042499"/>
    <w:rsid w:val="0004250C"/>
    <w:rsid w:val="0004270F"/>
    <w:rsid w:val="000428D8"/>
    <w:rsid w:val="00042926"/>
    <w:rsid w:val="00042A8A"/>
    <w:rsid w:val="00042EC8"/>
    <w:rsid w:val="000433A8"/>
    <w:rsid w:val="000435DF"/>
    <w:rsid w:val="00043C15"/>
    <w:rsid w:val="00043C53"/>
    <w:rsid w:val="00043DF6"/>
    <w:rsid w:val="00043F46"/>
    <w:rsid w:val="00043FC8"/>
    <w:rsid w:val="0004419C"/>
    <w:rsid w:val="00044200"/>
    <w:rsid w:val="0004463D"/>
    <w:rsid w:val="000447BF"/>
    <w:rsid w:val="00044B43"/>
    <w:rsid w:val="00044C07"/>
    <w:rsid w:val="0004526E"/>
    <w:rsid w:val="00045313"/>
    <w:rsid w:val="00045860"/>
    <w:rsid w:val="00045A82"/>
    <w:rsid w:val="00045C95"/>
    <w:rsid w:val="00045CE1"/>
    <w:rsid w:val="00045E51"/>
    <w:rsid w:val="00045EB0"/>
    <w:rsid w:val="00046042"/>
    <w:rsid w:val="0004609F"/>
    <w:rsid w:val="000460A5"/>
    <w:rsid w:val="000462F9"/>
    <w:rsid w:val="0004637F"/>
    <w:rsid w:val="000463C8"/>
    <w:rsid w:val="00046656"/>
    <w:rsid w:val="0004667D"/>
    <w:rsid w:val="00046921"/>
    <w:rsid w:val="00046B63"/>
    <w:rsid w:val="00046B7C"/>
    <w:rsid w:val="00046CFA"/>
    <w:rsid w:val="00046E30"/>
    <w:rsid w:val="00046F32"/>
    <w:rsid w:val="00047058"/>
    <w:rsid w:val="0004709B"/>
    <w:rsid w:val="0004736A"/>
    <w:rsid w:val="00047433"/>
    <w:rsid w:val="000474E7"/>
    <w:rsid w:val="00047546"/>
    <w:rsid w:val="00047715"/>
    <w:rsid w:val="00047965"/>
    <w:rsid w:val="00047A46"/>
    <w:rsid w:val="00047AE9"/>
    <w:rsid w:val="00047C47"/>
    <w:rsid w:val="00047CD9"/>
    <w:rsid w:val="00047E9A"/>
    <w:rsid w:val="00047F33"/>
    <w:rsid w:val="0005060E"/>
    <w:rsid w:val="00050659"/>
    <w:rsid w:val="000509E9"/>
    <w:rsid w:val="00050ADF"/>
    <w:rsid w:val="00050D0C"/>
    <w:rsid w:val="00050D68"/>
    <w:rsid w:val="00050F55"/>
    <w:rsid w:val="00050FBF"/>
    <w:rsid w:val="000511D6"/>
    <w:rsid w:val="0005140A"/>
    <w:rsid w:val="0005142B"/>
    <w:rsid w:val="000515FC"/>
    <w:rsid w:val="000516AF"/>
    <w:rsid w:val="0005196D"/>
    <w:rsid w:val="00051FEC"/>
    <w:rsid w:val="000521DF"/>
    <w:rsid w:val="00052412"/>
    <w:rsid w:val="0005242C"/>
    <w:rsid w:val="0005265F"/>
    <w:rsid w:val="000526BD"/>
    <w:rsid w:val="000526D8"/>
    <w:rsid w:val="000526E2"/>
    <w:rsid w:val="00052789"/>
    <w:rsid w:val="0005299F"/>
    <w:rsid w:val="00052C48"/>
    <w:rsid w:val="00052CF0"/>
    <w:rsid w:val="00052E1F"/>
    <w:rsid w:val="00052E9F"/>
    <w:rsid w:val="00052F6B"/>
    <w:rsid w:val="00053167"/>
    <w:rsid w:val="000531E4"/>
    <w:rsid w:val="00053363"/>
    <w:rsid w:val="000533CE"/>
    <w:rsid w:val="00053518"/>
    <w:rsid w:val="000535BC"/>
    <w:rsid w:val="0005362C"/>
    <w:rsid w:val="000537A6"/>
    <w:rsid w:val="00053B82"/>
    <w:rsid w:val="00053C5E"/>
    <w:rsid w:val="00054097"/>
    <w:rsid w:val="000546E6"/>
    <w:rsid w:val="000547A9"/>
    <w:rsid w:val="00054A28"/>
    <w:rsid w:val="00054AB8"/>
    <w:rsid w:val="00054AF2"/>
    <w:rsid w:val="00054CDB"/>
    <w:rsid w:val="00054E1D"/>
    <w:rsid w:val="00054E64"/>
    <w:rsid w:val="00054FF5"/>
    <w:rsid w:val="0005507A"/>
    <w:rsid w:val="00055180"/>
    <w:rsid w:val="00055219"/>
    <w:rsid w:val="0005523F"/>
    <w:rsid w:val="000553F5"/>
    <w:rsid w:val="000554E0"/>
    <w:rsid w:val="000555F4"/>
    <w:rsid w:val="0005567D"/>
    <w:rsid w:val="000557C2"/>
    <w:rsid w:val="00055A2F"/>
    <w:rsid w:val="00055A6D"/>
    <w:rsid w:val="00055B53"/>
    <w:rsid w:val="00055C51"/>
    <w:rsid w:val="00055D6F"/>
    <w:rsid w:val="00055D89"/>
    <w:rsid w:val="00056128"/>
    <w:rsid w:val="000564D0"/>
    <w:rsid w:val="00056573"/>
    <w:rsid w:val="00056AA2"/>
    <w:rsid w:val="00056B4C"/>
    <w:rsid w:val="00056BCC"/>
    <w:rsid w:val="00056C6D"/>
    <w:rsid w:val="00057081"/>
    <w:rsid w:val="000570C7"/>
    <w:rsid w:val="000570C9"/>
    <w:rsid w:val="0005723C"/>
    <w:rsid w:val="0005739A"/>
    <w:rsid w:val="000574CD"/>
    <w:rsid w:val="0005754F"/>
    <w:rsid w:val="000575C3"/>
    <w:rsid w:val="00057606"/>
    <w:rsid w:val="0005762E"/>
    <w:rsid w:val="00057932"/>
    <w:rsid w:val="000579E2"/>
    <w:rsid w:val="00057AF7"/>
    <w:rsid w:val="00057B8C"/>
    <w:rsid w:val="00057BAB"/>
    <w:rsid w:val="00057CA3"/>
    <w:rsid w:val="00057CCB"/>
    <w:rsid w:val="00057E98"/>
    <w:rsid w:val="00057F70"/>
    <w:rsid w:val="000602A5"/>
    <w:rsid w:val="0006057A"/>
    <w:rsid w:val="00060768"/>
    <w:rsid w:val="000608BA"/>
    <w:rsid w:val="00060976"/>
    <w:rsid w:val="000609D2"/>
    <w:rsid w:val="00060B2E"/>
    <w:rsid w:val="00060B5D"/>
    <w:rsid w:val="00060C35"/>
    <w:rsid w:val="00061182"/>
    <w:rsid w:val="000613AE"/>
    <w:rsid w:val="00061605"/>
    <w:rsid w:val="00061749"/>
    <w:rsid w:val="00061EF9"/>
    <w:rsid w:val="000623B9"/>
    <w:rsid w:val="00062579"/>
    <w:rsid w:val="0006257A"/>
    <w:rsid w:val="00062831"/>
    <w:rsid w:val="000628DF"/>
    <w:rsid w:val="000628F0"/>
    <w:rsid w:val="00062AA7"/>
    <w:rsid w:val="00062B1E"/>
    <w:rsid w:val="00062BCC"/>
    <w:rsid w:val="00062CBA"/>
    <w:rsid w:val="000631CA"/>
    <w:rsid w:val="00063338"/>
    <w:rsid w:val="0006334F"/>
    <w:rsid w:val="00063407"/>
    <w:rsid w:val="00063462"/>
    <w:rsid w:val="0006358D"/>
    <w:rsid w:val="0006384E"/>
    <w:rsid w:val="00063B7D"/>
    <w:rsid w:val="00063CF9"/>
    <w:rsid w:val="00063EA5"/>
    <w:rsid w:val="00064108"/>
    <w:rsid w:val="00064214"/>
    <w:rsid w:val="0006429D"/>
    <w:rsid w:val="0006432F"/>
    <w:rsid w:val="00064697"/>
    <w:rsid w:val="000646EC"/>
    <w:rsid w:val="00064977"/>
    <w:rsid w:val="00064AB8"/>
    <w:rsid w:val="00064B0E"/>
    <w:rsid w:val="00064E34"/>
    <w:rsid w:val="00065044"/>
    <w:rsid w:val="00065173"/>
    <w:rsid w:val="00065604"/>
    <w:rsid w:val="0006596B"/>
    <w:rsid w:val="000659F6"/>
    <w:rsid w:val="00065A7D"/>
    <w:rsid w:val="00065B6F"/>
    <w:rsid w:val="00065DF7"/>
    <w:rsid w:val="00065FEE"/>
    <w:rsid w:val="0006621E"/>
    <w:rsid w:val="000666A5"/>
    <w:rsid w:val="00066732"/>
    <w:rsid w:val="000668C2"/>
    <w:rsid w:val="00066AC9"/>
    <w:rsid w:val="00067002"/>
    <w:rsid w:val="000670FD"/>
    <w:rsid w:val="000671DC"/>
    <w:rsid w:val="000671F1"/>
    <w:rsid w:val="0006728C"/>
    <w:rsid w:val="0006731F"/>
    <w:rsid w:val="00067427"/>
    <w:rsid w:val="0006762C"/>
    <w:rsid w:val="00067841"/>
    <w:rsid w:val="00067921"/>
    <w:rsid w:val="0006798F"/>
    <w:rsid w:val="00067A72"/>
    <w:rsid w:val="00067A7F"/>
    <w:rsid w:val="00067C08"/>
    <w:rsid w:val="00067CFA"/>
    <w:rsid w:val="00067EB2"/>
    <w:rsid w:val="00067EEF"/>
    <w:rsid w:val="0007032E"/>
    <w:rsid w:val="000703B0"/>
    <w:rsid w:val="0007049E"/>
    <w:rsid w:val="000704A8"/>
    <w:rsid w:val="0007064A"/>
    <w:rsid w:val="000708B9"/>
    <w:rsid w:val="000709DE"/>
    <w:rsid w:val="000709E1"/>
    <w:rsid w:val="00070B8D"/>
    <w:rsid w:val="00070B9F"/>
    <w:rsid w:val="00070C0E"/>
    <w:rsid w:val="00070CB3"/>
    <w:rsid w:val="00070CD5"/>
    <w:rsid w:val="00071046"/>
    <w:rsid w:val="00071131"/>
    <w:rsid w:val="00071283"/>
    <w:rsid w:val="0007154A"/>
    <w:rsid w:val="000715DF"/>
    <w:rsid w:val="00071611"/>
    <w:rsid w:val="00071686"/>
    <w:rsid w:val="0007169C"/>
    <w:rsid w:val="000717D8"/>
    <w:rsid w:val="00071894"/>
    <w:rsid w:val="0007189A"/>
    <w:rsid w:val="000718F7"/>
    <w:rsid w:val="000719DE"/>
    <w:rsid w:val="00071E89"/>
    <w:rsid w:val="000720FA"/>
    <w:rsid w:val="0007220A"/>
    <w:rsid w:val="00072569"/>
    <w:rsid w:val="00072578"/>
    <w:rsid w:val="00072734"/>
    <w:rsid w:val="0007277A"/>
    <w:rsid w:val="00072B4A"/>
    <w:rsid w:val="00072B87"/>
    <w:rsid w:val="00072D16"/>
    <w:rsid w:val="00072EA1"/>
    <w:rsid w:val="00073364"/>
    <w:rsid w:val="000736F6"/>
    <w:rsid w:val="00073723"/>
    <w:rsid w:val="000737A1"/>
    <w:rsid w:val="000738BC"/>
    <w:rsid w:val="00073922"/>
    <w:rsid w:val="00073B73"/>
    <w:rsid w:val="00073BD5"/>
    <w:rsid w:val="00073CCA"/>
    <w:rsid w:val="00073FD1"/>
    <w:rsid w:val="000741AE"/>
    <w:rsid w:val="00074367"/>
    <w:rsid w:val="00074474"/>
    <w:rsid w:val="0007494B"/>
    <w:rsid w:val="000749CF"/>
    <w:rsid w:val="00074B26"/>
    <w:rsid w:val="00074B5D"/>
    <w:rsid w:val="00074C79"/>
    <w:rsid w:val="00074CD4"/>
    <w:rsid w:val="00074F68"/>
    <w:rsid w:val="00074F95"/>
    <w:rsid w:val="0007506A"/>
    <w:rsid w:val="0007509A"/>
    <w:rsid w:val="000750BB"/>
    <w:rsid w:val="000751FC"/>
    <w:rsid w:val="00075228"/>
    <w:rsid w:val="00075271"/>
    <w:rsid w:val="000755C1"/>
    <w:rsid w:val="000756A0"/>
    <w:rsid w:val="000759F5"/>
    <w:rsid w:val="00075A4D"/>
    <w:rsid w:val="00075BF4"/>
    <w:rsid w:val="000760AE"/>
    <w:rsid w:val="0007676B"/>
    <w:rsid w:val="000768BB"/>
    <w:rsid w:val="00076A9C"/>
    <w:rsid w:val="00076B52"/>
    <w:rsid w:val="00076B6F"/>
    <w:rsid w:val="00076BA6"/>
    <w:rsid w:val="00076BF8"/>
    <w:rsid w:val="00076D6D"/>
    <w:rsid w:val="00076D8F"/>
    <w:rsid w:val="00076E99"/>
    <w:rsid w:val="00076F1E"/>
    <w:rsid w:val="000770F5"/>
    <w:rsid w:val="000771A0"/>
    <w:rsid w:val="000773FE"/>
    <w:rsid w:val="0007750A"/>
    <w:rsid w:val="00077872"/>
    <w:rsid w:val="0007791B"/>
    <w:rsid w:val="00077959"/>
    <w:rsid w:val="00077B8D"/>
    <w:rsid w:val="00077BDA"/>
    <w:rsid w:val="00077BDB"/>
    <w:rsid w:val="00077FBE"/>
    <w:rsid w:val="00080172"/>
    <w:rsid w:val="000801CD"/>
    <w:rsid w:val="000802A8"/>
    <w:rsid w:val="000802B8"/>
    <w:rsid w:val="00080552"/>
    <w:rsid w:val="000805DF"/>
    <w:rsid w:val="00080995"/>
    <w:rsid w:val="00080B36"/>
    <w:rsid w:val="00080C94"/>
    <w:rsid w:val="00080DD1"/>
    <w:rsid w:val="00080F0E"/>
    <w:rsid w:val="00080FAB"/>
    <w:rsid w:val="00081036"/>
    <w:rsid w:val="0008125E"/>
    <w:rsid w:val="0008130D"/>
    <w:rsid w:val="000813CF"/>
    <w:rsid w:val="0008154D"/>
    <w:rsid w:val="000817CC"/>
    <w:rsid w:val="00081995"/>
    <w:rsid w:val="00081997"/>
    <w:rsid w:val="00081AE5"/>
    <w:rsid w:val="00081C53"/>
    <w:rsid w:val="00081E54"/>
    <w:rsid w:val="00081E81"/>
    <w:rsid w:val="00081EA5"/>
    <w:rsid w:val="00081F80"/>
    <w:rsid w:val="00082146"/>
    <w:rsid w:val="00082271"/>
    <w:rsid w:val="00082277"/>
    <w:rsid w:val="0008240B"/>
    <w:rsid w:val="00082479"/>
    <w:rsid w:val="000824EA"/>
    <w:rsid w:val="00082819"/>
    <w:rsid w:val="00082889"/>
    <w:rsid w:val="000829EF"/>
    <w:rsid w:val="00082B25"/>
    <w:rsid w:val="00082C68"/>
    <w:rsid w:val="00082DDD"/>
    <w:rsid w:val="00082E9A"/>
    <w:rsid w:val="00083138"/>
    <w:rsid w:val="00083198"/>
    <w:rsid w:val="000831A6"/>
    <w:rsid w:val="000832C1"/>
    <w:rsid w:val="0008342F"/>
    <w:rsid w:val="00083550"/>
    <w:rsid w:val="000836DA"/>
    <w:rsid w:val="00083CB2"/>
    <w:rsid w:val="00083FF0"/>
    <w:rsid w:val="0008407C"/>
    <w:rsid w:val="000840AD"/>
    <w:rsid w:val="00084127"/>
    <w:rsid w:val="000842F5"/>
    <w:rsid w:val="0008453F"/>
    <w:rsid w:val="000847DB"/>
    <w:rsid w:val="000847FC"/>
    <w:rsid w:val="00084FE2"/>
    <w:rsid w:val="000850EE"/>
    <w:rsid w:val="00085603"/>
    <w:rsid w:val="00085696"/>
    <w:rsid w:val="000856AA"/>
    <w:rsid w:val="00085B82"/>
    <w:rsid w:val="00085E79"/>
    <w:rsid w:val="00085EFD"/>
    <w:rsid w:val="00085F77"/>
    <w:rsid w:val="00086065"/>
    <w:rsid w:val="000862B7"/>
    <w:rsid w:val="00086305"/>
    <w:rsid w:val="00086424"/>
    <w:rsid w:val="00086571"/>
    <w:rsid w:val="0008663B"/>
    <w:rsid w:val="0008666A"/>
    <w:rsid w:val="0008667A"/>
    <w:rsid w:val="00086750"/>
    <w:rsid w:val="0008677C"/>
    <w:rsid w:val="00086A15"/>
    <w:rsid w:val="00086B2B"/>
    <w:rsid w:val="00086DFD"/>
    <w:rsid w:val="00087328"/>
    <w:rsid w:val="0008737E"/>
    <w:rsid w:val="00087382"/>
    <w:rsid w:val="00087719"/>
    <w:rsid w:val="000877BF"/>
    <w:rsid w:val="000878E9"/>
    <w:rsid w:val="00087A7C"/>
    <w:rsid w:val="00087C12"/>
    <w:rsid w:val="00087CCC"/>
    <w:rsid w:val="00087CDA"/>
    <w:rsid w:val="00087DEE"/>
    <w:rsid w:val="00087F7D"/>
    <w:rsid w:val="000901EE"/>
    <w:rsid w:val="00090257"/>
    <w:rsid w:val="00090291"/>
    <w:rsid w:val="000904AB"/>
    <w:rsid w:val="0009067B"/>
    <w:rsid w:val="00090961"/>
    <w:rsid w:val="000909D2"/>
    <w:rsid w:val="000909D9"/>
    <w:rsid w:val="00090AD7"/>
    <w:rsid w:val="00090B5B"/>
    <w:rsid w:val="00090B61"/>
    <w:rsid w:val="00090E15"/>
    <w:rsid w:val="00090E2A"/>
    <w:rsid w:val="00091036"/>
    <w:rsid w:val="000910A2"/>
    <w:rsid w:val="0009128E"/>
    <w:rsid w:val="000912AA"/>
    <w:rsid w:val="00091329"/>
    <w:rsid w:val="0009137D"/>
    <w:rsid w:val="00091394"/>
    <w:rsid w:val="0009140A"/>
    <w:rsid w:val="0009160C"/>
    <w:rsid w:val="00091710"/>
    <w:rsid w:val="00091855"/>
    <w:rsid w:val="0009186F"/>
    <w:rsid w:val="00091870"/>
    <w:rsid w:val="000919AA"/>
    <w:rsid w:val="00091C23"/>
    <w:rsid w:val="00091C93"/>
    <w:rsid w:val="00091EBA"/>
    <w:rsid w:val="000921A8"/>
    <w:rsid w:val="000923E4"/>
    <w:rsid w:val="000926D8"/>
    <w:rsid w:val="0009275A"/>
    <w:rsid w:val="0009297B"/>
    <w:rsid w:val="00092A1B"/>
    <w:rsid w:val="00092E12"/>
    <w:rsid w:val="00093069"/>
    <w:rsid w:val="00093105"/>
    <w:rsid w:val="00093154"/>
    <w:rsid w:val="000933EE"/>
    <w:rsid w:val="0009360A"/>
    <w:rsid w:val="00093B90"/>
    <w:rsid w:val="00093BB5"/>
    <w:rsid w:val="00093C6D"/>
    <w:rsid w:val="00093CB6"/>
    <w:rsid w:val="00093E57"/>
    <w:rsid w:val="00093E7F"/>
    <w:rsid w:val="00093FDF"/>
    <w:rsid w:val="00094873"/>
    <w:rsid w:val="00094B12"/>
    <w:rsid w:val="00094B6A"/>
    <w:rsid w:val="00094BDE"/>
    <w:rsid w:val="00094DCF"/>
    <w:rsid w:val="00094FCF"/>
    <w:rsid w:val="0009506E"/>
    <w:rsid w:val="00095132"/>
    <w:rsid w:val="000952E6"/>
    <w:rsid w:val="00095459"/>
    <w:rsid w:val="00095470"/>
    <w:rsid w:val="000954C3"/>
    <w:rsid w:val="00095797"/>
    <w:rsid w:val="00095824"/>
    <w:rsid w:val="000958B3"/>
    <w:rsid w:val="000958F4"/>
    <w:rsid w:val="00095914"/>
    <w:rsid w:val="000959BA"/>
    <w:rsid w:val="00095A2E"/>
    <w:rsid w:val="00095A3C"/>
    <w:rsid w:val="00095C22"/>
    <w:rsid w:val="00095D2C"/>
    <w:rsid w:val="00095D67"/>
    <w:rsid w:val="00095EB3"/>
    <w:rsid w:val="00095EBD"/>
    <w:rsid w:val="00096039"/>
    <w:rsid w:val="00096244"/>
    <w:rsid w:val="000964DB"/>
    <w:rsid w:val="000964E9"/>
    <w:rsid w:val="0009655C"/>
    <w:rsid w:val="0009664C"/>
    <w:rsid w:val="00096930"/>
    <w:rsid w:val="0009695A"/>
    <w:rsid w:val="000969EB"/>
    <w:rsid w:val="00096BCB"/>
    <w:rsid w:val="00096C3C"/>
    <w:rsid w:val="00096D02"/>
    <w:rsid w:val="00096D5F"/>
    <w:rsid w:val="00096FB4"/>
    <w:rsid w:val="00097196"/>
    <w:rsid w:val="00097275"/>
    <w:rsid w:val="000974B8"/>
    <w:rsid w:val="000976CD"/>
    <w:rsid w:val="0009785B"/>
    <w:rsid w:val="00097951"/>
    <w:rsid w:val="000A00B8"/>
    <w:rsid w:val="000A0113"/>
    <w:rsid w:val="000A01AC"/>
    <w:rsid w:val="000A034C"/>
    <w:rsid w:val="000A060F"/>
    <w:rsid w:val="000A0B26"/>
    <w:rsid w:val="000A0ED9"/>
    <w:rsid w:val="000A0F5E"/>
    <w:rsid w:val="000A1124"/>
    <w:rsid w:val="000A11A3"/>
    <w:rsid w:val="000A11C7"/>
    <w:rsid w:val="000A12A7"/>
    <w:rsid w:val="000A15D9"/>
    <w:rsid w:val="000A17B5"/>
    <w:rsid w:val="000A17D5"/>
    <w:rsid w:val="000A18CA"/>
    <w:rsid w:val="000A1C30"/>
    <w:rsid w:val="000A1DC7"/>
    <w:rsid w:val="000A1E67"/>
    <w:rsid w:val="000A2118"/>
    <w:rsid w:val="000A2194"/>
    <w:rsid w:val="000A22A0"/>
    <w:rsid w:val="000A22BC"/>
    <w:rsid w:val="000A243E"/>
    <w:rsid w:val="000A24EA"/>
    <w:rsid w:val="000A2571"/>
    <w:rsid w:val="000A27E4"/>
    <w:rsid w:val="000A2B03"/>
    <w:rsid w:val="000A2C48"/>
    <w:rsid w:val="000A305B"/>
    <w:rsid w:val="000A317A"/>
    <w:rsid w:val="000A33D2"/>
    <w:rsid w:val="000A35DF"/>
    <w:rsid w:val="000A35E8"/>
    <w:rsid w:val="000A3ABB"/>
    <w:rsid w:val="000A3B53"/>
    <w:rsid w:val="000A3BFE"/>
    <w:rsid w:val="000A3C0A"/>
    <w:rsid w:val="000A3D11"/>
    <w:rsid w:val="000A4266"/>
    <w:rsid w:val="000A449E"/>
    <w:rsid w:val="000A463C"/>
    <w:rsid w:val="000A48AA"/>
    <w:rsid w:val="000A4912"/>
    <w:rsid w:val="000A49FB"/>
    <w:rsid w:val="000A4A63"/>
    <w:rsid w:val="000A4B19"/>
    <w:rsid w:val="000A4BEC"/>
    <w:rsid w:val="000A4C6B"/>
    <w:rsid w:val="000A4D5B"/>
    <w:rsid w:val="000A5250"/>
    <w:rsid w:val="000A525A"/>
    <w:rsid w:val="000A5457"/>
    <w:rsid w:val="000A5569"/>
    <w:rsid w:val="000A568B"/>
    <w:rsid w:val="000A56F3"/>
    <w:rsid w:val="000A588E"/>
    <w:rsid w:val="000A58BA"/>
    <w:rsid w:val="000A59FD"/>
    <w:rsid w:val="000A5ADD"/>
    <w:rsid w:val="000A5BE3"/>
    <w:rsid w:val="000A5C70"/>
    <w:rsid w:val="000A5DC2"/>
    <w:rsid w:val="000A5DD2"/>
    <w:rsid w:val="000A5FBD"/>
    <w:rsid w:val="000A627B"/>
    <w:rsid w:val="000A6303"/>
    <w:rsid w:val="000A6374"/>
    <w:rsid w:val="000A646A"/>
    <w:rsid w:val="000A64B3"/>
    <w:rsid w:val="000A6859"/>
    <w:rsid w:val="000A6E29"/>
    <w:rsid w:val="000A6ED3"/>
    <w:rsid w:val="000A7090"/>
    <w:rsid w:val="000A7154"/>
    <w:rsid w:val="000A7204"/>
    <w:rsid w:val="000A7222"/>
    <w:rsid w:val="000A7681"/>
    <w:rsid w:val="000A76A7"/>
    <w:rsid w:val="000A7773"/>
    <w:rsid w:val="000A792C"/>
    <w:rsid w:val="000A799E"/>
    <w:rsid w:val="000A7ACC"/>
    <w:rsid w:val="000A7B25"/>
    <w:rsid w:val="000A7EB1"/>
    <w:rsid w:val="000B0078"/>
    <w:rsid w:val="000B02F6"/>
    <w:rsid w:val="000B0334"/>
    <w:rsid w:val="000B0557"/>
    <w:rsid w:val="000B08F0"/>
    <w:rsid w:val="000B0945"/>
    <w:rsid w:val="000B0C57"/>
    <w:rsid w:val="000B0CEB"/>
    <w:rsid w:val="000B0EC8"/>
    <w:rsid w:val="000B0FC2"/>
    <w:rsid w:val="000B102B"/>
    <w:rsid w:val="000B1087"/>
    <w:rsid w:val="000B1265"/>
    <w:rsid w:val="000B131E"/>
    <w:rsid w:val="000B1447"/>
    <w:rsid w:val="000B147C"/>
    <w:rsid w:val="000B14BE"/>
    <w:rsid w:val="000B16B8"/>
    <w:rsid w:val="000B179F"/>
    <w:rsid w:val="000B17C1"/>
    <w:rsid w:val="000B1985"/>
    <w:rsid w:val="000B1D15"/>
    <w:rsid w:val="000B1DA3"/>
    <w:rsid w:val="000B1DCB"/>
    <w:rsid w:val="000B1ED5"/>
    <w:rsid w:val="000B2052"/>
    <w:rsid w:val="000B21B6"/>
    <w:rsid w:val="000B21E4"/>
    <w:rsid w:val="000B23AB"/>
    <w:rsid w:val="000B27E5"/>
    <w:rsid w:val="000B27F9"/>
    <w:rsid w:val="000B297E"/>
    <w:rsid w:val="000B2A7E"/>
    <w:rsid w:val="000B2B04"/>
    <w:rsid w:val="000B2B65"/>
    <w:rsid w:val="000B2DC7"/>
    <w:rsid w:val="000B2DC9"/>
    <w:rsid w:val="000B321E"/>
    <w:rsid w:val="000B35AE"/>
    <w:rsid w:val="000B35C8"/>
    <w:rsid w:val="000B360E"/>
    <w:rsid w:val="000B37AF"/>
    <w:rsid w:val="000B391B"/>
    <w:rsid w:val="000B3947"/>
    <w:rsid w:val="000B3A39"/>
    <w:rsid w:val="000B3B65"/>
    <w:rsid w:val="000B3CA1"/>
    <w:rsid w:val="000B416B"/>
    <w:rsid w:val="000B439E"/>
    <w:rsid w:val="000B43D4"/>
    <w:rsid w:val="000B4468"/>
    <w:rsid w:val="000B4505"/>
    <w:rsid w:val="000B455D"/>
    <w:rsid w:val="000B4712"/>
    <w:rsid w:val="000B48CD"/>
    <w:rsid w:val="000B4A33"/>
    <w:rsid w:val="000B4B48"/>
    <w:rsid w:val="000B4D9C"/>
    <w:rsid w:val="000B4EC2"/>
    <w:rsid w:val="000B4F0E"/>
    <w:rsid w:val="000B53B0"/>
    <w:rsid w:val="000B53BD"/>
    <w:rsid w:val="000B5422"/>
    <w:rsid w:val="000B54AE"/>
    <w:rsid w:val="000B5677"/>
    <w:rsid w:val="000B592F"/>
    <w:rsid w:val="000B5A12"/>
    <w:rsid w:val="000B5B2C"/>
    <w:rsid w:val="000B5DE2"/>
    <w:rsid w:val="000B6043"/>
    <w:rsid w:val="000B6102"/>
    <w:rsid w:val="000B6479"/>
    <w:rsid w:val="000B6639"/>
    <w:rsid w:val="000B6645"/>
    <w:rsid w:val="000B67D6"/>
    <w:rsid w:val="000B68A4"/>
    <w:rsid w:val="000B68E9"/>
    <w:rsid w:val="000B6937"/>
    <w:rsid w:val="000B6BA4"/>
    <w:rsid w:val="000B6C33"/>
    <w:rsid w:val="000B72EE"/>
    <w:rsid w:val="000B74BA"/>
    <w:rsid w:val="000B7602"/>
    <w:rsid w:val="000B78AC"/>
    <w:rsid w:val="000B7B9B"/>
    <w:rsid w:val="000B7CE4"/>
    <w:rsid w:val="000B7D0D"/>
    <w:rsid w:val="000B7DA8"/>
    <w:rsid w:val="000B7DD1"/>
    <w:rsid w:val="000B7FC6"/>
    <w:rsid w:val="000C04E0"/>
    <w:rsid w:val="000C056A"/>
    <w:rsid w:val="000C070B"/>
    <w:rsid w:val="000C1140"/>
    <w:rsid w:val="000C13A5"/>
    <w:rsid w:val="000C13E6"/>
    <w:rsid w:val="000C145F"/>
    <w:rsid w:val="000C1498"/>
    <w:rsid w:val="000C152B"/>
    <w:rsid w:val="000C1685"/>
    <w:rsid w:val="000C16B8"/>
    <w:rsid w:val="000C1717"/>
    <w:rsid w:val="000C174A"/>
    <w:rsid w:val="000C1803"/>
    <w:rsid w:val="000C1950"/>
    <w:rsid w:val="000C198C"/>
    <w:rsid w:val="000C1994"/>
    <w:rsid w:val="000C1BE2"/>
    <w:rsid w:val="000C1C94"/>
    <w:rsid w:val="000C1D3A"/>
    <w:rsid w:val="000C226C"/>
    <w:rsid w:val="000C2365"/>
    <w:rsid w:val="000C23AF"/>
    <w:rsid w:val="000C2567"/>
    <w:rsid w:val="000C25A0"/>
    <w:rsid w:val="000C26CB"/>
    <w:rsid w:val="000C273A"/>
    <w:rsid w:val="000C2978"/>
    <w:rsid w:val="000C2AC1"/>
    <w:rsid w:val="000C2B70"/>
    <w:rsid w:val="000C3008"/>
    <w:rsid w:val="000C3252"/>
    <w:rsid w:val="000C337A"/>
    <w:rsid w:val="000C359D"/>
    <w:rsid w:val="000C35E5"/>
    <w:rsid w:val="000C3631"/>
    <w:rsid w:val="000C368A"/>
    <w:rsid w:val="000C3998"/>
    <w:rsid w:val="000C3A5D"/>
    <w:rsid w:val="000C3B0B"/>
    <w:rsid w:val="000C3C0D"/>
    <w:rsid w:val="000C40FF"/>
    <w:rsid w:val="000C44EE"/>
    <w:rsid w:val="000C46CB"/>
    <w:rsid w:val="000C48A3"/>
    <w:rsid w:val="000C4C8C"/>
    <w:rsid w:val="000C4D35"/>
    <w:rsid w:val="000C4EDA"/>
    <w:rsid w:val="000C4F23"/>
    <w:rsid w:val="000C4F69"/>
    <w:rsid w:val="000C5045"/>
    <w:rsid w:val="000C505C"/>
    <w:rsid w:val="000C51AB"/>
    <w:rsid w:val="000C5255"/>
    <w:rsid w:val="000C52A3"/>
    <w:rsid w:val="000C5491"/>
    <w:rsid w:val="000C5535"/>
    <w:rsid w:val="000C5540"/>
    <w:rsid w:val="000C55DC"/>
    <w:rsid w:val="000C55F2"/>
    <w:rsid w:val="000C56F3"/>
    <w:rsid w:val="000C57AB"/>
    <w:rsid w:val="000C5836"/>
    <w:rsid w:val="000C5F7C"/>
    <w:rsid w:val="000C6071"/>
    <w:rsid w:val="000C60A0"/>
    <w:rsid w:val="000C62F7"/>
    <w:rsid w:val="000C63C2"/>
    <w:rsid w:val="000C6509"/>
    <w:rsid w:val="000C6591"/>
    <w:rsid w:val="000C6755"/>
    <w:rsid w:val="000C67E2"/>
    <w:rsid w:val="000C6860"/>
    <w:rsid w:val="000C686B"/>
    <w:rsid w:val="000C68B2"/>
    <w:rsid w:val="000C68D7"/>
    <w:rsid w:val="000C6956"/>
    <w:rsid w:val="000C6C6C"/>
    <w:rsid w:val="000C6C88"/>
    <w:rsid w:val="000C6DE5"/>
    <w:rsid w:val="000C71EF"/>
    <w:rsid w:val="000C7240"/>
    <w:rsid w:val="000C72E1"/>
    <w:rsid w:val="000C7414"/>
    <w:rsid w:val="000C754B"/>
    <w:rsid w:val="000C7555"/>
    <w:rsid w:val="000C7572"/>
    <w:rsid w:val="000C7771"/>
    <w:rsid w:val="000C777C"/>
    <w:rsid w:val="000C7883"/>
    <w:rsid w:val="000C78ED"/>
    <w:rsid w:val="000C7AD2"/>
    <w:rsid w:val="000C7B05"/>
    <w:rsid w:val="000C7B28"/>
    <w:rsid w:val="000C7C51"/>
    <w:rsid w:val="000C7DE8"/>
    <w:rsid w:val="000C7F60"/>
    <w:rsid w:val="000D0368"/>
    <w:rsid w:val="000D0398"/>
    <w:rsid w:val="000D039B"/>
    <w:rsid w:val="000D03B0"/>
    <w:rsid w:val="000D0543"/>
    <w:rsid w:val="000D061D"/>
    <w:rsid w:val="000D0B7E"/>
    <w:rsid w:val="000D0C87"/>
    <w:rsid w:val="000D0CF4"/>
    <w:rsid w:val="000D0FDF"/>
    <w:rsid w:val="000D131C"/>
    <w:rsid w:val="000D143B"/>
    <w:rsid w:val="000D14DA"/>
    <w:rsid w:val="000D15DC"/>
    <w:rsid w:val="000D15F3"/>
    <w:rsid w:val="000D161C"/>
    <w:rsid w:val="000D168A"/>
    <w:rsid w:val="000D16CE"/>
    <w:rsid w:val="000D1880"/>
    <w:rsid w:val="000D1A9A"/>
    <w:rsid w:val="000D1D07"/>
    <w:rsid w:val="000D1DCC"/>
    <w:rsid w:val="000D2024"/>
    <w:rsid w:val="000D2054"/>
    <w:rsid w:val="000D20FE"/>
    <w:rsid w:val="000D2247"/>
    <w:rsid w:val="000D235F"/>
    <w:rsid w:val="000D23E3"/>
    <w:rsid w:val="000D259D"/>
    <w:rsid w:val="000D263C"/>
    <w:rsid w:val="000D2792"/>
    <w:rsid w:val="000D29F7"/>
    <w:rsid w:val="000D2AC8"/>
    <w:rsid w:val="000D2B35"/>
    <w:rsid w:val="000D2BC5"/>
    <w:rsid w:val="000D2C1D"/>
    <w:rsid w:val="000D2D30"/>
    <w:rsid w:val="000D2E19"/>
    <w:rsid w:val="000D3016"/>
    <w:rsid w:val="000D30DD"/>
    <w:rsid w:val="000D3274"/>
    <w:rsid w:val="000D34CF"/>
    <w:rsid w:val="000D3560"/>
    <w:rsid w:val="000D39C2"/>
    <w:rsid w:val="000D39F7"/>
    <w:rsid w:val="000D3D01"/>
    <w:rsid w:val="000D3DEA"/>
    <w:rsid w:val="000D4266"/>
    <w:rsid w:val="000D42E3"/>
    <w:rsid w:val="000D44D8"/>
    <w:rsid w:val="000D4762"/>
    <w:rsid w:val="000D477C"/>
    <w:rsid w:val="000D482B"/>
    <w:rsid w:val="000D483C"/>
    <w:rsid w:val="000D4964"/>
    <w:rsid w:val="000D4B49"/>
    <w:rsid w:val="000D4E4A"/>
    <w:rsid w:val="000D4FD2"/>
    <w:rsid w:val="000D5155"/>
    <w:rsid w:val="000D5163"/>
    <w:rsid w:val="000D52F6"/>
    <w:rsid w:val="000D56A2"/>
    <w:rsid w:val="000D57A9"/>
    <w:rsid w:val="000D5A30"/>
    <w:rsid w:val="000D5D55"/>
    <w:rsid w:val="000D5D73"/>
    <w:rsid w:val="000D5E57"/>
    <w:rsid w:val="000D61EF"/>
    <w:rsid w:val="000D6611"/>
    <w:rsid w:val="000D681F"/>
    <w:rsid w:val="000D6838"/>
    <w:rsid w:val="000D68B6"/>
    <w:rsid w:val="000D6955"/>
    <w:rsid w:val="000D69AE"/>
    <w:rsid w:val="000D6B33"/>
    <w:rsid w:val="000D6B7C"/>
    <w:rsid w:val="000D6CF9"/>
    <w:rsid w:val="000D6F52"/>
    <w:rsid w:val="000D6FF8"/>
    <w:rsid w:val="000D74D6"/>
    <w:rsid w:val="000D751E"/>
    <w:rsid w:val="000D7654"/>
    <w:rsid w:val="000D7879"/>
    <w:rsid w:val="000D7919"/>
    <w:rsid w:val="000D79DA"/>
    <w:rsid w:val="000E017B"/>
    <w:rsid w:val="000E0185"/>
    <w:rsid w:val="000E025C"/>
    <w:rsid w:val="000E0356"/>
    <w:rsid w:val="000E0362"/>
    <w:rsid w:val="000E0435"/>
    <w:rsid w:val="000E0795"/>
    <w:rsid w:val="000E0985"/>
    <w:rsid w:val="000E0CE3"/>
    <w:rsid w:val="000E0DB7"/>
    <w:rsid w:val="000E0E7E"/>
    <w:rsid w:val="000E11C0"/>
    <w:rsid w:val="000E11F3"/>
    <w:rsid w:val="000E1481"/>
    <w:rsid w:val="000E1A24"/>
    <w:rsid w:val="000E1B95"/>
    <w:rsid w:val="000E210A"/>
    <w:rsid w:val="000E2499"/>
    <w:rsid w:val="000E24A9"/>
    <w:rsid w:val="000E274C"/>
    <w:rsid w:val="000E291F"/>
    <w:rsid w:val="000E2B30"/>
    <w:rsid w:val="000E2B6D"/>
    <w:rsid w:val="000E2B86"/>
    <w:rsid w:val="000E2BB2"/>
    <w:rsid w:val="000E2C0D"/>
    <w:rsid w:val="000E2C30"/>
    <w:rsid w:val="000E2D3A"/>
    <w:rsid w:val="000E2D4A"/>
    <w:rsid w:val="000E2DCF"/>
    <w:rsid w:val="000E2E06"/>
    <w:rsid w:val="000E3340"/>
    <w:rsid w:val="000E3626"/>
    <w:rsid w:val="000E38D5"/>
    <w:rsid w:val="000E3A05"/>
    <w:rsid w:val="000E3AEE"/>
    <w:rsid w:val="000E3B30"/>
    <w:rsid w:val="000E3D11"/>
    <w:rsid w:val="000E3DFC"/>
    <w:rsid w:val="000E43A4"/>
    <w:rsid w:val="000E450B"/>
    <w:rsid w:val="000E4529"/>
    <w:rsid w:val="000E4612"/>
    <w:rsid w:val="000E4630"/>
    <w:rsid w:val="000E4755"/>
    <w:rsid w:val="000E475B"/>
    <w:rsid w:val="000E485A"/>
    <w:rsid w:val="000E48B1"/>
    <w:rsid w:val="000E4A37"/>
    <w:rsid w:val="000E4B82"/>
    <w:rsid w:val="000E4E14"/>
    <w:rsid w:val="000E4E57"/>
    <w:rsid w:val="000E518C"/>
    <w:rsid w:val="000E519E"/>
    <w:rsid w:val="000E51BA"/>
    <w:rsid w:val="000E54F8"/>
    <w:rsid w:val="000E5595"/>
    <w:rsid w:val="000E5614"/>
    <w:rsid w:val="000E565F"/>
    <w:rsid w:val="000E571F"/>
    <w:rsid w:val="000E575B"/>
    <w:rsid w:val="000E57A8"/>
    <w:rsid w:val="000E5859"/>
    <w:rsid w:val="000E5B7A"/>
    <w:rsid w:val="000E5D00"/>
    <w:rsid w:val="000E5DAA"/>
    <w:rsid w:val="000E5E94"/>
    <w:rsid w:val="000E6092"/>
    <w:rsid w:val="000E6199"/>
    <w:rsid w:val="000E6595"/>
    <w:rsid w:val="000E6AA8"/>
    <w:rsid w:val="000E6B5C"/>
    <w:rsid w:val="000E6CF9"/>
    <w:rsid w:val="000E6E7D"/>
    <w:rsid w:val="000E70A0"/>
    <w:rsid w:val="000E712E"/>
    <w:rsid w:val="000E71C1"/>
    <w:rsid w:val="000E71D6"/>
    <w:rsid w:val="000E736C"/>
    <w:rsid w:val="000E76B2"/>
    <w:rsid w:val="000E7789"/>
    <w:rsid w:val="000E77D2"/>
    <w:rsid w:val="000E7D40"/>
    <w:rsid w:val="000F0022"/>
    <w:rsid w:val="000F0331"/>
    <w:rsid w:val="000F03F7"/>
    <w:rsid w:val="000F04DF"/>
    <w:rsid w:val="000F04E8"/>
    <w:rsid w:val="000F0783"/>
    <w:rsid w:val="000F085F"/>
    <w:rsid w:val="000F0950"/>
    <w:rsid w:val="000F0D2D"/>
    <w:rsid w:val="000F0F83"/>
    <w:rsid w:val="000F112E"/>
    <w:rsid w:val="000F1260"/>
    <w:rsid w:val="000F136C"/>
    <w:rsid w:val="000F14D9"/>
    <w:rsid w:val="000F1B79"/>
    <w:rsid w:val="000F1D36"/>
    <w:rsid w:val="000F1D39"/>
    <w:rsid w:val="000F1F6A"/>
    <w:rsid w:val="000F1F7E"/>
    <w:rsid w:val="000F1F97"/>
    <w:rsid w:val="000F1FFE"/>
    <w:rsid w:val="000F20D0"/>
    <w:rsid w:val="000F2190"/>
    <w:rsid w:val="000F24C0"/>
    <w:rsid w:val="000F2659"/>
    <w:rsid w:val="000F2C1A"/>
    <w:rsid w:val="000F2C25"/>
    <w:rsid w:val="000F2CDC"/>
    <w:rsid w:val="000F2D67"/>
    <w:rsid w:val="000F2D80"/>
    <w:rsid w:val="000F2F89"/>
    <w:rsid w:val="000F3161"/>
    <w:rsid w:val="000F3224"/>
    <w:rsid w:val="000F3238"/>
    <w:rsid w:val="000F350F"/>
    <w:rsid w:val="000F40F2"/>
    <w:rsid w:val="000F41EB"/>
    <w:rsid w:val="000F42AB"/>
    <w:rsid w:val="000F4444"/>
    <w:rsid w:val="000F456D"/>
    <w:rsid w:val="000F45B4"/>
    <w:rsid w:val="000F468E"/>
    <w:rsid w:val="000F46C0"/>
    <w:rsid w:val="000F4880"/>
    <w:rsid w:val="000F48A9"/>
    <w:rsid w:val="000F4933"/>
    <w:rsid w:val="000F498E"/>
    <w:rsid w:val="000F4CCA"/>
    <w:rsid w:val="000F4FB8"/>
    <w:rsid w:val="000F4FE5"/>
    <w:rsid w:val="000F5042"/>
    <w:rsid w:val="000F5053"/>
    <w:rsid w:val="000F50DC"/>
    <w:rsid w:val="000F5150"/>
    <w:rsid w:val="000F5287"/>
    <w:rsid w:val="000F52CC"/>
    <w:rsid w:val="000F5358"/>
    <w:rsid w:val="000F57B6"/>
    <w:rsid w:val="000F5B02"/>
    <w:rsid w:val="000F5B67"/>
    <w:rsid w:val="000F5BB8"/>
    <w:rsid w:val="000F5D4D"/>
    <w:rsid w:val="000F5DA5"/>
    <w:rsid w:val="000F5F38"/>
    <w:rsid w:val="000F5FB3"/>
    <w:rsid w:val="000F613A"/>
    <w:rsid w:val="000F6329"/>
    <w:rsid w:val="000F64EC"/>
    <w:rsid w:val="000F6519"/>
    <w:rsid w:val="000F6678"/>
    <w:rsid w:val="000F6700"/>
    <w:rsid w:val="000F692B"/>
    <w:rsid w:val="000F6986"/>
    <w:rsid w:val="000F6F36"/>
    <w:rsid w:val="000F7362"/>
    <w:rsid w:val="000F76A5"/>
    <w:rsid w:val="000F784B"/>
    <w:rsid w:val="000F795C"/>
    <w:rsid w:val="000F7B09"/>
    <w:rsid w:val="000F7DCB"/>
    <w:rsid w:val="000F7E74"/>
    <w:rsid w:val="00100018"/>
    <w:rsid w:val="00100134"/>
    <w:rsid w:val="0010039C"/>
    <w:rsid w:val="00100708"/>
    <w:rsid w:val="001007CB"/>
    <w:rsid w:val="0010080E"/>
    <w:rsid w:val="0010081A"/>
    <w:rsid w:val="0010089C"/>
    <w:rsid w:val="001008C6"/>
    <w:rsid w:val="00100A36"/>
    <w:rsid w:val="00100A71"/>
    <w:rsid w:val="00100BB0"/>
    <w:rsid w:val="00100E0F"/>
    <w:rsid w:val="00100FCA"/>
    <w:rsid w:val="00100FFB"/>
    <w:rsid w:val="00101351"/>
    <w:rsid w:val="0010138D"/>
    <w:rsid w:val="001013F6"/>
    <w:rsid w:val="001015B8"/>
    <w:rsid w:val="00101805"/>
    <w:rsid w:val="00101C0A"/>
    <w:rsid w:val="00101F95"/>
    <w:rsid w:val="00102016"/>
    <w:rsid w:val="001020C6"/>
    <w:rsid w:val="00102417"/>
    <w:rsid w:val="001024D9"/>
    <w:rsid w:val="001025FB"/>
    <w:rsid w:val="0010291B"/>
    <w:rsid w:val="001029E9"/>
    <w:rsid w:val="00102A0C"/>
    <w:rsid w:val="00102BC1"/>
    <w:rsid w:val="00102D65"/>
    <w:rsid w:val="00102D8D"/>
    <w:rsid w:val="00102EEF"/>
    <w:rsid w:val="00103087"/>
    <w:rsid w:val="001030A1"/>
    <w:rsid w:val="00103204"/>
    <w:rsid w:val="00103437"/>
    <w:rsid w:val="001034CC"/>
    <w:rsid w:val="0010354D"/>
    <w:rsid w:val="001037D1"/>
    <w:rsid w:val="00103C3E"/>
    <w:rsid w:val="00103C3F"/>
    <w:rsid w:val="001043CA"/>
    <w:rsid w:val="001043F9"/>
    <w:rsid w:val="00104556"/>
    <w:rsid w:val="001045A8"/>
    <w:rsid w:val="0010468F"/>
    <w:rsid w:val="0010473D"/>
    <w:rsid w:val="00104786"/>
    <w:rsid w:val="001047B8"/>
    <w:rsid w:val="00104B27"/>
    <w:rsid w:val="00104B7F"/>
    <w:rsid w:val="001051B0"/>
    <w:rsid w:val="00105240"/>
    <w:rsid w:val="001055C8"/>
    <w:rsid w:val="0010563A"/>
    <w:rsid w:val="00105756"/>
    <w:rsid w:val="001058D4"/>
    <w:rsid w:val="001058D5"/>
    <w:rsid w:val="0010590B"/>
    <w:rsid w:val="00105BAD"/>
    <w:rsid w:val="00105CDE"/>
    <w:rsid w:val="00105D38"/>
    <w:rsid w:val="00105E55"/>
    <w:rsid w:val="001060D9"/>
    <w:rsid w:val="00106215"/>
    <w:rsid w:val="00106420"/>
    <w:rsid w:val="0010648E"/>
    <w:rsid w:val="001064FE"/>
    <w:rsid w:val="0010669B"/>
    <w:rsid w:val="001066F9"/>
    <w:rsid w:val="001068A4"/>
    <w:rsid w:val="00106A13"/>
    <w:rsid w:val="00106B9A"/>
    <w:rsid w:val="00106C74"/>
    <w:rsid w:val="00106CC6"/>
    <w:rsid w:val="00106D2A"/>
    <w:rsid w:val="00106D47"/>
    <w:rsid w:val="00106E99"/>
    <w:rsid w:val="00107110"/>
    <w:rsid w:val="0010712E"/>
    <w:rsid w:val="001071F8"/>
    <w:rsid w:val="001072BC"/>
    <w:rsid w:val="00107667"/>
    <w:rsid w:val="0010792D"/>
    <w:rsid w:val="00107961"/>
    <w:rsid w:val="001079CF"/>
    <w:rsid w:val="00107A80"/>
    <w:rsid w:val="00107BAA"/>
    <w:rsid w:val="00107BF8"/>
    <w:rsid w:val="00107C38"/>
    <w:rsid w:val="00107C5F"/>
    <w:rsid w:val="0011003F"/>
    <w:rsid w:val="001102EE"/>
    <w:rsid w:val="001103A2"/>
    <w:rsid w:val="0011045A"/>
    <w:rsid w:val="00110515"/>
    <w:rsid w:val="00110659"/>
    <w:rsid w:val="001108A6"/>
    <w:rsid w:val="00110A3A"/>
    <w:rsid w:val="00110A3C"/>
    <w:rsid w:val="00110BF1"/>
    <w:rsid w:val="00110DA8"/>
    <w:rsid w:val="00110EDD"/>
    <w:rsid w:val="00110F59"/>
    <w:rsid w:val="00111024"/>
    <w:rsid w:val="0011125D"/>
    <w:rsid w:val="00111317"/>
    <w:rsid w:val="001114DD"/>
    <w:rsid w:val="00111535"/>
    <w:rsid w:val="00111A2C"/>
    <w:rsid w:val="00111C47"/>
    <w:rsid w:val="00111E52"/>
    <w:rsid w:val="00111E8E"/>
    <w:rsid w:val="00112131"/>
    <w:rsid w:val="0011239B"/>
    <w:rsid w:val="00112514"/>
    <w:rsid w:val="001127A2"/>
    <w:rsid w:val="00112A73"/>
    <w:rsid w:val="00112D90"/>
    <w:rsid w:val="00112E08"/>
    <w:rsid w:val="00112F02"/>
    <w:rsid w:val="001130E2"/>
    <w:rsid w:val="001132A8"/>
    <w:rsid w:val="001133D9"/>
    <w:rsid w:val="001133E0"/>
    <w:rsid w:val="001134F2"/>
    <w:rsid w:val="00113521"/>
    <w:rsid w:val="00113710"/>
    <w:rsid w:val="00113AB2"/>
    <w:rsid w:val="00113B7A"/>
    <w:rsid w:val="00113BDA"/>
    <w:rsid w:val="00113CD0"/>
    <w:rsid w:val="00113ED6"/>
    <w:rsid w:val="0011412F"/>
    <w:rsid w:val="00114171"/>
    <w:rsid w:val="001141EE"/>
    <w:rsid w:val="001142A3"/>
    <w:rsid w:val="001144FA"/>
    <w:rsid w:val="00114908"/>
    <w:rsid w:val="00114A21"/>
    <w:rsid w:val="00114B99"/>
    <w:rsid w:val="00114D16"/>
    <w:rsid w:val="00114D67"/>
    <w:rsid w:val="001151E1"/>
    <w:rsid w:val="00115251"/>
    <w:rsid w:val="00115516"/>
    <w:rsid w:val="00115693"/>
    <w:rsid w:val="00115716"/>
    <w:rsid w:val="00115763"/>
    <w:rsid w:val="00115857"/>
    <w:rsid w:val="00115894"/>
    <w:rsid w:val="00115A74"/>
    <w:rsid w:val="00115D69"/>
    <w:rsid w:val="00115F81"/>
    <w:rsid w:val="0011612D"/>
    <w:rsid w:val="00116175"/>
    <w:rsid w:val="001163F4"/>
    <w:rsid w:val="00116432"/>
    <w:rsid w:val="001166C1"/>
    <w:rsid w:val="00116DA0"/>
    <w:rsid w:val="00116EE3"/>
    <w:rsid w:val="001173D5"/>
    <w:rsid w:val="001173F2"/>
    <w:rsid w:val="001175C9"/>
    <w:rsid w:val="0011767C"/>
    <w:rsid w:val="0011778F"/>
    <w:rsid w:val="00117909"/>
    <w:rsid w:val="001179CA"/>
    <w:rsid w:val="00117A2B"/>
    <w:rsid w:val="00117BC1"/>
    <w:rsid w:val="00117C1E"/>
    <w:rsid w:val="00117CCC"/>
    <w:rsid w:val="00117CE3"/>
    <w:rsid w:val="00120044"/>
    <w:rsid w:val="00120480"/>
    <w:rsid w:val="0012050D"/>
    <w:rsid w:val="00120515"/>
    <w:rsid w:val="0012069A"/>
    <w:rsid w:val="001206D7"/>
    <w:rsid w:val="0012076B"/>
    <w:rsid w:val="001207A7"/>
    <w:rsid w:val="0012087C"/>
    <w:rsid w:val="00120B62"/>
    <w:rsid w:val="00120BFC"/>
    <w:rsid w:val="00120CA2"/>
    <w:rsid w:val="00121180"/>
    <w:rsid w:val="001212DC"/>
    <w:rsid w:val="0012181F"/>
    <w:rsid w:val="00121908"/>
    <w:rsid w:val="0012197C"/>
    <w:rsid w:val="00121A7D"/>
    <w:rsid w:val="00121C84"/>
    <w:rsid w:val="00121D13"/>
    <w:rsid w:val="00121D77"/>
    <w:rsid w:val="00122056"/>
    <w:rsid w:val="001220AD"/>
    <w:rsid w:val="0012221B"/>
    <w:rsid w:val="0012235E"/>
    <w:rsid w:val="00122384"/>
    <w:rsid w:val="001224C0"/>
    <w:rsid w:val="001226CB"/>
    <w:rsid w:val="001226ED"/>
    <w:rsid w:val="0012290A"/>
    <w:rsid w:val="00122974"/>
    <w:rsid w:val="00122A63"/>
    <w:rsid w:val="00122AF0"/>
    <w:rsid w:val="00122DF9"/>
    <w:rsid w:val="00122FEC"/>
    <w:rsid w:val="001230EA"/>
    <w:rsid w:val="0012332B"/>
    <w:rsid w:val="00123386"/>
    <w:rsid w:val="0012344E"/>
    <w:rsid w:val="001234CC"/>
    <w:rsid w:val="00123C62"/>
    <w:rsid w:val="00123CC2"/>
    <w:rsid w:val="00123D4F"/>
    <w:rsid w:val="00123DF4"/>
    <w:rsid w:val="00123F4B"/>
    <w:rsid w:val="0012425E"/>
    <w:rsid w:val="0012455F"/>
    <w:rsid w:val="0012459D"/>
    <w:rsid w:val="0012462B"/>
    <w:rsid w:val="001246C2"/>
    <w:rsid w:val="00124790"/>
    <w:rsid w:val="0012489B"/>
    <w:rsid w:val="0012489E"/>
    <w:rsid w:val="00124A35"/>
    <w:rsid w:val="00125451"/>
    <w:rsid w:val="00125667"/>
    <w:rsid w:val="001259F3"/>
    <w:rsid w:val="00125A1B"/>
    <w:rsid w:val="00125AA4"/>
    <w:rsid w:val="00125AC2"/>
    <w:rsid w:val="00125AD2"/>
    <w:rsid w:val="001264E8"/>
    <w:rsid w:val="0012660E"/>
    <w:rsid w:val="00126834"/>
    <w:rsid w:val="00126924"/>
    <w:rsid w:val="00126B4A"/>
    <w:rsid w:val="00126BFD"/>
    <w:rsid w:val="00126D92"/>
    <w:rsid w:val="00127102"/>
    <w:rsid w:val="00127188"/>
    <w:rsid w:val="00127398"/>
    <w:rsid w:val="00127400"/>
    <w:rsid w:val="00127439"/>
    <w:rsid w:val="00127583"/>
    <w:rsid w:val="001275DC"/>
    <w:rsid w:val="0012773A"/>
    <w:rsid w:val="001278AC"/>
    <w:rsid w:val="00127C80"/>
    <w:rsid w:val="00127CBF"/>
    <w:rsid w:val="00127F99"/>
    <w:rsid w:val="00130003"/>
    <w:rsid w:val="0013003C"/>
    <w:rsid w:val="001301C9"/>
    <w:rsid w:val="001303D6"/>
    <w:rsid w:val="001304D4"/>
    <w:rsid w:val="00130507"/>
    <w:rsid w:val="00130530"/>
    <w:rsid w:val="00130877"/>
    <w:rsid w:val="001308E7"/>
    <w:rsid w:val="001309D7"/>
    <w:rsid w:val="00130B1B"/>
    <w:rsid w:val="00130CB5"/>
    <w:rsid w:val="00130CBF"/>
    <w:rsid w:val="00130DF7"/>
    <w:rsid w:val="0013129D"/>
    <w:rsid w:val="00131479"/>
    <w:rsid w:val="0013151A"/>
    <w:rsid w:val="0013154C"/>
    <w:rsid w:val="001315F5"/>
    <w:rsid w:val="00131827"/>
    <w:rsid w:val="00131866"/>
    <w:rsid w:val="001318AF"/>
    <w:rsid w:val="00131908"/>
    <w:rsid w:val="00131ACE"/>
    <w:rsid w:val="00131B40"/>
    <w:rsid w:val="00131C2A"/>
    <w:rsid w:val="00131D20"/>
    <w:rsid w:val="00131F12"/>
    <w:rsid w:val="00131FAD"/>
    <w:rsid w:val="001320FB"/>
    <w:rsid w:val="001321BF"/>
    <w:rsid w:val="00132413"/>
    <w:rsid w:val="00132522"/>
    <w:rsid w:val="0013275D"/>
    <w:rsid w:val="00132A1E"/>
    <w:rsid w:val="00132A9F"/>
    <w:rsid w:val="00132E49"/>
    <w:rsid w:val="00132E9F"/>
    <w:rsid w:val="00132F62"/>
    <w:rsid w:val="00133260"/>
    <w:rsid w:val="001332A3"/>
    <w:rsid w:val="001332E4"/>
    <w:rsid w:val="00133472"/>
    <w:rsid w:val="001334C2"/>
    <w:rsid w:val="00133524"/>
    <w:rsid w:val="001339D3"/>
    <w:rsid w:val="00133A26"/>
    <w:rsid w:val="00133A94"/>
    <w:rsid w:val="00133AB9"/>
    <w:rsid w:val="00133C4C"/>
    <w:rsid w:val="00133E3C"/>
    <w:rsid w:val="00133FBE"/>
    <w:rsid w:val="00134230"/>
    <w:rsid w:val="001342E6"/>
    <w:rsid w:val="00134312"/>
    <w:rsid w:val="0013439F"/>
    <w:rsid w:val="001344D8"/>
    <w:rsid w:val="0013454B"/>
    <w:rsid w:val="001345DD"/>
    <w:rsid w:val="00134799"/>
    <w:rsid w:val="00134A4A"/>
    <w:rsid w:val="00134D1C"/>
    <w:rsid w:val="0013505C"/>
    <w:rsid w:val="00135394"/>
    <w:rsid w:val="001353F4"/>
    <w:rsid w:val="00135462"/>
    <w:rsid w:val="00135593"/>
    <w:rsid w:val="001358D0"/>
    <w:rsid w:val="00135A88"/>
    <w:rsid w:val="00135BA1"/>
    <w:rsid w:val="00135BF5"/>
    <w:rsid w:val="00135CAB"/>
    <w:rsid w:val="00135ECC"/>
    <w:rsid w:val="0013614B"/>
    <w:rsid w:val="001361EA"/>
    <w:rsid w:val="00136389"/>
    <w:rsid w:val="00136397"/>
    <w:rsid w:val="001364A5"/>
    <w:rsid w:val="0013654F"/>
    <w:rsid w:val="001365F2"/>
    <w:rsid w:val="00136837"/>
    <w:rsid w:val="00136C1C"/>
    <w:rsid w:val="00136C22"/>
    <w:rsid w:val="00136EB5"/>
    <w:rsid w:val="00136F5A"/>
    <w:rsid w:val="00136FAF"/>
    <w:rsid w:val="00136FB8"/>
    <w:rsid w:val="001374BC"/>
    <w:rsid w:val="00137642"/>
    <w:rsid w:val="00137829"/>
    <w:rsid w:val="001379CE"/>
    <w:rsid w:val="00137B27"/>
    <w:rsid w:val="00137BEA"/>
    <w:rsid w:val="00137C87"/>
    <w:rsid w:val="00137E87"/>
    <w:rsid w:val="0014006D"/>
    <w:rsid w:val="001402B3"/>
    <w:rsid w:val="001406CA"/>
    <w:rsid w:val="001409EF"/>
    <w:rsid w:val="00140CDB"/>
    <w:rsid w:val="00140CFD"/>
    <w:rsid w:val="00140F70"/>
    <w:rsid w:val="0014106D"/>
    <w:rsid w:val="00141181"/>
    <w:rsid w:val="001413E6"/>
    <w:rsid w:val="00141455"/>
    <w:rsid w:val="00141516"/>
    <w:rsid w:val="00141542"/>
    <w:rsid w:val="001416A1"/>
    <w:rsid w:val="0014190A"/>
    <w:rsid w:val="00141D06"/>
    <w:rsid w:val="00141DC1"/>
    <w:rsid w:val="00141EDB"/>
    <w:rsid w:val="0014246A"/>
    <w:rsid w:val="001425AC"/>
    <w:rsid w:val="001425C4"/>
    <w:rsid w:val="001426D8"/>
    <w:rsid w:val="0014290F"/>
    <w:rsid w:val="00142962"/>
    <w:rsid w:val="00142964"/>
    <w:rsid w:val="001429DB"/>
    <w:rsid w:val="00142AEE"/>
    <w:rsid w:val="00142B70"/>
    <w:rsid w:val="00142BC8"/>
    <w:rsid w:val="00142D52"/>
    <w:rsid w:val="00142E26"/>
    <w:rsid w:val="00142FC0"/>
    <w:rsid w:val="00143055"/>
    <w:rsid w:val="0014343D"/>
    <w:rsid w:val="00143556"/>
    <w:rsid w:val="0014362A"/>
    <w:rsid w:val="001437D9"/>
    <w:rsid w:val="00143A3E"/>
    <w:rsid w:val="00143AEF"/>
    <w:rsid w:val="00143AF6"/>
    <w:rsid w:val="00143D61"/>
    <w:rsid w:val="00143E37"/>
    <w:rsid w:val="00143E52"/>
    <w:rsid w:val="00143EA8"/>
    <w:rsid w:val="00144104"/>
    <w:rsid w:val="00144466"/>
    <w:rsid w:val="0014448B"/>
    <w:rsid w:val="0014490A"/>
    <w:rsid w:val="001449A4"/>
    <w:rsid w:val="00144A8F"/>
    <w:rsid w:val="00144C3A"/>
    <w:rsid w:val="001451C6"/>
    <w:rsid w:val="001452EC"/>
    <w:rsid w:val="0014535D"/>
    <w:rsid w:val="00145365"/>
    <w:rsid w:val="001453DD"/>
    <w:rsid w:val="00145E9E"/>
    <w:rsid w:val="00145EC5"/>
    <w:rsid w:val="0014603B"/>
    <w:rsid w:val="00146071"/>
    <w:rsid w:val="00146201"/>
    <w:rsid w:val="001462D9"/>
    <w:rsid w:val="001463D6"/>
    <w:rsid w:val="001464FF"/>
    <w:rsid w:val="0014665D"/>
    <w:rsid w:val="00146E28"/>
    <w:rsid w:val="00146F18"/>
    <w:rsid w:val="00147188"/>
    <w:rsid w:val="00147321"/>
    <w:rsid w:val="001474C3"/>
    <w:rsid w:val="0014779D"/>
    <w:rsid w:val="001477F7"/>
    <w:rsid w:val="0014782D"/>
    <w:rsid w:val="001478E4"/>
    <w:rsid w:val="00147B25"/>
    <w:rsid w:val="00147C3D"/>
    <w:rsid w:val="00147C7B"/>
    <w:rsid w:val="00147F82"/>
    <w:rsid w:val="00147F9C"/>
    <w:rsid w:val="00150011"/>
    <w:rsid w:val="00150115"/>
    <w:rsid w:val="0015029A"/>
    <w:rsid w:val="001502FD"/>
    <w:rsid w:val="00150409"/>
    <w:rsid w:val="0015074C"/>
    <w:rsid w:val="00150827"/>
    <w:rsid w:val="00150A98"/>
    <w:rsid w:val="00150B51"/>
    <w:rsid w:val="00150B6F"/>
    <w:rsid w:val="00150CE8"/>
    <w:rsid w:val="00150E04"/>
    <w:rsid w:val="00150E9E"/>
    <w:rsid w:val="00150F43"/>
    <w:rsid w:val="00150FD2"/>
    <w:rsid w:val="00151078"/>
    <w:rsid w:val="001512A1"/>
    <w:rsid w:val="0015156C"/>
    <w:rsid w:val="0015156F"/>
    <w:rsid w:val="0015176A"/>
    <w:rsid w:val="00151918"/>
    <w:rsid w:val="00151B9A"/>
    <w:rsid w:val="00151BF0"/>
    <w:rsid w:val="00151DB5"/>
    <w:rsid w:val="00151DF6"/>
    <w:rsid w:val="00151E83"/>
    <w:rsid w:val="00152465"/>
    <w:rsid w:val="00152C3C"/>
    <w:rsid w:val="00152CEE"/>
    <w:rsid w:val="00152E0C"/>
    <w:rsid w:val="00152E77"/>
    <w:rsid w:val="00153350"/>
    <w:rsid w:val="001536EE"/>
    <w:rsid w:val="001539D6"/>
    <w:rsid w:val="00153CCB"/>
    <w:rsid w:val="00153E03"/>
    <w:rsid w:val="00153ED9"/>
    <w:rsid w:val="001540A2"/>
    <w:rsid w:val="001541CD"/>
    <w:rsid w:val="001542A4"/>
    <w:rsid w:val="0015452B"/>
    <w:rsid w:val="0015462E"/>
    <w:rsid w:val="00154717"/>
    <w:rsid w:val="00154820"/>
    <w:rsid w:val="0015483A"/>
    <w:rsid w:val="0015483E"/>
    <w:rsid w:val="00154898"/>
    <w:rsid w:val="0015498F"/>
    <w:rsid w:val="00154A1F"/>
    <w:rsid w:val="00154A2F"/>
    <w:rsid w:val="00154E30"/>
    <w:rsid w:val="00154F02"/>
    <w:rsid w:val="00155028"/>
    <w:rsid w:val="0015508B"/>
    <w:rsid w:val="00155113"/>
    <w:rsid w:val="00155177"/>
    <w:rsid w:val="00155701"/>
    <w:rsid w:val="00155763"/>
    <w:rsid w:val="001557D2"/>
    <w:rsid w:val="001558B2"/>
    <w:rsid w:val="001558F5"/>
    <w:rsid w:val="001559A4"/>
    <w:rsid w:val="001559A9"/>
    <w:rsid w:val="001559D0"/>
    <w:rsid w:val="001559D4"/>
    <w:rsid w:val="00155AA5"/>
    <w:rsid w:val="00155AA6"/>
    <w:rsid w:val="00155AF9"/>
    <w:rsid w:val="00155C91"/>
    <w:rsid w:val="00155CB9"/>
    <w:rsid w:val="00155F38"/>
    <w:rsid w:val="001560DB"/>
    <w:rsid w:val="0015653A"/>
    <w:rsid w:val="0015663A"/>
    <w:rsid w:val="0015684B"/>
    <w:rsid w:val="001569B1"/>
    <w:rsid w:val="00156CA7"/>
    <w:rsid w:val="00156D0B"/>
    <w:rsid w:val="00156DCD"/>
    <w:rsid w:val="00156F48"/>
    <w:rsid w:val="00156F79"/>
    <w:rsid w:val="00156FB8"/>
    <w:rsid w:val="001570C2"/>
    <w:rsid w:val="00157383"/>
    <w:rsid w:val="0015752F"/>
    <w:rsid w:val="0015754A"/>
    <w:rsid w:val="00157D5E"/>
    <w:rsid w:val="00157FEF"/>
    <w:rsid w:val="00160299"/>
    <w:rsid w:val="001602C5"/>
    <w:rsid w:val="00160409"/>
    <w:rsid w:val="00160539"/>
    <w:rsid w:val="001608DB"/>
    <w:rsid w:val="00160927"/>
    <w:rsid w:val="001609B4"/>
    <w:rsid w:val="00160C03"/>
    <w:rsid w:val="00160C2B"/>
    <w:rsid w:val="00160CDD"/>
    <w:rsid w:val="00160EC5"/>
    <w:rsid w:val="00160F8C"/>
    <w:rsid w:val="0016116D"/>
    <w:rsid w:val="00161650"/>
    <w:rsid w:val="0016173A"/>
    <w:rsid w:val="001617E1"/>
    <w:rsid w:val="001618AC"/>
    <w:rsid w:val="001618C8"/>
    <w:rsid w:val="00161D96"/>
    <w:rsid w:val="00161E68"/>
    <w:rsid w:val="0016205E"/>
    <w:rsid w:val="00162145"/>
    <w:rsid w:val="0016240B"/>
    <w:rsid w:val="00162565"/>
    <w:rsid w:val="001625E1"/>
    <w:rsid w:val="00162965"/>
    <w:rsid w:val="00162C67"/>
    <w:rsid w:val="00162D12"/>
    <w:rsid w:val="00163036"/>
    <w:rsid w:val="001630A9"/>
    <w:rsid w:val="0016320E"/>
    <w:rsid w:val="00163212"/>
    <w:rsid w:val="00163230"/>
    <w:rsid w:val="0016325D"/>
    <w:rsid w:val="00163441"/>
    <w:rsid w:val="0016344E"/>
    <w:rsid w:val="00163689"/>
    <w:rsid w:val="001636DE"/>
    <w:rsid w:val="00163791"/>
    <w:rsid w:val="0016389F"/>
    <w:rsid w:val="001638BD"/>
    <w:rsid w:val="00163CB0"/>
    <w:rsid w:val="00163F97"/>
    <w:rsid w:val="00164302"/>
    <w:rsid w:val="001643C3"/>
    <w:rsid w:val="001644D3"/>
    <w:rsid w:val="0016454D"/>
    <w:rsid w:val="001646A1"/>
    <w:rsid w:val="00164786"/>
    <w:rsid w:val="00164A14"/>
    <w:rsid w:val="00164C28"/>
    <w:rsid w:val="00164DCC"/>
    <w:rsid w:val="00164E93"/>
    <w:rsid w:val="00164FF9"/>
    <w:rsid w:val="00165179"/>
    <w:rsid w:val="0016532D"/>
    <w:rsid w:val="00165333"/>
    <w:rsid w:val="00165530"/>
    <w:rsid w:val="001655C7"/>
    <w:rsid w:val="00165766"/>
    <w:rsid w:val="001658A9"/>
    <w:rsid w:val="001659C4"/>
    <w:rsid w:val="00165AD0"/>
    <w:rsid w:val="00165B6F"/>
    <w:rsid w:val="0016613A"/>
    <w:rsid w:val="0016643F"/>
    <w:rsid w:val="001664F5"/>
    <w:rsid w:val="00166529"/>
    <w:rsid w:val="001665E4"/>
    <w:rsid w:val="00166945"/>
    <w:rsid w:val="00166ABD"/>
    <w:rsid w:val="00166FC0"/>
    <w:rsid w:val="00167055"/>
    <w:rsid w:val="00167110"/>
    <w:rsid w:val="0016740B"/>
    <w:rsid w:val="0016750F"/>
    <w:rsid w:val="001676BB"/>
    <w:rsid w:val="0016771F"/>
    <w:rsid w:val="001678EF"/>
    <w:rsid w:val="00167989"/>
    <w:rsid w:val="00167E54"/>
    <w:rsid w:val="00167F4D"/>
    <w:rsid w:val="00167F79"/>
    <w:rsid w:val="00167FDB"/>
    <w:rsid w:val="00170033"/>
    <w:rsid w:val="0017013B"/>
    <w:rsid w:val="001701C6"/>
    <w:rsid w:val="001702E8"/>
    <w:rsid w:val="00170330"/>
    <w:rsid w:val="00170447"/>
    <w:rsid w:val="001708BE"/>
    <w:rsid w:val="001708EA"/>
    <w:rsid w:val="001709FE"/>
    <w:rsid w:val="00170CA0"/>
    <w:rsid w:val="00170E71"/>
    <w:rsid w:val="001711A1"/>
    <w:rsid w:val="001711C6"/>
    <w:rsid w:val="0017127F"/>
    <w:rsid w:val="0017147F"/>
    <w:rsid w:val="00171723"/>
    <w:rsid w:val="00171D5A"/>
    <w:rsid w:val="00171FE3"/>
    <w:rsid w:val="001720EC"/>
    <w:rsid w:val="001720F4"/>
    <w:rsid w:val="00172177"/>
    <w:rsid w:val="00172186"/>
    <w:rsid w:val="0017219C"/>
    <w:rsid w:val="001723AF"/>
    <w:rsid w:val="00172AB3"/>
    <w:rsid w:val="00172CAA"/>
    <w:rsid w:val="00172EAA"/>
    <w:rsid w:val="00172FB0"/>
    <w:rsid w:val="00173036"/>
    <w:rsid w:val="0017311C"/>
    <w:rsid w:val="00173180"/>
    <w:rsid w:val="001731E9"/>
    <w:rsid w:val="001731F0"/>
    <w:rsid w:val="00173349"/>
    <w:rsid w:val="00173366"/>
    <w:rsid w:val="001735E9"/>
    <w:rsid w:val="00173809"/>
    <w:rsid w:val="00173855"/>
    <w:rsid w:val="00173940"/>
    <w:rsid w:val="0017399E"/>
    <w:rsid w:val="00173A3F"/>
    <w:rsid w:val="00173D09"/>
    <w:rsid w:val="00173DF9"/>
    <w:rsid w:val="001743DB"/>
    <w:rsid w:val="00174461"/>
    <w:rsid w:val="0017457F"/>
    <w:rsid w:val="001745B5"/>
    <w:rsid w:val="001745BF"/>
    <w:rsid w:val="00174761"/>
    <w:rsid w:val="001747FA"/>
    <w:rsid w:val="00174A29"/>
    <w:rsid w:val="00174A41"/>
    <w:rsid w:val="00174A4D"/>
    <w:rsid w:val="00174A94"/>
    <w:rsid w:val="00174C6C"/>
    <w:rsid w:val="00174D70"/>
    <w:rsid w:val="00174DA7"/>
    <w:rsid w:val="00174E1F"/>
    <w:rsid w:val="00174F05"/>
    <w:rsid w:val="00174F14"/>
    <w:rsid w:val="0017509C"/>
    <w:rsid w:val="001751B5"/>
    <w:rsid w:val="0017527B"/>
    <w:rsid w:val="0017538E"/>
    <w:rsid w:val="0017581B"/>
    <w:rsid w:val="00175BF8"/>
    <w:rsid w:val="00175CB0"/>
    <w:rsid w:val="00175CED"/>
    <w:rsid w:val="00175D30"/>
    <w:rsid w:val="00175F00"/>
    <w:rsid w:val="00176088"/>
    <w:rsid w:val="0017613F"/>
    <w:rsid w:val="0017633C"/>
    <w:rsid w:val="001768E6"/>
    <w:rsid w:val="001768EF"/>
    <w:rsid w:val="001769CA"/>
    <w:rsid w:val="00176A0E"/>
    <w:rsid w:val="00176A4C"/>
    <w:rsid w:val="00176BC2"/>
    <w:rsid w:val="00176CDC"/>
    <w:rsid w:val="00176F43"/>
    <w:rsid w:val="0017700A"/>
    <w:rsid w:val="001771F1"/>
    <w:rsid w:val="0017722C"/>
    <w:rsid w:val="00177235"/>
    <w:rsid w:val="00177306"/>
    <w:rsid w:val="0017731C"/>
    <w:rsid w:val="00177567"/>
    <w:rsid w:val="001778D8"/>
    <w:rsid w:val="00177976"/>
    <w:rsid w:val="0017799E"/>
    <w:rsid w:val="00177E16"/>
    <w:rsid w:val="00177F10"/>
    <w:rsid w:val="00177F42"/>
    <w:rsid w:val="00177F86"/>
    <w:rsid w:val="00177FEF"/>
    <w:rsid w:val="00180074"/>
    <w:rsid w:val="001800AC"/>
    <w:rsid w:val="00180179"/>
    <w:rsid w:val="00180307"/>
    <w:rsid w:val="00180586"/>
    <w:rsid w:val="0018067C"/>
    <w:rsid w:val="001808B8"/>
    <w:rsid w:val="001809B9"/>
    <w:rsid w:val="00180C01"/>
    <w:rsid w:val="00180DB0"/>
    <w:rsid w:val="00180F06"/>
    <w:rsid w:val="00180F4E"/>
    <w:rsid w:val="00180FD4"/>
    <w:rsid w:val="001811EA"/>
    <w:rsid w:val="00181421"/>
    <w:rsid w:val="001816D4"/>
    <w:rsid w:val="0018172F"/>
    <w:rsid w:val="00181948"/>
    <w:rsid w:val="00181BD7"/>
    <w:rsid w:val="00181C06"/>
    <w:rsid w:val="00181CF9"/>
    <w:rsid w:val="00181E35"/>
    <w:rsid w:val="00181E43"/>
    <w:rsid w:val="00181EC3"/>
    <w:rsid w:val="00181ECC"/>
    <w:rsid w:val="00182052"/>
    <w:rsid w:val="00182066"/>
    <w:rsid w:val="0018212C"/>
    <w:rsid w:val="00182139"/>
    <w:rsid w:val="0018214D"/>
    <w:rsid w:val="0018248B"/>
    <w:rsid w:val="00182654"/>
    <w:rsid w:val="00182754"/>
    <w:rsid w:val="0018280D"/>
    <w:rsid w:val="00182A28"/>
    <w:rsid w:val="00182CDE"/>
    <w:rsid w:val="00182D0A"/>
    <w:rsid w:val="00182F2D"/>
    <w:rsid w:val="0018330E"/>
    <w:rsid w:val="001835BC"/>
    <w:rsid w:val="001835C2"/>
    <w:rsid w:val="001838BF"/>
    <w:rsid w:val="00183908"/>
    <w:rsid w:val="0018393C"/>
    <w:rsid w:val="0018397D"/>
    <w:rsid w:val="00183BF0"/>
    <w:rsid w:val="00183C49"/>
    <w:rsid w:val="00183CA4"/>
    <w:rsid w:val="0018422B"/>
    <w:rsid w:val="00184237"/>
    <w:rsid w:val="001844DD"/>
    <w:rsid w:val="00184562"/>
    <w:rsid w:val="00184574"/>
    <w:rsid w:val="001845CF"/>
    <w:rsid w:val="00184808"/>
    <w:rsid w:val="0018483B"/>
    <w:rsid w:val="00184868"/>
    <w:rsid w:val="0018492C"/>
    <w:rsid w:val="00184C77"/>
    <w:rsid w:val="00184C81"/>
    <w:rsid w:val="00184DA7"/>
    <w:rsid w:val="00184F72"/>
    <w:rsid w:val="00185044"/>
    <w:rsid w:val="00185186"/>
    <w:rsid w:val="00185511"/>
    <w:rsid w:val="001857BB"/>
    <w:rsid w:val="00185892"/>
    <w:rsid w:val="001858B2"/>
    <w:rsid w:val="001858CF"/>
    <w:rsid w:val="00185917"/>
    <w:rsid w:val="00185961"/>
    <w:rsid w:val="00185B57"/>
    <w:rsid w:val="00185BC1"/>
    <w:rsid w:val="00185E0E"/>
    <w:rsid w:val="0018609F"/>
    <w:rsid w:val="0018627A"/>
    <w:rsid w:val="00186334"/>
    <w:rsid w:val="001867A7"/>
    <w:rsid w:val="0018694B"/>
    <w:rsid w:val="00186958"/>
    <w:rsid w:val="00186AF8"/>
    <w:rsid w:val="00186C87"/>
    <w:rsid w:val="00186F52"/>
    <w:rsid w:val="0018767F"/>
    <w:rsid w:val="00187BCE"/>
    <w:rsid w:val="00187C7F"/>
    <w:rsid w:val="00187C8C"/>
    <w:rsid w:val="00187D2C"/>
    <w:rsid w:val="00187E08"/>
    <w:rsid w:val="00187E88"/>
    <w:rsid w:val="00187EEA"/>
    <w:rsid w:val="0019049D"/>
    <w:rsid w:val="00190509"/>
    <w:rsid w:val="001907D0"/>
    <w:rsid w:val="001908FE"/>
    <w:rsid w:val="001909BD"/>
    <w:rsid w:val="00190A58"/>
    <w:rsid w:val="00190B74"/>
    <w:rsid w:val="00190F21"/>
    <w:rsid w:val="0019113A"/>
    <w:rsid w:val="00191149"/>
    <w:rsid w:val="001911D8"/>
    <w:rsid w:val="0019137E"/>
    <w:rsid w:val="001914E5"/>
    <w:rsid w:val="0019155E"/>
    <w:rsid w:val="001916D1"/>
    <w:rsid w:val="00191864"/>
    <w:rsid w:val="00191A16"/>
    <w:rsid w:val="00191AC5"/>
    <w:rsid w:val="0019216D"/>
    <w:rsid w:val="001921DC"/>
    <w:rsid w:val="00192316"/>
    <w:rsid w:val="0019233A"/>
    <w:rsid w:val="001928CE"/>
    <w:rsid w:val="001928F7"/>
    <w:rsid w:val="0019293B"/>
    <w:rsid w:val="00192C44"/>
    <w:rsid w:val="00192D92"/>
    <w:rsid w:val="00192EC8"/>
    <w:rsid w:val="00192F10"/>
    <w:rsid w:val="00192F24"/>
    <w:rsid w:val="00192F7C"/>
    <w:rsid w:val="001931FC"/>
    <w:rsid w:val="00193284"/>
    <w:rsid w:val="001934B4"/>
    <w:rsid w:val="0019353C"/>
    <w:rsid w:val="001935EF"/>
    <w:rsid w:val="001937CF"/>
    <w:rsid w:val="00193823"/>
    <w:rsid w:val="00193ACF"/>
    <w:rsid w:val="00193AE0"/>
    <w:rsid w:val="00193B32"/>
    <w:rsid w:val="00193B3B"/>
    <w:rsid w:val="00193BC6"/>
    <w:rsid w:val="00193D16"/>
    <w:rsid w:val="00193EC2"/>
    <w:rsid w:val="00193FE8"/>
    <w:rsid w:val="0019414C"/>
    <w:rsid w:val="00194365"/>
    <w:rsid w:val="001946BB"/>
    <w:rsid w:val="00194957"/>
    <w:rsid w:val="00194A2E"/>
    <w:rsid w:val="00194B85"/>
    <w:rsid w:val="00194E1E"/>
    <w:rsid w:val="00194E79"/>
    <w:rsid w:val="00195051"/>
    <w:rsid w:val="001951A6"/>
    <w:rsid w:val="0019543F"/>
    <w:rsid w:val="0019544C"/>
    <w:rsid w:val="0019570B"/>
    <w:rsid w:val="00195962"/>
    <w:rsid w:val="00195979"/>
    <w:rsid w:val="00195A24"/>
    <w:rsid w:val="00195BE4"/>
    <w:rsid w:val="00195DC0"/>
    <w:rsid w:val="00195F18"/>
    <w:rsid w:val="00196160"/>
    <w:rsid w:val="001961EC"/>
    <w:rsid w:val="00196215"/>
    <w:rsid w:val="00196317"/>
    <w:rsid w:val="001963DC"/>
    <w:rsid w:val="00196453"/>
    <w:rsid w:val="00196845"/>
    <w:rsid w:val="001968CB"/>
    <w:rsid w:val="00196992"/>
    <w:rsid w:val="00196B79"/>
    <w:rsid w:val="00196DB6"/>
    <w:rsid w:val="00196DE3"/>
    <w:rsid w:val="0019702C"/>
    <w:rsid w:val="001972D7"/>
    <w:rsid w:val="001972FD"/>
    <w:rsid w:val="00197309"/>
    <w:rsid w:val="001975A0"/>
    <w:rsid w:val="001975C8"/>
    <w:rsid w:val="0019773D"/>
    <w:rsid w:val="00197986"/>
    <w:rsid w:val="00197B89"/>
    <w:rsid w:val="00197B93"/>
    <w:rsid w:val="00197DB2"/>
    <w:rsid w:val="00197F85"/>
    <w:rsid w:val="001A0022"/>
    <w:rsid w:val="001A005A"/>
    <w:rsid w:val="001A0328"/>
    <w:rsid w:val="001A0335"/>
    <w:rsid w:val="001A036F"/>
    <w:rsid w:val="001A03EC"/>
    <w:rsid w:val="001A04E8"/>
    <w:rsid w:val="001A05B7"/>
    <w:rsid w:val="001A05F7"/>
    <w:rsid w:val="001A06F4"/>
    <w:rsid w:val="001A0AB5"/>
    <w:rsid w:val="001A0B51"/>
    <w:rsid w:val="001A0C4D"/>
    <w:rsid w:val="001A0D28"/>
    <w:rsid w:val="001A0E96"/>
    <w:rsid w:val="001A0EA8"/>
    <w:rsid w:val="001A1272"/>
    <w:rsid w:val="001A1399"/>
    <w:rsid w:val="001A1751"/>
    <w:rsid w:val="001A1A0A"/>
    <w:rsid w:val="001A1AF0"/>
    <w:rsid w:val="001A1BE2"/>
    <w:rsid w:val="001A1CDB"/>
    <w:rsid w:val="001A2049"/>
    <w:rsid w:val="001A241C"/>
    <w:rsid w:val="001A2691"/>
    <w:rsid w:val="001A2A9C"/>
    <w:rsid w:val="001A2C47"/>
    <w:rsid w:val="001A2EC9"/>
    <w:rsid w:val="001A3247"/>
    <w:rsid w:val="001A3320"/>
    <w:rsid w:val="001A3501"/>
    <w:rsid w:val="001A360F"/>
    <w:rsid w:val="001A3685"/>
    <w:rsid w:val="001A3DBE"/>
    <w:rsid w:val="001A4020"/>
    <w:rsid w:val="001A403C"/>
    <w:rsid w:val="001A4093"/>
    <w:rsid w:val="001A42BF"/>
    <w:rsid w:val="001A43BE"/>
    <w:rsid w:val="001A44C1"/>
    <w:rsid w:val="001A45C5"/>
    <w:rsid w:val="001A4631"/>
    <w:rsid w:val="001A481D"/>
    <w:rsid w:val="001A4B9A"/>
    <w:rsid w:val="001A4C75"/>
    <w:rsid w:val="001A4D0E"/>
    <w:rsid w:val="001A4E3E"/>
    <w:rsid w:val="001A5070"/>
    <w:rsid w:val="001A5302"/>
    <w:rsid w:val="001A583C"/>
    <w:rsid w:val="001A5942"/>
    <w:rsid w:val="001A5A63"/>
    <w:rsid w:val="001A5B77"/>
    <w:rsid w:val="001A5BF7"/>
    <w:rsid w:val="001A5D6C"/>
    <w:rsid w:val="001A5D92"/>
    <w:rsid w:val="001A5FE2"/>
    <w:rsid w:val="001A61AC"/>
    <w:rsid w:val="001A6321"/>
    <w:rsid w:val="001A63EA"/>
    <w:rsid w:val="001A674F"/>
    <w:rsid w:val="001A6909"/>
    <w:rsid w:val="001A6CDD"/>
    <w:rsid w:val="001A6FF0"/>
    <w:rsid w:val="001A7039"/>
    <w:rsid w:val="001A70FC"/>
    <w:rsid w:val="001A7329"/>
    <w:rsid w:val="001A73A7"/>
    <w:rsid w:val="001A73C1"/>
    <w:rsid w:val="001A7454"/>
    <w:rsid w:val="001A7471"/>
    <w:rsid w:val="001A75D5"/>
    <w:rsid w:val="001A7739"/>
    <w:rsid w:val="001A77E1"/>
    <w:rsid w:val="001A783A"/>
    <w:rsid w:val="001A78CE"/>
    <w:rsid w:val="001A7A48"/>
    <w:rsid w:val="001A7AE2"/>
    <w:rsid w:val="001A7D1A"/>
    <w:rsid w:val="001A7D9B"/>
    <w:rsid w:val="001A7FBA"/>
    <w:rsid w:val="001B027C"/>
    <w:rsid w:val="001B0416"/>
    <w:rsid w:val="001B046F"/>
    <w:rsid w:val="001B064A"/>
    <w:rsid w:val="001B0684"/>
    <w:rsid w:val="001B07BA"/>
    <w:rsid w:val="001B085F"/>
    <w:rsid w:val="001B09BA"/>
    <w:rsid w:val="001B0A05"/>
    <w:rsid w:val="001B0CE6"/>
    <w:rsid w:val="001B1100"/>
    <w:rsid w:val="001B12BC"/>
    <w:rsid w:val="001B1539"/>
    <w:rsid w:val="001B16DE"/>
    <w:rsid w:val="001B1A6C"/>
    <w:rsid w:val="001B1A76"/>
    <w:rsid w:val="001B1B4C"/>
    <w:rsid w:val="001B1CFD"/>
    <w:rsid w:val="001B1D60"/>
    <w:rsid w:val="001B1E55"/>
    <w:rsid w:val="001B1E6D"/>
    <w:rsid w:val="001B1EBD"/>
    <w:rsid w:val="001B2293"/>
    <w:rsid w:val="001B2417"/>
    <w:rsid w:val="001B243A"/>
    <w:rsid w:val="001B289D"/>
    <w:rsid w:val="001B295A"/>
    <w:rsid w:val="001B2AB6"/>
    <w:rsid w:val="001B2C8E"/>
    <w:rsid w:val="001B2D9C"/>
    <w:rsid w:val="001B2DAF"/>
    <w:rsid w:val="001B2E28"/>
    <w:rsid w:val="001B328E"/>
    <w:rsid w:val="001B32BD"/>
    <w:rsid w:val="001B32C9"/>
    <w:rsid w:val="001B3486"/>
    <w:rsid w:val="001B348D"/>
    <w:rsid w:val="001B3529"/>
    <w:rsid w:val="001B3538"/>
    <w:rsid w:val="001B3681"/>
    <w:rsid w:val="001B37E3"/>
    <w:rsid w:val="001B38B4"/>
    <w:rsid w:val="001B38DA"/>
    <w:rsid w:val="001B3FBE"/>
    <w:rsid w:val="001B40B6"/>
    <w:rsid w:val="001B40E9"/>
    <w:rsid w:val="001B4128"/>
    <w:rsid w:val="001B41D4"/>
    <w:rsid w:val="001B4289"/>
    <w:rsid w:val="001B4333"/>
    <w:rsid w:val="001B4365"/>
    <w:rsid w:val="001B437B"/>
    <w:rsid w:val="001B453A"/>
    <w:rsid w:val="001B4883"/>
    <w:rsid w:val="001B4A80"/>
    <w:rsid w:val="001B4C74"/>
    <w:rsid w:val="001B516A"/>
    <w:rsid w:val="001B51D8"/>
    <w:rsid w:val="001B528B"/>
    <w:rsid w:val="001B552F"/>
    <w:rsid w:val="001B57BC"/>
    <w:rsid w:val="001B58A0"/>
    <w:rsid w:val="001B59BD"/>
    <w:rsid w:val="001B5A73"/>
    <w:rsid w:val="001B5EFB"/>
    <w:rsid w:val="001B5F00"/>
    <w:rsid w:val="001B5FFE"/>
    <w:rsid w:val="001B6037"/>
    <w:rsid w:val="001B6092"/>
    <w:rsid w:val="001B6343"/>
    <w:rsid w:val="001B63C2"/>
    <w:rsid w:val="001B6759"/>
    <w:rsid w:val="001B6A42"/>
    <w:rsid w:val="001B6ACE"/>
    <w:rsid w:val="001B6CFB"/>
    <w:rsid w:val="001B6E21"/>
    <w:rsid w:val="001B6FD9"/>
    <w:rsid w:val="001B7198"/>
    <w:rsid w:val="001B73FC"/>
    <w:rsid w:val="001B74F8"/>
    <w:rsid w:val="001B7537"/>
    <w:rsid w:val="001B77DA"/>
    <w:rsid w:val="001B790A"/>
    <w:rsid w:val="001B7972"/>
    <w:rsid w:val="001B7C09"/>
    <w:rsid w:val="001B7D8B"/>
    <w:rsid w:val="001B7D9C"/>
    <w:rsid w:val="001C014A"/>
    <w:rsid w:val="001C0564"/>
    <w:rsid w:val="001C063C"/>
    <w:rsid w:val="001C067A"/>
    <w:rsid w:val="001C080B"/>
    <w:rsid w:val="001C084F"/>
    <w:rsid w:val="001C0854"/>
    <w:rsid w:val="001C0A21"/>
    <w:rsid w:val="001C0B18"/>
    <w:rsid w:val="001C0B92"/>
    <w:rsid w:val="001C10A0"/>
    <w:rsid w:val="001C1168"/>
    <w:rsid w:val="001C11C0"/>
    <w:rsid w:val="001C15C1"/>
    <w:rsid w:val="001C1699"/>
    <w:rsid w:val="001C16C9"/>
    <w:rsid w:val="001C16D3"/>
    <w:rsid w:val="001C18E2"/>
    <w:rsid w:val="001C1A16"/>
    <w:rsid w:val="001C1A9D"/>
    <w:rsid w:val="001C1CE1"/>
    <w:rsid w:val="001C1E3F"/>
    <w:rsid w:val="001C1FB6"/>
    <w:rsid w:val="001C2177"/>
    <w:rsid w:val="001C2282"/>
    <w:rsid w:val="001C2342"/>
    <w:rsid w:val="001C2345"/>
    <w:rsid w:val="001C24B4"/>
    <w:rsid w:val="001C2C05"/>
    <w:rsid w:val="001C2C40"/>
    <w:rsid w:val="001C2FA2"/>
    <w:rsid w:val="001C31D5"/>
    <w:rsid w:val="001C3265"/>
    <w:rsid w:val="001C346A"/>
    <w:rsid w:val="001C3546"/>
    <w:rsid w:val="001C37E5"/>
    <w:rsid w:val="001C397B"/>
    <w:rsid w:val="001C3B0B"/>
    <w:rsid w:val="001C3E5B"/>
    <w:rsid w:val="001C403B"/>
    <w:rsid w:val="001C4177"/>
    <w:rsid w:val="001C4237"/>
    <w:rsid w:val="001C4244"/>
    <w:rsid w:val="001C431D"/>
    <w:rsid w:val="001C4339"/>
    <w:rsid w:val="001C4348"/>
    <w:rsid w:val="001C4456"/>
    <w:rsid w:val="001C44CE"/>
    <w:rsid w:val="001C4776"/>
    <w:rsid w:val="001C484C"/>
    <w:rsid w:val="001C484E"/>
    <w:rsid w:val="001C4932"/>
    <w:rsid w:val="001C4C00"/>
    <w:rsid w:val="001C4C93"/>
    <w:rsid w:val="001C4DF1"/>
    <w:rsid w:val="001C4E1A"/>
    <w:rsid w:val="001C4F8A"/>
    <w:rsid w:val="001C5111"/>
    <w:rsid w:val="001C55DE"/>
    <w:rsid w:val="001C56F9"/>
    <w:rsid w:val="001C57FC"/>
    <w:rsid w:val="001C59C0"/>
    <w:rsid w:val="001C5BAF"/>
    <w:rsid w:val="001C5CB1"/>
    <w:rsid w:val="001C5F9D"/>
    <w:rsid w:val="001C6184"/>
    <w:rsid w:val="001C65B4"/>
    <w:rsid w:val="001C65B9"/>
    <w:rsid w:val="001C6696"/>
    <w:rsid w:val="001C679E"/>
    <w:rsid w:val="001C67A1"/>
    <w:rsid w:val="001C67A9"/>
    <w:rsid w:val="001C68BC"/>
    <w:rsid w:val="001C68CE"/>
    <w:rsid w:val="001C69A3"/>
    <w:rsid w:val="001C6BEA"/>
    <w:rsid w:val="001C6E9D"/>
    <w:rsid w:val="001C6E9F"/>
    <w:rsid w:val="001C6F94"/>
    <w:rsid w:val="001C714C"/>
    <w:rsid w:val="001C71AB"/>
    <w:rsid w:val="001C72ED"/>
    <w:rsid w:val="001C730E"/>
    <w:rsid w:val="001C7443"/>
    <w:rsid w:val="001C7818"/>
    <w:rsid w:val="001C7AF4"/>
    <w:rsid w:val="001C7CD8"/>
    <w:rsid w:val="001C7EE9"/>
    <w:rsid w:val="001C7FA8"/>
    <w:rsid w:val="001D00C2"/>
    <w:rsid w:val="001D0130"/>
    <w:rsid w:val="001D015B"/>
    <w:rsid w:val="001D03EB"/>
    <w:rsid w:val="001D0419"/>
    <w:rsid w:val="001D05BE"/>
    <w:rsid w:val="001D06BE"/>
    <w:rsid w:val="001D06FF"/>
    <w:rsid w:val="001D0805"/>
    <w:rsid w:val="001D0EC8"/>
    <w:rsid w:val="001D0F91"/>
    <w:rsid w:val="001D0FA2"/>
    <w:rsid w:val="001D10DA"/>
    <w:rsid w:val="001D15B0"/>
    <w:rsid w:val="001D1789"/>
    <w:rsid w:val="001D1864"/>
    <w:rsid w:val="001D1AF5"/>
    <w:rsid w:val="001D1B58"/>
    <w:rsid w:val="001D1D82"/>
    <w:rsid w:val="001D1DCC"/>
    <w:rsid w:val="001D1DFC"/>
    <w:rsid w:val="001D1F91"/>
    <w:rsid w:val="001D224E"/>
    <w:rsid w:val="001D22C1"/>
    <w:rsid w:val="001D250C"/>
    <w:rsid w:val="001D2574"/>
    <w:rsid w:val="001D25B7"/>
    <w:rsid w:val="001D2652"/>
    <w:rsid w:val="001D2A31"/>
    <w:rsid w:val="001D2D9D"/>
    <w:rsid w:val="001D2FFB"/>
    <w:rsid w:val="001D3014"/>
    <w:rsid w:val="001D31E5"/>
    <w:rsid w:val="001D3214"/>
    <w:rsid w:val="001D33A1"/>
    <w:rsid w:val="001D33B6"/>
    <w:rsid w:val="001D3477"/>
    <w:rsid w:val="001D3603"/>
    <w:rsid w:val="001D3723"/>
    <w:rsid w:val="001D3B9F"/>
    <w:rsid w:val="001D3C3A"/>
    <w:rsid w:val="001D3C82"/>
    <w:rsid w:val="001D3E14"/>
    <w:rsid w:val="001D3F42"/>
    <w:rsid w:val="001D413C"/>
    <w:rsid w:val="001D417B"/>
    <w:rsid w:val="001D41EF"/>
    <w:rsid w:val="001D43DA"/>
    <w:rsid w:val="001D4443"/>
    <w:rsid w:val="001D45F6"/>
    <w:rsid w:val="001D45FF"/>
    <w:rsid w:val="001D4600"/>
    <w:rsid w:val="001D470C"/>
    <w:rsid w:val="001D47FD"/>
    <w:rsid w:val="001D480A"/>
    <w:rsid w:val="001D486B"/>
    <w:rsid w:val="001D496F"/>
    <w:rsid w:val="001D49E5"/>
    <w:rsid w:val="001D4EAC"/>
    <w:rsid w:val="001D4F06"/>
    <w:rsid w:val="001D4FCF"/>
    <w:rsid w:val="001D54AC"/>
    <w:rsid w:val="001D5705"/>
    <w:rsid w:val="001D5793"/>
    <w:rsid w:val="001D5804"/>
    <w:rsid w:val="001D5AF1"/>
    <w:rsid w:val="001D5B5D"/>
    <w:rsid w:val="001D5C98"/>
    <w:rsid w:val="001D60EB"/>
    <w:rsid w:val="001D6268"/>
    <w:rsid w:val="001D6BD7"/>
    <w:rsid w:val="001D6D0D"/>
    <w:rsid w:val="001D6EFA"/>
    <w:rsid w:val="001D779F"/>
    <w:rsid w:val="001D7911"/>
    <w:rsid w:val="001D7D53"/>
    <w:rsid w:val="001D7ED1"/>
    <w:rsid w:val="001D7F5C"/>
    <w:rsid w:val="001D7F7C"/>
    <w:rsid w:val="001E017C"/>
    <w:rsid w:val="001E0223"/>
    <w:rsid w:val="001E0427"/>
    <w:rsid w:val="001E0495"/>
    <w:rsid w:val="001E073A"/>
    <w:rsid w:val="001E08D2"/>
    <w:rsid w:val="001E0A34"/>
    <w:rsid w:val="001E0A98"/>
    <w:rsid w:val="001E0AF4"/>
    <w:rsid w:val="001E0C8E"/>
    <w:rsid w:val="001E0DD0"/>
    <w:rsid w:val="001E100A"/>
    <w:rsid w:val="001E11E9"/>
    <w:rsid w:val="001E13CA"/>
    <w:rsid w:val="001E14BC"/>
    <w:rsid w:val="001E15A7"/>
    <w:rsid w:val="001E15B4"/>
    <w:rsid w:val="001E1630"/>
    <w:rsid w:val="001E19F5"/>
    <w:rsid w:val="001E1AA7"/>
    <w:rsid w:val="001E1AB9"/>
    <w:rsid w:val="001E1D45"/>
    <w:rsid w:val="001E1DAB"/>
    <w:rsid w:val="001E203E"/>
    <w:rsid w:val="001E20B0"/>
    <w:rsid w:val="001E21B7"/>
    <w:rsid w:val="001E23B6"/>
    <w:rsid w:val="001E24F1"/>
    <w:rsid w:val="001E2725"/>
    <w:rsid w:val="001E2812"/>
    <w:rsid w:val="001E2A6B"/>
    <w:rsid w:val="001E2A83"/>
    <w:rsid w:val="001E2C44"/>
    <w:rsid w:val="001E2C5F"/>
    <w:rsid w:val="001E2CFF"/>
    <w:rsid w:val="001E2F02"/>
    <w:rsid w:val="001E2FC8"/>
    <w:rsid w:val="001E325F"/>
    <w:rsid w:val="001E36D1"/>
    <w:rsid w:val="001E39C5"/>
    <w:rsid w:val="001E39E9"/>
    <w:rsid w:val="001E39F8"/>
    <w:rsid w:val="001E3A8C"/>
    <w:rsid w:val="001E3B1F"/>
    <w:rsid w:val="001E3C7E"/>
    <w:rsid w:val="001E401B"/>
    <w:rsid w:val="001E4098"/>
    <w:rsid w:val="001E429A"/>
    <w:rsid w:val="001E4441"/>
    <w:rsid w:val="001E4951"/>
    <w:rsid w:val="001E4954"/>
    <w:rsid w:val="001E4BF6"/>
    <w:rsid w:val="001E4DE8"/>
    <w:rsid w:val="001E4F2E"/>
    <w:rsid w:val="001E53AE"/>
    <w:rsid w:val="001E53B6"/>
    <w:rsid w:val="001E55A1"/>
    <w:rsid w:val="001E5652"/>
    <w:rsid w:val="001E57EB"/>
    <w:rsid w:val="001E59BD"/>
    <w:rsid w:val="001E5DDB"/>
    <w:rsid w:val="001E6057"/>
    <w:rsid w:val="001E625B"/>
    <w:rsid w:val="001E62EB"/>
    <w:rsid w:val="001E6375"/>
    <w:rsid w:val="001E639A"/>
    <w:rsid w:val="001E653A"/>
    <w:rsid w:val="001E656D"/>
    <w:rsid w:val="001E6575"/>
    <w:rsid w:val="001E6B18"/>
    <w:rsid w:val="001E6B8C"/>
    <w:rsid w:val="001E6C7C"/>
    <w:rsid w:val="001E6EF3"/>
    <w:rsid w:val="001E7121"/>
    <w:rsid w:val="001E7225"/>
    <w:rsid w:val="001E75B3"/>
    <w:rsid w:val="001E7A1C"/>
    <w:rsid w:val="001E7A5C"/>
    <w:rsid w:val="001E7A9E"/>
    <w:rsid w:val="001E7DCD"/>
    <w:rsid w:val="001F00E9"/>
    <w:rsid w:val="001F00F7"/>
    <w:rsid w:val="001F033E"/>
    <w:rsid w:val="001F0513"/>
    <w:rsid w:val="001F06BA"/>
    <w:rsid w:val="001F0947"/>
    <w:rsid w:val="001F0999"/>
    <w:rsid w:val="001F0AC3"/>
    <w:rsid w:val="001F0C52"/>
    <w:rsid w:val="001F0CEE"/>
    <w:rsid w:val="001F0E8E"/>
    <w:rsid w:val="001F0F1E"/>
    <w:rsid w:val="001F1050"/>
    <w:rsid w:val="001F123C"/>
    <w:rsid w:val="001F148F"/>
    <w:rsid w:val="001F1502"/>
    <w:rsid w:val="001F16B3"/>
    <w:rsid w:val="001F1821"/>
    <w:rsid w:val="001F1AC2"/>
    <w:rsid w:val="001F1B35"/>
    <w:rsid w:val="001F1EE8"/>
    <w:rsid w:val="001F223B"/>
    <w:rsid w:val="001F2270"/>
    <w:rsid w:val="001F2585"/>
    <w:rsid w:val="001F2792"/>
    <w:rsid w:val="001F29B3"/>
    <w:rsid w:val="001F2A86"/>
    <w:rsid w:val="001F2C83"/>
    <w:rsid w:val="001F2E9F"/>
    <w:rsid w:val="001F2F31"/>
    <w:rsid w:val="001F3278"/>
    <w:rsid w:val="001F32C8"/>
    <w:rsid w:val="001F3515"/>
    <w:rsid w:val="001F3669"/>
    <w:rsid w:val="001F36AE"/>
    <w:rsid w:val="001F3A47"/>
    <w:rsid w:val="001F40E4"/>
    <w:rsid w:val="001F4500"/>
    <w:rsid w:val="001F4929"/>
    <w:rsid w:val="001F4CDD"/>
    <w:rsid w:val="001F4D6C"/>
    <w:rsid w:val="001F4E06"/>
    <w:rsid w:val="001F4EF8"/>
    <w:rsid w:val="001F5134"/>
    <w:rsid w:val="001F51B6"/>
    <w:rsid w:val="001F5316"/>
    <w:rsid w:val="001F541F"/>
    <w:rsid w:val="001F5424"/>
    <w:rsid w:val="001F5477"/>
    <w:rsid w:val="001F563A"/>
    <w:rsid w:val="001F57C3"/>
    <w:rsid w:val="001F5890"/>
    <w:rsid w:val="001F5945"/>
    <w:rsid w:val="001F59EB"/>
    <w:rsid w:val="001F5B22"/>
    <w:rsid w:val="001F5D3C"/>
    <w:rsid w:val="001F6042"/>
    <w:rsid w:val="001F605B"/>
    <w:rsid w:val="001F608B"/>
    <w:rsid w:val="001F625F"/>
    <w:rsid w:val="001F6363"/>
    <w:rsid w:val="001F6579"/>
    <w:rsid w:val="001F65D9"/>
    <w:rsid w:val="001F6B47"/>
    <w:rsid w:val="001F6BBC"/>
    <w:rsid w:val="001F6BBD"/>
    <w:rsid w:val="001F6F76"/>
    <w:rsid w:val="001F70C6"/>
    <w:rsid w:val="001F718E"/>
    <w:rsid w:val="001F74A2"/>
    <w:rsid w:val="001F763B"/>
    <w:rsid w:val="001F7A82"/>
    <w:rsid w:val="001F7B7F"/>
    <w:rsid w:val="001F7CC5"/>
    <w:rsid w:val="001F7D56"/>
    <w:rsid w:val="001F7DDE"/>
    <w:rsid w:val="002004F0"/>
    <w:rsid w:val="0020056C"/>
    <w:rsid w:val="00200654"/>
    <w:rsid w:val="00200703"/>
    <w:rsid w:val="0020071F"/>
    <w:rsid w:val="00200759"/>
    <w:rsid w:val="002007BF"/>
    <w:rsid w:val="002009B8"/>
    <w:rsid w:val="002009ED"/>
    <w:rsid w:val="00200A10"/>
    <w:rsid w:val="00200A34"/>
    <w:rsid w:val="00200D0D"/>
    <w:rsid w:val="00200FE6"/>
    <w:rsid w:val="00200FF4"/>
    <w:rsid w:val="0020149A"/>
    <w:rsid w:val="002017A3"/>
    <w:rsid w:val="002018B9"/>
    <w:rsid w:val="00201951"/>
    <w:rsid w:val="002019EE"/>
    <w:rsid w:val="002019EF"/>
    <w:rsid w:val="00201A53"/>
    <w:rsid w:val="00201B9A"/>
    <w:rsid w:val="00201CA4"/>
    <w:rsid w:val="00201CB3"/>
    <w:rsid w:val="00201E96"/>
    <w:rsid w:val="00202190"/>
    <w:rsid w:val="002022EA"/>
    <w:rsid w:val="00202388"/>
    <w:rsid w:val="0020238B"/>
    <w:rsid w:val="0020247E"/>
    <w:rsid w:val="00202497"/>
    <w:rsid w:val="00202582"/>
    <w:rsid w:val="0020278C"/>
    <w:rsid w:val="00202C29"/>
    <w:rsid w:val="00202C6A"/>
    <w:rsid w:val="00202EB0"/>
    <w:rsid w:val="00202FF6"/>
    <w:rsid w:val="00203326"/>
    <w:rsid w:val="00203533"/>
    <w:rsid w:val="00203682"/>
    <w:rsid w:val="002038C3"/>
    <w:rsid w:val="00203903"/>
    <w:rsid w:val="00203BF0"/>
    <w:rsid w:val="00203D67"/>
    <w:rsid w:val="00203E26"/>
    <w:rsid w:val="00204028"/>
    <w:rsid w:val="00204195"/>
    <w:rsid w:val="002041EC"/>
    <w:rsid w:val="0020425E"/>
    <w:rsid w:val="002042E4"/>
    <w:rsid w:val="002047C7"/>
    <w:rsid w:val="002049F4"/>
    <w:rsid w:val="00204A97"/>
    <w:rsid w:val="00204A9D"/>
    <w:rsid w:val="00204ADC"/>
    <w:rsid w:val="00204DA8"/>
    <w:rsid w:val="00204FFE"/>
    <w:rsid w:val="0020502E"/>
    <w:rsid w:val="00205109"/>
    <w:rsid w:val="0020521A"/>
    <w:rsid w:val="00205300"/>
    <w:rsid w:val="00205529"/>
    <w:rsid w:val="0020563A"/>
    <w:rsid w:val="00205710"/>
    <w:rsid w:val="00205878"/>
    <w:rsid w:val="00205BA7"/>
    <w:rsid w:val="00205CFE"/>
    <w:rsid w:val="00205EEE"/>
    <w:rsid w:val="00205F99"/>
    <w:rsid w:val="0020634C"/>
    <w:rsid w:val="0020634F"/>
    <w:rsid w:val="002065E2"/>
    <w:rsid w:val="002066C0"/>
    <w:rsid w:val="0020687E"/>
    <w:rsid w:val="0020697F"/>
    <w:rsid w:val="002069AD"/>
    <w:rsid w:val="00206C5C"/>
    <w:rsid w:val="00206D20"/>
    <w:rsid w:val="00206E7A"/>
    <w:rsid w:val="00206F14"/>
    <w:rsid w:val="0020707E"/>
    <w:rsid w:val="00207238"/>
    <w:rsid w:val="002072AB"/>
    <w:rsid w:val="0020734B"/>
    <w:rsid w:val="002073FA"/>
    <w:rsid w:val="002074EC"/>
    <w:rsid w:val="00207785"/>
    <w:rsid w:val="0020782C"/>
    <w:rsid w:val="0020784D"/>
    <w:rsid w:val="002078E2"/>
    <w:rsid w:val="00207AD5"/>
    <w:rsid w:val="00207B0D"/>
    <w:rsid w:val="00207C54"/>
    <w:rsid w:val="00207DD2"/>
    <w:rsid w:val="00207ED0"/>
    <w:rsid w:val="00210480"/>
    <w:rsid w:val="00210556"/>
    <w:rsid w:val="002106C7"/>
    <w:rsid w:val="002108AB"/>
    <w:rsid w:val="00210D0B"/>
    <w:rsid w:val="00210D34"/>
    <w:rsid w:val="00210D74"/>
    <w:rsid w:val="00210E8C"/>
    <w:rsid w:val="00210F13"/>
    <w:rsid w:val="00210F94"/>
    <w:rsid w:val="0021105C"/>
    <w:rsid w:val="002110B0"/>
    <w:rsid w:val="00211110"/>
    <w:rsid w:val="00211273"/>
    <w:rsid w:val="002112FC"/>
    <w:rsid w:val="00211483"/>
    <w:rsid w:val="00211525"/>
    <w:rsid w:val="0021181B"/>
    <w:rsid w:val="00211831"/>
    <w:rsid w:val="0021183C"/>
    <w:rsid w:val="00211C80"/>
    <w:rsid w:val="00211C88"/>
    <w:rsid w:val="00211EEA"/>
    <w:rsid w:val="00211F79"/>
    <w:rsid w:val="002120DD"/>
    <w:rsid w:val="00212293"/>
    <w:rsid w:val="0021234E"/>
    <w:rsid w:val="002124C6"/>
    <w:rsid w:val="002125FF"/>
    <w:rsid w:val="0021267E"/>
    <w:rsid w:val="002126CB"/>
    <w:rsid w:val="00212812"/>
    <w:rsid w:val="00212C87"/>
    <w:rsid w:val="00212DAC"/>
    <w:rsid w:val="00213020"/>
    <w:rsid w:val="0021306C"/>
    <w:rsid w:val="002130A6"/>
    <w:rsid w:val="002134A7"/>
    <w:rsid w:val="00213559"/>
    <w:rsid w:val="0021361D"/>
    <w:rsid w:val="00213AD6"/>
    <w:rsid w:val="00213CFB"/>
    <w:rsid w:val="00213F5E"/>
    <w:rsid w:val="0021406C"/>
    <w:rsid w:val="0021438E"/>
    <w:rsid w:val="002143D9"/>
    <w:rsid w:val="0021442C"/>
    <w:rsid w:val="0021449D"/>
    <w:rsid w:val="0021469C"/>
    <w:rsid w:val="00214923"/>
    <w:rsid w:val="00214975"/>
    <w:rsid w:val="00214A71"/>
    <w:rsid w:val="00214AA8"/>
    <w:rsid w:val="00214ACB"/>
    <w:rsid w:val="00214AEC"/>
    <w:rsid w:val="00214C78"/>
    <w:rsid w:val="00214D7F"/>
    <w:rsid w:val="00214DF7"/>
    <w:rsid w:val="00214DFE"/>
    <w:rsid w:val="00214EB3"/>
    <w:rsid w:val="00214F61"/>
    <w:rsid w:val="002150B6"/>
    <w:rsid w:val="00215257"/>
    <w:rsid w:val="002153C5"/>
    <w:rsid w:val="002154C0"/>
    <w:rsid w:val="00215683"/>
    <w:rsid w:val="002156E5"/>
    <w:rsid w:val="00215ABE"/>
    <w:rsid w:val="00215D31"/>
    <w:rsid w:val="0021633C"/>
    <w:rsid w:val="0021645F"/>
    <w:rsid w:val="002164CC"/>
    <w:rsid w:val="00216595"/>
    <w:rsid w:val="002166F6"/>
    <w:rsid w:val="002167B9"/>
    <w:rsid w:val="00216B13"/>
    <w:rsid w:val="00216D60"/>
    <w:rsid w:val="00216ED4"/>
    <w:rsid w:val="00216F8A"/>
    <w:rsid w:val="002170EC"/>
    <w:rsid w:val="00217114"/>
    <w:rsid w:val="00217266"/>
    <w:rsid w:val="002173C9"/>
    <w:rsid w:val="002175B6"/>
    <w:rsid w:val="0021769C"/>
    <w:rsid w:val="002177D1"/>
    <w:rsid w:val="002179BD"/>
    <w:rsid w:val="00217A38"/>
    <w:rsid w:val="00217B7F"/>
    <w:rsid w:val="00217C2D"/>
    <w:rsid w:val="002201AC"/>
    <w:rsid w:val="0022023D"/>
    <w:rsid w:val="00220418"/>
    <w:rsid w:val="00220529"/>
    <w:rsid w:val="00220547"/>
    <w:rsid w:val="002207C2"/>
    <w:rsid w:val="0022087F"/>
    <w:rsid w:val="002208E7"/>
    <w:rsid w:val="002208F9"/>
    <w:rsid w:val="00220A6E"/>
    <w:rsid w:val="00220AC0"/>
    <w:rsid w:val="00220AE8"/>
    <w:rsid w:val="00220B40"/>
    <w:rsid w:val="00220C2D"/>
    <w:rsid w:val="00220CAF"/>
    <w:rsid w:val="00220E24"/>
    <w:rsid w:val="00220FC6"/>
    <w:rsid w:val="002210F3"/>
    <w:rsid w:val="002212C7"/>
    <w:rsid w:val="00221314"/>
    <w:rsid w:val="002213CE"/>
    <w:rsid w:val="002216B5"/>
    <w:rsid w:val="00221812"/>
    <w:rsid w:val="00221834"/>
    <w:rsid w:val="0022196E"/>
    <w:rsid w:val="00221A2C"/>
    <w:rsid w:val="00221B6D"/>
    <w:rsid w:val="00221BBF"/>
    <w:rsid w:val="00221CEB"/>
    <w:rsid w:val="00222072"/>
    <w:rsid w:val="002223E5"/>
    <w:rsid w:val="002227E7"/>
    <w:rsid w:val="002228BE"/>
    <w:rsid w:val="0022290B"/>
    <w:rsid w:val="00222D3D"/>
    <w:rsid w:val="00222E48"/>
    <w:rsid w:val="00222E56"/>
    <w:rsid w:val="00222F31"/>
    <w:rsid w:val="00222F43"/>
    <w:rsid w:val="002232B6"/>
    <w:rsid w:val="0022386C"/>
    <w:rsid w:val="002238E8"/>
    <w:rsid w:val="0022391A"/>
    <w:rsid w:val="00223E19"/>
    <w:rsid w:val="0022407C"/>
    <w:rsid w:val="0022408D"/>
    <w:rsid w:val="002240C6"/>
    <w:rsid w:val="002240CF"/>
    <w:rsid w:val="002241B0"/>
    <w:rsid w:val="0022436F"/>
    <w:rsid w:val="00224386"/>
    <w:rsid w:val="00224414"/>
    <w:rsid w:val="002244A0"/>
    <w:rsid w:val="00224504"/>
    <w:rsid w:val="00224705"/>
    <w:rsid w:val="002248C5"/>
    <w:rsid w:val="00224927"/>
    <w:rsid w:val="00224941"/>
    <w:rsid w:val="00224ABE"/>
    <w:rsid w:val="00224C98"/>
    <w:rsid w:val="002255DD"/>
    <w:rsid w:val="00225807"/>
    <w:rsid w:val="00225993"/>
    <w:rsid w:val="00225A62"/>
    <w:rsid w:val="00225C42"/>
    <w:rsid w:val="0022602C"/>
    <w:rsid w:val="0022619F"/>
    <w:rsid w:val="00226461"/>
    <w:rsid w:val="002267CF"/>
    <w:rsid w:val="002268C9"/>
    <w:rsid w:val="00226A2B"/>
    <w:rsid w:val="00226A88"/>
    <w:rsid w:val="00226C35"/>
    <w:rsid w:val="00226CA0"/>
    <w:rsid w:val="00226E05"/>
    <w:rsid w:val="00226E40"/>
    <w:rsid w:val="00227073"/>
    <w:rsid w:val="00227094"/>
    <w:rsid w:val="0022715E"/>
    <w:rsid w:val="002271B6"/>
    <w:rsid w:val="0022724F"/>
    <w:rsid w:val="00227259"/>
    <w:rsid w:val="0022729B"/>
    <w:rsid w:val="002273E4"/>
    <w:rsid w:val="00227939"/>
    <w:rsid w:val="00227A18"/>
    <w:rsid w:val="00227B48"/>
    <w:rsid w:val="00227BCB"/>
    <w:rsid w:val="00227CD4"/>
    <w:rsid w:val="00227EA5"/>
    <w:rsid w:val="0023006F"/>
    <w:rsid w:val="002301C9"/>
    <w:rsid w:val="00230302"/>
    <w:rsid w:val="00230334"/>
    <w:rsid w:val="00230374"/>
    <w:rsid w:val="002303DE"/>
    <w:rsid w:val="00230C20"/>
    <w:rsid w:val="0023105D"/>
    <w:rsid w:val="00231249"/>
    <w:rsid w:val="00231319"/>
    <w:rsid w:val="00231354"/>
    <w:rsid w:val="00231A61"/>
    <w:rsid w:val="00231C16"/>
    <w:rsid w:val="00231C7B"/>
    <w:rsid w:val="00231D40"/>
    <w:rsid w:val="00231EDE"/>
    <w:rsid w:val="00231F2B"/>
    <w:rsid w:val="00231F8D"/>
    <w:rsid w:val="00231FCE"/>
    <w:rsid w:val="002320AC"/>
    <w:rsid w:val="00232116"/>
    <w:rsid w:val="00232124"/>
    <w:rsid w:val="0023219D"/>
    <w:rsid w:val="002323E3"/>
    <w:rsid w:val="0023245C"/>
    <w:rsid w:val="002327C3"/>
    <w:rsid w:val="00232953"/>
    <w:rsid w:val="00232AC0"/>
    <w:rsid w:val="00232F53"/>
    <w:rsid w:val="00233386"/>
    <w:rsid w:val="0023348D"/>
    <w:rsid w:val="002336EF"/>
    <w:rsid w:val="002337A5"/>
    <w:rsid w:val="002338FD"/>
    <w:rsid w:val="00233A3E"/>
    <w:rsid w:val="00233A66"/>
    <w:rsid w:val="00233A8E"/>
    <w:rsid w:val="00233EAD"/>
    <w:rsid w:val="00233EAE"/>
    <w:rsid w:val="00233F76"/>
    <w:rsid w:val="00234108"/>
    <w:rsid w:val="0023417B"/>
    <w:rsid w:val="00234819"/>
    <w:rsid w:val="0023490C"/>
    <w:rsid w:val="00234967"/>
    <w:rsid w:val="00234B0B"/>
    <w:rsid w:val="00234E86"/>
    <w:rsid w:val="0023504C"/>
    <w:rsid w:val="0023517A"/>
    <w:rsid w:val="0023535F"/>
    <w:rsid w:val="00235483"/>
    <w:rsid w:val="00235494"/>
    <w:rsid w:val="00235549"/>
    <w:rsid w:val="002355C8"/>
    <w:rsid w:val="0023575B"/>
    <w:rsid w:val="002357F9"/>
    <w:rsid w:val="00235A9D"/>
    <w:rsid w:val="00235B98"/>
    <w:rsid w:val="00235E07"/>
    <w:rsid w:val="00235E08"/>
    <w:rsid w:val="002360A8"/>
    <w:rsid w:val="00236205"/>
    <w:rsid w:val="002364AE"/>
    <w:rsid w:val="00236614"/>
    <w:rsid w:val="00236A5B"/>
    <w:rsid w:val="00236D30"/>
    <w:rsid w:val="00236DE1"/>
    <w:rsid w:val="00236E72"/>
    <w:rsid w:val="00237A0E"/>
    <w:rsid w:val="00237BBC"/>
    <w:rsid w:val="00237BC4"/>
    <w:rsid w:val="00237C0A"/>
    <w:rsid w:val="00237CC2"/>
    <w:rsid w:val="00237D7C"/>
    <w:rsid w:val="00237EA3"/>
    <w:rsid w:val="00237EE6"/>
    <w:rsid w:val="00240239"/>
    <w:rsid w:val="00240279"/>
    <w:rsid w:val="00240423"/>
    <w:rsid w:val="0024075F"/>
    <w:rsid w:val="00240837"/>
    <w:rsid w:val="00240A9D"/>
    <w:rsid w:val="00240AD6"/>
    <w:rsid w:val="00240B20"/>
    <w:rsid w:val="00240BED"/>
    <w:rsid w:val="00240D23"/>
    <w:rsid w:val="00240D25"/>
    <w:rsid w:val="00240E3E"/>
    <w:rsid w:val="00240EC3"/>
    <w:rsid w:val="002411A6"/>
    <w:rsid w:val="002412C1"/>
    <w:rsid w:val="00241346"/>
    <w:rsid w:val="00241488"/>
    <w:rsid w:val="002414FD"/>
    <w:rsid w:val="00241501"/>
    <w:rsid w:val="0024151B"/>
    <w:rsid w:val="002415C7"/>
    <w:rsid w:val="00241649"/>
    <w:rsid w:val="002416A9"/>
    <w:rsid w:val="002416F4"/>
    <w:rsid w:val="00241883"/>
    <w:rsid w:val="002419B7"/>
    <w:rsid w:val="00241B3A"/>
    <w:rsid w:val="00241B83"/>
    <w:rsid w:val="00241BCA"/>
    <w:rsid w:val="00241D9E"/>
    <w:rsid w:val="00241DCC"/>
    <w:rsid w:val="00242156"/>
    <w:rsid w:val="002422B2"/>
    <w:rsid w:val="002422FF"/>
    <w:rsid w:val="0024256E"/>
    <w:rsid w:val="00242573"/>
    <w:rsid w:val="00242821"/>
    <w:rsid w:val="00242845"/>
    <w:rsid w:val="0024284E"/>
    <w:rsid w:val="00242AE0"/>
    <w:rsid w:val="00242B5B"/>
    <w:rsid w:val="00242E34"/>
    <w:rsid w:val="00242F81"/>
    <w:rsid w:val="0024309D"/>
    <w:rsid w:val="0024329A"/>
    <w:rsid w:val="002433F1"/>
    <w:rsid w:val="002434A6"/>
    <w:rsid w:val="00243806"/>
    <w:rsid w:val="00243A93"/>
    <w:rsid w:val="00243DC7"/>
    <w:rsid w:val="002442DE"/>
    <w:rsid w:val="00244901"/>
    <w:rsid w:val="0024493A"/>
    <w:rsid w:val="002449BE"/>
    <w:rsid w:val="00244B57"/>
    <w:rsid w:val="00244BBF"/>
    <w:rsid w:val="00244D87"/>
    <w:rsid w:val="00244DBF"/>
    <w:rsid w:val="00244FE5"/>
    <w:rsid w:val="00245095"/>
    <w:rsid w:val="002452BB"/>
    <w:rsid w:val="0024531D"/>
    <w:rsid w:val="0024547B"/>
    <w:rsid w:val="00245498"/>
    <w:rsid w:val="00245623"/>
    <w:rsid w:val="00245817"/>
    <w:rsid w:val="0024582C"/>
    <w:rsid w:val="00245A2D"/>
    <w:rsid w:val="00245C5A"/>
    <w:rsid w:val="00245CF0"/>
    <w:rsid w:val="00245EC7"/>
    <w:rsid w:val="0024609C"/>
    <w:rsid w:val="0024613B"/>
    <w:rsid w:val="00246151"/>
    <w:rsid w:val="00246254"/>
    <w:rsid w:val="00246261"/>
    <w:rsid w:val="002466BE"/>
    <w:rsid w:val="00246A15"/>
    <w:rsid w:val="00246AB0"/>
    <w:rsid w:val="00246B95"/>
    <w:rsid w:val="00246CE3"/>
    <w:rsid w:val="00246E73"/>
    <w:rsid w:val="00246EB8"/>
    <w:rsid w:val="0024700C"/>
    <w:rsid w:val="00247157"/>
    <w:rsid w:val="00247556"/>
    <w:rsid w:val="00247609"/>
    <w:rsid w:val="00247B20"/>
    <w:rsid w:val="00247BFC"/>
    <w:rsid w:val="00247E94"/>
    <w:rsid w:val="00247F7B"/>
    <w:rsid w:val="00250015"/>
    <w:rsid w:val="0025008B"/>
    <w:rsid w:val="002503E2"/>
    <w:rsid w:val="002504E8"/>
    <w:rsid w:val="0025066B"/>
    <w:rsid w:val="002509E6"/>
    <w:rsid w:val="00250BAD"/>
    <w:rsid w:val="00250CB7"/>
    <w:rsid w:val="00250D03"/>
    <w:rsid w:val="0025102F"/>
    <w:rsid w:val="002510ED"/>
    <w:rsid w:val="00251105"/>
    <w:rsid w:val="002511D8"/>
    <w:rsid w:val="00251229"/>
    <w:rsid w:val="0025129E"/>
    <w:rsid w:val="002514D5"/>
    <w:rsid w:val="0025157A"/>
    <w:rsid w:val="00251A0F"/>
    <w:rsid w:val="00251A40"/>
    <w:rsid w:val="00251CBD"/>
    <w:rsid w:val="00251D49"/>
    <w:rsid w:val="00251DBD"/>
    <w:rsid w:val="00251E0B"/>
    <w:rsid w:val="00251E19"/>
    <w:rsid w:val="00252102"/>
    <w:rsid w:val="002521E9"/>
    <w:rsid w:val="002522A9"/>
    <w:rsid w:val="002522E5"/>
    <w:rsid w:val="002523FE"/>
    <w:rsid w:val="002525A3"/>
    <w:rsid w:val="00252719"/>
    <w:rsid w:val="00252853"/>
    <w:rsid w:val="002528AC"/>
    <w:rsid w:val="00252A5B"/>
    <w:rsid w:val="00252E58"/>
    <w:rsid w:val="00252F7E"/>
    <w:rsid w:val="0025307F"/>
    <w:rsid w:val="002531E3"/>
    <w:rsid w:val="002534FD"/>
    <w:rsid w:val="00253540"/>
    <w:rsid w:val="0025359A"/>
    <w:rsid w:val="0025363D"/>
    <w:rsid w:val="002536DD"/>
    <w:rsid w:val="00253947"/>
    <w:rsid w:val="00253AD9"/>
    <w:rsid w:val="00253C9C"/>
    <w:rsid w:val="00253CCF"/>
    <w:rsid w:val="00253E0E"/>
    <w:rsid w:val="002540F7"/>
    <w:rsid w:val="00254127"/>
    <w:rsid w:val="00254294"/>
    <w:rsid w:val="00254420"/>
    <w:rsid w:val="002544FA"/>
    <w:rsid w:val="00254707"/>
    <w:rsid w:val="00254782"/>
    <w:rsid w:val="002547C4"/>
    <w:rsid w:val="002547DC"/>
    <w:rsid w:val="00254818"/>
    <w:rsid w:val="00254912"/>
    <w:rsid w:val="00254A9D"/>
    <w:rsid w:val="00254D5F"/>
    <w:rsid w:val="00254E7E"/>
    <w:rsid w:val="00255024"/>
    <w:rsid w:val="002550E8"/>
    <w:rsid w:val="00255191"/>
    <w:rsid w:val="0025522C"/>
    <w:rsid w:val="00255427"/>
    <w:rsid w:val="002555C3"/>
    <w:rsid w:val="002555D9"/>
    <w:rsid w:val="00255985"/>
    <w:rsid w:val="00255A0D"/>
    <w:rsid w:val="00255A2C"/>
    <w:rsid w:val="00255B98"/>
    <w:rsid w:val="00255C39"/>
    <w:rsid w:val="00255E06"/>
    <w:rsid w:val="00255F1C"/>
    <w:rsid w:val="0025652E"/>
    <w:rsid w:val="00256559"/>
    <w:rsid w:val="002565DC"/>
    <w:rsid w:val="0025679D"/>
    <w:rsid w:val="002569E3"/>
    <w:rsid w:val="00256A89"/>
    <w:rsid w:val="00256B2C"/>
    <w:rsid w:val="00256B3F"/>
    <w:rsid w:val="00256B42"/>
    <w:rsid w:val="00256D6C"/>
    <w:rsid w:val="00256F0D"/>
    <w:rsid w:val="00256FCA"/>
    <w:rsid w:val="002571F9"/>
    <w:rsid w:val="0025727E"/>
    <w:rsid w:val="002572D6"/>
    <w:rsid w:val="00257337"/>
    <w:rsid w:val="00257373"/>
    <w:rsid w:val="0025745D"/>
    <w:rsid w:val="00257875"/>
    <w:rsid w:val="00257B4A"/>
    <w:rsid w:val="00260012"/>
    <w:rsid w:val="002602DA"/>
    <w:rsid w:val="00260324"/>
    <w:rsid w:val="0026048E"/>
    <w:rsid w:val="00260569"/>
    <w:rsid w:val="002606E2"/>
    <w:rsid w:val="00260737"/>
    <w:rsid w:val="0026084A"/>
    <w:rsid w:val="00260995"/>
    <w:rsid w:val="00260A7E"/>
    <w:rsid w:val="00260BDD"/>
    <w:rsid w:val="00260C6B"/>
    <w:rsid w:val="00260D2B"/>
    <w:rsid w:val="00260EAD"/>
    <w:rsid w:val="00260FD6"/>
    <w:rsid w:val="002610C2"/>
    <w:rsid w:val="0026165B"/>
    <w:rsid w:val="002618B6"/>
    <w:rsid w:val="002618C0"/>
    <w:rsid w:val="0026193E"/>
    <w:rsid w:val="002619BE"/>
    <w:rsid w:val="002619D4"/>
    <w:rsid w:val="00261ADD"/>
    <w:rsid w:val="00261C7E"/>
    <w:rsid w:val="00261C8B"/>
    <w:rsid w:val="00261E41"/>
    <w:rsid w:val="00261F19"/>
    <w:rsid w:val="00262176"/>
    <w:rsid w:val="002622E0"/>
    <w:rsid w:val="00262470"/>
    <w:rsid w:val="002626D5"/>
    <w:rsid w:val="0026278A"/>
    <w:rsid w:val="00262A4D"/>
    <w:rsid w:val="00262E61"/>
    <w:rsid w:val="002631B7"/>
    <w:rsid w:val="00263275"/>
    <w:rsid w:val="0026342B"/>
    <w:rsid w:val="0026351E"/>
    <w:rsid w:val="00263557"/>
    <w:rsid w:val="00263599"/>
    <w:rsid w:val="0026390A"/>
    <w:rsid w:val="00263B72"/>
    <w:rsid w:val="00263D30"/>
    <w:rsid w:val="00263EA3"/>
    <w:rsid w:val="00263EA7"/>
    <w:rsid w:val="00263EEA"/>
    <w:rsid w:val="00263EFB"/>
    <w:rsid w:val="00263F4C"/>
    <w:rsid w:val="00264047"/>
    <w:rsid w:val="002644C3"/>
    <w:rsid w:val="0026466C"/>
    <w:rsid w:val="002647D1"/>
    <w:rsid w:val="002648B8"/>
    <w:rsid w:val="0026493A"/>
    <w:rsid w:val="00264982"/>
    <w:rsid w:val="00264BA8"/>
    <w:rsid w:val="00264BC9"/>
    <w:rsid w:val="00264C04"/>
    <w:rsid w:val="00264C1B"/>
    <w:rsid w:val="00265089"/>
    <w:rsid w:val="00265525"/>
    <w:rsid w:val="00265619"/>
    <w:rsid w:val="002656DD"/>
    <w:rsid w:val="002659BF"/>
    <w:rsid w:val="00265CB1"/>
    <w:rsid w:val="00265DA3"/>
    <w:rsid w:val="00265EAA"/>
    <w:rsid w:val="002660FB"/>
    <w:rsid w:val="00266133"/>
    <w:rsid w:val="002662DB"/>
    <w:rsid w:val="00266857"/>
    <w:rsid w:val="002669E0"/>
    <w:rsid w:val="00266B52"/>
    <w:rsid w:val="00266D5C"/>
    <w:rsid w:val="00266EF1"/>
    <w:rsid w:val="0026709F"/>
    <w:rsid w:val="00267240"/>
    <w:rsid w:val="002674B2"/>
    <w:rsid w:val="0026750E"/>
    <w:rsid w:val="00267882"/>
    <w:rsid w:val="002678BD"/>
    <w:rsid w:val="002679A2"/>
    <w:rsid w:val="00267CF5"/>
    <w:rsid w:val="00267EEA"/>
    <w:rsid w:val="00270000"/>
    <w:rsid w:val="002701E3"/>
    <w:rsid w:val="00270278"/>
    <w:rsid w:val="002704AF"/>
    <w:rsid w:val="00270567"/>
    <w:rsid w:val="00270625"/>
    <w:rsid w:val="00270681"/>
    <w:rsid w:val="00270B18"/>
    <w:rsid w:val="00270BC3"/>
    <w:rsid w:val="00270E21"/>
    <w:rsid w:val="0027129E"/>
    <w:rsid w:val="002714DF"/>
    <w:rsid w:val="002715F7"/>
    <w:rsid w:val="0027173B"/>
    <w:rsid w:val="002717BC"/>
    <w:rsid w:val="00271871"/>
    <w:rsid w:val="00271A25"/>
    <w:rsid w:val="00271A75"/>
    <w:rsid w:val="00271ABE"/>
    <w:rsid w:val="00271AC4"/>
    <w:rsid w:val="00271BEE"/>
    <w:rsid w:val="00271D31"/>
    <w:rsid w:val="0027203B"/>
    <w:rsid w:val="0027206E"/>
    <w:rsid w:val="00272192"/>
    <w:rsid w:val="00272289"/>
    <w:rsid w:val="00272342"/>
    <w:rsid w:val="0027243F"/>
    <w:rsid w:val="002724C9"/>
    <w:rsid w:val="0027262F"/>
    <w:rsid w:val="00272710"/>
    <w:rsid w:val="002728F6"/>
    <w:rsid w:val="00272ACD"/>
    <w:rsid w:val="00272B1C"/>
    <w:rsid w:val="00272D1F"/>
    <w:rsid w:val="00272D45"/>
    <w:rsid w:val="00272DEB"/>
    <w:rsid w:val="00272EBA"/>
    <w:rsid w:val="00272F02"/>
    <w:rsid w:val="00272F8C"/>
    <w:rsid w:val="00273141"/>
    <w:rsid w:val="0027324F"/>
    <w:rsid w:val="00273452"/>
    <w:rsid w:val="0027345E"/>
    <w:rsid w:val="0027357F"/>
    <w:rsid w:val="00273590"/>
    <w:rsid w:val="002737A8"/>
    <w:rsid w:val="002737FF"/>
    <w:rsid w:val="0027393F"/>
    <w:rsid w:val="0027427D"/>
    <w:rsid w:val="00274492"/>
    <w:rsid w:val="00274688"/>
    <w:rsid w:val="00274C15"/>
    <w:rsid w:val="00274CE5"/>
    <w:rsid w:val="00274CF4"/>
    <w:rsid w:val="00275133"/>
    <w:rsid w:val="0027517F"/>
    <w:rsid w:val="0027540D"/>
    <w:rsid w:val="00275911"/>
    <w:rsid w:val="002759D5"/>
    <w:rsid w:val="00275AB5"/>
    <w:rsid w:val="00275B8E"/>
    <w:rsid w:val="00275E6A"/>
    <w:rsid w:val="00275E9A"/>
    <w:rsid w:val="00275EDE"/>
    <w:rsid w:val="002761D6"/>
    <w:rsid w:val="00276372"/>
    <w:rsid w:val="00276521"/>
    <w:rsid w:val="00276713"/>
    <w:rsid w:val="00276886"/>
    <w:rsid w:val="00276B62"/>
    <w:rsid w:val="00276BCD"/>
    <w:rsid w:val="0027700A"/>
    <w:rsid w:val="002770C0"/>
    <w:rsid w:val="00277121"/>
    <w:rsid w:val="0027722A"/>
    <w:rsid w:val="0027749D"/>
    <w:rsid w:val="002775EE"/>
    <w:rsid w:val="0027796D"/>
    <w:rsid w:val="00277A8D"/>
    <w:rsid w:val="00277ACF"/>
    <w:rsid w:val="00277CAB"/>
    <w:rsid w:val="00277CAD"/>
    <w:rsid w:val="00277E7A"/>
    <w:rsid w:val="0028001B"/>
    <w:rsid w:val="002800F4"/>
    <w:rsid w:val="00280266"/>
    <w:rsid w:val="00280500"/>
    <w:rsid w:val="00280739"/>
    <w:rsid w:val="00280760"/>
    <w:rsid w:val="002809F5"/>
    <w:rsid w:val="00280A9F"/>
    <w:rsid w:val="00280ABE"/>
    <w:rsid w:val="00280B32"/>
    <w:rsid w:val="00280BE6"/>
    <w:rsid w:val="00280F33"/>
    <w:rsid w:val="00281062"/>
    <w:rsid w:val="0028112F"/>
    <w:rsid w:val="00281186"/>
    <w:rsid w:val="002811F4"/>
    <w:rsid w:val="002814B9"/>
    <w:rsid w:val="002817C9"/>
    <w:rsid w:val="00281ACA"/>
    <w:rsid w:val="00281C1D"/>
    <w:rsid w:val="00281D64"/>
    <w:rsid w:val="00281E81"/>
    <w:rsid w:val="00281F77"/>
    <w:rsid w:val="002820B1"/>
    <w:rsid w:val="00282263"/>
    <w:rsid w:val="002824E6"/>
    <w:rsid w:val="00282541"/>
    <w:rsid w:val="002825EB"/>
    <w:rsid w:val="0028266A"/>
    <w:rsid w:val="00282862"/>
    <w:rsid w:val="00282898"/>
    <w:rsid w:val="00282AD2"/>
    <w:rsid w:val="00282B18"/>
    <w:rsid w:val="00282CB0"/>
    <w:rsid w:val="00282D98"/>
    <w:rsid w:val="00282E47"/>
    <w:rsid w:val="00282E63"/>
    <w:rsid w:val="002831F0"/>
    <w:rsid w:val="00283468"/>
    <w:rsid w:val="002835CC"/>
    <w:rsid w:val="00283D63"/>
    <w:rsid w:val="00283D95"/>
    <w:rsid w:val="00283E0F"/>
    <w:rsid w:val="00284027"/>
    <w:rsid w:val="0028419E"/>
    <w:rsid w:val="002843DA"/>
    <w:rsid w:val="002846E6"/>
    <w:rsid w:val="00284718"/>
    <w:rsid w:val="00284963"/>
    <w:rsid w:val="00284D14"/>
    <w:rsid w:val="00284F18"/>
    <w:rsid w:val="00284F71"/>
    <w:rsid w:val="00285011"/>
    <w:rsid w:val="00285060"/>
    <w:rsid w:val="00285110"/>
    <w:rsid w:val="002851D0"/>
    <w:rsid w:val="00285261"/>
    <w:rsid w:val="002855BC"/>
    <w:rsid w:val="002856B6"/>
    <w:rsid w:val="00285C4C"/>
    <w:rsid w:val="00286072"/>
    <w:rsid w:val="0028609D"/>
    <w:rsid w:val="002860ED"/>
    <w:rsid w:val="00286292"/>
    <w:rsid w:val="0028640B"/>
    <w:rsid w:val="00286660"/>
    <w:rsid w:val="00286A4C"/>
    <w:rsid w:val="00286BC9"/>
    <w:rsid w:val="00286BD7"/>
    <w:rsid w:val="00286C56"/>
    <w:rsid w:val="00286C90"/>
    <w:rsid w:val="00287185"/>
    <w:rsid w:val="0028736D"/>
    <w:rsid w:val="00287878"/>
    <w:rsid w:val="00287A95"/>
    <w:rsid w:val="00287B05"/>
    <w:rsid w:val="00287B42"/>
    <w:rsid w:val="00287B7A"/>
    <w:rsid w:val="00287E8B"/>
    <w:rsid w:val="00287EE8"/>
    <w:rsid w:val="002900BA"/>
    <w:rsid w:val="002901F3"/>
    <w:rsid w:val="002902A6"/>
    <w:rsid w:val="002904CF"/>
    <w:rsid w:val="0029066A"/>
    <w:rsid w:val="002907F1"/>
    <w:rsid w:val="00290EBD"/>
    <w:rsid w:val="00290F43"/>
    <w:rsid w:val="00291401"/>
    <w:rsid w:val="002914A3"/>
    <w:rsid w:val="00291869"/>
    <w:rsid w:val="00291875"/>
    <w:rsid w:val="00291D01"/>
    <w:rsid w:val="00291D10"/>
    <w:rsid w:val="00291D6F"/>
    <w:rsid w:val="00291DA2"/>
    <w:rsid w:val="0029218A"/>
    <w:rsid w:val="00292255"/>
    <w:rsid w:val="002922F5"/>
    <w:rsid w:val="00292336"/>
    <w:rsid w:val="002923B8"/>
    <w:rsid w:val="002925C2"/>
    <w:rsid w:val="00292716"/>
    <w:rsid w:val="0029295A"/>
    <w:rsid w:val="00292B1F"/>
    <w:rsid w:val="00292D75"/>
    <w:rsid w:val="00292FB7"/>
    <w:rsid w:val="0029329E"/>
    <w:rsid w:val="00293347"/>
    <w:rsid w:val="002936BE"/>
    <w:rsid w:val="00293727"/>
    <w:rsid w:val="0029374C"/>
    <w:rsid w:val="00293989"/>
    <w:rsid w:val="00293A54"/>
    <w:rsid w:val="00293B14"/>
    <w:rsid w:val="00293B5D"/>
    <w:rsid w:val="00293EFC"/>
    <w:rsid w:val="002940CF"/>
    <w:rsid w:val="00294134"/>
    <w:rsid w:val="00294181"/>
    <w:rsid w:val="0029437F"/>
    <w:rsid w:val="00294967"/>
    <w:rsid w:val="00294A9C"/>
    <w:rsid w:val="00294AFE"/>
    <w:rsid w:val="00294BCA"/>
    <w:rsid w:val="00294BE7"/>
    <w:rsid w:val="0029500B"/>
    <w:rsid w:val="00295013"/>
    <w:rsid w:val="00295130"/>
    <w:rsid w:val="002954C4"/>
    <w:rsid w:val="0029555A"/>
    <w:rsid w:val="0029561A"/>
    <w:rsid w:val="00295702"/>
    <w:rsid w:val="002957D1"/>
    <w:rsid w:val="0029585A"/>
    <w:rsid w:val="002958E0"/>
    <w:rsid w:val="0029593D"/>
    <w:rsid w:val="00295B72"/>
    <w:rsid w:val="00295F24"/>
    <w:rsid w:val="00296000"/>
    <w:rsid w:val="0029636D"/>
    <w:rsid w:val="002963D9"/>
    <w:rsid w:val="00296465"/>
    <w:rsid w:val="0029661F"/>
    <w:rsid w:val="00296643"/>
    <w:rsid w:val="002966BD"/>
    <w:rsid w:val="0029685A"/>
    <w:rsid w:val="00296987"/>
    <w:rsid w:val="00296D58"/>
    <w:rsid w:val="0029706A"/>
    <w:rsid w:val="002970D2"/>
    <w:rsid w:val="00297224"/>
    <w:rsid w:val="00297386"/>
    <w:rsid w:val="00297657"/>
    <w:rsid w:val="002976A6"/>
    <w:rsid w:val="002977A5"/>
    <w:rsid w:val="002977EE"/>
    <w:rsid w:val="00297881"/>
    <w:rsid w:val="00297CDE"/>
    <w:rsid w:val="00297D56"/>
    <w:rsid w:val="00297FBB"/>
    <w:rsid w:val="00297FC2"/>
    <w:rsid w:val="00297FE9"/>
    <w:rsid w:val="002A0287"/>
    <w:rsid w:val="002A0428"/>
    <w:rsid w:val="002A050B"/>
    <w:rsid w:val="002A0712"/>
    <w:rsid w:val="002A073B"/>
    <w:rsid w:val="002A07A1"/>
    <w:rsid w:val="002A080B"/>
    <w:rsid w:val="002A0851"/>
    <w:rsid w:val="002A0A2D"/>
    <w:rsid w:val="002A0ABE"/>
    <w:rsid w:val="002A0B96"/>
    <w:rsid w:val="002A0D08"/>
    <w:rsid w:val="002A0D4E"/>
    <w:rsid w:val="002A0EB3"/>
    <w:rsid w:val="002A0F78"/>
    <w:rsid w:val="002A1202"/>
    <w:rsid w:val="002A1261"/>
    <w:rsid w:val="002A1822"/>
    <w:rsid w:val="002A18D3"/>
    <w:rsid w:val="002A1980"/>
    <w:rsid w:val="002A1A74"/>
    <w:rsid w:val="002A1AB0"/>
    <w:rsid w:val="002A1B98"/>
    <w:rsid w:val="002A1EA4"/>
    <w:rsid w:val="002A1FB5"/>
    <w:rsid w:val="002A2077"/>
    <w:rsid w:val="002A21DD"/>
    <w:rsid w:val="002A2263"/>
    <w:rsid w:val="002A22E3"/>
    <w:rsid w:val="002A23D2"/>
    <w:rsid w:val="002A2547"/>
    <w:rsid w:val="002A278F"/>
    <w:rsid w:val="002A27D9"/>
    <w:rsid w:val="002A2803"/>
    <w:rsid w:val="002A290E"/>
    <w:rsid w:val="002A2928"/>
    <w:rsid w:val="002A2AB4"/>
    <w:rsid w:val="002A2B39"/>
    <w:rsid w:val="002A2CE3"/>
    <w:rsid w:val="002A2E23"/>
    <w:rsid w:val="002A2F04"/>
    <w:rsid w:val="002A31AC"/>
    <w:rsid w:val="002A31D3"/>
    <w:rsid w:val="002A3450"/>
    <w:rsid w:val="002A357C"/>
    <w:rsid w:val="002A3957"/>
    <w:rsid w:val="002A3A5B"/>
    <w:rsid w:val="002A3C77"/>
    <w:rsid w:val="002A3DCB"/>
    <w:rsid w:val="002A4113"/>
    <w:rsid w:val="002A41D7"/>
    <w:rsid w:val="002A427A"/>
    <w:rsid w:val="002A4374"/>
    <w:rsid w:val="002A43CF"/>
    <w:rsid w:val="002A4709"/>
    <w:rsid w:val="002A4726"/>
    <w:rsid w:val="002A4893"/>
    <w:rsid w:val="002A48A7"/>
    <w:rsid w:val="002A4945"/>
    <w:rsid w:val="002A4B39"/>
    <w:rsid w:val="002A4B4D"/>
    <w:rsid w:val="002A4C29"/>
    <w:rsid w:val="002A4C4F"/>
    <w:rsid w:val="002A4C64"/>
    <w:rsid w:val="002A4EA4"/>
    <w:rsid w:val="002A502F"/>
    <w:rsid w:val="002A539D"/>
    <w:rsid w:val="002A581C"/>
    <w:rsid w:val="002A5869"/>
    <w:rsid w:val="002A5A4D"/>
    <w:rsid w:val="002A5F32"/>
    <w:rsid w:val="002A6152"/>
    <w:rsid w:val="002A615B"/>
    <w:rsid w:val="002A61EA"/>
    <w:rsid w:val="002A624F"/>
    <w:rsid w:val="002A6351"/>
    <w:rsid w:val="002A6432"/>
    <w:rsid w:val="002A658D"/>
    <w:rsid w:val="002A65C9"/>
    <w:rsid w:val="002A6957"/>
    <w:rsid w:val="002A6986"/>
    <w:rsid w:val="002A6A67"/>
    <w:rsid w:val="002A6A6D"/>
    <w:rsid w:val="002A6C48"/>
    <w:rsid w:val="002A6F45"/>
    <w:rsid w:val="002A6F4C"/>
    <w:rsid w:val="002A6FC4"/>
    <w:rsid w:val="002A7119"/>
    <w:rsid w:val="002A72B1"/>
    <w:rsid w:val="002A749A"/>
    <w:rsid w:val="002A7603"/>
    <w:rsid w:val="002A761C"/>
    <w:rsid w:val="002A76E3"/>
    <w:rsid w:val="002A7746"/>
    <w:rsid w:val="002A7924"/>
    <w:rsid w:val="002A7930"/>
    <w:rsid w:val="002A7FE0"/>
    <w:rsid w:val="002B0164"/>
    <w:rsid w:val="002B01C7"/>
    <w:rsid w:val="002B0326"/>
    <w:rsid w:val="002B0B2B"/>
    <w:rsid w:val="002B0BC6"/>
    <w:rsid w:val="002B0C1D"/>
    <w:rsid w:val="002B0E78"/>
    <w:rsid w:val="002B0EF8"/>
    <w:rsid w:val="002B1045"/>
    <w:rsid w:val="002B11A0"/>
    <w:rsid w:val="002B13D6"/>
    <w:rsid w:val="002B1951"/>
    <w:rsid w:val="002B19BD"/>
    <w:rsid w:val="002B1A57"/>
    <w:rsid w:val="002B1B12"/>
    <w:rsid w:val="002B1BD3"/>
    <w:rsid w:val="002B1E16"/>
    <w:rsid w:val="002B1F94"/>
    <w:rsid w:val="002B1FF2"/>
    <w:rsid w:val="002B20AA"/>
    <w:rsid w:val="002B20F3"/>
    <w:rsid w:val="002B215B"/>
    <w:rsid w:val="002B225F"/>
    <w:rsid w:val="002B22B3"/>
    <w:rsid w:val="002B2323"/>
    <w:rsid w:val="002B2446"/>
    <w:rsid w:val="002B253D"/>
    <w:rsid w:val="002B275C"/>
    <w:rsid w:val="002B27B7"/>
    <w:rsid w:val="002B2C79"/>
    <w:rsid w:val="002B2D7F"/>
    <w:rsid w:val="002B2F18"/>
    <w:rsid w:val="002B2F3A"/>
    <w:rsid w:val="002B30E6"/>
    <w:rsid w:val="002B32DA"/>
    <w:rsid w:val="002B34C6"/>
    <w:rsid w:val="002B3599"/>
    <w:rsid w:val="002B3613"/>
    <w:rsid w:val="002B36BB"/>
    <w:rsid w:val="002B3921"/>
    <w:rsid w:val="002B3A96"/>
    <w:rsid w:val="002B3C32"/>
    <w:rsid w:val="002B3C90"/>
    <w:rsid w:val="002B3C97"/>
    <w:rsid w:val="002B3D58"/>
    <w:rsid w:val="002B3E5E"/>
    <w:rsid w:val="002B3FA8"/>
    <w:rsid w:val="002B4203"/>
    <w:rsid w:val="002B4435"/>
    <w:rsid w:val="002B4A9A"/>
    <w:rsid w:val="002B4E4C"/>
    <w:rsid w:val="002B4F27"/>
    <w:rsid w:val="002B50CE"/>
    <w:rsid w:val="002B551B"/>
    <w:rsid w:val="002B56EA"/>
    <w:rsid w:val="002B5819"/>
    <w:rsid w:val="002B5B13"/>
    <w:rsid w:val="002B5C09"/>
    <w:rsid w:val="002B5DC1"/>
    <w:rsid w:val="002B5F62"/>
    <w:rsid w:val="002B6141"/>
    <w:rsid w:val="002B6180"/>
    <w:rsid w:val="002B640C"/>
    <w:rsid w:val="002B6458"/>
    <w:rsid w:val="002B64AF"/>
    <w:rsid w:val="002B64C8"/>
    <w:rsid w:val="002B653D"/>
    <w:rsid w:val="002B662B"/>
    <w:rsid w:val="002B6914"/>
    <w:rsid w:val="002B6B4E"/>
    <w:rsid w:val="002B6D3A"/>
    <w:rsid w:val="002B6EE9"/>
    <w:rsid w:val="002B6FF7"/>
    <w:rsid w:val="002B709D"/>
    <w:rsid w:val="002B71DD"/>
    <w:rsid w:val="002B71EA"/>
    <w:rsid w:val="002B7223"/>
    <w:rsid w:val="002B7271"/>
    <w:rsid w:val="002B73A8"/>
    <w:rsid w:val="002B7488"/>
    <w:rsid w:val="002B74B0"/>
    <w:rsid w:val="002B7524"/>
    <w:rsid w:val="002B7680"/>
    <w:rsid w:val="002B768E"/>
    <w:rsid w:val="002B769F"/>
    <w:rsid w:val="002B7743"/>
    <w:rsid w:val="002B7951"/>
    <w:rsid w:val="002B7AEA"/>
    <w:rsid w:val="002B7BD6"/>
    <w:rsid w:val="002B7DE4"/>
    <w:rsid w:val="002B7ECC"/>
    <w:rsid w:val="002B7ED0"/>
    <w:rsid w:val="002C0376"/>
    <w:rsid w:val="002C05B8"/>
    <w:rsid w:val="002C05F8"/>
    <w:rsid w:val="002C0970"/>
    <w:rsid w:val="002C09EB"/>
    <w:rsid w:val="002C0D54"/>
    <w:rsid w:val="002C0D6A"/>
    <w:rsid w:val="002C0F76"/>
    <w:rsid w:val="002C12FE"/>
    <w:rsid w:val="002C1399"/>
    <w:rsid w:val="002C142A"/>
    <w:rsid w:val="002C14CB"/>
    <w:rsid w:val="002C153C"/>
    <w:rsid w:val="002C15A4"/>
    <w:rsid w:val="002C162C"/>
    <w:rsid w:val="002C170A"/>
    <w:rsid w:val="002C17BC"/>
    <w:rsid w:val="002C198A"/>
    <w:rsid w:val="002C19E5"/>
    <w:rsid w:val="002C1A2C"/>
    <w:rsid w:val="002C1C0A"/>
    <w:rsid w:val="002C2005"/>
    <w:rsid w:val="002C204B"/>
    <w:rsid w:val="002C22B9"/>
    <w:rsid w:val="002C263A"/>
    <w:rsid w:val="002C2895"/>
    <w:rsid w:val="002C295E"/>
    <w:rsid w:val="002C29E8"/>
    <w:rsid w:val="002C2A9C"/>
    <w:rsid w:val="002C2C23"/>
    <w:rsid w:val="002C2C75"/>
    <w:rsid w:val="002C2DA0"/>
    <w:rsid w:val="002C2DA6"/>
    <w:rsid w:val="002C2E10"/>
    <w:rsid w:val="002C2F89"/>
    <w:rsid w:val="002C3045"/>
    <w:rsid w:val="002C3477"/>
    <w:rsid w:val="002C3930"/>
    <w:rsid w:val="002C39E6"/>
    <w:rsid w:val="002C3B0C"/>
    <w:rsid w:val="002C3C1E"/>
    <w:rsid w:val="002C3C60"/>
    <w:rsid w:val="002C3E9E"/>
    <w:rsid w:val="002C3EA5"/>
    <w:rsid w:val="002C3F5E"/>
    <w:rsid w:val="002C43B6"/>
    <w:rsid w:val="002C4731"/>
    <w:rsid w:val="002C493E"/>
    <w:rsid w:val="002C49A0"/>
    <w:rsid w:val="002C49CE"/>
    <w:rsid w:val="002C4D47"/>
    <w:rsid w:val="002C4E9E"/>
    <w:rsid w:val="002C4EBB"/>
    <w:rsid w:val="002C5122"/>
    <w:rsid w:val="002C5148"/>
    <w:rsid w:val="002C51C4"/>
    <w:rsid w:val="002C53C3"/>
    <w:rsid w:val="002C54C0"/>
    <w:rsid w:val="002C560F"/>
    <w:rsid w:val="002C57D9"/>
    <w:rsid w:val="002C58E9"/>
    <w:rsid w:val="002C5934"/>
    <w:rsid w:val="002C5A81"/>
    <w:rsid w:val="002C5B4E"/>
    <w:rsid w:val="002C5CAB"/>
    <w:rsid w:val="002C5E25"/>
    <w:rsid w:val="002C5E57"/>
    <w:rsid w:val="002C5F90"/>
    <w:rsid w:val="002C6229"/>
    <w:rsid w:val="002C66AE"/>
    <w:rsid w:val="002C6994"/>
    <w:rsid w:val="002C69A9"/>
    <w:rsid w:val="002C6B8E"/>
    <w:rsid w:val="002C6CF4"/>
    <w:rsid w:val="002C6E67"/>
    <w:rsid w:val="002C6FDC"/>
    <w:rsid w:val="002C7032"/>
    <w:rsid w:val="002C705B"/>
    <w:rsid w:val="002C7197"/>
    <w:rsid w:val="002C74CC"/>
    <w:rsid w:val="002C74D6"/>
    <w:rsid w:val="002C75D2"/>
    <w:rsid w:val="002C78EA"/>
    <w:rsid w:val="002C7A45"/>
    <w:rsid w:val="002C7B8A"/>
    <w:rsid w:val="002C7CE8"/>
    <w:rsid w:val="002C7D3A"/>
    <w:rsid w:val="002C7E1B"/>
    <w:rsid w:val="002C7FCC"/>
    <w:rsid w:val="002D01AB"/>
    <w:rsid w:val="002D0482"/>
    <w:rsid w:val="002D069A"/>
    <w:rsid w:val="002D06FA"/>
    <w:rsid w:val="002D070D"/>
    <w:rsid w:val="002D0750"/>
    <w:rsid w:val="002D0B06"/>
    <w:rsid w:val="002D0D5E"/>
    <w:rsid w:val="002D0DA0"/>
    <w:rsid w:val="002D0DAF"/>
    <w:rsid w:val="002D0E7C"/>
    <w:rsid w:val="002D11E1"/>
    <w:rsid w:val="002D12F1"/>
    <w:rsid w:val="002D1436"/>
    <w:rsid w:val="002D15B0"/>
    <w:rsid w:val="002D16F1"/>
    <w:rsid w:val="002D1710"/>
    <w:rsid w:val="002D1734"/>
    <w:rsid w:val="002D1818"/>
    <w:rsid w:val="002D181D"/>
    <w:rsid w:val="002D1851"/>
    <w:rsid w:val="002D1C2D"/>
    <w:rsid w:val="002D2008"/>
    <w:rsid w:val="002D2443"/>
    <w:rsid w:val="002D2592"/>
    <w:rsid w:val="002D26F3"/>
    <w:rsid w:val="002D282E"/>
    <w:rsid w:val="002D2927"/>
    <w:rsid w:val="002D2931"/>
    <w:rsid w:val="002D2E6C"/>
    <w:rsid w:val="002D2E6F"/>
    <w:rsid w:val="002D3086"/>
    <w:rsid w:val="002D322A"/>
    <w:rsid w:val="002D329B"/>
    <w:rsid w:val="002D3633"/>
    <w:rsid w:val="002D39D3"/>
    <w:rsid w:val="002D3CFD"/>
    <w:rsid w:val="002D3D24"/>
    <w:rsid w:val="002D4026"/>
    <w:rsid w:val="002D416A"/>
    <w:rsid w:val="002D4478"/>
    <w:rsid w:val="002D4880"/>
    <w:rsid w:val="002D4929"/>
    <w:rsid w:val="002D49DF"/>
    <w:rsid w:val="002D4AD6"/>
    <w:rsid w:val="002D4B2C"/>
    <w:rsid w:val="002D4DB8"/>
    <w:rsid w:val="002D5115"/>
    <w:rsid w:val="002D537D"/>
    <w:rsid w:val="002D540D"/>
    <w:rsid w:val="002D5475"/>
    <w:rsid w:val="002D54C4"/>
    <w:rsid w:val="002D5648"/>
    <w:rsid w:val="002D5722"/>
    <w:rsid w:val="002D5742"/>
    <w:rsid w:val="002D57E7"/>
    <w:rsid w:val="002D5A2D"/>
    <w:rsid w:val="002D5DD1"/>
    <w:rsid w:val="002D5DF7"/>
    <w:rsid w:val="002D5EDA"/>
    <w:rsid w:val="002D5F2A"/>
    <w:rsid w:val="002D60D9"/>
    <w:rsid w:val="002D61C3"/>
    <w:rsid w:val="002D61DC"/>
    <w:rsid w:val="002D6548"/>
    <w:rsid w:val="002D66A4"/>
    <w:rsid w:val="002D66B7"/>
    <w:rsid w:val="002D68E3"/>
    <w:rsid w:val="002D6B2E"/>
    <w:rsid w:val="002D6C66"/>
    <w:rsid w:val="002D6FD3"/>
    <w:rsid w:val="002D7015"/>
    <w:rsid w:val="002D731A"/>
    <w:rsid w:val="002D754D"/>
    <w:rsid w:val="002D75F8"/>
    <w:rsid w:val="002D76BA"/>
    <w:rsid w:val="002D76C3"/>
    <w:rsid w:val="002D7846"/>
    <w:rsid w:val="002D7868"/>
    <w:rsid w:val="002D78A1"/>
    <w:rsid w:val="002D7ABF"/>
    <w:rsid w:val="002D7B03"/>
    <w:rsid w:val="002D7B93"/>
    <w:rsid w:val="002D7F09"/>
    <w:rsid w:val="002E002A"/>
    <w:rsid w:val="002E0275"/>
    <w:rsid w:val="002E031B"/>
    <w:rsid w:val="002E0341"/>
    <w:rsid w:val="002E04AE"/>
    <w:rsid w:val="002E058B"/>
    <w:rsid w:val="002E0875"/>
    <w:rsid w:val="002E0943"/>
    <w:rsid w:val="002E094F"/>
    <w:rsid w:val="002E0B08"/>
    <w:rsid w:val="002E0BE7"/>
    <w:rsid w:val="002E0D19"/>
    <w:rsid w:val="002E121C"/>
    <w:rsid w:val="002E1236"/>
    <w:rsid w:val="002E1269"/>
    <w:rsid w:val="002E12D0"/>
    <w:rsid w:val="002E12F2"/>
    <w:rsid w:val="002E160D"/>
    <w:rsid w:val="002E1741"/>
    <w:rsid w:val="002E1753"/>
    <w:rsid w:val="002E18B1"/>
    <w:rsid w:val="002E19A8"/>
    <w:rsid w:val="002E1AA2"/>
    <w:rsid w:val="002E1B51"/>
    <w:rsid w:val="002E1B97"/>
    <w:rsid w:val="002E1BB9"/>
    <w:rsid w:val="002E1C05"/>
    <w:rsid w:val="002E1EDB"/>
    <w:rsid w:val="002E1F7F"/>
    <w:rsid w:val="002E200E"/>
    <w:rsid w:val="002E2043"/>
    <w:rsid w:val="002E2100"/>
    <w:rsid w:val="002E2115"/>
    <w:rsid w:val="002E227B"/>
    <w:rsid w:val="002E2493"/>
    <w:rsid w:val="002E2714"/>
    <w:rsid w:val="002E2A99"/>
    <w:rsid w:val="002E2C71"/>
    <w:rsid w:val="002E2D04"/>
    <w:rsid w:val="002E2E32"/>
    <w:rsid w:val="002E3247"/>
    <w:rsid w:val="002E325D"/>
    <w:rsid w:val="002E3503"/>
    <w:rsid w:val="002E3556"/>
    <w:rsid w:val="002E3759"/>
    <w:rsid w:val="002E39D1"/>
    <w:rsid w:val="002E3A81"/>
    <w:rsid w:val="002E3BAE"/>
    <w:rsid w:val="002E3E07"/>
    <w:rsid w:val="002E3E80"/>
    <w:rsid w:val="002E4059"/>
    <w:rsid w:val="002E421B"/>
    <w:rsid w:val="002E4591"/>
    <w:rsid w:val="002E473E"/>
    <w:rsid w:val="002E4814"/>
    <w:rsid w:val="002E49AF"/>
    <w:rsid w:val="002E4E35"/>
    <w:rsid w:val="002E5063"/>
    <w:rsid w:val="002E5145"/>
    <w:rsid w:val="002E55EF"/>
    <w:rsid w:val="002E5611"/>
    <w:rsid w:val="002E57AB"/>
    <w:rsid w:val="002E58D4"/>
    <w:rsid w:val="002E59C7"/>
    <w:rsid w:val="002E5B0D"/>
    <w:rsid w:val="002E5B10"/>
    <w:rsid w:val="002E5CB4"/>
    <w:rsid w:val="002E5DE0"/>
    <w:rsid w:val="002E5E2C"/>
    <w:rsid w:val="002E6051"/>
    <w:rsid w:val="002E6329"/>
    <w:rsid w:val="002E6354"/>
    <w:rsid w:val="002E65C5"/>
    <w:rsid w:val="002E66F8"/>
    <w:rsid w:val="002E6766"/>
    <w:rsid w:val="002E695D"/>
    <w:rsid w:val="002E6979"/>
    <w:rsid w:val="002E6C14"/>
    <w:rsid w:val="002E72DA"/>
    <w:rsid w:val="002E72EC"/>
    <w:rsid w:val="002E74C0"/>
    <w:rsid w:val="002E75C4"/>
    <w:rsid w:val="002E76A4"/>
    <w:rsid w:val="002E7773"/>
    <w:rsid w:val="002E77C1"/>
    <w:rsid w:val="002E7811"/>
    <w:rsid w:val="002E7A2D"/>
    <w:rsid w:val="002E7A3A"/>
    <w:rsid w:val="002E7F5A"/>
    <w:rsid w:val="002E7FDC"/>
    <w:rsid w:val="002F0193"/>
    <w:rsid w:val="002F01B1"/>
    <w:rsid w:val="002F01D5"/>
    <w:rsid w:val="002F01FF"/>
    <w:rsid w:val="002F059B"/>
    <w:rsid w:val="002F078D"/>
    <w:rsid w:val="002F08ED"/>
    <w:rsid w:val="002F0C4A"/>
    <w:rsid w:val="002F0E96"/>
    <w:rsid w:val="002F0EB4"/>
    <w:rsid w:val="002F0EC6"/>
    <w:rsid w:val="002F0EF3"/>
    <w:rsid w:val="002F10F8"/>
    <w:rsid w:val="002F14A3"/>
    <w:rsid w:val="002F14CE"/>
    <w:rsid w:val="002F1752"/>
    <w:rsid w:val="002F1926"/>
    <w:rsid w:val="002F1AC2"/>
    <w:rsid w:val="002F1AEC"/>
    <w:rsid w:val="002F1AF9"/>
    <w:rsid w:val="002F1BA3"/>
    <w:rsid w:val="002F1D45"/>
    <w:rsid w:val="002F1DFD"/>
    <w:rsid w:val="002F1F68"/>
    <w:rsid w:val="002F20A2"/>
    <w:rsid w:val="002F210D"/>
    <w:rsid w:val="002F253B"/>
    <w:rsid w:val="002F2818"/>
    <w:rsid w:val="002F28A7"/>
    <w:rsid w:val="002F29B6"/>
    <w:rsid w:val="002F2ADE"/>
    <w:rsid w:val="002F2CB1"/>
    <w:rsid w:val="002F2DED"/>
    <w:rsid w:val="002F2E75"/>
    <w:rsid w:val="002F3012"/>
    <w:rsid w:val="002F35AD"/>
    <w:rsid w:val="002F3602"/>
    <w:rsid w:val="002F3664"/>
    <w:rsid w:val="002F3921"/>
    <w:rsid w:val="002F3CB7"/>
    <w:rsid w:val="002F3EAE"/>
    <w:rsid w:val="002F401D"/>
    <w:rsid w:val="002F4117"/>
    <w:rsid w:val="002F411A"/>
    <w:rsid w:val="002F424C"/>
    <w:rsid w:val="002F4327"/>
    <w:rsid w:val="002F4433"/>
    <w:rsid w:val="002F4640"/>
    <w:rsid w:val="002F47AB"/>
    <w:rsid w:val="002F48E7"/>
    <w:rsid w:val="002F48EC"/>
    <w:rsid w:val="002F49FC"/>
    <w:rsid w:val="002F4B97"/>
    <w:rsid w:val="002F4C60"/>
    <w:rsid w:val="002F4D9B"/>
    <w:rsid w:val="002F50E6"/>
    <w:rsid w:val="002F5151"/>
    <w:rsid w:val="002F5242"/>
    <w:rsid w:val="002F52C6"/>
    <w:rsid w:val="002F54A7"/>
    <w:rsid w:val="002F5501"/>
    <w:rsid w:val="002F551B"/>
    <w:rsid w:val="002F5662"/>
    <w:rsid w:val="002F567A"/>
    <w:rsid w:val="002F593C"/>
    <w:rsid w:val="002F5A87"/>
    <w:rsid w:val="002F5D03"/>
    <w:rsid w:val="002F6296"/>
    <w:rsid w:val="002F64C3"/>
    <w:rsid w:val="002F6677"/>
    <w:rsid w:val="002F66A0"/>
    <w:rsid w:val="002F6A83"/>
    <w:rsid w:val="002F6B05"/>
    <w:rsid w:val="002F6B5F"/>
    <w:rsid w:val="002F6BEE"/>
    <w:rsid w:val="002F6CFC"/>
    <w:rsid w:val="002F7231"/>
    <w:rsid w:val="002F729B"/>
    <w:rsid w:val="002F72B0"/>
    <w:rsid w:val="002F744C"/>
    <w:rsid w:val="002F75C5"/>
    <w:rsid w:val="002F7726"/>
    <w:rsid w:val="002F7964"/>
    <w:rsid w:val="002F7ECB"/>
    <w:rsid w:val="002F7F49"/>
    <w:rsid w:val="002F7FF3"/>
    <w:rsid w:val="0030015B"/>
    <w:rsid w:val="00300258"/>
    <w:rsid w:val="00300480"/>
    <w:rsid w:val="00300633"/>
    <w:rsid w:val="00300939"/>
    <w:rsid w:val="00300A94"/>
    <w:rsid w:val="00300B51"/>
    <w:rsid w:val="00300B7A"/>
    <w:rsid w:val="00300B9A"/>
    <w:rsid w:val="00300F1E"/>
    <w:rsid w:val="0030107D"/>
    <w:rsid w:val="00301476"/>
    <w:rsid w:val="0030160F"/>
    <w:rsid w:val="003018B0"/>
    <w:rsid w:val="00301B4B"/>
    <w:rsid w:val="00301DBB"/>
    <w:rsid w:val="00301DF1"/>
    <w:rsid w:val="003020A2"/>
    <w:rsid w:val="00302352"/>
    <w:rsid w:val="003024A5"/>
    <w:rsid w:val="00302541"/>
    <w:rsid w:val="003026DE"/>
    <w:rsid w:val="00302848"/>
    <w:rsid w:val="003029DD"/>
    <w:rsid w:val="00302B2E"/>
    <w:rsid w:val="00302C4A"/>
    <w:rsid w:val="00302D5B"/>
    <w:rsid w:val="00302E15"/>
    <w:rsid w:val="00302E8C"/>
    <w:rsid w:val="00302EB8"/>
    <w:rsid w:val="00302F80"/>
    <w:rsid w:val="003031D4"/>
    <w:rsid w:val="003032B9"/>
    <w:rsid w:val="003033BD"/>
    <w:rsid w:val="0030341B"/>
    <w:rsid w:val="003034E9"/>
    <w:rsid w:val="0030371B"/>
    <w:rsid w:val="003039C0"/>
    <w:rsid w:val="00303A19"/>
    <w:rsid w:val="00303B40"/>
    <w:rsid w:val="00303CCE"/>
    <w:rsid w:val="00303DFF"/>
    <w:rsid w:val="00303FC2"/>
    <w:rsid w:val="003040D6"/>
    <w:rsid w:val="003040F9"/>
    <w:rsid w:val="003040FD"/>
    <w:rsid w:val="00304118"/>
    <w:rsid w:val="003041C4"/>
    <w:rsid w:val="003043A6"/>
    <w:rsid w:val="003043D6"/>
    <w:rsid w:val="00304410"/>
    <w:rsid w:val="00304668"/>
    <w:rsid w:val="00304865"/>
    <w:rsid w:val="00304B87"/>
    <w:rsid w:val="00304CD0"/>
    <w:rsid w:val="00304EF9"/>
    <w:rsid w:val="00304F6E"/>
    <w:rsid w:val="00304FBB"/>
    <w:rsid w:val="00304FD0"/>
    <w:rsid w:val="0030500F"/>
    <w:rsid w:val="0030504C"/>
    <w:rsid w:val="003050A1"/>
    <w:rsid w:val="003051B2"/>
    <w:rsid w:val="003052B4"/>
    <w:rsid w:val="00305314"/>
    <w:rsid w:val="003058A0"/>
    <w:rsid w:val="00305B66"/>
    <w:rsid w:val="00305D0E"/>
    <w:rsid w:val="00305D78"/>
    <w:rsid w:val="00305DAE"/>
    <w:rsid w:val="00305EC1"/>
    <w:rsid w:val="00305F73"/>
    <w:rsid w:val="0030619A"/>
    <w:rsid w:val="00306243"/>
    <w:rsid w:val="003062F3"/>
    <w:rsid w:val="00306708"/>
    <w:rsid w:val="00306E9A"/>
    <w:rsid w:val="003070E3"/>
    <w:rsid w:val="00307457"/>
    <w:rsid w:val="003074AF"/>
    <w:rsid w:val="0030765B"/>
    <w:rsid w:val="0030769E"/>
    <w:rsid w:val="003076C0"/>
    <w:rsid w:val="003076ED"/>
    <w:rsid w:val="003077C7"/>
    <w:rsid w:val="0030786C"/>
    <w:rsid w:val="00307999"/>
    <w:rsid w:val="00307ACF"/>
    <w:rsid w:val="00307E19"/>
    <w:rsid w:val="00307E24"/>
    <w:rsid w:val="0031041F"/>
    <w:rsid w:val="00310543"/>
    <w:rsid w:val="003105C8"/>
    <w:rsid w:val="003108A2"/>
    <w:rsid w:val="003109D3"/>
    <w:rsid w:val="00310AF1"/>
    <w:rsid w:val="00310AF9"/>
    <w:rsid w:val="00310DC4"/>
    <w:rsid w:val="00310DD5"/>
    <w:rsid w:val="00311276"/>
    <w:rsid w:val="00311390"/>
    <w:rsid w:val="00311641"/>
    <w:rsid w:val="0031170F"/>
    <w:rsid w:val="003117C1"/>
    <w:rsid w:val="00311810"/>
    <w:rsid w:val="00311815"/>
    <w:rsid w:val="0031190E"/>
    <w:rsid w:val="0031191D"/>
    <w:rsid w:val="0031199B"/>
    <w:rsid w:val="00311CCC"/>
    <w:rsid w:val="0031213B"/>
    <w:rsid w:val="003122C9"/>
    <w:rsid w:val="00312392"/>
    <w:rsid w:val="0031244B"/>
    <w:rsid w:val="003126A3"/>
    <w:rsid w:val="003127D6"/>
    <w:rsid w:val="00312B5C"/>
    <w:rsid w:val="00312C62"/>
    <w:rsid w:val="00312DC1"/>
    <w:rsid w:val="00313026"/>
    <w:rsid w:val="0031307F"/>
    <w:rsid w:val="00313193"/>
    <w:rsid w:val="003131B5"/>
    <w:rsid w:val="003132FA"/>
    <w:rsid w:val="00313404"/>
    <w:rsid w:val="00313527"/>
    <w:rsid w:val="003139A3"/>
    <w:rsid w:val="00313B27"/>
    <w:rsid w:val="00313C1D"/>
    <w:rsid w:val="003145F3"/>
    <w:rsid w:val="0031467A"/>
    <w:rsid w:val="003148B7"/>
    <w:rsid w:val="003149BC"/>
    <w:rsid w:val="00314B0A"/>
    <w:rsid w:val="00314B78"/>
    <w:rsid w:val="00314C99"/>
    <w:rsid w:val="00314E92"/>
    <w:rsid w:val="00314E99"/>
    <w:rsid w:val="00315172"/>
    <w:rsid w:val="00315777"/>
    <w:rsid w:val="003157B6"/>
    <w:rsid w:val="00315843"/>
    <w:rsid w:val="00315C79"/>
    <w:rsid w:val="00315D17"/>
    <w:rsid w:val="00315EFE"/>
    <w:rsid w:val="003161FB"/>
    <w:rsid w:val="00316487"/>
    <w:rsid w:val="0031657C"/>
    <w:rsid w:val="00316676"/>
    <w:rsid w:val="003166B0"/>
    <w:rsid w:val="003167C0"/>
    <w:rsid w:val="003169A8"/>
    <w:rsid w:val="00316C95"/>
    <w:rsid w:val="00316CC3"/>
    <w:rsid w:val="00316EF6"/>
    <w:rsid w:val="0031708A"/>
    <w:rsid w:val="003170A9"/>
    <w:rsid w:val="003170F1"/>
    <w:rsid w:val="00317104"/>
    <w:rsid w:val="003172CE"/>
    <w:rsid w:val="00317402"/>
    <w:rsid w:val="003174D0"/>
    <w:rsid w:val="0031752F"/>
    <w:rsid w:val="00317AB7"/>
    <w:rsid w:val="00317B19"/>
    <w:rsid w:val="00317C41"/>
    <w:rsid w:val="00317EE1"/>
    <w:rsid w:val="00320339"/>
    <w:rsid w:val="00320479"/>
    <w:rsid w:val="003204CF"/>
    <w:rsid w:val="0032063E"/>
    <w:rsid w:val="003207A2"/>
    <w:rsid w:val="00320875"/>
    <w:rsid w:val="003208CB"/>
    <w:rsid w:val="00320C68"/>
    <w:rsid w:val="0032114C"/>
    <w:rsid w:val="003212BF"/>
    <w:rsid w:val="003212DB"/>
    <w:rsid w:val="00321576"/>
    <w:rsid w:val="00321723"/>
    <w:rsid w:val="00321779"/>
    <w:rsid w:val="003217D7"/>
    <w:rsid w:val="00321895"/>
    <w:rsid w:val="0032203F"/>
    <w:rsid w:val="00322076"/>
    <w:rsid w:val="0032237D"/>
    <w:rsid w:val="00322513"/>
    <w:rsid w:val="00322798"/>
    <w:rsid w:val="00322808"/>
    <w:rsid w:val="00322CC0"/>
    <w:rsid w:val="00322DCB"/>
    <w:rsid w:val="003232D1"/>
    <w:rsid w:val="003233AD"/>
    <w:rsid w:val="003233C6"/>
    <w:rsid w:val="003237A8"/>
    <w:rsid w:val="0032388E"/>
    <w:rsid w:val="00323AA7"/>
    <w:rsid w:val="00323ACC"/>
    <w:rsid w:val="00323B04"/>
    <w:rsid w:val="00323B3B"/>
    <w:rsid w:val="00323F10"/>
    <w:rsid w:val="00323F5E"/>
    <w:rsid w:val="00323F7B"/>
    <w:rsid w:val="0032409E"/>
    <w:rsid w:val="003240C5"/>
    <w:rsid w:val="003241A0"/>
    <w:rsid w:val="0032471B"/>
    <w:rsid w:val="003247F7"/>
    <w:rsid w:val="0032482D"/>
    <w:rsid w:val="00324870"/>
    <w:rsid w:val="003248F4"/>
    <w:rsid w:val="0032493C"/>
    <w:rsid w:val="0032495A"/>
    <w:rsid w:val="003249A7"/>
    <w:rsid w:val="00324CC5"/>
    <w:rsid w:val="00324E18"/>
    <w:rsid w:val="00324E6A"/>
    <w:rsid w:val="00324F13"/>
    <w:rsid w:val="00325058"/>
    <w:rsid w:val="00325070"/>
    <w:rsid w:val="00325298"/>
    <w:rsid w:val="00325493"/>
    <w:rsid w:val="0032572F"/>
    <w:rsid w:val="003257D6"/>
    <w:rsid w:val="003258D8"/>
    <w:rsid w:val="00325921"/>
    <w:rsid w:val="003259B0"/>
    <w:rsid w:val="00325A9A"/>
    <w:rsid w:val="00325C58"/>
    <w:rsid w:val="00325CB2"/>
    <w:rsid w:val="00325D52"/>
    <w:rsid w:val="00325E48"/>
    <w:rsid w:val="00325E64"/>
    <w:rsid w:val="00325E6E"/>
    <w:rsid w:val="00325FD5"/>
    <w:rsid w:val="0032601D"/>
    <w:rsid w:val="0032616D"/>
    <w:rsid w:val="003262C5"/>
    <w:rsid w:val="00326609"/>
    <w:rsid w:val="003266F1"/>
    <w:rsid w:val="0032674C"/>
    <w:rsid w:val="00326915"/>
    <w:rsid w:val="003269FC"/>
    <w:rsid w:val="00326A72"/>
    <w:rsid w:val="00326B5E"/>
    <w:rsid w:val="00326DB7"/>
    <w:rsid w:val="00326E59"/>
    <w:rsid w:val="00326F71"/>
    <w:rsid w:val="0032712F"/>
    <w:rsid w:val="003272DC"/>
    <w:rsid w:val="00327438"/>
    <w:rsid w:val="0032748D"/>
    <w:rsid w:val="003275B9"/>
    <w:rsid w:val="003275F4"/>
    <w:rsid w:val="00327E36"/>
    <w:rsid w:val="00327F4C"/>
    <w:rsid w:val="00330106"/>
    <w:rsid w:val="0033011F"/>
    <w:rsid w:val="003304B0"/>
    <w:rsid w:val="00330530"/>
    <w:rsid w:val="0033075C"/>
    <w:rsid w:val="00330841"/>
    <w:rsid w:val="003308B4"/>
    <w:rsid w:val="003309AC"/>
    <w:rsid w:val="00330B07"/>
    <w:rsid w:val="00330DB1"/>
    <w:rsid w:val="00330EF3"/>
    <w:rsid w:val="00331124"/>
    <w:rsid w:val="00331342"/>
    <w:rsid w:val="00331448"/>
    <w:rsid w:val="003315E6"/>
    <w:rsid w:val="00331A9A"/>
    <w:rsid w:val="00331B4C"/>
    <w:rsid w:val="00331C26"/>
    <w:rsid w:val="00331DF8"/>
    <w:rsid w:val="00331E00"/>
    <w:rsid w:val="00331F50"/>
    <w:rsid w:val="00332311"/>
    <w:rsid w:val="00332533"/>
    <w:rsid w:val="003325E1"/>
    <w:rsid w:val="00332606"/>
    <w:rsid w:val="0033260F"/>
    <w:rsid w:val="00332745"/>
    <w:rsid w:val="00332752"/>
    <w:rsid w:val="0033290E"/>
    <w:rsid w:val="0033294D"/>
    <w:rsid w:val="003329B5"/>
    <w:rsid w:val="00332AE4"/>
    <w:rsid w:val="00332DC3"/>
    <w:rsid w:val="00332E70"/>
    <w:rsid w:val="00332EC7"/>
    <w:rsid w:val="00333178"/>
    <w:rsid w:val="00333212"/>
    <w:rsid w:val="00333370"/>
    <w:rsid w:val="0033337D"/>
    <w:rsid w:val="003334D9"/>
    <w:rsid w:val="003336B9"/>
    <w:rsid w:val="00333897"/>
    <w:rsid w:val="00333943"/>
    <w:rsid w:val="0033395A"/>
    <w:rsid w:val="00333DD7"/>
    <w:rsid w:val="00333E62"/>
    <w:rsid w:val="00333ECB"/>
    <w:rsid w:val="00334097"/>
    <w:rsid w:val="00334104"/>
    <w:rsid w:val="00334187"/>
    <w:rsid w:val="00334350"/>
    <w:rsid w:val="003344F1"/>
    <w:rsid w:val="0033458E"/>
    <w:rsid w:val="003345F2"/>
    <w:rsid w:val="003346E2"/>
    <w:rsid w:val="003347B2"/>
    <w:rsid w:val="0033495F"/>
    <w:rsid w:val="00334A39"/>
    <w:rsid w:val="00334CBB"/>
    <w:rsid w:val="00335060"/>
    <w:rsid w:val="00335074"/>
    <w:rsid w:val="003350C5"/>
    <w:rsid w:val="00335557"/>
    <w:rsid w:val="0033559A"/>
    <w:rsid w:val="003355A1"/>
    <w:rsid w:val="003356D8"/>
    <w:rsid w:val="00335A04"/>
    <w:rsid w:val="00335F19"/>
    <w:rsid w:val="00336310"/>
    <w:rsid w:val="003364BE"/>
    <w:rsid w:val="00336630"/>
    <w:rsid w:val="00336636"/>
    <w:rsid w:val="00336857"/>
    <w:rsid w:val="00336979"/>
    <w:rsid w:val="00336B5A"/>
    <w:rsid w:val="00336CFB"/>
    <w:rsid w:val="00336E3A"/>
    <w:rsid w:val="00336F21"/>
    <w:rsid w:val="0033744D"/>
    <w:rsid w:val="00337809"/>
    <w:rsid w:val="003379DF"/>
    <w:rsid w:val="00337D6B"/>
    <w:rsid w:val="00337D90"/>
    <w:rsid w:val="00340013"/>
    <w:rsid w:val="0034004A"/>
    <w:rsid w:val="003400B7"/>
    <w:rsid w:val="00340222"/>
    <w:rsid w:val="003402C9"/>
    <w:rsid w:val="0034062C"/>
    <w:rsid w:val="00340722"/>
    <w:rsid w:val="00340AC4"/>
    <w:rsid w:val="00340BB3"/>
    <w:rsid w:val="00340C2C"/>
    <w:rsid w:val="00340D66"/>
    <w:rsid w:val="00340D67"/>
    <w:rsid w:val="00340E57"/>
    <w:rsid w:val="00340F58"/>
    <w:rsid w:val="00340FB9"/>
    <w:rsid w:val="00341050"/>
    <w:rsid w:val="003410C3"/>
    <w:rsid w:val="00341571"/>
    <w:rsid w:val="00341607"/>
    <w:rsid w:val="0034160E"/>
    <w:rsid w:val="003416F8"/>
    <w:rsid w:val="00341792"/>
    <w:rsid w:val="0034191A"/>
    <w:rsid w:val="00341CF9"/>
    <w:rsid w:val="00341DC9"/>
    <w:rsid w:val="00341FB8"/>
    <w:rsid w:val="003420E1"/>
    <w:rsid w:val="003420E7"/>
    <w:rsid w:val="003422E9"/>
    <w:rsid w:val="003423F7"/>
    <w:rsid w:val="003424AD"/>
    <w:rsid w:val="003424D4"/>
    <w:rsid w:val="0034272D"/>
    <w:rsid w:val="00342A4D"/>
    <w:rsid w:val="00342ABF"/>
    <w:rsid w:val="00342B91"/>
    <w:rsid w:val="00342EDA"/>
    <w:rsid w:val="003431F3"/>
    <w:rsid w:val="0034351A"/>
    <w:rsid w:val="00343521"/>
    <w:rsid w:val="003438C7"/>
    <w:rsid w:val="00343A64"/>
    <w:rsid w:val="00343ADE"/>
    <w:rsid w:val="00343F62"/>
    <w:rsid w:val="00344046"/>
    <w:rsid w:val="003443AA"/>
    <w:rsid w:val="003446D2"/>
    <w:rsid w:val="0034475A"/>
    <w:rsid w:val="00344838"/>
    <w:rsid w:val="00344A35"/>
    <w:rsid w:val="00344B09"/>
    <w:rsid w:val="00344EDB"/>
    <w:rsid w:val="00345205"/>
    <w:rsid w:val="00345221"/>
    <w:rsid w:val="00345364"/>
    <w:rsid w:val="00345367"/>
    <w:rsid w:val="00345376"/>
    <w:rsid w:val="00345554"/>
    <w:rsid w:val="00345735"/>
    <w:rsid w:val="003457D0"/>
    <w:rsid w:val="003458F4"/>
    <w:rsid w:val="00345971"/>
    <w:rsid w:val="00345B31"/>
    <w:rsid w:val="00345B8B"/>
    <w:rsid w:val="00345BB2"/>
    <w:rsid w:val="00345BB6"/>
    <w:rsid w:val="00345C64"/>
    <w:rsid w:val="00345EF2"/>
    <w:rsid w:val="003463FA"/>
    <w:rsid w:val="003464EF"/>
    <w:rsid w:val="00346826"/>
    <w:rsid w:val="00346888"/>
    <w:rsid w:val="0034690C"/>
    <w:rsid w:val="00346A44"/>
    <w:rsid w:val="00346BE9"/>
    <w:rsid w:val="00346CA5"/>
    <w:rsid w:val="00346F9C"/>
    <w:rsid w:val="00347149"/>
    <w:rsid w:val="003472F3"/>
    <w:rsid w:val="0034736F"/>
    <w:rsid w:val="003477BE"/>
    <w:rsid w:val="003477FA"/>
    <w:rsid w:val="00347B97"/>
    <w:rsid w:val="00347F76"/>
    <w:rsid w:val="00350099"/>
    <w:rsid w:val="0035024F"/>
    <w:rsid w:val="00350405"/>
    <w:rsid w:val="00350576"/>
    <w:rsid w:val="00350622"/>
    <w:rsid w:val="00350709"/>
    <w:rsid w:val="003508F6"/>
    <w:rsid w:val="0035091E"/>
    <w:rsid w:val="00350A42"/>
    <w:rsid w:val="00350AB2"/>
    <w:rsid w:val="00350DCF"/>
    <w:rsid w:val="00350E35"/>
    <w:rsid w:val="00350E79"/>
    <w:rsid w:val="00350FA8"/>
    <w:rsid w:val="00351099"/>
    <w:rsid w:val="0035133A"/>
    <w:rsid w:val="00351365"/>
    <w:rsid w:val="00351638"/>
    <w:rsid w:val="00351657"/>
    <w:rsid w:val="00351BBD"/>
    <w:rsid w:val="00351CBD"/>
    <w:rsid w:val="00351E36"/>
    <w:rsid w:val="00351E3D"/>
    <w:rsid w:val="00351E49"/>
    <w:rsid w:val="00351FA7"/>
    <w:rsid w:val="00351FE0"/>
    <w:rsid w:val="0035211A"/>
    <w:rsid w:val="0035216F"/>
    <w:rsid w:val="00352214"/>
    <w:rsid w:val="00352247"/>
    <w:rsid w:val="00352297"/>
    <w:rsid w:val="003523A6"/>
    <w:rsid w:val="003526D4"/>
    <w:rsid w:val="00352711"/>
    <w:rsid w:val="0035279F"/>
    <w:rsid w:val="00352B01"/>
    <w:rsid w:val="00352C2A"/>
    <w:rsid w:val="00352CAF"/>
    <w:rsid w:val="00352EC9"/>
    <w:rsid w:val="00353137"/>
    <w:rsid w:val="003532A4"/>
    <w:rsid w:val="0035345C"/>
    <w:rsid w:val="0035349B"/>
    <w:rsid w:val="003535D0"/>
    <w:rsid w:val="003536A2"/>
    <w:rsid w:val="003538FC"/>
    <w:rsid w:val="00353FDD"/>
    <w:rsid w:val="00354017"/>
    <w:rsid w:val="00354028"/>
    <w:rsid w:val="0035421F"/>
    <w:rsid w:val="003543D4"/>
    <w:rsid w:val="003543D9"/>
    <w:rsid w:val="00354561"/>
    <w:rsid w:val="00354713"/>
    <w:rsid w:val="00354920"/>
    <w:rsid w:val="00354B28"/>
    <w:rsid w:val="00354BCB"/>
    <w:rsid w:val="00354CA5"/>
    <w:rsid w:val="0035534D"/>
    <w:rsid w:val="00355523"/>
    <w:rsid w:val="003557FE"/>
    <w:rsid w:val="00355930"/>
    <w:rsid w:val="003559C4"/>
    <w:rsid w:val="00355B85"/>
    <w:rsid w:val="00355C4C"/>
    <w:rsid w:val="00355CA3"/>
    <w:rsid w:val="00355F07"/>
    <w:rsid w:val="00356075"/>
    <w:rsid w:val="003560B1"/>
    <w:rsid w:val="00356138"/>
    <w:rsid w:val="00356365"/>
    <w:rsid w:val="00356548"/>
    <w:rsid w:val="00356578"/>
    <w:rsid w:val="00356738"/>
    <w:rsid w:val="003567AF"/>
    <w:rsid w:val="003569B4"/>
    <w:rsid w:val="00356B76"/>
    <w:rsid w:val="00356CAE"/>
    <w:rsid w:val="00356DBF"/>
    <w:rsid w:val="00357005"/>
    <w:rsid w:val="0035717C"/>
    <w:rsid w:val="0035724F"/>
    <w:rsid w:val="003573FC"/>
    <w:rsid w:val="00357550"/>
    <w:rsid w:val="003575D5"/>
    <w:rsid w:val="003575F7"/>
    <w:rsid w:val="0035779F"/>
    <w:rsid w:val="00357831"/>
    <w:rsid w:val="003579BB"/>
    <w:rsid w:val="00357A5B"/>
    <w:rsid w:val="00357AA6"/>
    <w:rsid w:val="00357F3B"/>
    <w:rsid w:val="00357F51"/>
    <w:rsid w:val="003601D9"/>
    <w:rsid w:val="003603BB"/>
    <w:rsid w:val="00360515"/>
    <w:rsid w:val="00360643"/>
    <w:rsid w:val="003606B3"/>
    <w:rsid w:val="003606F1"/>
    <w:rsid w:val="0036071D"/>
    <w:rsid w:val="003607E0"/>
    <w:rsid w:val="003608A6"/>
    <w:rsid w:val="003609F1"/>
    <w:rsid w:val="00360A39"/>
    <w:rsid w:val="00360B6B"/>
    <w:rsid w:val="0036112A"/>
    <w:rsid w:val="0036139F"/>
    <w:rsid w:val="003613A9"/>
    <w:rsid w:val="00361616"/>
    <w:rsid w:val="00361650"/>
    <w:rsid w:val="003617E4"/>
    <w:rsid w:val="003618EB"/>
    <w:rsid w:val="003619BE"/>
    <w:rsid w:val="00361A2E"/>
    <w:rsid w:val="00361B1F"/>
    <w:rsid w:val="00361BB5"/>
    <w:rsid w:val="00361CC5"/>
    <w:rsid w:val="00361D65"/>
    <w:rsid w:val="00361EE6"/>
    <w:rsid w:val="00362100"/>
    <w:rsid w:val="00362484"/>
    <w:rsid w:val="00362668"/>
    <w:rsid w:val="00362704"/>
    <w:rsid w:val="003627CC"/>
    <w:rsid w:val="003627EB"/>
    <w:rsid w:val="00362833"/>
    <w:rsid w:val="00362884"/>
    <w:rsid w:val="003629D6"/>
    <w:rsid w:val="00362B99"/>
    <w:rsid w:val="00362C84"/>
    <w:rsid w:val="00362E6D"/>
    <w:rsid w:val="003630E2"/>
    <w:rsid w:val="0036326E"/>
    <w:rsid w:val="00363529"/>
    <w:rsid w:val="0036364E"/>
    <w:rsid w:val="00363692"/>
    <w:rsid w:val="003636DE"/>
    <w:rsid w:val="003637A1"/>
    <w:rsid w:val="00363826"/>
    <w:rsid w:val="00363A94"/>
    <w:rsid w:val="00363B36"/>
    <w:rsid w:val="00363BF9"/>
    <w:rsid w:val="00363C55"/>
    <w:rsid w:val="00363DC8"/>
    <w:rsid w:val="00364292"/>
    <w:rsid w:val="003642C7"/>
    <w:rsid w:val="003642D6"/>
    <w:rsid w:val="0036436B"/>
    <w:rsid w:val="0036441C"/>
    <w:rsid w:val="003644A6"/>
    <w:rsid w:val="00364728"/>
    <w:rsid w:val="00364B63"/>
    <w:rsid w:val="00364B90"/>
    <w:rsid w:val="00364C8C"/>
    <w:rsid w:val="00364D35"/>
    <w:rsid w:val="00364DE0"/>
    <w:rsid w:val="00364EA2"/>
    <w:rsid w:val="00364F17"/>
    <w:rsid w:val="0036504F"/>
    <w:rsid w:val="003652AA"/>
    <w:rsid w:val="0036552A"/>
    <w:rsid w:val="0036575F"/>
    <w:rsid w:val="003657E6"/>
    <w:rsid w:val="00365A14"/>
    <w:rsid w:val="00365D81"/>
    <w:rsid w:val="00365F43"/>
    <w:rsid w:val="00365F86"/>
    <w:rsid w:val="003660B0"/>
    <w:rsid w:val="003663C7"/>
    <w:rsid w:val="003663F2"/>
    <w:rsid w:val="003664A0"/>
    <w:rsid w:val="00366571"/>
    <w:rsid w:val="003665C2"/>
    <w:rsid w:val="00366675"/>
    <w:rsid w:val="0036678E"/>
    <w:rsid w:val="0036682A"/>
    <w:rsid w:val="00366C6A"/>
    <w:rsid w:val="00366CFE"/>
    <w:rsid w:val="00366D99"/>
    <w:rsid w:val="00366FB7"/>
    <w:rsid w:val="0036712D"/>
    <w:rsid w:val="003674CF"/>
    <w:rsid w:val="00367507"/>
    <w:rsid w:val="00367B02"/>
    <w:rsid w:val="00367B25"/>
    <w:rsid w:val="00367C95"/>
    <w:rsid w:val="0037028B"/>
    <w:rsid w:val="003704A3"/>
    <w:rsid w:val="003704B2"/>
    <w:rsid w:val="0037057E"/>
    <w:rsid w:val="0037062B"/>
    <w:rsid w:val="0037082D"/>
    <w:rsid w:val="003709FF"/>
    <w:rsid w:val="00370C85"/>
    <w:rsid w:val="00370D78"/>
    <w:rsid w:val="00370DB0"/>
    <w:rsid w:val="00370DD5"/>
    <w:rsid w:val="00370F3A"/>
    <w:rsid w:val="00371177"/>
    <w:rsid w:val="0037119C"/>
    <w:rsid w:val="003713C0"/>
    <w:rsid w:val="00371469"/>
    <w:rsid w:val="00371552"/>
    <w:rsid w:val="003718B8"/>
    <w:rsid w:val="003719C1"/>
    <w:rsid w:val="00371AF8"/>
    <w:rsid w:val="00371FF2"/>
    <w:rsid w:val="00372019"/>
    <w:rsid w:val="0037213E"/>
    <w:rsid w:val="003726AB"/>
    <w:rsid w:val="00372981"/>
    <w:rsid w:val="00372A18"/>
    <w:rsid w:val="00372E6F"/>
    <w:rsid w:val="00372F7F"/>
    <w:rsid w:val="00372FDE"/>
    <w:rsid w:val="003730F5"/>
    <w:rsid w:val="003732C5"/>
    <w:rsid w:val="00373554"/>
    <w:rsid w:val="00373565"/>
    <w:rsid w:val="003736AB"/>
    <w:rsid w:val="003739F9"/>
    <w:rsid w:val="00373A11"/>
    <w:rsid w:val="00373AF4"/>
    <w:rsid w:val="00373B12"/>
    <w:rsid w:val="00373C2E"/>
    <w:rsid w:val="00373E45"/>
    <w:rsid w:val="00373ED0"/>
    <w:rsid w:val="00373FE4"/>
    <w:rsid w:val="0037404E"/>
    <w:rsid w:val="003740F6"/>
    <w:rsid w:val="0037433B"/>
    <w:rsid w:val="00374422"/>
    <w:rsid w:val="00374659"/>
    <w:rsid w:val="00374C41"/>
    <w:rsid w:val="00374CD9"/>
    <w:rsid w:val="00375008"/>
    <w:rsid w:val="00375366"/>
    <w:rsid w:val="00375569"/>
    <w:rsid w:val="003755EC"/>
    <w:rsid w:val="00375688"/>
    <w:rsid w:val="003756B3"/>
    <w:rsid w:val="003757E1"/>
    <w:rsid w:val="00375896"/>
    <w:rsid w:val="00375A18"/>
    <w:rsid w:val="00375AA7"/>
    <w:rsid w:val="00375AF7"/>
    <w:rsid w:val="00375B39"/>
    <w:rsid w:val="00375BCC"/>
    <w:rsid w:val="00375E13"/>
    <w:rsid w:val="00375F48"/>
    <w:rsid w:val="00375F75"/>
    <w:rsid w:val="00376014"/>
    <w:rsid w:val="003761C4"/>
    <w:rsid w:val="003761E7"/>
    <w:rsid w:val="00376406"/>
    <w:rsid w:val="00376481"/>
    <w:rsid w:val="0037666D"/>
    <w:rsid w:val="00376BF0"/>
    <w:rsid w:val="00376F14"/>
    <w:rsid w:val="00377101"/>
    <w:rsid w:val="0037718C"/>
    <w:rsid w:val="003772CD"/>
    <w:rsid w:val="003773B7"/>
    <w:rsid w:val="003774D2"/>
    <w:rsid w:val="0037760F"/>
    <w:rsid w:val="00377730"/>
    <w:rsid w:val="00377A29"/>
    <w:rsid w:val="00377B7C"/>
    <w:rsid w:val="00377BF9"/>
    <w:rsid w:val="00377E16"/>
    <w:rsid w:val="00377E37"/>
    <w:rsid w:val="0038008B"/>
    <w:rsid w:val="003802E9"/>
    <w:rsid w:val="00380341"/>
    <w:rsid w:val="003804BD"/>
    <w:rsid w:val="003804E8"/>
    <w:rsid w:val="003805A5"/>
    <w:rsid w:val="00380730"/>
    <w:rsid w:val="00380799"/>
    <w:rsid w:val="003809CC"/>
    <w:rsid w:val="00380B03"/>
    <w:rsid w:val="0038111B"/>
    <w:rsid w:val="00381245"/>
    <w:rsid w:val="00381402"/>
    <w:rsid w:val="00381480"/>
    <w:rsid w:val="00381490"/>
    <w:rsid w:val="003814A6"/>
    <w:rsid w:val="00381666"/>
    <w:rsid w:val="0038187E"/>
    <w:rsid w:val="00381B91"/>
    <w:rsid w:val="0038204C"/>
    <w:rsid w:val="00382235"/>
    <w:rsid w:val="0038230F"/>
    <w:rsid w:val="0038238B"/>
    <w:rsid w:val="003824FC"/>
    <w:rsid w:val="00382642"/>
    <w:rsid w:val="0038265E"/>
    <w:rsid w:val="00382735"/>
    <w:rsid w:val="00382753"/>
    <w:rsid w:val="00382760"/>
    <w:rsid w:val="003827C0"/>
    <w:rsid w:val="00382CF7"/>
    <w:rsid w:val="00382E17"/>
    <w:rsid w:val="0038317A"/>
    <w:rsid w:val="0038325D"/>
    <w:rsid w:val="003834AB"/>
    <w:rsid w:val="00383743"/>
    <w:rsid w:val="003838D2"/>
    <w:rsid w:val="00383B27"/>
    <w:rsid w:val="00383C25"/>
    <w:rsid w:val="00383CEF"/>
    <w:rsid w:val="00383D5C"/>
    <w:rsid w:val="00383EA2"/>
    <w:rsid w:val="00384500"/>
    <w:rsid w:val="003849F8"/>
    <w:rsid w:val="00384BF4"/>
    <w:rsid w:val="00384C08"/>
    <w:rsid w:val="00384E12"/>
    <w:rsid w:val="003852D0"/>
    <w:rsid w:val="003854AB"/>
    <w:rsid w:val="00385513"/>
    <w:rsid w:val="003858DB"/>
    <w:rsid w:val="00385905"/>
    <w:rsid w:val="00385983"/>
    <w:rsid w:val="00385AE4"/>
    <w:rsid w:val="00385C09"/>
    <w:rsid w:val="00385C25"/>
    <w:rsid w:val="00385EE3"/>
    <w:rsid w:val="00385F01"/>
    <w:rsid w:val="00385F45"/>
    <w:rsid w:val="003866E1"/>
    <w:rsid w:val="00386794"/>
    <w:rsid w:val="00386A23"/>
    <w:rsid w:val="00386C7E"/>
    <w:rsid w:val="00386D0A"/>
    <w:rsid w:val="00386D4D"/>
    <w:rsid w:val="00386EF5"/>
    <w:rsid w:val="00386F05"/>
    <w:rsid w:val="003871F9"/>
    <w:rsid w:val="0038723D"/>
    <w:rsid w:val="00387351"/>
    <w:rsid w:val="00387A69"/>
    <w:rsid w:val="00387A89"/>
    <w:rsid w:val="00387AD9"/>
    <w:rsid w:val="00387B08"/>
    <w:rsid w:val="00387CB7"/>
    <w:rsid w:val="00387D0E"/>
    <w:rsid w:val="00387D3D"/>
    <w:rsid w:val="00387ECC"/>
    <w:rsid w:val="00387F1A"/>
    <w:rsid w:val="00390226"/>
    <w:rsid w:val="0039040A"/>
    <w:rsid w:val="00390428"/>
    <w:rsid w:val="003904EF"/>
    <w:rsid w:val="003906A4"/>
    <w:rsid w:val="0039079F"/>
    <w:rsid w:val="003907FC"/>
    <w:rsid w:val="00390807"/>
    <w:rsid w:val="00390839"/>
    <w:rsid w:val="003908B0"/>
    <w:rsid w:val="00390971"/>
    <w:rsid w:val="00391223"/>
    <w:rsid w:val="0039125F"/>
    <w:rsid w:val="00391368"/>
    <w:rsid w:val="0039172A"/>
    <w:rsid w:val="003917AE"/>
    <w:rsid w:val="00391BC7"/>
    <w:rsid w:val="00391C70"/>
    <w:rsid w:val="00391D26"/>
    <w:rsid w:val="00392019"/>
    <w:rsid w:val="0039207F"/>
    <w:rsid w:val="003928C5"/>
    <w:rsid w:val="00392ABE"/>
    <w:rsid w:val="00392B0F"/>
    <w:rsid w:val="00392DBF"/>
    <w:rsid w:val="00392DDA"/>
    <w:rsid w:val="00392EDC"/>
    <w:rsid w:val="00392FD2"/>
    <w:rsid w:val="00392FE0"/>
    <w:rsid w:val="0039315C"/>
    <w:rsid w:val="0039316E"/>
    <w:rsid w:val="003932D5"/>
    <w:rsid w:val="0039347C"/>
    <w:rsid w:val="003934A7"/>
    <w:rsid w:val="003934D7"/>
    <w:rsid w:val="003935A1"/>
    <w:rsid w:val="00393649"/>
    <w:rsid w:val="00393929"/>
    <w:rsid w:val="00393A40"/>
    <w:rsid w:val="00393B6C"/>
    <w:rsid w:val="00393C4D"/>
    <w:rsid w:val="00393CE5"/>
    <w:rsid w:val="00393FE5"/>
    <w:rsid w:val="0039401A"/>
    <w:rsid w:val="003941AA"/>
    <w:rsid w:val="00394503"/>
    <w:rsid w:val="00394C96"/>
    <w:rsid w:val="00394F2E"/>
    <w:rsid w:val="00394FBB"/>
    <w:rsid w:val="00395320"/>
    <w:rsid w:val="003957B3"/>
    <w:rsid w:val="00395973"/>
    <w:rsid w:val="003959C4"/>
    <w:rsid w:val="00395A44"/>
    <w:rsid w:val="00395CB1"/>
    <w:rsid w:val="00395DC0"/>
    <w:rsid w:val="00395FA2"/>
    <w:rsid w:val="00396077"/>
    <w:rsid w:val="0039635B"/>
    <w:rsid w:val="00396656"/>
    <w:rsid w:val="00396781"/>
    <w:rsid w:val="003968F5"/>
    <w:rsid w:val="00396F25"/>
    <w:rsid w:val="003975A0"/>
    <w:rsid w:val="0039785F"/>
    <w:rsid w:val="00397A51"/>
    <w:rsid w:val="00397B13"/>
    <w:rsid w:val="00397B1C"/>
    <w:rsid w:val="00397BCD"/>
    <w:rsid w:val="00397C6D"/>
    <w:rsid w:val="00397D45"/>
    <w:rsid w:val="00397DFB"/>
    <w:rsid w:val="00397E8B"/>
    <w:rsid w:val="003A040E"/>
    <w:rsid w:val="003A0464"/>
    <w:rsid w:val="003A04E7"/>
    <w:rsid w:val="003A06E8"/>
    <w:rsid w:val="003A07A4"/>
    <w:rsid w:val="003A0F3E"/>
    <w:rsid w:val="003A1222"/>
    <w:rsid w:val="003A1476"/>
    <w:rsid w:val="003A1483"/>
    <w:rsid w:val="003A14CF"/>
    <w:rsid w:val="003A15A3"/>
    <w:rsid w:val="003A168C"/>
    <w:rsid w:val="003A183C"/>
    <w:rsid w:val="003A1911"/>
    <w:rsid w:val="003A1AAD"/>
    <w:rsid w:val="003A1C58"/>
    <w:rsid w:val="003A1D13"/>
    <w:rsid w:val="003A1DA7"/>
    <w:rsid w:val="003A1F65"/>
    <w:rsid w:val="003A2050"/>
    <w:rsid w:val="003A2105"/>
    <w:rsid w:val="003A2109"/>
    <w:rsid w:val="003A22B0"/>
    <w:rsid w:val="003A231B"/>
    <w:rsid w:val="003A23F0"/>
    <w:rsid w:val="003A25AE"/>
    <w:rsid w:val="003A26D4"/>
    <w:rsid w:val="003A294F"/>
    <w:rsid w:val="003A296F"/>
    <w:rsid w:val="003A2997"/>
    <w:rsid w:val="003A2A2C"/>
    <w:rsid w:val="003A2A4B"/>
    <w:rsid w:val="003A2AB9"/>
    <w:rsid w:val="003A2ADF"/>
    <w:rsid w:val="003A2DB5"/>
    <w:rsid w:val="003A2E3F"/>
    <w:rsid w:val="003A2E59"/>
    <w:rsid w:val="003A2F4E"/>
    <w:rsid w:val="003A3689"/>
    <w:rsid w:val="003A370C"/>
    <w:rsid w:val="003A372A"/>
    <w:rsid w:val="003A3789"/>
    <w:rsid w:val="003A3977"/>
    <w:rsid w:val="003A3BBA"/>
    <w:rsid w:val="003A3E3B"/>
    <w:rsid w:val="003A3EC4"/>
    <w:rsid w:val="003A429A"/>
    <w:rsid w:val="003A43B3"/>
    <w:rsid w:val="003A444A"/>
    <w:rsid w:val="003A4730"/>
    <w:rsid w:val="003A4798"/>
    <w:rsid w:val="003A485C"/>
    <w:rsid w:val="003A4AFE"/>
    <w:rsid w:val="003A4B82"/>
    <w:rsid w:val="003A4CBD"/>
    <w:rsid w:val="003A4E42"/>
    <w:rsid w:val="003A4E86"/>
    <w:rsid w:val="003A53DB"/>
    <w:rsid w:val="003A5451"/>
    <w:rsid w:val="003A5538"/>
    <w:rsid w:val="003A57E4"/>
    <w:rsid w:val="003A5809"/>
    <w:rsid w:val="003A5888"/>
    <w:rsid w:val="003A58F0"/>
    <w:rsid w:val="003A59B6"/>
    <w:rsid w:val="003A5AA4"/>
    <w:rsid w:val="003A5D70"/>
    <w:rsid w:val="003A60B9"/>
    <w:rsid w:val="003A6170"/>
    <w:rsid w:val="003A61E9"/>
    <w:rsid w:val="003A64EE"/>
    <w:rsid w:val="003A67AB"/>
    <w:rsid w:val="003A68C9"/>
    <w:rsid w:val="003A68FF"/>
    <w:rsid w:val="003A69FE"/>
    <w:rsid w:val="003A6B51"/>
    <w:rsid w:val="003A6CDE"/>
    <w:rsid w:val="003A6DBF"/>
    <w:rsid w:val="003A6FDF"/>
    <w:rsid w:val="003A727C"/>
    <w:rsid w:val="003A74EE"/>
    <w:rsid w:val="003A7514"/>
    <w:rsid w:val="003A7674"/>
    <w:rsid w:val="003A780C"/>
    <w:rsid w:val="003A7972"/>
    <w:rsid w:val="003A7DCF"/>
    <w:rsid w:val="003A7DFF"/>
    <w:rsid w:val="003A7E62"/>
    <w:rsid w:val="003A7F10"/>
    <w:rsid w:val="003B0226"/>
    <w:rsid w:val="003B044E"/>
    <w:rsid w:val="003B0812"/>
    <w:rsid w:val="003B0B23"/>
    <w:rsid w:val="003B0B75"/>
    <w:rsid w:val="003B0C53"/>
    <w:rsid w:val="003B0CE9"/>
    <w:rsid w:val="003B0D99"/>
    <w:rsid w:val="003B0EEB"/>
    <w:rsid w:val="003B14B3"/>
    <w:rsid w:val="003B14DD"/>
    <w:rsid w:val="003B1677"/>
    <w:rsid w:val="003B16B2"/>
    <w:rsid w:val="003B1787"/>
    <w:rsid w:val="003B188E"/>
    <w:rsid w:val="003B18FF"/>
    <w:rsid w:val="003B198A"/>
    <w:rsid w:val="003B19AC"/>
    <w:rsid w:val="003B19D8"/>
    <w:rsid w:val="003B1BE4"/>
    <w:rsid w:val="003B1C63"/>
    <w:rsid w:val="003B1F40"/>
    <w:rsid w:val="003B2087"/>
    <w:rsid w:val="003B23AC"/>
    <w:rsid w:val="003B24A3"/>
    <w:rsid w:val="003B2509"/>
    <w:rsid w:val="003B265C"/>
    <w:rsid w:val="003B28C7"/>
    <w:rsid w:val="003B2949"/>
    <w:rsid w:val="003B2BE0"/>
    <w:rsid w:val="003B2F93"/>
    <w:rsid w:val="003B3024"/>
    <w:rsid w:val="003B31F7"/>
    <w:rsid w:val="003B3266"/>
    <w:rsid w:val="003B32BF"/>
    <w:rsid w:val="003B32D9"/>
    <w:rsid w:val="003B32E0"/>
    <w:rsid w:val="003B36B2"/>
    <w:rsid w:val="003B37E2"/>
    <w:rsid w:val="003B390F"/>
    <w:rsid w:val="003B39C5"/>
    <w:rsid w:val="003B3AFE"/>
    <w:rsid w:val="003B3B14"/>
    <w:rsid w:val="003B3BE9"/>
    <w:rsid w:val="003B3D5A"/>
    <w:rsid w:val="003B4001"/>
    <w:rsid w:val="003B41DA"/>
    <w:rsid w:val="003B4324"/>
    <w:rsid w:val="003B4662"/>
    <w:rsid w:val="003B46FA"/>
    <w:rsid w:val="003B4A8A"/>
    <w:rsid w:val="003B4B1C"/>
    <w:rsid w:val="003B4D25"/>
    <w:rsid w:val="003B4E2E"/>
    <w:rsid w:val="003B4E7B"/>
    <w:rsid w:val="003B4EA0"/>
    <w:rsid w:val="003B51E4"/>
    <w:rsid w:val="003B53FD"/>
    <w:rsid w:val="003B5737"/>
    <w:rsid w:val="003B5924"/>
    <w:rsid w:val="003B5941"/>
    <w:rsid w:val="003B5A68"/>
    <w:rsid w:val="003B5A98"/>
    <w:rsid w:val="003B5BB9"/>
    <w:rsid w:val="003B5EBE"/>
    <w:rsid w:val="003B5F0D"/>
    <w:rsid w:val="003B6072"/>
    <w:rsid w:val="003B63AB"/>
    <w:rsid w:val="003B64CC"/>
    <w:rsid w:val="003B69A0"/>
    <w:rsid w:val="003B6ADB"/>
    <w:rsid w:val="003B6CDE"/>
    <w:rsid w:val="003B705B"/>
    <w:rsid w:val="003B71F9"/>
    <w:rsid w:val="003B72F7"/>
    <w:rsid w:val="003B781C"/>
    <w:rsid w:val="003B7942"/>
    <w:rsid w:val="003B7A00"/>
    <w:rsid w:val="003B7B72"/>
    <w:rsid w:val="003B7C96"/>
    <w:rsid w:val="003B7D80"/>
    <w:rsid w:val="003B7E82"/>
    <w:rsid w:val="003C0205"/>
    <w:rsid w:val="003C0554"/>
    <w:rsid w:val="003C07A9"/>
    <w:rsid w:val="003C08F5"/>
    <w:rsid w:val="003C0CFB"/>
    <w:rsid w:val="003C0D3F"/>
    <w:rsid w:val="003C0DE6"/>
    <w:rsid w:val="003C0F82"/>
    <w:rsid w:val="003C1016"/>
    <w:rsid w:val="003C1184"/>
    <w:rsid w:val="003C11D8"/>
    <w:rsid w:val="003C1237"/>
    <w:rsid w:val="003C12FA"/>
    <w:rsid w:val="003C13E6"/>
    <w:rsid w:val="003C1477"/>
    <w:rsid w:val="003C1805"/>
    <w:rsid w:val="003C1C40"/>
    <w:rsid w:val="003C1C44"/>
    <w:rsid w:val="003C1D9A"/>
    <w:rsid w:val="003C20B5"/>
    <w:rsid w:val="003C21D2"/>
    <w:rsid w:val="003C21FC"/>
    <w:rsid w:val="003C232A"/>
    <w:rsid w:val="003C23C6"/>
    <w:rsid w:val="003C249E"/>
    <w:rsid w:val="003C264B"/>
    <w:rsid w:val="003C2834"/>
    <w:rsid w:val="003C28B5"/>
    <w:rsid w:val="003C2AE3"/>
    <w:rsid w:val="003C2C48"/>
    <w:rsid w:val="003C2CEE"/>
    <w:rsid w:val="003C2F7A"/>
    <w:rsid w:val="003C2FE4"/>
    <w:rsid w:val="003C3133"/>
    <w:rsid w:val="003C318F"/>
    <w:rsid w:val="003C3405"/>
    <w:rsid w:val="003C3619"/>
    <w:rsid w:val="003C36F1"/>
    <w:rsid w:val="003C39ED"/>
    <w:rsid w:val="003C3BA9"/>
    <w:rsid w:val="003C3BBB"/>
    <w:rsid w:val="003C3BD2"/>
    <w:rsid w:val="003C3C9D"/>
    <w:rsid w:val="003C3E32"/>
    <w:rsid w:val="003C3F4D"/>
    <w:rsid w:val="003C4008"/>
    <w:rsid w:val="003C400C"/>
    <w:rsid w:val="003C4466"/>
    <w:rsid w:val="003C451F"/>
    <w:rsid w:val="003C45F8"/>
    <w:rsid w:val="003C46B5"/>
    <w:rsid w:val="003C47D0"/>
    <w:rsid w:val="003C4D30"/>
    <w:rsid w:val="003C4D62"/>
    <w:rsid w:val="003C4D87"/>
    <w:rsid w:val="003C509C"/>
    <w:rsid w:val="003C589C"/>
    <w:rsid w:val="003C58C8"/>
    <w:rsid w:val="003C5B19"/>
    <w:rsid w:val="003C5CAA"/>
    <w:rsid w:val="003C5D6B"/>
    <w:rsid w:val="003C5EF4"/>
    <w:rsid w:val="003C6415"/>
    <w:rsid w:val="003C64D2"/>
    <w:rsid w:val="003C661D"/>
    <w:rsid w:val="003C6699"/>
    <w:rsid w:val="003C672E"/>
    <w:rsid w:val="003C6829"/>
    <w:rsid w:val="003C6991"/>
    <w:rsid w:val="003C69AB"/>
    <w:rsid w:val="003C6EBC"/>
    <w:rsid w:val="003C6F71"/>
    <w:rsid w:val="003C7051"/>
    <w:rsid w:val="003C725B"/>
    <w:rsid w:val="003C7286"/>
    <w:rsid w:val="003C72DE"/>
    <w:rsid w:val="003C72E7"/>
    <w:rsid w:val="003C7347"/>
    <w:rsid w:val="003C75CA"/>
    <w:rsid w:val="003C77F3"/>
    <w:rsid w:val="003C7842"/>
    <w:rsid w:val="003C7921"/>
    <w:rsid w:val="003C797B"/>
    <w:rsid w:val="003C79A2"/>
    <w:rsid w:val="003C7D65"/>
    <w:rsid w:val="003C7E0F"/>
    <w:rsid w:val="003D0058"/>
    <w:rsid w:val="003D0073"/>
    <w:rsid w:val="003D00AD"/>
    <w:rsid w:val="003D01A1"/>
    <w:rsid w:val="003D0405"/>
    <w:rsid w:val="003D0575"/>
    <w:rsid w:val="003D0637"/>
    <w:rsid w:val="003D0ABB"/>
    <w:rsid w:val="003D0C39"/>
    <w:rsid w:val="003D0E07"/>
    <w:rsid w:val="003D0EB5"/>
    <w:rsid w:val="003D128E"/>
    <w:rsid w:val="003D131A"/>
    <w:rsid w:val="003D1417"/>
    <w:rsid w:val="003D1494"/>
    <w:rsid w:val="003D14E1"/>
    <w:rsid w:val="003D14EE"/>
    <w:rsid w:val="003D173C"/>
    <w:rsid w:val="003D191E"/>
    <w:rsid w:val="003D1A4C"/>
    <w:rsid w:val="003D1C3C"/>
    <w:rsid w:val="003D1DD2"/>
    <w:rsid w:val="003D1FA1"/>
    <w:rsid w:val="003D2057"/>
    <w:rsid w:val="003D20BD"/>
    <w:rsid w:val="003D2512"/>
    <w:rsid w:val="003D255D"/>
    <w:rsid w:val="003D2686"/>
    <w:rsid w:val="003D27ED"/>
    <w:rsid w:val="003D283E"/>
    <w:rsid w:val="003D294D"/>
    <w:rsid w:val="003D2B2E"/>
    <w:rsid w:val="003D2BF8"/>
    <w:rsid w:val="003D2DE8"/>
    <w:rsid w:val="003D2E6E"/>
    <w:rsid w:val="003D31CA"/>
    <w:rsid w:val="003D325D"/>
    <w:rsid w:val="003D33AB"/>
    <w:rsid w:val="003D33E7"/>
    <w:rsid w:val="003D3532"/>
    <w:rsid w:val="003D35C5"/>
    <w:rsid w:val="003D3727"/>
    <w:rsid w:val="003D3730"/>
    <w:rsid w:val="003D37F7"/>
    <w:rsid w:val="003D385E"/>
    <w:rsid w:val="003D39BE"/>
    <w:rsid w:val="003D39ED"/>
    <w:rsid w:val="003D4016"/>
    <w:rsid w:val="003D4024"/>
    <w:rsid w:val="003D4153"/>
    <w:rsid w:val="003D439A"/>
    <w:rsid w:val="003D43AE"/>
    <w:rsid w:val="003D4505"/>
    <w:rsid w:val="003D47B8"/>
    <w:rsid w:val="003D48A4"/>
    <w:rsid w:val="003D48CE"/>
    <w:rsid w:val="003D4A0C"/>
    <w:rsid w:val="003D4A94"/>
    <w:rsid w:val="003D4ACB"/>
    <w:rsid w:val="003D52FA"/>
    <w:rsid w:val="003D5455"/>
    <w:rsid w:val="003D570C"/>
    <w:rsid w:val="003D572C"/>
    <w:rsid w:val="003D582A"/>
    <w:rsid w:val="003D5EDB"/>
    <w:rsid w:val="003D6036"/>
    <w:rsid w:val="003D6037"/>
    <w:rsid w:val="003D60A2"/>
    <w:rsid w:val="003D6257"/>
    <w:rsid w:val="003D6460"/>
    <w:rsid w:val="003D6487"/>
    <w:rsid w:val="003D64BF"/>
    <w:rsid w:val="003D6735"/>
    <w:rsid w:val="003D6774"/>
    <w:rsid w:val="003D6A05"/>
    <w:rsid w:val="003D6A30"/>
    <w:rsid w:val="003D6A45"/>
    <w:rsid w:val="003D6AB5"/>
    <w:rsid w:val="003D6C38"/>
    <w:rsid w:val="003D6D00"/>
    <w:rsid w:val="003D7217"/>
    <w:rsid w:val="003D72A6"/>
    <w:rsid w:val="003D75DE"/>
    <w:rsid w:val="003D775E"/>
    <w:rsid w:val="003D77DC"/>
    <w:rsid w:val="003D78C2"/>
    <w:rsid w:val="003D78EF"/>
    <w:rsid w:val="003D7D72"/>
    <w:rsid w:val="003D7D7C"/>
    <w:rsid w:val="003E003A"/>
    <w:rsid w:val="003E00BD"/>
    <w:rsid w:val="003E029E"/>
    <w:rsid w:val="003E0326"/>
    <w:rsid w:val="003E0438"/>
    <w:rsid w:val="003E070B"/>
    <w:rsid w:val="003E0751"/>
    <w:rsid w:val="003E0808"/>
    <w:rsid w:val="003E0B3F"/>
    <w:rsid w:val="003E0C86"/>
    <w:rsid w:val="003E0DD9"/>
    <w:rsid w:val="003E0E30"/>
    <w:rsid w:val="003E0E6F"/>
    <w:rsid w:val="003E0FD0"/>
    <w:rsid w:val="003E0FED"/>
    <w:rsid w:val="003E1238"/>
    <w:rsid w:val="003E1320"/>
    <w:rsid w:val="003E14D8"/>
    <w:rsid w:val="003E1747"/>
    <w:rsid w:val="003E17FF"/>
    <w:rsid w:val="003E18C0"/>
    <w:rsid w:val="003E1A32"/>
    <w:rsid w:val="003E1B25"/>
    <w:rsid w:val="003E1B38"/>
    <w:rsid w:val="003E1C5C"/>
    <w:rsid w:val="003E1CD1"/>
    <w:rsid w:val="003E2493"/>
    <w:rsid w:val="003E26FE"/>
    <w:rsid w:val="003E274A"/>
    <w:rsid w:val="003E276E"/>
    <w:rsid w:val="003E2799"/>
    <w:rsid w:val="003E27CB"/>
    <w:rsid w:val="003E2873"/>
    <w:rsid w:val="003E2A90"/>
    <w:rsid w:val="003E2CD4"/>
    <w:rsid w:val="003E31E4"/>
    <w:rsid w:val="003E33F4"/>
    <w:rsid w:val="003E34D6"/>
    <w:rsid w:val="003E3634"/>
    <w:rsid w:val="003E36AA"/>
    <w:rsid w:val="003E3B24"/>
    <w:rsid w:val="003E3B8E"/>
    <w:rsid w:val="003E3C36"/>
    <w:rsid w:val="003E3D03"/>
    <w:rsid w:val="003E3E5B"/>
    <w:rsid w:val="003E45F7"/>
    <w:rsid w:val="003E471B"/>
    <w:rsid w:val="003E49A0"/>
    <w:rsid w:val="003E49DE"/>
    <w:rsid w:val="003E4A85"/>
    <w:rsid w:val="003E5084"/>
    <w:rsid w:val="003E54F6"/>
    <w:rsid w:val="003E570D"/>
    <w:rsid w:val="003E58FB"/>
    <w:rsid w:val="003E59E4"/>
    <w:rsid w:val="003E5DA3"/>
    <w:rsid w:val="003E5E38"/>
    <w:rsid w:val="003E6065"/>
    <w:rsid w:val="003E606E"/>
    <w:rsid w:val="003E62AA"/>
    <w:rsid w:val="003E6439"/>
    <w:rsid w:val="003E6456"/>
    <w:rsid w:val="003E64F8"/>
    <w:rsid w:val="003E65FE"/>
    <w:rsid w:val="003E673A"/>
    <w:rsid w:val="003E6A2B"/>
    <w:rsid w:val="003E6B52"/>
    <w:rsid w:val="003E6BED"/>
    <w:rsid w:val="003E6D98"/>
    <w:rsid w:val="003E6F20"/>
    <w:rsid w:val="003E6FE2"/>
    <w:rsid w:val="003E7239"/>
    <w:rsid w:val="003E76B5"/>
    <w:rsid w:val="003E7815"/>
    <w:rsid w:val="003E7819"/>
    <w:rsid w:val="003E7942"/>
    <w:rsid w:val="003E7AD7"/>
    <w:rsid w:val="003E7DFB"/>
    <w:rsid w:val="003F00E0"/>
    <w:rsid w:val="003F0177"/>
    <w:rsid w:val="003F0373"/>
    <w:rsid w:val="003F054C"/>
    <w:rsid w:val="003F07C8"/>
    <w:rsid w:val="003F08D3"/>
    <w:rsid w:val="003F0914"/>
    <w:rsid w:val="003F09D3"/>
    <w:rsid w:val="003F0B79"/>
    <w:rsid w:val="003F1124"/>
    <w:rsid w:val="003F131F"/>
    <w:rsid w:val="003F13F5"/>
    <w:rsid w:val="003F147A"/>
    <w:rsid w:val="003F1638"/>
    <w:rsid w:val="003F182F"/>
    <w:rsid w:val="003F1CC9"/>
    <w:rsid w:val="003F1F22"/>
    <w:rsid w:val="003F1F32"/>
    <w:rsid w:val="003F2102"/>
    <w:rsid w:val="003F26DD"/>
    <w:rsid w:val="003F275C"/>
    <w:rsid w:val="003F291C"/>
    <w:rsid w:val="003F29A7"/>
    <w:rsid w:val="003F29B1"/>
    <w:rsid w:val="003F2BED"/>
    <w:rsid w:val="003F309B"/>
    <w:rsid w:val="003F31CB"/>
    <w:rsid w:val="003F3284"/>
    <w:rsid w:val="003F3289"/>
    <w:rsid w:val="003F34B0"/>
    <w:rsid w:val="003F365B"/>
    <w:rsid w:val="003F3688"/>
    <w:rsid w:val="003F37F6"/>
    <w:rsid w:val="003F3952"/>
    <w:rsid w:val="003F3A05"/>
    <w:rsid w:val="003F3B89"/>
    <w:rsid w:val="003F3F5F"/>
    <w:rsid w:val="003F40D4"/>
    <w:rsid w:val="003F41AC"/>
    <w:rsid w:val="003F41E2"/>
    <w:rsid w:val="003F42E7"/>
    <w:rsid w:val="003F4411"/>
    <w:rsid w:val="003F45DE"/>
    <w:rsid w:val="003F4688"/>
    <w:rsid w:val="003F46B1"/>
    <w:rsid w:val="003F473A"/>
    <w:rsid w:val="003F483B"/>
    <w:rsid w:val="003F48C0"/>
    <w:rsid w:val="003F48C2"/>
    <w:rsid w:val="003F49ED"/>
    <w:rsid w:val="003F4A67"/>
    <w:rsid w:val="003F4A7C"/>
    <w:rsid w:val="003F4A7D"/>
    <w:rsid w:val="003F4BA6"/>
    <w:rsid w:val="003F4C57"/>
    <w:rsid w:val="003F4F7B"/>
    <w:rsid w:val="003F56EA"/>
    <w:rsid w:val="003F57ED"/>
    <w:rsid w:val="003F59D2"/>
    <w:rsid w:val="003F5BD3"/>
    <w:rsid w:val="003F5E30"/>
    <w:rsid w:val="003F5E54"/>
    <w:rsid w:val="003F5EEE"/>
    <w:rsid w:val="003F5FDF"/>
    <w:rsid w:val="003F63CD"/>
    <w:rsid w:val="003F690E"/>
    <w:rsid w:val="003F69B7"/>
    <w:rsid w:val="003F6AAD"/>
    <w:rsid w:val="003F6B12"/>
    <w:rsid w:val="003F6D0C"/>
    <w:rsid w:val="003F6D80"/>
    <w:rsid w:val="003F6DE1"/>
    <w:rsid w:val="003F6EC2"/>
    <w:rsid w:val="003F70C3"/>
    <w:rsid w:val="003F7248"/>
    <w:rsid w:val="003F7358"/>
    <w:rsid w:val="003F73CF"/>
    <w:rsid w:val="003F744A"/>
    <w:rsid w:val="003F777D"/>
    <w:rsid w:val="003F7A76"/>
    <w:rsid w:val="003F7E3A"/>
    <w:rsid w:val="003F7EF2"/>
    <w:rsid w:val="003F7F2B"/>
    <w:rsid w:val="003F7F7B"/>
    <w:rsid w:val="0040012C"/>
    <w:rsid w:val="0040013C"/>
    <w:rsid w:val="004003A4"/>
    <w:rsid w:val="004004FE"/>
    <w:rsid w:val="00400908"/>
    <w:rsid w:val="0040092B"/>
    <w:rsid w:val="00400C65"/>
    <w:rsid w:val="00400D67"/>
    <w:rsid w:val="00400E7F"/>
    <w:rsid w:val="004010E5"/>
    <w:rsid w:val="00401275"/>
    <w:rsid w:val="004013EB"/>
    <w:rsid w:val="0040147D"/>
    <w:rsid w:val="00401507"/>
    <w:rsid w:val="00401657"/>
    <w:rsid w:val="004016DA"/>
    <w:rsid w:val="004018BD"/>
    <w:rsid w:val="00401B6C"/>
    <w:rsid w:val="00401BA3"/>
    <w:rsid w:val="00402083"/>
    <w:rsid w:val="0040216E"/>
    <w:rsid w:val="00402384"/>
    <w:rsid w:val="004023D6"/>
    <w:rsid w:val="0040262A"/>
    <w:rsid w:val="004026AF"/>
    <w:rsid w:val="004027B0"/>
    <w:rsid w:val="00402926"/>
    <w:rsid w:val="004029A7"/>
    <w:rsid w:val="004029C4"/>
    <w:rsid w:val="00402CE9"/>
    <w:rsid w:val="00402E1E"/>
    <w:rsid w:val="00402EC6"/>
    <w:rsid w:val="00402EE4"/>
    <w:rsid w:val="00402EF3"/>
    <w:rsid w:val="00403026"/>
    <w:rsid w:val="00403135"/>
    <w:rsid w:val="00403176"/>
    <w:rsid w:val="004031EC"/>
    <w:rsid w:val="004033CB"/>
    <w:rsid w:val="0040349C"/>
    <w:rsid w:val="004034C6"/>
    <w:rsid w:val="00403531"/>
    <w:rsid w:val="004036AC"/>
    <w:rsid w:val="004036B9"/>
    <w:rsid w:val="0040381E"/>
    <w:rsid w:val="00403852"/>
    <w:rsid w:val="00403F35"/>
    <w:rsid w:val="004042B7"/>
    <w:rsid w:val="004042F6"/>
    <w:rsid w:val="004043E0"/>
    <w:rsid w:val="00404630"/>
    <w:rsid w:val="00404669"/>
    <w:rsid w:val="004048BD"/>
    <w:rsid w:val="00404958"/>
    <w:rsid w:val="00404BCB"/>
    <w:rsid w:val="00404CA3"/>
    <w:rsid w:val="00404DB7"/>
    <w:rsid w:val="004051F4"/>
    <w:rsid w:val="0040529B"/>
    <w:rsid w:val="0040531C"/>
    <w:rsid w:val="0040554B"/>
    <w:rsid w:val="004057AC"/>
    <w:rsid w:val="0040580E"/>
    <w:rsid w:val="004058D2"/>
    <w:rsid w:val="00405C94"/>
    <w:rsid w:val="00405D29"/>
    <w:rsid w:val="00405D47"/>
    <w:rsid w:val="00405ED7"/>
    <w:rsid w:val="00405F63"/>
    <w:rsid w:val="00405FC6"/>
    <w:rsid w:val="004060F8"/>
    <w:rsid w:val="004062CD"/>
    <w:rsid w:val="0040634F"/>
    <w:rsid w:val="00406384"/>
    <w:rsid w:val="004065B3"/>
    <w:rsid w:val="00406857"/>
    <w:rsid w:val="004069E5"/>
    <w:rsid w:val="00406A4B"/>
    <w:rsid w:val="00406C90"/>
    <w:rsid w:val="00406DDE"/>
    <w:rsid w:val="00406F0E"/>
    <w:rsid w:val="00406FBC"/>
    <w:rsid w:val="00407113"/>
    <w:rsid w:val="00407384"/>
    <w:rsid w:val="0040739C"/>
    <w:rsid w:val="004073CA"/>
    <w:rsid w:val="0040769A"/>
    <w:rsid w:val="00407738"/>
    <w:rsid w:val="004079DC"/>
    <w:rsid w:val="00407B42"/>
    <w:rsid w:val="00407BE0"/>
    <w:rsid w:val="00407ED7"/>
    <w:rsid w:val="00410071"/>
    <w:rsid w:val="004101D9"/>
    <w:rsid w:val="00410288"/>
    <w:rsid w:val="004102D6"/>
    <w:rsid w:val="00410307"/>
    <w:rsid w:val="004103F4"/>
    <w:rsid w:val="0041047B"/>
    <w:rsid w:val="004104C8"/>
    <w:rsid w:val="004105CA"/>
    <w:rsid w:val="00410A24"/>
    <w:rsid w:val="00410BE8"/>
    <w:rsid w:val="00410D5E"/>
    <w:rsid w:val="0041117D"/>
    <w:rsid w:val="00411560"/>
    <w:rsid w:val="0041163F"/>
    <w:rsid w:val="0041183B"/>
    <w:rsid w:val="00411BB0"/>
    <w:rsid w:val="00411BC8"/>
    <w:rsid w:val="00411D83"/>
    <w:rsid w:val="00411EBF"/>
    <w:rsid w:val="00411FBD"/>
    <w:rsid w:val="0041206D"/>
    <w:rsid w:val="0041238A"/>
    <w:rsid w:val="004123D6"/>
    <w:rsid w:val="004124F2"/>
    <w:rsid w:val="00412533"/>
    <w:rsid w:val="004129BF"/>
    <w:rsid w:val="00412B61"/>
    <w:rsid w:val="00412BAD"/>
    <w:rsid w:val="00412D8E"/>
    <w:rsid w:val="00412D97"/>
    <w:rsid w:val="00412DC9"/>
    <w:rsid w:val="00412E63"/>
    <w:rsid w:val="00412F90"/>
    <w:rsid w:val="00413025"/>
    <w:rsid w:val="00413039"/>
    <w:rsid w:val="004130A3"/>
    <w:rsid w:val="00413195"/>
    <w:rsid w:val="00413237"/>
    <w:rsid w:val="0041378C"/>
    <w:rsid w:val="0041389C"/>
    <w:rsid w:val="0041396C"/>
    <w:rsid w:val="004139FA"/>
    <w:rsid w:val="00413EEE"/>
    <w:rsid w:val="00413F7A"/>
    <w:rsid w:val="00414078"/>
    <w:rsid w:val="00414623"/>
    <w:rsid w:val="00414646"/>
    <w:rsid w:val="00414662"/>
    <w:rsid w:val="004148C2"/>
    <w:rsid w:val="00414C36"/>
    <w:rsid w:val="00414D57"/>
    <w:rsid w:val="00415011"/>
    <w:rsid w:val="004150CB"/>
    <w:rsid w:val="00415167"/>
    <w:rsid w:val="00415249"/>
    <w:rsid w:val="004152CF"/>
    <w:rsid w:val="0041553C"/>
    <w:rsid w:val="00415954"/>
    <w:rsid w:val="004159B0"/>
    <w:rsid w:val="00415CBD"/>
    <w:rsid w:val="00415E39"/>
    <w:rsid w:val="0041603E"/>
    <w:rsid w:val="00416277"/>
    <w:rsid w:val="0041637C"/>
    <w:rsid w:val="0041680A"/>
    <w:rsid w:val="00416862"/>
    <w:rsid w:val="00416A30"/>
    <w:rsid w:val="00416A3C"/>
    <w:rsid w:val="00416C17"/>
    <w:rsid w:val="00416D4B"/>
    <w:rsid w:val="004170B9"/>
    <w:rsid w:val="00417182"/>
    <w:rsid w:val="004172A2"/>
    <w:rsid w:val="004172F9"/>
    <w:rsid w:val="00417310"/>
    <w:rsid w:val="0041782C"/>
    <w:rsid w:val="00417837"/>
    <w:rsid w:val="004178AA"/>
    <w:rsid w:val="00417999"/>
    <w:rsid w:val="00417CA4"/>
    <w:rsid w:val="00417D64"/>
    <w:rsid w:val="004201F5"/>
    <w:rsid w:val="00420268"/>
    <w:rsid w:val="00420281"/>
    <w:rsid w:val="0042033E"/>
    <w:rsid w:val="004203DB"/>
    <w:rsid w:val="004205E6"/>
    <w:rsid w:val="004206AB"/>
    <w:rsid w:val="004208EA"/>
    <w:rsid w:val="004208F7"/>
    <w:rsid w:val="00420996"/>
    <w:rsid w:val="00420A4A"/>
    <w:rsid w:val="00420D98"/>
    <w:rsid w:val="00420DC6"/>
    <w:rsid w:val="004210DB"/>
    <w:rsid w:val="004210FC"/>
    <w:rsid w:val="00421345"/>
    <w:rsid w:val="004213B3"/>
    <w:rsid w:val="004215E2"/>
    <w:rsid w:val="00421726"/>
    <w:rsid w:val="004218F4"/>
    <w:rsid w:val="004219EA"/>
    <w:rsid w:val="00421AE2"/>
    <w:rsid w:val="00421B5C"/>
    <w:rsid w:val="00421B9C"/>
    <w:rsid w:val="00421E10"/>
    <w:rsid w:val="00421E5D"/>
    <w:rsid w:val="00421E6E"/>
    <w:rsid w:val="00421F47"/>
    <w:rsid w:val="00422175"/>
    <w:rsid w:val="0042225B"/>
    <w:rsid w:val="004224EF"/>
    <w:rsid w:val="004224FA"/>
    <w:rsid w:val="0042258A"/>
    <w:rsid w:val="004226DF"/>
    <w:rsid w:val="00422775"/>
    <w:rsid w:val="00422882"/>
    <w:rsid w:val="00422969"/>
    <w:rsid w:val="00422AEA"/>
    <w:rsid w:val="00422CD6"/>
    <w:rsid w:val="00422FE2"/>
    <w:rsid w:val="004233A8"/>
    <w:rsid w:val="00423AF7"/>
    <w:rsid w:val="00423B8B"/>
    <w:rsid w:val="00423DF8"/>
    <w:rsid w:val="00423E03"/>
    <w:rsid w:val="00424037"/>
    <w:rsid w:val="00424143"/>
    <w:rsid w:val="004243EB"/>
    <w:rsid w:val="004244C3"/>
    <w:rsid w:val="0042494E"/>
    <w:rsid w:val="004249F4"/>
    <w:rsid w:val="00424B39"/>
    <w:rsid w:val="00424C51"/>
    <w:rsid w:val="00424D9C"/>
    <w:rsid w:val="00424E9F"/>
    <w:rsid w:val="00424FE3"/>
    <w:rsid w:val="00425871"/>
    <w:rsid w:val="0042597B"/>
    <w:rsid w:val="00425991"/>
    <w:rsid w:val="004259D0"/>
    <w:rsid w:val="004259E8"/>
    <w:rsid w:val="00425A12"/>
    <w:rsid w:val="00425ABF"/>
    <w:rsid w:val="00425B2C"/>
    <w:rsid w:val="00425B70"/>
    <w:rsid w:val="00426315"/>
    <w:rsid w:val="004264D7"/>
    <w:rsid w:val="00426593"/>
    <w:rsid w:val="00426618"/>
    <w:rsid w:val="004267C2"/>
    <w:rsid w:val="004267FB"/>
    <w:rsid w:val="00426809"/>
    <w:rsid w:val="00426A73"/>
    <w:rsid w:val="00426AEE"/>
    <w:rsid w:val="00426BC5"/>
    <w:rsid w:val="0042709F"/>
    <w:rsid w:val="004270BC"/>
    <w:rsid w:val="004270D2"/>
    <w:rsid w:val="004273C8"/>
    <w:rsid w:val="004273DE"/>
    <w:rsid w:val="0042745C"/>
    <w:rsid w:val="004274B7"/>
    <w:rsid w:val="00427BFA"/>
    <w:rsid w:val="00427C84"/>
    <w:rsid w:val="00427D2C"/>
    <w:rsid w:val="00427E18"/>
    <w:rsid w:val="00427F1E"/>
    <w:rsid w:val="00427F88"/>
    <w:rsid w:val="004301E2"/>
    <w:rsid w:val="00430267"/>
    <w:rsid w:val="004302DB"/>
    <w:rsid w:val="004303A5"/>
    <w:rsid w:val="00430666"/>
    <w:rsid w:val="00430880"/>
    <w:rsid w:val="0043088D"/>
    <w:rsid w:val="00430933"/>
    <w:rsid w:val="00430AA1"/>
    <w:rsid w:val="00430AD8"/>
    <w:rsid w:val="00431218"/>
    <w:rsid w:val="00431342"/>
    <w:rsid w:val="004313D8"/>
    <w:rsid w:val="0043141C"/>
    <w:rsid w:val="00431496"/>
    <w:rsid w:val="004317CB"/>
    <w:rsid w:val="00431840"/>
    <w:rsid w:val="00431A10"/>
    <w:rsid w:val="00431C08"/>
    <w:rsid w:val="00431D36"/>
    <w:rsid w:val="00431F4E"/>
    <w:rsid w:val="0043202C"/>
    <w:rsid w:val="004321D2"/>
    <w:rsid w:val="004321F1"/>
    <w:rsid w:val="00432382"/>
    <w:rsid w:val="0043251E"/>
    <w:rsid w:val="00432AD3"/>
    <w:rsid w:val="00432C55"/>
    <w:rsid w:val="00432CBF"/>
    <w:rsid w:val="00432E85"/>
    <w:rsid w:val="00432EA5"/>
    <w:rsid w:val="00432EDA"/>
    <w:rsid w:val="00432F02"/>
    <w:rsid w:val="0043317C"/>
    <w:rsid w:val="00433235"/>
    <w:rsid w:val="00433344"/>
    <w:rsid w:val="00433368"/>
    <w:rsid w:val="0043358C"/>
    <w:rsid w:val="0043363D"/>
    <w:rsid w:val="00433869"/>
    <w:rsid w:val="004338D2"/>
    <w:rsid w:val="004339F2"/>
    <w:rsid w:val="00433A15"/>
    <w:rsid w:val="00433D1A"/>
    <w:rsid w:val="004340CD"/>
    <w:rsid w:val="00434183"/>
    <w:rsid w:val="004341A6"/>
    <w:rsid w:val="00434208"/>
    <w:rsid w:val="00434252"/>
    <w:rsid w:val="004342BB"/>
    <w:rsid w:val="004344FC"/>
    <w:rsid w:val="004347A6"/>
    <w:rsid w:val="004347E0"/>
    <w:rsid w:val="004349DC"/>
    <w:rsid w:val="004349F9"/>
    <w:rsid w:val="00434BED"/>
    <w:rsid w:val="00434C62"/>
    <w:rsid w:val="00434F6B"/>
    <w:rsid w:val="00435150"/>
    <w:rsid w:val="00435251"/>
    <w:rsid w:val="004354CA"/>
    <w:rsid w:val="00435714"/>
    <w:rsid w:val="00435925"/>
    <w:rsid w:val="00435A0B"/>
    <w:rsid w:val="00435CCA"/>
    <w:rsid w:val="00436165"/>
    <w:rsid w:val="004361BF"/>
    <w:rsid w:val="00436284"/>
    <w:rsid w:val="0043630B"/>
    <w:rsid w:val="0043661B"/>
    <w:rsid w:val="004366CE"/>
    <w:rsid w:val="004371C1"/>
    <w:rsid w:val="004371EF"/>
    <w:rsid w:val="00437652"/>
    <w:rsid w:val="00437827"/>
    <w:rsid w:val="004378A4"/>
    <w:rsid w:val="00437911"/>
    <w:rsid w:val="00437A17"/>
    <w:rsid w:val="00437C98"/>
    <w:rsid w:val="00437E08"/>
    <w:rsid w:val="00437E87"/>
    <w:rsid w:val="00437FC1"/>
    <w:rsid w:val="0044045A"/>
    <w:rsid w:val="00440C07"/>
    <w:rsid w:val="00440C11"/>
    <w:rsid w:val="00440E20"/>
    <w:rsid w:val="0044103A"/>
    <w:rsid w:val="00441047"/>
    <w:rsid w:val="0044168A"/>
    <w:rsid w:val="0044168B"/>
    <w:rsid w:val="00441942"/>
    <w:rsid w:val="00441C29"/>
    <w:rsid w:val="00441C47"/>
    <w:rsid w:val="004421AD"/>
    <w:rsid w:val="00442247"/>
    <w:rsid w:val="00442284"/>
    <w:rsid w:val="004424A4"/>
    <w:rsid w:val="004425E7"/>
    <w:rsid w:val="004425F8"/>
    <w:rsid w:val="004426AA"/>
    <w:rsid w:val="004427F6"/>
    <w:rsid w:val="004428EE"/>
    <w:rsid w:val="00442C21"/>
    <w:rsid w:val="00442C33"/>
    <w:rsid w:val="00442C37"/>
    <w:rsid w:val="00442D40"/>
    <w:rsid w:val="00442D7E"/>
    <w:rsid w:val="00442DDC"/>
    <w:rsid w:val="00442E9E"/>
    <w:rsid w:val="00442FFD"/>
    <w:rsid w:val="00443034"/>
    <w:rsid w:val="00443042"/>
    <w:rsid w:val="004430D0"/>
    <w:rsid w:val="004433BB"/>
    <w:rsid w:val="00443677"/>
    <w:rsid w:val="00443730"/>
    <w:rsid w:val="004437A5"/>
    <w:rsid w:val="0044390B"/>
    <w:rsid w:val="0044396F"/>
    <w:rsid w:val="00443999"/>
    <w:rsid w:val="00443AFC"/>
    <w:rsid w:val="00443B39"/>
    <w:rsid w:val="00443CC5"/>
    <w:rsid w:val="004447BB"/>
    <w:rsid w:val="004448F7"/>
    <w:rsid w:val="004449F9"/>
    <w:rsid w:val="00444D1B"/>
    <w:rsid w:val="00444EAE"/>
    <w:rsid w:val="00444F14"/>
    <w:rsid w:val="00444F18"/>
    <w:rsid w:val="0044516E"/>
    <w:rsid w:val="00445185"/>
    <w:rsid w:val="00445390"/>
    <w:rsid w:val="0044559A"/>
    <w:rsid w:val="004455E1"/>
    <w:rsid w:val="0044564E"/>
    <w:rsid w:val="00445C78"/>
    <w:rsid w:val="00445CFF"/>
    <w:rsid w:val="00445D3B"/>
    <w:rsid w:val="00445FE2"/>
    <w:rsid w:val="004461DE"/>
    <w:rsid w:val="00446524"/>
    <w:rsid w:val="0044668D"/>
    <w:rsid w:val="004467C0"/>
    <w:rsid w:val="004467D7"/>
    <w:rsid w:val="00446897"/>
    <w:rsid w:val="0044696B"/>
    <w:rsid w:val="00446C48"/>
    <w:rsid w:val="00446E39"/>
    <w:rsid w:val="00446EBD"/>
    <w:rsid w:val="004470A8"/>
    <w:rsid w:val="004471D5"/>
    <w:rsid w:val="004471E0"/>
    <w:rsid w:val="0044728A"/>
    <w:rsid w:val="004472D8"/>
    <w:rsid w:val="004472F7"/>
    <w:rsid w:val="00447412"/>
    <w:rsid w:val="004475BA"/>
    <w:rsid w:val="004479C3"/>
    <w:rsid w:val="00447B92"/>
    <w:rsid w:val="00447DB7"/>
    <w:rsid w:val="00447E25"/>
    <w:rsid w:val="00447F99"/>
    <w:rsid w:val="0045050C"/>
    <w:rsid w:val="0045089C"/>
    <w:rsid w:val="00450946"/>
    <w:rsid w:val="0045097B"/>
    <w:rsid w:val="00450E6A"/>
    <w:rsid w:val="00450F6D"/>
    <w:rsid w:val="004511D4"/>
    <w:rsid w:val="004511DD"/>
    <w:rsid w:val="00451252"/>
    <w:rsid w:val="0045144A"/>
    <w:rsid w:val="00451454"/>
    <w:rsid w:val="00451466"/>
    <w:rsid w:val="00451488"/>
    <w:rsid w:val="0045181B"/>
    <w:rsid w:val="00451841"/>
    <w:rsid w:val="00451980"/>
    <w:rsid w:val="00451A23"/>
    <w:rsid w:val="00451C54"/>
    <w:rsid w:val="00451C90"/>
    <w:rsid w:val="00451D64"/>
    <w:rsid w:val="00451EAD"/>
    <w:rsid w:val="00452043"/>
    <w:rsid w:val="004521C3"/>
    <w:rsid w:val="00452425"/>
    <w:rsid w:val="004524D7"/>
    <w:rsid w:val="004524FB"/>
    <w:rsid w:val="00452728"/>
    <w:rsid w:val="00452778"/>
    <w:rsid w:val="00452B7E"/>
    <w:rsid w:val="00452BAF"/>
    <w:rsid w:val="00452D5E"/>
    <w:rsid w:val="00452F68"/>
    <w:rsid w:val="004530AF"/>
    <w:rsid w:val="00453147"/>
    <w:rsid w:val="00453338"/>
    <w:rsid w:val="00453344"/>
    <w:rsid w:val="004535C0"/>
    <w:rsid w:val="00453721"/>
    <w:rsid w:val="00453754"/>
    <w:rsid w:val="0045389C"/>
    <w:rsid w:val="00453DC5"/>
    <w:rsid w:val="00453E3B"/>
    <w:rsid w:val="00453FDD"/>
    <w:rsid w:val="004540A8"/>
    <w:rsid w:val="004540A9"/>
    <w:rsid w:val="004542EC"/>
    <w:rsid w:val="004544C4"/>
    <w:rsid w:val="00454A18"/>
    <w:rsid w:val="00454AA7"/>
    <w:rsid w:val="00454B22"/>
    <w:rsid w:val="00454CBF"/>
    <w:rsid w:val="00454E15"/>
    <w:rsid w:val="00455073"/>
    <w:rsid w:val="004550D2"/>
    <w:rsid w:val="00455166"/>
    <w:rsid w:val="004554CE"/>
    <w:rsid w:val="004555B1"/>
    <w:rsid w:val="004556A2"/>
    <w:rsid w:val="00455743"/>
    <w:rsid w:val="00455B0D"/>
    <w:rsid w:val="00455B81"/>
    <w:rsid w:val="00455C12"/>
    <w:rsid w:val="00455D83"/>
    <w:rsid w:val="00455F1E"/>
    <w:rsid w:val="00456596"/>
    <w:rsid w:val="00456647"/>
    <w:rsid w:val="0045667B"/>
    <w:rsid w:val="004567E4"/>
    <w:rsid w:val="00456971"/>
    <w:rsid w:val="004569B7"/>
    <w:rsid w:val="00456CFC"/>
    <w:rsid w:val="00456D05"/>
    <w:rsid w:val="00456FDB"/>
    <w:rsid w:val="0045706C"/>
    <w:rsid w:val="004570D4"/>
    <w:rsid w:val="0045729C"/>
    <w:rsid w:val="004575C8"/>
    <w:rsid w:val="00457A91"/>
    <w:rsid w:val="00457B13"/>
    <w:rsid w:val="00457BAF"/>
    <w:rsid w:val="00457E6D"/>
    <w:rsid w:val="00457EC3"/>
    <w:rsid w:val="00457F83"/>
    <w:rsid w:val="0046029A"/>
    <w:rsid w:val="004602E7"/>
    <w:rsid w:val="00460346"/>
    <w:rsid w:val="0046068B"/>
    <w:rsid w:val="004607C1"/>
    <w:rsid w:val="00460A25"/>
    <w:rsid w:val="00460B2C"/>
    <w:rsid w:val="00460B5E"/>
    <w:rsid w:val="00460D5C"/>
    <w:rsid w:val="00460EC8"/>
    <w:rsid w:val="00460F13"/>
    <w:rsid w:val="00460FBC"/>
    <w:rsid w:val="0046131B"/>
    <w:rsid w:val="00461535"/>
    <w:rsid w:val="004616B6"/>
    <w:rsid w:val="00461944"/>
    <w:rsid w:val="00461999"/>
    <w:rsid w:val="00461BC9"/>
    <w:rsid w:val="00461C93"/>
    <w:rsid w:val="00461E59"/>
    <w:rsid w:val="00461F42"/>
    <w:rsid w:val="00462155"/>
    <w:rsid w:val="00462240"/>
    <w:rsid w:val="00462273"/>
    <w:rsid w:val="004622AD"/>
    <w:rsid w:val="00462794"/>
    <w:rsid w:val="00462CC7"/>
    <w:rsid w:val="00462D8B"/>
    <w:rsid w:val="00462DCE"/>
    <w:rsid w:val="00462F67"/>
    <w:rsid w:val="00462F83"/>
    <w:rsid w:val="00463101"/>
    <w:rsid w:val="004633B5"/>
    <w:rsid w:val="0046342E"/>
    <w:rsid w:val="00463626"/>
    <w:rsid w:val="0046377F"/>
    <w:rsid w:val="004639A0"/>
    <w:rsid w:val="00464004"/>
    <w:rsid w:val="00464138"/>
    <w:rsid w:val="004643D8"/>
    <w:rsid w:val="00464633"/>
    <w:rsid w:val="00464784"/>
    <w:rsid w:val="00464864"/>
    <w:rsid w:val="00464C1B"/>
    <w:rsid w:val="00464C99"/>
    <w:rsid w:val="00464F87"/>
    <w:rsid w:val="00465264"/>
    <w:rsid w:val="004654B6"/>
    <w:rsid w:val="004657F8"/>
    <w:rsid w:val="00465852"/>
    <w:rsid w:val="004658D0"/>
    <w:rsid w:val="00465EF0"/>
    <w:rsid w:val="00465F4C"/>
    <w:rsid w:val="00466158"/>
    <w:rsid w:val="004661D9"/>
    <w:rsid w:val="00466297"/>
    <w:rsid w:val="004663F9"/>
    <w:rsid w:val="004664D4"/>
    <w:rsid w:val="0046664A"/>
    <w:rsid w:val="00466717"/>
    <w:rsid w:val="00466769"/>
    <w:rsid w:val="004667FA"/>
    <w:rsid w:val="004668D1"/>
    <w:rsid w:val="004668F3"/>
    <w:rsid w:val="00466907"/>
    <w:rsid w:val="004669D4"/>
    <w:rsid w:val="00466C27"/>
    <w:rsid w:val="00466C36"/>
    <w:rsid w:val="00466C5C"/>
    <w:rsid w:val="00466CDB"/>
    <w:rsid w:val="00466E5D"/>
    <w:rsid w:val="00466F85"/>
    <w:rsid w:val="0046704F"/>
    <w:rsid w:val="00467211"/>
    <w:rsid w:val="00467291"/>
    <w:rsid w:val="00467499"/>
    <w:rsid w:val="004675AD"/>
    <w:rsid w:val="0046767E"/>
    <w:rsid w:val="0046773D"/>
    <w:rsid w:val="004677DB"/>
    <w:rsid w:val="00467A05"/>
    <w:rsid w:val="00467ABD"/>
    <w:rsid w:val="00467B3D"/>
    <w:rsid w:val="00467CB8"/>
    <w:rsid w:val="00467D1B"/>
    <w:rsid w:val="00467F38"/>
    <w:rsid w:val="00467FE2"/>
    <w:rsid w:val="0047010E"/>
    <w:rsid w:val="004702AA"/>
    <w:rsid w:val="004703D4"/>
    <w:rsid w:val="004704A7"/>
    <w:rsid w:val="0047074B"/>
    <w:rsid w:val="00470763"/>
    <w:rsid w:val="00470835"/>
    <w:rsid w:val="00470870"/>
    <w:rsid w:val="00470B38"/>
    <w:rsid w:val="00470F0D"/>
    <w:rsid w:val="00471118"/>
    <w:rsid w:val="00471286"/>
    <w:rsid w:val="004714C2"/>
    <w:rsid w:val="004714D7"/>
    <w:rsid w:val="00471654"/>
    <w:rsid w:val="004718FC"/>
    <w:rsid w:val="00471C18"/>
    <w:rsid w:val="004720D5"/>
    <w:rsid w:val="00472407"/>
    <w:rsid w:val="00472639"/>
    <w:rsid w:val="004729BB"/>
    <w:rsid w:val="00472CE3"/>
    <w:rsid w:val="004730DD"/>
    <w:rsid w:val="004732EC"/>
    <w:rsid w:val="00473502"/>
    <w:rsid w:val="00473809"/>
    <w:rsid w:val="0047395A"/>
    <w:rsid w:val="00473A2E"/>
    <w:rsid w:val="00473AFA"/>
    <w:rsid w:val="00473D13"/>
    <w:rsid w:val="004742C4"/>
    <w:rsid w:val="004742DD"/>
    <w:rsid w:val="0047437E"/>
    <w:rsid w:val="004743E5"/>
    <w:rsid w:val="004745DC"/>
    <w:rsid w:val="0047499C"/>
    <w:rsid w:val="004749E4"/>
    <w:rsid w:val="00474C37"/>
    <w:rsid w:val="00474CDD"/>
    <w:rsid w:val="00474F9F"/>
    <w:rsid w:val="0047516F"/>
    <w:rsid w:val="00475204"/>
    <w:rsid w:val="00475389"/>
    <w:rsid w:val="00475639"/>
    <w:rsid w:val="00475729"/>
    <w:rsid w:val="00475797"/>
    <w:rsid w:val="004757F7"/>
    <w:rsid w:val="004759AC"/>
    <w:rsid w:val="00475AEB"/>
    <w:rsid w:val="00475B4D"/>
    <w:rsid w:val="00475CA0"/>
    <w:rsid w:val="00475F60"/>
    <w:rsid w:val="00475F85"/>
    <w:rsid w:val="00476348"/>
    <w:rsid w:val="004763D5"/>
    <w:rsid w:val="0047675E"/>
    <w:rsid w:val="004767A2"/>
    <w:rsid w:val="00476993"/>
    <w:rsid w:val="004769A2"/>
    <w:rsid w:val="00476A6E"/>
    <w:rsid w:val="00477143"/>
    <w:rsid w:val="004773DF"/>
    <w:rsid w:val="0047778C"/>
    <w:rsid w:val="00477878"/>
    <w:rsid w:val="00477ADD"/>
    <w:rsid w:val="00477B78"/>
    <w:rsid w:val="00477C3E"/>
    <w:rsid w:val="00477EFF"/>
    <w:rsid w:val="00480088"/>
    <w:rsid w:val="004801A5"/>
    <w:rsid w:val="00480346"/>
    <w:rsid w:val="004804F1"/>
    <w:rsid w:val="0048081D"/>
    <w:rsid w:val="0048081F"/>
    <w:rsid w:val="0048093D"/>
    <w:rsid w:val="0048096F"/>
    <w:rsid w:val="00480A5C"/>
    <w:rsid w:val="00480E78"/>
    <w:rsid w:val="00480F56"/>
    <w:rsid w:val="00480FD8"/>
    <w:rsid w:val="0048119D"/>
    <w:rsid w:val="0048130C"/>
    <w:rsid w:val="004814AF"/>
    <w:rsid w:val="0048152C"/>
    <w:rsid w:val="004816EA"/>
    <w:rsid w:val="00481734"/>
    <w:rsid w:val="004817DD"/>
    <w:rsid w:val="004817E1"/>
    <w:rsid w:val="00481893"/>
    <w:rsid w:val="00481A34"/>
    <w:rsid w:val="00481B9F"/>
    <w:rsid w:val="00481C42"/>
    <w:rsid w:val="00481C4B"/>
    <w:rsid w:val="00481C87"/>
    <w:rsid w:val="00481E2E"/>
    <w:rsid w:val="00481E4A"/>
    <w:rsid w:val="00481EF6"/>
    <w:rsid w:val="00482075"/>
    <w:rsid w:val="0048238E"/>
    <w:rsid w:val="004823A7"/>
    <w:rsid w:val="0048245C"/>
    <w:rsid w:val="004825AE"/>
    <w:rsid w:val="00482684"/>
    <w:rsid w:val="004826B4"/>
    <w:rsid w:val="004828AA"/>
    <w:rsid w:val="004828CB"/>
    <w:rsid w:val="004828CF"/>
    <w:rsid w:val="00482A65"/>
    <w:rsid w:val="00482CB0"/>
    <w:rsid w:val="00482FB5"/>
    <w:rsid w:val="0048303D"/>
    <w:rsid w:val="004836E2"/>
    <w:rsid w:val="00483773"/>
    <w:rsid w:val="004837D5"/>
    <w:rsid w:val="0048395C"/>
    <w:rsid w:val="00483B2C"/>
    <w:rsid w:val="00483B98"/>
    <w:rsid w:val="00483D6A"/>
    <w:rsid w:val="00483DC6"/>
    <w:rsid w:val="00483DCA"/>
    <w:rsid w:val="00483EA8"/>
    <w:rsid w:val="00483F4C"/>
    <w:rsid w:val="00484008"/>
    <w:rsid w:val="0048407C"/>
    <w:rsid w:val="004841C1"/>
    <w:rsid w:val="0048427E"/>
    <w:rsid w:val="004847EE"/>
    <w:rsid w:val="00484930"/>
    <w:rsid w:val="00484A7E"/>
    <w:rsid w:val="00484AF0"/>
    <w:rsid w:val="00484DF7"/>
    <w:rsid w:val="00484F99"/>
    <w:rsid w:val="00484FFB"/>
    <w:rsid w:val="00485181"/>
    <w:rsid w:val="00485265"/>
    <w:rsid w:val="00485267"/>
    <w:rsid w:val="004854D7"/>
    <w:rsid w:val="00485705"/>
    <w:rsid w:val="00485796"/>
    <w:rsid w:val="00485861"/>
    <w:rsid w:val="004859D2"/>
    <w:rsid w:val="00485BE0"/>
    <w:rsid w:val="00486178"/>
    <w:rsid w:val="00486222"/>
    <w:rsid w:val="00486272"/>
    <w:rsid w:val="004862D5"/>
    <w:rsid w:val="00486332"/>
    <w:rsid w:val="004863BE"/>
    <w:rsid w:val="0048667E"/>
    <w:rsid w:val="00486DBD"/>
    <w:rsid w:val="0048774B"/>
    <w:rsid w:val="0048783C"/>
    <w:rsid w:val="00487990"/>
    <w:rsid w:val="00487BFD"/>
    <w:rsid w:val="00487D47"/>
    <w:rsid w:val="00487E25"/>
    <w:rsid w:val="00490680"/>
    <w:rsid w:val="0049072E"/>
    <w:rsid w:val="004907D6"/>
    <w:rsid w:val="00490BBB"/>
    <w:rsid w:val="00490BCD"/>
    <w:rsid w:val="00490C0A"/>
    <w:rsid w:val="00491014"/>
    <w:rsid w:val="0049102F"/>
    <w:rsid w:val="004910CA"/>
    <w:rsid w:val="0049123B"/>
    <w:rsid w:val="0049129D"/>
    <w:rsid w:val="004913B2"/>
    <w:rsid w:val="004916EE"/>
    <w:rsid w:val="0049172E"/>
    <w:rsid w:val="0049187B"/>
    <w:rsid w:val="00491BE3"/>
    <w:rsid w:val="0049212D"/>
    <w:rsid w:val="004921EE"/>
    <w:rsid w:val="0049238B"/>
    <w:rsid w:val="0049267F"/>
    <w:rsid w:val="00492734"/>
    <w:rsid w:val="004928FA"/>
    <w:rsid w:val="00492965"/>
    <w:rsid w:val="004929E5"/>
    <w:rsid w:val="00492B3A"/>
    <w:rsid w:val="00492B5B"/>
    <w:rsid w:val="004930F1"/>
    <w:rsid w:val="00493144"/>
    <w:rsid w:val="00493265"/>
    <w:rsid w:val="004932BA"/>
    <w:rsid w:val="0049337D"/>
    <w:rsid w:val="004934EB"/>
    <w:rsid w:val="004935D4"/>
    <w:rsid w:val="004935FA"/>
    <w:rsid w:val="004937F3"/>
    <w:rsid w:val="004939F4"/>
    <w:rsid w:val="00493AAA"/>
    <w:rsid w:val="00493DF6"/>
    <w:rsid w:val="00494262"/>
    <w:rsid w:val="0049435C"/>
    <w:rsid w:val="004943D0"/>
    <w:rsid w:val="00494491"/>
    <w:rsid w:val="0049462B"/>
    <w:rsid w:val="00494685"/>
    <w:rsid w:val="00494779"/>
    <w:rsid w:val="0049477C"/>
    <w:rsid w:val="00494964"/>
    <w:rsid w:val="00494B61"/>
    <w:rsid w:val="00494C4F"/>
    <w:rsid w:val="00494CC1"/>
    <w:rsid w:val="00494D66"/>
    <w:rsid w:val="00494E9C"/>
    <w:rsid w:val="00494F9F"/>
    <w:rsid w:val="00495101"/>
    <w:rsid w:val="00495125"/>
    <w:rsid w:val="00495198"/>
    <w:rsid w:val="004952C8"/>
    <w:rsid w:val="00495418"/>
    <w:rsid w:val="004954FF"/>
    <w:rsid w:val="00495515"/>
    <w:rsid w:val="0049554F"/>
    <w:rsid w:val="0049559F"/>
    <w:rsid w:val="00495708"/>
    <w:rsid w:val="00495804"/>
    <w:rsid w:val="00495966"/>
    <w:rsid w:val="00495AF3"/>
    <w:rsid w:val="00495B27"/>
    <w:rsid w:val="00495CF0"/>
    <w:rsid w:val="00495DE8"/>
    <w:rsid w:val="0049633E"/>
    <w:rsid w:val="00496477"/>
    <w:rsid w:val="004964E2"/>
    <w:rsid w:val="00496937"/>
    <w:rsid w:val="00496989"/>
    <w:rsid w:val="004969C1"/>
    <w:rsid w:val="00496C2E"/>
    <w:rsid w:val="00496C86"/>
    <w:rsid w:val="00497029"/>
    <w:rsid w:val="004972C4"/>
    <w:rsid w:val="004975C0"/>
    <w:rsid w:val="00497668"/>
    <w:rsid w:val="0049771F"/>
    <w:rsid w:val="0049786B"/>
    <w:rsid w:val="004979A0"/>
    <w:rsid w:val="00497D9E"/>
    <w:rsid w:val="00497E61"/>
    <w:rsid w:val="00497F0A"/>
    <w:rsid w:val="00497F3D"/>
    <w:rsid w:val="004A0024"/>
    <w:rsid w:val="004A00D4"/>
    <w:rsid w:val="004A0148"/>
    <w:rsid w:val="004A01A6"/>
    <w:rsid w:val="004A0299"/>
    <w:rsid w:val="004A0426"/>
    <w:rsid w:val="004A07DB"/>
    <w:rsid w:val="004A0CC6"/>
    <w:rsid w:val="004A0F74"/>
    <w:rsid w:val="004A15C8"/>
    <w:rsid w:val="004A15FF"/>
    <w:rsid w:val="004A1758"/>
    <w:rsid w:val="004A190E"/>
    <w:rsid w:val="004A1A16"/>
    <w:rsid w:val="004A1C97"/>
    <w:rsid w:val="004A1CFB"/>
    <w:rsid w:val="004A1E78"/>
    <w:rsid w:val="004A21A9"/>
    <w:rsid w:val="004A2232"/>
    <w:rsid w:val="004A2652"/>
    <w:rsid w:val="004A2A09"/>
    <w:rsid w:val="004A2A0E"/>
    <w:rsid w:val="004A2CE0"/>
    <w:rsid w:val="004A2E57"/>
    <w:rsid w:val="004A2EEC"/>
    <w:rsid w:val="004A323F"/>
    <w:rsid w:val="004A33DA"/>
    <w:rsid w:val="004A34C9"/>
    <w:rsid w:val="004A34E1"/>
    <w:rsid w:val="004A3675"/>
    <w:rsid w:val="004A3BC2"/>
    <w:rsid w:val="004A3BCF"/>
    <w:rsid w:val="004A3D1B"/>
    <w:rsid w:val="004A3E15"/>
    <w:rsid w:val="004A3ECA"/>
    <w:rsid w:val="004A3F8D"/>
    <w:rsid w:val="004A467A"/>
    <w:rsid w:val="004A46DA"/>
    <w:rsid w:val="004A4C0A"/>
    <w:rsid w:val="004A4C14"/>
    <w:rsid w:val="004A4C54"/>
    <w:rsid w:val="004A4DF5"/>
    <w:rsid w:val="004A4F38"/>
    <w:rsid w:val="004A4FC5"/>
    <w:rsid w:val="004A5068"/>
    <w:rsid w:val="004A5085"/>
    <w:rsid w:val="004A51A2"/>
    <w:rsid w:val="004A55BE"/>
    <w:rsid w:val="004A5904"/>
    <w:rsid w:val="004A59B9"/>
    <w:rsid w:val="004A59C8"/>
    <w:rsid w:val="004A5C11"/>
    <w:rsid w:val="004A5DDE"/>
    <w:rsid w:val="004A5E50"/>
    <w:rsid w:val="004A6013"/>
    <w:rsid w:val="004A62B1"/>
    <w:rsid w:val="004A634F"/>
    <w:rsid w:val="004A6728"/>
    <w:rsid w:val="004A680D"/>
    <w:rsid w:val="004A68C0"/>
    <w:rsid w:val="004A696E"/>
    <w:rsid w:val="004A6AB0"/>
    <w:rsid w:val="004A6CC9"/>
    <w:rsid w:val="004A6E33"/>
    <w:rsid w:val="004A6F7A"/>
    <w:rsid w:val="004A7009"/>
    <w:rsid w:val="004A7BD1"/>
    <w:rsid w:val="004A7F5A"/>
    <w:rsid w:val="004A7FD0"/>
    <w:rsid w:val="004A7FDC"/>
    <w:rsid w:val="004B0184"/>
    <w:rsid w:val="004B01F5"/>
    <w:rsid w:val="004B0226"/>
    <w:rsid w:val="004B0409"/>
    <w:rsid w:val="004B054B"/>
    <w:rsid w:val="004B05D2"/>
    <w:rsid w:val="004B05FE"/>
    <w:rsid w:val="004B0789"/>
    <w:rsid w:val="004B08D0"/>
    <w:rsid w:val="004B09CC"/>
    <w:rsid w:val="004B0F23"/>
    <w:rsid w:val="004B0F96"/>
    <w:rsid w:val="004B1146"/>
    <w:rsid w:val="004B11DF"/>
    <w:rsid w:val="004B123A"/>
    <w:rsid w:val="004B1433"/>
    <w:rsid w:val="004B14E2"/>
    <w:rsid w:val="004B151C"/>
    <w:rsid w:val="004B199C"/>
    <w:rsid w:val="004B1BCA"/>
    <w:rsid w:val="004B1F9C"/>
    <w:rsid w:val="004B20E7"/>
    <w:rsid w:val="004B22F1"/>
    <w:rsid w:val="004B2879"/>
    <w:rsid w:val="004B29F9"/>
    <w:rsid w:val="004B2A2C"/>
    <w:rsid w:val="004B2B4D"/>
    <w:rsid w:val="004B2C67"/>
    <w:rsid w:val="004B2E23"/>
    <w:rsid w:val="004B2F9D"/>
    <w:rsid w:val="004B31F1"/>
    <w:rsid w:val="004B335C"/>
    <w:rsid w:val="004B35A2"/>
    <w:rsid w:val="004B3A6F"/>
    <w:rsid w:val="004B3CDB"/>
    <w:rsid w:val="004B3D8C"/>
    <w:rsid w:val="004B3EF8"/>
    <w:rsid w:val="004B3EF9"/>
    <w:rsid w:val="004B427C"/>
    <w:rsid w:val="004B43DA"/>
    <w:rsid w:val="004B4411"/>
    <w:rsid w:val="004B4CCB"/>
    <w:rsid w:val="004B4CE3"/>
    <w:rsid w:val="004B52A4"/>
    <w:rsid w:val="004B53D9"/>
    <w:rsid w:val="004B563A"/>
    <w:rsid w:val="004B57C1"/>
    <w:rsid w:val="004B57CE"/>
    <w:rsid w:val="004B5A1E"/>
    <w:rsid w:val="004B5B1C"/>
    <w:rsid w:val="004B5CF1"/>
    <w:rsid w:val="004B644B"/>
    <w:rsid w:val="004B644E"/>
    <w:rsid w:val="004B661C"/>
    <w:rsid w:val="004B6715"/>
    <w:rsid w:val="004B6869"/>
    <w:rsid w:val="004B68A9"/>
    <w:rsid w:val="004B68E5"/>
    <w:rsid w:val="004B6A0F"/>
    <w:rsid w:val="004B6B41"/>
    <w:rsid w:val="004B6BB8"/>
    <w:rsid w:val="004B6BC5"/>
    <w:rsid w:val="004B6E8E"/>
    <w:rsid w:val="004B6ED4"/>
    <w:rsid w:val="004B70F5"/>
    <w:rsid w:val="004B7138"/>
    <w:rsid w:val="004B71C5"/>
    <w:rsid w:val="004B721E"/>
    <w:rsid w:val="004B7287"/>
    <w:rsid w:val="004B7409"/>
    <w:rsid w:val="004B7612"/>
    <w:rsid w:val="004B772C"/>
    <w:rsid w:val="004B7A58"/>
    <w:rsid w:val="004B7A66"/>
    <w:rsid w:val="004B7A7C"/>
    <w:rsid w:val="004B7A9B"/>
    <w:rsid w:val="004B7C0B"/>
    <w:rsid w:val="004B7C21"/>
    <w:rsid w:val="004B7D88"/>
    <w:rsid w:val="004B7DA5"/>
    <w:rsid w:val="004B7EB8"/>
    <w:rsid w:val="004B7F67"/>
    <w:rsid w:val="004C0362"/>
    <w:rsid w:val="004C039C"/>
    <w:rsid w:val="004C0535"/>
    <w:rsid w:val="004C053B"/>
    <w:rsid w:val="004C0771"/>
    <w:rsid w:val="004C07F2"/>
    <w:rsid w:val="004C07FF"/>
    <w:rsid w:val="004C0A20"/>
    <w:rsid w:val="004C0E28"/>
    <w:rsid w:val="004C0ECC"/>
    <w:rsid w:val="004C128E"/>
    <w:rsid w:val="004C12D7"/>
    <w:rsid w:val="004C1335"/>
    <w:rsid w:val="004C1368"/>
    <w:rsid w:val="004C144F"/>
    <w:rsid w:val="004C14D8"/>
    <w:rsid w:val="004C1638"/>
    <w:rsid w:val="004C17D9"/>
    <w:rsid w:val="004C1F16"/>
    <w:rsid w:val="004C20EA"/>
    <w:rsid w:val="004C23DD"/>
    <w:rsid w:val="004C23F8"/>
    <w:rsid w:val="004C2546"/>
    <w:rsid w:val="004C26E1"/>
    <w:rsid w:val="004C29B2"/>
    <w:rsid w:val="004C2B31"/>
    <w:rsid w:val="004C2CEC"/>
    <w:rsid w:val="004C2E1B"/>
    <w:rsid w:val="004C31B0"/>
    <w:rsid w:val="004C326D"/>
    <w:rsid w:val="004C32C4"/>
    <w:rsid w:val="004C3480"/>
    <w:rsid w:val="004C34B1"/>
    <w:rsid w:val="004C35DB"/>
    <w:rsid w:val="004C36F0"/>
    <w:rsid w:val="004C38B8"/>
    <w:rsid w:val="004C3A98"/>
    <w:rsid w:val="004C3E7E"/>
    <w:rsid w:val="004C42C4"/>
    <w:rsid w:val="004C442C"/>
    <w:rsid w:val="004C4550"/>
    <w:rsid w:val="004C458A"/>
    <w:rsid w:val="004C45A8"/>
    <w:rsid w:val="004C4707"/>
    <w:rsid w:val="004C48A9"/>
    <w:rsid w:val="004C49C5"/>
    <w:rsid w:val="004C49EF"/>
    <w:rsid w:val="004C4A44"/>
    <w:rsid w:val="004C4A98"/>
    <w:rsid w:val="004C4B69"/>
    <w:rsid w:val="004C4B93"/>
    <w:rsid w:val="004C4C8A"/>
    <w:rsid w:val="004C4DAD"/>
    <w:rsid w:val="004C4E20"/>
    <w:rsid w:val="004C4F76"/>
    <w:rsid w:val="004C5196"/>
    <w:rsid w:val="004C54A6"/>
    <w:rsid w:val="004C561F"/>
    <w:rsid w:val="004C5831"/>
    <w:rsid w:val="004C5A09"/>
    <w:rsid w:val="004C5C03"/>
    <w:rsid w:val="004C5C43"/>
    <w:rsid w:val="004C5E53"/>
    <w:rsid w:val="004C5F20"/>
    <w:rsid w:val="004C5F92"/>
    <w:rsid w:val="004C6098"/>
    <w:rsid w:val="004C6185"/>
    <w:rsid w:val="004C62AE"/>
    <w:rsid w:val="004C62CB"/>
    <w:rsid w:val="004C62FA"/>
    <w:rsid w:val="004C663B"/>
    <w:rsid w:val="004C69A4"/>
    <w:rsid w:val="004C69AB"/>
    <w:rsid w:val="004C6D3A"/>
    <w:rsid w:val="004C7149"/>
    <w:rsid w:val="004C76D7"/>
    <w:rsid w:val="004C7734"/>
    <w:rsid w:val="004C7799"/>
    <w:rsid w:val="004C77C4"/>
    <w:rsid w:val="004C7BF7"/>
    <w:rsid w:val="004C7C16"/>
    <w:rsid w:val="004C7FCB"/>
    <w:rsid w:val="004D00EF"/>
    <w:rsid w:val="004D0339"/>
    <w:rsid w:val="004D03C2"/>
    <w:rsid w:val="004D03DA"/>
    <w:rsid w:val="004D064D"/>
    <w:rsid w:val="004D0661"/>
    <w:rsid w:val="004D06CB"/>
    <w:rsid w:val="004D0991"/>
    <w:rsid w:val="004D0C51"/>
    <w:rsid w:val="004D0CDB"/>
    <w:rsid w:val="004D0F71"/>
    <w:rsid w:val="004D0F8D"/>
    <w:rsid w:val="004D10C8"/>
    <w:rsid w:val="004D1250"/>
    <w:rsid w:val="004D1358"/>
    <w:rsid w:val="004D1559"/>
    <w:rsid w:val="004D16A2"/>
    <w:rsid w:val="004D16B2"/>
    <w:rsid w:val="004D16E8"/>
    <w:rsid w:val="004D17A7"/>
    <w:rsid w:val="004D17BB"/>
    <w:rsid w:val="004D185B"/>
    <w:rsid w:val="004D1A0C"/>
    <w:rsid w:val="004D1B0D"/>
    <w:rsid w:val="004D1D63"/>
    <w:rsid w:val="004D1DA4"/>
    <w:rsid w:val="004D2200"/>
    <w:rsid w:val="004D22AC"/>
    <w:rsid w:val="004D2411"/>
    <w:rsid w:val="004D2469"/>
    <w:rsid w:val="004D248B"/>
    <w:rsid w:val="004D2761"/>
    <w:rsid w:val="004D286E"/>
    <w:rsid w:val="004D2A14"/>
    <w:rsid w:val="004D2ACE"/>
    <w:rsid w:val="004D2B43"/>
    <w:rsid w:val="004D2D78"/>
    <w:rsid w:val="004D321E"/>
    <w:rsid w:val="004D32D9"/>
    <w:rsid w:val="004D35B8"/>
    <w:rsid w:val="004D377A"/>
    <w:rsid w:val="004D3AFF"/>
    <w:rsid w:val="004D3B58"/>
    <w:rsid w:val="004D3B92"/>
    <w:rsid w:val="004D3D3A"/>
    <w:rsid w:val="004D40BA"/>
    <w:rsid w:val="004D418E"/>
    <w:rsid w:val="004D433B"/>
    <w:rsid w:val="004D49C2"/>
    <w:rsid w:val="004D49EB"/>
    <w:rsid w:val="004D4C3A"/>
    <w:rsid w:val="004D4D8E"/>
    <w:rsid w:val="004D4E3D"/>
    <w:rsid w:val="004D4EA0"/>
    <w:rsid w:val="004D5770"/>
    <w:rsid w:val="004D5838"/>
    <w:rsid w:val="004D5963"/>
    <w:rsid w:val="004D5A42"/>
    <w:rsid w:val="004D5A75"/>
    <w:rsid w:val="004D5A98"/>
    <w:rsid w:val="004D5F05"/>
    <w:rsid w:val="004D5FA6"/>
    <w:rsid w:val="004D5FAA"/>
    <w:rsid w:val="004D6083"/>
    <w:rsid w:val="004D6270"/>
    <w:rsid w:val="004D647F"/>
    <w:rsid w:val="004D659B"/>
    <w:rsid w:val="004D6715"/>
    <w:rsid w:val="004D68CD"/>
    <w:rsid w:val="004D694B"/>
    <w:rsid w:val="004D6A57"/>
    <w:rsid w:val="004D6C01"/>
    <w:rsid w:val="004D6C7F"/>
    <w:rsid w:val="004D6D4F"/>
    <w:rsid w:val="004D6DD7"/>
    <w:rsid w:val="004D6EE4"/>
    <w:rsid w:val="004D6F7F"/>
    <w:rsid w:val="004D6F99"/>
    <w:rsid w:val="004D6FA0"/>
    <w:rsid w:val="004D6FFD"/>
    <w:rsid w:val="004D71C2"/>
    <w:rsid w:val="004D71DC"/>
    <w:rsid w:val="004D734E"/>
    <w:rsid w:val="004D75C4"/>
    <w:rsid w:val="004D78ED"/>
    <w:rsid w:val="004D7DD1"/>
    <w:rsid w:val="004D7E62"/>
    <w:rsid w:val="004D7EFA"/>
    <w:rsid w:val="004E0245"/>
    <w:rsid w:val="004E02C8"/>
    <w:rsid w:val="004E04F2"/>
    <w:rsid w:val="004E09BE"/>
    <w:rsid w:val="004E0A55"/>
    <w:rsid w:val="004E0CF3"/>
    <w:rsid w:val="004E0DD9"/>
    <w:rsid w:val="004E0EA8"/>
    <w:rsid w:val="004E0F38"/>
    <w:rsid w:val="004E105A"/>
    <w:rsid w:val="004E1487"/>
    <w:rsid w:val="004E168D"/>
    <w:rsid w:val="004E169D"/>
    <w:rsid w:val="004E16CB"/>
    <w:rsid w:val="004E16EB"/>
    <w:rsid w:val="004E189F"/>
    <w:rsid w:val="004E18C8"/>
    <w:rsid w:val="004E1ACF"/>
    <w:rsid w:val="004E1B2A"/>
    <w:rsid w:val="004E1D75"/>
    <w:rsid w:val="004E1DF4"/>
    <w:rsid w:val="004E1E52"/>
    <w:rsid w:val="004E1E7A"/>
    <w:rsid w:val="004E1F54"/>
    <w:rsid w:val="004E22C1"/>
    <w:rsid w:val="004E2690"/>
    <w:rsid w:val="004E2706"/>
    <w:rsid w:val="004E2A50"/>
    <w:rsid w:val="004E2D89"/>
    <w:rsid w:val="004E2E81"/>
    <w:rsid w:val="004E3141"/>
    <w:rsid w:val="004E3202"/>
    <w:rsid w:val="004E334E"/>
    <w:rsid w:val="004E33FA"/>
    <w:rsid w:val="004E3470"/>
    <w:rsid w:val="004E382A"/>
    <w:rsid w:val="004E3C7B"/>
    <w:rsid w:val="004E3DB5"/>
    <w:rsid w:val="004E3F34"/>
    <w:rsid w:val="004E3FD8"/>
    <w:rsid w:val="004E42B0"/>
    <w:rsid w:val="004E43C0"/>
    <w:rsid w:val="004E4547"/>
    <w:rsid w:val="004E46A7"/>
    <w:rsid w:val="004E489A"/>
    <w:rsid w:val="004E4C95"/>
    <w:rsid w:val="004E4D2B"/>
    <w:rsid w:val="004E4F3B"/>
    <w:rsid w:val="004E5003"/>
    <w:rsid w:val="004E50EF"/>
    <w:rsid w:val="004E54C9"/>
    <w:rsid w:val="004E5502"/>
    <w:rsid w:val="004E5598"/>
    <w:rsid w:val="004E56FB"/>
    <w:rsid w:val="004E5764"/>
    <w:rsid w:val="004E5771"/>
    <w:rsid w:val="004E57DB"/>
    <w:rsid w:val="004E5844"/>
    <w:rsid w:val="004E58E7"/>
    <w:rsid w:val="004E5973"/>
    <w:rsid w:val="004E59FC"/>
    <w:rsid w:val="004E5A6D"/>
    <w:rsid w:val="004E5B63"/>
    <w:rsid w:val="004E5BF6"/>
    <w:rsid w:val="004E5CF5"/>
    <w:rsid w:val="004E613B"/>
    <w:rsid w:val="004E62DE"/>
    <w:rsid w:val="004E6712"/>
    <w:rsid w:val="004E7208"/>
    <w:rsid w:val="004E73FA"/>
    <w:rsid w:val="004E7839"/>
    <w:rsid w:val="004E7A6C"/>
    <w:rsid w:val="004E7A77"/>
    <w:rsid w:val="004E7B24"/>
    <w:rsid w:val="004E7FDF"/>
    <w:rsid w:val="004F001A"/>
    <w:rsid w:val="004F03C1"/>
    <w:rsid w:val="004F043B"/>
    <w:rsid w:val="004F04DF"/>
    <w:rsid w:val="004F070E"/>
    <w:rsid w:val="004F07EB"/>
    <w:rsid w:val="004F0AB0"/>
    <w:rsid w:val="004F0B34"/>
    <w:rsid w:val="004F0B7E"/>
    <w:rsid w:val="004F0C34"/>
    <w:rsid w:val="004F0D94"/>
    <w:rsid w:val="004F0E59"/>
    <w:rsid w:val="004F117A"/>
    <w:rsid w:val="004F12EB"/>
    <w:rsid w:val="004F137B"/>
    <w:rsid w:val="004F169A"/>
    <w:rsid w:val="004F16F7"/>
    <w:rsid w:val="004F1AFE"/>
    <w:rsid w:val="004F1CEF"/>
    <w:rsid w:val="004F1E89"/>
    <w:rsid w:val="004F1F0C"/>
    <w:rsid w:val="004F1F36"/>
    <w:rsid w:val="004F1FA7"/>
    <w:rsid w:val="004F20BE"/>
    <w:rsid w:val="004F22D0"/>
    <w:rsid w:val="004F22FE"/>
    <w:rsid w:val="004F2325"/>
    <w:rsid w:val="004F245E"/>
    <w:rsid w:val="004F246D"/>
    <w:rsid w:val="004F26A6"/>
    <w:rsid w:val="004F2C74"/>
    <w:rsid w:val="004F3195"/>
    <w:rsid w:val="004F346B"/>
    <w:rsid w:val="004F352E"/>
    <w:rsid w:val="004F3643"/>
    <w:rsid w:val="004F3817"/>
    <w:rsid w:val="004F3823"/>
    <w:rsid w:val="004F38F7"/>
    <w:rsid w:val="004F3A16"/>
    <w:rsid w:val="004F3B41"/>
    <w:rsid w:val="004F3E78"/>
    <w:rsid w:val="004F3F9B"/>
    <w:rsid w:val="004F4143"/>
    <w:rsid w:val="004F42B8"/>
    <w:rsid w:val="004F42BD"/>
    <w:rsid w:val="004F4513"/>
    <w:rsid w:val="004F459D"/>
    <w:rsid w:val="004F461D"/>
    <w:rsid w:val="004F4682"/>
    <w:rsid w:val="004F4721"/>
    <w:rsid w:val="004F47B9"/>
    <w:rsid w:val="004F47DF"/>
    <w:rsid w:val="004F4846"/>
    <w:rsid w:val="004F4BFB"/>
    <w:rsid w:val="004F4D90"/>
    <w:rsid w:val="004F4EE5"/>
    <w:rsid w:val="004F4F19"/>
    <w:rsid w:val="004F50D4"/>
    <w:rsid w:val="004F5210"/>
    <w:rsid w:val="004F52DE"/>
    <w:rsid w:val="004F53ED"/>
    <w:rsid w:val="004F57F1"/>
    <w:rsid w:val="004F581F"/>
    <w:rsid w:val="004F59B6"/>
    <w:rsid w:val="004F5A33"/>
    <w:rsid w:val="004F6084"/>
    <w:rsid w:val="004F614E"/>
    <w:rsid w:val="004F6227"/>
    <w:rsid w:val="004F6339"/>
    <w:rsid w:val="004F6375"/>
    <w:rsid w:val="004F6399"/>
    <w:rsid w:val="004F6482"/>
    <w:rsid w:val="004F64DA"/>
    <w:rsid w:val="004F650C"/>
    <w:rsid w:val="004F65E2"/>
    <w:rsid w:val="004F673A"/>
    <w:rsid w:val="004F686B"/>
    <w:rsid w:val="004F6907"/>
    <w:rsid w:val="004F6B3F"/>
    <w:rsid w:val="004F6C7F"/>
    <w:rsid w:val="004F6CD4"/>
    <w:rsid w:val="004F6D3F"/>
    <w:rsid w:val="004F6E5F"/>
    <w:rsid w:val="004F6F6F"/>
    <w:rsid w:val="004F6FF3"/>
    <w:rsid w:val="004F7060"/>
    <w:rsid w:val="004F716A"/>
    <w:rsid w:val="004F7224"/>
    <w:rsid w:val="004F722C"/>
    <w:rsid w:val="004F7336"/>
    <w:rsid w:val="004F736E"/>
    <w:rsid w:val="004F7390"/>
    <w:rsid w:val="004F742C"/>
    <w:rsid w:val="004F742E"/>
    <w:rsid w:val="004F744F"/>
    <w:rsid w:val="004F7455"/>
    <w:rsid w:val="004F78AA"/>
    <w:rsid w:val="004F7FE8"/>
    <w:rsid w:val="00500050"/>
    <w:rsid w:val="005000D1"/>
    <w:rsid w:val="0050014E"/>
    <w:rsid w:val="005002DE"/>
    <w:rsid w:val="005002EB"/>
    <w:rsid w:val="005003D2"/>
    <w:rsid w:val="005004F7"/>
    <w:rsid w:val="005006C3"/>
    <w:rsid w:val="00500825"/>
    <w:rsid w:val="0050085E"/>
    <w:rsid w:val="005008F2"/>
    <w:rsid w:val="00500B66"/>
    <w:rsid w:val="00500C17"/>
    <w:rsid w:val="00500E2C"/>
    <w:rsid w:val="0050149E"/>
    <w:rsid w:val="005016B8"/>
    <w:rsid w:val="005017DA"/>
    <w:rsid w:val="00501A2D"/>
    <w:rsid w:val="00501A72"/>
    <w:rsid w:val="00501ABF"/>
    <w:rsid w:val="00501B8F"/>
    <w:rsid w:val="00501BAB"/>
    <w:rsid w:val="00501C8A"/>
    <w:rsid w:val="00501C8D"/>
    <w:rsid w:val="00501C94"/>
    <w:rsid w:val="00501D72"/>
    <w:rsid w:val="00501E3F"/>
    <w:rsid w:val="00502658"/>
    <w:rsid w:val="0050270C"/>
    <w:rsid w:val="00502A95"/>
    <w:rsid w:val="00502BC1"/>
    <w:rsid w:val="00502EBF"/>
    <w:rsid w:val="00503182"/>
    <w:rsid w:val="00503744"/>
    <w:rsid w:val="00503B34"/>
    <w:rsid w:val="00503C01"/>
    <w:rsid w:val="00503C6C"/>
    <w:rsid w:val="00503F74"/>
    <w:rsid w:val="005041FC"/>
    <w:rsid w:val="005043A2"/>
    <w:rsid w:val="005043DF"/>
    <w:rsid w:val="00504677"/>
    <w:rsid w:val="005046F3"/>
    <w:rsid w:val="00504993"/>
    <w:rsid w:val="00504BDE"/>
    <w:rsid w:val="00504DBE"/>
    <w:rsid w:val="00504DD2"/>
    <w:rsid w:val="00504F08"/>
    <w:rsid w:val="0050503D"/>
    <w:rsid w:val="0050506C"/>
    <w:rsid w:val="00505087"/>
    <w:rsid w:val="005050AA"/>
    <w:rsid w:val="005050C7"/>
    <w:rsid w:val="005050F8"/>
    <w:rsid w:val="00505285"/>
    <w:rsid w:val="005052B2"/>
    <w:rsid w:val="005052E7"/>
    <w:rsid w:val="00505634"/>
    <w:rsid w:val="0050569D"/>
    <w:rsid w:val="00505782"/>
    <w:rsid w:val="005059F7"/>
    <w:rsid w:val="00505AAC"/>
    <w:rsid w:val="00505AB8"/>
    <w:rsid w:val="00505E46"/>
    <w:rsid w:val="005065CD"/>
    <w:rsid w:val="005068FE"/>
    <w:rsid w:val="00506905"/>
    <w:rsid w:val="0050697F"/>
    <w:rsid w:val="005069F7"/>
    <w:rsid w:val="00506AEE"/>
    <w:rsid w:val="00506C0D"/>
    <w:rsid w:val="00506CCD"/>
    <w:rsid w:val="00506D7B"/>
    <w:rsid w:val="00506DB9"/>
    <w:rsid w:val="00506DC4"/>
    <w:rsid w:val="00506EBE"/>
    <w:rsid w:val="00507056"/>
    <w:rsid w:val="00507102"/>
    <w:rsid w:val="00507450"/>
    <w:rsid w:val="00507497"/>
    <w:rsid w:val="00507542"/>
    <w:rsid w:val="0050766F"/>
    <w:rsid w:val="005077D9"/>
    <w:rsid w:val="00507822"/>
    <w:rsid w:val="00507A37"/>
    <w:rsid w:val="00507AA8"/>
    <w:rsid w:val="00507C69"/>
    <w:rsid w:val="00507CE4"/>
    <w:rsid w:val="00507D9E"/>
    <w:rsid w:val="00507E20"/>
    <w:rsid w:val="00507E87"/>
    <w:rsid w:val="00510216"/>
    <w:rsid w:val="0051027E"/>
    <w:rsid w:val="00510335"/>
    <w:rsid w:val="005103A5"/>
    <w:rsid w:val="0051050F"/>
    <w:rsid w:val="00510568"/>
    <w:rsid w:val="005105F3"/>
    <w:rsid w:val="0051061C"/>
    <w:rsid w:val="0051067E"/>
    <w:rsid w:val="0051067F"/>
    <w:rsid w:val="00510A3F"/>
    <w:rsid w:val="00510BF6"/>
    <w:rsid w:val="00510C4C"/>
    <w:rsid w:val="00510D6E"/>
    <w:rsid w:val="00510DCD"/>
    <w:rsid w:val="00510DDD"/>
    <w:rsid w:val="00510FAD"/>
    <w:rsid w:val="00511047"/>
    <w:rsid w:val="00511094"/>
    <w:rsid w:val="0051118E"/>
    <w:rsid w:val="0051133F"/>
    <w:rsid w:val="0051139A"/>
    <w:rsid w:val="005114E3"/>
    <w:rsid w:val="005115C3"/>
    <w:rsid w:val="005115C7"/>
    <w:rsid w:val="005115EF"/>
    <w:rsid w:val="005116B3"/>
    <w:rsid w:val="00511823"/>
    <w:rsid w:val="00511A0E"/>
    <w:rsid w:val="00511B91"/>
    <w:rsid w:val="00511C64"/>
    <w:rsid w:val="00511D1E"/>
    <w:rsid w:val="00511D8F"/>
    <w:rsid w:val="00511DB1"/>
    <w:rsid w:val="00511E02"/>
    <w:rsid w:val="00511F48"/>
    <w:rsid w:val="0051202F"/>
    <w:rsid w:val="005121E1"/>
    <w:rsid w:val="00512372"/>
    <w:rsid w:val="00512674"/>
    <w:rsid w:val="00512A9E"/>
    <w:rsid w:val="00512B76"/>
    <w:rsid w:val="00512DF3"/>
    <w:rsid w:val="00512F18"/>
    <w:rsid w:val="00513255"/>
    <w:rsid w:val="005139AC"/>
    <w:rsid w:val="00513B99"/>
    <w:rsid w:val="00513BB6"/>
    <w:rsid w:val="00513D6B"/>
    <w:rsid w:val="00513DA0"/>
    <w:rsid w:val="00513F3E"/>
    <w:rsid w:val="00513F9A"/>
    <w:rsid w:val="00514058"/>
    <w:rsid w:val="005141FA"/>
    <w:rsid w:val="00514255"/>
    <w:rsid w:val="00514464"/>
    <w:rsid w:val="0051476D"/>
    <w:rsid w:val="00514911"/>
    <w:rsid w:val="0051497C"/>
    <w:rsid w:val="00514C0A"/>
    <w:rsid w:val="00514C98"/>
    <w:rsid w:val="00514D5F"/>
    <w:rsid w:val="00514E0B"/>
    <w:rsid w:val="00514F5D"/>
    <w:rsid w:val="00514F85"/>
    <w:rsid w:val="00515549"/>
    <w:rsid w:val="00515725"/>
    <w:rsid w:val="005158E6"/>
    <w:rsid w:val="00515956"/>
    <w:rsid w:val="00515CFA"/>
    <w:rsid w:val="00515D55"/>
    <w:rsid w:val="00515D80"/>
    <w:rsid w:val="00515E34"/>
    <w:rsid w:val="00515E47"/>
    <w:rsid w:val="005160D7"/>
    <w:rsid w:val="005163B8"/>
    <w:rsid w:val="00516491"/>
    <w:rsid w:val="005166DA"/>
    <w:rsid w:val="0051670E"/>
    <w:rsid w:val="005167CD"/>
    <w:rsid w:val="0051680B"/>
    <w:rsid w:val="005168B3"/>
    <w:rsid w:val="00516AE0"/>
    <w:rsid w:val="00516AFB"/>
    <w:rsid w:val="00516B91"/>
    <w:rsid w:val="00516C1C"/>
    <w:rsid w:val="00516D13"/>
    <w:rsid w:val="00516D3B"/>
    <w:rsid w:val="00516FA5"/>
    <w:rsid w:val="0051714D"/>
    <w:rsid w:val="00517455"/>
    <w:rsid w:val="005174B8"/>
    <w:rsid w:val="00517528"/>
    <w:rsid w:val="00517621"/>
    <w:rsid w:val="00517699"/>
    <w:rsid w:val="005176B9"/>
    <w:rsid w:val="005176D3"/>
    <w:rsid w:val="005177DF"/>
    <w:rsid w:val="00517847"/>
    <w:rsid w:val="005179A5"/>
    <w:rsid w:val="005179B7"/>
    <w:rsid w:val="005179D1"/>
    <w:rsid w:val="00517E5D"/>
    <w:rsid w:val="00517FA3"/>
    <w:rsid w:val="00517FC8"/>
    <w:rsid w:val="00520168"/>
    <w:rsid w:val="005205D4"/>
    <w:rsid w:val="00520AA1"/>
    <w:rsid w:val="00520B38"/>
    <w:rsid w:val="00520BE8"/>
    <w:rsid w:val="00520CD6"/>
    <w:rsid w:val="00520CE1"/>
    <w:rsid w:val="00520D32"/>
    <w:rsid w:val="00520F42"/>
    <w:rsid w:val="00520FBB"/>
    <w:rsid w:val="00521524"/>
    <w:rsid w:val="0052159D"/>
    <w:rsid w:val="005218AB"/>
    <w:rsid w:val="00521991"/>
    <w:rsid w:val="00521C22"/>
    <w:rsid w:val="00521E27"/>
    <w:rsid w:val="00521EC1"/>
    <w:rsid w:val="0052203F"/>
    <w:rsid w:val="005220EC"/>
    <w:rsid w:val="005227CF"/>
    <w:rsid w:val="005229B0"/>
    <w:rsid w:val="005229E2"/>
    <w:rsid w:val="00522A5B"/>
    <w:rsid w:val="00522D39"/>
    <w:rsid w:val="00522D4A"/>
    <w:rsid w:val="00522DB5"/>
    <w:rsid w:val="00522E33"/>
    <w:rsid w:val="00522F6E"/>
    <w:rsid w:val="0052321C"/>
    <w:rsid w:val="0052339B"/>
    <w:rsid w:val="005234BB"/>
    <w:rsid w:val="00523506"/>
    <w:rsid w:val="0052354F"/>
    <w:rsid w:val="00523599"/>
    <w:rsid w:val="005235E8"/>
    <w:rsid w:val="005236B1"/>
    <w:rsid w:val="0052372A"/>
    <w:rsid w:val="00523925"/>
    <w:rsid w:val="00523C30"/>
    <w:rsid w:val="00523F32"/>
    <w:rsid w:val="00523F4D"/>
    <w:rsid w:val="00523FA0"/>
    <w:rsid w:val="0052427D"/>
    <w:rsid w:val="005246BF"/>
    <w:rsid w:val="005248FC"/>
    <w:rsid w:val="0052523E"/>
    <w:rsid w:val="00525269"/>
    <w:rsid w:val="0052569E"/>
    <w:rsid w:val="00525953"/>
    <w:rsid w:val="005259BC"/>
    <w:rsid w:val="00525A9F"/>
    <w:rsid w:val="00525AD5"/>
    <w:rsid w:val="00525B68"/>
    <w:rsid w:val="00525B9D"/>
    <w:rsid w:val="00525EB8"/>
    <w:rsid w:val="0052619E"/>
    <w:rsid w:val="00526323"/>
    <w:rsid w:val="00526544"/>
    <w:rsid w:val="0052679A"/>
    <w:rsid w:val="00526844"/>
    <w:rsid w:val="00526A63"/>
    <w:rsid w:val="00526CD3"/>
    <w:rsid w:val="00526D1A"/>
    <w:rsid w:val="00526D5F"/>
    <w:rsid w:val="00527055"/>
    <w:rsid w:val="005270D8"/>
    <w:rsid w:val="00527192"/>
    <w:rsid w:val="005273D4"/>
    <w:rsid w:val="005276E8"/>
    <w:rsid w:val="005278BD"/>
    <w:rsid w:val="005278EA"/>
    <w:rsid w:val="00527B65"/>
    <w:rsid w:val="00527E47"/>
    <w:rsid w:val="00527F5E"/>
    <w:rsid w:val="00527FCD"/>
    <w:rsid w:val="00530179"/>
    <w:rsid w:val="00530260"/>
    <w:rsid w:val="0053033D"/>
    <w:rsid w:val="00530591"/>
    <w:rsid w:val="00530B96"/>
    <w:rsid w:val="00530FD6"/>
    <w:rsid w:val="005313BD"/>
    <w:rsid w:val="005315F2"/>
    <w:rsid w:val="00531614"/>
    <w:rsid w:val="00531838"/>
    <w:rsid w:val="005318DC"/>
    <w:rsid w:val="00531B6A"/>
    <w:rsid w:val="00531DA1"/>
    <w:rsid w:val="00531FC8"/>
    <w:rsid w:val="00532045"/>
    <w:rsid w:val="005324A5"/>
    <w:rsid w:val="005325CD"/>
    <w:rsid w:val="005325CF"/>
    <w:rsid w:val="00532A2F"/>
    <w:rsid w:val="00532A3D"/>
    <w:rsid w:val="00532E2B"/>
    <w:rsid w:val="00532FC8"/>
    <w:rsid w:val="00533076"/>
    <w:rsid w:val="0053322C"/>
    <w:rsid w:val="0053322D"/>
    <w:rsid w:val="0053366A"/>
    <w:rsid w:val="00533676"/>
    <w:rsid w:val="00533784"/>
    <w:rsid w:val="005337DE"/>
    <w:rsid w:val="0053395C"/>
    <w:rsid w:val="00533A71"/>
    <w:rsid w:val="00533B87"/>
    <w:rsid w:val="00533BB2"/>
    <w:rsid w:val="00533C07"/>
    <w:rsid w:val="00533C93"/>
    <w:rsid w:val="00533D3C"/>
    <w:rsid w:val="00533DA7"/>
    <w:rsid w:val="00534065"/>
    <w:rsid w:val="005341D4"/>
    <w:rsid w:val="00534487"/>
    <w:rsid w:val="00534645"/>
    <w:rsid w:val="00534851"/>
    <w:rsid w:val="00534870"/>
    <w:rsid w:val="00534921"/>
    <w:rsid w:val="00534955"/>
    <w:rsid w:val="00534958"/>
    <w:rsid w:val="0053497F"/>
    <w:rsid w:val="00534C8D"/>
    <w:rsid w:val="00534DEE"/>
    <w:rsid w:val="005350FD"/>
    <w:rsid w:val="0053523E"/>
    <w:rsid w:val="00535400"/>
    <w:rsid w:val="005356C2"/>
    <w:rsid w:val="00535736"/>
    <w:rsid w:val="005357B9"/>
    <w:rsid w:val="00535821"/>
    <w:rsid w:val="00535983"/>
    <w:rsid w:val="005359FD"/>
    <w:rsid w:val="00535A35"/>
    <w:rsid w:val="00535C93"/>
    <w:rsid w:val="00535D07"/>
    <w:rsid w:val="00536296"/>
    <w:rsid w:val="00536398"/>
    <w:rsid w:val="005364B9"/>
    <w:rsid w:val="0053697C"/>
    <w:rsid w:val="00536C44"/>
    <w:rsid w:val="00536D18"/>
    <w:rsid w:val="00536D32"/>
    <w:rsid w:val="00536EBF"/>
    <w:rsid w:val="0053717F"/>
    <w:rsid w:val="005371FA"/>
    <w:rsid w:val="00537239"/>
    <w:rsid w:val="005372B0"/>
    <w:rsid w:val="005372CC"/>
    <w:rsid w:val="00537373"/>
    <w:rsid w:val="00537671"/>
    <w:rsid w:val="005376EB"/>
    <w:rsid w:val="00537883"/>
    <w:rsid w:val="005378AB"/>
    <w:rsid w:val="00537BAF"/>
    <w:rsid w:val="00537E7B"/>
    <w:rsid w:val="00537F0F"/>
    <w:rsid w:val="00540021"/>
    <w:rsid w:val="0054003C"/>
    <w:rsid w:val="0054011F"/>
    <w:rsid w:val="00540375"/>
    <w:rsid w:val="00540413"/>
    <w:rsid w:val="005405A7"/>
    <w:rsid w:val="005405C0"/>
    <w:rsid w:val="005408CA"/>
    <w:rsid w:val="00540964"/>
    <w:rsid w:val="00540AC4"/>
    <w:rsid w:val="00540AD5"/>
    <w:rsid w:val="00540BDE"/>
    <w:rsid w:val="005413FF"/>
    <w:rsid w:val="00541C7B"/>
    <w:rsid w:val="00541E22"/>
    <w:rsid w:val="00542098"/>
    <w:rsid w:val="005420F5"/>
    <w:rsid w:val="005422CA"/>
    <w:rsid w:val="0054240C"/>
    <w:rsid w:val="0054267C"/>
    <w:rsid w:val="005426E7"/>
    <w:rsid w:val="00542805"/>
    <w:rsid w:val="005428CC"/>
    <w:rsid w:val="005428EB"/>
    <w:rsid w:val="0054299F"/>
    <w:rsid w:val="005429A0"/>
    <w:rsid w:val="005429E4"/>
    <w:rsid w:val="00542D76"/>
    <w:rsid w:val="00542E46"/>
    <w:rsid w:val="0054319A"/>
    <w:rsid w:val="00543741"/>
    <w:rsid w:val="00543A70"/>
    <w:rsid w:val="00543AB0"/>
    <w:rsid w:val="00543EBA"/>
    <w:rsid w:val="00543F11"/>
    <w:rsid w:val="00543F48"/>
    <w:rsid w:val="00543F8F"/>
    <w:rsid w:val="005442DC"/>
    <w:rsid w:val="00544683"/>
    <w:rsid w:val="0054495E"/>
    <w:rsid w:val="00544A89"/>
    <w:rsid w:val="00544C1A"/>
    <w:rsid w:val="00544C32"/>
    <w:rsid w:val="00544D06"/>
    <w:rsid w:val="00544D5E"/>
    <w:rsid w:val="00544E9F"/>
    <w:rsid w:val="00544EEE"/>
    <w:rsid w:val="00544F86"/>
    <w:rsid w:val="00544FA2"/>
    <w:rsid w:val="0054508A"/>
    <w:rsid w:val="00545450"/>
    <w:rsid w:val="0054556D"/>
    <w:rsid w:val="0054574C"/>
    <w:rsid w:val="00545928"/>
    <w:rsid w:val="0054593A"/>
    <w:rsid w:val="00545A18"/>
    <w:rsid w:val="00545B4F"/>
    <w:rsid w:val="00545E0F"/>
    <w:rsid w:val="00545E2C"/>
    <w:rsid w:val="00545E78"/>
    <w:rsid w:val="00545F40"/>
    <w:rsid w:val="00546013"/>
    <w:rsid w:val="005461C7"/>
    <w:rsid w:val="0054636F"/>
    <w:rsid w:val="00546499"/>
    <w:rsid w:val="005466D3"/>
    <w:rsid w:val="005468AE"/>
    <w:rsid w:val="00546C5B"/>
    <w:rsid w:val="00546CE0"/>
    <w:rsid w:val="00546DB6"/>
    <w:rsid w:val="00546F97"/>
    <w:rsid w:val="0054732A"/>
    <w:rsid w:val="0054741D"/>
    <w:rsid w:val="0054772A"/>
    <w:rsid w:val="00547774"/>
    <w:rsid w:val="00547960"/>
    <w:rsid w:val="005479A3"/>
    <w:rsid w:val="005479D4"/>
    <w:rsid w:val="00547A85"/>
    <w:rsid w:val="00547B44"/>
    <w:rsid w:val="00547C19"/>
    <w:rsid w:val="00547CC3"/>
    <w:rsid w:val="00547D0A"/>
    <w:rsid w:val="00547D35"/>
    <w:rsid w:val="00547EC0"/>
    <w:rsid w:val="00547FEC"/>
    <w:rsid w:val="00550022"/>
    <w:rsid w:val="0055011D"/>
    <w:rsid w:val="00550366"/>
    <w:rsid w:val="005503C6"/>
    <w:rsid w:val="00550457"/>
    <w:rsid w:val="0055051C"/>
    <w:rsid w:val="005506CF"/>
    <w:rsid w:val="005507B0"/>
    <w:rsid w:val="00550826"/>
    <w:rsid w:val="00550AC6"/>
    <w:rsid w:val="00550B59"/>
    <w:rsid w:val="00550FA9"/>
    <w:rsid w:val="00551037"/>
    <w:rsid w:val="005510A2"/>
    <w:rsid w:val="00551168"/>
    <w:rsid w:val="005511AD"/>
    <w:rsid w:val="005514C8"/>
    <w:rsid w:val="005516E8"/>
    <w:rsid w:val="00551714"/>
    <w:rsid w:val="005518C7"/>
    <w:rsid w:val="00551AB8"/>
    <w:rsid w:val="00551B89"/>
    <w:rsid w:val="00551D13"/>
    <w:rsid w:val="00551D23"/>
    <w:rsid w:val="00551D83"/>
    <w:rsid w:val="00551F61"/>
    <w:rsid w:val="005523C5"/>
    <w:rsid w:val="005524CF"/>
    <w:rsid w:val="005525B2"/>
    <w:rsid w:val="005526E9"/>
    <w:rsid w:val="0055283F"/>
    <w:rsid w:val="005529B9"/>
    <w:rsid w:val="00552B7A"/>
    <w:rsid w:val="00552D76"/>
    <w:rsid w:val="00552EF4"/>
    <w:rsid w:val="00552FB7"/>
    <w:rsid w:val="0055303E"/>
    <w:rsid w:val="0055305F"/>
    <w:rsid w:val="0055313F"/>
    <w:rsid w:val="005532C9"/>
    <w:rsid w:val="00553D40"/>
    <w:rsid w:val="00553FB3"/>
    <w:rsid w:val="00554153"/>
    <w:rsid w:val="0055425B"/>
    <w:rsid w:val="0055472C"/>
    <w:rsid w:val="005547AF"/>
    <w:rsid w:val="00554855"/>
    <w:rsid w:val="00554A89"/>
    <w:rsid w:val="00554DE0"/>
    <w:rsid w:val="0055506D"/>
    <w:rsid w:val="00555178"/>
    <w:rsid w:val="00555397"/>
    <w:rsid w:val="005554E1"/>
    <w:rsid w:val="00555550"/>
    <w:rsid w:val="00555791"/>
    <w:rsid w:val="0055587F"/>
    <w:rsid w:val="00555CDA"/>
    <w:rsid w:val="00555FB1"/>
    <w:rsid w:val="00556091"/>
    <w:rsid w:val="0055624A"/>
    <w:rsid w:val="005563C1"/>
    <w:rsid w:val="00556401"/>
    <w:rsid w:val="005564B8"/>
    <w:rsid w:val="005565BD"/>
    <w:rsid w:val="00556DA0"/>
    <w:rsid w:val="00557091"/>
    <w:rsid w:val="0055714E"/>
    <w:rsid w:val="00557202"/>
    <w:rsid w:val="00557207"/>
    <w:rsid w:val="00557232"/>
    <w:rsid w:val="0055759A"/>
    <w:rsid w:val="005575FA"/>
    <w:rsid w:val="0055766E"/>
    <w:rsid w:val="0055791C"/>
    <w:rsid w:val="005579B7"/>
    <w:rsid w:val="00557A6C"/>
    <w:rsid w:val="00557AD7"/>
    <w:rsid w:val="00557DBE"/>
    <w:rsid w:val="00557E6E"/>
    <w:rsid w:val="00557ECC"/>
    <w:rsid w:val="00557EED"/>
    <w:rsid w:val="00557F95"/>
    <w:rsid w:val="00560011"/>
    <w:rsid w:val="005600E2"/>
    <w:rsid w:val="00560418"/>
    <w:rsid w:val="00560433"/>
    <w:rsid w:val="00560639"/>
    <w:rsid w:val="00560843"/>
    <w:rsid w:val="005608D4"/>
    <w:rsid w:val="005608DB"/>
    <w:rsid w:val="00560D46"/>
    <w:rsid w:val="00560D71"/>
    <w:rsid w:val="00560FCE"/>
    <w:rsid w:val="0056113B"/>
    <w:rsid w:val="0056123B"/>
    <w:rsid w:val="005617D8"/>
    <w:rsid w:val="00561853"/>
    <w:rsid w:val="0056189C"/>
    <w:rsid w:val="00561BE5"/>
    <w:rsid w:val="00561BFF"/>
    <w:rsid w:val="00561C42"/>
    <w:rsid w:val="00561C88"/>
    <w:rsid w:val="00561F47"/>
    <w:rsid w:val="0056200C"/>
    <w:rsid w:val="00562082"/>
    <w:rsid w:val="005621BA"/>
    <w:rsid w:val="00562585"/>
    <w:rsid w:val="00562BAD"/>
    <w:rsid w:val="00562DC6"/>
    <w:rsid w:val="00562E0B"/>
    <w:rsid w:val="00562F61"/>
    <w:rsid w:val="00562FEC"/>
    <w:rsid w:val="005630B8"/>
    <w:rsid w:val="005631AF"/>
    <w:rsid w:val="00563296"/>
    <w:rsid w:val="005632B4"/>
    <w:rsid w:val="00563389"/>
    <w:rsid w:val="005634BF"/>
    <w:rsid w:val="00563584"/>
    <w:rsid w:val="00563612"/>
    <w:rsid w:val="005637C9"/>
    <w:rsid w:val="005637ED"/>
    <w:rsid w:val="00563962"/>
    <w:rsid w:val="00563A6C"/>
    <w:rsid w:val="00563CAA"/>
    <w:rsid w:val="00563CDA"/>
    <w:rsid w:val="00563D87"/>
    <w:rsid w:val="00563DB7"/>
    <w:rsid w:val="00563E15"/>
    <w:rsid w:val="00563E7D"/>
    <w:rsid w:val="00563EF6"/>
    <w:rsid w:val="00563F7F"/>
    <w:rsid w:val="0056422B"/>
    <w:rsid w:val="005643C9"/>
    <w:rsid w:val="00564769"/>
    <w:rsid w:val="005647D0"/>
    <w:rsid w:val="005648C4"/>
    <w:rsid w:val="00564EA9"/>
    <w:rsid w:val="00564FBF"/>
    <w:rsid w:val="005652B3"/>
    <w:rsid w:val="005652C7"/>
    <w:rsid w:val="005652E2"/>
    <w:rsid w:val="00565796"/>
    <w:rsid w:val="005658C2"/>
    <w:rsid w:val="005658F9"/>
    <w:rsid w:val="00565979"/>
    <w:rsid w:val="00565A5C"/>
    <w:rsid w:val="00565BED"/>
    <w:rsid w:val="00565F97"/>
    <w:rsid w:val="00566001"/>
    <w:rsid w:val="00566136"/>
    <w:rsid w:val="0056637A"/>
    <w:rsid w:val="005665C0"/>
    <w:rsid w:val="00566816"/>
    <w:rsid w:val="00566B2B"/>
    <w:rsid w:val="00566BF0"/>
    <w:rsid w:val="00566C7F"/>
    <w:rsid w:val="00566CB0"/>
    <w:rsid w:val="00566CE1"/>
    <w:rsid w:val="00566D94"/>
    <w:rsid w:val="00566E70"/>
    <w:rsid w:val="00566E9B"/>
    <w:rsid w:val="005670AC"/>
    <w:rsid w:val="005671CD"/>
    <w:rsid w:val="0056720D"/>
    <w:rsid w:val="00567218"/>
    <w:rsid w:val="00567297"/>
    <w:rsid w:val="0056739E"/>
    <w:rsid w:val="005673F4"/>
    <w:rsid w:val="0056743A"/>
    <w:rsid w:val="0056791C"/>
    <w:rsid w:val="00567F74"/>
    <w:rsid w:val="00567FE8"/>
    <w:rsid w:val="00570170"/>
    <w:rsid w:val="005702DD"/>
    <w:rsid w:val="005704AB"/>
    <w:rsid w:val="00570566"/>
    <w:rsid w:val="00570747"/>
    <w:rsid w:val="005708A7"/>
    <w:rsid w:val="00570A62"/>
    <w:rsid w:val="00570C01"/>
    <w:rsid w:val="00570DF1"/>
    <w:rsid w:val="00570E49"/>
    <w:rsid w:val="00570FE5"/>
    <w:rsid w:val="005712C9"/>
    <w:rsid w:val="00571456"/>
    <w:rsid w:val="00571575"/>
    <w:rsid w:val="00571587"/>
    <w:rsid w:val="00571A96"/>
    <w:rsid w:val="00571C37"/>
    <w:rsid w:val="00571DD4"/>
    <w:rsid w:val="00572024"/>
    <w:rsid w:val="005722F6"/>
    <w:rsid w:val="005729AE"/>
    <w:rsid w:val="00572B34"/>
    <w:rsid w:val="00572B74"/>
    <w:rsid w:val="00572F4B"/>
    <w:rsid w:val="00572F65"/>
    <w:rsid w:val="00573262"/>
    <w:rsid w:val="00573321"/>
    <w:rsid w:val="0057343A"/>
    <w:rsid w:val="00573719"/>
    <w:rsid w:val="00573797"/>
    <w:rsid w:val="00573798"/>
    <w:rsid w:val="00573B0B"/>
    <w:rsid w:val="00573B74"/>
    <w:rsid w:val="00573BA1"/>
    <w:rsid w:val="00573C1B"/>
    <w:rsid w:val="00573E83"/>
    <w:rsid w:val="00573E96"/>
    <w:rsid w:val="00573EA0"/>
    <w:rsid w:val="00573F6B"/>
    <w:rsid w:val="00573F92"/>
    <w:rsid w:val="00574010"/>
    <w:rsid w:val="00574129"/>
    <w:rsid w:val="00574397"/>
    <w:rsid w:val="005745FF"/>
    <w:rsid w:val="005747E0"/>
    <w:rsid w:val="0057498A"/>
    <w:rsid w:val="005749BF"/>
    <w:rsid w:val="00574B9F"/>
    <w:rsid w:val="00574BD1"/>
    <w:rsid w:val="00574F9E"/>
    <w:rsid w:val="00574FEF"/>
    <w:rsid w:val="00575296"/>
    <w:rsid w:val="005753E0"/>
    <w:rsid w:val="00575614"/>
    <w:rsid w:val="0057563E"/>
    <w:rsid w:val="005757B7"/>
    <w:rsid w:val="005757C1"/>
    <w:rsid w:val="00575975"/>
    <w:rsid w:val="0057597D"/>
    <w:rsid w:val="00575BA5"/>
    <w:rsid w:val="00575BE8"/>
    <w:rsid w:val="00575F72"/>
    <w:rsid w:val="00576051"/>
    <w:rsid w:val="005760F6"/>
    <w:rsid w:val="00576115"/>
    <w:rsid w:val="0057635F"/>
    <w:rsid w:val="0057678B"/>
    <w:rsid w:val="005767F7"/>
    <w:rsid w:val="00576887"/>
    <w:rsid w:val="005768F7"/>
    <w:rsid w:val="00576975"/>
    <w:rsid w:val="00576A14"/>
    <w:rsid w:val="00576AA3"/>
    <w:rsid w:val="00576B42"/>
    <w:rsid w:val="00576D1A"/>
    <w:rsid w:val="00576F17"/>
    <w:rsid w:val="00577105"/>
    <w:rsid w:val="00577353"/>
    <w:rsid w:val="00577936"/>
    <w:rsid w:val="00577B0B"/>
    <w:rsid w:val="00577C84"/>
    <w:rsid w:val="00577D23"/>
    <w:rsid w:val="00577D44"/>
    <w:rsid w:val="00577DF2"/>
    <w:rsid w:val="00577F58"/>
    <w:rsid w:val="00577FBB"/>
    <w:rsid w:val="0058043F"/>
    <w:rsid w:val="005804B4"/>
    <w:rsid w:val="005805FF"/>
    <w:rsid w:val="0058094C"/>
    <w:rsid w:val="005809DE"/>
    <w:rsid w:val="00580A9C"/>
    <w:rsid w:val="00580C84"/>
    <w:rsid w:val="00580CC8"/>
    <w:rsid w:val="00580E69"/>
    <w:rsid w:val="00580F7C"/>
    <w:rsid w:val="0058147B"/>
    <w:rsid w:val="005814CB"/>
    <w:rsid w:val="005815ED"/>
    <w:rsid w:val="0058166B"/>
    <w:rsid w:val="005816DB"/>
    <w:rsid w:val="005818A2"/>
    <w:rsid w:val="005819FA"/>
    <w:rsid w:val="00581AA6"/>
    <w:rsid w:val="00581C2D"/>
    <w:rsid w:val="00581D43"/>
    <w:rsid w:val="00581DD8"/>
    <w:rsid w:val="00581E17"/>
    <w:rsid w:val="00582022"/>
    <w:rsid w:val="00582090"/>
    <w:rsid w:val="005821C2"/>
    <w:rsid w:val="005824D7"/>
    <w:rsid w:val="005826A8"/>
    <w:rsid w:val="00582733"/>
    <w:rsid w:val="00582834"/>
    <w:rsid w:val="005828F3"/>
    <w:rsid w:val="00582EF7"/>
    <w:rsid w:val="00582FCD"/>
    <w:rsid w:val="005830C0"/>
    <w:rsid w:val="005831CC"/>
    <w:rsid w:val="00583218"/>
    <w:rsid w:val="005832A2"/>
    <w:rsid w:val="005832BD"/>
    <w:rsid w:val="00583374"/>
    <w:rsid w:val="005834E9"/>
    <w:rsid w:val="0058370D"/>
    <w:rsid w:val="00583B1B"/>
    <w:rsid w:val="00583CCE"/>
    <w:rsid w:val="00583DED"/>
    <w:rsid w:val="00583E4C"/>
    <w:rsid w:val="00583F82"/>
    <w:rsid w:val="00583F8D"/>
    <w:rsid w:val="00584042"/>
    <w:rsid w:val="00584043"/>
    <w:rsid w:val="005841ED"/>
    <w:rsid w:val="005842D1"/>
    <w:rsid w:val="0058456D"/>
    <w:rsid w:val="00584B29"/>
    <w:rsid w:val="00584BB6"/>
    <w:rsid w:val="00584BB8"/>
    <w:rsid w:val="00584BDB"/>
    <w:rsid w:val="00584CC9"/>
    <w:rsid w:val="00584FE3"/>
    <w:rsid w:val="005851E2"/>
    <w:rsid w:val="00585310"/>
    <w:rsid w:val="00585930"/>
    <w:rsid w:val="005859F4"/>
    <w:rsid w:val="00585DB8"/>
    <w:rsid w:val="0058628E"/>
    <w:rsid w:val="005862F1"/>
    <w:rsid w:val="0058656A"/>
    <w:rsid w:val="0058665D"/>
    <w:rsid w:val="005867A9"/>
    <w:rsid w:val="00586ACB"/>
    <w:rsid w:val="00586CE3"/>
    <w:rsid w:val="00586E9C"/>
    <w:rsid w:val="00586EE8"/>
    <w:rsid w:val="005870CC"/>
    <w:rsid w:val="00587119"/>
    <w:rsid w:val="00587220"/>
    <w:rsid w:val="0058725E"/>
    <w:rsid w:val="00587A30"/>
    <w:rsid w:val="00587AFD"/>
    <w:rsid w:val="00587D0E"/>
    <w:rsid w:val="00587D18"/>
    <w:rsid w:val="00590037"/>
    <w:rsid w:val="00590066"/>
    <w:rsid w:val="005900D3"/>
    <w:rsid w:val="00590345"/>
    <w:rsid w:val="0059042F"/>
    <w:rsid w:val="005909B2"/>
    <w:rsid w:val="005909D6"/>
    <w:rsid w:val="00590D13"/>
    <w:rsid w:val="00590F11"/>
    <w:rsid w:val="00590F3B"/>
    <w:rsid w:val="00591157"/>
    <w:rsid w:val="005913D4"/>
    <w:rsid w:val="00591818"/>
    <w:rsid w:val="00591883"/>
    <w:rsid w:val="005918E6"/>
    <w:rsid w:val="005918F1"/>
    <w:rsid w:val="00591924"/>
    <w:rsid w:val="00591B74"/>
    <w:rsid w:val="00591C2C"/>
    <w:rsid w:val="00591CCE"/>
    <w:rsid w:val="00591D91"/>
    <w:rsid w:val="00591EBC"/>
    <w:rsid w:val="00591F53"/>
    <w:rsid w:val="00592179"/>
    <w:rsid w:val="005921D8"/>
    <w:rsid w:val="00592330"/>
    <w:rsid w:val="005923AE"/>
    <w:rsid w:val="005923D7"/>
    <w:rsid w:val="00592430"/>
    <w:rsid w:val="00592806"/>
    <w:rsid w:val="005928C5"/>
    <w:rsid w:val="005929BB"/>
    <w:rsid w:val="00592A24"/>
    <w:rsid w:val="00592AB9"/>
    <w:rsid w:val="00592B86"/>
    <w:rsid w:val="00592B9B"/>
    <w:rsid w:val="00592BAA"/>
    <w:rsid w:val="00592D50"/>
    <w:rsid w:val="00592D7D"/>
    <w:rsid w:val="00592DB2"/>
    <w:rsid w:val="00592ED4"/>
    <w:rsid w:val="00592EE6"/>
    <w:rsid w:val="00593029"/>
    <w:rsid w:val="0059314A"/>
    <w:rsid w:val="00593170"/>
    <w:rsid w:val="005931AA"/>
    <w:rsid w:val="00593306"/>
    <w:rsid w:val="00593332"/>
    <w:rsid w:val="005933ED"/>
    <w:rsid w:val="005934A2"/>
    <w:rsid w:val="005934B9"/>
    <w:rsid w:val="00593ED9"/>
    <w:rsid w:val="00593F67"/>
    <w:rsid w:val="005942F0"/>
    <w:rsid w:val="005943AB"/>
    <w:rsid w:val="00594511"/>
    <w:rsid w:val="005946AB"/>
    <w:rsid w:val="00594CAB"/>
    <w:rsid w:val="00594DA1"/>
    <w:rsid w:val="00594ED2"/>
    <w:rsid w:val="00594EE4"/>
    <w:rsid w:val="00594F41"/>
    <w:rsid w:val="00594FA6"/>
    <w:rsid w:val="005951C6"/>
    <w:rsid w:val="00595205"/>
    <w:rsid w:val="00595790"/>
    <w:rsid w:val="005957C7"/>
    <w:rsid w:val="00595821"/>
    <w:rsid w:val="00595826"/>
    <w:rsid w:val="00595925"/>
    <w:rsid w:val="00595964"/>
    <w:rsid w:val="0059596C"/>
    <w:rsid w:val="00595C04"/>
    <w:rsid w:val="00595C99"/>
    <w:rsid w:val="00595EDD"/>
    <w:rsid w:val="005960AD"/>
    <w:rsid w:val="0059618A"/>
    <w:rsid w:val="005962C7"/>
    <w:rsid w:val="00596B7E"/>
    <w:rsid w:val="00596B97"/>
    <w:rsid w:val="00596C7B"/>
    <w:rsid w:val="00596CAB"/>
    <w:rsid w:val="00597019"/>
    <w:rsid w:val="0059722F"/>
    <w:rsid w:val="005976F0"/>
    <w:rsid w:val="005978A6"/>
    <w:rsid w:val="005978FF"/>
    <w:rsid w:val="0059796B"/>
    <w:rsid w:val="0059796E"/>
    <w:rsid w:val="0059796F"/>
    <w:rsid w:val="00597A15"/>
    <w:rsid w:val="00597B6D"/>
    <w:rsid w:val="00597CE8"/>
    <w:rsid w:val="00597D42"/>
    <w:rsid w:val="005A0131"/>
    <w:rsid w:val="005A04B4"/>
    <w:rsid w:val="005A08D1"/>
    <w:rsid w:val="005A09D9"/>
    <w:rsid w:val="005A0A7E"/>
    <w:rsid w:val="005A0AC2"/>
    <w:rsid w:val="005A0ACB"/>
    <w:rsid w:val="005A0E6A"/>
    <w:rsid w:val="005A0EDC"/>
    <w:rsid w:val="005A0EEA"/>
    <w:rsid w:val="005A0FDD"/>
    <w:rsid w:val="005A115C"/>
    <w:rsid w:val="005A118C"/>
    <w:rsid w:val="005A12C2"/>
    <w:rsid w:val="005A1304"/>
    <w:rsid w:val="005A1314"/>
    <w:rsid w:val="005A138E"/>
    <w:rsid w:val="005A13BC"/>
    <w:rsid w:val="005A14F2"/>
    <w:rsid w:val="005A1584"/>
    <w:rsid w:val="005A15F3"/>
    <w:rsid w:val="005A179F"/>
    <w:rsid w:val="005A17F8"/>
    <w:rsid w:val="005A18C4"/>
    <w:rsid w:val="005A1AAE"/>
    <w:rsid w:val="005A1BAE"/>
    <w:rsid w:val="005A1C4E"/>
    <w:rsid w:val="005A1DE9"/>
    <w:rsid w:val="005A1F13"/>
    <w:rsid w:val="005A1F60"/>
    <w:rsid w:val="005A1FA7"/>
    <w:rsid w:val="005A21BE"/>
    <w:rsid w:val="005A244D"/>
    <w:rsid w:val="005A2487"/>
    <w:rsid w:val="005A25C0"/>
    <w:rsid w:val="005A2B7C"/>
    <w:rsid w:val="005A2BF8"/>
    <w:rsid w:val="005A2C98"/>
    <w:rsid w:val="005A2D57"/>
    <w:rsid w:val="005A2EA7"/>
    <w:rsid w:val="005A2EDC"/>
    <w:rsid w:val="005A2FC0"/>
    <w:rsid w:val="005A3011"/>
    <w:rsid w:val="005A3196"/>
    <w:rsid w:val="005A3300"/>
    <w:rsid w:val="005A3474"/>
    <w:rsid w:val="005A3535"/>
    <w:rsid w:val="005A3556"/>
    <w:rsid w:val="005A3A60"/>
    <w:rsid w:val="005A3BB9"/>
    <w:rsid w:val="005A40DE"/>
    <w:rsid w:val="005A4155"/>
    <w:rsid w:val="005A4276"/>
    <w:rsid w:val="005A4323"/>
    <w:rsid w:val="005A450D"/>
    <w:rsid w:val="005A4665"/>
    <w:rsid w:val="005A4667"/>
    <w:rsid w:val="005A4803"/>
    <w:rsid w:val="005A4892"/>
    <w:rsid w:val="005A49DB"/>
    <w:rsid w:val="005A4FA6"/>
    <w:rsid w:val="005A554A"/>
    <w:rsid w:val="005A5670"/>
    <w:rsid w:val="005A576B"/>
    <w:rsid w:val="005A5847"/>
    <w:rsid w:val="005A5DE0"/>
    <w:rsid w:val="005A5F74"/>
    <w:rsid w:val="005A6068"/>
    <w:rsid w:val="005A6132"/>
    <w:rsid w:val="005A624E"/>
    <w:rsid w:val="005A62B7"/>
    <w:rsid w:val="005A632E"/>
    <w:rsid w:val="005A6463"/>
    <w:rsid w:val="005A6491"/>
    <w:rsid w:val="005A6609"/>
    <w:rsid w:val="005A6638"/>
    <w:rsid w:val="005A66C2"/>
    <w:rsid w:val="005A6A3D"/>
    <w:rsid w:val="005A6B42"/>
    <w:rsid w:val="005A6B4D"/>
    <w:rsid w:val="005A6EFC"/>
    <w:rsid w:val="005A6F7D"/>
    <w:rsid w:val="005A6FE9"/>
    <w:rsid w:val="005A707E"/>
    <w:rsid w:val="005A7090"/>
    <w:rsid w:val="005A719B"/>
    <w:rsid w:val="005A7299"/>
    <w:rsid w:val="005A72A1"/>
    <w:rsid w:val="005A759B"/>
    <w:rsid w:val="005A7660"/>
    <w:rsid w:val="005A76A0"/>
    <w:rsid w:val="005A7B58"/>
    <w:rsid w:val="005B019A"/>
    <w:rsid w:val="005B02EC"/>
    <w:rsid w:val="005B0451"/>
    <w:rsid w:val="005B04D8"/>
    <w:rsid w:val="005B0768"/>
    <w:rsid w:val="005B0815"/>
    <w:rsid w:val="005B0982"/>
    <w:rsid w:val="005B0A7B"/>
    <w:rsid w:val="005B0EB6"/>
    <w:rsid w:val="005B0F7F"/>
    <w:rsid w:val="005B1098"/>
    <w:rsid w:val="005B10A8"/>
    <w:rsid w:val="005B1100"/>
    <w:rsid w:val="005B1375"/>
    <w:rsid w:val="005B13D3"/>
    <w:rsid w:val="005B14AD"/>
    <w:rsid w:val="005B14F2"/>
    <w:rsid w:val="005B1597"/>
    <w:rsid w:val="005B1C72"/>
    <w:rsid w:val="005B1D2B"/>
    <w:rsid w:val="005B1F2E"/>
    <w:rsid w:val="005B2046"/>
    <w:rsid w:val="005B20E5"/>
    <w:rsid w:val="005B2424"/>
    <w:rsid w:val="005B252C"/>
    <w:rsid w:val="005B25EE"/>
    <w:rsid w:val="005B261F"/>
    <w:rsid w:val="005B27D5"/>
    <w:rsid w:val="005B2943"/>
    <w:rsid w:val="005B2AFE"/>
    <w:rsid w:val="005B2B9C"/>
    <w:rsid w:val="005B2CCC"/>
    <w:rsid w:val="005B2D09"/>
    <w:rsid w:val="005B2DB9"/>
    <w:rsid w:val="005B2DC8"/>
    <w:rsid w:val="005B2E5A"/>
    <w:rsid w:val="005B2EC2"/>
    <w:rsid w:val="005B2FC9"/>
    <w:rsid w:val="005B2FDF"/>
    <w:rsid w:val="005B3123"/>
    <w:rsid w:val="005B332F"/>
    <w:rsid w:val="005B35A7"/>
    <w:rsid w:val="005B380B"/>
    <w:rsid w:val="005B393D"/>
    <w:rsid w:val="005B3D8E"/>
    <w:rsid w:val="005B3EA6"/>
    <w:rsid w:val="005B3FE6"/>
    <w:rsid w:val="005B4079"/>
    <w:rsid w:val="005B4238"/>
    <w:rsid w:val="005B47DC"/>
    <w:rsid w:val="005B4955"/>
    <w:rsid w:val="005B4B0E"/>
    <w:rsid w:val="005B4F75"/>
    <w:rsid w:val="005B50C1"/>
    <w:rsid w:val="005B54E2"/>
    <w:rsid w:val="005B55C7"/>
    <w:rsid w:val="005B590E"/>
    <w:rsid w:val="005B5AFD"/>
    <w:rsid w:val="005B5B78"/>
    <w:rsid w:val="005B5BDA"/>
    <w:rsid w:val="005B5D0D"/>
    <w:rsid w:val="005B602E"/>
    <w:rsid w:val="005B6163"/>
    <w:rsid w:val="005B65CE"/>
    <w:rsid w:val="005B66B7"/>
    <w:rsid w:val="005B6866"/>
    <w:rsid w:val="005B6F44"/>
    <w:rsid w:val="005B7011"/>
    <w:rsid w:val="005B75E5"/>
    <w:rsid w:val="005B764F"/>
    <w:rsid w:val="005B7A3B"/>
    <w:rsid w:val="005B7ABA"/>
    <w:rsid w:val="005B7B23"/>
    <w:rsid w:val="005B7E18"/>
    <w:rsid w:val="005B7ED6"/>
    <w:rsid w:val="005B7FC4"/>
    <w:rsid w:val="005C03F1"/>
    <w:rsid w:val="005C048D"/>
    <w:rsid w:val="005C056C"/>
    <w:rsid w:val="005C0699"/>
    <w:rsid w:val="005C0C12"/>
    <w:rsid w:val="005C0D0D"/>
    <w:rsid w:val="005C0D87"/>
    <w:rsid w:val="005C0F36"/>
    <w:rsid w:val="005C10A7"/>
    <w:rsid w:val="005C133F"/>
    <w:rsid w:val="005C15FE"/>
    <w:rsid w:val="005C1B77"/>
    <w:rsid w:val="005C1B83"/>
    <w:rsid w:val="005C1DB8"/>
    <w:rsid w:val="005C1E1D"/>
    <w:rsid w:val="005C2443"/>
    <w:rsid w:val="005C2817"/>
    <w:rsid w:val="005C28F0"/>
    <w:rsid w:val="005C2B54"/>
    <w:rsid w:val="005C3309"/>
    <w:rsid w:val="005C332F"/>
    <w:rsid w:val="005C337F"/>
    <w:rsid w:val="005C342B"/>
    <w:rsid w:val="005C35BE"/>
    <w:rsid w:val="005C3682"/>
    <w:rsid w:val="005C36D8"/>
    <w:rsid w:val="005C36FB"/>
    <w:rsid w:val="005C3740"/>
    <w:rsid w:val="005C3759"/>
    <w:rsid w:val="005C392A"/>
    <w:rsid w:val="005C399B"/>
    <w:rsid w:val="005C3CCA"/>
    <w:rsid w:val="005C3D47"/>
    <w:rsid w:val="005C3F33"/>
    <w:rsid w:val="005C3F41"/>
    <w:rsid w:val="005C3F7E"/>
    <w:rsid w:val="005C437A"/>
    <w:rsid w:val="005C447A"/>
    <w:rsid w:val="005C4610"/>
    <w:rsid w:val="005C46EF"/>
    <w:rsid w:val="005C4764"/>
    <w:rsid w:val="005C480A"/>
    <w:rsid w:val="005C4CE0"/>
    <w:rsid w:val="005C4FA8"/>
    <w:rsid w:val="005C50BE"/>
    <w:rsid w:val="005C5127"/>
    <w:rsid w:val="005C5201"/>
    <w:rsid w:val="005C5307"/>
    <w:rsid w:val="005C54BB"/>
    <w:rsid w:val="005C5572"/>
    <w:rsid w:val="005C55B4"/>
    <w:rsid w:val="005C5713"/>
    <w:rsid w:val="005C587B"/>
    <w:rsid w:val="005C5A9B"/>
    <w:rsid w:val="005C5D69"/>
    <w:rsid w:val="005C5DA2"/>
    <w:rsid w:val="005C5F20"/>
    <w:rsid w:val="005C5FBC"/>
    <w:rsid w:val="005C62D7"/>
    <w:rsid w:val="005C6302"/>
    <w:rsid w:val="005C634D"/>
    <w:rsid w:val="005C63A7"/>
    <w:rsid w:val="005C664F"/>
    <w:rsid w:val="005C666C"/>
    <w:rsid w:val="005C6874"/>
    <w:rsid w:val="005C6960"/>
    <w:rsid w:val="005C6997"/>
    <w:rsid w:val="005C7092"/>
    <w:rsid w:val="005C72D9"/>
    <w:rsid w:val="005C73EE"/>
    <w:rsid w:val="005C7759"/>
    <w:rsid w:val="005C79D0"/>
    <w:rsid w:val="005C79F0"/>
    <w:rsid w:val="005C7C60"/>
    <w:rsid w:val="005C7D3C"/>
    <w:rsid w:val="005D0066"/>
    <w:rsid w:val="005D0154"/>
    <w:rsid w:val="005D023D"/>
    <w:rsid w:val="005D07C6"/>
    <w:rsid w:val="005D08EA"/>
    <w:rsid w:val="005D0911"/>
    <w:rsid w:val="005D0C3A"/>
    <w:rsid w:val="005D0C72"/>
    <w:rsid w:val="005D1055"/>
    <w:rsid w:val="005D1325"/>
    <w:rsid w:val="005D15DD"/>
    <w:rsid w:val="005D16CE"/>
    <w:rsid w:val="005D19AB"/>
    <w:rsid w:val="005D1DB6"/>
    <w:rsid w:val="005D1F41"/>
    <w:rsid w:val="005D2009"/>
    <w:rsid w:val="005D2139"/>
    <w:rsid w:val="005D2355"/>
    <w:rsid w:val="005D23EE"/>
    <w:rsid w:val="005D27F4"/>
    <w:rsid w:val="005D2A59"/>
    <w:rsid w:val="005D2C8B"/>
    <w:rsid w:val="005D2C95"/>
    <w:rsid w:val="005D2C96"/>
    <w:rsid w:val="005D2CEC"/>
    <w:rsid w:val="005D2D4F"/>
    <w:rsid w:val="005D2DB4"/>
    <w:rsid w:val="005D2F59"/>
    <w:rsid w:val="005D2FE0"/>
    <w:rsid w:val="005D3257"/>
    <w:rsid w:val="005D3728"/>
    <w:rsid w:val="005D3EA4"/>
    <w:rsid w:val="005D404B"/>
    <w:rsid w:val="005D4135"/>
    <w:rsid w:val="005D41E8"/>
    <w:rsid w:val="005D421B"/>
    <w:rsid w:val="005D42C1"/>
    <w:rsid w:val="005D4342"/>
    <w:rsid w:val="005D4583"/>
    <w:rsid w:val="005D45A1"/>
    <w:rsid w:val="005D47FD"/>
    <w:rsid w:val="005D4860"/>
    <w:rsid w:val="005D4B68"/>
    <w:rsid w:val="005D4BE0"/>
    <w:rsid w:val="005D4C72"/>
    <w:rsid w:val="005D4D52"/>
    <w:rsid w:val="005D4DE3"/>
    <w:rsid w:val="005D4E54"/>
    <w:rsid w:val="005D506E"/>
    <w:rsid w:val="005D512C"/>
    <w:rsid w:val="005D5277"/>
    <w:rsid w:val="005D55BB"/>
    <w:rsid w:val="005D57AA"/>
    <w:rsid w:val="005D5BB9"/>
    <w:rsid w:val="005D5D57"/>
    <w:rsid w:val="005D5EBE"/>
    <w:rsid w:val="005D5F27"/>
    <w:rsid w:val="005D5F6E"/>
    <w:rsid w:val="005D5FEA"/>
    <w:rsid w:val="005D629D"/>
    <w:rsid w:val="005D63DC"/>
    <w:rsid w:val="005D640E"/>
    <w:rsid w:val="005D6424"/>
    <w:rsid w:val="005D66E8"/>
    <w:rsid w:val="005D678C"/>
    <w:rsid w:val="005D6A73"/>
    <w:rsid w:val="005D6AEC"/>
    <w:rsid w:val="005D6D40"/>
    <w:rsid w:val="005D6E61"/>
    <w:rsid w:val="005D6F1C"/>
    <w:rsid w:val="005D70C0"/>
    <w:rsid w:val="005D71D8"/>
    <w:rsid w:val="005D7350"/>
    <w:rsid w:val="005D7363"/>
    <w:rsid w:val="005D7407"/>
    <w:rsid w:val="005D7487"/>
    <w:rsid w:val="005D76D1"/>
    <w:rsid w:val="005D7A10"/>
    <w:rsid w:val="005D7B04"/>
    <w:rsid w:val="005D7F14"/>
    <w:rsid w:val="005E0127"/>
    <w:rsid w:val="005E0234"/>
    <w:rsid w:val="005E02BF"/>
    <w:rsid w:val="005E05D5"/>
    <w:rsid w:val="005E0720"/>
    <w:rsid w:val="005E0A51"/>
    <w:rsid w:val="005E0BCA"/>
    <w:rsid w:val="005E0C31"/>
    <w:rsid w:val="005E0C5D"/>
    <w:rsid w:val="005E0C63"/>
    <w:rsid w:val="005E0CE6"/>
    <w:rsid w:val="005E0D27"/>
    <w:rsid w:val="005E0D62"/>
    <w:rsid w:val="005E0F8E"/>
    <w:rsid w:val="005E0FFA"/>
    <w:rsid w:val="005E1293"/>
    <w:rsid w:val="005E1618"/>
    <w:rsid w:val="005E188A"/>
    <w:rsid w:val="005E1A69"/>
    <w:rsid w:val="005E1B65"/>
    <w:rsid w:val="005E1BB4"/>
    <w:rsid w:val="005E1C59"/>
    <w:rsid w:val="005E2057"/>
    <w:rsid w:val="005E2125"/>
    <w:rsid w:val="005E2369"/>
    <w:rsid w:val="005E23D9"/>
    <w:rsid w:val="005E28FA"/>
    <w:rsid w:val="005E2A49"/>
    <w:rsid w:val="005E2B4C"/>
    <w:rsid w:val="005E2C37"/>
    <w:rsid w:val="005E2C7E"/>
    <w:rsid w:val="005E2E37"/>
    <w:rsid w:val="005E2E9D"/>
    <w:rsid w:val="005E2EA3"/>
    <w:rsid w:val="005E3126"/>
    <w:rsid w:val="005E32AD"/>
    <w:rsid w:val="005E32E9"/>
    <w:rsid w:val="005E3465"/>
    <w:rsid w:val="005E37D3"/>
    <w:rsid w:val="005E3ECE"/>
    <w:rsid w:val="005E4125"/>
    <w:rsid w:val="005E412F"/>
    <w:rsid w:val="005E4167"/>
    <w:rsid w:val="005E41C7"/>
    <w:rsid w:val="005E41D8"/>
    <w:rsid w:val="005E42AF"/>
    <w:rsid w:val="005E4342"/>
    <w:rsid w:val="005E43FD"/>
    <w:rsid w:val="005E44D3"/>
    <w:rsid w:val="005E45D7"/>
    <w:rsid w:val="005E46BD"/>
    <w:rsid w:val="005E46EB"/>
    <w:rsid w:val="005E4D6B"/>
    <w:rsid w:val="005E4D75"/>
    <w:rsid w:val="005E4E52"/>
    <w:rsid w:val="005E4FAC"/>
    <w:rsid w:val="005E50FB"/>
    <w:rsid w:val="005E5257"/>
    <w:rsid w:val="005E5495"/>
    <w:rsid w:val="005E56BD"/>
    <w:rsid w:val="005E57DE"/>
    <w:rsid w:val="005E59E3"/>
    <w:rsid w:val="005E5C3A"/>
    <w:rsid w:val="005E5D5D"/>
    <w:rsid w:val="005E5E15"/>
    <w:rsid w:val="005E5F5C"/>
    <w:rsid w:val="005E5FB8"/>
    <w:rsid w:val="005E60FF"/>
    <w:rsid w:val="005E6252"/>
    <w:rsid w:val="005E6319"/>
    <w:rsid w:val="005E66A1"/>
    <w:rsid w:val="005E6C74"/>
    <w:rsid w:val="005E6E11"/>
    <w:rsid w:val="005E6E4C"/>
    <w:rsid w:val="005E6E8A"/>
    <w:rsid w:val="005E6FE3"/>
    <w:rsid w:val="005E70EB"/>
    <w:rsid w:val="005E723A"/>
    <w:rsid w:val="005E73BB"/>
    <w:rsid w:val="005E74D4"/>
    <w:rsid w:val="005E74FD"/>
    <w:rsid w:val="005E7513"/>
    <w:rsid w:val="005E7631"/>
    <w:rsid w:val="005E76E3"/>
    <w:rsid w:val="005E7764"/>
    <w:rsid w:val="005E780C"/>
    <w:rsid w:val="005E7854"/>
    <w:rsid w:val="005E7A1B"/>
    <w:rsid w:val="005E7B4E"/>
    <w:rsid w:val="005E7BE3"/>
    <w:rsid w:val="005E7C05"/>
    <w:rsid w:val="005F00CF"/>
    <w:rsid w:val="005F04A0"/>
    <w:rsid w:val="005F04D7"/>
    <w:rsid w:val="005F07C7"/>
    <w:rsid w:val="005F08F5"/>
    <w:rsid w:val="005F09E5"/>
    <w:rsid w:val="005F0A41"/>
    <w:rsid w:val="005F0A9D"/>
    <w:rsid w:val="005F0C8B"/>
    <w:rsid w:val="005F1168"/>
    <w:rsid w:val="005F125C"/>
    <w:rsid w:val="005F1293"/>
    <w:rsid w:val="005F132F"/>
    <w:rsid w:val="005F1359"/>
    <w:rsid w:val="005F153F"/>
    <w:rsid w:val="005F1549"/>
    <w:rsid w:val="005F1647"/>
    <w:rsid w:val="005F1846"/>
    <w:rsid w:val="005F1CD3"/>
    <w:rsid w:val="005F1D8A"/>
    <w:rsid w:val="005F1E01"/>
    <w:rsid w:val="005F1E16"/>
    <w:rsid w:val="005F1FF5"/>
    <w:rsid w:val="005F2259"/>
    <w:rsid w:val="005F226A"/>
    <w:rsid w:val="005F23B6"/>
    <w:rsid w:val="005F28AF"/>
    <w:rsid w:val="005F2FF2"/>
    <w:rsid w:val="005F34A0"/>
    <w:rsid w:val="005F353E"/>
    <w:rsid w:val="005F3735"/>
    <w:rsid w:val="005F3737"/>
    <w:rsid w:val="005F3CDB"/>
    <w:rsid w:val="005F3DDA"/>
    <w:rsid w:val="005F3E15"/>
    <w:rsid w:val="005F3F1C"/>
    <w:rsid w:val="005F3FC4"/>
    <w:rsid w:val="005F40F6"/>
    <w:rsid w:val="005F41E2"/>
    <w:rsid w:val="005F43E7"/>
    <w:rsid w:val="005F43F0"/>
    <w:rsid w:val="005F4457"/>
    <w:rsid w:val="005F4543"/>
    <w:rsid w:val="005F457B"/>
    <w:rsid w:val="005F45CC"/>
    <w:rsid w:val="005F468C"/>
    <w:rsid w:val="005F46C7"/>
    <w:rsid w:val="005F4770"/>
    <w:rsid w:val="005F4778"/>
    <w:rsid w:val="005F48A8"/>
    <w:rsid w:val="005F49E5"/>
    <w:rsid w:val="005F4A28"/>
    <w:rsid w:val="005F4B37"/>
    <w:rsid w:val="005F5047"/>
    <w:rsid w:val="005F5328"/>
    <w:rsid w:val="005F532D"/>
    <w:rsid w:val="005F542D"/>
    <w:rsid w:val="005F5486"/>
    <w:rsid w:val="005F58F5"/>
    <w:rsid w:val="005F5942"/>
    <w:rsid w:val="005F59AC"/>
    <w:rsid w:val="005F5A59"/>
    <w:rsid w:val="005F5DF6"/>
    <w:rsid w:val="005F6015"/>
    <w:rsid w:val="005F6185"/>
    <w:rsid w:val="005F619F"/>
    <w:rsid w:val="005F637A"/>
    <w:rsid w:val="005F6407"/>
    <w:rsid w:val="005F64B3"/>
    <w:rsid w:val="005F6541"/>
    <w:rsid w:val="005F6606"/>
    <w:rsid w:val="005F6661"/>
    <w:rsid w:val="005F6704"/>
    <w:rsid w:val="005F68A8"/>
    <w:rsid w:val="005F6A3C"/>
    <w:rsid w:val="005F6EEC"/>
    <w:rsid w:val="005F7145"/>
    <w:rsid w:val="005F7332"/>
    <w:rsid w:val="005F7560"/>
    <w:rsid w:val="005F7650"/>
    <w:rsid w:val="005F7C6C"/>
    <w:rsid w:val="005F7C76"/>
    <w:rsid w:val="005F7FBA"/>
    <w:rsid w:val="005F7FF6"/>
    <w:rsid w:val="00600005"/>
    <w:rsid w:val="006002EE"/>
    <w:rsid w:val="006005FC"/>
    <w:rsid w:val="00600659"/>
    <w:rsid w:val="00600914"/>
    <w:rsid w:val="0060099A"/>
    <w:rsid w:val="006009E5"/>
    <w:rsid w:val="00600A28"/>
    <w:rsid w:val="00600AFA"/>
    <w:rsid w:val="00600BA9"/>
    <w:rsid w:val="00600CAF"/>
    <w:rsid w:val="00600D1E"/>
    <w:rsid w:val="00600FFD"/>
    <w:rsid w:val="006011C4"/>
    <w:rsid w:val="006013C8"/>
    <w:rsid w:val="006014AC"/>
    <w:rsid w:val="006014EA"/>
    <w:rsid w:val="006015CF"/>
    <w:rsid w:val="006015FC"/>
    <w:rsid w:val="00601723"/>
    <w:rsid w:val="00601797"/>
    <w:rsid w:val="00601BDC"/>
    <w:rsid w:val="00601DF1"/>
    <w:rsid w:val="00601E1D"/>
    <w:rsid w:val="00601E73"/>
    <w:rsid w:val="00601F07"/>
    <w:rsid w:val="0060206C"/>
    <w:rsid w:val="00602260"/>
    <w:rsid w:val="006022D5"/>
    <w:rsid w:val="0060235D"/>
    <w:rsid w:val="00602366"/>
    <w:rsid w:val="00602565"/>
    <w:rsid w:val="00602671"/>
    <w:rsid w:val="006026F4"/>
    <w:rsid w:val="00602724"/>
    <w:rsid w:val="00602762"/>
    <w:rsid w:val="006028D8"/>
    <w:rsid w:val="00602B81"/>
    <w:rsid w:val="00602C87"/>
    <w:rsid w:val="00602F3A"/>
    <w:rsid w:val="0060303F"/>
    <w:rsid w:val="006031B9"/>
    <w:rsid w:val="00603221"/>
    <w:rsid w:val="006033A3"/>
    <w:rsid w:val="006035D5"/>
    <w:rsid w:val="006036C0"/>
    <w:rsid w:val="00603A38"/>
    <w:rsid w:val="00603BFE"/>
    <w:rsid w:val="00603EE7"/>
    <w:rsid w:val="00603EFB"/>
    <w:rsid w:val="00603FFD"/>
    <w:rsid w:val="0060408A"/>
    <w:rsid w:val="00604181"/>
    <w:rsid w:val="00604203"/>
    <w:rsid w:val="00604312"/>
    <w:rsid w:val="0060440F"/>
    <w:rsid w:val="00604574"/>
    <w:rsid w:val="00604714"/>
    <w:rsid w:val="006047BA"/>
    <w:rsid w:val="00604921"/>
    <w:rsid w:val="00604E94"/>
    <w:rsid w:val="006051E0"/>
    <w:rsid w:val="006052D7"/>
    <w:rsid w:val="006053DC"/>
    <w:rsid w:val="00605435"/>
    <w:rsid w:val="00605567"/>
    <w:rsid w:val="0060588E"/>
    <w:rsid w:val="006058BC"/>
    <w:rsid w:val="006058D1"/>
    <w:rsid w:val="00605A11"/>
    <w:rsid w:val="00605B0B"/>
    <w:rsid w:val="00605B48"/>
    <w:rsid w:val="00605C60"/>
    <w:rsid w:val="00605C97"/>
    <w:rsid w:val="00605CA4"/>
    <w:rsid w:val="00605E2F"/>
    <w:rsid w:val="00605FFA"/>
    <w:rsid w:val="00606567"/>
    <w:rsid w:val="006066EA"/>
    <w:rsid w:val="006066ED"/>
    <w:rsid w:val="00606751"/>
    <w:rsid w:val="006067E6"/>
    <w:rsid w:val="006068A0"/>
    <w:rsid w:val="00606ABF"/>
    <w:rsid w:val="00606F66"/>
    <w:rsid w:val="00606FAC"/>
    <w:rsid w:val="00607026"/>
    <w:rsid w:val="00607349"/>
    <w:rsid w:val="006074F4"/>
    <w:rsid w:val="006076E3"/>
    <w:rsid w:val="00607B54"/>
    <w:rsid w:val="00607E42"/>
    <w:rsid w:val="00607FB6"/>
    <w:rsid w:val="00607FDD"/>
    <w:rsid w:val="00610059"/>
    <w:rsid w:val="006101B6"/>
    <w:rsid w:val="006101B9"/>
    <w:rsid w:val="006102C6"/>
    <w:rsid w:val="006103DA"/>
    <w:rsid w:val="00610405"/>
    <w:rsid w:val="006104C2"/>
    <w:rsid w:val="00610521"/>
    <w:rsid w:val="00610735"/>
    <w:rsid w:val="0061080C"/>
    <w:rsid w:val="00610935"/>
    <w:rsid w:val="006109A6"/>
    <w:rsid w:val="00610A25"/>
    <w:rsid w:val="00610BBC"/>
    <w:rsid w:val="00610BFE"/>
    <w:rsid w:val="00610E15"/>
    <w:rsid w:val="00611167"/>
    <w:rsid w:val="00611197"/>
    <w:rsid w:val="006111C5"/>
    <w:rsid w:val="006114FD"/>
    <w:rsid w:val="006115BB"/>
    <w:rsid w:val="006116D0"/>
    <w:rsid w:val="006117CA"/>
    <w:rsid w:val="00611867"/>
    <w:rsid w:val="006119EF"/>
    <w:rsid w:val="00611C62"/>
    <w:rsid w:val="00611DF1"/>
    <w:rsid w:val="00611EC1"/>
    <w:rsid w:val="006120DC"/>
    <w:rsid w:val="006120DF"/>
    <w:rsid w:val="00612116"/>
    <w:rsid w:val="00612200"/>
    <w:rsid w:val="006123C9"/>
    <w:rsid w:val="00612457"/>
    <w:rsid w:val="006124E8"/>
    <w:rsid w:val="006124F4"/>
    <w:rsid w:val="00612965"/>
    <w:rsid w:val="00612A33"/>
    <w:rsid w:val="00612AA9"/>
    <w:rsid w:val="00612BD3"/>
    <w:rsid w:val="00612C8B"/>
    <w:rsid w:val="00612DE0"/>
    <w:rsid w:val="00612EF4"/>
    <w:rsid w:val="00612F57"/>
    <w:rsid w:val="0061305F"/>
    <w:rsid w:val="006130C0"/>
    <w:rsid w:val="006135D4"/>
    <w:rsid w:val="006136F7"/>
    <w:rsid w:val="0061376E"/>
    <w:rsid w:val="00613859"/>
    <w:rsid w:val="00613872"/>
    <w:rsid w:val="0061390A"/>
    <w:rsid w:val="006139D2"/>
    <w:rsid w:val="006139EC"/>
    <w:rsid w:val="00613AF5"/>
    <w:rsid w:val="00613B96"/>
    <w:rsid w:val="00613D36"/>
    <w:rsid w:val="00613DF3"/>
    <w:rsid w:val="0061405B"/>
    <w:rsid w:val="0061412B"/>
    <w:rsid w:val="0061433B"/>
    <w:rsid w:val="00614466"/>
    <w:rsid w:val="006144AF"/>
    <w:rsid w:val="00614616"/>
    <w:rsid w:val="00614822"/>
    <w:rsid w:val="00614873"/>
    <w:rsid w:val="006148BF"/>
    <w:rsid w:val="00614CBB"/>
    <w:rsid w:val="00614CF0"/>
    <w:rsid w:val="00614CFB"/>
    <w:rsid w:val="00614E6C"/>
    <w:rsid w:val="00615031"/>
    <w:rsid w:val="006150C6"/>
    <w:rsid w:val="00615201"/>
    <w:rsid w:val="00615202"/>
    <w:rsid w:val="00615210"/>
    <w:rsid w:val="00615230"/>
    <w:rsid w:val="00615763"/>
    <w:rsid w:val="00615942"/>
    <w:rsid w:val="006159A3"/>
    <w:rsid w:val="00615A96"/>
    <w:rsid w:val="00615B0C"/>
    <w:rsid w:val="00615DBE"/>
    <w:rsid w:val="00615E38"/>
    <w:rsid w:val="00616021"/>
    <w:rsid w:val="0061603E"/>
    <w:rsid w:val="0061616D"/>
    <w:rsid w:val="00616417"/>
    <w:rsid w:val="0061645A"/>
    <w:rsid w:val="00616A16"/>
    <w:rsid w:val="00616B23"/>
    <w:rsid w:val="00616CE4"/>
    <w:rsid w:val="00617043"/>
    <w:rsid w:val="00617134"/>
    <w:rsid w:val="00617155"/>
    <w:rsid w:val="0061737F"/>
    <w:rsid w:val="0061750D"/>
    <w:rsid w:val="00617617"/>
    <w:rsid w:val="0061763D"/>
    <w:rsid w:val="00617674"/>
    <w:rsid w:val="006176CE"/>
    <w:rsid w:val="0061774C"/>
    <w:rsid w:val="00617AB8"/>
    <w:rsid w:val="00617B8F"/>
    <w:rsid w:val="00617C31"/>
    <w:rsid w:val="00617C4D"/>
    <w:rsid w:val="00617E73"/>
    <w:rsid w:val="00617F9E"/>
    <w:rsid w:val="00620082"/>
    <w:rsid w:val="0062078E"/>
    <w:rsid w:val="006207EF"/>
    <w:rsid w:val="00620AF1"/>
    <w:rsid w:val="00620BA2"/>
    <w:rsid w:val="00620BCA"/>
    <w:rsid w:val="00620DF5"/>
    <w:rsid w:val="00620E8E"/>
    <w:rsid w:val="00620EDD"/>
    <w:rsid w:val="00620F61"/>
    <w:rsid w:val="006210A6"/>
    <w:rsid w:val="0062115A"/>
    <w:rsid w:val="00621184"/>
    <w:rsid w:val="00621258"/>
    <w:rsid w:val="00621415"/>
    <w:rsid w:val="006216D6"/>
    <w:rsid w:val="006218BA"/>
    <w:rsid w:val="006219F8"/>
    <w:rsid w:val="00621D7D"/>
    <w:rsid w:val="00621E6A"/>
    <w:rsid w:val="00621FF0"/>
    <w:rsid w:val="00622053"/>
    <w:rsid w:val="006220A9"/>
    <w:rsid w:val="006221D4"/>
    <w:rsid w:val="0062227F"/>
    <w:rsid w:val="006223F5"/>
    <w:rsid w:val="0062252D"/>
    <w:rsid w:val="00622684"/>
    <w:rsid w:val="0062274B"/>
    <w:rsid w:val="00622803"/>
    <w:rsid w:val="0062286C"/>
    <w:rsid w:val="00622945"/>
    <w:rsid w:val="00622A08"/>
    <w:rsid w:val="00622ADE"/>
    <w:rsid w:val="00622CAB"/>
    <w:rsid w:val="00622E17"/>
    <w:rsid w:val="00622F72"/>
    <w:rsid w:val="006230A3"/>
    <w:rsid w:val="006231D9"/>
    <w:rsid w:val="006231FD"/>
    <w:rsid w:val="006232C4"/>
    <w:rsid w:val="00623423"/>
    <w:rsid w:val="00623571"/>
    <w:rsid w:val="0062367D"/>
    <w:rsid w:val="00623822"/>
    <w:rsid w:val="0062398B"/>
    <w:rsid w:val="00623A07"/>
    <w:rsid w:val="00623D36"/>
    <w:rsid w:val="006244DE"/>
    <w:rsid w:val="00624871"/>
    <w:rsid w:val="00624BE5"/>
    <w:rsid w:val="00624EF7"/>
    <w:rsid w:val="00624F10"/>
    <w:rsid w:val="00624F77"/>
    <w:rsid w:val="00625285"/>
    <w:rsid w:val="006252DB"/>
    <w:rsid w:val="006254F9"/>
    <w:rsid w:val="0062562B"/>
    <w:rsid w:val="0062578A"/>
    <w:rsid w:val="006257A0"/>
    <w:rsid w:val="006258F1"/>
    <w:rsid w:val="006259D4"/>
    <w:rsid w:val="00625B25"/>
    <w:rsid w:val="00625B47"/>
    <w:rsid w:val="00625CC4"/>
    <w:rsid w:val="006260F8"/>
    <w:rsid w:val="00626723"/>
    <w:rsid w:val="00626857"/>
    <w:rsid w:val="0062694D"/>
    <w:rsid w:val="0062697A"/>
    <w:rsid w:val="00626B87"/>
    <w:rsid w:val="00626CF7"/>
    <w:rsid w:val="00626E9E"/>
    <w:rsid w:val="00626FB3"/>
    <w:rsid w:val="00627391"/>
    <w:rsid w:val="00627849"/>
    <w:rsid w:val="0062789E"/>
    <w:rsid w:val="00627AF9"/>
    <w:rsid w:val="00627D55"/>
    <w:rsid w:val="00627F7C"/>
    <w:rsid w:val="0063005D"/>
    <w:rsid w:val="006300E9"/>
    <w:rsid w:val="00630334"/>
    <w:rsid w:val="00630367"/>
    <w:rsid w:val="00630443"/>
    <w:rsid w:val="006304A8"/>
    <w:rsid w:val="006306ED"/>
    <w:rsid w:val="006308E8"/>
    <w:rsid w:val="00630909"/>
    <w:rsid w:val="00630A07"/>
    <w:rsid w:val="00630B05"/>
    <w:rsid w:val="00630C8A"/>
    <w:rsid w:val="00630E01"/>
    <w:rsid w:val="00630EDB"/>
    <w:rsid w:val="00631118"/>
    <w:rsid w:val="0063111A"/>
    <w:rsid w:val="0063123F"/>
    <w:rsid w:val="00631272"/>
    <w:rsid w:val="00631431"/>
    <w:rsid w:val="006314A5"/>
    <w:rsid w:val="0063171E"/>
    <w:rsid w:val="00631813"/>
    <w:rsid w:val="00631B63"/>
    <w:rsid w:val="00631C60"/>
    <w:rsid w:val="00631F55"/>
    <w:rsid w:val="00631FBE"/>
    <w:rsid w:val="0063225E"/>
    <w:rsid w:val="006323FF"/>
    <w:rsid w:val="00632556"/>
    <w:rsid w:val="006325D5"/>
    <w:rsid w:val="0063286D"/>
    <w:rsid w:val="00632897"/>
    <w:rsid w:val="00632B41"/>
    <w:rsid w:val="00632D1A"/>
    <w:rsid w:val="00632DEB"/>
    <w:rsid w:val="00632EC4"/>
    <w:rsid w:val="0063344B"/>
    <w:rsid w:val="006334CF"/>
    <w:rsid w:val="006335E3"/>
    <w:rsid w:val="0063360F"/>
    <w:rsid w:val="0063364B"/>
    <w:rsid w:val="0063396C"/>
    <w:rsid w:val="00633A64"/>
    <w:rsid w:val="00633AC3"/>
    <w:rsid w:val="00633BB8"/>
    <w:rsid w:val="00633C03"/>
    <w:rsid w:val="00633F47"/>
    <w:rsid w:val="0063415D"/>
    <w:rsid w:val="00634513"/>
    <w:rsid w:val="00634611"/>
    <w:rsid w:val="00634660"/>
    <w:rsid w:val="0063468E"/>
    <w:rsid w:val="0063473F"/>
    <w:rsid w:val="006347AE"/>
    <w:rsid w:val="006348D7"/>
    <w:rsid w:val="0063493D"/>
    <w:rsid w:val="0063497D"/>
    <w:rsid w:val="00634A3F"/>
    <w:rsid w:val="00634B5F"/>
    <w:rsid w:val="00634B82"/>
    <w:rsid w:val="00634DED"/>
    <w:rsid w:val="0063500B"/>
    <w:rsid w:val="0063520F"/>
    <w:rsid w:val="0063526C"/>
    <w:rsid w:val="0063527F"/>
    <w:rsid w:val="00635287"/>
    <w:rsid w:val="00635313"/>
    <w:rsid w:val="00635430"/>
    <w:rsid w:val="006355FC"/>
    <w:rsid w:val="0063564F"/>
    <w:rsid w:val="00635752"/>
    <w:rsid w:val="00635873"/>
    <w:rsid w:val="00635A17"/>
    <w:rsid w:val="00635AD7"/>
    <w:rsid w:val="00635E15"/>
    <w:rsid w:val="00636066"/>
    <w:rsid w:val="00636196"/>
    <w:rsid w:val="006363A4"/>
    <w:rsid w:val="00636457"/>
    <w:rsid w:val="00636B01"/>
    <w:rsid w:val="00636E1D"/>
    <w:rsid w:val="00637208"/>
    <w:rsid w:val="00637255"/>
    <w:rsid w:val="0063734E"/>
    <w:rsid w:val="0063739F"/>
    <w:rsid w:val="00637445"/>
    <w:rsid w:val="00637994"/>
    <w:rsid w:val="00637B90"/>
    <w:rsid w:val="00637DA3"/>
    <w:rsid w:val="00637E8E"/>
    <w:rsid w:val="00637F2B"/>
    <w:rsid w:val="00637F9C"/>
    <w:rsid w:val="00640028"/>
    <w:rsid w:val="006401D5"/>
    <w:rsid w:val="00640238"/>
    <w:rsid w:val="00640323"/>
    <w:rsid w:val="006403F8"/>
    <w:rsid w:val="0064044A"/>
    <w:rsid w:val="006406A4"/>
    <w:rsid w:val="006406B2"/>
    <w:rsid w:val="006407CD"/>
    <w:rsid w:val="00640984"/>
    <w:rsid w:val="00640A3B"/>
    <w:rsid w:val="00640B15"/>
    <w:rsid w:val="00640D88"/>
    <w:rsid w:val="00640F6D"/>
    <w:rsid w:val="00641107"/>
    <w:rsid w:val="0064118C"/>
    <w:rsid w:val="00641278"/>
    <w:rsid w:val="006412A7"/>
    <w:rsid w:val="0064160D"/>
    <w:rsid w:val="0064163D"/>
    <w:rsid w:val="006417F9"/>
    <w:rsid w:val="00641B7E"/>
    <w:rsid w:val="00641C2A"/>
    <w:rsid w:val="00641CD5"/>
    <w:rsid w:val="00641D46"/>
    <w:rsid w:val="00641E69"/>
    <w:rsid w:val="00641FC4"/>
    <w:rsid w:val="0064213E"/>
    <w:rsid w:val="00642152"/>
    <w:rsid w:val="00642262"/>
    <w:rsid w:val="00642322"/>
    <w:rsid w:val="006423A1"/>
    <w:rsid w:val="00642725"/>
    <w:rsid w:val="00642AE4"/>
    <w:rsid w:val="00642D01"/>
    <w:rsid w:val="00642ED3"/>
    <w:rsid w:val="00643077"/>
    <w:rsid w:val="00643192"/>
    <w:rsid w:val="0064339C"/>
    <w:rsid w:val="006434A0"/>
    <w:rsid w:val="00643597"/>
    <w:rsid w:val="006435BE"/>
    <w:rsid w:val="00643854"/>
    <w:rsid w:val="006439F3"/>
    <w:rsid w:val="00643A3F"/>
    <w:rsid w:val="00643C53"/>
    <w:rsid w:val="00644220"/>
    <w:rsid w:val="00644257"/>
    <w:rsid w:val="0064460A"/>
    <w:rsid w:val="0064472B"/>
    <w:rsid w:val="006447C7"/>
    <w:rsid w:val="006447F7"/>
    <w:rsid w:val="00644818"/>
    <w:rsid w:val="006448AA"/>
    <w:rsid w:val="006448F8"/>
    <w:rsid w:val="0064494D"/>
    <w:rsid w:val="00644B0C"/>
    <w:rsid w:val="00644C03"/>
    <w:rsid w:val="00644C65"/>
    <w:rsid w:val="00644D85"/>
    <w:rsid w:val="0064507E"/>
    <w:rsid w:val="00645126"/>
    <w:rsid w:val="00645150"/>
    <w:rsid w:val="006452FE"/>
    <w:rsid w:val="0064555F"/>
    <w:rsid w:val="00645881"/>
    <w:rsid w:val="006459B8"/>
    <w:rsid w:val="00645BAE"/>
    <w:rsid w:val="00645BC3"/>
    <w:rsid w:val="00645E64"/>
    <w:rsid w:val="00645FAF"/>
    <w:rsid w:val="00645FFE"/>
    <w:rsid w:val="006460AE"/>
    <w:rsid w:val="006461AA"/>
    <w:rsid w:val="006462C5"/>
    <w:rsid w:val="0064640D"/>
    <w:rsid w:val="00646887"/>
    <w:rsid w:val="00646E64"/>
    <w:rsid w:val="00646F17"/>
    <w:rsid w:val="00646F18"/>
    <w:rsid w:val="0064708E"/>
    <w:rsid w:val="006471AE"/>
    <w:rsid w:val="006471E1"/>
    <w:rsid w:val="0064753B"/>
    <w:rsid w:val="00647985"/>
    <w:rsid w:val="00647BA3"/>
    <w:rsid w:val="00647C93"/>
    <w:rsid w:val="00647E45"/>
    <w:rsid w:val="00647FA9"/>
    <w:rsid w:val="006500A5"/>
    <w:rsid w:val="006502F5"/>
    <w:rsid w:val="006505D0"/>
    <w:rsid w:val="006508D5"/>
    <w:rsid w:val="00650D51"/>
    <w:rsid w:val="00650D9E"/>
    <w:rsid w:val="00650E2F"/>
    <w:rsid w:val="00650EC0"/>
    <w:rsid w:val="00650EC5"/>
    <w:rsid w:val="00650F64"/>
    <w:rsid w:val="0065100A"/>
    <w:rsid w:val="006510FB"/>
    <w:rsid w:val="006511E8"/>
    <w:rsid w:val="006512DC"/>
    <w:rsid w:val="0065143E"/>
    <w:rsid w:val="00651610"/>
    <w:rsid w:val="00651A4F"/>
    <w:rsid w:val="00651A55"/>
    <w:rsid w:val="00651E4E"/>
    <w:rsid w:val="00651F91"/>
    <w:rsid w:val="00651FA7"/>
    <w:rsid w:val="00652026"/>
    <w:rsid w:val="006520F0"/>
    <w:rsid w:val="006521D3"/>
    <w:rsid w:val="006522DD"/>
    <w:rsid w:val="006524C3"/>
    <w:rsid w:val="006527C4"/>
    <w:rsid w:val="00652A0D"/>
    <w:rsid w:val="00652A5E"/>
    <w:rsid w:val="00652AB8"/>
    <w:rsid w:val="00652C52"/>
    <w:rsid w:val="00652D3A"/>
    <w:rsid w:val="00652E62"/>
    <w:rsid w:val="00652F36"/>
    <w:rsid w:val="00652F76"/>
    <w:rsid w:val="0065305B"/>
    <w:rsid w:val="00653287"/>
    <w:rsid w:val="006532AD"/>
    <w:rsid w:val="006537AF"/>
    <w:rsid w:val="006537CF"/>
    <w:rsid w:val="006539DC"/>
    <w:rsid w:val="006539F9"/>
    <w:rsid w:val="00653ACC"/>
    <w:rsid w:val="00653EFE"/>
    <w:rsid w:val="00654038"/>
    <w:rsid w:val="006540CB"/>
    <w:rsid w:val="0065428D"/>
    <w:rsid w:val="00654348"/>
    <w:rsid w:val="006543BE"/>
    <w:rsid w:val="0065460B"/>
    <w:rsid w:val="00654767"/>
    <w:rsid w:val="006549C0"/>
    <w:rsid w:val="00654B8B"/>
    <w:rsid w:val="00654F4C"/>
    <w:rsid w:val="00655076"/>
    <w:rsid w:val="006550F3"/>
    <w:rsid w:val="00655376"/>
    <w:rsid w:val="00655498"/>
    <w:rsid w:val="0065552A"/>
    <w:rsid w:val="0065565B"/>
    <w:rsid w:val="006556E2"/>
    <w:rsid w:val="00655735"/>
    <w:rsid w:val="0065591C"/>
    <w:rsid w:val="00655A5C"/>
    <w:rsid w:val="00655BDB"/>
    <w:rsid w:val="00655C01"/>
    <w:rsid w:val="00655EA3"/>
    <w:rsid w:val="006561A7"/>
    <w:rsid w:val="0065650F"/>
    <w:rsid w:val="00656824"/>
    <w:rsid w:val="006569D7"/>
    <w:rsid w:val="00656B02"/>
    <w:rsid w:val="00656B68"/>
    <w:rsid w:val="00656BD2"/>
    <w:rsid w:val="00656C14"/>
    <w:rsid w:val="00656D56"/>
    <w:rsid w:val="00656D84"/>
    <w:rsid w:val="00657020"/>
    <w:rsid w:val="00657210"/>
    <w:rsid w:val="0065726A"/>
    <w:rsid w:val="006572FD"/>
    <w:rsid w:val="006573EA"/>
    <w:rsid w:val="00657644"/>
    <w:rsid w:val="0065767D"/>
    <w:rsid w:val="006577C6"/>
    <w:rsid w:val="0065784C"/>
    <w:rsid w:val="00657915"/>
    <w:rsid w:val="00657C4D"/>
    <w:rsid w:val="00657CF9"/>
    <w:rsid w:val="00657EAB"/>
    <w:rsid w:val="00657FAA"/>
    <w:rsid w:val="006602F8"/>
    <w:rsid w:val="0066030C"/>
    <w:rsid w:val="00660341"/>
    <w:rsid w:val="006603E6"/>
    <w:rsid w:val="00660811"/>
    <w:rsid w:val="00660930"/>
    <w:rsid w:val="00660D85"/>
    <w:rsid w:val="00660F1E"/>
    <w:rsid w:val="006610CD"/>
    <w:rsid w:val="006611FF"/>
    <w:rsid w:val="006614B5"/>
    <w:rsid w:val="00661728"/>
    <w:rsid w:val="00661821"/>
    <w:rsid w:val="00661BBE"/>
    <w:rsid w:val="00661BE0"/>
    <w:rsid w:val="00661C59"/>
    <w:rsid w:val="00661E1C"/>
    <w:rsid w:val="00662146"/>
    <w:rsid w:val="006621A2"/>
    <w:rsid w:val="00662351"/>
    <w:rsid w:val="0066246B"/>
    <w:rsid w:val="00662569"/>
    <w:rsid w:val="0066285A"/>
    <w:rsid w:val="00662D9E"/>
    <w:rsid w:val="00662EE2"/>
    <w:rsid w:val="00663233"/>
    <w:rsid w:val="00663709"/>
    <w:rsid w:val="006638C1"/>
    <w:rsid w:val="00663936"/>
    <w:rsid w:val="00663AB3"/>
    <w:rsid w:val="00663CE7"/>
    <w:rsid w:val="00663FDA"/>
    <w:rsid w:val="006640EB"/>
    <w:rsid w:val="0066423D"/>
    <w:rsid w:val="006643A3"/>
    <w:rsid w:val="00664526"/>
    <w:rsid w:val="006646A6"/>
    <w:rsid w:val="006646AD"/>
    <w:rsid w:val="006646CA"/>
    <w:rsid w:val="006648A6"/>
    <w:rsid w:val="006649EB"/>
    <w:rsid w:val="00664BE9"/>
    <w:rsid w:val="00664CB6"/>
    <w:rsid w:val="006650B7"/>
    <w:rsid w:val="00665308"/>
    <w:rsid w:val="0066569E"/>
    <w:rsid w:val="006656BC"/>
    <w:rsid w:val="00665A9A"/>
    <w:rsid w:val="00665BAE"/>
    <w:rsid w:val="00665C17"/>
    <w:rsid w:val="00665C46"/>
    <w:rsid w:val="00665CA5"/>
    <w:rsid w:val="00665CE2"/>
    <w:rsid w:val="006660FA"/>
    <w:rsid w:val="00666102"/>
    <w:rsid w:val="00666315"/>
    <w:rsid w:val="0066661E"/>
    <w:rsid w:val="006666A3"/>
    <w:rsid w:val="00666797"/>
    <w:rsid w:val="00666831"/>
    <w:rsid w:val="00666D3A"/>
    <w:rsid w:val="00666DEB"/>
    <w:rsid w:val="0066704C"/>
    <w:rsid w:val="006670C6"/>
    <w:rsid w:val="0066715F"/>
    <w:rsid w:val="0066724E"/>
    <w:rsid w:val="006672D4"/>
    <w:rsid w:val="006672DB"/>
    <w:rsid w:val="006674E3"/>
    <w:rsid w:val="0066752F"/>
    <w:rsid w:val="006675D7"/>
    <w:rsid w:val="00667919"/>
    <w:rsid w:val="00667932"/>
    <w:rsid w:val="00667941"/>
    <w:rsid w:val="006679AB"/>
    <w:rsid w:val="00667A8C"/>
    <w:rsid w:val="00667B8A"/>
    <w:rsid w:val="00667C31"/>
    <w:rsid w:val="00667C7D"/>
    <w:rsid w:val="00667D10"/>
    <w:rsid w:val="00667D15"/>
    <w:rsid w:val="00667F0D"/>
    <w:rsid w:val="00667F64"/>
    <w:rsid w:val="0067002F"/>
    <w:rsid w:val="006700B5"/>
    <w:rsid w:val="00670233"/>
    <w:rsid w:val="0067025C"/>
    <w:rsid w:val="006704EE"/>
    <w:rsid w:val="00671091"/>
    <w:rsid w:val="0067118B"/>
    <w:rsid w:val="00671595"/>
    <w:rsid w:val="006715DF"/>
    <w:rsid w:val="006716FE"/>
    <w:rsid w:val="006717E9"/>
    <w:rsid w:val="00671AAE"/>
    <w:rsid w:val="00671E0C"/>
    <w:rsid w:val="00671E43"/>
    <w:rsid w:val="00671E4C"/>
    <w:rsid w:val="006720F7"/>
    <w:rsid w:val="006724BE"/>
    <w:rsid w:val="006724EA"/>
    <w:rsid w:val="0067252A"/>
    <w:rsid w:val="006727FA"/>
    <w:rsid w:val="00672AFA"/>
    <w:rsid w:val="00672BB8"/>
    <w:rsid w:val="00672BF2"/>
    <w:rsid w:val="00672E64"/>
    <w:rsid w:val="00672EC6"/>
    <w:rsid w:val="006734E1"/>
    <w:rsid w:val="0067368D"/>
    <w:rsid w:val="00673917"/>
    <w:rsid w:val="00673CB4"/>
    <w:rsid w:val="00673D79"/>
    <w:rsid w:val="00673FF9"/>
    <w:rsid w:val="0067407E"/>
    <w:rsid w:val="006745AE"/>
    <w:rsid w:val="00674BAF"/>
    <w:rsid w:val="00674BBA"/>
    <w:rsid w:val="00674C08"/>
    <w:rsid w:val="00674C7A"/>
    <w:rsid w:val="00674CD1"/>
    <w:rsid w:val="00674CED"/>
    <w:rsid w:val="00674D18"/>
    <w:rsid w:val="00674F5F"/>
    <w:rsid w:val="006750DE"/>
    <w:rsid w:val="00675143"/>
    <w:rsid w:val="006751D9"/>
    <w:rsid w:val="0067543C"/>
    <w:rsid w:val="00675497"/>
    <w:rsid w:val="00675541"/>
    <w:rsid w:val="00675623"/>
    <w:rsid w:val="0067562B"/>
    <w:rsid w:val="006757D9"/>
    <w:rsid w:val="00675936"/>
    <w:rsid w:val="00675950"/>
    <w:rsid w:val="00675A5B"/>
    <w:rsid w:val="00675A73"/>
    <w:rsid w:val="00675D7D"/>
    <w:rsid w:val="00675F89"/>
    <w:rsid w:val="00676023"/>
    <w:rsid w:val="00676041"/>
    <w:rsid w:val="006760F0"/>
    <w:rsid w:val="00676311"/>
    <w:rsid w:val="0067653D"/>
    <w:rsid w:val="006766B2"/>
    <w:rsid w:val="00676B6C"/>
    <w:rsid w:val="00676C02"/>
    <w:rsid w:val="00676D83"/>
    <w:rsid w:val="00676DDA"/>
    <w:rsid w:val="00677082"/>
    <w:rsid w:val="0067710B"/>
    <w:rsid w:val="006771FA"/>
    <w:rsid w:val="00677515"/>
    <w:rsid w:val="0067765B"/>
    <w:rsid w:val="00677864"/>
    <w:rsid w:val="00677C2F"/>
    <w:rsid w:val="00677D20"/>
    <w:rsid w:val="00677E46"/>
    <w:rsid w:val="00680399"/>
    <w:rsid w:val="00680401"/>
    <w:rsid w:val="006805E5"/>
    <w:rsid w:val="006809D7"/>
    <w:rsid w:val="00680B0C"/>
    <w:rsid w:val="00680D56"/>
    <w:rsid w:val="00680DB7"/>
    <w:rsid w:val="00680DE4"/>
    <w:rsid w:val="00680F09"/>
    <w:rsid w:val="006810D8"/>
    <w:rsid w:val="006811C0"/>
    <w:rsid w:val="00681424"/>
    <w:rsid w:val="0068144E"/>
    <w:rsid w:val="00681453"/>
    <w:rsid w:val="006819E5"/>
    <w:rsid w:val="00681C3F"/>
    <w:rsid w:val="00681D17"/>
    <w:rsid w:val="00681F7E"/>
    <w:rsid w:val="00682120"/>
    <w:rsid w:val="00682752"/>
    <w:rsid w:val="006828A8"/>
    <w:rsid w:val="00682941"/>
    <w:rsid w:val="00682A97"/>
    <w:rsid w:val="00682C9C"/>
    <w:rsid w:val="00683132"/>
    <w:rsid w:val="0068316D"/>
    <w:rsid w:val="006835B3"/>
    <w:rsid w:val="006835D5"/>
    <w:rsid w:val="00683724"/>
    <w:rsid w:val="00683871"/>
    <w:rsid w:val="006838CE"/>
    <w:rsid w:val="006838D9"/>
    <w:rsid w:val="00683907"/>
    <w:rsid w:val="00683AEC"/>
    <w:rsid w:val="00683B1F"/>
    <w:rsid w:val="00683C11"/>
    <w:rsid w:val="00683D64"/>
    <w:rsid w:val="00683E58"/>
    <w:rsid w:val="00684015"/>
    <w:rsid w:val="00684099"/>
    <w:rsid w:val="0068410D"/>
    <w:rsid w:val="00684208"/>
    <w:rsid w:val="00684218"/>
    <w:rsid w:val="006842FF"/>
    <w:rsid w:val="00684506"/>
    <w:rsid w:val="0068491A"/>
    <w:rsid w:val="00684924"/>
    <w:rsid w:val="00684AAE"/>
    <w:rsid w:val="00684C54"/>
    <w:rsid w:val="00684E6F"/>
    <w:rsid w:val="00684F60"/>
    <w:rsid w:val="006850C1"/>
    <w:rsid w:val="0068514F"/>
    <w:rsid w:val="006852D6"/>
    <w:rsid w:val="00685323"/>
    <w:rsid w:val="006853D3"/>
    <w:rsid w:val="00685423"/>
    <w:rsid w:val="00685608"/>
    <w:rsid w:val="00685674"/>
    <w:rsid w:val="006858AE"/>
    <w:rsid w:val="00685939"/>
    <w:rsid w:val="00685DF5"/>
    <w:rsid w:val="00685FE3"/>
    <w:rsid w:val="006861A5"/>
    <w:rsid w:val="006863B1"/>
    <w:rsid w:val="006863FE"/>
    <w:rsid w:val="0068643D"/>
    <w:rsid w:val="00686511"/>
    <w:rsid w:val="0068653D"/>
    <w:rsid w:val="00686893"/>
    <w:rsid w:val="00686974"/>
    <w:rsid w:val="006869A8"/>
    <w:rsid w:val="006869DF"/>
    <w:rsid w:val="00686B21"/>
    <w:rsid w:val="00686F6B"/>
    <w:rsid w:val="00687014"/>
    <w:rsid w:val="00687071"/>
    <w:rsid w:val="0068713B"/>
    <w:rsid w:val="006871E9"/>
    <w:rsid w:val="006872AC"/>
    <w:rsid w:val="0068751C"/>
    <w:rsid w:val="00687721"/>
    <w:rsid w:val="00687749"/>
    <w:rsid w:val="00687781"/>
    <w:rsid w:val="00687908"/>
    <w:rsid w:val="00687BF4"/>
    <w:rsid w:val="00687CDD"/>
    <w:rsid w:val="006903A8"/>
    <w:rsid w:val="006903F2"/>
    <w:rsid w:val="00690436"/>
    <w:rsid w:val="00690560"/>
    <w:rsid w:val="006905F6"/>
    <w:rsid w:val="0069065A"/>
    <w:rsid w:val="00690831"/>
    <w:rsid w:val="00691156"/>
    <w:rsid w:val="00691550"/>
    <w:rsid w:val="006915B0"/>
    <w:rsid w:val="0069165D"/>
    <w:rsid w:val="0069166A"/>
    <w:rsid w:val="00691B76"/>
    <w:rsid w:val="00691C13"/>
    <w:rsid w:val="00691D21"/>
    <w:rsid w:val="00691D36"/>
    <w:rsid w:val="00691EFC"/>
    <w:rsid w:val="00691F8A"/>
    <w:rsid w:val="00692275"/>
    <w:rsid w:val="006929AF"/>
    <w:rsid w:val="00692C25"/>
    <w:rsid w:val="00692DD7"/>
    <w:rsid w:val="00692EDF"/>
    <w:rsid w:val="00692F35"/>
    <w:rsid w:val="006930E7"/>
    <w:rsid w:val="0069327A"/>
    <w:rsid w:val="006933EF"/>
    <w:rsid w:val="00693411"/>
    <w:rsid w:val="0069344A"/>
    <w:rsid w:val="006934EA"/>
    <w:rsid w:val="00693676"/>
    <w:rsid w:val="0069371D"/>
    <w:rsid w:val="00693824"/>
    <w:rsid w:val="00693F34"/>
    <w:rsid w:val="006943F4"/>
    <w:rsid w:val="0069453B"/>
    <w:rsid w:val="0069462C"/>
    <w:rsid w:val="006946F8"/>
    <w:rsid w:val="0069481F"/>
    <w:rsid w:val="0069485C"/>
    <w:rsid w:val="00694A20"/>
    <w:rsid w:val="00694C62"/>
    <w:rsid w:val="0069515A"/>
    <w:rsid w:val="00695199"/>
    <w:rsid w:val="00695531"/>
    <w:rsid w:val="0069561B"/>
    <w:rsid w:val="0069567F"/>
    <w:rsid w:val="006956FC"/>
    <w:rsid w:val="00695926"/>
    <w:rsid w:val="00695B83"/>
    <w:rsid w:val="00695F38"/>
    <w:rsid w:val="00696048"/>
    <w:rsid w:val="0069618A"/>
    <w:rsid w:val="006961D3"/>
    <w:rsid w:val="0069646B"/>
    <w:rsid w:val="006968B2"/>
    <w:rsid w:val="00696A28"/>
    <w:rsid w:val="00696CBD"/>
    <w:rsid w:val="00696D59"/>
    <w:rsid w:val="00696D6C"/>
    <w:rsid w:val="00696DE6"/>
    <w:rsid w:val="0069756F"/>
    <w:rsid w:val="006976A0"/>
    <w:rsid w:val="00697769"/>
    <w:rsid w:val="00697B13"/>
    <w:rsid w:val="00697B30"/>
    <w:rsid w:val="00697F35"/>
    <w:rsid w:val="006A000B"/>
    <w:rsid w:val="006A0123"/>
    <w:rsid w:val="006A0163"/>
    <w:rsid w:val="006A024E"/>
    <w:rsid w:val="006A03DF"/>
    <w:rsid w:val="006A0404"/>
    <w:rsid w:val="006A04C8"/>
    <w:rsid w:val="006A080C"/>
    <w:rsid w:val="006A0A4C"/>
    <w:rsid w:val="006A0B19"/>
    <w:rsid w:val="006A0C13"/>
    <w:rsid w:val="006A0CF0"/>
    <w:rsid w:val="006A0E1B"/>
    <w:rsid w:val="006A1086"/>
    <w:rsid w:val="006A10F3"/>
    <w:rsid w:val="006A1364"/>
    <w:rsid w:val="006A1861"/>
    <w:rsid w:val="006A188F"/>
    <w:rsid w:val="006A18F9"/>
    <w:rsid w:val="006A1971"/>
    <w:rsid w:val="006A1C6B"/>
    <w:rsid w:val="006A1D38"/>
    <w:rsid w:val="006A1E4D"/>
    <w:rsid w:val="006A204D"/>
    <w:rsid w:val="006A22E4"/>
    <w:rsid w:val="006A237E"/>
    <w:rsid w:val="006A23A6"/>
    <w:rsid w:val="006A24D7"/>
    <w:rsid w:val="006A2612"/>
    <w:rsid w:val="006A2977"/>
    <w:rsid w:val="006A29F0"/>
    <w:rsid w:val="006A2BBB"/>
    <w:rsid w:val="006A3043"/>
    <w:rsid w:val="006A3273"/>
    <w:rsid w:val="006A374E"/>
    <w:rsid w:val="006A3788"/>
    <w:rsid w:val="006A3975"/>
    <w:rsid w:val="006A3BA5"/>
    <w:rsid w:val="006A3C31"/>
    <w:rsid w:val="006A3CF4"/>
    <w:rsid w:val="006A3FE3"/>
    <w:rsid w:val="006A4044"/>
    <w:rsid w:val="006A40BE"/>
    <w:rsid w:val="006A4157"/>
    <w:rsid w:val="006A4257"/>
    <w:rsid w:val="006A4655"/>
    <w:rsid w:val="006A4677"/>
    <w:rsid w:val="006A4691"/>
    <w:rsid w:val="006A4819"/>
    <w:rsid w:val="006A4966"/>
    <w:rsid w:val="006A4ABC"/>
    <w:rsid w:val="006A4C67"/>
    <w:rsid w:val="006A4E0F"/>
    <w:rsid w:val="006A4EEC"/>
    <w:rsid w:val="006A4F85"/>
    <w:rsid w:val="006A4FA8"/>
    <w:rsid w:val="006A5079"/>
    <w:rsid w:val="006A51AA"/>
    <w:rsid w:val="006A52B4"/>
    <w:rsid w:val="006A539C"/>
    <w:rsid w:val="006A563F"/>
    <w:rsid w:val="006A5837"/>
    <w:rsid w:val="006A5860"/>
    <w:rsid w:val="006A5B55"/>
    <w:rsid w:val="006A5BC8"/>
    <w:rsid w:val="006A5DAD"/>
    <w:rsid w:val="006A6064"/>
    <w:rsid w:val="006A60AB"/>
    <w:rsid w:val="006A60C2"/>
    <w:rsid w:val="006A6253"/>
    <w:rsid w:val="006A62D0"/>
    <w:rsid w:val="006A647F"/>
    <w:rsid w:val="006A668E"/>
    <w:rsid w:val="006A6DB5"/>
    <w:rsid w:val="006A6E7F"/>
    <w:rsid w:val="006A6F09"/>
    <w:rsid w:val="006A7010"/>
    <w:rsid w:val="006A7257"/>
    <w:rsid w:val="006A7356"/>
    <w:rsid w:val="006A74A9"/>
    <w:rsid w:val="006A785E"/>
    <w:rsid w:val="006A798E"/>
    <w:rsid w:val="006A79F1"/>
    <w:rsid w:val="006A7A67"/>
    <w:rsid w:val="006A7C1C"/>
    <w:rsid w:val="006B02A0"/>
    <w:rsid w:val="006B02EF"/>
    <w:rsid w:val="006B04BF"/>
    <w:rsid w:val="006B05D2"/>
    <w:rsid w:val="006B0ADF"/>
    <w:rsid w:val="006B0BD0"/>
    <w:rsid w:val="006B0F69"/>
    <w:rsid w:val="006B0F6C"/>
    <w:rsid w:val="006B104B"/>
    <w:rsid w:val="006B1395"/>
    <w:rsid w:val="006B1446"/>
    <w:rsid w:val="006B1639"/>
    <w:rsid w:val="006B1778"/>
    <w:rsid w:val="006B17B8"/>
    <w:rsid w:val="006B184A"/>
    <w:rsid w:val="006B1879"/>
    <w:rsid w:val="006B1889"/>
    <w:rsid w:val="006B1CBC"/>
    <w:rsid w:val="006B1DA5"/>
    <w:rsid w:val="006B1E65"/>
    <w:rsid w:val="006B1E82"/>
    <w:rsid w:val="006B2049"/>
    <w:rsid w:val="006B2164"/>
    <w:rsid w:val="006B21BC"/>
    <w:rsid w:val="006B248C"/>
    <w:rsid w:val="006B24C1"/>
    <w:rsid w:val="006B2650"/>
    <w:rsid w:val="006B2A26"/>
    <w:rsid w:val="006B2A6D"/>
    <w:rsid w:val="006B2A89"/>
    <w:rsid w:val="006B2A9F"/>
    <w:rsid w:val="006B2D1E"/>
    <w:rsid w:val="006B30E2"/>
    <w:rsid w:val="006B321E"/>
    <w:rsid w:val="006B3271"/>
    <w:rsid w:val="006B32A1"/>
    <w:rsid w:val="006B330C"/>
    <w:rsid w:val="006B3417"/>
    <w:rsid w:val="006B3578"/>
    <w:rsid w:val="006B37C2"/>
    <w:rsid w:val="006B3809"/>
    <w:rsid w:val="006B39C5"/>
    <w:rsid w:val="006B3BC2"/>
    <w:rsid w:val="006B3D05"/>
    <w:rsid w:val="006B3D61"/>
    <w:rsid w:val="006B3EDD"/>
    <w:rsid w:val="006B41E3"/>
    <w:rsid w:val="006B425F"/>
    <w:rsid w:val="006B43FC"/>
    <w:rsid w:val="006B44EF"/>
    <w:rsid w:val="006B4517"/>
    <w:rsid w:val="006B4670"/>
    <w:rsid w:val="006B49B6"/>
    <w:rsid w:val="006B4E53"/>
    <w:rsid w:val="006B4EF6"/>
    <w:rsid w:val="006B4FAA"/>
    <w:rsid w:val="006B5059"/>
    <w:rsid w:val="006B508B"/>
    <w:rsid w:val="006B50BE"/>
    <w:rsid w:val="006B51C6"/>
    <w:rsid w:val="006B5260"/>
    <w:rsid w:val="006B5376"/>
    <w:rsid w:val="006B5473"/>
    <w:rsid w:val="006B5576"/>
    <w:rsid w:val="006B5784"/>
    <w:rsid w:val="006B59D4"/>
    <w:rsid w:val="006B5AB5"/>
    <w:rsid w:val="006B5AD8"/>
    <w:rsid w:val="006B5C09"/>
    <w:rsid w:val="006B5CBF"/>
    <w:rsid w:val="006B646A"/>
    <w:rsid w:val="006B64BA"/>
    <w:rsid w:val="006B665E"/>
    <w:rsid w:val="006B6760"/>
    <w:rsid w:val="006B6895"/>
    <w:rsid w:val="006B6995"/>
    <w:rsid w:val="006B6A26"/>
    <w:rsid w:val="006B6AB1"/>
    <w:rsid w:val="006B6B0F"/>
    <w:rsid w:val="006B6D28"/>
    <w:rsid w:val="006B6DBE"/>
    <w:rsid w:val="006B6DE3"/>
    <w:rsid w:val="006B6E43"/>
    <w:rsid w:val="006B6F62"/>
    <w:rsid w:val="006B721C"/>
    <w:rsid w:val="006B7351"/>
    <w:rsid w:val="006B7778"/>
    <w:rsid w:val="006B7821"/>
    <w:rsid w:val="006B78CF"/>
    <w:rsid w:val="006B798F"/>
    <w:rsid w:val="006B7A4A"/>
    <w:rsid w:val="006B7B1F"/>
    <w:rsid w:val="006B7CB8"/>
    <w:rsid w:val="006B7D53"/>
    <w:rsid w:val="006B7F8E"/>
    <w:rsid w:val="006C0041"/>
    <w:rsid w:val="006C015F"/>
    <w:rsid w:val="006C0318"/>
    <w:rsid w:val="006C0729"/>
    <w:rsid w:val="006C095D"/>
    <w:rsid w:val="006C0A22"/>
    <w:rsid w:val="006C0A87"/>
    <w:rsid w:val="006C0B6A"/>
    <w:rsid w:val="006C0FD2"/>
    <w:rsid w:val="006C10B7"/>
    <w:rsid w:val="006C111D"/>
    <w:rsid w:val="006C1406"/>
    <w:rsid w:val="006C1599"/>
    <w:rsid w:val="006C1798"/>
    <w:rsid w:val="006C184B"/>
    <w:rsid w:val="006C185F"/>
    <w:rsid w:val="006C1918"/>
    <w:rsid w:val="006C1C6C"/>
    <w:rsid w:val="006C1E29"/>
    <w:rsid w:val="006C1E7D"/>
    <w:rsid w:val="006C1F3C"/>
    <w:rsid w:val="006C1F99"/>
    <w:rsid w:val="006C2151"/>
    <w:rsid w:val="006C22C6"/>
    <w:rsid w:val="006C22F3"/>
    <w:rsid w:val="006C23DC"/>
    <w:rsid w:val="006C24C9"/>
    <w:rsid w:val="006C26D0"/>
    <w:rsid w:val="006C278D"/>
    <w:rsid w:val="006C27AC"/>
    <w:rsid w:val="006C2835"/>
    <w:rsid w:val="006C2846"/>
    <w:rsid w:val="006C28B0"/>
    <w:rsid w:val="006C2A7A"/>
    <w:rsid w:val="006C2B6D"/>
    <w:rsid w:val="006C2B91"/>
    <w:rsid w:val="006C2BCD"/>
    <w:rsid w:val="006C2BEF"/>
    <w:rsid w:val="006C2C1F"/>
    <w:rsid w:val="006C2C72"/>
    <w:rsid w:val="006C2C87"/>
    <w:rsid w:val="006C2E8D"/>
    <w:rsid w:val="006C2F90"/>
    <w:rsid w:val="006C2FEC"/>
    <w:rsid w:val="006C3374"/>
    <w:rsid w:val="006C3503"/>
    <w:rsid w:val="006C35BA"/>
    <w:rsid w:val="006C366E"/>
    <w:rsid w:val="006C3845"/>
    <w:rsid w:val="006C38AD"/>
    <w:rsid w:val="006C38D9"/>
    <w:rsid w:val="006C3BBC"/>
    <w:rsid w:val="006C3D94"/>
    <w:rsid w:val="006C3ED5"/>
    <w:rsid w:val="006C41DD"/>
    <w:rsid w:val="006C45F1"/>
    <w:rsid w:val="006C465F"/>
    <w:rsid w:val="006C4814"/>
    <w:rsid w:val="006C49B8"/>
    <w:rsid w:val="006C49E5"/>
    <w:rsid w:val="006C4A93"/>
    <w:rsid w:val="006C4B64"/>
    <w:rsid w:val="006C4D23"/>
    <w:rsid w:val="006C4E1E"/>
    <w:rsid w:val="006C4E24"/>
    <w:rsid w:val="006C51A3"/>
    <w:rsid w:val="006C55B2"/>
    <w:rsid w:val="006C57DC"/>
    <w:rsid w:val="006C592C"/>
    <w:rsid w:val="006C5D2B"/>
    <w:rsid w:val="006C5DA5"/>
    <w:rsid w:val="006C5E62"/>
    <w:rsid w:val="006C605F"/>
    <w:rsid w:val="006C60DA"/>
    <w:rsid w:val="006C61B8"/>
    <w:rsid w:val="006C62CC"/>
    <w:rsid w:val="006C6478"/>
    <w:rsid w:val="006C64CE"/>
    <w:rsid w:val="006C662B"/>
    <w:rsid w:val="006C669A"/>
    <w:rsid w:val="006C66AB"/>
    <w:rsid w:val="006C66C7"/>
    <w:rsid w:val="006C67D6"/>
    <w:rsid w:val="006C6AE9"/>
    <w:rsid w:val="006C6C31"/>
    <w:rsid w:val="006C6FDD"/>
    <w:rsid w:val="006C7088"/>
    <w:rsid w:val="006C7451"/>
    <w:rsid w:val="006C7643"/>
    <w:rsid w:val="006C7855"/>
    <w:rsid w:val="006C7AD8"/>
    <w:rsid w:val="006C7CCA"/>
    <w:rsid w:val="006C7D69"/>
    <w:rsid w:val="006C7D8F"/>
    <w:rsid w:val="006C7DB3"/>
    <w:rsid w:val="006C7DD8"/>
    <w:rsid w:val="006C7E32"/>
    <w:rsid w:val="006D0054"/>
    <w:rsid w:val="006D0280"/>
    <w:rsid w:val="006D03A0"/>
    <w:rsid w:val="006D04E1"/>
    <w:rsid w:val="006D05D6"/>
    <w:rsid w:val="006D06DA"/>
    <w:rsid w:val="006D0781"/>
    <w:rsid w:val="006D07F6"/>
    <w:rsid w:val="006D0A4A"/>
    <w:rsid w:val="006D0B3B"/>
    <w:rsid w:val="006D0BDE"/>
    <w:rsid w:val="006D0BF6"/>
    <w:rsid w:val="006D0E85"/>
    <w:rsid w:val="006D1036"/>
    <w:rsid w:val="006D1097"/>
    <w:rsid w:val="006D126A"/>
    <w:rsid w:val="006D1665"/>
    <w:rsid w:val="006D1752"/>
    <w:rsid w:val="006D1970"/>
    <w:rsid w:val="006D1A62"/>
    <w:rsid w:val="006D1A72"/>
    <w:rsid w:val="006D1CE2"/>
    <w:rsid w:val="006D1E48"/>
    <w:rsid w:val="006D1F6A"/>
    <w:rsid w:val="006D2090"/>
    <w:rsid w:val="006D21A8"/>
    <w:rsid w:val="006D2298"/>
    <w:rsid w:val="006D2532"/>
    <w:rsid w:val="006D2641"/>
    <w:rsid w:val="006D285D"/>
    <w:rsid w:val="006D2A53"/>
    <w:rsid w:val="006D2C25"/>
    <w:rsid w:val="006D2CD3"/>
    <w:rsid w:val="006D2D19"/>
    <w:rsid w:val="006D2E9B"/>
    <w:rsid w:val="006D3A8E"/>
    <w:rsid w:val="006D3D6D"/>
    <w:rsid w:val="006D3D72"/>
    <w:rsid w:val="006D4154"/>
    <w:rsid w:val="006D427F"/>
    <w:rsid w:val="006D443D"/>
    <w:rsid w:val="006D472E"/>
    <w:rsid w:val="006D4768"/>
    <w:rsid w:val="006D4973"/>
    <w:rsid w:val="006D4A93"/>
    <w:rsid w:val="006D4B50"/>
    <w:rsid w:val="006D4BC5"/>
    <w:rsid w:val="006D4BFC"/>
    <w:rsid w:val="006D4F5C"/>
    <w:rsid w:val="006D52CC"/>
    <w:rsid w:val="006D5357"/>
    <w:rsid w:val="006D5361"/>
    <w:rsid w:val="006D5395"/>
    <w:rsid w:val="006D53B5"/>
    <w:rsid w:val="006D54B3"/>
    <w:rsid w:val="006D56C2"/>
    <w:rsid w:val="006D5912"/>
    <w:rsid w:val="006D5949"/>
    <w:rsid w:val="006D5A12"/>
    <w:rsid w:val="006D5B9C"/>
    <w:rsid w:val="006D5CD4"/>
    <w:rsid w:val="006D5CE1"/>
    <w:rsid w:val="006D5D43"/>
    <w:rsid w:val="006D5DDB"/>
    <w:rsid w:val="006D5E02"/>
    <w:rsid w:val="006D5FB1"/>
    <w:rsid w:val="006D60B0"/>
    <w:rsid w:val="006D61E0"/>
    <w:rsid w:val="006D622A"/>
    <w:rsid w:val="006D64BB"/>
    <w:rsid w:val="006D64C0"/>
    <w:rsid w:val="006D6531"/>
    <w:rsid w:val="006D673A"/>
    <w:rsid w:val="006D67B2"/>
    <w:rsid w:val="006D67F8"/>
    <w:rsid w:val="006D6AA5"/>
    <w:rsid w:val="006D6AF5"/>
    <w:rsid w:val="006D6B2F"/>
    <w:rsid w:val="006D6D7F"/>
    <w:rsid w:val="006D6E04"/>
    <w:rsid w:val="006D7120"/>
    <w:rsid w:val="006D719F"/>
    <w:rsid w:val="006D735C"/>
    <w:rsid w:val="006D7462"/>
    <w:rsid w:val="006D7580"/>
    <w:rsid w:val="006D7636"/>
    <w:rsid w:val="006D78E6"/>
    <w:rsid w:val="006D79DE"/>
    <w:rsid w:val="006D7AF7"/>
    <w:rsid w:val="006D7B87"/>
    <w:rsid w:val="006D7CFC"/>
    <w:rsid w:val="006D7D15"/>
    <w:rsid w:val="006D7E87"/>
    <w:rsid w:val="006E0389"/>
    <w:rsid w:val="006E03FF"/>
    <w:rsid w:val="006E04C6"/>
    <w:rsid w:val="006E05B4"/>
    <w:rsid w:val="006E05FA"/>
    <w:rsid w:val="006E08DF"/>
    <w:rsid w:val="006E0934"/>
    <w:rsid w:val="006E0972"/>
    <w:rsid w:val="006E0E21"/>
    <w:rsid w:val="006E0EEE"/>
    <w:rsid w:val="006E103B"/>
    <w:rsid w:val="006E1078"/>
    <w:rsid w:val="006E132E"/>
    <w:rsid w:val="006E13C8"/>
    <w:rsid w:val="006E1446"/>
    <w:rsid w:val="006E1540"/>
    <w:rsid w:val="006E15D5"/>
    <w:rsid w:val="006E1698"/>
    <w:rsid w:val="006E173A"/>
    <w:rsid w:val="006E1772"/>
    <w:rsid w:val="006E177D"/>
    <w:rsid w:val="006E17DA"/>
    <w:rsid w:val="006E1F10"/>
    <w:rsid w:val="006E20A3"/>
    <w:rsid w:val="006E20DA"/>
    <w:rsid w:val="006E2419"/>
    <w:rsid w:val="006E25A5"/>
    <w:rsid w:val="006E2654"/>
    <w:rsid w:val="006E26CF"/>
    <w:rsid w:val="006E2744"/>
    <w:rsid w:val="006E27AA"/>
    <w:rsid w:val="006E2948"/>
    <w:rsid w:val="006E2988"/>
    <w:rsid w:val="006E2A18"/>
    <w:rsid w:val="006E2A58"/>
    <w:rsid w:val="006E2AC6"/>
    <w:rsid w:val="006E2BB4"/>
    <w:rsid w:val="006E2EA0"/>
    <w:rsid w:val="006E2EAB"/>
    <w:rsid w:val="006E301D"/>
    <w:rsid w:val="006E30AA"/>
    <w:rsid w:val="006E33C7"/>
    <w:rsid w:val="006E3670"/>
    <w:rsid w:val="006E3799"/>
    <w:rsid w:val="006E38D7"/>
    <w:rsid w:val="006E3954"/>
    <w:rsid w:val="006E3B39"/>
    <w:rsid w:val="006E3BD8"/>
    <w:rsid w:val="006E3D6B"/>
    <w:rsid w:val="006E3E67"/>
    <w:rsid w:val="006E4204"/>
    <w:rsid w:val="006E45E7"/>
    <w:rsid w:val="006E4864"/>
    <w:rsid w:val="006E489E"/>
    <w:rsid w:val="006E4931"/>
    <w:rsid w:val="006E4AC3"/>
    <w:rsid w:val="006E4AFC"/>
    <w:rsid w:val="006E4B0B"/>
    <w:rsid w:val="006E4B1E"/>
    <w:rsid w:val="006E4F8F"/>
    <w:rsid w:val="006E5011"/>
    <w:rsid w:val="006E5213"/>
    <w:rsid w:val="006E5377"/>
    <w:rsid w:val="006E55BB"/>
    <w:rsid w:val="006E5650"/>
    <w:rsid w:val="006E5759"/>
    <w:rsid w:val="006E5964"/>
    <w:rsid w:val="006E5CF9"/>
    <w:rsid w:val="006E5D4E"/>
    <w:rsid w:val="006E6025"/>
    <w:rsid w:val="006E6273"/>
    <w:rsid w:val="006E65AB"/>
    <w:rsid w:val="006E65C2"/>
    <w:rsid w:val="006E66A4"/>
    <w:rsid w:val="006E68BE"/>
    <w:rsid w:val="006E6B40"/>
    <w:rsid w:val="006E6D59"/>
    <w:rsid w:val="006E6F24"/>
    <w:rsid w:val="006E6F26"/>
    <w:rsid w:val="006E7154"/>
    <w:rsid w:val="006E732D"/>
    <w:rsid w:val="006E756D"/>
    <w:rsid w:val="006E7617"/>
    <w:rsid w:val="006E76AB"/>
    <w:rsid w:val="006E7801"/>
    <w:rsid w:val="006E78D1"/>
    <w:rsid w:val="006E7943"/>
    <w:rsid w:val="006E7BC8"/>
    <w:rsid w:val="006E7C6F"/>
    <w:rsid w:val="006F0102"/>
    <w:rsid w:val="006F0239"/>
    <w:rsid w:val="006F02AD"/>
    <w:rsid w:val="006F0327"/>
    <w:rsid w:val="006F0344"/>
    <w:rsid w:val="006F0408"/>
    <w:rsid w:val="006F0546"/>
    <w:rsid w:val="006F0583"/>
    <w:rsid w:val="006F06CE"/>
    <w:rsid w:val="006F0730"/>
    <w:rsid w:val="006F07BC"/>
    <w:rsid w:val="006F09D6"/>
    <w:rsid w:val="006F0A53"/>
    <w:rsid w:val="006F0A8F"/>
    <w:rsid w:val="006F0CB3"/>
    <w:rsid w:val="006F0DF4"/>
    <w:rsid w:val="006F0E0D"/>
    <w:rsid w:val="006F0EB4"/>
    <w:rsid w:val="006F0EDF"/>
    <w:rsid w:val="006F0F30"/>
    <w:rsid w:val="006F0F61"/>
    <w:rsid w:val="006F105C"/>
    <w:rsid w:val="006F1262"/>
    <w:rsid w:val="006F1511"/>
    <w:rsid w:val="006F164D"/>
    <w:rsid w:val="006F178E"/>
    <w:rsid w:val="006F1992"/>
    <w:rsid w:val="006F1BF9"/>
    <w:rsid w:val="006F1DBE"/>
    <w:rsid w:val="006F1DC1"/>
    <w:rsid w:val="006F1EC8"/>
    <w:rsid w:val="006F1F10"/>
    <w:rsid w:val="006F1F99"/>
    <w:rsid w:val="006F21E9"/>
    <w:rsid w:val="006F2373"/>
    <w:rsid w:val="006F23DC"/>
    <w:rsid w:val="006F2440"/>
    <w:rsid w:val="006F245B"/>
    <w:rsid w:val="006F2682"/>
    <w:rsid w:val="006F2840"/>
    <w:rsid w:val="006F2BA7"/>
    <w:rsid w:val="006F2C2C"/>
    <w:rsid w:val="006F2FD7"/>
    <w:rsid w:val="006F3043"/>
    <w:rsid w:val="006F3314"/>
    <w:rsid w:val="006F331E"/>
    <w:rsid w:val="006F34EE"/>
    <w:rsid w:val="006F35A4"/>
    <w:rsid w:val="006F35F7"/>
    <w:rsid w:val="006F3857"/>
    <w:rsid w:val="006F38FB"/>
    <w:rsid w:val="006F3A5B"/>
    <w:rsid w:val="006F3A60"/>
    <w:rsid w:val="006F3AC0"/>
    <w:rsid w:val="006F3EDE"/>
    <w:rsid w:val="006F3EEE"/>
    <w:rsid w:val="006F3EFE"/>
    <w:rsid w:val="006F3F52"/>
    <w:rsid w:val="006F3FA6"/>
    <w:rsid w:val="006F4046"/>
    <w:rsid w:val="006F462A"/>
    <w:rsid w:val="006F470C"/>
    <w:rsid w:val="006F4877"/>
    <w:rsid w:val="006F4A50"/>
    <w:rsid w:val="006F4AC2"/>
    <w:rsid w:val="006F4B56"/>
    <w:rsid w:val="006F4CFE"/>
    <w:rsid w:val="006F4E48"/>
    <w:rsid w:val="006F4FB5"/>
    <w:rsid w:val="006F5118"/>
    <w:rsid w:val="006F5126"/>
    <w:rsid w:val="006F524C"/>
    <w:rsid w:val="006F524D"/>
    <w:rsid w:val="006F5680"/>
    <w:rsid w:val="006F571F"/>
    <w:rsid w:val="006F5778"/>
    <w:rsid w:val="006F58FA"/>
    <w:rsid w:val="006F5DF4"/>
    <w:rsid w:val="006F6330"/>
    <w:rsid w:val="006F6709"/>
    <w:rsid w:val="006F6B2E"/>
    <w:rsid w:val="006F6E65"/>
    <w:rsid w:val="006F6EB4"/>
    <w:rsid w:val="006F6ED8"/>
    <w:rsid w:val="006F704B"/>
    <w:rsid w:val="006F718C"/>
    <w:rsid w:val="006F72D2"/>
    <w:rsid w:val="006F76ED"/>
    <w:rsid w:val="006F791F"/>
    <w:rsid w:val="006F7971"/>
    <w:rsid w:val="006F79D3"/>
    <w:rsid w:val="006F7B15"/>
    <w:rsid w:val="006F7D26"/>
    <w:rsid w:val="007000AE"/>
    <w:rsid w:val="00700215"/>
    <w:rsid w:val="0070025D"/>
    <w:rsid w:val="007003DA"/>
    <w:rsid w:val="007004EE"/>
    <w:rsid w:val="00700624"/>
    <w:rsid w:val="00700643"/>
    <w:rsid w:val="00700719"/>
    <w:rsid w:val="00700762"/>
    <w:rsid w:val="00700897"/>
    <w:rsid w:val="00700958"/>
    <w:rsid w:val="00700975"/>
    <w:rsid w:val="00700B4E"/>
    <w:rsid w:val="00700BD1"/>
    <w:rsid w:val="00700D08"/>
    <w:rsid w:val="00700D93"/>
    <w:rsid w:val="00700E31"/>
    <w:rsid w:val="00701015"/>
    <w:rsid w:val="0070104A"/>
    <w:rsid w:val="0070130A"/>
    <w:rsid w:val="0070131F"/>
    <w:rsid w:val="00701695"/>
    <w:rsid w:val="00701896"/>
    <w:rsid w:val="007019A3"/>
    <w:rsid w:val="00701CA0"/>
    <w:rsid w:val="00701D7B"/>
    <w:rsid w:val="0070200A"/>
    <w:rsid w:val="0070220C"/>
    <w:rsid w:val="0070225A"/>
    <w:rsid w:val="0070249F"/>
    <w:rsid w:val="00702612"/>
    <w:rsid w:val="007027B2"/>
    <w:rsid w:val="007028B2"/>
    <w:rsid w:val="00702CA3"/>
    <w:rsid w:val="00702E11"/>
    <w:rsid w:val="00702E2A"/>
    <w:rsid w:val="00702EF8"/>
    <w:rsid w:val="00702F91"/>
    <w:rsid w:val="007030F1"/>
    <w:rsid w:val="007031A3"/>
    <w:rsid w:val="007033AD"/>
    <w:rsid w:val="00703606"/>
    <w:rsid w:val="00703743"/>
    <w:rsid w:val="007039C9"/>
    <w:rsid w:val="00703B7F"/>
    <w:rsid w:val="007041B8"/>
    <w:rsid w:val="00704655"/>
    <w:rsid w:val="0070470C"/>
    <w:rsid w:val="0070472D"/>
    <w:rsid w:val="00704F78"/>
    <w:rsid w:val="00705044"/>
    <w:rsid w:val="0070506C"/>
    <w:rsid w:val="00705072"/>
    <w:rsid w:val="007052AB"/>
    <w:rsid w:val="007053DD"/>
    <w:rsid w:val="007054BB"/>
    <w:rsid w:val="007055B6"/>
    <w:rsid w:val="00705669"/>
    <w:rsid w:val="00705A9A"/>
    <w:rsid w:val="00705AB0"/>
    <w:rsid w:val="00705AC7"/>
    <w:rsid w:val="00705B2D"/>
    <w:rsid w:val="00705B5C"/>
    <w:rsid w:val="00705B7C"/>
    <w:rsid w:val="00705D7B"/>
    <w:rsid w:val="00705DD7"/>
    <w:rsid w:val="00705E9A"/>
    <w:rsid w:val="00705F6F"/>
    <w:rsid w:val="007061EA"/>
    <w:rsid w:val="007062EC"/>
    <w:rsid w:val="00706304"/>
    <w:rsid w:val="0070638E"/>
    <w:rsid w:val="0070691D"/>
    <w:rsid w:val="007069A5"/>
    <w:rsid w:val="00706B03"/>
    <w:rsid w:val="00706DD4"/>
    <w:rsid w:val="00706E00"/>
    <w:rsid w:val="00706E16"/>
    <w:rsid w:val="00706F0D"/>
    <w:rsid w:val="007070DE"/>
    <w:rsid w:val="007070F7"/>
    <w:rsid w:val="00707391"/>
    <w:rsid w:val="007073D5"/>
    <w:rsid w:val="0070762F"/>
    <w:rsid w:val="00707AF2"/>
    <w:rsid w:val="00707B9F"/>
    <w:rsid w:val="00707DD8"/>
    <w:rsid w:val="007100EB"/>
    <w:rsid w:val="00710549"/>
    <w:rsid w:val="00710912"/>
    <w:rsid w:val="00710924"/>
    <w:rsid w:val="007109C7"/>
    <w:rsid w:val="00710DFE"/>
    <w:rsid w:val="00710FBE"/>
    <w:rsid w:val="00711057"/>
    <w:rsid w:val="00711195"/>
    <w:rsid w:val="007116A4"/>
    <w:rsid w:val="007116B5"/>
    <w:rsid w:val="00711AB1"/>
    <w:rsid w:val="00711AFA"/>
    <w:rsid w:val="00711B3C"/>
    <w:rsid w:val="00711E96"/>
    <w:rsid w:val="00712177"/>
    <w:rsid w:val="007123E1"/>
    <w:rsid w:val="007123EF"/>
    <w:rsid w:val="00712425"/>
    <w:rsid w:val="0071246B"/>
    <w:rsid w:val="007125F4"/>
    <w:rsid w:val="00712767"/>
    <w:rsid w:val="00712772"/>
    <w:rsid w:val="0071287F"/>
    <w:rsid w:val="00712B02"/>
    <w:rsid w:val="00712B84"/>
    <w:rsid w:val="007130F3"/>
    <w:rsid w:val="0071319E"/>
    <w:rsid w:val="00713388"/>
    <w:rsid w:val="00713563"/>
    <w:rsid w:val="00713947"/>
    <w:rsid w:val="00713AB8"/>
    <w:rsid w:val="00713B38"/>
    <w:rsid w:val="00713BD0"/>
    <w:rsid w:val="00713ECD"/>
    <w:rsid w:val="00713F52"/>
    <w:rsid w:val="007141AB"/>
    <w:rsid w:val="00714268"/>
    <w:rsid w:val="007144F0"/>
    <w:rsid w:val="00714559"/>
    <w:rsid w:val="0071457A"/>
    <w:rsid w:val="00714622"/>
    <w:rsid w:val="00714957"/>
    <w:rsid w:val="00714B8D"/>
    <w:rsid w:val="00714F9E"/>
    <w:rsid w:val="007150EE"/>
    <w:rsid w:val="00715157"/>
    <w:rsid w:val="00715159"/>
    <w:rsid w:val="007151BC"/>
    <w:rsid w:val="007152B0"/>
    <w:rsid w:val="00715392"/>
    <w:rsid w:val="007153A6"/>
    <w:rsid w:val="007155A4"/>
    <w:rsid w:val="007159C2"/>
    <w:rsid w:val="00715AF5"/>
    <w:rsid w:val="00715E95"/>
    <w:rsid w:val="00715FDF"/>
    <w:rsid w:val="0071611E"/>
    <w:rsid w:val="0071619B"/>
    <w:rsid w:val="0071626E"/>
    <w:rsid w:val="00716540"/>
    <w:rsid w:val="0071656B"/>
    <w:rsid w:val="007165F4"/>
    <w:rsid w:val="0071668E"/>
    <w:rsid w:val="007167C5"/>
    <w:rsid w:val="0071695A"/>
    <w:rsid w:val="00716B16"/>
    <w:rsid w:val="00716C32"/>
    <w:rsid w:val="00716C33"/>
    <w:rsid w:val="00716C4D"/>
    <w:rsid w:val="00717353"/>
    <w:rsid w:val="00717361"/>
    <w:rsid w:val="0071737A"/>
    <w:rsid w:val="0071748D"/>
    <w:rsid w:val="00717545"/>
    <w:rsid w:val="007176A5"/>
    <w:rsid w:val="00717D77"/>
    <w:rsid w:val="00717EAD"/>
    <w:rsid w:val="00717F14"/>
    <w:rsid w:val="00717FB5"/>
    <w:rsid w:val="00720120"/>
    <w:rsid w:val="007201FA"/>
    <w:rsid w:val="00720361"/>
    <w:rsid w:val="00720382"/>
    <w:rsid w:val="007206DB"/>
    <w:rsid w:val="0072072C"/>
    <w:rsid w:val="00720AD4"/>
    <w:rsid w:val="00721576"/>
    <w:rsid w:val="007216AD"/>
    <w:rsid w:val="00721A6F"/>
    <w:rsid w:val="00721B93"/>
    <w:rsid w:val="00721C11"/>
    <w:rsid w:val="00722158"/>
    <w:rsid w:val="007221B8"/>
    <w:rsid w:val="00722240"/>
    <w:rsid w:val="0072225D"/>
    <w:rsid w:val="007224E0"/>
    <w:rsid w:val="007225FF"/>
    <w:rsid w:val="007227FE"/>
    <w:rsid w:val="007228AE"/>
    <w:rsid w:val="00722B1C"/>
    <w:rsid w:val="00722C5C"/>
    <w:rsid w:val="00722E96"/>
    <w:rsid w:val="00722F5A"/>
    <w:rsid w:val="00723042"/>
    <w:rsid w:val="007231B4"/>
    <w:rsid w:val="0072326F"/>
    <w:rsid w:val="007232E7"/>
    <w:rsid w:val="00723396"/>
    <w:rsid w:val="007233D4"/>
    <w:rsid w:val="007236BD"/>
    <w:rsid w:val="0072377D"/>
    <w:rsid w:val="00723848"/>
    <w:rsid w:val="007238D8"/>
    <w:rsid w:val="00723A05"/>
    <w:rsid w:val="00723ED0"/>
    <w:rsid w:val="007241FD"/>
    <w:rsid w:val="00724363"/>
    <w:rsid w:val="007243B2"/>
    <w:rsid w:val="00724425"/>
    <w:rsid w:val="0072450F"/>
    <w:rsid w:val="00724565"/>
    <w:rsid w:val="007247E9"/>
    <w:rsid w:val="00724893"/>
    <w:rsid w:val="00724ACD"/>
    <w:rsid w:val="00724B92"/>
    <w:rsid w:val="00724CE2"/>
    <w:rsid w:val="00724CEB"/>
    <w:rsid w:val="00724E6C"/>
    <w:rsid w:val="00724EE3"/>
    <w:rsid w:val="00724FD6"/>
    <w:rsid w:val="00724FDE"/>
    <w:rsid w:val="00725238"/>
    <w:rsid w:val="007252E1"/>
    <w:rsid w:val="0072562F"/>
    <w:rsid w:val="00725703"/>
    <w:rsid w:val="0072591C"/>
    <w:rsid w:val="00725A8A"/>
    <w:rsid w:val="00725BB8"/>
    <w:rsid w:val="00725D15"/>
    <w:rsid w:val="00725EA3"/>
    <w:rsid w:val="0072613E"/>
    <w:rsid w:val="00726195"/>
    <w:rsid w:val="00726303"/>
    <w:rsid w:val="00726500"/>
    <w:rsid w:val="00726546"/>
    <w:rsid w:val="00726B19"/>
    <w:rsid w:val="00726C31"/>
    <w:rsid w:val="00726D32"/>
    <w:rsid w:val="00726D8C"/>
    <w:rsid w:val="00726DC7"/>
    <w:rsid w:val="00726ED0"/>
    <w:rsid w:val="00726EFD"/>
    <w:rsid w:val="00727400"/>
    <w:rsid w:val="00727553"/>
    <w:rsid w:val="007276AF"/>
    <w:rsid w:val="00727851"/>
    <w:rsid w:val="00727864"/>
    <w:rsid w:val="007278D7"/>
    <w:rsid w:val="00727AC3"/>
    <w:rsid w:val="00727AFF"/>
    <w:rsid w:val="00727D7E"/>
    <w:rsid w:val="00727DB5"/>
    <w:rsid w:val="00727E9C"/>
    <w:rsid w:val="00727EA1"/>
    <w:rsid w:val="007301C8"/>
    <w:rsid w:val="0073024D"/>
    <w:rsid w:val="0073025C"/>
    <w:rsid w:val="007302B4"/>
    <w:rsid w:val="007305FD"/>
    <w:rsid w:val="007307F3"/>
    <w:rsid w:val="00730884"/>
    <w:rsid w:val="00730AF5"/>
    <w:rsid w:val="00730C8E"/>
    <w:rsid w:val="00730C99"/>
    <w:rsid w:val="00730FC1"/>
    <w:rsid w:val="00731245"/>
    <w:rsid w:val="007313B1"/>
    <w:rsid w:val="0073178A"/>
    <w:rsid w:val="00731B19"/>
    <w:rsid w:val="00731C94"/>
    <w:rsid w:val="00731D1C"/>
    <w:rsid w:val="00731E9D"/>
    <w:rsid w:val="00731EF1"/>
    <w:rsid w:val="0073218F"/>
    <w:rsid w:val="0073236A"/>
    <w:rsid w:val="00732398"/>
    <w:rsid w:val="00732468"/>
    <w:rsid w:val="00732500"/>
    <w:rsid w:val="00732CEB"/>
    <w:rsid w:val="00732D18"/>
    <w:rsid w:val="00733059"/>
    <w:rsid w:val="007331B9"/>
    <w:rsid w:val="0073322A"/>
    <w:rsid w:val="00733277"/>
    <w:rsid w:val="007332B4"/>
    <w:rsid w:val="007332C3"/>
    <w:rsid w:val="00733327"/>
    <w:rsid w:val="00733596"/>
    <w:rsid w:val="0073384E"/>
    <w:rsid w:val="007338D2"/>
    <w:rsid w:val="00733EA5"/>
    <w:rsid w:val="00733FE7"/>
    <w:rsid w:val="00734010"/>
    <w:rsid w:val="00734107"/>
    <w:rsid w:val="007341A3"/>
    <w:rsid w:val="007343FC"/>
    <w:rsid w:val="00734432"/>
    <w:rsid w:val="0073448C"/>
    <w:rsid w:val="007346EB"/>
    <w:rsid w:val="0073473B"/>
    <w:rsid w:val="00734760"/>
    <w:rsid w:val="0073486B"/>
    <w:rsid w:val="007348F4"/>
    <w:rsid w:val="00734B5B"/>
    <w:rsid w:val="00734D53"/>
    <w:rsid w:val="00734E7B"/>
    <w:rsid w:val="00734F8C"/>
    <w:rsid w:val="00734FDA"/>
    <w:rsid w:val="00735192"/>
    <w:rsid w:val="0073524B"/>
    <w:rsid w:val="00735289"/>
    <w:rsid w:val="007352E9"/>
    <w:rsid w:val="0073548E"/>
    <w:rsid w:val="00735651"/>
    <w:rsid w:val="007356CC"/>
    <w:rsid w:val="00735719"/>
    <w:rsid w:val="0073571A"/>
    <w:rsid w:val="00735725"/>
    <w:rsid w:val="007358CF"/>
    <w:rsid w:val="00735949"/>
    <w:rsid w:val="00735B37"/>
    <w:rsid w:val="00735B9A"/>
    <w:rsid w:val="00735E45"/>
    <w:rsid w:val="00735E64"/>
    <w:rsid w:val="00735EB5"/>
    <w:rsid w:val="00735F90"/>
    <w:rsid w:val="0073606D"/>
    <w:rsid w:val="007361D9"/>
    <w:rsid w:val="007362C5"/>
    <w:rsid w:val="007363C5"/>
    <w:rsid w:val="00736484"/>
    <w:rsid w:val="00736517"/>
    <w:rsid w:val="007365F7"/>
    <w:rsid w:val="00736768"/>
    <w:rsid w:val="007367E6"/>
    <w:rsid w:val="0073691F"/>
    <w:rsid w:val="00736A83"/>
    <w:rsid w:val="00736E3C"/>
    <w:rsid w:val="00736E4B"/>
    <w:rsid w:val="00736F26"/>
    <w:rsid w:val="00737332"/>
    <w:rsid w:val="0073758A"/>
    <w:rsid w:val="007375F4"/>
    <w:rsid w:val="00737937"/>
    <w:rsid w:val="00737BFA"/>
    <w:rsid w:val="00737E48"/>
    <w:rsid w:val="00737E8B"/>
    <w:rsid w:val="00737F5E"/>
    <w:rsid w:val="0074036B"/>
    <w:rsid w:val="007403C6"/>
    <w:rsid w:val="007403E8"/>
    <w:rsid w:val="00740481"/>
    <w:rsid w:val="00740494"/>
    <w:rsid w:val="00740535"/>
    <w:rsid w:val="007407BB"/>
    <w:rsid w:val="00740840"/>
    <w:rsid w:val="007409B9"/>
    <w:rsid w:val="00740A8A"/>
    <w:rsid w:val="00740B80"/>
    <w:rsid w:val="00740B8E"/>
    <w:rsid w:val="00740D0B"/>
    <w:rsid w:val="00740E31"/>
    <w:rsid w:val="00740F3B"/>
    <w:rsid w:val="007410B9"/>
    <w:rsid w:val="00741172"/>
    <w:rsid w:val="00741617"/>
    <w:rsid w:val="00741A71"/>
    <w:rsid w:val="00741CF6"/>
    <w:rsid w:val="00741D31"/>
    <w:rsid w:val="00741D94"/>
    <w:rsid w:val="00742062"/>
    <w:rsid w:val="00742091"/>
    <w:rsid w:val="007420D2"/>
    <w:rsid w:val="00742224"/>
    <w:rsid w:val="0074236E"/>
    <w:rsid w:val="00742528"/>
    <w:rsid w:val="00742711"/>
    <w:rsid w:val="00742794"/>
    <w:rsid w:val="00742795"/>
    <w:rsid w:val="0074280A"/>
    <w:rsid w:val="0074281C"/>
    <w:rsid w:val="00742A52"/>
    <w:rsid w:val="00742B3F"/>
    <w:rsid w:val="00742BC8"/>
    <w:rsid w:val="00742F38"/>
    <w:rsid w:val="00743033"/>
    <w:rsid w:val="0074324B"/>
    <w:rsid w:val="00743266"/>
    <w:rsid w:val="007432C3"/>
    <w:rsid w:val="007435D6"/>
    <w:rsid w:val="007435F7"/>
    <w:rsid w:val="00743786"/>
    <w:rsid w:val="007438AC"/>
    <w:rsid w:val="007438F6"/>
    <w:rsid w:val="00744073"/>
    <w:rsid w:val="0074419F"/>
    <w:rsid w:val="007441AB"/>
    <w:rsid w:val="007444CA"/>
    <w:rsid w:val="00744FA7"/>
    <w:rsid w:val="00745057"/>
    <w:rsid w:val="00745110"/>
    <w:rsid w:val="007452EC"/>
    <w:rsid w:val="0074538E"/>
    <w:rsid w:val="00745415"/>
    <w:rsid w:val="007456C9"/>
    <w:rsid w:val="00745820"/>
    <w:rsid w:val="007458E1"/>
    <w:rsid w:val="007458EF"/>
    <w:rsid w:val="00745999"/>
    <w:rsid w:val="007459FE"/>
    <w:rsid w:val="00745E12"/>
    <w:rsid w:val="00745E2B"/>
    <w:rsid w:val="00745FDC"/>
    <w:rsid w:val="00746038"/>
    <w:rsid w:val="00746377"/>
    <w:rsid w:val="00746383"/>
    <w:rsid w:val="0074644F"/>
    <w:rsid w:val="00746572"/>
    <w:rsid w:val="007466A2"/>
    <w:rsid w:val="00746722"/>
    <w:rsid w:val="0074672D"/>
    <w:rsid w:val="007469D4"/>
    <w:rsid w:val="00746A49"/>
    <w:rsid w:val="00746B2F"/>
    <w:rsid w:val="00746C23"/>
    <w:rsid w:val="00746CC5"/>
    <w:rsid w:val="00746D23"/>
    <w:rsid w:val="00746F7A"/>
    <w:rsid w:val="0074718B"/>
    <w:rsid w:val="0074719C"/>
    <w:rsid w:val="0074732B"/>
    <w:rsid w:val="007473A9"/>
    <w:rsid w:val="00747518"/>
    <w:rsid w:val="00747560"/>
    <w:rsid w:val="007475F6"/>
    <w:rsid w:val="007475F8"/>
    <w:rsid w:val="00747898"/>
    <w:rsid w:val="00747951"/>
    <w:rsid w:val="00747C1D"/>
    <w:rsid w:val="00747CF1"/>
    <w:rsid w:val="00747D1C"/>
    <w:rsid w:val="00747DBF"/>
    <w:rsid w:val="00747E58"/>
    <w:rsid w:val="00747FB0"/>
    <w:rsid w:val="0075019E"/>
    <w:rsid w:val="007504DE"/>
    <w:rsid w:val="00750632"/>
    <w:rsid w:val="007506E9"/>
    <w:rsid w:val="00750865"/>
    <w:rsid w:val="00750A87"/>
    <w:rsid w:val="00750B51"/>
    <w:rsid w:val="00750BC8"/>
    <w:rsid w:val="00750DA7"/>
    <w:rsid w:val="00750E3A"/>
    <w:rsid w:val="00750FC8"/>
    <w:rsid w:val="00750FE5"/>
    <w:rsid w:val="00750FF2"/>
    <w:rsid w:val="007511A2"/>
    <w:rsid w:val="00751644"/>
    <w:rsid w:val="007516FA"/>
    <w:rsid w:val="007517AB"/>
    <w:rsid w:val="0075184E"/>
    <w:rsid w:val="007518DA"/>
    <w:rsid w:val="00751A73"/>
    <w:rsid w:val="00751B0A"/>
    <w:rsid w:val="00751CEA"/>
    <w:rsid w:val="00752030"/>
    <w:rsid w:val="0075264B"/>
    <w:rsid w:val="007526E3"/>
    <w:rsid w:val="00752778"/>
    <w:rsid w:val="00752789"/>
    <w:rsid w:val="0075282B"/>
    <w:rsid w:val="0075284D"/>
    <w:rsid w:val="00752A8B"/>
    <w:rsid w:val="00752BD1"/>
    <w:rsid w:val="00752D04"/>
    <w:rsid w:val="00752D3E"/>
    <w:rsid w:val="0075308C"/>
    <w:rsid w:val="007530D2"/>
    <w:rsid w:val="00753184"/>
    <w:rsid w:val="007533C1"/>
    <w:rsid w:val="007534EF"/>
    <w:rsid w:val="0075366F"/>
    <w:rsid w:val="00753864"/>
    <w:rsid w:val="00753B21"/>
    <w:rsid w:val="00753D05"/>
    <w:rsid w:val="00753E32"/>
    <w:rsid w:val="00753EB5"/>
    <w:rsid w:val="007540D0"/>
    <w:rsid w:val="00754422"/>
    <w:rsid w:val="0075449B"/>
    <w:rsid w:val="00754517"/>
    <w:rsid w:val="007545BE"/>
    <w:rsid w:val="007545F3"/>
    <w:rsid w:val="00754A12"/>
    <w:rsid w:val="00754A86"/>
    <w:rsid w:val="00754B6B"/>
    <w:rsid w:val="00754B81"/>
    <w:rsid w:val="00754C3E"/>
    <w:rsid w:val="00754D10"/>
    <w:rsid w:val="00755067"/>
    <w:rsid w:val="00755126"/>
    <w:rsid w:val="0075528E"/>
    <w:rsid w:val="00755306"/>
    <w:rsid w:val="00755385"/>
    <w:rsid w:val="00755434"/>
    <w:rsid w:val="00755519"/>
    <w:rsid w:val="00755649"/>
    <w:rsid w:val="007558B7"/>
    <w:rsid w:val="00755E9F"/>
    <w:rsid w:val="00755F63"/>
    <w:rsid w:val="00756177"/>
    <w:rsid w:val="00756634"/>
    <w:rsid w:val="00756864"/>
    <w:rsid w:val="00756A2B"/>
    <w:rsid w:val="00756B71"/>
    <w:rsid w:val="00756BF2"/>
    <w:rsid w:val="00756CB2"/>
    <w:rsid w:val="00756E22"/>
    <w:rsid w:val="00757049"/>
    <w:rsid w:val="0075721B"/>
    <w:rsid w:val="007574A4"/>
    <w:rsid w:val="007574AF"/>
    <w:rsid w:val="007575B4"/>
    <w:rsid w:val="00757689"/>
    <w:rsid w:val="007576F3"/>
    <w:rsid w:val="0075780E"/>
    <w:rsid w:val="00757820"/>
    <w:rsid w:val="007579F9"/>
    <w:rsid w:val="00757C94"/>
    <w:rsid w:val="00760096"/>
    <w:rsid w:val="0076012C"/>
    <w:rsid w:val="0076017A"/>
    <w:rsid w:val="00760211"/>
    <w:rsid w:val="0076071B"/>
    <w:rsid w:val="007609D7"/>
    <w:rsid w:val="00760ADE"/>
    <w:rsid w:val="00760F9C"/>
    <w:rsid w:val="0076105E"/>
    <w:rsid w:val="00761321"/>
    <w:rsid w:val="00761649"/>
    <w:rsid w:val="00761670"/>
    <w:rsid w:val="00761696"/>
    <w:rsid w:val="00761C42"/>
    <w:rsid w:val="00761DAF"/>
    <w:rsid w:val="00761E9F"/>
    <w:rsid w:val="00761F0F"/>
    <w:rsid w:val="007620F5"/>
    <w:rsid w:val="007621A5"/>
    <w:rsid w:val="0076226C"/>
    <w:rsid w:val="00762432"/>
    <w:rsid w:val="00762657"/>
    <w:rsid w:val="00762662"/>
    <w:rsid w:val="0076305F"/>
    <w:rsid w:val="00763556"/>
    <w:rsid w:val="007637D9"/>
    <w:rsid w:val="00763880"/>
    <w:rsid w:val="00763895"/>
    <w:rsid w:val="00763DF9"/>
    <w:rsid w:val="00763EC4"/>
    <w:rsid w:val="00763FB7"/>
    <w:rsid w:val="00764090"/>
    <w:rsid w:val="00764227"/>
    <w:rsid w:val="00764478"/>
    <w:rsid w:val="007646D9"/>
    <w:rsid w:val="00764706"/>
    <w:rsid w:val="007647A1"/>
    <w:rsid w:val="00764820"/>
    <w:rsid w:val="007648EC"/>
    <w:rsid w:val="00764A0F"/>
    <w:rsid w:val="00764A97"/>
    <w:rsid w:val="00764AD4"/>
    <w:rsid w:val="00764B0C"/>
    <w:rsid w:val="00764BFE"/>
    <w:rsid w:val="00764D8C"/>
    <w:rsid w:val="00764DB7"/>
    <w:rsid w:val="00764F6E"/>
    <w:rsid w:val="00764F7B"/>
    <w:rsid w:val="00765061"/>
    <w:rsid w:val="00765250"/>
    <w:rsid w:val="0076525D"/>
    <w:rsid w:val="0076542C"/>
    <w:rsid w:val="00765551"/>
    <w:rsid w:val="0076567B"/>
    <w:rsid w:val="00765795"/>
    <w:rsid w:val="007657C5"/>
    <w:rsid w:val="0076591D"/>
    <w:rsid w:val="00765A77"/>
    <w:rsid w:val="00765D4B"/>
    <w:rsid w:val="00766045"/>
    <w:rsid w:val="00766481"/>
    <w:rsid w:val="0076656F"/>
    <w:rsid w:val="00766847"/>
    <w:rsid w:val="00766933"/>
    <w:rsid w:val="00766CAA"/>
    <w:rsid w:val="00766D81"/>
    <w:rsid w:val="00767339"/>
    <w:rsid w:val="00767363"/>
    <w:rsid w:val="007673AB"/>
    <w:rsid w:val="0076742D"/>
    <w:rsid w:val="007676B2"/>
    <w:rsid w:val="00767719"/>
    <w:rsid w:val="00767727"/>
    <w:rsid w:val="00767752"/>
    <w:rsid w:val="00767767"/>
    <w:rsid w:val="0076777E"/>
    <w:rsid w:val="00767A5B"/>
    <w:rsid w:val="00767A75"/>
    <w:rsid w:val="00767B6F"/>
    <w:rsid w:val="00767DA2"/>
    <w:rsid w:val="00767E92"/>
    <w:rsid w:val="00767F06"/>
    <w:rsid w:val="00767F4C"/>
    <w:rsid w:val="007702F1"/>
    <w:rsid w:val="00770312"/>
    <w:rsid w:val="00770561"/>
    <w:rsid w:val="00770596"/>
    <w:rsid w:val="007706BA"/>
    <w:rsid w:val="00770744"/>
    <w:rsid w:val="00770817"/>
    <w:rsid w:val="007713FD"/>
    <w:rsid w:val="0077147C"/>
    <w:rsid w:val="007714A1"/>
    <w:rsid w:val="0077178F"/>
    <w:rsid w:val="007719CB"/>
    <w:rsid w:val="00771A2C"/>
    <w:rsid w:val="00771AD4"/>
    <w:rsid w:val="00771CA1"/>
    <w:rsid w:val="0077233D"/>
    <w:rsid w:val="007723DB"/>
    <w:rsid w:val="007725CB"/>
    <w:rsid w:val="0077291E"/>
    <w:rsid w:val="00772C1E"/>
    <w:rsid w:val="00773124"/>
    <w:rsid w:val="00773529"/>
    <w:rsid w:val="007735E0"/>
    <w:rsid w:val="00773610"/>
    <w:rsid w:val="0077388C"/>
    <w:rsid w:val="007738A1"/>
    <w:rsid w:val="00773B43"/>
    <w:rsid w:val="00773E77"/>
    <w:rsid w:val="00773F07"/>
    <w:rsid w:val="00774039"/>
    <w:rsid w:val="00774168"/>
    <w:rsid w:val="007741E8"/>
    <w:rsid w:val="007742F4"/>
    <w:rsid w:val="007745CD"/>
    <w:rsid w:val="0077462F"/>
    <w:rsid w:val="007746D4"/>
    <w:rsid w:val="007746F2"/>
    <w:rsid w:val="007747F5"/>
    <w:rsid w:val="00774C54"/>
    <w:rsid w:val="00774DD4"/>
    <w:rsid w:val="00775253"/>
    <w:rsid w:val="007752F7"/>
    <w:rsid w:val="007754A0"/>
    <w:rsid w:val="00775520"/>
    <w:rsid w:val="0077586F"/>
    <w:rsid w:val="007758FF"/>
    <w:rsid w:val="00775936"/>
    <w:rsid w:val="00775A90"/>
    <w:rsid w:val="00775BE2"/>
    <w:rsid w:val="00775C3F"/>
    <w:rsid w:val="00775CA4"/>
    <w:rsid w:val="00775EEA"/>
    <w:rsid w:val="00775FC0"/>
    <w:rsid w:val="00775FFA"/>
    <w:rsid w:val="00776014"/>
    <w:rsid w:val="007760A9"/>
    <w:rsid w:val="007760D6"/>
    <w:rsid w:val="00776111"/>
    <w:rsid w:val="007761AB"/>
    <w:rsid w:val="007763DC"/>
    <w:rsid w:val="00776701"/>
    <w:rsid w:val="0077673A"/>
    <w:rsid w:val="00776A0A"/>
    <w:rsid w:val="00776B20"/>
    <w:rsid w:val="00776BB3"/>
    <w:rsid w:val="00776E65"/>
    <w:rsid w:val="00776EE4"/>
    <w:rsid w:val="00776FCE"/>
    <w:rsid w:val="007770E8"/>
    <w:rsid w:val="007771D7"/>
    <w:rsid w:val="0077721F"/>
    <w:rsid w:val="0077739B"/>
    <w:rsid w:val="0077743E"/>
    <w:rsid w:val="007774B4"/>
    <w:rsid w:val="00777570"/>
    <w:rsid w:val="007776D1"/>
    <w:rsid w:val="00777956"/>
    <w:rsid w:val="00777A32"/>
    <w:rsid w:val="00777A7C"/>
    <w:rsid w:val="00777B51"/>
    <w:rsid w:val="00777B79"/>
    <w:rsid w:val="00777CAD"/>
    <w:rsid w:val="00777D71"/>
    <w:rsid w:val="00777E1D"/>
    <w:rsid w:val="00777E34"/>
    <w:rsid w:val="00777EA7"/>
    <w:rsid w:val="00777F87"/>
    <w:rsid w:val="0078006E"/>
    <w:rsid w:val="00780600"/>
    <w:rsid w:val="0078076A"/>
    <w:rsid w:val="007807A5"/>
    <w:rsid w:val="007808B7"/>
    <w:rsid w:val="007808CE"/>
    <w:rsid w:val="0078091F"/>
    <w:rsid w:val="00780987"/>
    <w:rsid w:val="00780A08"/>
    <w:rsid w:val="00780A40"/>
    <w:rsid w:val="00780AC1"/>
    <w:rsid w:val="00780B2A"/>
    <w:rsid w:val="00780C07"/>
    <w:rsid w:val="00780F09"/>
    <w:rsid w:val="00780F2B"/>
    <w:rsid w:val="00780FD5"/>
    <w:rsid w:val="007810DB"/>
    <w:rsid w:val="007811EB"/>
    <w:rsid w:val="00781601"/>
    <w:rsid w:val="00781725"/>
    <w:rsid w:val="00781832"/>
    <w:rsid w:val="0078197D"/>
    <w:rsid w:val="00781AB9"/>
    <w:rsid w:val="00781B8C"/>
    <w:rsid w:val="00781DEB"/>
    <w:rsid w:val="00782087"/>
    <w:rsid w:val="0078219C"/>
    <w:rsid w:val="007821BC"/>
    <w:rsid w:val="007821F9"/>
    <w:rsid w:val="00782642"/>
    <w:rsid w:val="007826CE"/>
    <w:rsid w:val="007826FD"/>
    <w:rsid w:val="0078271E"/>
    <w:rsid w:val="007828D7"/>
    <w:rsid w:val="00782F1C"/>
    <w:rsid w:val="00783184"/>
    <w:rsid w:val="007834E8"/>
    <w:rsid w:val="00783749"/>
    <w:rsid w:val="007839EB"/>
    <w:rsid w:val="007839EF"/>
    <w:rsid w:val="00783A47"/>
    <w:rsid w:val="00783AE2"/>
    <w:rsid w:val="00783AF9"/>
    <w:rsid w:val="00783B1F"/>
    <w:rsid w:val="00783CD2"/>
    <w:rsid w:val="00783F9D"/>
    <w:rsid w:val="0078413A"/>
    <w:rsid w:val="007841C9"/>
    <w:rsid w:val="007841DF"/>
    <w:rsid w:val="007842D2"/>
    <w:rsid w:val="00784316"/>
    <w:rsid w:val="00784379"/>
    <w:rsid w:val="0078447D"/>
    <w:rsid w:val="0078451F"/>
    <w:rsid w:val="00784935"/>
    <w:rsid w:val="00784A10"/>
    <w:rsid w:val="00784A47"/>
    <w:rsid w:val="00784AB6"/>
    <w:rsid w:val="00784B9D"/>
    <w:rsid w:val="00784CF4"/>
    <w:rsid w:val="00784F30"/>
    <w:rsid w:val="0078506D"/>
    <w:rsid w:val="007850A0"/>
    <w:rsid w:val="007852FF"/>
    <w:rsid w:val="00785389"/>
    <w:rsid w:val="00785396"/>
    <w:rsid w:val="00785480"/>
    <w:rsid w:val="007854C8"/>
    <w:rsid w:val="00785E29"/>
    <w:rsid w:val="00785FD1"/>
    <w:rsid w:val="00786078"/>
    <w:rsid w:val="007860E3"/>
    <w:rsid w:val="007862BF"/>
    <w:rsid w:val="0078632B"/>
    <w:rsid w:val="007864E2"/>
    <w:rsid w:val="007865BB"/>
    <w:rsid w:val="00786610"/>
    <w:rsid w:val="00786736"/>
    <w:rsid w:val="0078681A"/>
    <w:rsid w:val="00786CDF"/>
    <w:rsid w:val="00786CE4"/>
    <w:rsid w:val="007872F6"/>
    <w:rsid w:val="00787411"/>
    <w:rsid w:val="007874ED"/>
    <w:rsid w:val="00787501"/>
    <w:rsid w:val="007879FD"/>
    <w:rsid w:val="00787CA9"/>
    <w:rsid w:val="00787D50"/>
    <w:rsid w:val="00787F40"/>
    <w:rsid w:val="00790195"/>
    <w:rsid w:val="007903D2"/>
    <w:rsid w:val="0079057E"/>
    <w:rsid w:val="00790606"/>
    <w:rsid w:val="00790609"/>
    <w:rsid w:val="00790721"/>
    <w:rsid w:val="00790A38"/>
    <w:rsid w:val="00790BDF"/>
    <w:rsid w:val="00790C78"/>
    <w:rsid w:val="00790CE4"/>
    <w:rsid w:val="00790D1B"/>
    <w:rsid w:val="00790D7A"/>
    <w:rsid w:val="00790DB0"/>
    <w:rsid w:val="00790F34"/>
    <w:rsid w:val="0079104F"/>
    <w:rsid w:val="007911BD"/>
    <w:rsid w:val="0079132C"/>
    <w:rsid w:val="0079137A"/>
    <w:rsid w:val="0079169F"/>
    <w:rsid w:val="007917B2"/>
    <w:rsid w:val="007917D4"/>
    <w:rsid w:val="007918B9"/>
    <w:rsid w:val="0079191F"/>
    <w:rsid w:val="00791AAF"/>
    <w:rsid w:val="00791B1D"/>
    <w:rsid w:val="00791B71"/>
    <w:rsid w:val="00791C45"/>
    <w:rsid w:val="00791EA3"/>
    <w:rsid w:val="00791EE1"/>
    <w:rsid w:val="00792133"/>
    <w:rsid w:val="0079218A"/>
    <w:rsid w:val="00792246"/>
    <w:rsid w:val="0079232C"/>
    <w:rsid w:val="007923DF"/>
    <w:rsid w:val="00792627"/>
    <w:rsid w:val="00792655"/>
    <w:rsid w:val="007928A8"/>
    <w:rsid w:val="00792DCD"/>
    <w:rsid w:val="00793011"/>
    <w:rsid w:val="0079356B"/>
    <w:rsid w:val="00793670"/>
    <w:rsid w:val="007937C9"/>
    <w:rsid w:val="007938F0"/>
    <w:rsid w:val="007939A3"/>
    <w:rsid w:val="00793A70"/>
    <w:rsid w:val="00793C63"/>
    <w:rsid w:val="0079407F"/>
    <w:rsid w:val="00794326"/>
    <w:rsid w:val="0079434A"/>
    <w:rsid w:val="007944EA"/>
    <w:rsid w:val="00794632"/>
    <w:rsid w:val="0079471D"/>
    <w:rsid w:val="0079485B"/>
    <w:rsid w:val="00794879"/>
    <w:rsid w:val="007949EC"/>
    <w:rsid w:val="00794E96"/>
    <w:rsid w:val="00794FB2"/>
    <w:rsid w:val="00795012"/>
    <w:rsid w:val="00795088"/>
    <w:rsid w:val="00795118"/>
    <w:rsid w:val="007952DB"/>
    <w:rsid w:val="00795540"/>
    <w:rsid w:val="007955C9"/>
    <w:rsid w:val="007955F7"/>
    <w:rsid w:val="00795612"/>
    <w:rsid w:val="0079570F"/>
    <w:rsid w:val="0079592C"/>
    <w:rsid w:val="00795974"/>
    <w:rsid w:val="0079598E"/>
    <w:rsid w:val="00795995"/>
    <w:rsid w:val="00795BA8"/>
    <w:rsid w:val="00795CC7"/>
    <w:rsid w:val="00795CDB"/>
    <w:rsid w:val="00795FE3"/>
    <w:rsid w:val="0079603E"/>
    <w:rsid w:val="007963D6"/>
    <w:rsid w:val="007964ED"/>
    <w:rsid w:val="0079660D"/>
    <w:rsid w:val="007966B2"/>
    <w:rsid w:val="007967A5"/>
    <w:rsid w:val="007968BF"/>
    <w:rsid w:val="007968D3"/>
    <w:rsid w:val="00796A94"/>
    <w:rsid w:val="007970F5"/>
    <w:rsid w:val="0079717E"/>
    <w:rsid w:val="007973A2"/>
    <w:rsid w:val="007975CB"/>
    <w:rsid w:val="007976E2"/>
    <w:rsid w:val="00797866"/>
    <w:rsid w:val="00797B62"/>
    <w:rsid w:val="00797B81"/>
    <w:rsid w:val="00797CDD"/>
    <w:rsid w:val="00797CED"/>
    <w:rsid w:val="007A0030"/>
    <w:rsid w:val="007A00B2"/>
    <w:rsid w:val="007A01C1"/>
    <w:rsid w:val="007A0292"/>
    <w:rsid w:val="007A02C9"/>
    <w:rsid w:val="007A0338"/>
    <w:rsid w:val="007A0383"/>
    <w:rsid w:val="007A046C"/>
    <w:rsid w:val="007A06A3"/>
    <w:rsid w:val="007A078B"/>
    <w:rsid w:val="007A0876"/>
    <w:rsid w:val="007A0BFB"/>
    <w:rsid w:val="007A0D4F"/>
    <w:rsid w:val="007A0DFE"/>
    <w:rsid w:val="007A0E81"/>
    <w:rsid w:val="007A11D1"/>
    <w:rsid w:val="007A1530"/>
    <w:rsid w:val="007A1724"/>
    <w:rsid w:val="007A1813"/>
    <w:rsid w:val="007A1854"/>
    <w:rsid w:val="007A187B"/>
    <w:rsid w:val="007A18BE"/>
    <w:rsid w:val="007A1960"/>
    <w:rsid w:val="007A1C92"/>
    <w:rsid w:val="007A1CD3"/>
    <w:rsid w:val="007A1F35"/>
    <w:rsid w:val="007A20C9"/>
    <w:rsid w:val="007A2467"/>
    <w:rsid w:val="007A2507"/>
    <w:rsid w:val="007A2718"/>
    <w:rsid w:val="007A2780"/>
    <w:rsid w:val="007A27A5"/>
    <w:rsid w:val="007A27AA"/>
    <w:rsid w:val="007A285C"/>
    <w:rsid w:val="007A2A6D"/>
    <w:rsid w:val="007A2EB4"/>
    <w:rsid w:val="007A320C"/>
    <w:rsid w:val="007A37CB"/>
    <w:rsid w:val="007A397B"/>
    <w:rsid w:val="007A39CB"/>
    <w:rsid w:val="007A3A49"/>
    <w:rsid w:val="007A3AA0"/>
    <w:rsid w:val="007A3AA8"/>
    <w:rsid w:val="007A3B94"/>
    <w:rsid w:val="007A41F3"/>
    <w:rsid w:val="007A42B9"/>
    <w:rsid w:val="007A4560"/>
    <w:rsid w:val="007A4751"/>
    <w:rsid w:val="007A484A"/>
    <w:rsid w:val="007A48F4"/>
    <w:rsid w:val="007A4A72"/>
    <w:rsid w:val="007A4AB6"/>
    <w:rsid w:val="007A4B2C"/>
    <w:rsid w:val="007A4EB9"/>
    <w:rsid w:val="007A4F09"/>
    <w:rsid w:val="007A4F32"/>
    <w:rsid w:val="007A50F2"/>
    <w:rsid w:val="007A55A8"/>
    <w:rsid w:val="007A567A"/>
    <w:rsid w:val="007A581F"/>
    <w:rsid w:val="007A586B"/>
    <w:rsid w:val="007A5A44"/>
    <w:rsid w:val="007A5A68"/>
    <w:rsid w:val="007A5C0D"/>
    <w:rsid w:val="007A5C27"/>
    <w:rsid w:val="007A5C6C"/>
    <w:rsid w:val="007A5CF9"/>
    <w:rsid w:val="007A5D6C"/>
    <w:rsid w:val="007A5DD1"/>
    <w:rsid w:val="007A5E11"/>
    <w:rsid w:val="007A5F03"/>
    <w:rsid w:val="007A5FC9"/>
    <w:rsid w:val="007A62D7"/>
    <w:rsid w:val="007A63D0"/>
    <w:rsid w:val="007A6592"/>
    <w:rsid w:val="007A6697"/>
    <w:rsid w:val="007A67EA"/>
    <w:rsid w:val="007A680B"/>
    <w:rsid w:val="007A6919"/>
    <w:rsid w:val="007A6AC7"/>
    <w:rsid w:val="007A6C69"/>
    <w:rsid w:val="007A6F15"/>
    <w:rsid w:val="007A70AE"/>
    <w:rsid w:val="007A70D5"/>
    <w:rsid w:val="007A73E0"/>
    <w:rsid w:val="007A7435"/>
    <w:rsid w:val="007A74C3"/>
    <w:rsid w:val="007A7605"/>
    <w:rsid w:val="007A7816"/>
    <w:rsid w:val="007A7841"/>
    <w:rsid w:val="007A7898"/>
    <w:rsid w:val="007A7A75"/>
    <w:rsid w:val="007A7ABD"/>
    <w:rsid w:val="007A7AC4"/>
    <w:rsid w:val="007A7CAA"/>
    <w:rsid w:val="007A7E3B"/>
    <w:rsid w:val="007B03E1"/>
    <w:rsid w:val="007B074C"/>
    <w:rsid w:val="007B07DB"/>
    <w:rsid w:val="007B08E4"/>
    <w:rsid w:val="007B091F"/>
    <w:rsid w:val="007B0A7C"/>
    <w:rsid w:val="007B0B6C"/>
    <w:rsid w:val="007B0C4F"/>
    <w:rsid w:val="007B0E79"/>
    <w:rsid w:val="007B0FCE"/>
    <w:rsid w:val="007B1034"/>
    <w:rsid w:val="007B11E3"/>
    <w:rsid w:val="007B1244"/>
    <w:rsid w:val="007B12EA"/>
    <w:rsid w:val="007B1391"/>
    <w:rsid w:val="007B159A"/>
    <w:rsid w:val="007B1AE4"/>
    <w:rsid w:val="007B1BA2"/>
    <w:rsid w:val="007B1BF1"/>
    <w:rsid w:val="007B1CB7"/>
    <w:rsid w:val="007B1D4A"/>
    <w:rsid w:val="007B1F12"/>
    <w:rsid w:val="007B2016"/>
    <w:rsid w:val="007B208E"/>
    <w:rsid w:val="007B20EC"/>
    <w:rsid w:val="007B25B3"/>
    <w:rsid w:val="007B25EA"/>
    <w:rsid w:val="007B275E"/>
    <w:rsid w:val="007B2811"/>
    <w:rsid w:val="007B2869"/>
    <w:rsid w:val="007B28F1"/>
    <w:rsid w:val="007B2B4C"/>
    <w:rsid w:val="007B2CA1"/>
    <w:rsid w:val="007B2D06"/>
    <w:rsid w:val="007B2FE5"/>
    <w:rsid w:val="007B312D"/>
    <w:rsid w:val="007B314F"/>
    <w:rsid w:val="007B3246"/>
    <w:rsid w:val="007B3296"/>
    <w:rsid w:val="007B3355"/>
    <w:rsid w:val="007B337E"/>
    <w:rsid w:val="007B33C8"/>
    <w:rsid w:val="007B34CA"/>
    <w:rsid w:val="007B36F4"/>
    <w:rsid w:val="007B376A"/>
    <w:rsid w:val="007B37BB"/>
    <w:rsid w:val="007B3903"/>
    <w:rsid w:val="007B3AE2"/>
    <w:rsid w:val="007B3BF7"/>
    <w:rsid w:val="007B3D4F"/>
    <w:rsid w:val="007B3D75"/>
    <w:rsid w:val="007B43EB"/>
    <w:rsid w:val="007B441E"/>
    <w:rsid w:val="007B465A"/>
    <w:rsid w:val="007B495F"/>
    <w:rsid w:val="007B49DD"/>
    <w:rsid w:val="007B4AA4"/>
    <w:rsid w:val="007B4C81"/>
    <w:rsid w:val="007B4C99"/>
    <w:rsid w:val="007B4EFD"/>
    <w:rsid w:val="007B50F5"/>
    <w:rsid w:val="007B51EE"/>
    <w:rsid w:val="007B534D"/>
    <w:rsid w:val="007B57D8"/>
    <w:rsid w:val="007B5A2F"/>
    <w:rsid w:val="007B5A34"/>
    <w:rsid w:val="007B5D7A"/>
    <w:rsid w:val="007B5DAE"/>
    <w:rsid w:val="007B5DEE"/>
    <w:rsid w:val="007B5F29"/>
    <w:rsid w:val="007B6083"/>
    <w:rsid w:val="007B6280"/>
    <w:rsid w:val="007B62CB"/>
    <w:rsid w:val="007B6440"/>
    <w:rsid w:val="007B6AAC"/>
    <w:rsid w:val="007B6AE9"/>
    <w:rsid w:val="007B6B5F"/>
    <w:rsid w:val="007B6CDA"/>
    <w:rsid w:val="007B6D8D"/>
    <w:rsid w:val="007B6D94"/>
    <w:rsid w:val="007B6DA4"/>
    <w:rsid w:val="007B6DC5"/>
    <w:rsid w:val="007B6E73"/>
    <w:rsid w:val="007B6FE2"/>
    <w:rsid w:val="007B74D4"/>
    <w:rsid w:val="007B74DD"/>
    <w:rsid w:val="007B74FB"/>
    <w:rsid w:val="007B75E7"/>
    <w:rsid w:val="007B7937"/>
    <w:rsid w:val="007B7A50"/>
    <w:rsid w:val="007B7AEF"/>
    <w:rsid w:val="007B7B99"/>
    <w:rsid w:val="007B7E92"/>
    <w:rsid w:val="007B7F30"/>
    <w:rsid w:val="007C047A"/>
    <w:rsid w:val="007C075D"/>
    <w:rsid w:val="007C076A"/>
    <w:rsid w:val="007C086D"/>
    <w:rsid w:val="007C08C2"/>
    <w:rsid w:val="007C0D69"/>
    <w:rsid w:val="007C13E5"/>
    <w:rsid w:val="007C152C"/>
    <w:rsid w:val="007C157A"/>
    <w:rsid w:val="007C15F7"/>
    <w:rsid w:val="007C1878"/>
    <w:rsid w:val="007C1B94"/>
    <w:rsid w:val="007C1C19"/>
    <w:rsid w:val="007C1E23"/>
    <w:rsid w:val="007C245A"/>
    <w:rsid w:val="007C26E5"/>
    <w:rsid w:val="007C27BD"/>
    <w:rsid w:val="007C27F0"/>
    <w:rsid w:val="007C28D9"/>
    <w:rsid w:val="007C28E1"/>
    <w:rsid w:val="007C2984"/>
    <w:rsid w:val="007C29AF"/>
    <w:rsid w:val="007C2ADD"/>
    <w:rsid w:val="007C2DC1"/>
    <w:rsid w:val="007C2DE2"/>
    <w:rsid w:val="007C31B5"/>
    <w:rsid w:val="007C331E"/>
    <w:rsid w:val="007C33ED"/>
    <w:rsid w:val="007C3582"/>
    <w:rsid w:val="007C37BC"/>
    <w:rsid w:val="007C38E6"/>
    <w:rsid w:val="007C3D72"/>
    <w:rsid w:val="007C3E3B"/>
    <w:rsid w:val="007C3F3A"/>
    <w:rsid w:val="007C3F5B"/>
    <w:rsid w:val="007C3F8B"/>
    <w:rsid w:val="007C3FD7"/>
    <w:rsid w:val="007C424D"/>
    <w:rsid w:val="007C460A"/>
    <w:rsid w:val="007C48EB"/>
    <w:rsid w:val="007C4C59"/>
    <w:rsid w:val="007C4C62"/>
    <w:rsid w:val="007C4D20"/>
    <w:rsid w:val="007C4E1B"/>
    <w:rsid w:val="007C4F51"/>
    <w:rsid w:val="007C4FC6"/>
    <w:rsid w:val="007C5004"/>
    <w:rsid w:val="007C5113"/>
    <w:rsid w:val="007C5486"/>
    <w:rsid w:val="007C619D"/>
    <w:rsid w:val="007C622C"/>
    <w:rsid w:val="007C62C4"/>
    <w:rsid w:val="007C652A"/>
    <w:rsid w:val="007C652D"/>
    <w:rsid w:val="007C6567"/>
    <w:rsid w:val="007C6685"/>
    <w:rsid w:val="007C66D1"/>
    <w:rsid w:val="007C6970"/>
    <w:rsid w:val="007C6E50"/>
    <w:rsid w:val="007C6F0F"/>
    <w:rsid w:val="007C7021"/>
    <w:rsid w:val="007C70C7"/>
    <w:rsid w:val="007C74DC"/>
    <w:rsid w:val="007C754D"/>
    <w:rsid w:val="007C7693"/>
    <w:rsid w:val="007C769C"/>
    <w:rsid w:val="007C7969"/>
    <w:rsid w:val="007C7AF2"/>
    <w:rsid w:val="007C7BB3"/>
    <w:rsid w:val="007C7C31"/>
    <w:rsid w:val="007C7C66"/>
    <w:rsid w:val="007C7C99"/>
    <w:rsid w:val="007C7CA2"/>
    <w:rsid w:val="007C7CEE"/>
    <w:rsid w:val="007C7F52"/>
    <w:rsid w:val="007C7FC0"/>
    <w:rsid w:val="007D0269"/>
    <w:rsid w:val="007D04F3"/>
    <w:rsid w:val="007D05C4"/>
    <w:rsid w:val="007D0773"/>
    <w:rsid w:val="007D0916"/>
    <w:rsid w:val="007D0A52"/>
    <w:rsid w:val="007D0F9D"/>
    <w:rsid w:val="007D104C"/>
    <w:rsid w:val="007D1104"/>
    <w:rsid w:val="007D11BE"/>
    <w:rsid w:val="007D1278"/>
    <w:rsid w:val="007D16B1"/>
    <w:rsid w:val="007D1782"/>
    <w:rsid w:val="007D1A06"/>
    <w:rsid w:val="007D1AE0"/>
    <w:rsid w:val="007D2102"/>
    <w:rsid w:val="007D2241"/>
    <w:rsid w:val="007D23A9"/>
    <w:rsid w:val="007D2916"/>
    <w:rsid w:val="007D293E"/>
    <w:rsid w:val="007D29DB"/>
    <w:rsid w:val="007D2A09"/>
    <w:rsid w:val="007D2CBC"/>
    <w:rsid w:val="007D2DCC"/>
    <w:rsid w:val="007D2E48"/>
    <w:rsid w:val="007D2F19"/>
    <w:rsid w:val="007D2F9D"/>
    <w:rsid w:val="007D3568"/>
    <w:rsid w:val="007D3602"/>
    <w:rsid w:val="007D3CB8"/>
    <w:rsid w:val="007D3CF1"/>
    <w:rsid w:val="007D3EB5"/>
    <w:rsid w:val="007D4118"/>
    <w:rsid w:val="007D42A2"/>
    <w:rsid w:val="007D4398"/>
    <w:rsid w:val="007D4490"/>
    <w:rsid w:val="007D4617"/>
    <w:rsid w:val="007D4707"/>
    <w:rsid w:val="007D488E"/>
    <w:rsid w:val="007D4ADB"/>
    <w:rsid w:val="007D4ADC"/>
    <w:rsid w:val="007D4BA4"/>
    <w:rsid w:val="007D4C22"/>
    <w:rsid w:val="007D4EF0"/>
    <w:rsid w:val="007D5593"/>
    <w:rsid w:val="007D5664"/>
    <w:rsid w:val="007D56F7"/>
    <w:rsid w:val="007D580F"/>
    <w:rsid w:val="007D5A48"/>
    <w:rsid w:val="007D5A76"/>
    <w:rsid w:val="007D5A82"/>
    <w:rsid w:val="007D5B95"/>
    <w:rsid w:val="007D5DE2"/>
    <w:rsid w:val="007D6084"/>
    <w:rsid w:val="007D618D"/>
    <w:rsid w:val="007D61CB"/>
    <w:rsid w:val="007D63AC"/>
    <w:rsid w:val="007D69E6"/>
    <w:rsid w:val="007D6D8C"/>
    <w:rsid w:val="007D6DF6"/>
    <w:rsid w:val="007D6E68"/>
    <w:rsid w:val="007D6ED2"/>
    <w:rsid w:val="007D7102"/>
    <w:rsid w:val="007D74C1"/>
    <w:rsid w:val="007D77D8"/>
    <w:rsid w:val="007D7AC8"/>
    <w:rsid w:val="007D7B1E"/>
    <w:rsid w:val="007D7C63"/>
    <w:rsid w:val="007E032F"/>
    <w:rsid w:val="007E04D6"/>
    <w:rsid w:val="007E06DD"/>
    <w:rsid w:val="007E0A36"/>
    <w:rsid w:val="007E0ABB"/>
    <w:rsid w:val="007E0C0D"/>
    <w:rsid w:val="007E0D45"/>
    <w:rsid w:val="007E0EFD"/>
    <w:rsid w:val="007E1037"/>
    <w:rsid w:val="007E1102"/>
    <w:rsid w:val="007E1303"/>
    <w:rsid w:val="007E130D"/>
    <w:rsid w:val="007E1486"/>
    <w:rsid w:val="007E1500"/>
    <w:rsid w:val="007E16BF"/>
    <w:rsid w:val="007E16C9"/>
    <w:rsid w:val="007E1757"/>
    <w:rsid w:val="007E17B3"/>
    <w:rsid w:val="007E17D6"/>
    <w:rsid w:val="007E19AF"/>
    <w:rsid w:val="007E1A47"/>
    <w:rsid w:val="007E1A9E"/>
    <w:rsid w:val="007E1AC8"/>
    <w:rsid w:val="007E1C5B"/>
    <w:rsid w:val="007E1F39"/>
    <w:rsid w:val="007E1F59"/>
    <w:rsid w:val="007E23DC"/>
    <w:rsid w:val="007E243E"/>
    <w:rsid w:val="007E2641"/>
    <w:rsid w:val="007E2876"/>
    <w:rsid w:val="007E2AD7"/>
    <w:rsid w:val="007E3020"/>
    <w:rsid w:val="007E31F8"/>
    <w:rsid w:val="007E345D"/>
    <w:rsid w:val="007E3580"/>
    <w:rsid w:val="007E36D7"/>
    <w:rsid w:val="007E37C4"/>
    <w:rsid w:val="007E3981"/>
    <w:rsid w:val="007E3E3F"/>
    <w:rsid w:val="007E40EF"/>
    <w:rsid w:val="007E413E"/>
    <w:rsid w:val="007E41AF"/>
    <w:rsid w:val="007E41CF"/>
    <w:rsid w:val="007E43D1"/>
    <w:rsid w:val="007E4535"/>
    <w:rsid w:val="007E45D4"/>
    <w:rsid w:val="007E4646"/>
    <w:rsid w:val="007E4B2D"/>
    <w:rsid w:val="007E4B7B"/>
    <w:rsid w:val="007E4BE7"/>
    <w:rsid w:val="007E4BF5"/>
    <w:rsid w:val="007E4C77"/>
    <w:rsid w:val="007E4D73"/>
    <w:rsid w:val="007E4DD6"/>
    <w:rsid w:val="007E50C5"/>
    <w:rsid w:val="007E5154"/>
    <w:rsid w:val="007E51FF"/>
    <w:rsid w:val="007E5249"/>
    <w:rsid w:val="007E5337"/>
    <w:rsid w:val="007E53A6"/>
    <w:rsid w:val="007E5469"/>
    <w:rsid w:val="007E5667"/>
    <w:rsid w:val="007E5BD5"/>
    <w:rsid w:val="007E5C30"/>
    <w:rsid w:val="007E5DAB"/>
    <w:rsid w:val="007E5E3E"/>
    <w:rsid w:val="007E5E50"/>
    <w:rsid w:val="007E5EBE"/>
    <w:rsid w:val="007E5EE5"/>
    <w:rsid w:val="007E60A9"/>
    <w:rsid w:val="007E6157"/>
    <w:rsid w:val="007E6179"/>
    <w:rsid w:val="007E6309"/>
    <w:rsid w:val="007E650B"/>
    <w:rsid w:val="007E6927"/>
    <w:rsid w:val="007E69DB"/>
    <w:rsid w:val="007E7059"/>
    <w:rsid w:val="007E7095"/>
    <w:rsid w:val="007E760D"/>
    <w:rsid w:val="007E779B"/>
    <w:rsid w:val="007E7993"/>
    <w:rsid w:val="007E7ADD"/>
    <w:rsid w:val="007E7BA5"/>
    <w:rsid w:val="007E7E51"/>
    <w:rsid w:val="007E7F24"/>
    <w:rsid w:val="007F04DF"/>
    <w:rsid w:val="007F06D9"/>
    <w:rsid w:val="007F0801"/>
    <w:rsid w:val="007F0815"/>
    <w:rsid w:val="007F08FC"/>
    <w:rsid w:val="007F0D54"/>
    <w:rsid w:val="007F0E02"/>
    <w:rsid w:val="007F0E64"/>
    <w:rsid w:val="007F1005"/>
    <w:rsid w:val="007F15BB"/>
    <w:rsid w:val="007F18D6"/>
    <w:rsid w:val="007F18E2"/>
    <w:rsid w:val="007F1D13"/>
    <w:rsid w:val="007F1F2D"/>
    <w:rsid w:val="007F2286"/>
    <w:rsid w:val="007F22F6"/>
    <w:rsid w:val="007F2500"/>
    <w:rsid w:val="007F2760"/>
    <w:rsid w:val="007F2B71"/>
    <w:rsid w:val="007F2C9F"/>
    <w:rsid w:val="007F2D06"/>
    <w:rsid w:val="007F2DFF"/>
    <w:rsid w:val="007F2E05"/>
    <w:rsid w:val="007F2ED7"/>
    <w:rsid w:val="007F30FF"/>
    <w:rsid w:val="007F3107"/>
    <w:rsid w:val="007F315A"/>
    <w:rsid w:val="007F3376"/>
    <w:rsid w:val="007F3442"/>
    <w:rsid w:val="007F35BB"/>
    <w:rsid w:val="007F361F"/>
    <w:rsid w:val="007F367D"/>
    <w:rsid w:val="007F3CA9"/>
    <w:rsid w:val="007F3E8C"/>
    <w:rsid w:val="007F3ED0"/>
    <w:rsid w:val="007F3F08"/>
    <w:rsid w:val="007F3F9A"/>
    <w:rsid w:val="007F400B"/>
    <w:rsid w:val="007F40D5"/>
    <w:rsid w:val="007F4327"/>
    <w:rsid w:val="007F465A"/>
    <w:rsid w:val="007F4701"/>
    <w:rsid w:val="007F475C"/>
    <w:rsid w:val="007F4A40"/>
    <w:rsid w:val="007F4AC9"/>
    <w:rsid w:val="007F4BDE"/>
    <w:rsid w:val="007F4E45"/>
    <w:rsid w:val="007F4FE6"/>
    <w:rsid w:val="007F4FF4"/>
    <w:rsid w:val="007F5165"/>
    <w:rsid w:val="007F51E9"/>
    <w:rsid w:val="007F5244"/>
    <w:rsid w:val="007F5506"/>
    <w:rsid w:val="007F5513"/>
    <w:rsid w:val="007F55BC"/>
    <w:rsid w:val="007F56A1"/>
    <w:rsid w:val="007F582B"/>
    <w:rsid w:val="007F58AB"/>
    <w:rsid w:val="007F5984"/>
    <w:rsid w:val="007F5C5B"/>
    <w:rsid w:val="007F5E75"/>
    <w:rsid w:val="007F61E7"/>
    <w:rsid w:val="007F6290"/>
    <w:rsid w:val="007F647D"/>
    <w:rsid w:val="007F64B1"/>
    <w:rsid w:val="007F65FB"/>
    <w:rsid w:val="007F67C0"/>
    <w:rsid w:val="007F68E1"/>
    <w:rsid w:val="007F69A9"/>
    <w:rsid w:val="007F6B69"/>
    <w:rsid w:val="007F6C88"/>
    <w:rsid w:val="007F6DC8"/>
    <w:rsid w:val="007F70B1"/>
    <w:rsid w:val="007F7144"/>
    <w:rsid w:val="007F732A"/>
    <w:rsid w:val="007F7918"/>
    <w:rsid w:val="007F7A7B"/>
    <w:rsid w:val="007F7AD0"/>
    <w:rsid w:val="007F7B7F"/>
    <w:rsid w:val="007F7BBB"/>
    <w:rsid w:val="007F7CEC"/>
    <w:rsid w:val="008000FC"/>
    <w:rsid w:val="00800145"/>
    <w:rsid w:val="0080016F"/>
    <w:rsid w:val="0080024D"/>
    <w:rsid w:val="0080030B"/>
    <w:rsid w:val="008003D9"/>
    <w:rsid w:val="00800531"/>
    <w:rsid w:val="008005D1"/>
    <w:rsid w:val="0080070E"/>
    <w:rsid w:val="00800776"/>
    <w:rsid w:val="00800892"/>
    <w:rsid w:val="00800BB6"/>
    <w:rsid w:val="00800BCA"/>
    <w:rsid w:val="00800C04"/>
    <w:rsid w:val="00800D29"/>
    <w:rsid w:val="00801025"/>
    <w:rsid w:val="008011B9"/>
    <w:rsid w:val="0080122F"/>
    <w:rsid w:val="00801602"/>
    <w:rsid w:val="00801C94"/>
    <w:rsid w:val="00801E0A"/>
    <w:rsid w:val="00801E29"/>
    <w:rsid w:val="00801E3E"/>
    <w:rsid w:val="00802181"/>
    <w:rsid w:val="0080220F"/>
    <w:rsid w:val="008023DB"/>
    <w:rsid w:val="0080243F"/>
    <w:rsid w:val="008027A3"/>
    <w:rsid w:val="00802878"/>
    <w:rsid w:val="008029B7"/>
    <w:rsid w:val="00802A48"/>
    <w:rsid w:val="00802A5B"/>
    <w:rsid w:val="00802A88"/>
    <w:rsid w:val="00802AC1"/>
    <w:rsid w:val="00802C7D"/>
    <w:rsid w:val="00802ECE"/>
    <w:rsid w:val="00802EF5"/>
    <w:rsid w:val="00803132"/>
    <w:rsid w:val="0080323C"/>
    <w:rsid w:val="00803257"/>
    <w:rsid w:val="0080381F"/>
    <w:rsid w:val="00803852"/>
    <w:rsid w:val="0080386B"/>
    <w:rsid w:val="0080394C"/>
    <w:rsid w:val="00803AC6"/>
    <w:rsid w:val="00803AF0"/>
    <w:rsid w:val="00803B6B"/>
    <w:rsid w:val="00803DDE"/>
    <w:rsid w:val="00804209"/>
    <w:rsid w:val="008043E8"/>
    <w:rsid w:val="0080459D"/>
    <w:rsid w:val="00804717"/>
    <w:rsid w:val="008047B5"/>
    <w:rsid w:val="00804BF7"/>
    <w:rsid w:val="00804C10"/>
    <w:rsid w:val="00804D04"/>
    <w:rsid w:val="00804D6B"/>
    <w:rsid w:val="0080510B"/>
    <w:rsid w:val="00805166"/>
    <w:rsid w:val="008054C6"/>
    <w:rsid w:val="0080555B"/>
    <w:rsid w:val="0080557A"/>
    <w:rsid w:val="00805688"/>
    <w:rsid w:val="00805728"/>
    <w:rsid w:val="00805990"/>
    <w:rsid w:val="00805C13"/>
    <w:rsid w:val="00805FBB"/>
    <w:rsid w:val="008062CF"/>
    <w:rsid w:val="00806585"/>
    <w:rsid w:val="008066CA"/>
    <w:rsid w:val="008067D2"/>
    <w:rsid w:val="00806B4A"/>
    <w:rsid w:val="00806E2A"/>
    <w:rsid w:val="00806E72"/>
    <w:rsid w:val="008071AD"/>
    <w:rsid w:val="0080724F"/>
    <w:rsid w:val="00807258"/>
    <w:rsid w:val="0080734E"/>
    <w:rsid w:val="00807491"/>
    <w:rsid w:val="00807932"/>
    <w:rsid w:val="00807A68"/>
    <w:rsid w:val="00807AD3"/>
    <w:rsid w:val="00807B66"/>
    <w:rsid w:val="00807DF0"/>
    <w:rsid w:val="00807E33"/>
    <w:rsid w:val="00807FEC"/>
    <w:rsid w:val="00810057"/>
    <w:rsid w:val="00810088"/>
    <w:rsid w:val="00810440"/>
    <w:rsid w:val="00810490"/>
    <w:rsid w:val="00810860"/>
    <w:rsid w:val="00810BFA"/>
    <w:rsid w:val="00810D82"/>
    <w:rsid w:val="00810D94"/>
    <w:rsid w:val="00810FF5"/>
    <w:rsid w:val="0081130A"/>
    <w:rsid w:val="008115F1"/>
    <w:rsid w:val="0081163C"/>
    <w:rsid w:val="00811AEB"/>
    <w:rsid w:val="00811BFF"/>
    <w:rsid w:val="00811CB0"/>
    <w:rsid w:val="00811FD5"/>
    <w:rsid w:val="0081210C"/>
    <w:rsid w:val="0081211C"/>
    <w:rsid w:val="008121AF"/>
    <w:rsid w:val="0081264D"/>
    <w:rsid w:val="0081285B"/>
    <w:rsid w:val="008128B6"/>
    <w:rsid w:val="00812933"/>
    <w:rsid w:val="00812945"/>
    <w:rsid w:val="00812A12"/>
    <w:rsid w:val="00812A43"/>
    <w:rsid w:val="00812B73"/>
    <w:rsid w:val="00812D63"/>
    <w:rsid w:val="00812E9A"/>
    <w:rsid w:val="00812F73"/>
    <w:rsid w:val="00813263"/>
    <w:rsid w:val="008134D0"/>
    <w:rsid w:val="0081354E"/>
    <w:rsid w:val="008138E2"/>
    <w:rsid w:val="00813993"/>
    <w:rsid w:val="00813B3C"/>
    <w:rsid w:val="00813CB6"/>
    <w:rsid w:val="00813F26"/>
    <w:rsid w:val="00813F75"/>
    <w:rsid w:val="00813F85"/>
    <w:rsid w:val="00814335"/>
    <w:rsid w:val="0081439C"/>
    <w:rsid w:val="00814E01"/>
    <w:rsid w:val="00814FCB"/>
    <w:rsid w:val="00815305"/>
    <w:rsid w:val="00815591"/>
    <w:rsid w:val="0081572E"/>
    <w:rsid w:val="008157BF"/>
    <w:rsid w:val="00815B5D"/>
    <w:rsid w:val="00815B63"/>
    <w:rsid w:val="00815BB0"/>
    <w:rsid w:val="00815C56"/>
    <w:rsid w:val="00815D15"/>
    <w:rsid w:val="00815DD4"/>
    <w:rsid w:val="00815E6E"/>
    <w:rsid w:val="00815EDA"/>
    <w:rsid w:val="00815F81"/>
    <w:rsid w:val="0081624C"/>
    <w:rsid w:val="00816308"/>
    <w:rsid w:val="0081641A"/>
    <w:rsid w:val="00816646"/>
    <w:rsid w:val="008166B7"/>
    <w:rsid w:val="008166BE"/>
    <w:rsid w:val="00816777"/>
    <w:rsid w:val="008168CB"/>
    <w:rsid w:val="00816922"/>
    <w:rsid w:val="00816C0C"/>
    <w:rsid w:val="00816C0E"/>
    <w:rsid w:val="00816C27"/>
    <w:rsid w:val="00816DB1"/>
    <w:rsid w:val="00816F81"/>
    <w:rsid w:val="00816F93"/>
    <w:rsid w:val="00816FFC"/>
    <w:rsid w:val="00817007"/>
    <w:rsid w:val="00817023"/>
    <w:rsid w:val="008170B4"/>
    <w:rsid w:val="008171B0"/>
    <w:rsid w:val="008171F3"/>
    <w:rsid w:val="00817223"/>
    <w:rsid w:val="00817784"/>
    <w:rsid w:val="00817841"/>
    <w:rsid w:val="008179B9"/>
    <w:rsid w:val="00817A2A"/>
    <w:rsid w:val="00817A8E"/>
    <w:rsid w:val="00817B75"/>
    <w:rsid w:val="00817E46"/>
    <w:rsid w:val="008200EB"/>
    <w:rsid w:val="008200EE"/>
    <w:rsid w:val="008201A5"/>
    <w:rsid w:val="008201F5"/>
    <w:rsid w:val="0082046A"/>
    <w:rsid w:val="00820726"/>
    <w:rsid w:val="00820A2F"/>
    <w:rsid w:val="00820C6B"/>
    <w:rsid w:val="00821085"/>
    <w:rsid w:val="00821240"/>
    <w:rsid w:val="0082128E"/>
    <w:rsid w:val="0082144A"/>
    <w:rsid w:val="008214AE"/>
    <w:rsid w:val="00821790"/>
    <w:rsid w:val="0082179C"/>
    <w:rsid w:val="008217B0"/>
    <w:rsid w:val="0082197D"/>
    <w:rsid w:val="008219D8"/>
    <w:rsid w:val="00821B45"/>
    <w:rsid w:val="00821B9A"/>
    <w:rsid w:val="00821C4A"/>
    <w:rsid w:val="00821DEC"/>
    <w:rsid w:val="00822166"/>
    <w:rsid w:val="008224E6"/>
    <w:rsid w:val="00822830"/>
    <w:rsid w:val="0082292E"/>
    <w:rsid w:val="00822D90"/>
    <w:rsid w:val="00822D96"/>
    <w:rsid w:val="00822EE3"/>
    <w:rsid w:val="00822FEB"/>
    <w:rsid w:val="00823372"/>
    <w:rsid w:val="00823489"/>
    <w:rsid w:val="008234CC"/>
    <w:rsid w:val="0082392E"/>
    <w:rsid w:val="00823A9F"/>
    <w:rsid w:val="00823ACA"/>
    <w:rsid w:val="00823AEA"/>
    <w:rsid w:val="00823CF2"/>
    <w:rsid w:val="00823DD1"/>
    <w:rsid w:val="00823EA8"/>
    <w:rsid w:val="00824018"/>
    <w:rsid w:val="008240CA"/>
    <w:rsid w:val="0082413F"/>
    <w:rsid w:val="00824265"/>
    <w:rsid w:val="00824268"/>
    <w:rsid w:val="0082426A"/>
    <w:rsid w:val="008242D9"/>
    <w:rsid w:val="00824487"/>
    <w:rsid w:val="00824580"/>
    <w:rsid w:val="008246A6"/>
    <w:rsid w:val="00824887"/>
    <w:rsid w:val="00824A26"/>
    <w:rsid w:val="00824A71"/>
    <w:rsid w:val="00824B66"/>
    <w:rsid w:val="00824CB1"/>
    <w:rsid w:val="00824EFD"/>
    <w:rsid w:val="00825008"/>
    <w:rsid w:val="00825079"/>
    <w:rsid w:val="00825404"/>
    <w:rsid w:val="0082565C"/>
    <w:rsid w:val="0082592A"/>
    <w:rsid w:val="00825A7E"/>
    <w:rsid w:val="00825AE2"/>
    <w:rsid w:val="00825B26"/>
    <w:rsid w:val="008260D3"/>
    <w:rsid w:val="008261F5"/>
    <w:rsid w:val="008262C0"/>
    <w:rsid w:val="0082642E"/>
    <w:rsid w:val="00826485"/>
    <w:rsid w:val="00826C34"/>
    <w:rsid w:val="00826C9F"/>
    <w:rsid w:val="00827022"/>
    <w:rsid w:val="00827142"/>
    <w:rsid w:val="008271C1"/>
    <w:rsid w:val="0082729D"/>
    <w:rsid w:val="00827406"/>
    <w:rsid w:val="0082764D"/>
    <w:rsid w:val="00827690"/>
    <w:rsid w:val="0082774C"/>
    <w:rsid w:val="008277BB"/>
    <w:rsid w:val="0082781B"/>
    <w:rsid w:val="00827B52"/>
    <w:rsid w:val="00827D3B"/>
    <w:rsid w:val="00827F3C"/>
    <w:rsid w:val="00827F7F"/>
    <w:rsid w:val="00830133"/>
    <w:rsid w:val="0083035E"/>
    <w:rsid w:val="00830390"/>
    <w:rsid w:val="00830444"/>
    <w:rsid w:val="008308B7"/>
    <w:rsid w:val="00830B3C"/>
    <w:rsid w:val="00830B57"/>
    <w:rsid w:val="00830C15"/>
    <w:rsid w:val="00830CA6"/>
    <w:rsid w:val="00830CDD"/>
    <w:rsid w:val="00830D72"/>
    <w:rsid w:val="00830F09"/>
    <w:rsid w:val="008310B7"/>
    <w:rsid w:val="00831407"/>
    <w:rsid w:val="00831962"/>
    <w:rsid w:val="00831B8D"/>
    <w:rsid w:val="00831C02"/>
    <w:rsid w:val="00831E88"/>
    <w:rsid w:val="00831F53"/>
    <w:rsid w:val="00832111"/>
    <w:rsid w:val="0083213B"/>
    <w:rsid w:val="008321E4"/>
    <w:rsid w:val="00832601"/>
    <w:rsid w:val="0083262A"/>
    <w:rsid w:val="00832A6A"/>
    <w:rsid w:val="00832EE4"/>
    <w:rsid w:val="00832F84"/>
    <w:rsid w:val="00833360"/>
    <w:rsid w:val="008333A6"/>
    <w:rsid w:val="008333BD"/>
    <w:rsid w:val="008333D3"/>
    <w:rsid w:val="008334C5"/>
    <w:rsid w:val="008334F2"/>
    <w:rsid w:val="00833565"/>
    <w:rsid w:val="008337CE"/>
    <w:rsid w:val="00833BCE"/>
    <w:rsid w:val="00833D83"/>
    <w:rsid w:val="00833F69"/>
    <w:rsid w:val="00833FB9"/>
    <w:rsid w:val="00833FFC"/>
    <w:rsid w:val="008340B5"/>
    <w:rsid w:val="00834392"/>
    <w:rsid w:val="0083458B"/>
    <w:rsid w:val="008345F0"/>
    <w:rsid w:val="0083474D"/>
    <w:rsid w:val="008347CF"/>
    <w:rsid w:val="00834917"/>
    <w:rsid w:val="008349E9"/>
    <w:rsid w:val="00834AA1"/>
    <w:rsid w:val="00834ACB"/>
    <w:rsid w:val="00834B5C"/>
    <w:rsid w:val="00834BBD"/>
    <w:rsid w:val="00834C87"/>
    <w:rsid w:val="00834CBA"/>
    <w:rsid w:val="00834E83"/>
    <w:rsid w:val="00834F7A"/>
    <w:rsid w:val="00834F8A"/>
    <w:rsid w:val="00834F96"/>
    <w:rsid w:val="00835023"/>
    <w:rsid w:val="008352B0"/>
    <w:rsid w:val="00835469"/>
    <w:rsid w:val="00835833"/>
    <w:rsid w:val="00835B69"/>
    <w:rsid w:val="00835D4E"/>
    <w:rsid w:val="00835DCD"/>
    <w:rsid w:val="0083606F"/>
    <w:rsid w:val="008360FD"/>
    <w:rsid w:val="0083615B"/>
    <w:rsid w:val="0083638A"/>
    <w:rsid w:val="00836454"/>
    <w:rsid w:val="00836519"/>
    <w:rsid w:val="00836807"/>
    <w:rsid w:val="00836836"/>
    <w:rsid w:val="00836883"/>
    <w:rsid w:val="00836AB7"/>
    <w:rsid w:val="00836ABF"/>
    <w:rsid w:val="00836C55"/>
    <w:rsid w:val="00836CB6"/>
    <w:rsid w:val="00836FC3"/>
    <w:rsid w:val="0083700B"/>
    <w:rsid w:val="00837071"/>
    <w:rsid w:val="0083711A"/>
    <w:rsid w:val="0083727C"/>
    <w:rsid w:val="008372E3"/>
    <w:rsid w:val="008373D5"/>
    <w:rsid w:val="00837725"/>
    <w:rsid w:val="0083781F"/>
    <w:rsid w:val="0083790D"/>
    <w:rsid w:val="00837B8D"/>
    <w:rsid w:val="00837CF0"/>
    <w:rsid w:val="00837DD9"/>
    <w:rsid w:val="00840067"/>
    <w:rsid w:val="00840219"/>
    <w:rsid w:val="0084031D"/>
    <w:rsid w:val="008404CF"/>
    <w:rsid w:val="008404D0"/>
    <w:rsid w:val="0084053B"/>
    <w:rsid w:val="0084069F"/>
    <w:rsid w:val="008407EB"/>
    <w:rsid w:val="0084091F"/>
    <w:rsid w:val="008409E1"/>
    <w:rsid w:val="00840B33"/>
    <w:rsid w:val="00840BD9"/>
    <w:rsid w:val="00840F99"/>
    <w:rsid w:val="0084101D"/>
    <w:rsid w:val="0084109D"/>
    <w:rsid w:val="008411AD"/>
    <w:rsid w:val="00841491"/>
    <w:rsid w:val="008414A4"/>
    <w:rsid w:val="008416B1"/>
    <w:rsid w:val="00841725"/>
    <w:rsid w:val="00841732"/>
    <w:rsid w:val="0084177B"/>
    <w:rsid w:val="00841879"/>
    <w:rsid w:val="00841C59"/>
    <w:rsid w:val="00841D1A"/>
    <w:rsid w:val="00841ECD"/>
    <w:rsid w:val="00841FF2"/>
    <w:rsid w:val="0084212F"/>
    <w:rsid w:val="0084219C"/>
    <w:rsid w:val="00842577"/>
    <w:rsid w:val="0084284B"/>
    <w:rsid w:val="0084284E"/>
    <w:rsid w:val="00842914"/>
    <w:rsid w:val="008429F4"/>
    <w:rsid w:val="00842A19"/>
    <w:rsid w:val="00842B9B"/>
    <w:rsid w:val="00842BB9"/>
    <w:rsid w:val="00842BDA"/>
    <w:rsid w:val="00842C60"/>
    <w:rsid w:val="00842CD3"/>
    <w:rsid w:val="00842E46"/>
    <w:rsid w:val="00842EE4"/>
    <w:rsid w:val="008430C8"/>
    <w:rsid w:val="00843124"/>
    <w:rsid w:val="0084332D"/>
    <w:rsid w:val="00843581"/>
    <w:rsid w:val="008435B3"/>
    <w:rsid w:val="0084382A"/>
    <w:rsid w:val="0084398E"/>
    <w:rsid w:val="00843BDB"/>
    <w:rsid w:val="00843CBD"/>
    <w:rsid w:val="00843EC0"/>
    <w:rsid w:val="0084404F"/>
    <w:rsid w:val="00844050"/>
    <w:rsid w:val="0084408B"/>
    <w:rsid w:val="008443EE"/>
    <w:rsid w:val="00844681"/>
    <w:rsid w:val="008446AD"/>
    <w:rsid w:val="00844845"/>
    <w:rsid w:val="008448B4"/>
    <w:rsid w:val="00844962"/>
    <w:rsid w:val="00844C9B"/>
    <w:rsid w:val="00844F5A"/>
    <w:rsid w:val="00844F66"/>
    <w:rsid w:val="0084509C"/>
    <w:rsid w:val="00845309"/>
    <w:rsid w:val="00845310"/>
    <w:rsid w:val="0084532D"/>
    <w:rsid w:val="00845514"/>
    <w:rsid w:val="008455AD"/>
    <w:rsid w:val="0084563E"/>
    <w:rsid w:val="00845782"/>
    <w:rsid w:val="00845A31"/>
    <w:rsid w:val="00845C6F"/>
    <w:rsid w:val="00845CBB"/>
    <w:rsid w:val="00845CE3"/>
    <w:rsid w:val="00845CEC"/>
    <w:rsid w:val="00845E24"/>
    <w:rsid w:val="0084606B"/>
    <w:rsid w:val="0084607B"/>
    <w:rsid w:val="008460CB"/>
    <w:rsid w:val="008460F3"/>
    <w:rsid w:val="00846319"/>
    <w:rsid w:val="00846382"/>
    <w:rsid w:val="00846405"/>
    <w:rsid w:val="008466FF"/>
    <w:rsid w:val="00846751"/>
    <w:rsid w:val="00846A3E"/>
    <w:rsid w:val="00846A8B"/>
    <w:rsid w:val="00846D96"/>
    <w:rsid w:val="008472C3"/>
    <w:rsid w:val="008473CA"/>
    <w:rsid w:val="008478E0"/>
    <w:rsid w:val="00847AEB"/>
    <w:rsid w:val="00847DE4"/>
    <w:rsid w:val="00847E3D"/>
    <w:rsid w:val="00847EB7"/>
    <w:rsid w:val="00847F9A"/>
    <w:rsid w:val="00847FB3"/>
    <w:rsid w:val="00850088"/>
    <w:rsid w:val="008500D4"/>
    <w:rsid w:val="0085022A"/>
    <w:rsid w:val="00850388"/>
    <w:rsid w:val="008503E2"/>
    <w:rsid w:val="008505CB"/>
    <w:rsid w:val="0085066F"/>
    <w:rsid w:val="008506AE"/>
    <w:rsid w:val="00850799"/>
    <w:rsid w:val="0085089D"/>
    <w:rsid w:val="00850974"/>
    <w:rsid w:val="00850BE5"/>
    <w:rsid w:val="00850C63"/>
    <w:rsid w:val="00850C77"/>
    <w:rsid w:val="00850CA0"/>
    <w:rsid w:val="00850E6D"/>
    <w:rsid w:val="00850EC5"/>
    <w:rsid w:val="00851073"/>
    <w:rsid w:val="008511C2"/>
    <w:rsid w:val="008512D8"/>
    <w:rsid w:val="008513B7"/>
    <w:rsid w:val="0085147A"/>
    <w:rsid w:val="008514E7"/>
    <w:rsid w:val="008515A1"/>
    <w:rsid w:val="008515AE"/>
    <w:rsid w:val="00851BD0"/>
    <w:rsid w:val="00851C48"/>
    <w:rsid w:val="008520B9"/>
    <w:rsid w:val="008520DB"/>
    <w:rsid w:val="00852153"/>
    <w:rsid w:val="008521C0"/>
    <w:rsid w:val="008521C9"/>
    <w:rsid w:val="00852220"/>
    <w:rsid w:val="008522A1"/>
    <w:rsid w:val="00852404"/>
    <w:rsid w:val="008527C3"/>
    <w:rsid w:val="00852957"/>
    <w:rsid w:val="00852A04"/>
    <w:rsid w:val="00852A86"/>
    <w:rsid w:val="00852D54"/>
    <w:rsid w:val="00852E88"/>
    <w:rsid w:val="00852F72"/>
    <w:rsid w:val="008530EC"/>
    <w:rsid w:val="0085342F"/>
    <w:rsid w:val="00853C61"/>
    <w:rsid w:val="00853D9E"/>
    <w:rsid w:val="00853EA1"/>
    <w:rsid w:val="0085422F"/>
    <w:rsid w:val="008545AA"/>
    <w:rsid w:val="00854708"/>
    <w:rsid w:val="00854730"/>
    <w:rsid w:val="008548D7"/>
    <w:rsid w:val="00854A48"/>
    <w:rsid w:val="00854D41"/>
    <w:rsid w:val="00854E5F"/>
    <w:rsid w:val="00854FB1"/>
    <w:rsid w:val="0085504A"/>
    <w:rsid w:val="008554AF"/>
    <w:rsid w:val="008554BD"/>
    <w:rsid w:val="008556B4"/>
    <w:rsid w:val="008556EF"/>
    <w:rsid w:val="008557F2"/>
    <w:rsid w:val="008558C3"/>
    <w:rsid w:val="008559CE"/>
    <w:rsid w:val="00855B3F"/>
    <w:rsid w:val="00855C4F"/>
    <w:rsid w:val="00855DBF"/>
    <w:rsid w:val="00855EBA"/>
    <w:rsid w:val="008560FB"/>
    <w:rsid w:val="008562EF"/>
    <w:rsid w:val="00856337"/>
    <w:rsid w:val="00856355"/>
    <w:rsid w:val="008564F0"/>
    <w:rsid w:val="00856544"/>
    <w:rsid w:val="00856957"/>
    <w:rsid w:val="00856AD9"/>
    <w:rsid w:val="00856B1E"/>
    <w:rsid w:val="00856C35"/>
    <w:rsid w:val="00856E08"/>
    <w:rsid w:val="00856E93"/>
    <w:rsid w:val="00856FB4"/>
    <w:rsid w:val="00857004"/>
    <w:rsid w:val="0085701E"/>
    <w:rsid w:val="00857062"/>
    <w:rsid w:val="00857192"/>
    <w:rsid w:val="008571E1"/>
    <w:rsid w:val="00857512"/>
    <w:rsid w:val="0085769E"/>
    <w:rsid w:val="00857723"/>
    <w:rsid w:val="00857800"/>
    <w:rsid w:val="00857827"/>
    <w:rsid w:val="00857945"/>
    <w:rsid w:val="008579D8"/>
    <w:rsid w:val="00857AD8"/>
    <w:rsid w:val="00857B48"/>
    <w:rsid w:val="00857BEE"/>
    <w:rsid w:val="00857CA5"/>
    <w:rsid w:val="00857D05"/>
    <w:rsid w:val="00857E9B"/>
    <w:rsid w:val="00857F8D"/>
    <w:rsid w:val="008602F1"/>
    <w:rsid w:val="008608E8"/>
    <w:rsid w:val="00860A81"/>
    <w:rsid w:val="00860F1E"/>
    <w:rsid w:val="00860F63"/>
    <w:rsid w:val="008610DF"/>
    <w:rsid w:val="0086116A"/>
    <w:rsid w:val="0086117A"/>
    <w:rsid w:val="008611C0"/>
    <w:rsid w:val="0086131B"/>
    <w:rsid w:val="0086157B"/>
    <w:rsid w:val="0086170B"/>
    <w:rsid w:val="00861874"/>
    <w:rsid w:val="00861875"/>
    <w:rsid w:val="00861B05"/>
    <w:rsid w:val="00861B3E"/>
    <w:rsid w:val="00861B8D"/>
    <w:rsid w:val="00861C4B"/>
    <w:rsid w:val="00861D08"/>
    <w:rsid w:val="00861D13"/>
    <w:rsid w:val="00861D66"/>
    <w:rsid w:val="00861FAD"/>
    <w:rsid w:val="0086232C"/>
    <w:rsid w:val="00862349"/>
    <w:rsid w:val="008623A2"/>
    <w:rsid w:val="00862432"/>
    <w:rsid w:val="00862746"/>
    <w:rsid w:val="0086280C"/>
    <w:rsid w:val="008628FE"/>
    <w:rsid w:val="00862B8E"/>
    <w:rsid w:val="00862BAC"/>
    <w:rsid w:val="00862CB3"/>
    <w:rsid w:val="00862DB0"/>
    <w:rsid w:val="00862DB1"/>
    <w:rsid w:val="00862E94"/>
    <w:rsid w:val="00862F3A"/>
    <w:rsid w:val="00863126"/>
    <w:rsid w:val="008631EF"/>
    <w:rsid w:val="008634DE"/>
    <w:rsid w:val="008635B9"/>
    <w:rsid w:val="008636C1"/>
    <w:rsid w:val="008636C6"/>
    <w:rsid w:val="008639F9"/>
    <w:rsid w:val="00863B4A"/>
    <w:rsid w:val="00863BD2"/>
    <w:rsid w:val="00863C79"/>
    <w:rsid w:val="00863D57"/>
    <w:rsid w:val="00864008"/>
    <w:rsid w:val="0086407A"/>
    <w:rsid w:val="00864295"/>
    <w:rsid w:val="008642B7"/>
    <w:rsid w:val="00864364"/>
    <w:rsid w:val="008643B5"/>
    <w:rsid w:val="008643C0"/>
    <w:rsid w:val="00864437"/>
    <w:rsid w:val="008644A7"/>
    <w:rsid w:val="00864737"/>
    <w:rsid w:val="00864875"/>
    <w:rsid w:val="008648B6"/>
    <w:rsid w:val="00864B49"/>
    <w:rsid w:val="00864C39"/>
    <w:rsid w:val="00864D43"/>
    <w:rsid w:val="00864EBE"/>
    <w:rsid w:val="0086506A"/>
    <w:rsid w:val="008656F0"/>
    <w:rsid w:val="00865704"/>
    <w:rsid w:val="008658D7"/>
    <w:rsid w:val="00865B68"/>
    <w:rsid w:val="00865DED"/>
    <w:rsid w:val="00865EDE"/>
    <w:rsid w:val="00865F08"/>
    <w:rsid w:val="00865F78"/>
    <w:rsid w:val="00866102"/>
    <w:rsid w:val="0086636E"/>
    <w:rsid w:val="008664BF"/>
    <w:rsid w:val="0086657F"/>
    <w:rsid w:val="008666F9"/>
    <w:rsid w:val="00866852"/>
    <w:rsid w:val="00866B9A"/>
    <w:rsid w:val="00866D1E"/>
    <w:rsid w:val="0086710B"/>
    <w:rsid w:val="008672A6"/>
    <w:rsid w:val="00867866"/>
    <w:rsid w:val="00867A76"/>
    <w:rsid w:val="00867B51"/>
    <w:rsid w:val="00867DD5"/>
    <w:rsid w:val="00870183"/>
    <w:rsid w:val="00870367"/>
    <w:rsid w:val="00870478"/>
    <w:rsid w:val="00870479"/>
    <w:rsid w:val="00870667"/>
    <w:rsid w:val="00870694"/>
    <w:rsid w:val="0087076E"/>
    <w:rsid w:val="00870876"/>
    <w:rsid w:val="00870A76"/>
    <w:rsid w:val="00870BB5"/>
    <w:rsid w:val="00870BC6"/>
    <w:rsid w:val="00870C46"/>
    <w:rsid w:val="00870C62"/>
    <w:rsid w:val="00870EBB"/>
    <w:rsid w:val="0087102E"/>
    <w:rsid w:val="0087108D"/>
    <w:rsid w:val="008712B3"/>
    <w:rsid w:val="0087136C"/>
    <w:rsid w:val="0087174E"/>
    <w:rsid w:val="00871884"/>
    <w:rsid w:val="00871888"/>
    <w:rsid w:val="00871B74"/>
    <w:rsid w:val="00871C94"/>
    <w:rsid w:val="00871D9F"/>
    <w:rsid w:val="00871E05"/>
    <w:rsid w:val="00871F75"/>
    <w:rsid w:val="00871F78"/>
    <w:rsid w:val="0087201B"/>
    <w:rsid w:val="008721BB"/>
    <w:rsid w:val="0087234B"/>
    <w:rsid w:val="00872623"/>
    <w:rsid w:val="0087279C"/>
    <w:rsid w:val="008727BF"/>
    <w:rsid w:val="00872823"/>
    <w:rsid w:val="00872933"/>
    <w:rsid w:val="00872938"/>
    <w:rsid w:val="00872B34"/>
    <w:rsid w:val="00872C95"/>
    <w:rsid w:val="00872F3C"/>
    <w:rsid w:val="0087317F"/>
    <w:rsid w:val="008731A8"/>
    <w:rsid w:val="008733A0"/>
    <w:rsid w:val="00873426"/>
    <w:rsid w:val="008739E4"/>
    <w:rsid w:val="00873AAA"/>
    <w:rsid w:val="00873B8B"/>
    <w:rsid w:val="00873BB5"/>
    <w:rsid w:val="00873CCD"/>
    <w:rsid w:val="00873DC3"/>
    <w:rsid w:val="008742DD"/>
    <w:rsid w:val="008742E6"/>
    <w:rsid w:val="008743AF"/>
    <w:rsid w:val="008743D2"/>
    <w:rsid w:val="0087455E"/>
    <w:rsid w:val="0087499E"/>
    <w:rsid w:val="00874B60"/>
    <w:rsid w:val="00874D49"/>
    <w:rsid w:val="00874D7C"/>
    <w:rsid w:val="00874E05"/>
    <w:rsid w:val="00874E74"/>
    <w:rsid w:val="00874E97"/>
    <w:rsid w:val="00874F74"/>
    <w:rsid w:val="00874FA4"/>
    <w:rsid w:val="0087521B"/>
    <w:rsid w:val="008754A6"/>
    <w:rsid w:val="008755DE"/>
    <w:rsid w:val="008755EB"/>
    <w:rsid w:val="00875609"/>
    <w:rsid w:val="00875682"/>
    <w:rsid w:val="008757D3"/>
    <w:rsid w:val="00875D46"/>
    <w:rsid w:val="00875F03"/>
    <w:rsid w:val="00875FFA"/>
    <w:rsid w:val="00876010"/>
    <w:rsid w:val="0087626F"/>
    <w:rsid w:val="00876692"/>
    <w:rsid w:val="008766DC"/>
    <w:rsid w:val="00876708"/>
    <w:rsid w:val="00876ACA"/>
    <w:rsid w:val="00876C20"/>
    <w:rsid w:val="00876DF5"/>
    <w:rsid w:val="00876E2E"/>
    <w:rsid w:val="00876E6D"/>
    <w:rsid w:val="008775AA"/>
    <w:rsid w:val="00877722"/>
    <w:rsid w:val="008777A1"/>
    <w:rsid w:val="0087785C"/>
    <w:rsid w:val="008779BD"/>
    <w:rsid w:val="00877B21"/>
    <w:rsid w:val="00877CB0"/>
    <w:rsid w:val="00877EF7"/>
    <w:rsid w:val="00877F18"/>
    <w:rsid w:val="0088061E"/>
    <w:rsid w:val="00880A9F"/>
    <w:rsid w:val="00880BA3"/>
    <w:rsid w:val="00880BEF"/>
    <w:rsid w:val="00880C7C"/>
    <w:rsid w:val="00880E06"/>
    <w:rsid w:val="008811EE"/>
    <w:rsid w:val="00881824"/>
    <w:rsid w:val="0088182E"/>
    <w:rsid w:val="0088185B"/>
    <w:rsid w:val="008818D3"/>
    <w:rsid w:val="00881C47"/>
    <w:rsid w:val="00881C77"/>
    <w:rsid w:val="00881E4A"/>
    <w:rsid w:val="00881F48"/>
    <w:rsid w:val="0088208C"/>
    <w:rsid w:val="008821CD"/>
    <w:rsid w:val="0088244D"/>
    <w:rsid w:val="00882695"/>
    <w:rsid w:val="0088274F"/>
    <w:rsid w:val="008827E8"/>
    <w:rsid w:val="00882C72"/>
    <w:rsid w:val="00882D70"/>
    <w:rsid w:val="00882E8B"/>
    <w:rsid w:val="00882E97"/>
    <w:rsid w:val="00882F86"/>
    <w:rsid w:val="0088302E"/>
    <w:rsid w:val="0088322E"/>
    <w:rsid w:val="0088335B"/>
    <w:rsid w:val="008834C1"/>
    <w:rsid w:val="0088354C"/>
    <w:rsid w:val="00883583"/>
    <w:rsid w:val="008837FE"/>
    <w:rsid w:val="00883865"/>
    <w:rsid w:val="00883965"/>
    <w:rsid w:val="008839B4"/>
    <w:rsid w:val="008839E8"/>
    <w:rsid w:val="00883B68"/>
    <w:rsid w:val="00883F9C"/>
    <w:rsid w:val="00884138"/>
    <w:rsid w:val="008841AC"/>
    <w:rsid w:val="008848D7"/>
    <w:rsid w:val="00884B55"/>
    <w:rsid w:val="00884B88"/>
    <w:rsid w:val="00884BF2"/>
    <w:rsid w:val="00884D2B"/>
    <w:rsid w:val="00884D3E"/>
    <w:rsid w:val="00884F51"/>
    <w:rsid w:val="00885220"/>
    <w:rsid w:val="00885308"/>
    <w:rsid w:val="00885318"/>
    <w:rsid w:val="008853A9"/>
    <w:rsid w:val="008853AE"/>
    <w:rsid w:val="00885454"/>
    <w:rsid w:val="00885500"/>
    <w:rsid w:val="008855E5"/>
    <w:rsid w:val="008856EC"/>
    <w:rsid w:val="0088581D"/>
    <w:rsid w:val="00885846"/>
    <w:rsid w:val="00885867"/>
    <w:rsid w:val="00885892"/>
    <w:rsid w:val="00885901"/>
    <w:rsid w:val="00885B4E"/>
    <w:rsid w:val="00885BD8"/>
    <w:rsid w:val="00885DBD"/>
    <w:rsid w:val="00885E3E"/>
    <w:rsid w:val="00885ECD"/>
    <w:rsid w:val="00885EEF"/>
    <w:rsid w:val="00885F4C"/>
    <w:rsid w:val="00885F72"/>
    <w:rsid w:val="00885FDB"/>
    <w:rsid w:val="0088609A"/>
    <w:rsid w:val="008862B1"/>
    <w:rsid w:val="0088634C"/>
    <w:rsid w:val="0088640B"/>
    <w:rsid w:val="00886525"/>
    <w:rsid w:val="00886806"/>
    <w:rsid w:val="00886BE0"/>
    <w:rsid w:val="00886C67"/>
    <w:rsid w:val="00886C6F"/>
    <w:rsid w:val="00886E9A"/>
    <w:rsid w:val="00886EB9"/>
    <w:rsid w:val="00886F17"/>
    <w:rsid w:val="00887095"/>
    <w:rsid w:val="008870FC"/>
    <w:rsid w:val="00887135"/>
    <w:rsid w:val="008871C5"/>
    <w:rsid w:val="008873CB"/>
    <w:rsid w:val="0088757C"/>
    <w:rsid w:val="00887589"/>
    <w:rsid w:val="00887983"/>
    <w:rsid w:val="008879DF"/>
    <w:rsid w:val="00887AF9"/>
    <w:rsid w:val="00887D2D"/>
    <w:rsid w:val="00887F5C"/>
    <w:rsid w:val="0089001E"/>
    <w:rsid w:val="00890083"/>
    <w:rsid w:val="0089017E"/>
    <w:rsid w:val="00890238"/>
    <w:rsid w:val="00890321"/>
    <w:rsid w:val="008903B5"/>
    <w:rsid w:val="008903D7"/>
    <w:rsid w:val="00890448"/>
    <w:rsid w:val="0089050C"/>
    <w:rsid w:val="0089068D"/>
    <w:rsid w:val="008908E9"/>
    <w:rsid w:val="00890965"/>
    <w:rsid w:val="00890A56"/>
    <w:rsid w:val="00890C64"/>
    <w:rsid w:val="00890CEA"/>
    <w:rsid w:val="00890DFE"/>
    <w:rsid w:val="00890EA4"/>
    <w:rsid w:val="0089104D"/>
    <w:rsid w:val="00891204"/>
    <w:rsid w:val="0089193A"/>
    <w:rsid w:val="008919E2"/>
    <w:rsid w:val="00891B68"/>
    <w:rsid w:val="00891BCF"/>
    <w:rsid w:val="00891CC6"/>
    <w:rsid w:val="00891EF9"/>
    <w:rsid w:val="0089215F"/>
    <w:rsid w:val="00892203"/>
    <w:rsid w:val="00892390"/>
    <w:rsid w:val="008926CC"/>
    <w:rsid w:val="0089276F"/>
    <w:rsid w:val="00892A1C"/>
    <w:rsid w:val="00892AEE"/>
    <w:rsid w:val="00893070"/>
    <w:rsid w:val="00893277"/>
    <w:rsid w:val="00893355"/>
    <w:rsid w:val="00893504"/>
    <w:rsid w:val="008935FE"/>
    <w:rsid w:val="00893681"/>
    <w:rsid w:val="008936DA"/>
    <w:rsid w:val="00893877"/>
    <w:rsid w:val="00893A1E"/>
    <w:rsid w:val="00893C86"/>
    <w:rsid w:val="00893D7A"/>
    <w:rsid w:val="00893D7E"/>
    <w:rsid w:val="00893D83"/>
    <w:rsid w:val="00893DB5"/>
    <w:rsid w:val="00894217"/>
    <w:rsid w:val="00894370"/>
    <w:rsid w:val="0089462D"/>
    <w:rsid w:val="0089465B"/>
    <w:rsid w:val="00894791"/>
    <w:rsid w:val="008948B0"/>
    <w:rsid w:val="00894C12"/>
    <w:rsid w:val="00894EF1"/>
    <w:rsid w:val="00895186"/>
    <w:rsid w:val="008951A3"/>
    <w:rsid w:val="0089542C"/>
    <w:rsid w:val="0089548E"/>
    <w:rsid w:val="00895574"/>
    <w:rsid w:val="0089573A"/>
    <w:rsid w:val="008957D7"/>
    <w:rsid w:val="008959F9"/>
    <w:rsid w:val="00895A69"/>
    <w:rsid w:val="00895F4B"/>
    <w:rsid w:val="008960EF"/>
    <w:rsid w:val="008963A1"/>
    <w:rsid w:val="0089641E"/>
    <w:rsid w:val="008964D6"/>
    <w:rsid w:val="008965BE"/>
    <w:rsid w:val="008965CD"/>
    <w:rsid w:val="00896AF7"/>
    <w:rsid w:val="00896C1E"/>
    <w:rsid w:val="00896C98"/>
    <w:rsid w:val="00897020"/>
    <w:rsid w:val="0089703F"/>
    <w:rsid w:val="0089713C"/>
    <w:rsid w:val="00897275"/>
    <w:rsid w:val="00897434"/>
    <w:rsid w:val="008974A9"/>
    <w:rsid w:val="0089770F"/>
    <w:rsid w:val="00897922"/>
    <w:rsid w:val="008979E8"/>
    <w:rsid w:val="00897B0B"/>
    <w:rsid w:val="00897D60"/>
    <w:rsid w:val="00897DFC"/>
    <w:rsid w:val="00897E8D"/>
    <w:rsid w:val="00897FBD"/>
    <w:rsid w:val="008A008F"/>
    <w:rsid w:val="008A03AB"/>
    <w:rsid w:val="008A048B"/>
    <w:rsid w:val="008A0654"/>
    <w:rsid w:val="008A0778"/>
    <w:rsid w:val="008A07D8"/>
    <w:rsid w:val="008A0967"/>
    <w:rsid w:val="008A0B11"/>
    <w:rsid w:val="008A0B41"/>
    <w:rsid w:val="008A0CE5"/>
    <w:rsid w:val="008A0F48"/>
    <w:rsid w:val="008A143B"/>
    <w:rsid w:val="008A1450"/>
    <w:rsid w:val="008A16DD"/>
    <w:rsid w:val="008A1B31"/>
    <w:rsid w:val="008A1C76"/>
    <w:rsid w:val="008A1D79"/>
    <w:rsid w:val="008A1DFC"/>
    <w:rsid w:val="008A1E2C"/>
    <w:rsid w:val="008A1FA5"/>
    <w:rsid w:val="008A217B"/>
    <w:rsid w:val="008A21B4"/>
    <w:rsid w:val="008A23DA"/>
    <w:rsid w:val="008A251F"/>
    <w:rsid w:val="008A2AB1"/>
    <w:rsid w:val="008A2ADE"/>
    <w:rsid w:val="008A2B3C"/>
    <w:rsid w:val="008A2C71"/>
    <w:rsid w:val="008A3216"/>
    <w:rsid w:val="008A32C0"/>
    <w:rsid w:val="008A344F"/>
    <w:rsid w:val="008A35BF"/>
    <w:rsid w:val="008A3608"/>
    <w:rsid w:val="008A3686"/>
    <w:rsid w:val="008A37C4"/>
    <w:rsid w:val="008A3882"/>
    <w:rsid w:val="008A38CA"/>
    <w:rsid w:val="008A3BE2"/>
    <w:rsid w:val="008A3D6C"/>
    <w:rsid w:val="008A3DDE"/>
    <w:rsid w:val="008A3E49"/>
    <w:rsid w:val="008A3F74"/>
    <w:rsid w:val="008A3FF7"/>
    <w:rsid w:val="008A409D"/>
    <w:rsid w:val="008A4192"/>
    <w:rsid w:val="008A43A7"/>
    <w:rsid w:val="008A45AA"/>
    <w:rsid w:val="008A45C7"/>
    <w:rsid w:val="008A45FB"/>
    <w:rsid w:val="008A46D9"/>
    <w:rsid w:val="008A4756"/>
    <w:rsid w:val="008A47C8"/>
    <w:rsid w:val="008A4B59"/>
    <w:rsid w:val="008A4C16"/>
    <w:rsid w:val="008A4F36"/>
    <w:rsid w:val="008A519D"/>
    <w:rsid w:val="008A52B7"/>
    <w:rsid w:val="008A534C"/>
    <w:rsid w:val="008A57FF"/>
    <w:rsid w:val="008A5A75"/>
    <w:rsid w:val="008A5BC4"/>
    <w:rsid w:val="008A5C42"/>
    <w:rsid w:val="008A5E28"/>
    <w:rsid w:val="008A5E38"/>
    <w:rsid w:val="008A6056"/>
    <w:rsid w:val="008A60BC"/>
    <w:rsid w:val="008A60DC"/>
    <w:rsid w:val="008A62FD"/>
    <w:rsid w:val="008A637C"/>
    <w:rsid w:val="008A6395"/>
    <w:rsid w:val="008A64CD"/>
    <w:rsid w:val="008A679D"/>
    <w:rsid w:val="008A68DC"/>
    <w:rsid w:val="008A6D84"/>
    <w:rsid w:val="008A6DBB"/>
    <w:rsid w:val="008A6F08"/>
    <w:rsid w:val="008A7011"/>
    <w:rsid w:val="008A7344"/>
    <w:rsid w:val="008A778C"/>
    <w:rsid w:val="008A79E7"/>
    <w:rsid w:val="008A7A54"/>
    <w:rsid w:val="008A7A63"/>
    <w:rsid w:val="008A7A91"/>
    <w:rsid w:val="008A7F8C"/>
    <w:rsid w:val="008A7FEB"/>
    <w:rsid w:val="008B031A"/>
    <w:rsid w:val="008B0385"/>
    <w:rsid w:val="008B06C6"/>
    <w:rsid w:val="008B09C7"/>
    <w:rsid w:val="008B09E0"/>
    <w:rsid w:val="008B0ADA"/>
    <w:rsid w:val="008B0C36"/>
    <w:rsid w:val="008B0FD6"/>
    <w:rsid w:val="008B10FE"/>
    <w:rsid w:val="008B1227"/>
    <w:rsid w:val="008B13EB"/>
    <w:rsid w:val="008B1442"/>
    <w:rsid w:val="008B14C3"/>
    <w:rsid w:val="008B1533"/>
    <w:rsid w:val="008B1792"/>
    <w:rsid w:val="008B188F"/>
    <w:rsid w:val="008B18E6"/>
    <w:rsid w:val="008B1996"/>
    <w:rsid w:val="008B1D67"/>
    <w:rsid w:val="008B1DC0"/>
    <w:rsid w:val="008B1E96"/>
    <w:rsid w:val="008B2052"/>
    <w:rsid w:val="008B21F5"/>
    <w:rsid w:val="008B2470"/>
    <w:rsid w:val="008B24BD"/>
    <w:rsid w:val="008B260C"/>
    <w:rsid w:val="008B273B"/>
    <w:rsid w:val="008B27C1"/>
    <w:rsid w:val="008B27D9"/>
    <w:rsid w:val="008B28FB"/>
    <w:rsid w:val="008B2DE3"/>
    <w:rsid w:val="008B2DFA"/>
    <w:rsid w:val="008B2F2D"/>
    <w:rsid w:val="008B3159"/>
    <w:rsid w:val="008B31E3"/>
    <w:rsid w:val="008B3341"/>
    <w:rsid w:val="008B351E"/>
    <w:rsid w:val="008B362E"/>
    <w:rsid w:val="008B373B"/>
    <w:rsid w:val="008B3A65"/>
    <w:rsid w:val="008B3D2A"/>
    <w:rsid w:val="008B3D7F"/>
    <w:rsid w:val="008B3DB7"/>
    <w:rsid w:val="008B4184"/>
    <w:rsid w:val="008B4259"/>
    <w:rsid w:val="008B43F6"/>
    <w:rsid w:val="008B4406"/>
    <w:rsid w:val="008B4419"/>
    <w:rsid w:val="008B4450"/>
    <w:rsid w:val="008B44E2"/>
    <w:rsid w:val="008B4506"/>
    <w:rsid w:val="008B46AD"/>
    <w:rsid w:val="008B47C1"/>
    <w:rsid w:val="008B48D2"/>
    <w:rsid w:val="008B498F"/>
    <w:rsid w:val="008B49D0"/>
    <w:rsid w:val="008B4A6F"/>
    <w:rsid w:val="008B4D4B"/>
    <w:rsid w:val="008B4D6E"/>
    <w:rsid w:val="008B4E91"/>
    <w:rsid w:val="008B4EEB"/>
    <w:rsid w:val="008B5198"/>
    <w:rsid w:val="008B5274"/>
    <w:rsid w:val="008B5356"/>
    <w:rsid w:val="008B553E"/>
    <w:rsid w:val="008B5548"/>
    <w:rsid w:val="008B55ED"/>
    <w:rsid w:val="008B5716"/>
    <w:rsid w:val="008B5A1A"/>
    <w:rsid w:val="008B5B31"/>
    <w:rsid w:val="008B5C4D"/>
    <w:rsid w:val="008B5D04"/>
    <w:rsid w:val="008B6077"/>
    <w:rsid w:val="008B607D"/>
    <w:rsid w:val="008B6300"/>
    <w:rsid w:val="008B63C6"/>
    <w:rsid w:val="008B63F9"/>
    <w:rsid w:val="008B6485"/>
    <w:rsid w:val="008B663F"/>
    <w:rsid w:val="008B68A4"/>
    <w:rsid w:val="008B6A5C"/>
    <w:rsid w:val="008B6AA5"/>
    <w:rsid w:val="008B6B41"/>
    <w:rsid w:val="008B6C2B"/>
    <w:rsid w:val="008B6C73"/>
    <w:rsid w:val="008B74B6"/>
    <w:rsid w:val="008B75E0"/>
    <w:rsid w:val="008B7645"/>
    <w:rsid w:val="008B796C"/>
    <w:rsid w:val="008B7A70"/>
    <w:rsid w:val="008B7C0C"/>
    <w:rsid w:val="008B7DB8"/>
    <w:rsid w:val="008B7FF6"/>
    <w:rsid w:val="008C008D"/>
    <w:rsid w:val="008C0254"/>
    <w:rsid w:val="008C02E6"/>
    <w:rsid w:val="008C03B3"/>
    <w:rsid w:val="008C04C5"/>
    <w:rsid w:val="008C0504"/>
    <w:rsid w:val="008C0761"/>
    <w:rsid w:val="008C087E"/>
    <w:rsid w:val="008C0883"/>
    <w:rsid w:val="008C0A25"/>
    <w:rsid w:val="008C0B13"/>
    <w:rsid w:val="008C0C15"/>
    <w:rsid w:val="008C0C89"/>
    <w:rsid w:val="008C0CA8"/>
    <w:rsid w:val="008C0E10"/>
    <w:rsid w:val="008C0F52"/>
    <w:rsid w:val="008C107E"/>
    <w:rsid w:val="008C10BE"/>
    <w:rsid w:val="008C138C"/>
    <w:rsid w:val="008C14C3"/>
    <w:rsid w:val="008C1555"/>
    <w:rsid w:val="008C1575"/>
    <w:rsid w:val="008C1813"/>
    <w:rsid w:val="008C1DE6"/>
    <w:rsid w:val="008C1E80"/>
    <w:rsid w:val="008C1E9D"/>
    <w:rsid w:val="008C1F56"/>
    <w:rsid w:val="008C2000"/>
    <w:rsid w:val="008C20A2"/>
    <w:rsid w:val="008C2121"/>
    <w:rsid w:val="008C21E6"/>
    <w:rsid w:val="008C222C"/>
    <w:rsid w:val="008C2239"/>
    <w:rsid w:val="008C24D9"/>
    <w:rsid w:val="008C24F7"/>
    <w:rsid w:val="008C251D"/>
    <w:rsid w:val="008C261E"/>
    <w:rsid w:val="008C262B"/>
    <w:rsid w:val="008C288F"/>
    <w:rsid w:val="008C29DB"/>
    <w:rsid w:val="008C2BF2"/>
    <w:rsid w:val="008C2CB3"/>
    <w:rsid w:val="008C2D3F"/>
    <w:rsid w:val="008C2D4B"/>
    <w:rsid w:val="008C3187"/>
    <w:rsid w:val="008C32CA"/>
    <w:rsid w:val="008C33A8"/>
    <w:rsid w:val="008C3541"/>
    <w:rsid w:val="008C3C17"/>
    <w:rsid w:val="008C3C76"/>
    <w:rsid w:val="008C3E49"/>
    <w:rsid w:val="008C3E93"/>
    <w:rsid w:val="008C3E9B"/>
    <w:rsid w:val="008C41ED"/>
    <w:rsid w:val="008C41F3"/>
    <w:rsid w:val="008C432F"/>
    <w:rsid w:val="008C434E"/>
    <w:rsid w:val="008C4478"/>
    <w:rsid w:val="008C44F3"/>
    <w:rsid w:val="008C4600"/>
    <w:rsid w:val="008C4693"/>
    <w:rsid w:val="008C4812"/>
    <w:rsid w:val="008C49BA"/>
    <w:rsid w:val="008C4AD9"/>
    <w:rsid w:val="008C4B91"/>
    <w:rsid w:val="008C4E30"/>
    <w:rsid w:val="008C5266"/>
    <w:rsid w:val="008C52AF"/>
    <w:rsid w:val="008C5403"/>
    <w:rsid w:val="008C5717"/>
    <w:rsid w:val="008C5811"/>
    <w:rsid w:val="008C59E7"/>
    <w:rsid w:val="008C5A07"/>
    <w:rsid w:val="008C5A56"/>
    <w:rsid w:val="008C5A8C"/>
    <w:rsid w:val="008C5E6B"/>
    <w:rsid w:val="008C5F71"/>
    <w:rsid w:val="008C6041"/>
    <w:rsid w:val="008C6264"/>
    <w:rsid w:val="008C65CB"/>
    <w:rsid w:val="008C664F"/>
    <w:rsid w:val="008C692C"/>
    <w:rsid w:val="008C6C36"/>
    <w:rsid w:val="008C6C50"/>
    <w:rsid w:val="008C6DF7"/>
    <w:rsid w:val="008C70FD"/>
    <w:rsid w:val="008C7115"/>
    <w:rsid w:val="008C718C"/>
    <w:rsid w:val="008C728B"/>
    <w:rsid w:val="008C736C"/>
    <w:rsid w:val="008C7384"/>
    <w:rsid w:val="008C7407"/>
    <w:rsid w:val="008C7418"/>
    <w:rsid w:val="008C7B3B"/>
    <w:rsid w:val="008C7BD1"/>
    <w:rsid w:val="008C7D51"/>
    <w:rsid w:val="008D01AD"/>
    <w:rsid w:val="008D040C"/>
    <w:rsid w:val="008D04A0"/>
    <w:rsid w:val="008D0586"/>
    <w:rsid w:val="008D0608"/>
    <w:rsid w:val="008D096B"/>
    <w:rsid w:val="008D0C4F"/>
    <w:rsid w:val="008D0D23"/>
    <w:rsid w:val="008D0D6B"/>
    <w:rsid w:val="008D0F23"/>
    <w:rsid w:val="008D0F61"/>
    <w:rsid w:val="008D1111"/>
    <w:rsid w:val="008D1398"/>
    <w:rsid w:val="008D16D4"/>
    <w:rsid w:val="008D17A1"/>
    <w:rsid w:val="008D18EE"/>
    <w:rsid w:val="008D196F"/>
    <w:rsid w:val="008D1C2E"/>
    <w:rsid w:val="008D1C6D"/>
    <w:rsid w:val="008D1DD2"/>
    <w:rsid w:val="008D1FC8"/>
    <w:rsid w:val="008D2071"/>
    <w:rsid w:val="008D21C3"/>
    <w:rsid w:val="008D2316"/>
    <w:rsid w:val="008D2317"/>
    <w:rsid w:val="008D24F9"/>
    <w:rsid w:val="008D2574"/>
    <w:rsid w:val="008D25CC"/>
    <w:rsid w:val="008D2736"/>
    <w:rsid w:val="008D27C6"/>
    <w:rsid w:val="008D2851"/>
    <w:rsid w:val="008D2A16"/>
    <w:rsid w:val="008D2E9D"/>
    <w:rsid w:val="008D2F34"/>
    <w:rsid w:val="008D2F5F"/>
    <w:rsid w:val="008D2F9A"/>
    <w:rsid w:val="008D3154"/>
    <w:rsid w:val="008D32F1"/>
    <w:rsid w:val="008D33A1"/>
    <w:rsid w:val="008D33E2"/>
    <w:rsid w:val="008D3454"/>
    <w:rsid w:val="008D3563"/>
    <w:rsid w:val="008D37D5"/>
    <w:rsid w:val="008D38C0"/>
    <w:rsid w:val="008D3901"/>
    <w:rsid w:val="008D3ABC"/>
    <w:rsid w:val="008D3C53"/>
    <w:rsid w:val="008D3D2A"/>
    <w:rsid w:val="008D3E87"/>
    <w:rsid w:val="008D40FB"/>
    <w:rsid w:val="008D4175"/>
    <w:rsid w:val="008D42B6"/>
    <w:rsid w:val="008D42E3"/>
    <w:rsid w:val="008D43AF"/>
    <w:rsid w:val="008D4535"/>
    <w:rsid w:val="008D4615"/>
    <w:rsid w:val="008D490B"/>
    <w:rsid w:val="008D496A"/>
    <w:rsid w:val="008D4B7D"/>
    <w:rsid w:val="008D4BCA"/>
    <w:rsid w:val="008D4CE7"/>
    <w:rsid w:val="008D4D5D"/>
    <w:rsid w:val="008D4F62"/>
    <w:rsid w:val="008D4FE1"/>
    <w:rsid w:val="008D5092"/>
    <w:rsid w:val="008D51A1"/>
    <w:rsid w:val="008D51A4"/>
    <w:rsid w:val="008D5311"/>
    <w:rsid w:val="008D541C"/>
    <w:rsid w:val="008D5449"/>
    <w:rsid w:val="008D55A2"/>
    <w:rsid w:val="008D55D4"/>
    <w:rsid w:val="008D5605"/>
    <w:rsid w:val="008D5610"/>
    <w:rsid w:val="008D5664"/>
    <w:rsid w:val="008D577B"/>
    <w:rsid w:val="008D58A1"/>
    <w:rsid w:val="008D5994"/>
    <w:rsid w:val="008D5A37"/>
    <w:rsid w:val="008D5B67"/>
    <w:rsid w:val="008D5BDB"/>
    <w:rsid w:val="008D5C36"/>
    <w:rsid w:val="008D5DFE"/>
    <w:rsid w:val="008D5EFF"/>
    <w:rsid w:val="008D637F"/>
    <w:rsid w:val="008D66E8"/>
    <w:rsid w:val="008D67F2"/>
    <w:rsid w:val="008D69DB"/>
    <w:rsid w:val="008D6A2C"/>
    <w:rsid w:val="008D6D71"/>
    <w:rsid w:val="008D6F4E"/>
    <w:rsid w:val="008D6F96"/>
    <w:rsid w:val="008D6FB4"/>
    <w:rsid w:val="008D7075"/>
    <w:rsid w:val="008D72ED"/>
    <w:rsid w:val="008D73BE"/>
    <w:rsid w:val="008D766E"/>
    <w:rsid w:val="008D7771"/>
    <w:rsid w:val="008D7828"/>
    <w:rsid w:val="008D7B2F"/>
    <w:rsid w:val="008D7B43"/>
    <w:rsid w:val="008D7D8E"/>
    <w:rsid w:val="008D7E7D"/>
    <w:rsid w:val="008D7F01"/>
    <w:rsid w:val="008E0000"/>
    <w:rsid w:val="008E0353"/>
    <w:rsid w:val="008E046A"/>
    <w:rsid w:val="008E04B8"/>
    <w:rsid w:val="008E084C"/>
    <w:rsid w:val="008E08B6"/>
    <w:rsid w:val="008E08F1"/>
    <w:rsid w:val="008E0994"/>
    <w:rsid w:val="008E0D57"/>
    <w:rsid w:val="008E0E2B"/>
    <w:rsid w:val="008E1158"/>
    <w:rsid w:val="008E122C"/>
    <w:rsid w:val="008E14EB"/>
    <w:rsid w:val="008E16EE"/>
    <w:rsid w:val="008E197C"/>
    <w:rsid w:val="008E1A59"/>
    <w:rsid w:val="008E1C6A"/>
    <w:rsid w:val="008E1D05"/>
    <w:rsid w:val="008E1D84"/>
    <w:rsid w:val="008E1DCE"/>
    <w:rsid w:val="008E1EAC"/>
    <w:rsid w:val="008E205E"/>
    <w:rsid w:val="008E20E3"/>
    <w:rsid w:val="008E25D1"/>
    <w:rsid w:val="008E25E5"/>
    <w:rsid w:val="008E2680"/>
    <w:rsid w:val="008E26F0"/>
    <w:rsid w:val="008E2829"/>
    <w:rsid w:val="008E29B5"/>
    <w:rsid w:val="008E29C2"/>
    <w:rsid w:val="008E2C1D"/>
    <w:rsid w:val="008E2E06"/>
    <w:rsid w:val="008E2F4E"/>
    <w:rsid w:val="008E2FEB"/>
    <w:rsid w:val="008E32FE"/>
    <w:rsid w:val="008E341F"/>
    <w:rsid w:val="008E34DB"/>
    <w:rsid w:val="008E36F4"/>
    <w:rsid w:val="008E377C"/>
    <w:rsid w:val="008E38A4"/>
    <w:rsid w:val="008E3D30"/>
    <w:rsid w:val="008E3E33"/>
    <w:rsid w:val="008E3FB0"/>
    <w:rsid w:val="008E3FDC"/>
    <w:rsid w:val="008E3FFE"/>
    <w:rsid w:val="008E4035"/>
    <w:rsid w:val="008E41FF"/>
    <w:rsid w:val="008E420D"/>
    <w:rsid w:val="008E434F"/>
    <w:rsid w:val="008E4439"/>
    <w:rsid w:val="008E452E"/>
    <w:rsid w:val="008E4BEE"/>
    <w:rsid w:val="008E5008"/>
    <w:rsid w:val="008E5076"/>
    <w:rsid w:val="008E5157"/>
    <w:rsid w:val="008E52B2"/>
    <w:rsid w:val="008E5AD4"/>
    <w:rsid w:val="008E5AFF"/>
    <w:rsid w:val="008E5D11"/>
    <w:rsid w:val="008E5DB9"/>
    <w:rsid w:val="008E62D1"/>
    <w:rsid w:val="008E6379"/>
    <w:rsid w:val="008E6387"/>
    <w:rsid w:val="008E6641"/>
    <w:rsid w:val="008E6754"/>
    <w:rsid w:val="008E6A29"/>
    <w:rsid w:val="008E6A91"/>
    <w:rsid w:val="008E6F08"/>
    <w:rsid w:val="008E7086"/>
    <w:rsid w:val="008E72D4"/>
    <w:rsid w:val="008E73B3"/>
    <w:rsid w:val="008E7404"/>
    <w:rsid w:val="008E7508"/>
    <w:rsid w:val="008E79DE"/>
    <w:rsid w:val="008E7EE2"/>
    <w:rsid w:val="008E7EEA"/>
    <w:rsid w:val="008E7F32"/>
    <w:rsid w:val="008F014D"/>
    <w:rsid w:val="008F0331"/>
    <w:rsid w:val="008F067C"/>
    <w:rsid w:val="008F072F"/>
    <w:rsid w:val="008F07C0"/>
    <w:rsid w:val="008F0A79"/>
    <w:rsid w:val="008F0D22"/>
    <w:rsid w:val="008F0FC3"/>
    <w:rsid w:val="008F109E"/>
    <w:rsid w:val="008F1180"/>
    <w:rsid w:val="008F11C3"/>
    <w:rsid w:val="008F14B7"/>
    <w:rsid w:val="008F158A"/>
    <w:rsid w:val="008F1736"/>
    <w:rsid w:val="008F1957"/>
    <w:rsid w:val="008F19C1"/>
    <w:rsid w:val="008F19E3"/>
    <w:rsid w:val="008F1AD6"/>
    <w:rsid w:val="008F1EE1"/>
    <w:rsid w:val="008F1FEC"/>
    <w:rsid w:val="008F1FFA"/>
    <w:rsid w:val="008F249A"/>
    <w:rsid w:val="008F2550"/>
    <w:rsid w:val="008F2642"/>
    <w:rsid w:val="008F2698"/>
    <w:rsid w:val="008F26FC"/>
    <w:rsid w:val="008F281D"/>
    <w:rsid w:val="008F2D56"/>
    <w:rsid w:val="008F2E49"/>
    <w:rsid w:val="008F2F26"/>
    <w:rsid w:val="008F2F53"/>
    <w:rsid w:val="008F30A8"/>
    <w:rsid w:val="008F3144"/>
    <w:rsid w:val="008F36A8"/>
    <w:rsid w:val="008F37DA"/>
    <w:rsid w:val="008F37EA"/>
    <w:rsid w:val="008F38A9"/>
    <w:rsid w:val="008F39E0"/>
    <w:rsid w:val="008F3BE5"/>
    <w:rsid w:val="008F3FB7"/>
    <w:rsid w:val="008F4338"/>
    <w:rsid w:val="008F440B"/>
    <w:rsid w:val="008F4544"/>
    <w:rsid w:val="008F4584"/>
    <w:rsid w:val="008F48D0"/>
    <w:rsid w:val="008F4C2D"/>
    <w:rsid w:val="008F4C80"/>
    <w:rsid w:val="008F4DF1"/>
    <w:rsid w:val="008F4EE0"/>
    <w:rsid w:val="008F4F31"/>
    <w:rsid w:val="008F5075"/>
    <w:rsid w:val="008F50EB"/>
    <w:rsid w:val="008F51D4"/>
    <w:rsid w:val="008F5268"/>
    <w:rsid w:val="008F5667"/>
    <w:rsid w:val="008F56F6"/>
    <w:rsid w:val="008F588F"/>
    <w:rsid w:val="008F58F1"/>
    <w:rsid w:val="008F5936"/>
    <w:rsid w:val="008F599F"/>
    <w:rsid w:val="008F5A12"/>
    <w:rsid w:val="008F5A8E"/>
    <w:rsid w:val="008F5B6F"/>
    <w:rsid w:val="008F5BAA"/>
    <w:rsid w:val="008F5C1D"/>
    <w:rsid w:val="008F5D2E"/>
    <w:rsid w:val="008F5EE9"/>
    <w:rsid w:val="008F5F9D"/>
    <w:rsid w:val="008F61A2"/>
    <w:rsid w:val="008F61C7"/>
    <w:rsid w:val="008F6423"/>
    <w:rsid w:val="008F6500"/>
    <w:rsid w:val="008F65C3"/>
    <w:rsid w:val="008F65EC"/>
    <w:rsid w:val="008F683A"/>
    <w:rsid w:val="008F68B9"/>
    <w:rsid w:val="008F6C8E"/>
    <w:rsid w:val="008F6E20"/>
    <w:rsid w:val="008F6E63"/>
    <w:rsid w:val="008F7319"/>
    <w:rsid w:val="008F7588"/>
    <w:rsid w:val="008F770F"/>
    <w:rsid w:val="008F7943"/>
    <w:rsid w:val="008F79C9"/>
    <w:rsid w:val="008F7AD1"/>
    <w:rsid w:val="008F7BD6"/>
    <w:rsid w:val="008F7E37"/>
    <w:rsid w:val="008F7EBA"/>
    <w:rsid w:val="0090000F"/>
    <w:rsid w:val="009001C2"/>
    <w:rsid w:val="00900409"/>
    <w:rsid w:val="00900918"/>
    <w:rsid w:val="009009D9"/>
    <w:rsid w:val="00900AE3"/>
    <w:rsid w:val="00900AE8"/>
    <w:rsid w:val="00900B22"/>
    <w:rsid w:val="00900BB9"/>
    <w:rsid w:val="00900BC9"/>
    <w:rsid w:val="00900BDE"/>
    <w:rsid w:val="00900E5D"/>
    <w:rsid w:val="00900ED8"/>
    <w:rsid w:val="00900F48"/>
    <w:rsid w:val="00901089"/>
    <w:rsid w:val="0090120F"/>
    <w:rsid w:val="00901255"/>
    <w:rsid w:val="009012DE"/>
    <w:rsid w:val="00901323"/>
    <w:rsid w:val="009014E3"/>
    <w:rsid w:val="00901574"/>
    <w:rsid w:val="009016CA"/>
    <w:rsid w:val="009018C3"/>
    <w:rsid w:val="00901A27"/>
    <w:rsid w:val="00901DAA"/>
    <w:rsid w:val="00901F5F"/>
    <w:rsid w:val="00902548"/>
    <w:rsid w:val="009025C6"/>
    <w:rsid w:val="00902873"/>
    <w:rsid w:val="009029CA"/>
    <w:rsid w:val="00902CF3"/>
    <w:rsid w:val="00902D21"/>
    <w:rsid w:val="00902E35"/>
    <w:rsid w:val="009030F7"/>
    <w:rsid w:val="009032CE"/>
    <w:rsid w:val="00903547"/>
    <w:rsid w:val="00903589"/>
    <w:rsid w:val="009035D0"/>
    <w:rsid w:val="00903614"/>
    <w:rsid w:val="009036C7"/>
    <w:rsid w:val="009036D1"/>
    <w:rsid w:val="00903789"/>
    <w:rsid w:val="00903922"/>
    <w:rsid w:val="00903A83"/>
    <w:rsid w:val="00903D86"/>
    <w:rsid w:val="00904027"/>
    <w:rsid w:val="009041C2"/>
    <w:rsid w:val="00904277"/>
    <w:rsid w:val="009042A7"/>
    <w:rsid w:val="009042AF"/>
    <w:rsid w:val="0090436B"/>
    <w:rsid w:val="009043F9"/>
    <w:rsid w:val="009045AF"/>
    <w:rsid w:val="00904791"/>
    <w:rsid w:val="00904C08"/>
    <w:rsid w:val="00904F51"/>
    <w:rsid w:val="00905307"/>
    <w:rsid w:val="009056C1"/>
    <w:rsid w:val="009058B2"/>
    <w:rsid w:val="009059C5"/>
    <w:rsid w:val="00905B09"/>
    <w:rsid w:val="00905CBB"/>
    <w:rsid w:val="00905CD2"/>
    <w:rsid w:val="00905D5E"/>
    <w:rsid w:val="00905E45"/>
    <w:rsid w:val="009060F8"/>
    <w:rsid w:val="009061A7"/>
    <w:rsid w:val="00906575"/>
    <w:rsid w:val="0090667A"/>
    <w:rsid w:val="00906756"/>
    <w:rsid w:val="009068F3"/>
    <w:rsid w:val="009069E9"/>
    <w:rsid w:val="00906A63"/>
    <w:rsid w:val="00906CD4"/>
    <w:rsid w:val="00907105"/>
    <w:rsid w:val="00907314"/>
    <w:rsid w:val="00907506"/>
    <w:rsid w:val="009075AE"/>
    <w:rsid w:val="009077E8"/>
    <w:rsid w:val="009078AE"/>
    <w:rsid w:val="009079BA"/>
    <w:rsid w:val="00907E67"/>
    <w:rsid w:val="00910019"/>
    <w:rsid w:val="00910127"/>
    <w:rsid w:val="00910172"/>
    <w:rsid w:val="009101DF"/>
    <w:rsid w:val="0091046B"/>
    <w:rsid w:val="00910555"/>
    <w:rsid w:val="0091066A"/>
    <w:rsid w:val="00910971"/>
    <w:rsid w:val="00910B59"/>
    <w:rsid w:val="00910E97"/>
    <w:rsid w:val="00910F1F"/>
    <w:rsid w:val="00911357"/>
    <w:rsid w:val="009113B9"/>
    <w:rsid w:val="00911430"/>
    <w:rsid w:val="009114D9"/>
    <w:rsid w:val="00911544"/>
    <w:rsid w:val="00911574"/>
    <w:rsid w:val="009115B6"/>
    <w:rsid w:val="0091185C"/>
    <w:rsid w:val="009118E9"/>
    <w:rsid w:val="009118F2"/>
    <w:rsid w:val="0091190B"/>
    <w:rsid w:val="00911970"/>
    <w:rsid w:val="00911B92"/>
    <w:rsid w:val="00911C5E"/>
    <w:rsid w:val="00911ED0"/>
    <w:rsid w:val="00911FFF"/>
    <w:rsid w:val="009121E7"/>
    <w:rsid w:val="00912209"/>
    <w:rsid w:val="009123EC"/>
    <w:rsid w:val="00912436"/>
    <w:rsid w:val="00912745"/>
    <w:rsid w:val="00912813"/>
    <w:rsid w:val="00912B54"/>
    <w:rsid w:val="00912B62"/>
    <w:rsid w:val="00912C3A"/>
    <w:rsid w:val="00912CF8"/>
    <w:rsid w:val="00912E53"/>
    <w:rsid w:val="00912F9B"/>
    <w:rsid w:val="009130A4"/>
    <w:rsid w:val="0091338A"/>
    <w:rsid w:val="009133C6"/>
    <w:rsid w:val="0091366D"/>
    <w:rsid w:val="00913CAB"/>
    <w:rsid w:val="00913DC2"/>
    <w:rsid w:val="00913DFC"/>
    <w:rsid w:val="00913E05"/>
    <w:rsid w:val="00913E1B"/>
    <w:rsid w:val="00914249"/>
    <w:rsid w:val="0091489C"/>
    <w:rsid w:val="00914A2E"/>
    <w:rsid w:val="00914A3D"/>
    <w:rsid w:val="00914A59"/>
    <w:rsid w:val="00914E53"/>
    <w:rsid w:val="00914FB0"/>
    <w:rsid w:val="00915301"/>
    <w:rsid w:val="00915580"/>
    <w:rsid w:val="0091583F"/>
    <w:rsid w:val="00915926"/>
    <w:rsid w:val="00915932"/>
    <w:rsid w:val="00915ABD"/>
    <w:rsid w:val="00915B30"/>
    <w:rsid w:val="00915C47"/>
    <w:rsid w:val="009160E2"/>
    <w:rsid w:val="00916687"/>
    <w:rsid w:val="009166A1"/>
    <w:rsid w:val="00916797"/>
    <w:rsid w:val="009167AA"/>
    <w:rsid w:val="00916D0B"/>
    <w:rsid w:val="00916E6A"/>
    <w:rsid w:val="00916F08"/>
    <w:rsid w:val="00916FF7"/>
    <w:rsid w:val="009171F9"/>
    <w:rsid w:val="00917285"/>
    <w:rsid w:val="00917381"/>
    <w:rsid w:val="009174A6"/>
    <w:rsid w:val="0091756A"/>
    <w:rsid w:val="0091758B"/>
    <w:rsid w:val="00917819"/>
    <w:rsid w:val="00917ACF"/>
    <w:rsid w:val="00917B30"/>
    <w:rsid w:val="00917CD1"/>
    <w:rsid w:val="00917DAE"/>
    <w:rsid w:val="00917F24"/>
    <w:rsid w:val="00917FE4"/>
    <w:rsid w:val="00920115"/>
    <w:rsid w:val="00920124"/>
    <w:rsid w:val="009201EF"/>
    <w:rsid w:val="009202FD"/>
    <w:rsid w:val="009205B4"/>
    <w:rsid w:val="00920694"/>
    <w:rsid w:val="009206A7"/>
    <w:rsid w:val="009208A2"/>
    <w:rsid w:val="0092099E"/>
    <w:rsid w:val="00920AED"/>
    <w:rsid w:val="00920EA5"/>
    <w:rsid w:val="00920F70"/>
    <w:rsid w:val="009213F1"/>
    <w:rsid w:val="0092153E"/>
    <w:rsid w:val="00921549"/>
    <w:rsid w:val="00921558"/>
    <w:rsid w:val="009217A6"/>
    <w:rsid w:val="009217DB"/>
    <w:rsid w:val="009218EB"/>
    <w:rsid w:val="00921A17"/>
    <w:rsid w:val="00921D63"/>
    <w:rsid w:val="00921DC8"/>
    <w:rsid w:val="00921EB3"/>
    <w:rsid w:val="00921EE2"/>
    <w:rsid w:val="00922120"/>
    <w:rsid w:val="009222EC"/>
    <w:rsid w:val="00922618"/>
    <w:rsid w:val="00922BF5"/>
    <w:rsid w:val="00922CC9"/>
    <w:rsid w:val="00922D1E"/>
    <w:rsid w:val="00922F04"/>
    <w:rsid w:val="00923044"/>
    <w:rsid w:val="0092305D"/>
    <w:rsid w:val="00923074"/>
    <w:rsid w:val="0092321C"/>
    <w:rsid w:val="0092321F"/>
    <w:rsid w:val="00923327"/>
    <w:rsid w:val="00923416"/>
    <w:rsid w:val="00923438"/>
    <w:rsid w:val="009236EE"/>
    <w:rsid w:val="00923753"/>
    <w:rsid w:val="009237B8"/>
    <w:rsid w:val="0092383F"/>
    <w:rsid w:val="009239BD"/>
    <w:rsid w:val="009239D8"/>
    <w:rsid w:val="00923DA4"/>
    <w:rsid w:val="00924164"/>
    <w:rsid w:val="009241B4"/>
    <w:rsid w:val="009241F0"/>
    <w:rsid w:val="009245CD"/>
    <w:rsid w:val="00924B7B"/>
    <w:rsid w:val="00924F93"/>
    <w:rsid w:val="009253B8"/>
    <w:rsid w:val="00925555"/>
    <w:rsid w:val="009256B3"/>
    <w:rsid w:val="009259FA"/>
    <w:rsid w:val="00925A5A"/>
    <w:rsid w:val="00925AC9"/>
    <w:rsid w:val="00925BE0"/>
    <w:rsid w:val="00925C52"/>
    <w:rsid w:val="00925CB3"/>
    <w:rsid w:val="00925CE0"/>
    <w:rsid w:val="00925E1E"/>
    <w:rsid w:val="0092615D"/>
    <w:rsid w:val="009261DD"/>
    <w:rsid w:val="009264AF"/>
    <w:rsid w:val="009265A0"/>
    <w:rsid w:val="00926650"/>
    <w:rsid w:val="00926719"/>
    <w:rsid w:val="009268B7"/>
    <w:rsid w:val="00926BA7"/>
    <w:rsid w:val="00926E96"/>
    <w:rsid w:val="00926EF2"/>
    <w:rsid w:val="00926F79"/>
    <w:rsid w:val="00927145"/>
    <w:rsid w:val="00927164"/>
    <w:rsid w:val="009272CF"/>
    <w:rsid w:val="0092730E"/>
    <w:rsid w:val="0092737D"/>
    <w:rsid w:val="00927496"/>
    <w:rsid w:val="0092779B"/>
    <w:rsid w:val="0092785C"/>
    <w:rsid w:val="0092786C"/>
    <w:rsid w:val="00927930"/>
    <w:rsid w:val="00927A6E"/>
    <w:rsid w:val="00927D86"/>
    <w:rsid w:val="00927E1B"/>
    <w:rsid w:val="00930166"/>
    <w:rsid w:val="009304DC"/>
    <w:rsid w:val="0093059E"/>
    <w:rsid w:val="009305B1"/>
    <w:rsid w:val="0093060C"/>
    <w:rsid w:val="00930665"/>
    <w:rsid w:val="009307CD"/>
    <w:rsid w:val="00930815"/>
    <w:rsid w:val="00930879"/>
    <w:rsid w:val="009308EE"/>
    <w:rsid w:val="00930B3E"/>
    <w:rsid w:val="00930E48"/>
    <w:rsid w:val="00931160"/>
    <w:rsid w:val="00931273"/>
    <w:rsid w:val="00931293"/>
    <w:rsid w:val="0093136F"/>
    <w:rsid w:val="009313F9"/>
    <w:rsid w:val="0093169D"/>
    <w:rsid w:val="00931A1D"/>
    <w:rsid w:val="00931B4B"/>
    <w:rsid w:val="009321BF"/>
    <w:rsid w:val="009323C5"/>
    <w:rsid w:val="0093243B"/>
    <w:rsid w:val="00932562"/>
    <w:rsid w:val="00932602"/>
    <w:rsid w:val="009328D7"/>
    <w:rsid w:val="0093298C"/>
    <w:rsid w:val="009329B7"/>
    <w:rsid w:val="00932DD6"/>
    <w:rsid w:val="0093301F"/>
    <w:rsid w:val="0093327C"/>
    <w:rsid w:val="009333E3"/>
    <w:rsid w:val="0093349C"/>
    <w:rsid w:val="009337AC"/>
    <w:rsid w:val="00933828"/>
    <w:rsid w:val="00933AC1"/>
    <w:rsid w:val="00933B68"/>
    <w:rsid w:val="00933C50"/>
    <w:rsid w:val="00933D89"/>
    <w:rsid w:val="00933E98"/>
    <w:rsid w:val="00933EEF"/>
    <w:rsid w:val="009343B7"/>
    <w:rsid w:val="009344A1"/>
    <w:rsid w:val="0093463C"/>
    <w:rsid w:val="009346A2"/>
    <w:rsid w:val="009346C0"/>
    <w:rsid w:val="009346DD"/>
    <w:rsid w:val="009348D5"/>
    <w:rsid w:val="00934A6F"/>
    <w:rsid w:val="00934B67"/>
    <w:rsid w:val="00934CE8"/>
    <w:rsid w:val="0093501B"/>
    <w:rsid w:val="00935242"/>
    <w:rsid w:val="0093536B"/>
    <w:rsid w:val="009353A9"/>
    <w:rsid w:val="00935628"/>
    <w:rsid w:val="0093575B"/>
    <w:rsid w:val="0093595B"/>
    <w:rsid w:val="00935A8D"/>
    <w:rsid w:val="00935BBF"/>
    <w:rsid w:val="00935E08"/>
    <w:rsid w:val="00935E4C"/>
    <w:rsid w:val="00935FB3"/>
    <w:rsid w:val="00936066"/>
    <w:rsid w:val="009360DF"/>
    <w:rsid w:val="00936242"/>
    <w:rsid w:val="0093636C"/>
    <w:rsid w:val="00936400"/>
    <w:rsid w:val="00936411"/>
    <w:rsid w:val="0093664C"/>
    <w:rsid w:val="009368DD"/>
    <w:rsid w:val="00936AD2"/>
    <w:rsid w:val="00936FF6"/>
    <w:rsid w:val="0093718B"/>
    <w:rsid w:val="00937671"/>
    <w:rsid w:val="009376B0"/>
    <w:rsid w:val="009378E1"/>
    <w:rsid w:val="00937A5C"/>
    <w:rsid w:val="00937A9F"/>
    <w:rsid w:val="00937C09"/>
    <w:rsid w:val="00937CCE"/>
    <w:rsid w:val="00937D12"/>
    <w:rsid w:val="00937E58"/>
    <w:rsid w:val="0094010B"/>
    <w:rsid w:val="009403BA"/>
    <w:rsid w:val="00940477"/>
    <w:rsid w:val="009405A9"/>
    <w:rsid w:val="009405B9"/>
    <w:rsid w:val="009407C1"/>
    <w:rsid w:val="00940900"/>
    <w:rsid w:val="00940A8D"/>
    <w:rsid w:val="00940C37"/>
    <w:rsid w:val="00940D21"/>
    <w:rsid w:val="00940F6D"/>
    <w:rsid w:val="00941076"/>
    <w:rsid w:val="0094124B"/>
    <w:rsid w:val="009412B0"/>
    <w:rsid w:val="009415E1"/>
    <w:rsid w:val="00941801"/>
    <w:rsid w:val="009419A0"/>
    <w:rsid w:val="009419B2"/>
    <w:rsid w:val="00941A2E"/>
    <w:rsid w:val="00941A3E"/>
    <w:rsid w:val="00941B85"/>
    <w:rsid w:val="00941BC0"/>
    <w:rsid w:val="00941BC6"/>
    <w:rsid w:val="00941C64"/>
    <w:rsid w:val="00941C69"/>
    <w:rsid w:val="00941C82"/>
    <w:rsid w:val="00941E4E"/>
    <w:rsid w:val="00941FB3"/>
    <w:rsid w:val="0094200B"/>
    <w:rsid w:val="00942269"/>
    <w:rsid w:val="00942352"/>
    <w:rsid w:val="0094236C"/>
    <w:rsid w:val="00942439"/>
    <w:rsid w:val="00942474"/>
    <w:rsid w:val="0094249A"/>
    <w:rsid w:val="009426AE"/>
    <w:rsid w:val="009426C9"/>
    <w:rsid w:val="00942781"/>
    <w:rsid w:val="00943240"/>
    <w:rsid w:val="00943569"/>
    <w:rsid w:val="009436A2"/>
    <w:rsid w:val="009437C1"/>
    <w:rsid w:val="00943BF2"/>
    <w:rsid w:val="00943DC5"/>
    <w:rsid w:val="00943DEA"/>
    <w:rsid w:val="009440AE"/>
    <w:rsid w:val="009441B2"/>
    <w:rsid w:val="009441F7"/>
    <w:rsid w:val="00944402"/>
    <w:rsid w:val="009446DB"/>
    <w:rsid w:val="009449E3"/>
    <w:rsid w:val="00944BA7"/>
    <w:rsid w:val="00944F0A"/>
    <w:rsid w:val="009451CD"/>
    <w:rsid w:val="0094539F"/>
    <w:rsid w:val="0094563E"/>
    <w:rsid w:val="009456A6"/>
    <w:rsid w:val="009456D7"/>
    <w:rsid w:val="00945722"/>
    <w:rsid w:val="00945737"/>
    <w:rsid w:val="0094575C"/>
    <w:rsid w:val="009458AA"/>
    <w:rsid w:val="009458BC"/>
    <w:rsid w:val="009459CF"/>
    <w:rsid w:val="00945C03"/>
    <w:rsid w:val="00945E32"/>
    <w:rsid w:val="00945EFB"/>
    <w:rsid w:val="009462C1"/>
    <w:rsid w:val="00946365"/>
    <w:rsid w:val="009463A8"/>
    <w:rsid w:val="009463E5"/>
    <w:rsid w:val="009465A1"/>
    <w:rsid w:val="009467E3"/>
    <w:rsid w:val="009468F6"/>
    <w:rsid w:val="009469AD"/>
    <w:rsid w:val="00946B00"/>
    <w:rsid w:val="00946BD3"/>
    <w:rsid w:val="00946C78"/>
    <w:rsid w:val="00946CCD"/>
    <w:rsid w:val="00946CF1"/>
    <w:rsid w:val="00946D39"/>
    <w:rsid w:val="00946DF2"/>
    <w:rsid w:val="00946F50"/>
    <w:rsid w:val="00947036"/>
    <w:rsid w:val="009470CF"/>
    <w:rsid w:val="009471CA"/>
    <w:rsid w:val="009472F6"/>
    <w:rsid w:val="00947334"/>
    <w:rsid w:val="009474D1"/>
    <w:rsid w:val="009477AD"/>
    <w:rsid w:val="009477F2"/>
    <w:rsid w:val="00947B4E"/>
    <w:rsid w:val="009502B5"/>
    <w:rsid w:val="00950348"/>
    <w:rsid w:val="00950452"/>
    <w:rsid w:val="00950746"/>
    <w:rsid w:val="00950764"/>
    <w:rsid w:val="00950A64"/>
    <w:rsid w:val="00950AB1"/>
    <w:rsid w:val="00950BAA"/>
    <w:rsid w:val="00950E8C"/>
    <w:rsid w:val="00950EC9"/>
    <w:rsid w:val="00951110"/>
    <w:rsid w:val="0095122B"/>
    <w:rsid w:val="009513FD"/>
    <w:rsid w:val="009515FD"/>
    <w:rsid w:val="0095169D"/>
    <w:rsid w:val="009516BC"/>
    <w:rsid w:val="00951836"/>
    <w:rsid w:val="00951A71"/>
    <w:rsid w:val="00951AF9"/>
    <w:rsid w:val="00951C64"/>
    <w:rsid w:val="00951EA7"/>
    <w:rsid w:val="009521E3"/>
    <w:rsid w:val="009521ED"/>
    <w:rsid w:val="00952212"/>
    <w:rsid w:val="00952338"/>
    <w:rsid w:val="00952473"/>
    <w:rsid w:val="00952689"/>
    <w:rsid w:val="0095269F"/>
    <w:rsid w:val="009526FA"/>
    <w:rsid w:val="009527ED"/>
    <w:rsid w:val="009528B1"/>
    <w:rsid w:val="009528E6"/>
    <w:rsid w:val="00952C11"/>
    <w:rsid w:val="00952C14"/>
    <w:rsid w:val="00952E55"/>
    <w:rsid w:val="00952F04"/>
    <w:rsid w:val="00953241"/>
    <w:rsid w:val="009535E0"/>
    <w:rsid w:val="0095360C"/>
    <w:rsid w:val="00953643"/>
    <w:rsid w:val="00953662"/>
    <w:rsid w:val="00953890"/>
    <w:rsid w:val="00953B36"/>
    <w:rsid w:val="00953C11"/>
    <w:rsid w:val="00953C1A"/>
    <w:rsid w:val="00953D8D"/>
    <w:rsid w:val="00953FFF"/>
    <w:rsid w:val="00954047"/>
    <w:rsid w:val="009545B9"/>
    <w:rsid w:val="00954A4B"/>
    <w:rsid w:val="00954D5E"/>
    <w:rsid w:val="009550B9"/>
    <w:rsid w:val="009550D8"/>
    <w:rsid w:val="0095518F"/>
    <w:rsid w:val="009552B8"/>
    <w:rsid w:val="009552FB"/>
    <w:rsid w:val="0095535D"/>
    <w:rsid w:val="00955400"/>
    <w:rsid w:val="0095554D"/>
    <w:rsid w:val="00955837"/>
    <w:rsid w:val="00955A08"/>
    <w:rsid w:val="00955ABD"/>
    <w:rsid w:val="00955CF3"/>
    <w:rsid w:val="00955D87"/>
    <w:rsid w:val="00955F05"/>
    <w:rsid w:val="00955F6B"/>
    <w:rsid w:val="0095614C"/>
    <w:rsid w:val="0095632F"/>
    <w:rsid w:val="00956359"/>
    <w:rsid w:val="00956383"/>
    <w:rsid w:val="009565FD"/>
    <w:rsid w:val="00956661"/>
    <w:rsid w:val="009566BC"/>
    <w:rsid w:val="0095672B"/>
    <w:rsid w:val="009567F5"/>
    <w:rsid w:val="0095681F"/>
    <w:rsid w:val="00956B93"/>
    <w:rsid w:val="00956CAE"/>
    <w:rsid w:val="00956CBF"/>
    <w:rsid w:val="00956EC0"/>
    <w:rsid w:val="00956EE3"/>
    <w:rsid w:val="00957063"/>
    <w:rsid w:val="009570DE"/>
    <w:rsid w:val="00957328"/>
    <w:rsid w:val="009575DE"/>
    <w:rsid w:val="009577AD"/>
    <w:rsid w:val="009579C6"/>
    <w:rsid w:val="00957C4B"/>
    <w:rsid w:val="00957D78"/>
    <w:rsid w:val="009602B4"/>
    <w:rsid w:val="00960490"/>
    <w:rsid w:val="00960539"/>
    <w:rsid w:val="00960660"/>
    <w:rsid w:val="009606EE"/>
    <w:rsid w:val="00960772"/>
    <w:rsid w:val="0096094C"/>
    <w:rsid w:val="00960997"/>
    <w:rsid w:val="00960D7A"/>
    <w:rsid w:val="00960F6C"/>
    <w:rsid w:val="009616ED"/>
    <w:rsid w:val="009619C0"/>
    <w:rsid w:val="00961D03"/>
    <w:rsid w:val="00961DDC"/>
    <w:rsid w:val="00961E23"/>
    <w:rsid w:val="00961E96"/>
    <w:rsid w:val="00961EB5"/>
    <w:rsid w:val="00962122"/>
    <w:rsid w:val="009621BD"/>
    <w:rsid w:val="0096271D"/>
    <w:rsid w:val="009627C8"/>
    <w:rsid w:val="00962D52"/>
    <w:rsid w:val="00962D73"/>
    <w:rsid w:val="00962F15"/>
    <w:rsid w:val="00962F80"/>
    <w:rsid w:val="0096338F"/>
    <w:rsid w:val="009633ED"/>
    <w:rsid w:val="00963849"/>
    <w:rsid w:val="0096392A"/>
    <w:rsid w:val="00963976"/>
    <w:rsid w:val="00963AD1"/>
    <w:rsid w:val="00963BAC"/>
    <w:rsid w:val="00963D97"/>
    <w:rsid w:val="00964121"/>
    <w:rsid w:val="00964184"/>
    <w:rsid w:val="009642EB"/>
    <w:rsid w:val="0096438F"/>
    <w:rsid w:val="009645A0"/>
    <w:rsid w:val="0096462C"/>
    <w:rsid w:val="00964644"/>
    <w:rsid w:val="00964827"/>
    <w:rsid w:val="0096539E"/>
    <w:rsid w:val="009658AF"/>
    <w:rsid w:val="009658CA"/>
    <w:rsid w:val="00965979"/>
    <w:rsid w:val="00965A85"/>
    <w:rsid w:val="00965B35"/>
    <w:rsid w:val="00965C9B"/>
    <w:rsid w:val="00965CA0"/>
    <w:rsid w:val="00965D4E"/>
    <w:rsid w:val="00965EDB"/>
    <w:rsid w:val="00966091"/>
    <w:rsid w:val="009662DF"/>
    <w:rsid w:val="0096647B"/>
    <w:rsid w:val="00966721"/>
    <w:rsid w:val="00966BCF"/>
    <w:rsid w:val="00966CAF"/>
    <w:rsid w:val="009671DE"/>
    <w:rsid w:val="0096728D"/>
    <w:rsid w:val="0096740F"/>
    <w:rsid w:val="009674A3"/>
    <w:rsid w:val="009674F5"/>
    <w:rsid w:val="00967800"/>
    <w:rsid w:val="00967B3A"/>
    <w:rsid w:val="00967E48"/>
    <w:rsid w:val="00967E9A"/>
    <w:rsid w:val="00970013"/>
    <w:rsid w:val="0097001C"/>
    <w:rsid w:val="00970064"/>
    <w:rsid w:val="00970379"/>
    <w:rsid w:val="00970412"/>
    <w:rsid w:val="0097066B"/>
    <w:rsid w:val="00970695"/>
    <w:rsid w:val="00970722"/>
    <w:rsid w:val="00970824"/>
    <w:rsid w:val="0097088A"/>
    <w:rsid w:val="0097096E"/>
    <w:rsid w:val="009709A4"/>
    <w:rsid w:val="009709D8"/>
    <w:rsid w:val="00970A23"/>
    <w:rsid w:val="00970CB1"/>
    <w:rsid w:val="00970D0B"/>
    <w:rsid w:val="00970D1F"/>
    <w:rsid w:val="00970FC0"/>
    <w:rsid w:val="00971228"/>
    <w:rsid w:val="0097139D"/>
    <w:rsid w:val="0097153D"/>
    <w:rsid w:val="0097173B"/>
    <w:rsid w:val="00971A3B"/>
    <w:rsid w:val="00971B13"/>
    <w:rsid w:val="00971BEC"/>
    <w:rsid w:val="00971BF4"/>
    <w:rsid w:val="00971CED"/>
    <w:rsid w:val="00971FF3"/>
    <w:rsid w:val="00972266"/>
    <w:rsid w:val="0097239A"/>
    <w:rsid w:val="009723EC"/>
    <w:rsid w:val="009726D8"/>
    <w:rsid w:val="00972B04"/>
    <w:rsid w:val="00972B3D"/>
    <w:rsid w:val="00972B48"/>
    <w:rsid w:val="00972BBE"/>
    <w:rsid w:val="00972DA2"/>
    <w:rsid w:val="00972E36"/>
    <w:rsid w:val="00972F12"/>
    <w:rsid w:val="00973145"/>
    <w:rsid w:val="009731A1"/>
    <w:rsid w:val="00973311"/>
    <w:rsid w:val="009733AC"/>
    <w:rsid w:val="009734E2"/>
    <w:rsid w:val="0097352C"/>
    <w:rsid w:val="0097358D"/>
    <w:rsid w:val="009735F7"/>
    <w:rsid w:val="00973903"/>
    <w:rsid w:val="00973978"/>
    <w:rsid w:val="00973B5F"/>
    <w:rsid w:val="00974442"/>
    <w:rsid w:val="00974499"/>
    <w:rsid w:val="009744C1"/>
    <w:rsid w:val="009747AE"/>
    <w:rsid w:val="009747DA"/>
    <w:rsid w:val="00974830"/>
    <w:rsid w:val="009748F7"/>
    <w:rsid w:val="00974937"/>
    <w:rsid w:val="00974941"/>
    <w:rsid w:val="009749B5"/>
    <w:rsid w:val="009749C1"/>
    <w:rsid w:val="00974B76"/>
    <w:rsid w:val="009750E3"/>
    <w:rsid w:val="009751D3"/>
    <w:rsid w:val="0097529C"/>
    <w:rsid w:val="009752E1"/>
    <w:rsid w:val="00975468"/>
    <w:rsid w:val="009754A0"/>
    <w:rsid w:val="009756E1"/>
    <w:rsid w:val="009756F9"/>
    <w:rsid w:val="0097572F"/>
    <w:rsid w:val="00975893"/>
    <w:rsid w:val="009758C0"/>
    <w:rsid w:val="00975939"/>
    <w:rsid w:val="009759A1"/>
    <w:rsid w:val="00975A32"/>
    <w:rsid w:val="00975D33"/>
    <w:rsid w:val="00975E7D"/>
    <w:rsid w:val="00975EFE"/>
    <w:rsid w:val="00975F5E"/>
    <w:rsid w:val="00976279"/>
    <w:rsid w:val="0097662D"/>
    <w:rsid w:val="00976739"/>
    <w:rsid w:val="0097673C"/>
    <w:rsid w:val="0097689E"/>
    <w:rsid w:val="00976BDA"/>
    <w:rsid w:val="00976C82"/>
    <w:rsid w:val="00976F36"/>
    <w:rsid w:val="00976F73"/>
    <w:rsid w:val="00976FDD"/>
    <w:rsid w:val="0097712B"/>
    <w:rsid w:val="00977230"/>
    <w:rsid w:val="00977471"/>
    <w:rsid w:val="009774DF"/>
    <w:rsid w:val="00977836"/>
    <w:rsid w:val="0097783F"/>
    <w:rsid w:val="00977C87"/>
    <w:rsid w:val="00977D35"/>
    <w:rsid w:val="00977F53"/>
    <w:rsid w:val="00977F8E"/>
    <w:rsid w:val="00980396"/>
    <w:rsid w:val="0098067D"/>
    <w:rsid w:val="009806BD"/>
    <w:rsid w:val="00980825"/>
    <w:rsid w:val="0098082D"/>
    <w:rsid w:val="00980852"/>
    <w:rsid w:val="00980856"/>
    <w:rsid w:val="00980968"/>
    <w:rsid w:val="00980B29"/>
    <w:rsid w:val="00980DC2"/>
    <w:rsid w:val="00980DD5"/>
    <w:rsid w:val="00980E8E"/>
    <w:rsid w:val="00980EE6"/>
    <w:rsid w:val="009810EC"/>
    <w:rsid w:val="00981259"/>
    <w:rsid w:val="00981521"/>
    <w:rsid w:val="00981569"/>
    <w:rsid w:val="0098163D"/>
    <w:rsid w:val="009818CA"/>
    <w:rsid w:val="00981B20"/>
    <w:rsid w:val="00981B89"/>
    <w:rsid w:val="00981CA1"/>
    <w:rsid w:val="00981CB2"/>
    <w:rsid w:val="00981CF2"/>
    <w:rsid w:val="00981E35"/>
    <w:rsid w:val="00981F56"/>
    <w:rsid w:val="00982008"/>
    <w:rsid w:val="0098206B"/>
    <w:rsid w:val="00982096"/>
    <w:rsid w:val="00982155"/>
    <w:rsid w:val="00982183"/>
    <w:rsid w:val="0098225A"/>
    <w:rsid w:val="0098225F"/>
    <w:rsid w:val="009824BE"/>
    <w:rsid w:val="0098258C"/>
    <w:rsid w:val="00982633"/>
    <w:rsid w:val="009829B2"/>
    <w:rsid w:val="00982F8E"/>
    <w:rsid w:val="009834B7"/>
    <w:rsid w:val="0098354E"/>
    <w:rsid w:val="0098374B"/>
    <w:rsid w:val="00983801"/>
    <w:rsid w:val="00983838"/>
    <w:rsid w:val="009838EF"/>
    <w:rsid w:val="00983A95"/>
    <w:rsid w:val="00983BC7"/>
    <w:rsid w:val="00983C66"/>
    <w:rsid w:val="00983DF7"/>
    <w:rsid w:val="00983EB8"/>
    <w:rsid w:val="00983EF9"/>
    <w:rsid w:val="00983EFC"/>
    <w:rsid w:val="00984136"/>
    <w:rsid w:val="009841AE"/>
    <w:rsid w:val="009842F4"/>
    <w:rsid w:val="009843C0"/>
    <w:rsid w:val="00984460"/>
    <w:rsid w:val="0098456D"/>
    <w:rsid w:val="009845FD"/>
    <w:rsid w:val="0098466E"/>
    <w:rsid w:val="0098476F"/>
    <w:rsid w:val="00984952"/>
    <w:rsid w:val="009849C1"/>
    <w:rsid w:val="00984CC3"/>
    <w:rsid w:val="0098504D"/>
    <w:rsid w:val="009850A2"/>
    <w:rsid w:val="009851B2"/>
    <w:rsid w:val="00985357"/>
    <w:rsid w:val="009854A1"/>
    <w:rsid w:val="00985543"/>
    <w:rsid w:val="00985550"/>
    <w:rsid w:val="00985565"/>
    <w:rsid w:val="00985677"/>
    <w:rsid w:val="009856C9"/>
    <w:rsid w:val="009859F2"/>
    <w:rsid w:val="00985C59"/>
    <w:rsid w:val="00985F48"/>
    <w:rsid w:val="00986160"/>
    <w:rsid w:val="00986367"/>
    <w:rsid w:val="009863E5"/>
    <w:rsid w:val="009864B0"/>
    <w:rsid w:val="009865B2"/>
    <w:rsid w:val="00986630"/>
    <w:rsid w:val="009868A6"/>
    <w:rsid w:val="009868C7"/>
    <w:rsid w:val="0098699F"/>
    <w:rsid w:val="00986CD0"/>
    <w:rsid w:val="00986D4C"/>
    <w:rsid w:val="009871DC"/>
    <w:rsid w:val="00987436"/>
    <w:rsid w:val="009876C7"/>
    <w:rsid w:val="0098791A"/>
    <w:rsid w:val="00987945"/>
    <w:rsid w:val="00987998"/>
    <w:rsid w:val="00987C23"/>
    <w:rsid w:val="00987FAD"/>
    <w:rsid w:val="00987FC7"/>
    <w:rsid w:val="00990444"/>
    <w:rsid w:val="009905A1"/>
    <w:rsid w:val="0099065F"/>
    <w:rsid w:val="009908FF"/>
    <w:rsid w:val="0099099B"/>
    <w:rsid w:val="00990A01"/>
    <w:rsid w:val="00990C8E"/>
    <w:rsid w:val="00990CE6"/>
    <w:rsid w:val="00990D42"/>
    <w:rsid w:val="00990D5A"/>
    <w:rsid w:val="009910D0"/>
    <w:rsid w:val="00991210"/>
    <w:rsid w:val="009913AF"/>
    <w:rsid w:val="009917E8"/>
    <w:rsid w:val="009918DD"/>
    <w:rsid w:val="00991A0D"/>
    <w:rsid w:val="00991C3C"/>
    <w:rsid w:val="009920A5"/>
    <w:rsid w:val="0099222A"/>
    <w:rsid w:val="00992345"/>
    <w:rsid w:val="00992367"/>
    <w:rsid w:val="00992531"/>
    <w:rsid w:val="00992553"/>
    <w:rsid w:val="0099272C"/>
    <w:rsid w:val="0099277C"/>
    <w:rsid w:val="00992805"/>
    <w:rsid w:val="00992B08"/>
    <w:rsid w:val="00992BD2"/>
    <w:rsid w:val="00992C05"/>
    <w:rsid w:val="00993404"/>
    <w:rsid w:val="00993462"/>
    <w:rsid w:val="009935EE"/>
    <w:rsid w:val="009936FE"/>
    <w:rsid w:val="00993718"/>
    <w:rsid w:val="00993BCB"/>
    <w:rsid w:val="00993FD7"/>
    <w:rsid w:val="009940F2"/>
    <w:rsid w:val="009941EE"/>
    <w:rsid w:val="0099424E"/>
    <w:rsid w:val="0099480E"/>
    <w:rsid w:val="0099491B"/>
    <w:rsid w:val="00994949"/>
    <w:rsid w:val="00994BD0"/>
    <w:rsid w:val="00994DA0"/>
    <w:rsid w:val="00994E49"/>
    <w:rsid w:val="00994EB9"/>
    <w:rsid w:val="0099506D"/>
    <w:rsid w:val="009955C6"/>
    <w:rsid w:val="00995686"/>
    <w:rsid w:val="009956CC"/>
    <w:rsid w:val="009956EC"/>
    <w:rsid w:val="00995963"/>
    <w:rsid w:val="00995D3B"/>
    <w:rsid w:val="00995DFB"/>
    <w:rsid w:val="00995FA6"/>
    <w:rsid w:val="009962C7"/>
    <w:rsid w:val="0099631E"/>
    <w:rsid w:val="0099632D"/>
    <w:rsid w:val="00996395"/>
    <w:rsid w:val="009963BB"/>
    <w:rsid w:val="009965B4"/>
    <w:rsid w:val="009965F3"/>
    <w:rsid w:val="00996884"/>
    <w:rsid w:val="0099698C"/>
    <w:rsid w:val="009969B5"/>
    <w:rsid w:val="00996AB8"/>
    <w:rsid w:val="00996E18"/>
    <w:rsid w:val="00996F62"/>
    <w:rsid w:val="009971D5"/>
    <w:rsid w:val="00997376"/>
    <w:rsid w:val="00997400"/>
    <w:rsid w:val="00997C07"/>
    <w:rsid w:val="00997D30"/>
    <w:rsid w:val="00997E45"/>
    <w:rsid w:val="00997EAC"/>
    <w:rsid w:val="00997F4D"/>
    <w:rsid w:val="009A02C8"/>
    <w:rsid w:val="009A02EB"/>
    <w:rsid w:val="009A039F"/>
    <w:rsid w:val="009A0484"/>
    <w:rsid w:val="009A05AA"/>
    <w:rsid w:val="009A05D2"/>
    <w:rsid w:val="009A063C"/>
    <w:rsid w:val="009A0847"/>
    <w:rsid w:val="009A0B10"/>
    <w:rsid w:val="009A0B99"/>
    <w:rsid w:val="009A0D63"/>
    <w:rsid w:val="009A0E2C"/>
    <w:rsid w:val="009A0F4F"/>
    <w:rsid w:val="009A0FA5"/>
    <w:rsid w:val="009A0FCD"/>
    <w:rsid w:val="009A102F"/>
    <w:rsid w:val="009A10B8"/>
    <w:rsid w:val="009A11D3"/>
    <w:rsid w:val="009A126E"/>
    <w:rsid w:val="009A1385"/>
    <w:rsid w:val="009A13E1"/>
    <w:rsid w:val="009A140B"/>
    <w:rsid w:val="009A140D"/>
    <w:rsid w:val="009A14B5"/>
    <w:rsid w:val="009A1657"/>
    <w:rsid w:val="009A17A5"/>
    <w:rsid w:val="009A1866"/>
    <w:rsid w:val="009A1AB3"/>
    <w:rsid w:val="009A1AD1"/>
    <w:rsid w:val="009A1C33"/>
    <w:rsid w:val="009A1DE3"/>
    <w:rsid w:val="009A211D"/>
    <w:rsid w:val="009A2426"/>
    <w:rsid w:val="009A24B9"/>
    <w:rsid w:val="009A2509"/>
    <w:rsid w:val="009A25F5"/>
    <w:rsid w:val="009A2750"/>
    <w:rsid w:val="009A27AF"/>
    <w:rsid w:val="009A281B"/>
    <w:rsid w:val="009A29F6"/>
    <w:rsid w:val="009A2BAB"/>
    <w:rsid w:val="009A2C04"/>
    <w:rsid w:val="009A2EE6"/>
    <w:rsid w:val="009A2F1A"/>
    <w:rsid w:val="009A3023"/>
    <w:rsid w:val="009A317D"/>
    <w:rsid w:val="009A3182"/>
    <w:rsid w:val="009A379A"/>
    <w:rsid w:val="009A39C2"/>
    <w:rsid w:val="009A3B95"/>
    <w:rsid w:val="009A3E35"/>
    <w:rsid w:val="009A3E84"/>
    <w:rsid w:val="009A411E"/>
    <w:rsid w:val="009A41A0"/>
    <w:rsid w:val="009A41E1"/>
    <w:rsid w:val="009A42F3"/>
    <w:rsid w:val="009A4761"/>
    <w:rsid w:val="009A4830"/>
    <w:rsid w:val="009A4957"/>
    <w:rsid w:val="009A4A36"/>
    <w:rsid w:val="009A4B3F"/>
    <w:rsid w:val="009A4BB1"/>
    <w:rsid w:val="009A4D09"/>
    <w:rsid w:val="009A514C"/>
    <w:rsid w:val="009A51CF"/>
    <w:rsid w:val="009A520D"/>
    <w:rsid w:val="009A5363"/>
    <w:rsid w:val="009A547F"/>
    <w:rsid w:val="009A5634"/>
    <w:rsid w:val="009A5927"/>
    <w:rsid w:val="009A596D"/>
    <w:rsid w:val="009A5B1B"/>
    <w:rsid w:val="009A5E51"/>
    <w:rsid w:val="009A5EA0"/>
    <w:rsid w:val="009A5ECF"/>
    <w:rsid w:val="009A61E8"/>
    <w:rsid w:val="009A61FE"/>
    <w:rsid w:val="009A6239"/>
    <w:rsid w:val="009A64B2"/>
    <w:rsid w:val="009A653E"/>
    <w:rsid w:val="009A65DD"/>
    <w:rsid w:val="009A6839"/>
    <w:rsid w:val="009A6BD7"/>
    <w:rsid w:val="009A6C23"/>
    <w:rsid w:val="009A6CA6"/>
    <w:rsid w:val="009A6D86"/>
    <w:rsid w:val="009A7154"/>
    <w:rsid w:val="009A71D8"/>
    <w:rsid w:val="009A728D"/>
    <w:rsid w:val="009A7617"/>
    <w:rsid w:val="009A7771"/>
    <w:rsid w:val="009A7912"/>
    <w:rsid w:val="009A7933"/>
    <w:rsid w:val="009A79A6"/>
    <w:rsid w:val="009A7E93"/>
    <w:rsid w:val="009A7F60"/>
    <w:rsid w:val="009B003C"/>
    <w:rsid w:val="009B0615"/>
    <w:rsid w:val="009B0895"/>
    <w:rsid w:val="009B08D0"/>
    <w:rsid w:val="009B08D3"/>
    <w:rsid w:val="009B0946"/>
    <w:rsid w:val="009B0A78"/>
    <w:rsid w:val="009B0A93"/>
    <w:rsid w:val="009B0CDB"/>
    <w:rsid w:val="009B1122"/>
    <w:rsid w:val="009B1191"/>
    <w:rsid w:val="009B14AA"/>
    <w:rsid w:val="009B1987"/>
    <w:rsid w:val="009B1A0D"/>
    <w:rsid w:val="009B1B54"/>
    <w:rsid w:val="009B1DC6"/>
    <w:rsid w:val="009B2124"/>
    <w:rsid w:val="009B2181"/>
    <w:rsid w:val="009B2318"/>
    <w:rsid w:val="009B236D"/>
    <w:rsid w:val="009B26C6"/>
    <w:rsid w:val="009B2782"/>
    <w:rsid w:val="009B2814"/>
    <w:rsid w:val="009B2A4B"/>
    <w:rsid w:val="009B2B2D"/>
    <w:rsid w:val="009B2B73"/>
    <w:rsid w:val="009B2C74"/>
    <w:rsid w:val="009B2CB4"/>
    <w:rsid w:val="009B312B"/>
    <w:rsid w:val="009B31B7"/>
    <w:rsid w:val="009B35C4"/>
    <w:rsid w:val="009B367C"/>
    <w:rsid w:val="009B37AE"/>
    <w:rsid w:val="009B38E8"/>
    <w:rsid w:val="009B3A77"/>
    <w:rsid w:val="009B3B17"/>
    <w:rsid w:val="009B3CD2"/>
    <w:rsid w:val="009B3D9A"/>
    <w:rsid w:val="009B4258"/>
    <w:rsid w:val="009B441F"/>
    <w:rsid w:val="009B4424"/>
    <w:rsid w:val="009B45B9"/>
    <w:rsid w:val="009B4746"/>
    <w:rsid w:val="009B47DA"/>
    <w:rsid w:val="009B4800"/>
    <w:rsid w:val="009B483B"/>
    <w:rsid w:val="009B491F"/>
    <w:rsid w:val="009B4B21"/>
    <w:rsid w:val="009B4C63"/>
    <w:rsid w:val="009B4C80"/>
    <w:rsid w:val="009B4E77"/>
    <w:rsid w:val="009B4FA9"/>
    <w:rsid w:val="009B51C4"/>
    <w:rsid w:val="009B51EC"/>
    <w:rsid w:val="009B5201"/>
    <w:rsid w:val="009B5218"/>
    <w:rsid w:val="009B5429"/>
    <w:rsid w:val="009B54FE"/>
    <w:rsid w:val="009B558C"/>
    <w:rsid w:val="009B587D"/>
    <w:rsid w:val="009B59ED"/>
    <w:rsid w:val="009B5C9F"/>
    <w:rsid w:val="009B5F28"/>
    <w:rsid w:val="009B60C1"/>
    <w:rsid w:val="009B6269"/>
    <w:rsid w:val="009B6404"/>
    <w:rsid w:val="009B6542"/>
    <w:rsid w:val="009B675B"/>
    <w:rsid w:val="009B68CF"/>
    <w:rsid w:val="009B68D5"/>
    <w:rsid w:val="009B6915"/>
    <w:rsid w:val="009B695D"/>
    <w:rsid w:val="009B6B08"/>
    <w:rsid w:val="009B6B3B"/>
    <w:rsid w:val="009B6D20"/>
    <w:rsid w:val="009B6E0D"/>
    <w:rsid w:val="009B7193"/>
    <w:rsid w:val="009B7204"/>
    <w:rsid w:val="009B73C7"/>
    <w:rsid w:val="009B7456"/>
    <w:rsid w:val="009B74B1"/>
    <w:rsid w:val="009B74E4"/>
    <w:rsid w:val="009B7517"/>
    <w:rsid w:val="009B7677"/>
    <w:rsid w:val="009B779E"/>
    <w:rsid w:val="009B77B3"/>
    <w:rsid w:val="009B785D"/>
    <w:rsid w:val="009B7904"/>
    <w:rsid w:val="009B7BF0"/>
    <w:rsid w:val="009B7E36"/>
    <w:rsid w:val="009C0068"/>
    <w:rsid w:val="009C00ED"/>
    <w:rsid w:val="009C0135"/>
    <w:rsid w:val="009C016C"/>
    <w:rsid w:val="009C01D2"/>
    <w:rsid w:val="009C0540"/>
    <w:rsid w:val="009C05E9"/>
    <w:rsid w:val="009C06D1"/>
    <w:rsid w:val="009C07D9"/>
    <w:rsid w:val="009C08C0"/>
    <w:rsid w:val="009C0957"/>
    <w:rsid w:val="009C0D7A"/>
    <w:rsid w:val="009C10C6"/>
    <w:rsid w:val="009C12AA"/>
    <w:rsid w:val="009C14F9"/>
    <w:rsid w:val="009C1ACD"/>
    <w:rsid w:val="009C1AE8"/>
    <w:rsid w:val="009C1B7A"/>
    <w:rsid w:val="009C2433"/>
    <w:rsid w:val="009C2678"/>
    <w:rsid w:val="009C2DEB"/>
    <w:rsid w:val="009C2E57"/>
    <w:rsid w:val="009C2E9A"/>
    <w:rsid w:val="009C2F0D"/>
    <w:rsid w:val="009C2FD9"/>
    <w:rsid w:val="009C322A"/>
    <w:rsid w:val="009C332B"/>
    <w:rsid w:val="009C338B"/>
    <w:rsid w:val="009C359B"/>
    <w:rsid w:val="009C36D6"/>
    <w:rsid w:val="009C36FB"/>
    <w:rsid w:val="009C37E2"/>
    <w:rsid w:val="009C37F2"/>
    <w:rsid w:val="009C381A"/>
    <w:rsid w:val="009C3B0F"/>
    <w:rsid w:val="009C3B16"/>
    <w:rsid w:val="009C3BCB"/>
    <w:rsid w:val="009C3D73"/>
    <w:rsid w:val="009C3EAA"/>
    <w:rsid w:val="009C3F1F"/>
    <w:rsid w:val="009C40FE"/>
    <w:rsid w:val="009C415C"/>
    <w:rsid w:val="009C41EA"/>
    <w:rsid w:val="009C4274"/>
    <w:rsid w:val="009C43C7"/>
    <w:rsid w:val="009C482D"/>
    <w:rsid w:val="009C48E2"/>
    <w:rsid w:val="009C4AFF"/>
    <w:rsid w:val="009C4C31"/>
    <w:rsid w:val="009C4D16"/>
    <w:rsid w:val="009C5075"/>
    <w:rsid w:val="009C52BA"/>
    <w:rsid w:val="009C54F5"/>
    <w:rsid w:val="009C58E0"/>
    <w:rsid w:val="009C59D4"/>
    <w:rsid w:val="009C5A78"/>
    <w:rsid w:val="009C5B84"/>
    <w:rsid w:val="009C5E0C"/>
    <w:rsid w:val="009C5E68"/>
    <w:rsid w:val="009C5EB4"/>
    <w:rsid w:val="009C5F51"/>
    <w:rsid w:val="009C6049"/>
    <w:rsid w:val="009C608C"/>
    <w:rsid w:val="009C6102"/>
    <w:rsid w:val="009C657D"/>
    <w:rsid w:val="009C67AD"/>
    <w:rsid w:val="009C67D0"/>
    <w:rsid w:val="009C6804"/>
    <w:rsid w:val="009C687A"/>
    <w:rsid w:val="009C69CE"/>
    <w:rsid w:val="009C6A32"/>
    <w:rsid w:val="009C6BAF"/>
    <w:rsid w:val="009C6DC5"/>
    <w:rsid w:val="009C712B"/>
    <w:rsid w:val="009C7143"/>
    <w:rsid w:val="009C72C7"/>
    <w:rsid w:val="009C75E1"/>
    <w:rsid w:val="009C76D0"/>
    <w:rsid w:val="009C7ACA"/>
    <w:rsid w:val="009C7DD6"/>
    <w:rsid w:val="009C7FB3"/>
    <w:rsid w:val="009D0437"/>
    <w:rsid w:val="009D0476"/>
    <w:rsid w:val="009D04C6"/>
    <w:rsid w:val="009D086D"/>
    <w:rsid w:val="009D0A88"/>
    <w:rsid w:val="009D0C63"/>
    <w:rsid w:val="009D0CDD"/>
    <w:rsid w:val="009D0EE3"/>
    <w:rsid w:val="009D0EF8"/>
    <w:rsid w:val="009D0F74"/>
    <w:rsid w:val="009D0FE9"/>
    <w:rsid w:val="009D120F"/>
    <w:rsid w:val="009D14DA"/>
    <w:rsid w:val="009D1689"/>
    <w:rsid w:val="009D1804"/>
    <w:rsid w:val="009D1A0C"/>
    <w:rsid w:val="009D1A72"/>
    <w:rsid w:val="009D1B78"/>
    <w:rsid w:val="009D1D7D"/>
    <w:rsid w:val="009D1E25"/>
    <w:rsid w:val="009D1FEC"/>
    <w:rsid w:val="009D200D"/>
    <w:rsid w:val="009D21F1"/>
    <w:rsid w:val="009D228A"/>
    <w:rsid w:val="009D22B9"/>
    <w:rsid w:val="009D26C7"/>
    <w:rsid w:val="009D28AB"/>
    <w:rsid w:val="009D29A6"/>
    <w:rsid w:val="009D2ACF"/>
    <w:rsid w:val="009D2B3F"/>
    <w:rsid w:val="009D2BBF"/>
    <w:rsid w:val="009D2EDB"/>
    <w:rsid w:val="009D2F96"/>
    <w:rsid w:val="009D2FD8"/>
    <w:rsid w:val="009D30D1"/>
    <w:rsid w:val="009D327F"/>
    <w:rsid w:val="009D3297"/>
    <w:rsid w:val="009D33F3"/>
    <w:rsid w:val="009D349A"/>
    <w:rsid w:val="009D3620"/>
    <w:rsid w:val="009D3700"/>
    <w:rsid w:val="009D3891"/>
    <w:rsid w:val="009D3933"/>
    <w:rsid w:val="009D3A72"/>
    <w:rsid w:val="009D3AD6"/>
    <w:rsid w:val="009D3CF1"/>
    <w:rsid w:val="009D3D08"/>
    <w:rsid w:val="009D3E34"/>
    <w:rsid w:val="009D3E49"/>
    <w:rsid w:val="009D3F19"/>
    <w:rsid w:val="009D3FA2"/>
    <w:rsid w:val="009D3FEA"/>
    <w:rsid w:val="009D422D"/>
    <w:rsid w:val="009D43A2"/>
    <w:rsid w:val="009D44E9"/>
    <w:rsid w:val="009D45DD"/>
    <w:rsid w:val="009D4611"/>
    <w:rsid w:val="009D4627"/>
    <w:rsid w:val="009D4E9C"/>
    <w:rsid w:val="009D4F78"/>
    <w:rsid w:val="009D4F7C"/>
    <w:rsid w:val="009D5063"/>
    <w:rsid w:val="009D50E3"/>
    <w:rsid w:val="009D5149"/>
    <w:rsid w:val="009D52C3"/>
    <w:rsid w:val="009D558F"/>
    <w:rsid w:val="009D5665"/>
    <w:rsid w:val="009D57A2"/>
    <w:rsid w:val="009D58AD"/>
    <w:rsid w:val="009D58C7"/>
    <w:rsid w:val="009D5A73"/>
    <w:rsid w:val="009D5D0C"/>
    <w:rsid w:val="009D5D18"/>
    <w:rsid w:val="009D5DB3"/>
    <w:rsid w:val="009D5F4F"/>
    <w:rsid w:val="009D600C"/>
    <w:rsid w:val="009D60B9"/>
    <w:rsid w:val="009D6336"/>
    <w:rsid w:val="009D6475"/>
    <w:rsid w:val="009D648C"/>
    <w:rsid w:val="009D64DE"/>
    <w:rsid w:val="009D69B7"/>
    <w:rsid w:val="009D6B53"/>
    <w:rsid w:val="009D6EE3"/>
    <w:rsid w:val="009D72BE"/>
    <w:rsid w:val="009D742C"/>
    <w:rsid w:val="009D7547"/>
    <w:rsid w:val="009D7738"/>
    <w:rsid w:val="009D78DF"/>
    <w:rsid w:val="009D7AA4"/>
    <w:rsid w:val="009D7B9A"/>
    <w:rsid w:val="009D7BD0"/>
    <w:rsid w:val="009D7D1B"/>
    <w:rsid w:val="009D7DF4"/>
    <w:rsid w:val="009D7E90"/>
    <w:rsid w:val="009E0324"/>
    <w:rsid w:val="009E0380"/>
    <w:rsid w:val="009E03BE"/>
    <w:rsid w:val="009E049E"/>
    <w:rsid w:val="009E0905"/>
    <w:rsid w:val="009E1150"/>
    <w:rsid w:val="009E11E3"/>
    <w:rsid w:val="009E11E4"/>
    <w:rsid w:val="009E11EC"/>
    <w:rsid w:val="009E15B9"/>
    <w:rsid w:val="009E1A19"/>
    <w:rsid w:val="009E1B55"/>
    <w:rsid w:val="009E2464"/>
    <w:rsid w:val="009E28B9"/>
    <w:rsid w:val="009E2C5D"/>
    <w:rsid w:val="009E2DCF"/>
    <w:rsid w:val="009E3008"/>
    <w:rsid w:val="009E300B"/>
    <w:rsid w:val="009E32A2"/>
    <w:rsid w:val="009E35D6"/>
    <w:rsid w:val="009E36B6"/>
    <w:rsid w:val="009E396D"/>
    <w:rsid w:val="009E397D"/>
    <w:rsid w:val="009E3A13"/>
    <w:rsid w:val="009E4011"/>
    <w:rsid w:val="009E4262"/>
    <w:rsid w:val="009E42AF"/>
    <w:rsid w:val="009E44A9"/>
    <w:rsid w:val="009E472D"/>
    <w:rsid w:val="009E49B1"/>
    <w:rsid w:val="009E4A46"/>
    <w:rsid w:val="009E4BF2"/>
    <w:rsid w:val="009E4C73"/>
    <w:rsid w:val="009E4E4D"/>
    <w:rsid w:val="009E4EA2"/>
    <w:rsid w:val="009E4F2E"/>
    <w:rsid w:val="009E5097"/>
    <w:rsid w:val="009E51BE"/>
    <w:rsid w:val="009E5326"/>
    <w:rsid w:val="009E538B"/>
    <w:rsid w:val="009E553F"/>
    <w:rsid w:val="009E563C"/>
    <w:rsid w:val="009E5887"/>
    <w:rsid w:val="009E58DC"/>
    <w:rsid w:val="009E5C6F"/>
    <w:rsid w:val="009E5DD4"/>
    <w:rsid w:val="009E5F42"/>
    <w:rsid w:val="009E5FB3"/>
    <w:rsid w:val="009E613B"/>
    <w:rsid w:val="009E6217"/>
    <w:rsid w:val="009E634E"/>
    <w:rsid w:val="009E634F"/>
    <w:rsid w:val="009E654D"/>
    <w:rsid w:val="009E6642"/>
    <w:rsid w:val="009E66B1"/>
    <w:rsid w:val="009E6790"/>
    <w:rsid w:val="009E68D3"/>
    <w:rsid w:val="009E6923"/>
    <w:rsid w:val="009E6981"/>
    <w:rsid w:val="009E6A2C"/>
    <w:rsid w:val="009E6A6F"/>
    <w:rsid w:val="009E6B36"/>
    <w:rsid w:val="009E6FFF"/>
    <w:rsid w:val="009E712D"/>
    <w:rsid w:val="009E7300"/>
    <w:rsid w:val="009E7328"/>
    <w:rsid w:val="009E747F"/>
    <w:rsid w:val="009E7696"/>
    <w:rsid w:val="009E77EE"/>
    <w:rsid w:val="009E7955"/>
    <w:rsid w:val="009E79CB"/>
    <w:rsid w:val="009E7A60"/>
    <w:rsid w:val="009E7C72"/>
    <w:rsid w:val="009E7C7B"/>
    <w:rsid w:val="009E7D3C"/>
    <w:rsid w:val="009E7D55"/>
    <w:rsid w:val="009E7D9B"/>
    <w:rsid w:val="009F00DB"/>
    <w:rsid w:val="009F0119"/>
    <w:rsid w:val="009F02E5"/>
    <w:rsid w:val="009F034D"/>
    <w:rsid w:val="009F03D4"/>
    <w:rsid w:val="009F043A"/>
    <w:rsid w:val="009F043E"/>
    <w:rsid w:val="009F07A5"/>
    <w:rsid w:val="009F0816"/>
    <w:rsid w:val="009F0870"/>
    <w:rsid w:val="009F0D1B"/>
    <w:rsid w:val="009F0E1E"/>
    <w:rsid w:val="009F0E59"/>
    <w:rsid w:val="009F0F75"/>
    <w:rsid w:val="009F0FB9"/>
    <w:rsid w:val="009F100A"/>
    <w:rsid w:val="009F12DD"/>
    <w:rsid w:val="009F150A"/>
    <w:rsid w:val="009F165C"/>
    <w:rsid w:val="009F16DB"/>
    <w:rsid w:val="009F174C"/>
    <w:rsid w:val="009F191D"/>
    <w:rsid w:val="009F191E"/>
    <w:rsid w:val="009F193E"/>
    <w:rsid w:val="009F1B2B"/>
    <w:rsid w:val="009F1DDD"/>
    <w:rsid w:val="009F1E9D"/>
    <w:rsid w:val="009F20E0"/>
    <w:rsid w:val="009F2186"/>
    <w:rsid w:val="009F265C"/>
    <w:rsid w:val="009F2674"/>
    <w:rsid w:val="009F26A5"/>
    <w:rsid w:val="009F278E"/>
    <w:rsid w:val="009F2C7C"/>
    <w:rsid w:val="009F2D23"/>
    <w:rsid w:val="009F2D58"/>
    <w:rsid w:val="009F2DCD"/>
    <w:rsid w:val="009F2E8E"/>
    <w:rsid w:val="009F2F3D"/>
    <w:rsid w:val="009F2F7B"/>
    <w:rsid w:val="009F30AE"/>
    <w:rsid w:val="009F3314"/>
    <w:rsid w:val="009F386C"/>
    <w:rsid w:val="009F3875"/>
    <w:rsid w:val="009F39FE"/>
    <w:rsid w:val="009F3AEC"/>
    <w:rsid w:val="009F3BE7"/>
    <w:rsid w:val="009F3CC9"/>
    <w:rsid w:val="009F3DA6"/>
    <w:rsid w:val="009F3E8E"/>
    <w:rsid w:val="009F409C"/>
    <w:rsid w:val="009F4222"/>
    <w:rsid w:val="009F4223"/>
    <w:rsid w:val="009F44B9"/>
    <w:rsid w:val="009F461E"/>
    <w:rsid w:val="009F4A88"/>
    <w:rsid w:val="009F4C1C"/>
    <w:rsid w:val="009F53B3"/>
    <w:rsid w:val="009F5484"/>
    <w:rsid w:val="009F5A80"/>
    <w:rsid w:val="009F5AA0"/>
    <w:rsid w:val="009F5E1E"/>
    <w:rsid w:val="009F5F1A"/>
    <w:rsid w:val="009F6041"/>
    <w:rsid w:val="009F611E"/>
    <w:rsid w:val="009F6262"/>
    <w:rsid w:val="009F632D"/>
    <w:rsid w:val="009F636A"/>
    <w:rsid w:val="009F66CA"/>
    <w:rsid w:val="009F675A"/>
    <w:rsid w:val="009F682E"/>
    <w:rsid w:val="009F6FA9"/>
    <w:rsid w:val="009F7043"/>
    <w:rsid w:val="009F7550"/>
    <w:rsid w:val="009F7608"/>
    <w:rsid w:val="009F7701"/>
    <w:rsid w:val="009F7AC0"/>
    <w:rsid w:val="009F7AF0"/>
    <w:rsid w:val="009F7CD9"/>
    <w:rsid w:val="009F7FF7"/>
    <w:rsid w:val="00A00060"/>
    <w:rsid w:val="00A00062"/>
    <w:rsid w:val="00A0048E"/>
    <w:rsid w:val="00A00521"/>
    <w:rsid w:val="00A00739"/>
    <w:rsid w:val="00A00AF5"/>
    <w:rsid w:val="00A00E91"/>
    <w:rsid w:val="00A0112C"/>
    <w:rsid w:val="00A01453"/>
    <w:rsid w:val="00A014EA"/>
    <w:rsid w:val="00A015FA"/>
    <w:rsid w:val="00A01748"/>
    <w:rsid w:val="00A017CB"/>
    <w:rsid w:val="00A01B22"/>
    <w:rsid w:val="00A01B29"/>
    <w:rsid w:val="00A01D7A"/>
    <w:rsid w:val="00A01F25"/>
    <w:rsid w:val="00A02002"/>
    <w:rsid w:val="00A02123"/>
    <w:rsid w:val="00A023BF"/>
    <w:rsid w:val="00A0262C"/>
    <w:rsid w:val="00A02AF4"/>
    <w:rsid w:val="00A02CF3"/>
    <w:rsid w:val="00A02D79"/>
    <w:rsid w:val="00A02EA4"/>
    <w:rsid w:val="00A03021"/>
    <w:rsid w:val="00A030B2"/>
    <w:rsid w:val="00A030C3"/>
    <w:rsid w:val="00A03135"/>
    <w:rsid w:val="00A031CC"/>
    <w:rsid w:val="00A0322F"/>
    <w:rsid w:val="00A0323A"/>
    <w:rsid w:val="00A03692"/>
    <w:rsid w:val="00A0374A"/>
    <w:rsid w:val="00A03798"/>
    <w:rsid w:val="00A03AC7"/>
    <w:rsid w:val="00A03C7D"/>
    <w:rsid w:val="00A03DB8"/>
    <w:rsid w:val="00A03E22"/>
    <w:rsid w:val="00A03EFE"/>
    <w:rsid w:val="00A04046"/>
    <w:rsid w:val="00A041F8"/>
    <w:rsid w:val="00A04372"/>
    <w:rsid w:val="00A04856"/>
    <w:rsid w:val="00A04914"/>
    <w:rsid w:val="00A0492E"/>
    <w:rsid w:val="00A04B04"/>
    <w:rsid w:val="00A04BEB"/>
    <w:rsid w:val="00A04CAA"/>
    <w:rsid w:val="00A04DDB"/>
    <w:rsid w:val="00A04F1B"/>
    <w:rsid w:val="00A04F56"/>
    <w:rsid w:val="00A04FF9"/>
    <w:rsid w:val="00A05120"/>
    <w:rsid w:val="00A051B7"/>
    <w:rsid w:val="00A051D8"/>
    <w:rsid w:val="00A0526C"/>
    <w:rsid w:val="00A055ED"/>
    <w:rsid w:val="00A05624"/>
    <w:rsid w:val="00A057BF"/>
    <w:rsid w:val="00A05D89"/>
    <w:rsid w:val="00A05EB4"/>
    <w:rsid w:val="00A05EB9"/>
    <w:rsid w:val="00A063E3"/>
    <w:rsid w:val="00A066CB"/>
    <w:rsid w:val="00A066D1"/>
    <w:rsid w:val="00A0670D"/>
    <w:rsid w:val="00A06815"/>
    <w:rsid w:val="00A06965"/>
    <w:rsid w:val="00A06A61"/>
    <w:rsid w:val="00A06CC5"/>
    <w:rsid w:val="00A06D14"/>
    <w:rsid w:val="00A06DBD"/>
    <w:rsid w:val="00A06E82"/>
    <w:rsid w:val="00A06EFA"/>
    <w:rsid w:val="00A07564"/>
    <w:rsid w:val="00A076FE"/>
    <w:rsid w:val="00A0778F"/>
    <w:rsid w:val="00A07808"/>
    <w:rsid w:val="00A07905"/>
    <w:rsid w:val="00A07BE6"/>
    <w:rsid w:val="00A07F59"/>
    <w:rsid w:val="00A07FEB"/>
    <w:rsid w:val="00A100CA"/>
    <w:rsid w:val="00A101B4"/>
    <w:rsid w:val="00A10307"/>
    <w:rsid w:val="00A103A1"/>
    <w:rsid w:val="00A103DF"/>
    <w:rsid w:val="00A1060D"/>
    <w:rsid w:val="00A10714"/>
    <w:rsid w:val="00A10877"/>
    <w:rsid w:val="00A108F0"/>
    <w:rsid w:val="00A10A04"/>
    <w:rsid w:val="00A10ECA"/>
    <w:rsid w:val="00A10FDD"/>
    <w:rsid w:val="00A11298"/>
    <w:rsid w:val="00A1130E"/>
    <w:rsid w:val="00A11358"/>
    <w:rsid w:val="00A11457"/>
    <w:rsid w:val="00A11907"/>
    <w:rsid w:val="00A119B3"/>
    <w:rsid w:val="00A11A3B"/>
    <w:rsid w:val="00A11A71"/>
    <w:rsid w:val="00A11B32"/>
    <w:rsid w:val="00A11C0E"/>
    <w:rsid w:val="00A11C9E"/>
    <w:rsid w:val="00A11DB4"/>
    <w:rsid w:val="00A11E9C"/>
    <w:rsid w:val="00A12034"/>
    <w:rsid w:val="00A1222E"/>
    <w:rsid w:val="00A12272"/>
    <w:rsid w:val="00A1232F"/>
    <w:rsid w:val="00A124DD"/>
    <w:rsid w:val="00A12515"/>
    <w:rsid w:val="00A1263F"/>
    <w:rsid w:val="00A126A0"/>
    <w:rsid w:val="00A12742"/>
    <w:rsid w:val="00A128E9"/>
    <w:rsid w:val="00A1299F"/>
    <w:rsid w:val="00A12BC7"/>
    <w:rsid w:val="00A12BD0"/>
    <w:rsid w:val="00A12BE8"/>
    <w:rsid w:val="00A12EA6"/>
    <w:rsid w:val="00A12F82"/>
    <w:rsid w:val="00A13286"/>
    <w:rsid w:val="00A134CA"/>
    <w:rsid w:val="00A1353F"/>
    <w:rsid w:val="00A137F9"/>
    <w:rsid w:val="00A1392F"/>
    <w:rsid w:val="00A13CA4"/>
    <w:rsid w:val="00A13D55"/>
    <w:rsid w:val="00A13F39"/>
    <w:rsid w:val="00A14003"/>
    <w:rsid w:val="00A14122"/>
    <w:rsid w:val="00A14369"/>
    <w:rsid w:val="00A14391"/>
    <w:rsid w:val="00A14515"/>
    <w:rsid w:val="00A145BD"/>
    <w:rsid w:val="00A148B7"/>
    <w:rsid w:val="00A1499C"/>
    <w:rsid w:val="00A14B00"/>
    <w:rsid w:val="00A14B12"/>
    <w:rsid w:val="00A14CCD"/>
    <w:rsid w:val="00A14F46"/>
    <w:rsid w:val="00A150A2"/>
    <w:rsid w:val="00A150D6"/>
    <w:rsid w:val="00A151F9"/>
    <w:rsid w:val="00A1523F"/>
    <w:rsid w:val="00A1554E"/>
    <w:rsid w:val="00A155BA"/>
    <w:rsid w:val="00A1562D"/>
    <w:rsid w:val="00A157F1"/>
    <w:rsid w:val="00A1585F"/>
    <w:rsid w:val="00A15935"/>
    <w:rsid w:val="00A15B20"/>
    <w:rsid w:val="00A15DB6"/>
    <w:rsid w:val="00A15F73"/>
    <w:rsid w:val="00A15FA2"/>
    <w:rsid w:val="00A16183"/>
    <w:rsid w:val="00A16321"/>
    <w:rsid w:val="00A1639D"/>
    <w:rsid w:val="00A1644C"/>
    <w:rsid w:val="00A164A2"/>
    <w:rsid w:val="00A165AA"/>
    <w:rsid w:val="00A16629"/>
    <w:rsid w:val="00A169CB"/>
    <w:rsid w:val="00A16BA4"/>
    <w:rsid w:val="00A16CE0"/>
    <w:rsid w:val="00A16EF2"/>
    <w:rsid w:val="00A16F54"/>
    <w:rsid w:val="00A171AE"/>
    <w:rsid w:val="00A173EF"/>
    <w:rsid w:val="00A174BC"/>
    <w:rsid w:val="00A17549"/>
    <w:rsid w:val="00A1773A"/>
    <w:rsid w:val="00A17801"/>
    <w:rsid w:val="00A17910"/>
    <w:rsid w:val="00A1796E"/>
    <w:rsid w:val="00A17A6F"/>
    <w:rsid w:val="00A17A82"/>
    <w:rsid w:val="00A17B0E"/>
    <w:rsid w:val="00A17B8A"/>
    <w:rsid w:val="00A17C8E"/>
    <w:rsid w:val="00A17D1E"/>
    <w:rsid w:val="00A17D8C"/>
    <w:rsid w:val="00A17F25"/>
    <w:rsid w:val="00A17FB5"/>
    <w:rsid w:val="00A201D9"/>
    <w:rsid w:val="00A20247"/>
    <w:rsid w:val="00A202FF"/>
    <w:rsid w:val="00A20362"/>
    <w:rsid w:val="00A203F4"/>
    <w:rsid w:val="00A20496"/>
    <w:rsid w:val="00A20534"/>
    <w:rsid w:val="00A206A0"/>
    <w:rsid w:val="00A208E1"/>
    <w:rsid w:val="00A208F9"/>
    <w:rsid w:val="00A2092B"/>
    <w:rsid w:val="00A20992"/>
    <w:rsid w:val="00A20AC9"/>
    <w:rsid w:val="00A20B24"/>
    <w:rsid w:val="00A20BB9"/>
    <w:rsid w:val="00A20EDC"/>
    <w:rsid w:val="00A20F7F"/>
    <w:rsid w:val="00A213AE"/>
    <w:rsid w:val="00A21871"/>
    <w:rsid w:val="00A220E1"/>
    <w:rsid w:val="00A221AC"/>
    <w:rsid w:val="00A2243F"/>
    <w:rsid w:val="00A22697"/>
    <w:rsid w:val="00A226F8"/>
    <w:rsid w:val="00A22746"/>
    <w:rsid w:val="00A22A51"/>
    <w:rsid w:val="00A22AD5"/>
    <w:rsid w:val="00A22C05"/>
    <w:rsid w:val="00A22C54"/>
    <w:rsid w:val="00A22CC3"/>
    <w:rsid w:val="00A22E71"/>
    <w:rsid w:val="00A22FDE"/>
    <w:rsid w:val="00A22FF1"/>
    <w:rsid w:val="00A23068"/>
    <w:rsid w:val="00A2317C"/>
    <w:rsid w:val="00A231E8"/>
    <w:rsid w:val="00A2329A"/>
    <w:rsid w:val="00A23434"/>
    <w:rsid w:val="00A234CE"/>
    <w:rsid w:val="00A23639"/>
    <w:rsid w:val="00A23664"/>
    <w:rsid w:val="00A237B9"/>
    <w:rsid w:val="00A23884"/>
    <w:rsid w:val="00A23A79"/>
    <w:rsid w:val="00A23EDE"/>
    <w:rsid w:val="00A240BE"/>
    <w:rsid w:val="00A2421A"/>
    <w:rsid w:val="00A242BD"/>
    <w:rsid w:val="00A245DF"/>
    <w:rsid w:val="00A24822"/>
    <w:rsid w:val="00A248AC"/>
    <w:rsid w:val="00A24B0F"/>
    <w:rsid w:val="00A24B90"/>
    <w:rsid w:val="00A24E18"/>
    <w:rsid w:val="00A24EA0"/>
    <w:rsid w:val="00A25458"/>
    <w:rsid w:val="00A255B2"/>
    <w:rsid w:val="00A2578D"/>
    <w:rsid w:val="00A25B95"/>
    <w:rsid w:val="00A25C46"/>
    <w:rsid w:val="00A25D21"/>
    <w:rsid w:val="00A25E44"/>
    <w:rsid w:val="00A2602A"/>
    <w:rsid w:val="00A261B0"/>
    <w:rsid w:val="00A26392"/>
    <w:rsid w:val="00A26418"/>
    <w:rsid w:val="00A266CB"/>
    <w:rsid w:val="00A26703"/>
    <w:rsid w:val="00A26720"/>
    <w:rsid w:val="00A267BC"/>
    <w:rsid w:val="00A26831"/>
    <w:rsid w:val="00A269C3"/>
    <w:rsid w:val="00A26AAB"/>
    <w:rsid w:val="00A26B8C"/>
    <w:rsid w:val="00A26C85"/>
    <w:rsid w:val="00A26C9B"/>
    <w:rsid w:val="00A26FC6"/>
    <w:rsid w:val="00A2708F"/>
    <w:rsid w:val="00A27126"/>
    <w:rsid w:val="00A271DF"/>
    <w:rsid w:val="00A27263"/>
    <w:rsid w:val="00A2727C"/>
    <w:rsid w:val="00A27480"/>
    <w:rsid w:val="00A275DB"/>
    <w:rsid w:val="00A27647"/>
    <w:rsid w:val="00A27877"/>
    <w:rsid w:val="00A278AA"/>
    <w:rsid w:val="00A2792D"/>
    <w:rsid w:val="00A27A13"/>
    <w:rsid w:val="00A27A94"/>
    <w:rsid w:val="00A27BFA"/>
    <w:rsid w:val="00A27C4B"/>
    <w:rsid w:val="00A27CBD"/>
    <w:rsid w:val="00A30023"/>
    <w:rsid w:val="00A30114"/>
    <w:rsid w:val="00A301A8"/>
    <w:rsid w:val="00A30252"/>
    <w:rsid w:val="00A30640"/>
    <w:rsid w:val="00A30999"/>
    <w:rsid w:val="00A309DE"/>
    <w:rsid w:val="00A30C8D"/>
    <w:rsid w:val="00A31051"/>
    <w:rsid w:val="00A31268"/>
    <w:rsid w:val="00A31304"/>
    <w:rsid w:val="00A31911"/>
    <w:rsid w:val="00A31918"/>
    <w:rsid w:val="00A31977"/>
    <w:rsid w:val="00A319D8"/>
    <w:rsid w:val="00A31B92"/>
    <w:rsid w:val="00A31C51"/>
    <w:rsid w:val="00A32066"/>
    <w:rsid w:val="00A3212A"/>
    <w:rsid w:val="00A3214A"/>
    <w:rsid w:val="00A322C6"/>
    <w:rsid w:val="00A32601"/>
    <w:rsid w:val="00A327CA"/>
    <w:rsid w:val="00A32815"/>
    <w:rsid w:val="00A3286A"/>
    <w:rsid w:val="00A32CAD"/>
    <w:rsid w:val="00A32DAB"/>
    <w:rsid w:val="00A32F58"/>
    <w:rsid w:val="00A32F88"/>
    <w:rsid w:val="00A33027"/>
    <w:rsid w:val="00A331D4"/>
    <w:rsid w:val="00A332EC"/>
    <w:rsid w:val="00A3337F"/>
    <w:rsid w:val="00A336B9"/>
    <w:rsid w:val="00A3377A"/>
    <w:rsid w:val="00A339F3"/>
    <w:rsid w:val="00A33D16"/>
    <w:rsid w:val="00A33DDD"/>
    <w:rsid w:val="00A33E50"/>
    <w:rsid w:val="00A34038"/>
    <w:rsid w:val="00A34412"/>
    <w:rsid w:val="00A34508"/>
    <w:rsid w:val="00A34722"/>
    <w:rsid w:val="00A349F5"/>
    <w:rsid w:val="00A34B76"/>
    <w:rsid w:val="00A34FC6"/>
    <w:rsid w:val="00A354F1"/>
    <w:rsid w:val="00A355C8"/>
    <w:rsid w:val="00A355E8"/>
    <w:rsid w:val="00A35788"/>
    <w:rsid w:val="00A35943"/>
    <w:rsid w:val="00A359DC"/>
    <w:rsid w:val="00A35C07"/>
    <w:rsid w:val="00A35C57"/>
    <w:rsid w:val="00A35C7C"/>
    <w:rsid w:val="00A35CF8"/>
    <w:rsid w:val="00A35DCB"/>
    <w:rsid w:val="00A35E65"/>
    <w:rsid w:val="00A35EF0"/>
    <w:rsid w:val="00A36038"/>
    <w:rsid w:val="00A36120"/>
    <w:rsid w:val="00A362A8"/>
    <w:rsid w:val="00A36417"/>
    <w:rsid w:val="00A36470"/>
    <w:rsid w:val="00A368FE"/>
    <w:rsid w:val="00A36BE3"/>
    <w:rsid w:val="00A36E34"/>
    <w:rsid w:val="00A36ECE"/>
    <w:rsid w:val="00A36F49"/>
    <w:rsid w:val="00A370CE"/>
    <w:rsid w:val="00A3717A"/>
    <w:rsid w:val="00A378F5"/>
    <w:rsid w:val="00A3794C"/>
    <w:rsid w:val="00A37989"/>
    <w:rsid w:val="00A37F48"/>
    <w:rsid w:val="00A37FB7"/>
    <w:rsid w:val="00A37FC1"/>
    <w:rsid w:val="00A4006D"/>
    <w:rsid w:val="00A4018C"/>
    <w:rsid w:val="00A40279"/>
    <w:rsid w:val="00A404B6"/>
    <w:rsid w:val="00A4054B"/>
    <w:rsid w:val="00A40633"/>
    <w:rsid w:val="00A40702"/>
    <w:rsid w:val="00A40745"/>
    <w:rsid w:val="00A4080C"/>
    <w:rsid w:val="00A409C6"/>
    <w:rsid w:val="00A40BB7"/>
    <w:rsid w:val="00A40BFA"/>
    <w:rsid w:val="00A40DA3"/>
    <w:rsid w:val="00A4116C"/>
    <w:rsid w:val="00A41193"/>
    <w:rsid w:val="00A411C2"/>
    <w:rsid w:val="00A412AF"/>
    <w:rsid w:val="00A413F8"/>
    <w:rsid w:val="00A4158B"/>
    <w:rsid w:val="00A415D2"/>
    <w:rsid w:val="00A41A0F"/>
    <w:rsid w:val="00A41B18"/>
    <w:rsid w:val="00A41CA6"/>
    <w:rsid w:val="00A41CAF"/>
    <w:rsid w:val="00A41E5E"/>
    <w:rsid w:val="00A41E93"/>
    <w:rsid w:val="00A4203F"/>
    <w:rsid w:val="00A422AA"/>
    <w:rsid w:val="00A4246B"/>
    <w:rsid w:val="00A4297A"/>
    <w:rsid w:val="00A42A35"/>
    <w:rsid w:val="00A42B35"/>
    <w:rsid w:val="00A42B47"/>
    <w:rsid w:val="00A42B57"/>
    <w:rsid w:val="00A42D85"/>
    <w:rsid w:val="00A430B6"/>
    <w:rsid w:val="00A431B1"/>
    <w:rsid w:val="00A431D5"/>
    <w:rsid w:val="00A43468"/>
    <w:rsid w:val="00A43687"/>
    <w:rsid w:val="00A436BF"/>
    <w:rsid w:val="00A43A77"/>
    <w:rsid w:val="00A43B0B"/>
    <w:rsid w:val="00A43BBE"/>
    <w:rsid w:val="00A43D21"/>
    <w:rsid w:val="00A43EA0"/>
    <w:rsid w:val="00A44190"/>
    <w:rsid w:val="00A4435C"/>
    <w:rsid w:val="00A44607"/>
    <w:rsid w:val="00A4461E"/>
    <w:rsid w:val="00A4477D"/>
    <w:rsid w:val="00A44A35"/>
    <w:rsid w:val="00A44D40"/>
    <w:rsid w:val="00A44E95"/>
    <w:rsid w:val="00A4539A"/>
    <w:rsid w:val="00A45510"/>
    <w:rsid w:val="00A455B6"/>
    <w:rsid w:val="00A45617"/>
    <w:rsid w:val="00A45785"/>
    <w:rsid w:val="00A45911"/>
    <w:rsid w:val="00A45A99"/>
    <w:rsid w:val="00A45C17"/>
    <w:rsid w:val="00A45EE5"/>
    <w:rsid w:val="00A45FC1"/>
    <w:rsid w:val="00A463C6"/>
    <w:rsid w:val="00A46638"/>
    <w:rsid w:val="00A46765"/>
    <w:rsid w:val="00A467D4"/>
    <w:rsid w:val="00A46890"/>
    <w:rsid w:val="00A468E2"/>
    <w:rsid w:val="00A46947"/>
    <w:rsid w:val="00A4696F"/>
    <w:rsid w:val="00A46AB9"/>
    <w:rsid w:val="00A46D8E"/>
    <w:rsid w:val="00A47157"/>
    <w:rsid w:val="00A472CD"/>
    <w:rsid w:val="00A47611"/>
    <w:rsid w:val="00A476BF"/>
    <w:rsid w:val="00A47855"/>
    <w:rsid w:val="00A47CE0"/>
    <w:rsid w:val="00A47E28"/>
    <w:rsid w:val="00A47F0C"/>
    <w:rsid w:val="00A50129"/>
    <w:rsid w:val="00A502AF"/>
    <w:rsid w:val="00A503A3"/>
    <w:rsid w:val="00A507E8"/>
    <w:rsid w:val="00A50A5C"/>
    <w:rsid w:val="00A50A6C"/>
    <w:rsid w:val="00A50A8E"/>
    <w:rsid w:val="00A50B75"/>
    <w:rsid w:val="00A50CFA"/>
    <w:rsid w:val="00A50CFB"/>
    <w:rsid w:val="00A50DD6"/>
    <w:rsid w:val="00A50EF3"/>
    <w:rsid w:val="00A51069"/>
    <w:rsid w:val="00A51091"/>
    <w:rsid w:val="00A51155"/>
    <w:rsid w:val="00A514FF"/>
    <w:rsid w:val="00A517D4"/>
    <w:rsid w:val="00A51938"/>
    <w:rsid w:val="00A51A63"/>
    <w:rsid w:val="00A51F93"/>
    <w:rsid w:val="00A521B4"/>
    <w:rsid w:val="00A5235B"/>
    <w:rsid w:val="00A5250C"/>
    <w:rsid w:val="00A526C0"/>
    <w:rsid w:val="00A5277D"/>
    <w:rsid w:val="00A527CA"/>
    <w:rsid w:val="00A528A5"/>
    <w:rsid w:val="00A52984"/>
    <w:rsid w:val="00A52A95"/>
    <w:rsid w:val="00A52B7E"/>
    <w:rsid w:val="00A52BF7"/>
    <w:rsid w:val="00A52C9B"/>
    <w:rsid w:val="00A52DA3"/>
    <w:rsid w:val="00A52EA5"/>
    <w:rsid w:val="00A52F5C"/>
    <w:rsid w:val="00A53343"/>
    <w:rsid w:val="00A53527"/>
    <w:rsid w:val="00A536FD"/>
    <w:rsid w:val="00A538C1"/>
    <w:rsid w:val="00A539BD"/>
    <w:rsid w:val="00A53A25"/>
    <w:rsid w:val="00A53C8F"/>
    <w:rsid w:val="00A53E52"/>
    <w:rsid w:val="00A54437"/>
    <w:rsid w:val="00A54522"/>
    <w:rsid w:val="00A545DA"/>
    <w:rsid w:val="00A5474B"/>
    <w:rsid w:val="00A547B6"/>
    <w:rsid w:val="00A548D5"/>
    <w:rsid w:val="00A548E5"/>
    <w:rsid w:val="00A549A2"/>
    <w:rsid w:val="00A54BB8"/>
    <w:rsid w:val="00A54C9A"/>
    <w:rsid w:val="00A54E04"/>
    <w:rsid w:val="00A54F00"/>
    <w:rsid w:val="00A55044"/>
    <w:rsid w:val="00A55116"/>
    <w:rsid w:val="00A551EC"/>
    <w:rsid w:val="00A554C0"/>
    <w:rsid w:val="00A55765"/>
    <w:rsid w:val="00A557B9"/>
    <w:rsid w:val="00A55955"/>
    <w:rsid w:val="00A559DA"/>
    <w:rsid w:val="00A55B2B"/>
    <w:rsid w:val="00A563A7"/>
    <w:rsid w:val="00A563F5"/>
    <w:rsid w:val="00A56672"/>
    <w:rsid w:val="00A568A5"/>
    <w:rsid w:val="00A56951"/>
    <w:rsid w:val="00A56C0A"/>
    <w:rsid w:val="00A56D71"/>
    <w:rsid w:val="00A56DF0"/>
    <w:rsid w:val="00A57026"/>
    <w:rsid w:val="00A571BD"/>
    <w:rsid w:val="00A57221"/>
    <w:rsid w:val="00A572C0"/>
    <w:rsid w:val="00A573A4"/>
    <w:rsid w:val="00A573A6"/>
    <w:rsid w:val="00A573BB"/>
    <w:rsid w:val="00A57547"/>
    <w:rsid w:val="00A576A1"/>
    <w:rsid w:val="00A57758"/>
    <w:rsid w:val="00A57817"/>
    <w:rsid w:val="00A57B8B"/>
    <w:rsid w:val="00A57F1C"/>
    <w:rsid w:val="00A6017E"/>
    <w:rsid w:val="00A6019F"/>
    <w:rsid w:val="00A604EB"/>
    <w:rsid w:val="00A60633"/>
    <w:rsid w:val="00A6068B"/>
    <w:rsid w:val="00A607B5"/>
    <w:rsid w:val="00A607EA"/>
    <w:rsid w:val="00A60A08"/>
    <w:rsid w:val="00A60A92"/>
    <w:rsid w:val="00A60ABB"/>
    <w:rsid w:val="00A60B27"/>
    <w:rsid w:val="00A60BDD"/>
    <w:rsid w:val="00A60CCC"/>
    <w:rsid w:val="00A60F8B"/>
    <w:rsid w:val="00A61210"/>
    <w:rsid w:val="00A61233"/>
    <w:rsid w:val="00A61440"/>
    <w:rsid w:val="00A6158A"/>
    <w:rsid w:val="00A615BF"/>
    <w:rsid w:val="00A6185A"/>
    <w:rsid w:val="00A61926"/>
    <w:rsid w:val="00A61B23"/>
    <w:rsid w:val="00A61CB7"/>
    <w:rsid w:val="00A61D39"/>
    <w:rsid w:val="00A61D6B"/>
    <w:rsid w:val="00A61DC4"/>
    <w:rsid w:val="00A61F41"/>
    <w:rsid w:val="00A62057"/>
    <w:rsid w:val="00A6225E"/>
    <w:rsid w:val="00A625EC"/>
    <w:rsid w:val="00A625EF"/>
    <w:rsid w:val="00A62610"/>
    <w:rsid w:val="00A62611"/>
    <w:rsid w:val="00A628E9"/>
    <w:rsid w:val="00A6296F"/>
    <w:rsid w:val="00A629B6"/>
    <w:rsid w:val="00A62AD7"/>
    <w:rsid w:val="00A62EDD"/>
    <w:rsid w:val="00A62FA3"/>
    <w:rsid w:val="00A6305A"/>
    <w:rsid w:val="00A630C9"/>
    <w:rsid w:val="00A63133"/>
    <w:rsid w:val="00A63202"/>
    <w:rsid w:val="00A63209"/>
    <w:rsid w:val="00A63588"/>
    <w:rsid w:val="00A63A6B"/>
    <w:rsid w:val="00A63B60"/>
    <w:rsid w:val="00A63E14"/>
    <w:rsid w:val="00A63E37"/>
    <w:rsid w:val="00A63EFD"/>
    <w:rsid w:val="00A63F94"/>
    <w:rsid w:val="00A64037"/>
    <w:rsid w:val="00A640FF"/>
    <w:rsid w:val="00A641EF"/>
    <w:rsid w:val="00A64773"/>
    <w:rsid w:val="00A64829"/>
    <w:rsid w:val="00A64B4D"/>
    <w:rsid w:val="00A64BD8"/>
    <w:rsid w:val="00A64CDE"/>
    <w:rsid w:val="00A64F6A"/>
    <w:rsid w:val="00A650F7"/>
    <w:rsid w:val="00A654FE"/>
    <w:rsid w:val="00A65920"/>
    <w:rsid w:val="00A65CCC"/>
    <w:rsid w:val="00A65CF9"/>
    <w:rsid w:val="00A65F53"/>
    <w:rsid w:val="00A6606D"/>
    <w:rsid w:val="00A660CD"/>
    <w:rsid w:val="00A66257"/>
    <w:rsid w:val="00A662CE"/>
    <w:rsid w:val="00A66682"/>
    <w:rsid w:val="00A666F9"/>
    <w:rsid w:val="00A66736"/>
    <w:rsid w:val="00A6680A"/>
    <w:rsid w:val="00A6697F"/>
    <w:rsid w:val="00A66B11"/>
    <w:rsid w:val="00A66C7C"/>
    <w:rsid w:val="00A66CEF"/>
    <w:rsid w:val="00A66EFE"/>
    <w:rsid w:val="00A67084"/>
    <w:rsid w:val="00A670E9"/>
    <w:rsid w:val="00A673AA"/>
    <w:rsid w:val="00A6748A"/>
    <w:rsid w:val="00A6771F"/>
    <w:rsid w:val="00A67BE1"/>
    <w:rsid w:val="00A67E17"/>
    <w:rsid w:val="00A67E20"/>
    <w:rsid w:val="00A67E5C"/>
    <w:rsid w:val="00A700C2"/>
    <w:rsid w:val="00A70269"/>
    <w:rsid w:val="00A7026F"/>
    <w:rsid w:val="00A706F2"/>
    <w:rsid w:val="00A7072A"/>
    <w:rsid w:val="00A7096E"/>
    <w:rsid w:val="00A709E0"/>
    <w:rsid w:val="00A70A0F"/>
    <w:rsid w:val="00A70B54"/>
    <w:rsid w:val="00A70B6B"/>
    <w:rsid w:val="00A70BF5"/>
    <w:rsid w:val="00A70CB0"/>
    <w:rsid w:val="00A70CB5"/>
    <w:rsid w:val="00A70DFD"/>
    <w:rsid w:val="00A70EB2"/>
    <w:rsid w:val="00A70EDC"/>
    <w:rsid w:val="00A70F38"/>
    <w:rsid w:val="00A711EE"/>
    <w:rsid w:val="00A71263"/>
    <w:rsid w:val="00A7153B"/>
    <w:rsid w:val="00A7155D"/>
    <w:rsid w:val="00A7157A"/>
    <w:rsid w:val="00A71648"/>
    <w:rsid w:val="00A716B3"/>
    <w:rsid w:val="00A7174F"/>
    <w:rsid w:val="00A71809"/>
    <w:rsid w:val="00A71811"/>
    <w:rsid w:val="00A71937"/>
    <w:rsid w:val="00A71973"/>
    <w:rsid w:val="00A71C69"/>
    <w:rsid w:val="00A71DCE"/>
    <w:rsid w:val="00A71E89"/>
    <w:rsid w:val="00A72415"/>
    <w:rsid w:val="00A7249E"/>
    <w:rsid w:val="00A726CF"/>
    <w:rsid w:val="00A7280F"/>
    <w:rsid w:val="00A72C13"/>
    <w:rsid w:val="00A730DE"/>
    <w:rsid w:val="00A730E0"/>
    <w:rsid w:val="00A733CF"/>
    <w:rsid w:val="00A73550"/>
    <w:rsid w:val="00A73590"/>
    <w:rsid w:val="00A73610"/>
    <w:rsid w:val="00A736D1"/>
    <w:rsid w:val="00A738B2"/>
    <w:rsid w:val="00A739F0"/>
    <w:rsid w:val="00A73B8B"/>
    <w:rsid w:val="00A73C8F"/>
    <w:rsid w:val="00A73CE5"/>
    <w:rsid w:val="00A73CE6"/>
    <w:rsid w:val="00A74275"/>
    <w:rsid w:val="00A7429A"/>
    <w:rsid w:val="00A7460D"/>
    <w:rsid w:val="00A746BC"/>
    <w:rsid w:val="00A74801"/>
    <w:rsid w:val="00A7491B"/>
    <w:rsid w:val="00A74DF3"/>
    <w:rsid w:val="00A74E82"/>
    <w:rsid w:val="00A74EAD"/>
    <w:rsid w:val="00A74FAB"/>
    <w:rsid w:val="00A750AD"/>
    <w:rsid w:val="00A751C0"/>
    <w:rsid w:val="00A754C5"/>
    <w:rsid w:val="00A75667"/>
    <w:rsid w:val="00A756DD"/>
    <w:rsid w:val="00A7575C"/>
    <w:rsid w:val="00A7578E"/>
    <w:rsid w:val="00A75C2A"/>
    <w:rsid w:val="00A75F37"/>
    <w:rsid w:val="00A75F7D"/>
    <w:rsid w:val="00A76113"/>
    <w:rsid w:val="00A761F6"/>
    <w:rsid w:val="00A7631A"/>
    <w:rsid w:val="00A76408"/>
    <w:rsid w:val="00A7653D"/>
    <w:rsid w:val="00A76575"/>
    <w:rsid w:val="00A76686"/>
    <w:rsid w:val="00A76951"/>
    <w:rsid w:val="00A76982"/>
    <w:rsid w:val="00A769E6"/>
    <w:rsid w:val="00A76A89"/>
    <w:rsid w:val="00A76D6F"/>
    <w:rsid w:val="00A76EF5"/>
    <w:rsid w:val="00A77142"/>
    <w:rsid w:val="00A77299"/>
    <w:rsid w:val="00A7733A"/>
    <w:rsid w:val="00A77483"/>
    <w:rsid w:val="00A7753D"/>
    <w:rsid w:val="00A7754A"/>
    <w:rsid w:val="00A77732"/>
    <w:rsid w:val="00A7778F"/>
    <w:rsid w:val="00A777F5"/>
    <w:rsid w:val="00A77996"/>
    <w:rsid w:val="00A77C52"/>
    <w:rsid w:val="00A77C64"/>
    <w:rsid w:val="00A77EC2"/>
    <w:rsid w:val="00A77EE0"/>
    <w:rsid w:val="00A77F0B"/>
    <w:rsid w:val="00A80095"/>
    <w:rsid w:val="00A80277"/>
    <w:rsid w:val="00A803EE"/>
    <w:rsid w:val="00A806E6"/>
    <w:rsid w:val="00A809A1"/>
    <w:rsid w:val="00A80B54"/>
    <w:rsid w:val="00A80BE7"/>
    <w:rsid w:val="00A80CA3"/>
    <w:rsid w:val="00A80CF3"/>
    <w:rsid w:val="00A80DB7"/>
    <w:rsid w:val="00A810BD"/>
    <w:rsid w:val="00A812A7"/>
    <w:rsid w:val="00A814A0"/>
    <w:rsid w:val="00A8165D"/>
    <w:rsid w:val="00A816C9"/>
    <w:rsid w:val="00A818F5"/>
    <w:rsid w:val="00A81919"/>
    <w:rsid w:val="00A81949"/>
    <w:rsid w:val="00A81BBA"/>
    <w:rsid w:val="00A81BC4"/>
    <w:rsid w:val="00A81D2A"/>
    <w:rsid w:val="00A81FC4"/>
    <w:rsid w:val="00A82114"/>
    <w:rsid w:val="00A8214B"/>
    <w:rsid w:val="00A82370"/>
    <w:rsid w:val="00A8250C"/>
    <w:rsid w:val="00A8267C"/>
    <w:rsid w:val="00A8282A"/>
    <w:rsid w:val="00A82B21"/>
    <w:rsid w:val="00A82DB3"/>
    <w:rsid w:val="00A82F8A"/>
    <w:rsid w:val="00A83185"/>
    <w:rsid w:val="00A83569"/>
    <w:rsid w:val="00A836D7"/>
    <w:rsid w:val="00A836DB"/>
    <w:rsid w:val="00A837FC"/>
    <w:rsid w:val="00A83811"/>
    <w:rsid w:val="00A83AFA"/>
    <w:rsid w:val="00A83B4A"/>
    <w:rsid w:val="00A83C82"/>
    <w:rsid w:val="00A83C90"/>
    <w:rsid w:val="00A83CC7"/>
    <w:rsid w:val="00A83CF2"/>
    <w:rsid w:val="00A83E87"/>
    <w:rsid w:val="00A8471A"/>
    <w:rsid w:val="00A84A55"/>
    <w:rsid w:val="00A84B27"/>
    <w:rsid w:val="00A84D98"/>
    <w:rsid w:val="00A84E42"/>
    <w:rsid w:val="00A84ECA"/>
    <w:rsid w:val="00A853F9"/>
    <w:rsid w:val="00A85441"/>
    <w:rsid w:val="00A8553F"/>
    <w:rsid w:val="00A855EB"/>
    <w:rsid w:val="00A8561F"/>
    <w:rsid w:val="00A85774"/>
    <w:rsid w:val="00A8578A"/>
    <w:rsid w:val="00A857FC"/>
    <w:rsid w:val="00A85926"/>
    <w:rsid w:val="00A85994"/>
    <w:rsid w:val="00A859D2"/>
    <w:rsid w:val="00A85B1F"/>
    <w:rsid w:val="00A85CD7"/>
    <w:rsid w:val="00A85CE8"/>
    <w:rsid w:val="00A85E1C"/>
    <w:rsid w:val="00A86412"/>
    <w:rsid w:val="00A864CE"/>
    <w:rsid w:val="00A865F0"/>
    <w:rsid w:val="00A8666A"/>
    <w:rsid w:val="00A8677E"/>
    <w:rsid w:val="00A8685C"/>
    <w:rsid w:val="00A869A1"/>
    <w:rsid w:val="00A869D3"/>
    <w:rsid w:val="00A86B1B"/>
    <w:rsid w:val="00A86CA8"/>
    <w:rsid w:val="00A86D64"/>
    <w:rsid w:val="00A86E70"/>
    <w:rsid w:val="00A87098"/>
    <w:rsid w:val="00A87507"/>
    <w:rsid w:val="00A8757E"/>
    <w:rsid w:val="00A875CD"/>
    <w:rsid w:val="00A878B2"/>
    <w:rsid w:val="00A87BC2"/>
    <w:rsid w:val="00A87E1B"/>
    <w:rsid w:val="00A87E72"/>
    <w:rsid w:val="00A87F02"/>
    <w:rsid w:val="00A87FFE"/>
    <w:rsid w:val="00A90034"/>
    <w:rsid w:val="00A9030C"/>
    <w:rsid w:val="00A903D2"/>
    <w:rsid w:val="00A904DA"/>
    <w:rsid w:val="00A905BF"/>
    <w:rsid w:val="00A909BC"/>
    <w:rsid w:val="00A90BA8"/>
    <w:rsid w:val="00A90C79"/>
    <w:rsid w:val="00A90DEC"/>
    <w:rsid w:val="00A90E53"/>
    <w:rsid w:val="00A90F00"/>
    <w:rsid w:val="00A910F7"/>
    <w:rsid w:val="00A9133F"/>
    <w:rsid w:val="00A91405"/>
    <w:rsid w:val="00A91573"/>
    <w:rsid w:val="00A9173F"/>
    <w:rsid w:val="00A9195C"/>
    <w:rsid w:val="00A91C85"/>
    <w:rsid w:val="00A91EDA"/>
    <w:rsid w:val="00A91F3D"/>
    <w:rsid w:val="00A92147"/>
    <w:rsid w:val="00A921BB"/>
    <w:rsid w:val="00A921EE"/>
    <w:rsid w:val="00A922E1"/>
    <w:rsid w:val="00A924E3"/>
    <w:rsid w:val="00A926A6"/>
    <w:rsid w:val="00A92806"/>
    <w:rsid w:val="00A92949"/>
    <w:rsid w:val="00A929EA"/>
    <w:rsid w:val="00A92B34"/>
    <w:rsid w:val="00A92CF2"/>
    <w:rsid w:val="00A92D0D"/>
    <w:rsid w:val="00A92D40"/>
    <w:rsid w:val="00A92F60"/>
    <w:rsid w:val="00A92FB5"/>
    <w:rsid w:val="00A9349D"/>
    <w:rsid w:val="00A935B3"/>
    <w:rsid w:val="00A936C2"/>
    <w:rsid w:val="00A93825"/>
    <w:rsid w:val="00A93852"/>
    <w:rsid w:val="00A938FF"/>
    <w:rsid w:val="00A93C6F"/>
    <w:rsid w:val="00A93CDB"/>
    <w:rsid w:val="00A93F53"/>
    <w:rsid w:val="00A93FEE"/>
    <w:rsid w:val="00A94029"/>
    <w:rsid w:val="00A94082"/>
    <w:rsid w:val="00A940BE"/>
    <w:rsid w:val="00A941C6"/>
    <w:rsid w:val="00A941F3"/>
    <w:rsid w:val="00A9427C"/>
    <w:rsid w:val="00A94302"/>
    <w:rsid w:val="00A94499"/>
    <w:rsid w:val="00A944F2"/>
    <w:rsid w:val="00A94636"/>
    <w:rsid w:val="00A9475F"/>
    <w:rsid w:val="00A94877"/>
    <w:rsid w:val="00A94A8C"/>
    <w:rsid w:val="00A94B4F"/>
    <w:rsid w:val="00A94B57"/>
    <w:rsid w:val="00A94B5B"/>
    <w:rsid w:val="00A94DA4"/>
    <w:rsid w:val="00A94DB0"/>
    <w:rsid w:val="00A94EF9"/>
    <w:rsid w:val="00A9504D"/>
    <w:rsid w:val="00A9516A"/>
    <w:rsid w:val="00A9523D"/>
    <w:rsid w:val="00A95565"/>
    <w:rsid w:val="00A95917"/>
    <w:rsid w:val="00A95AC5"/>
    <w:rsid w:val="00A95C89"/>
    <w:rsid w:val="00A95DF6"/>
    <w:rsid w:val="00A95F5E"/>
    <w:rsid w:val="00A9600A"/>
    <w:rsid w:val="00A96019"/>
    <w:rsid w:val="00A961FE"/>
    <w:rsid w:val="00A9646C"/>
    <w:rsid w:val="00A965F8"/>
    <w:rsid w:val="00A9666D"/>
    <w:rsid w:val="00A966D1"/>
    <w:rsid w:val="00A966F3"/>
    <w:rsid w:val="00A968F9"/>
    <w:rsid w:val="00A96934"/>
    <w:rsid w:val="00A96981"/>
    <w:rsid w:val="00A96EE8"/>
    <w:rsid w:val="00A978EC"/>
    <w:rsid w:val="00A979E4"/>
    <w:rsid w:val="00A97B93"/>
    <w:rsid w:val="00A97C39"/>
    <w:rsid w:val="00A97FCF"/>
    <w:rsid w:val="00AA00CE"/>
    <w:rsid w:val="00AA00F8"/>
    <w:rsid w:val="00AA0289"/>
    <w:rsid w:val="00AA02CC"/>
    <w:rsid w:val="00AA0345"/>
    <w:rsid w:val="00AA03D6"/>
    <w:rsid w:val="00AA058B"/>
    <w:rsid w:val="00AA05D5"/>
    <w:rsid w:val="00AA06B5"/>
    <w:rsid w:val="00AA0A7C"/>
    <w:rsid w:val="00AA0BF6"/>
    <w:rsid w:val="00AA0CE7"/>
    <w:rsid w:val="00AA0F4B"/>
    <w:rsid w:val="00AA1049"/>
    <w:rsid w:val="00AA107D"/>
    <w:rsid w:val="00AA111B"/>
    <w:rsid w:val="00AA1123"/>
    <w:rsid w:val="00AA1243"/>
    <w:rsid w:val="00AA197B"/>
    <w:rsid w:val="00AA1AB5"/>
    <w:rsid w:val="00AA1BAC"/>
    <w:rsid w:val="00AA1C13"/>
    <w:rsid w:val="00AA1D85"/>
    <w:rsid w:val="00AA1E7C"/>
    <w:rsid w:val="00AA1F12"/>
    <w:rsid w:val="00AA1FA4"/>
    <w:rsid w:val="00AA20DC"/>
    <w:rsid w:val="00AA2266"/>
    <w:rsid w:val="00AA22AE"/>
    <w:rsid w:val="00AA2643"/>
    <w:rsid w:val="00AA28E8"/>
    <w:rsid w:val="00AA2A5D"/>
    <w:rsid w:val="00AA2B08"/>
    <w:rsid w:val="00AA2B1F"/>
    <w:rsid w:val="00AA2B92"/>
    <w:rsid w:val="00AA2C4E"/>
    <w:rsid w:val="00AA31CF"/>
    <w:rsid w:val="00AA333D"/>
    <w:rsid w:val="00AA336C"/>
    <w:rsid w:val="00AA33EE"/>
    <w:rsid w:val="00AA3478"/>
    <w:rsid w:val="00AA36A5"/>
    <w:rsid w:val="00AA3705"/>
    <w:rsid w:val="00AA3794"/>
    <w:rsid w:val="00AA37AE"/>
    <w:rsid w:val="00AA383D"/>
    <w:rsid w:val="00AA39B6"/>
    <w:rsid w:val="00AA3A5A"/>
    <w:rsid w:val="00AA3B08"/>
    <w:rsid w:val="00AA3B7B"/>
    <w:rsid w:val="00AA3BAB"/>
    <w:rsid w:val="00AA3C64"/>
    <w:rsid w:val="00AA3C7C"/>
    <w:rsid w:val="00AA3CD5"/>
    <w:rsid w:val="00AA3CF9"/>
    <w:rsid w:val="00AA3D9C"/>
    <w:rsid w:val="00AA3DFE"/>
    <w:rsid w:val="00AA3E55"/>
    <w:rsid w:val="00AA3EA3"/>
    <w:rsid w:val="00AA3F32"/>
    <w:rsid w:val="00AA3FEE"/>
    <w:rsid w:val="00AA4178"/>
    <w:rsid w:val="00AA4342"/>
    <w:rsid w:val="00AA44A5"/>
    <w:rsid w:val="00AA4525"/>
    <w:rsid w:val="00AA46F9"/>
    <w:rsid w:val="00AA4B9A"/>
    <w:rsid w:val="00AA4BDE"/>
    <w:rsid w:val="00AA4C9C"/>
    <w:rsid w:val="00AA4DC0"/>
    <w:rsid w:val="00AA4E83"/>
    <w:rsid w:val="00AA4E8C"/>
    <w:rsid w:val="00AA4EED"/>
    <w:rsid w:val="00AA5001"/>
    <w:rsid w:val="00AA5156"/>
    <w:rsid w:val="00AA54DA"/>
    <w:rsid w:val="00AA55F8"/>
    <w:rsid w:val="00AA58C9"/>
    <w:rsid w:val="00AA5960"/>
    <w:rsid w:val="00AA5D50"/>
    <w:rsid w:val="00AA6005"/>
    <w:rsid w:val="00AA6062"/>
    <w:rsid w:val="00AA60D6"/>
    <w:rsid w:val="00AA6186"/>
    <w:rsid w:val="00AA61F4"/>
    <w:rsid w:val="00AA6263"/>
    <w:rsid w:val="00AA645A"/>
    <w:rsid w:val="00AA6563"/>
    <w:rsid w:val="00AA67B6"/>
    <w:rsid w:val="00AA684C"/>
    <w:rsid w:val="00AA68B2"/>
    <w:rsid w:val="00AA6988"/>
    <w:rsid w:val="00AA6B41"/>
    <w:rsid w:val="00AA6B92"/>
    <w:rsid w:val="00AA6C24"/>
    <w:rsid w:val="00AA6DE1"/>
    <w:rsid w:val="00AA70E3"/>
    <w:rsid w:val="00AA70FE"/>
    <w:rsid w:val="00AA72AA"/>
    <w:rsid w:val="00AA72AC"/>
    <w:rsid w:val="00AA74FC"/>
    <w:rsid w:val="00AA7513"/>
    <w:rsid w:val="00AA76F7"/>
    <w:rsid w:val="00AA7867"/>
    <w:rsid w:val="00AA7A32"/>
    <w:rsid w:val="00AA7CA4"/>
    <w:rsid w:val="00AA7F8E"/>
    <w:rsid w:val="00AA7FB9"/>
    <w:rsid w:val="00AB0109"/>
    <w:rsid w:val="00AB02F4"/>
    <w:rsid w:val="00AB03BD"/>
    <w:rsid w:val="00AB0472"/>
    <w:rsid w:val="00AB0738"/>
    <w:rsid w:val="00AB0766"/>
    <w:rsid w:val="00AB076D"/>
    <w:rsid w:val="00AB0799"/>
    <w:rsid w:val="00AB0811"/>
    <w:rsid w:val="00AB08FD"/>
    <w:rsid w:val="00AB0966"/>
    <w:rsid w:val="00AB09E8"/>
    <w:rsid w:val="00AB0A77"/>
    <w:rsid w:val="00AB0AF1"/>
    <w:rsid w:val="00AB0BE3"/>
    <w:rsid w:val="00AB0CDF"/>
    <w:rsid w:val="00AB0CF9"/>
    <w:rsid w:val="00AB0D2B"/>
    <w:rsid w:val="00AB0F71"/>
    <w:rsid w:val="00AB11BA"/>
    <w:rsid w:val="00AB14F0"/>
    <w:rsid w:val="00AB1772"/>
    <w:rsid w:val="00AB19E8"/>
    <w:rsid w:val="00AB1FB7"/>
    <w:rsid w:val="00AB214C"/>
    <w:rsid w:val="00AB21BD"/>
    <w:rsid w:val="00AB25C7"/>
    <w:rsid w:val="00AB25D0"/>
    <w:rsid w:val="00AB2814"/>
    <w:rsid w:val="00AB2956"/>
    <w:rsid w:val="00AB2AEC"/>
    <w:rsid w:val="00AB2CDD"/>
    <w:rsid w:val="00AB2E1A"/>
    <w:rsid w:val="00AB2E45"/>
    <w:rsid w:val="00AB2F8B"/>
    <w:rsid w:val="00AB2FC2"/>
    <w:rsid w:val="00AB30C0"/>
    <w:rsid w:val="00AB31A8"/>
    <w:rsid w:val="00AB3A6A"/>
    <w:rsid w:val="00AB3ACE"/>
    <w:rsid w:val="00AB3AD3"/>
    <w:rsid w:val="00AB3B3B"/>
    <w:rsid w:val="00AB3B5E"/>
    <w:rsid w:val="00AB3C1A"/>
    <w:rsid w:val="00AB3D2A"/>
    <w:rsid w:val="00AB3D66"/>
    <w:rsid w:val="00AB3DD2"/>
    <w:rsid w:val="00AB4149"/>
    <w:rsid w:val="00AB41A5"/>
    <w:rsid w:val="00AB4300"/>
    <w:rsid w:val="00AB4742"/>
    <w:rsid w:val="00AB474A"/>
    <w:rsid w:val="00AB49BF"/>
    <w:rsid w:val="00AB49EE"/>
    <w:rsid w:val="00AB4B66"/>
    <w:rsid w:val="00AB4CA2"/>
    <w:rsid w:val="00AB4DC2"/>
    <w:rsid w:val="00AB4DF1"/>
    <w:rsid w:val="00AB4E0B"/>
    <w:rsid w:val="00AB4F70"/>
    <w:rsid w:val="00AB50DC"/>
    <w:rsid w:val="00AB51DD"/>
    <w:rsid w:val="00AB577D"/>
    <w:rsid w:val="00AB578F"/>
    <w:rsid w:val="00AB593C"/>
    <w:rsid w:val="00AB5E88"/>
    <w:rsid w:val="00AB5EBF"/>
    <w:rsid w:val="00AB5F04"/>
    <w:rsid w:val="00AB5FA6"/>
    <w:rsid w:val="00AB62A4"/>
    <w:rsid w:val="00AB63F6"/>
    <w:rsid w:val="00AB642C"/>
    <w:rsid w:val="00AB6530"/>
    <w:rsid w:val="00AB6820"/>
    <w:rsid w:val="00AB688C"/>
    <w:rsid w:val="00AB6A13"/>
    <w:rsid w:val="00AB6A74"/>
    <w:rsid w:val="00AB6C0B"/>
    <w:rsid w:val="00AB6F12"/>
    <w:rsid w:val="00AB6F5D"/>
    <w:rsid w:val="00AB7200"/>
    <w:rsid w:val="00AB728D"/>
    <w:rsid w:val="00AB72B1"/>
    <w:rsid w:val="00AB7618"/>
    <w:rsid w:val="00AB7631"/>
    <w:rsid w:val="00AB775D"/>
    <w:rsid w:val="00AB78FF"/>
    <w:rsid w:val="00AB7911"/>
    <w:rsid w:val="00AB7B57"/>
    <w:rsid w:val="00AB7BDF"/>
    <w:rsid w:val="00AB7CFD"/>
    <w:rsid w:val="00AB7E7E"/>
    <w:rsid w:val="00AC0059"/>
    <w:rsid w:val="00AC008C"/>
    <w:rsid w:val="00AC030F"/>
    <w:rsid w:val="00AC0467"/>
    <w:rsid w:val="00AC04A9"/>
    <w:rsid w:val="00AC0517"/>
    <w:rsid w:val="00AC051C"/>
    <w:rsid w:val="00AC059A"/>
    <w:rsid w:val="00AC05C2"/>
    <w:rsid w:val="00AC0697"/>
    <w:rsid w:val="00AC0768"/>
    <w:rsid w:val="00AC07DC"/>
    <w:rsid w:val="00AC08C7"/>
    <w:rsid w:val="00AC0A5F"/>
    <w:rsid w:val="00AC0BC8"/>
    <w:rsid w:val="00AC0F83"/>
    <w:rsid w:val="00AC12AE"/>
    <w:rsid w:val="00AC138D"/>
    <w:rsid w:val="00AC13DC"/>
    <w:rsid w:val="00AC1404"/>
    <w:rsid w:val="00AC160E"/>
    <w:rsid w:val="00AC1AD4"/>
    <w:rsid w:val="00AC1B45"/>
    <w:rsid w:val="00AC1B71"/>
    <w:rsid w:val="00AC1B8C"/>
    <w:rsid w:val="00AC1E93"/>
    <w:rsid w:val="00AC1EF3"/>
    <w:rsid w:val="00AC210E"/>
    <w:rsid w:val="00AC21E5"/>
    <w:rsid w:val="00AC224F"/>
    <w:rsid w:val="00AC249A"/>
    <w:rsid w:val="00AC2697"/>
    <w:rsid w:val="00AC2A94"/>
    <w:rsid w:val="00AC2B02"/>
    <w:rsid w:val="00AC2C25"/>
    <w:rsid w:val="00AC2C3E"/>
    <w:rsid w:val="00AC2E36"/>
    <w:rsid w:val="00AC3428"/>
    <w:rsid w:val="00AC343C"/>
    <w:rsid w:val="00AC34CC"/>
    <w:rsid w:val="00AC3710"/>
    <w:rsid w:val="00AC3AE8"/>
    <w:rsid w:val="00AC3CC7"/>
    <w:rsid w:val="00AC3D0A"/>
    <w:rsid w:val="00AC3D45"/>
    <w:rsid w:val="00AC3D96"/>
    <w:rsid w:val="00AC3F2F"/>
    <w:rsid w:val="00AC3F41"/>
    <w:rsid w:val="00AC3F44"/>
    <w:rsid w:val="00AC4265"/>
    <w:rsid w:val="00AC43DD"/>
    <w:rsid w:val="00AC4796"/>
    <w:rsid w:val="00AC47B6"/>
    <w:rsid w:val="00AC4B96"/>
    <w:rsid w:val="00AC4FDB"/>
    <w:rsid w:val="00AC5429"/>
    <w:rsid w:val="00AC54A2"/>
    <w:rsid w:val="00AC5574"/>
    <w:rsid w:val="00AC560C"/>
    <w:rsid w:val="00AC5614"/>
    <w:rsid w:val="00AC5675"/>
    <w:rsid w:val="00AC569D"/>
    <w:rsid w:val="00AC56E7"/>
    <w:rsid w:val="00AC5738"/>
    <w:rsid w:val="00AC580B"/>
    <w:rsid w:val="00AC592E"/>
    <w:rsid w:val="00AC5A63"/>
    <w:rsid w:val="00AC5B65"/>
    <w:rsid w:val="00AC5E0D"/>
    <w:rsid w:val="00AC5FFA"/>
    <w:rsid w:val="00AC6363"/>
    <w:rsid w:val="00AC63F2"/>
    <w:rsid w:val="00AC6546"/>
    <w:rsid w:val="00AC6837"/>
    <w:rsid w:val="00AC6A21"/>
    <w:rsid w:val="00AC6B5C"/>
    <w:rsid w:val="00AC6BDF"/>
    <w:rsid w:val="00AC6EB2"/>
    <w:rsid w:val="00AC6EF5"/>
    <w:rsid w:val="00AC6F25"/>
    <w:rsid w:val="00AC7129"/>
    <w:rsid w:val="00AC714A"/>
    <w:rsid w:val="00AC71E4"/>
    <w:rsid w:val="00AC733F"/>
    <w:rsid w:val="00AC76D6"/>
    <w:rsid w:val="00AC7836"/>
    <w:rsid w:val="00AC78F8"/>
    <w:rsid w:val="00AC79F5"/>
    <w:rsid w:val="00AC7AEC"/>
    <w:rsid w:val="00AC7BBF"/>
    <w:rsid w:val="00AC7E2B"/>
    <w:rsid w:val="00AC7F1A"/>
    <w:rsid w:val="00AC7F8C"/>
    <w:rsid w:val="00AC7FD0"/>
    <w:rsid w:val="00AD001A"/>
    <w:rsid w:val="00AD0039"/>
    <w:rsid w:val="00AD00DC"/>
    <w:rsid w:val="00AD0411"/>
    <w:rsid w:val="00AD0461"/>
    <w:rsid w:val="00AD04A6"/>
    <w:rsid w:val="00AD04AA"/>
    <w:rsid w:val="00AD05F2"/>
    <w:rsid w:val="00AD06B1"/>
    <w:rsid w:val="00AD0717"/>
    <w:rsid w:val="00AD09D2"/>
    <w:rsid w:val="00AD0B57"/>
    <w:rsid w:val="00AD0BAE"/>
    <w:rsid w:val="00AD0BDD"/>
    <w:rsid w:val="00AD0C03"/>
    <w:rsid w:val="00AD0D48"/>
    <w:rsid w:val="00AD0D9B"/>
    <w:rsid w:val="00AD0F66"/>
    <w:rsid w:val="00AD0F73"/>
    <w:rsid w:val="00AD105F"/>
    <w:rsid w:val="00AD15F2"/>
    <w:rsid w:val="00AD1AF5"/>
    <w:rsid w:val="00AD1EBB"/>
    <w:rsid w:val="00AD2166"/>
    <w:rsid w:val="00AD2175"/>
    <w:rsid w:val="00AD21FA"/>
    <w:rsid w:val="00AD2272"/>
    <w:rsid w:val="00AD23D7"/>
    <w:rsid w:val="00AD273D"/>
    <w:rsid w:val="00AD29E3"/>
    <w:rsid w:val="00AD29EF"/>
    <w:rsid w:val="00AD2BE2"/>
    <w:rsid w:val="00AD2C23"/>
    <w:rsid w:val="00AD3222"/>
    <w:rsid w:val="00AD32CA"/>
    <w:rsid w:val="00AD365F"/>
    <w:rsid w:val="00AD3E06"/>
    <w:rsid w:val="00AD406B"/>
    <w:rsid w:val="00AD407C"/>
    <w:rsid w:val="00AD415D"/>
    <w:rsid w:val="00AD41AF"/>
    <w:rsid w:val="00AD4219"/>
    <w:rsid w:val="00AD48C3"/>
    <w:rsid w:val="00AD48FC"/>
    <w:rsid w:val="00AD496B"/>
    <w:rsid w:val="00AD49C7"/>
    <w:rsid w:val="00AD49CC"/>
    <w:rsid w:val="00AD4BFF"/>
    <w:rsid w:val="00AD4F9E"/>
    <w:rsid w:val="00AD5100"/>
    <w:rsid w:val="00AD5256"/>
    <w:rsid w:val="00AD52B4"/>
    <w:rsid w:val="00AD5328"/>
    <w:rsid w:val="00AD5488"/>
    <w:rsid w:val="00AD551C"/>
    <w:rsid w:val="00AD554F"/>
    <w:rsid w:val="00AD5683"/>
    <w:rsid w:val="00AD571E"/>
    <w:rsid w:val="00AD579D"/>
    <w:rsid w:val="00AD5B29"/>
    <w:rsid w:val="00AD5D81"/>
    <w:rsid w:val="00AD5DC5"/>
    <w:rsid w:val="00AD5F4F"/>
    <w:rsid w:val="00AD60E0"/>
    <w:rsid w:val="00AD6108"/>
    <w:rsid w:val="00AD6343"/>
    <w:rsid w:val="00AD637A"/>
    <w:rsid w:val="00AD63AA"/>
    <w:rsid w:val="00AD649A"/>
    <w:rsid w:val="00AD64C3"/>
    <w:rsid w:val="00AD6510"/>
    <w:rsid w:val="00AD6529"/>
    <w:rsid w:val="00AD669D"/>
    <w:rsid w:val="00AD67AE"/>
    <w:rsid w:val="00AD6994"/>
    <w:rsid w:val="00AD6C90"/>
    <w:rsid w:val="00AD6D35"/>
    <w:rsid w:val="00AD6DD3"/>
    <w:rsid w:val="00AD71AA"/>
    <w:rsid w:val="00AD72C8"/>
    <w:rsid w:val="00AD7433"/>
    <w:rsid w:val="00AD74DE"/>
    <w:rsid w:val="00AD762B"/>
    <w:rsid w:val="00AD7911"/>
    <w:rsid w:val="00AD7B79"/>
    <w:rsid w:val="00AD7C0F"/>
    <w:rsid w:val="00AD7EA6"/>
    <w:rsid w:val="00AE011B"/>
    <w:rsid w:val="00AE01B7"/>
    <w:rsid w:val="00AE0215"/>
    <w:rsid w:val="00AE036A"/>
    <w:rsid w:val="00AE0438"/>
    <w:rsid w:val="00AE06AF"/>
    <w:rsid w:val="00AE0834"/>
    <w:rsid w:val="00AE092B"/>
    <w:rsid w:val="00AE0A22"/>
    <w:rsid w:val="00AE0C94"/>
    <w:rsid w:val="00AE11EC"/>
    <w:rsid w:val="00AE120D"/>
    <w:rsid w:val="00AE12C0"/>
    <w:rsid w:val="00AE1652"/>
    <w:rsid w:val="00AE1669"/>
    <w:rsid w:val="00AE17A4"/>
    <w:rsid w:val="00AE18D2"/>
    <w:rsid w:val="00AE199A"/>
    <w:rsid w:val="00AE1AF6"/>
    <w:rsid w:val="00AE1C83"/>
    <w:rsid w:val="00AE1F61"/>
    <w:rsid w:val="00AE1FA0"/>
    <w:rsid w:val="00AE1FA8"/>
    <w:rsid w:val="00AE20CC"/>
    <w:rsid w:val="00AE21AA"/>
    <w:rsid w:val="00AE2212"/>
    <w:rsid w:val="00AE22BE"/>
    <w:rsid w:val="00AE236C"/>
    <w:rsid w:val="00AE24A5"/>
    <w:rsid w:val="00AE260B"/>
    <w:rsid w:val="00AE26BE"/>
    <w:rsid w:val="00AE27F5"/>
    <w:rsid w:val="00AE2C72"/>
    <w:rsid w:val="00AE2CF2"/>
    <w:rsid w:val="00AE2EC9"/>
    <w:rsid w:val="00AE2F14"/>
    <w:rsid w:val="00AE2FD8"/>
    <w:rsid w:val="00AE30D5"/>
    <w:rsid w:val="00AE3466"/>
    <w:rsid w:val="00AE3521"/>
    <w:rsid w:val="00AE37CA"/>
    <w:rsid w:val="00AE3889"/>
    <w:rsid w:val="00AE3A53"/>
    <w:rsid w:val="00AE3E5E"/>
    <w:rsid w:val="00AE40EC"/>
    <w:rsid w:val="00AE41C0"/>
    <w:rsid w:val="00AE435D"/>
    <w:rsid w:val="00AE435F"/>
    <w:rsid w:val="00AE43C4"/>
    <w:rsid w:val="00AE4771"/>
    <w:rsid w:val="00AE47F9"/>
    <w:rsid w:val="00AE47FB"/>
    <w:rsid w:val="00AE49D0"/>
    <w:rsid w:val="00AE49FD"/>
    <w:rsid w:val="00AE4A81"/>
    <w:rsid w:val="00AE4B31"/>
    <w:rsid w:val="00AE4C69"/>
    <w:rsid w:val="00AE4E67"/>
    <w:rsid w:val="00AE4F6D"/>
    <w:rsid w:val="00AE5126"/>
    <w:rsid w:val="00AE525F"/>
    <w:rsid w:val="00AE537E"/>
    <w:rsid w:val="00AE5573"/>
    <w:rsid w:val="00AE5711"/>
    <w:rsid w:val="00AE57E7"/>
    <w:rsid w:val="00AE586B"/>
    <w:rsid w:val="00AE59F4"/>
    <w:rsid w:val="00AE5A32"/>
    <w:rsid w:val="00AE5B4F"/>
    <w:rsid w:val="00AE5BF4"/>
    <w:rsid w:val="00AE5BFC"/>
    <w:rsid w:val="00AE5C16"/>
    <w:rsid w:val="00AE5C8C"/>
    <w:rsid w:val="00AE5FB6"/>
    <w:rsid w:val="00AE64BC"/>
    <w:rsid w:val="00AE657B"/>
    <w:rsid w:val="00AE666E"/>
    <w:rsid w:val="00AE67AE"/>
    <w:rsid w:val="00AE6936"/>
    <w:rsid w:val="00AE6BB0"/>
    <w:rsid w:val="00AE6DBF"/>
    <w:rsid w:val="00AE6F73"/>
    <w:rsid w:val="00AE7262"/>
    <w:rsid w:val="00AE73AF"/>
    <w:rsid w:val="00AE73DA"/>
    <w:rsid w:val="00AE7481"/>
    <w:rsid w:val="00AE74FD"/>
    <w:rsid w:val="00AE7523"/>
    <w:rsid w:val="00AE79C8"/>
    <w:rsid w:val="00AE7A32"/>
    <w:rsid w:val="00AE7D67"/>
    <w:rsid w:val="00AE7D93"/>
    <w:rsid w:val="00AE7E81"/>
    <w:rsid w:val="00AE7F7E"/>
    <w:rsid w:val="00AE7FAC"/>
    <w:rsid w:val="00AF02C0"/>
    <w:rsid w:val="00AF036D"/>
    <w:rsid w:val="00AF042B"/>
    <w:rsid w:val="00AF0521"/>
    <w:rsid w:val="00AF053A"/>
    <w:rsid w:val="00AF0650"/>
    <w:rsid w:val="00AF06FF"/>
    <w:rsid w:val="00AF079B"/>
    <w:rsid w:val="00AF080B"/>
    <w:rsid w:val="00AF0E20"/>
    <w:rsid w:val="00AF0EEE"/>
    <w:rsid w:val="00AF1085"/>
    <w:rsid w:val="00AF10D7"/>
    <w:rsid w:val="00AF1279"/>
    <w:rsid w:val="00AF1303"/>
    <w:rsid w:val="00AF1421"/>
    <w:rsid w:val="00AF17D4"/>
    <w:rsid w:val="00AF17EF"/>
    <w:rsid w:val="00AF19F8"/>
    <w:rsid w:val="00AF1B2E"/>
    <w:rsid w:val="00AF1CB5"/>
    <w:rsid w:val="00AF1D9D"/>
    <w:rsid w:val="00AF1F46"/>
    <w:rsid w:val="00AF2018"/>
    <w:rsid w:val="00AF203D"/>
    <w:rsid w:val="00AF2214"/>
    <w:rsid w:val="00AF2283"/>
    <w:rsid w:val="00AF2465"/>
    <w:rsid w:val="00AF24CA"/>
    <w:rsid w:val="00AF2531"/>
    <w:rsid w:val="00AF2571"/>
    <w:rsid w:val="00AF28FF"/>
    <w:rsid w:val="00AF2935"/>
    <w:rsid w:val="00AF29DB"/>
    <w:rsid w:val="00AF2A1C"/>
    <w:rsid w:val="00AF2AF2"/>
    <w:rsid w:val="00AF2D33"/>
    <w:rsid w:val="00AF2F9A"/>
    <w:rsid w:val="00AF3262"/>
    <w:rsid w:val="00AF3288"/>
    <w:rsid w:val="00AF346B"/>
    <w:rsid w:val="00AF3611"/>
    <w:rsid w:val="00AF3AD5"/>
    <w:rsid w:val="00AF3C72"/>
    <w:rsid w:val="00AF3C9A"/>
    <w:rsid w:val="00AF3DB9"/>
    <w:rsid w:val="00AF3E67"/>
    <w:rsid w:val="00AF3EE2"/>
    <w:rsid w:val="00AF40AA"/>
    <w:rsid w:val="00AF412A"/>
    <w:rsid w:val="00AF415D"/>
    <w:rsid w:val="00AF420C"/>
    <w:rsid w:val="00AF4273"/>
    <w:rsid w:val="00AF42AF"/>
    <w:rsid w:val="00AF45D5"/>
    <w:rsid w:val="00AF45FB"/>
    <w:rsid w:val="00AF460B"/>
    <w:rsid w:val="00AF46AE"/>
    <w:rsid w:val="00AF471E"/>
    <w:rsid w:val="00AF472A"/>
    <w:rsid w:val="00AF4817"/>
    <w:rsid w:val="00AF48CF"/>
    <w:rsid w:val="00AF490C"/>
    <w:rsid w:val="00AF4976"/>
    <w:rsid w:val="00AF49EC"/>
    <w:rsid w:val="00AF4B7B"/>
    <w:rsid w:val="00AF4BFA"/>
    <w:rsid w:val="00AF4C79"/>
    <w:rsid w:val="00AF4ED5"/>
    <w:rsid w:val="00AF4F25"/>
    <w:rsid w:val="00AF4F26"/>
    <w:rsid w:val="00AF50C2"/>
    <w:rsid w:val="00AF50DA"/>
    <w:rsid w:val="00AF50E7"/>
    <w:rsid w:val="00AF51C2"/>
    <w:rsid w:val="00AF53A7"/>
    <w:rsid w:val="00AF553F"/>
    <w:rsid w:val="00AF5560"/>
    <w:rsid w:val="00AF5914"/>
    <w:rsid w:val="00AF5B47"/>
    <w:rsid w:val="00AF5BDD"/>
    <w:rsid w:val="00AF5CB8"/>
    <w:rsid w:val="00AF5CC9"/>
    <w:rsid w:val="00AF5D17"/>
    <w:rsid w:val="00AF5E4D"/>
    <w:rsid w:val="00AF5EAB"/>
    <w:rsid w:val="00AF6077"/>
    <w:rsid w:val="00AF61A6"/>
    <w:rsid w:val="00AF626D"/>
    <w:rsid w:val="00AF62C0"/>
    <w:rsid w:val="00AF62C1"/>
    <w:rsid w:val="00AF64F5"/>
    <w:rsid w:val="00AF651C"/>
    <w:rsid w:val="00AF65F8"/>
    <w:rsid w:val="00AF6642"/>
    <w:rsid w:val="00AF66C0"/>
    <w:rsid w:val="00AF66C6"/>
    <w:rsid w:val="00AF6707"/>
    <w:rsid w:val="00AF6754"/>
    <w:rsid w:val="00AF6864"/>
    <w:rsid w:val="00AF6905"/>
    <w:rsid w:val="00AF6B05"/>
    <w:rsid w:val="00AF6C12"/>
    <w:rsid w:val="00AF6CBB"/>
    <w:rsid w:val="00AF6CDE"/>
    <w:rsid w:val="00AF6D6D"/>
    <w:rsid w:val="00AF6D94"/>
    <w:rsid w:val="00AF7028"/>
    <w:rsid w:val="00AF7299"/>
    <w:rsid w:val="00AF73CD"/>
    <w:rsid w:val="00AF76E1"/>
    <w:rsid w:val="00AF77B0"/>
    <w:rsid w:val="00AF7872"/>
    <w:rsid w:val="00AF7BCE"/>
    <w:rsid w:val="00AF7C9B"/>
    <w:rsid w:val="00AF7F05"/>
    <w:rsid w:val="00AF7F64"/>
    <w:rsid w:val="00B0030A"/>
    <w:rsid w:val="00B005C0"/>
    <w:rsid w:val="00B005FA"/>
    <w:rsid w:val="00B00E72"/>
    <w:rsid w:val="00B00FD0"/>
    <w:rsid w:val="00B01442"/>
    <w:rsid w:val="00B01717"/>
    <w:rsid w:val="00B01733"/>
    <w:rsid w:val="00B0178A"/>
    <w:rsid w:val="00B0183C"/>
    <w:rsid w:val="00B0185F"/>
    <w:rsid w:val="00B0186A"/>
    <w:rsid w:val="00B018B5"/>
    <w:rsid w:val="00B018CC"/>
    <w:rsid w:val="00B0193D"/>
    <w:rsid w:val="00B01B54"/>
    <w:rsid w:val="00B01B94"/>
    <w:rsid w:val="00B01BA1"/>
    <w:rsid w:val="00B01DB0"/>
    <w:rsid w:val="00B01EF4"/>
    <w:rsid w:val="00B02283"/>
    <w:rsid w:val="00B022F2"/>
    <w:rsid w:val="00B023A3"/>
    <w:rsid w:val="00B0247A"/>
    <w:rsid w:val="00B02A11"/>
    <w:rsid w:val="00B02AE5"/>
    <w:rsid w:val="00B02FFB"/>
    <w:rsid w:val="00B03215"/>
    <w:rsid w:val="00B03469"/>
    <w:rsid w:val="00B0380A"/>
    <w:rsid w:val="00B038C7"/>
    <w:rsid w:val="00B0396B"/>
    <w:rsid w:val="00B03C14"/>
    <w:rsid w:val="00B03C37"/>
    <w:rsid w:val="00B03D4B"/>
    <w:rsid w:val="00B03DC7"/>
    <w:rsid w:val="00B04270"/>
    <w:rsid w:val="00B043DF"/>
    <w:rsid w:val="00B0441E"/>
    <w:rsid w:val="00B0476A"/>
    <w:rsid w:val="00B04B15"/>
    <w:rsid w:val="00B04EDA"/>
    <w:rsid w:val="00B04F81"/>
    <w:rsid w:val="00B051DB"/>
    <w:rsid w:val="00B05390"/>
    <w:rsid w:val="00B0548F"/>
    <w:rsid w:val="00B0553C"/>
    <w:rsid w:val="00B055F4"/>
    <w:rsid w:val="00B0565C"/>
    <w:rsid w:val="00B0587F"/>
    <w:rsid w:val="00B05AAE"/>
    <w:rsid w:val="00B05AD4"/>
    <w:rsid w:val="00B05B7B"/>
    <w:rsid w:val="00B05BA3"/>
    <w:rsid w:val="00B05C90"/>
    <w:rsid w:val="00B05DE2"/>
    <w:rsid w:val="00B05F0A"/>
    <w:rsid w:val="00B05FA6"/>
    <w:rsid w:val="00B06024"/>
    <w:rsid w:val="00B06166"/>
    <w:rsid w:val="00B0656B"/>
    <w:rsid w:val="00B066C7"/>
    <w:rsid w:val="00B06781"/>
    <w:rsid w:val="00B06874"/>
    <w:rsid w:val="00B06921"/>
    <w:rsid w:val="00B06A63"/>
    <w:rsid w:val="00B06B12"/>
    <w:rsid w:val="00B06B44"/>
    <w:rsid w:val="00B06BA2"/>
    <w:rsid w:val="00B06C3D"/>
    <w:rsid w:val="00B06C91"/>
    <w:rsid w:val="00B06D0C"/>
    <w:rsid w:val="00B06D44"/>
    <w:rsid w:val="00B06DD8"/>
    <w:rsid w:val="00B06FE3"/>
    <w:rsid w:val="00B07130"/>
    <w:rsid w:val="00B076D7"/>
    <w:rsid w:val="00B07878"/>
    <w:rsid w:val="00B07901"/>
    <w:rsid w:val="00B07964"/>
    <w:rsid w:val="00B07C89"/>
    <w:rsid w:val="00B07CCF"/>
    <w:rsid w:val="00B07FB4"/>
    <w:rsid w:val="00B1012B"/>
    <w:rsid w:val="00B1013D"/>
    <w:rsid w:val="00B10151"/>
    <w:rsid w:val="00B10291"/>
    <w:rsid w:val="00B109D7"/>
    <w:rsid w:val="00B10CB7"/>
    <w:rsid w:val="00B10FA3"/>
    <w:rsid w:val="00B11091"/>
    <w:rsid w:val="00B11117"/>
    <w:rsid w:val="00B1164E"/>
    <w:rsid w:val="00B11C5E"/>
    <w:rsid w:val="00B12027"/>
    <w:rsid w:val="00B12087"/>
    <w:rsid w:val="00B12112"/>
    <w:rsid w:val="00B1245B"/>
    <w:rsid w:val="00B126A1"/>
    <w:rsid w:val="00B126B5"/>
    <w:rsid w:val="00B128CF"/>
    <w:rsid w:val="00B1294C"/>
    <w:rsid w:val="00B12973"/>
    <w:rsid w:val="00B12AF0"/>
    <w:rsid w:val="00B12DDA"/>
    <w:rsid w:val="00B12DDD"/>
    <w:rsid w:val="00B130D6"/>
    <w:rsid w:val="00B13162"/>
    <w:rsid w:val="00B13177"/>
    <w:rsid w:val="00B132EB"/>
    <w:rsid w:val="00B13321"/>
    <w:rsid w:val="00B1339E"/>
    <w:rsid w:val="00B133D5"/>
    <w:rsid w:val="00B133EF"/>
    <w:rsid w:val="00B1348A"/>
    <w:rsid w:val="00B135D4"/>
    <w:rsid w:val="00B1361C"/>
    <w:rsid w:val="00B13832"/>
    <w:rsid w:val="00B138E4"/>
    <w:rsid w:val="00B139B7"/>
    <w:rsid w:val="00B1400C"/>
    <w:rsid w:val="00B14184"/>
    <w:rsid w:val="00B1457C"/>
    <w:rsid w:val="00B1477C"/>
    <w:rsid w:val="00B149C3"/>
    <w:rsid w:val="00B14B4B"/>
    <w:rsid w:val="00B14C3D"/>
    <w:rsid w:val="00B14E92"/>
    <w:rsid w:val="00B1512A"/>
    <w:rsid w:val="00B1534B"/>
    <w:rsid w:val="00B15441"/>
    <w:rsid w:val="00B154A0"/>
    <w:rsid w:val="00B15DC4"/>
    <w:rsid w:val="00B15E8C"/>
    <w:rsid w:val="00B15EC2"/>
    <w:rsid w:val="00B162E4"/>
    <w:rsid w:val="00B163C7"/>
    <w:rsid w:val="00B16531"/>
    <w:rsid w:val="00B16A31"/>
    <w:rsid w:val="00B16AE7"/>
    <w:rsid w:val="00B16AEA"/>
    <w:rsid w:val="00B16B0C"/>
    <w:rsid w:val="00B16C25"/>
    <w:rsid w:val="00B16D10"/>
    <w:rsid w:val="00B16F26"/>
    <w:rsid w:val="00B171A1"/>
    <w:rsid w:val="00B171EC"/>
    <w:rsid w:val="00B17271"/>
    <w:rsid w:val="00B172EC"/>
    <w:rsid w:val="00B17548"/>
    <w:rsid w:val="00B1758D"/>
    <w:rsid w:val="00B175DC"/>
    <w:rsid w:val="00B178E5"/>
    <w:rsid w:val="00B1790F"/>
    <w:rsid w:val="00B17A40"/>
    <w:rsid w:val="00B17B11"/>
    <w:rsid w:val="00B17B8E"/>
    <w:rsid w:val="00B17BC9"/>
    <w:rsid w:val="00B17C19"/>
    <w:rsid w:val="00B17D04"/>
    <w:rsid w:val="00B17E10"/>
    <w:rsid w:val="00B17EEF"/>
    <w:rsid w:val="00B200E5"/>
    <w:rsid w:val="00B20189"/>
    <w:rsid w:val="00B20211"/>
    <w:rsid w:val="00B20231"/>
    <w:rsid w:val="00B202DE"/>
    <w:rsid w:val="00B20692"/>
    <w:rsid w:val="00B2078C"/>
    <w:rsid w:val="00B207A7"/>
    <w:rsid w:val="00B207AE"/>
    <w:rsid w:val="00B20B73"/>
    <w:rsid w:val="00B20CF6"/>
    <w:rsid w:val="00B20D6A"/>
    <w:rsid w:val="00B20DEA"/>
    <w:rsid w:val="00B20F09"/>
    <w:rsid w:val="00B21168"/>
    <w:rsid w:val="00B2187B"/>
    <w:rsid w:val="00B21B95"/>
    <w:rsid w:val="00B21C6B"/>
    <w:rsid w:val="00B21CBB"/>
    <w:rsid w:val="00B21F4D"/>
    <w:rsid w:val="00B21FA0"/>
    <w:rsid w:val="00B2203B"/>
    <w:rsid w:val="00B22204"/>
    <w:rsid w:val="00B2229A"/>
    <w:rsid w:val="00B222CA"/>
    <w:rsid w:val="00B22836"/>
    <w:rsid w:val="00B228D2"/>
    <w:rsid w:val="00B22933"/>
    <w:rsid w:val="00B22963"/>
    <w:rsid w:val="00B229EE"/>
    <w:rsid w:val="00B22A36"/>
    <w:rsid w:val="00B22A6E"/>
    <w:rsid w:val="00B22AB3"/>
    <w:rsid w:val="00B22B23"/>
    <w:rsid w:val="00B22CF0"/>
    <w:rsid w:val="00B22D6A"/>
    <w:rsid w:val="00B22DB6"/>
    <w:rsid w:val="00B22E81"/>
    <w:rsid w:val="00B22F8D"/>
    <w:rsid w:val="00B23154"/>
    <w:rsid w:val="00B2328D"/>
    <w:rsid w:val="00B233F9"/>
    <w:rsid w:val="00B2360B"/>
    <w:rsid w:val="00B237BB"/>
    <w:rsid w:val="00B23BA5"/>
    <w:rsid w:val="00B23CDE"/>
    <w:rsid w:val="00B23DA1"/>
    <w:rsid w:val="00B23EE9"/>
    <w:rsid w:val="00B23FFC"/>
    <w:rsid w:val="00B240E6"/>
    <w:rsid w:val="00B24130"/>
    <w:rsid w:val="00B24321"/>
    <w:rsid w:val="00B245BA"/>
    <w:rsid w:val="00B2466B"/>
    <w:rsid w:val="00B24973"/>
    <w:rsid w:val="00B24CCA"/>
    <w:rsid w:val="00B24DD3"/>
    <w:rsid w:val="00B251B1"/>
    <w:rsid w:val="00B255BB"/>
    <w:rsid w:val="00B256BA"/>
    <w:rsid w:val="00B25754"/>
    <w:rsid w:val="00B257A6"/>
    <w:rsid w:val="00B2586A"/>
    <w:rsid w:val="00B25876"/>
    <w:rsid w:val="00B25888"/>
    <w:rsid w:val="00B25CA9"/>
    <w:rsid w:val="00B25DBB"/>
    <w:rsid w:val="00B25E20"/>
    <w:rsid w:val="00B25FDA"/>
    <w:rsid w:val="00B260B3"/>
    <w:rsid w:val="00B261A2"/>
    <w:rsid w:val="00B26307"/>
    <w:rsid w:val="00B2640D"/>
    <w:rsid w:val="00B26424"/>
    <w:rsid w:val="00B2647B"/>
    <w:rsid w:val="00B26592"/>
    <w:rsid w:val="00B265F1"/>
    <w:rsid w:val="00B267C0"/>
    <w:rsid w:val="00B2690C"/>
    <w:rsid w:val="00B26CE2"/>
    <w:rsid w:val="00B26D77"/>
    <w:rsid w:val="00B26EC1"/>
    <w:rsid w:val="00B271D4"/>
    <w:rsid w:val="00B271DA"/>
    <w:rsid w:val="00B2728B"/>
    <w:rsid w:val="00B273C3"/>
    <w:rsid w:val="00B2778F"/>
    <w:rsid w:val="00B27C90"/>
    <w:rsid w:val="00B27D33"/>
    <w:rsid w:val="00B27E8E"/>
    <w:rsid w:val="00B27EA9"/>
    <w:rsid w:val="00B300A2"/>
    <w:rsid w:val="00B300A4"/>
    <w:rsid w:val="00B301F5"/>
    <w:rsid w:val="00B30341"/>
    <w:rsid w:val="00B304EF"/>
    <w:rsid w:val="00B3051A"/>
    <w:rsid w:val="00B3081C"/>
    <w:rsid w:val="00B3097A"/>
    <w:rsid w:val="00B30A68"/>
    <w:rsid w:val="00B30B10"/>
    <w:rsid w:val="00B30D06"/>
    <w:rsid w:val="00B30D55"/>
    <w:rsid w:val="00B30F5C"/>
    <w:rsid w:val="00B30FAD"/>
    <w:rsid w:val="00B3110E"/>
    <w:rsid w:val="00B31264"/>
    <w:rsid w:val="00B312AF"/>
    <w:rsid w:val="00B31363"/>
    <w:rsid w:val="00B31458"/>
    <w:rsid w:val="00B3159A"/>
    <w:rsid w:val="00B316ED"/>
    <w:rsid w:val="00B31769"/>
    <w:rsid w:val="00B3178F"/>
    <w:rsid w:val="00B317BD"/>
    <w:rsid w:val="00B31AC2"/>
    <w:rsid w:val="00B31AD5"/>
    <w:rsid w:val="00B31B31"/>
    <w:rsid w:val="00B31B36"/>
    <w:rsid w:val="00B31D57"/>
    <w:rsid w:val="00B31DA0"/>
    <w:rsid w:val="00B31EB7"/>
    <w:rsid w:val="00B31EFF"/>
    <w:rsid w:val="00B321AC"/>
    <w:rsid w:val="00B325A4"/>
    <w:rsid w:val="00B326DC"/>
    <w:rsid w:val="00B326EC"/>
    <w:rsid w:val="00B3275E"/>
    <w:rsid w:val="00B32849"/>
    <w:rsid w:val="00B32AA0"/>
    <w:rsid w:val="00B32ADC"/>
    <w:rsid w:val="00B32B7C"/>
    <w:rsid w:val="00B32C08"/>
    <w:rsid w:val="00B335F5"/>
    <w:rsid w:val="00B33889"/>
    <w:rsid w:val="00B33897"/>
    <w:rsid w:val="00B33BCD"/>
    <w:rsid w:val="00B33CFF"/>
    <w:rsid w:val="00B33E2A"/>
    <w:rsid w:val="00B3471A"/>
    <w:rsid w:val="00B347CB"/>
    <w:rsid w:val="00B352D3"/>
    <w:rsid w:val="00B35556"/>
    <w:rsid w:val="00B35648"/>
    <w:rsid w:val="00B357B8"/>
    <w:rsid w:val="00B359EF"/>
    <w:rsid w:val="00B35D02"/>
    <w:rsid w:val="00B35D1B"/>
    <w:rsid w:val="00B3602A"/>
    <w:rsid w:val="00B363EA"/>
    <w:rsid w:val="00B3669A"/>
    <w:rsid w:val="00B36B45"/>
    <w:rsid w:val="00B36CB0"/>
    <w:rsid w:val="00B36CD5"/>
    <w:rsid w:val="00B36D50"/>
    <w:rsid w:val="00B36D86"/>
    <w:rsid w:val="00B36DCD"/>
    <w:rsid w:val="00B36FA8"/>
    <w:rsid w:val="00B3701B"/>
    <w:rsid w:val="00B372AB"/>
    <w:rsid w:val="00B37321"/>
    <w:rsid w:val="00B37533"/>
    <w:rsid w:val="00B3753C"/>
    <w:rsid w:val="00B3760B"/>
    <w:rsid w:val="00B37657"/>
    <w:rsid w:val="00B378EA"/>
    <w:rsid w:val="00B37A6F"/>
    <w:rsid w:val="00B37AFA"/>
    <w:rsid w:val="00B37B8C"/>
    <w:rsid w:val="00B37CA5"/>
    <w:rsid w:val="00B37EE7"/>
    <w:rsid w:val="00B37F41"/>
    <w:rsid w:val="00B40073"/>
    <w:rsid w:val="00B40121"/>
    <w:rsid w:val="00B402F1"/>
    <w:rsid w:val="00B404A6"/>
    <w:rsid w:val="00B4060B"/>
    <w:rsid w:val="00B406F5"/>
    <w:rsid w:val="00B40751"/>
    <w:rsid w:val="00B408AE"/>
    <w:rsid w:val="00B40EDE"/>
    <w:rsid w:val="00B40FB0"/>
    <w:rsid w:val="00B41019"/>
    <w:rsid w:val="00B410CB"/>
    <w:rsid w:val="00B4124F"/>
    <w:rsid w:val="00B41427"/>
    <w:rsid w:val="00B4161B"/>
    <w:rsid w:val="00B4179D"/>
    <w:rsid w:val="00B41E75"/>
    <w:rsid w:val="00B41F2D"/>
    <w:rsid w:val="00B420BC"/>
    <w:rsid w:val="00B42515"/>
    <w:rsid w:val="00B426C2"/>
    <w:rsid w:val="00B426E1"/>
    <w:rsid w:val="00B426FB"/>
    <w:rsid w:val="00B42716"/>
    <w:rsid w:val="00B42748"/>
    <w:rsid w:val="00B42803"/>
    <w:rsid w:val="00B42991"/>
    <w:rsid w:val="00B429E5"/>
    <w:rsid w:val="00B429E9"/>
    <w:rsid w:val="00B42B10"/>
    <w:rsid w:val="00B42BB3"/>
    <w:rsid w:val="00B42CC3"/>
    <w:rsid w:val="00B42DF3"/>
    <w:rsid w:val="00B42EFF"/>
    <w:rsid w:val="00B4305F"/>
    <w:rsid w:val="00B43296"/>
    <w:rsid w:val="00B432C9"/>
    <w:rsid w:val="00B43562"/>
    <w:rsid w:val="00B435D4"/>
    <w:rsid w:val="00B4367D"/>
    <w:rsid w:val="00B43977"/>
    <w:rsid w:val="00B43ACA"/>
    <w:rsid w:val="00B43B3C"/>
    <w:rsid w:val="00B43BA6"/>
    <w:rsid w:val="00B43BF8"/>
    <w:rsid w:val="00B43BFC"/>
    <w:rsid w:val="00B43D71"/>
    <w:rsid w:val="00B43DBB"/>
    <w:rsid w:val="00B43EB6"/>
    <w:rsid w:val="00B43F2E"/>
    <w:rsid w:val="00B44028"/>
    <w:rsid w:val="00B44115"/>
    <w:rsid w:val="00B444E9"/>
    <w:rsid w:val="00B4470E"/>
    <w:rsid w:val="00B447E6"/>
    <w:rsid w:val="00B44951"/>
    <w:rsid w:val="00B44A67"/>
    <w:rsid w:val="00B44F5E"/>
    <w:rsid w:val="00B4501D"/>
    <w:rsid w:val="00B4513B"/>
    <w:rsid w:val="00B45357"/>
    <w:rsid w:val="00B45465"/>
    <w:rsid w:val="00B4546A"/>
    <w:rsid w:val="00B456AF"/>
    <w:rsid w:val="00B45A88"/>
    <w:rsid w:val="00B45AD9"/>
    <w:rsid w:val="00B45C24"/>
    <w:rsid w:val="00B45D4B"/>
    <w:rsid w:val="00B45E97"/>
    <w:rsid w:val="00B45FC9"/>
    <w:rsid w:val="00B46057"/>
    <w:rsid w:val="00B460E4"/>
    <w:rsid w:val="00B462BE"/>
    <w:rsid w:val="00B463A1"/>
    <w:rsid w:val="00B463B5"/>
    <w:rsid w:val="00B463C0"/>
    <w:rsid w:val="00B4661E"/>
    <w:rsid w:val="00B46831"/>
    <w:rsid w:val="00B469A1"/>
    <w:rsid w:val="00B46AAC"/>
    <w:rsid w:val="00B46B97"/>
    <w:rsid w:val="00B46CAE"/>
    <w:rsid w:val="00B46CD7"/>
    <w:rsid w:val="00B46D32"/>
    <w:rsid w:val="00B4700F"/>
    <w:rsid w:val="00B47015"/>
    <w:rsid w:val="00B47035"/>
    <w:rsid w:val="00B47413"/>
    <w:rsid w:val="00B475AF"/>
    <w:rsid w:val="00B476DC"/>
    <w:rsid w:val="00B4776E"/>
    <w:rsid w:val="00B477B1"/>
    <w:rsid w:val="00B47A15"/>
    <w:rsid w:val="00B47B13"/>
    <w:rsid w:val="00B47D39"/>
    <w:rsid w:val="00B47DF1"/>
    <w:rsid w:val="00B47E05"/>
    <w:rsid w:val="00B47F76"/>
    <w:rsid w:val="00B47F8C"/>
    <w:rsid w:val="00B47F91"/>
    <w:rsid w:val="00B47FA5"/>
    <w:rsid w:val="00B500E0"/>
    <w:rsid w:val="00B5014C"/>
    <w:rsid w:val="00B50153"/>
    <w:rsid w:val="00B5026B"/>
    <w:rsid w:val="00B502DC"/>
    <w:rsid w:val="00B50348"/>
    <w:rsid w:val="00B504C4"/>
    <w:rsid w:val="00B505BB"/>
    <w:rsid w:val="00B50B52"/>
    <w:rsid w:val="00B50C43"/>
    <w:rsid w:val="00B51076"/>
    <w:rsid w:val="00B51114"/>
    <w:rsid w:val="00B5115E"/>
    <w:rsid w:val="00B51188"/>
    <w:rsid w:val="00B511FA"/>
    <w:rsid w:val="00B51329"/>
    <w:rsid w:val="00B51424"/>
    <w:rsid w:val="00B5157F"/>
    <w:rsid w:val="00B5161C"/>
    <w:rsid w:val="00B517BB"/>
    <w:rsid w:val="00B51829"/>
    <w:rsid w:val="00B51836"/>
    <w:rsid w:val="00B5188B"/>
    <w:rsid w:val="00B51A2F"/>
    <w:rsid w:val="00B51CC6"/>
    <w:rsid w:val="00B51D10"/>
    <w:rsid w:val="00B51F24"/>
    <w:rsid w:val="00B51F7E"/>
    <w:rsid w:val="00B5215A"/>
    <w:rsid w:val="00B5262C"/>
    <w:rsid w:val="00B5283F"/>
    <w:rsid w:val="00B52971"/>
    <w:rsid w:val="00B529C7"/>
    <w:rsid w:val="00B52B6C"/>
    <w:rsid w:val="00B52CDC"/>
    <w:rsid w:val="00B52DD4"/>
    <w:rsid w:val="00B52ED8"/>
    <w:rsid w:val="00B52F0D"/>
    <w:rsid w:val="00B530A7"/>
    <w:rsid w:val="00B5327A"/>
    <w:rsid w:val="00B533B9"/>
    <w:rsid w:val="00B5376A"/>
    <w:rsid w:val="00B53ED6"/>
    <w:rsid w:val="00B53FBE"/>
    <w:rsid w:val="00B5404C"/>
    <w:rsid w:val="00B5442B"/>
    <w:rsid w:val="00B544F4"/>
    <w:rsid w:val="00B544FC"/>
    <w:rsid w:val="00B54577"/>
    <w:rsid w:val="00B5476F"/>
    <w:rsid w:val="00B54865"/>
    <w:rsid w:val="00B5486A"/>
    <w:rsid w:val="00B549FE"/>
    <w:rsid w:val="00B54A33"/>
    <w:rsid w:val="00B54F6B"/>
    <w:rsid w:val="00B55019"/>
    <w:rsid w:val="00B55290"/>
    <w:rsid w:val="00B55298"/>
    <w:rsid w:val="00B55331"/>
    <w:rsid w:val="00B553C8"/>
    <w:rsid w:val="00B55862"/>
    <w:rsid w:val="00B55975"/>
    <w:rsid w:val="00B55F1D"/>
    <w:rsid w:val="00B55FAE"/>
    <w:rsid w:val="00B5610D"/>
    <w:rsid w:val="00B5644F"/>
    <w:rsid w:val="00B5660F"/>
    <w:rsid w:val="00B56815"/>
    <w:rsid w:val="00B56897"/>
    <w:rsid w:val="00B56A56"/>
    <w:rsid w:val="00B56A5D"/>
    <w:rsid w:val="00B56A5E"/>
    <w:rsid w:val="00B56B04"/>
    <w:rsid w:val="00B56C94"/>
    <w:rsid w:val="00B56DBE"/>
    <w:rsid w:val="00B56EA1"/>
    <w:rsid w:val="00B56F23"/>
    <w:rsid w:val="00B56FDF"/>
    <w:rsid w:val="00B571C8"/>
    <w:rsid w:val="00B57495"/>
    <w:rsid w:val="00B5784D"/>
    <w:rsid w:val="00B57B47"/>
    <w:rsid w:val="00B57ED0"/>
    <w:rsid w:val="00B57F32"/>
    <w:rsid w:val="00B60136"/>
    <w:rsid w:val="00B601F7"/>
    <w:rsid w:val="00B60226"/>
    <w:rsid w:val="00B60305"/>
    <w:rsid w:val="00B6053C"/>
    <w:rsid w:val="00B60588"/>
    <w:rsid w:val="00B60770"/>
    <w:rsid w:val="00B60946"/>
    <w:rsid w:val="00B60A35"/>
    <w:rsid w:val="00B60A83"/>
    <w:rsid w:val="00B60B19"/>
    <w:rsid w:val="00B60BC1"/>
    <w:rsid w:val="00B60C97"/>
    <w:rsid w:val="00B60CF0"/>
    <w:rsid w:val="00B60D74"/>
    <w:rsid w:val="00B60E80"/>
    <w:rsid w:val="00B60F27"/>
    <w:rsid w:val="00B60F84"/>
    <w:rsid w:val="00B61169"/>
    <w:rsid w:val="00B61195"/>
    <w:rsid w:val="00B614F7"/>
    <w:rsid w:val="00B61683"/>
    <w:rsid w:val="00B61850"/>
    <w:rsid w:val="00B6195E"/>
    <w:rsid w:val="00B61BA2"/>
    <w:rsid w:val="00B61D93"/>
    <w:rsid w:val="00B61F0A"/>
    <w:rsid w:val="00B61F28"/>
    <w:rsid w:val="00B61FF9"/>
    <w:rsid w:val="00B620DB"/>
    <w:rsid w:val="00B620EF"/>
    <w:rsid w:val="00B6218D"/>
    <w:rsid w:val="00B62283"/>
    <w:rsid w:val="00B62290"/>
    <w:rsid w:val="00B622B7"/>
    <w:rsid w:val="00B6234C"/>
    <w:rsid w:val="00B6269B"/>
    <w:rsid w:val="00B626B2"/>
    <w:rsid w:val="00B62701"/>
    <w:rsid w:val="00B62785"/>
    <w:rsid w:val="00B62B47"/>
    <w:rsid w:val="00B62B94"/>
    <w:rsid w:val="00B62BEA"/>
    <w:rsid w:val="00B62C80"/>
    <w:rsid w:val="00B62CD7"/>
    <w:rsid w:val="00B62FF5"/>
    <w:rsid w:val="00B63106"/>
    <w:rsid w:val="00B6314B"/>
    <w:rsid w:val="00B631FA"/>
    <w:rsid w:val="00B632F7"/>
    <w:rsid w:val="00B633A2"/>
    <w:rsid w:val="00B636F0"/>
    <w:rsid w:val="00B63893"/>
    <w:rsid w:val="00B63935"/>
    <w:rsid w:val="00B6396C"/>
    <w:rsid w:val="00B639A1"/>
    <w:rsid w:val="00B63B57"/>
    <w:rsid w:val="00B63B7F"/>
    <w:rsid w:val="00B63BDC"/>
    <w:rsid w:val="00B63C05"/>
    <w:rsid w:val="00B63EE5"/>
    <w:rsid w:val="00B63EEB"/>
    <w:rsid w:val="00B64038"/>
    <w:rsid w:val="00B64068"/>
    <w:rsid w:val="00B641BC"/>
    <w:rsid w:val="00B641E1"/>
    <w:rsid w:val="00B642B3"/>
    <w:rsid w:val="00B64375"/>
    <w:rsid w:val="00B6466C"/>
    <w:rsid w:val="00B647CB"/>
    <w:rsid w:val="00B64913"/>
    <w:rsid w:val="00B64BAF"/>
    <w:rsid w:val="00B64C3E"/>
    <w:rsid w:val="00B64C6D"/>
    <w:rsid w:val="00B64D36"/>
    <w:rsid w:val="00B65028"/>
    <w:rsid w:val="00B65051"/>
    <w:rsid w:val="00B651FF"/>
    <w:rsid w:val="00B65309"/>
    <w:rsid w:val="00B656EE"/>
    <w:rsid w:val="00B657F1"/>
    <w:rsid w:val="00B65930"/>
    <w:rsid w:val="00B65BF8"/>
    <w:rsid w:val="00B65C3E"/>
    <w:rsid w:val="00B65DAF"/>
    <w:rsid w:val="00B65E16"/>
    <w:rsid w:val="00B65E8A"/>
    <w:rsid w:val="00B65ECB"/>
    <w:rsid w:val="00B6626F"/>
    <w:rsid w:val="00B6637F"/>
    <w:rsid w:val="00B66408"/>
    <w:rsid w:val="00B665AA"/>
    <w:rsid w:val="00B666AE"/>
    <w:rsid w:val="00B66A59"/>
    <w:rsid w:val="00B66ADD"/>
    <w:rsid w:val="00B66BAE"/>
    <w:rsid w:val="00B66C54"/>
    <w:rsid w:val="00B6724A"/>
    <w:rsid w:val="00B673AD"/>
    <w:rsid w:val="00B67484"/>
    <w:rsid w:val="00B674AD"/>
    <w:rsid w:val="00B67642"/>
    <w:rsid w:val="00B676B6"/>
    <w:rsid w:val="00B67E01"/>
    <w:rsid w:val="00B700AD"/>
    <w:rsid w:val="00B702C5"/>
    <w:rsid w:val="00B7031F"/>
    <w:rsid w:val="00B7036D"/>
    <w:rsid w:val="00B704C1"/>
    <w:rsid w:val="00B70635"/>
    <w:rsid w:val="00B70728"/>
    <w:rsid w:val="00B70789"/>
    <w:rsid w:val="00B70827"/>
    <w:rsid w:val="00B70958"/>
    <w:rsid w:val="00B709CC"/>
    <w:rsid w:val="00B709D7"/>
    <w:rsid w:val="00B709F9"/>
    <w:rsid w:val="00B70D02"/>
    <w:rsid w:val="00B70E3A"/>
    <w:rsid w:val="00B70E58"/>
    <w:rsid w:val="00B7105C"/>
    <w:rsid w:val="00B7121A"/>
    <w:rsid w:val="00B712E5"/>
    <w:rsid w:val="00B714A0"/>
    <w:rsid w:val="00B7198B"/>
    <w:rsid w:val="00B71AB8"/>
    <w:rsid w:val="00B71BD3"/>
    <w:rsid w:val="00B71CA8"/>
    <w:rsid w:val="00B71D80"/>
    <w:rsid w:val="00B72193"/>
    <w:rsid w:val="00B7221E"/>
    <w:rsid w:val="00B72340"/>
    <w:rsid w:val="00B7255E"/>
    <w:rsid w:val="00B72836"/>
    <w:rsid w:val="00B72867"/>
    <w:rsid w:val="00B729FA"/>
    <w:rsid w:val="00B72A2C"/>
    <w:rsid w:val="00B72A52"/>
    <w:rsid w:val="00B72A6F"/>
    <w:rsid w:val="00B72A8F"/>
    <w:rsid w:val="00B72E52"/>
    <w:rsid w:val="00B72FB3"/>
    <w:rsid w:val="00B730B7"/>
    <w:rsid w:val="00B7314E"/>
    <w:rsid w:val="00B73220"/>
    <w:rsid w:val="00B735D8"/>
    <w:rsid w:val="00B73A81"/>
    <w:rsid w:val="00B73AC3"/>
    <w:rsid w:val="00B73CE0"/>
    <w:rsid w:val="00B73E1A"/>
    <w:rsid w:val="00B73FD5"/>
    <w:rsid w:val="00B741E4"/>
    <w:rsid w:val="00B742A7"/>
    <w:rsid w:val="00B743E3"/>
    <w:rsid w:val="00B74563"/>
    <w:rsid w:val="00B74581"/>
    <w:rsid w:val="00B745C6"/>
    <w:rsid w:val="00B746DF"/>
    <w:rsid w:val="00B749F6"/>
    <w:rsid w:val="00B74AEE"/>
    <w:rsid w:val="00B74C26"/>
    <w:rsid w:val="00B74D70"/>
    <w:rsid w:val="00B74F85"/>
    <w:rsid w:val="00B75154"/>
    <w:rsid w:val="00B75352"/>
    <w:rsid w:val="00B75556"/>
    <w:rsid w:val="00B755D7"/>
    <w:rsid w:val="00B75812"/>
    <w:rsid w:val="00B75BF0"/>
    <w:rsid w:val="00B75D4F"/>
    <w:rsid w:val="00B75D83"/>
    <w:rsid w:val="00B7616D"/>
    <w:rsid w:val="00B76251"/>
    <w:rsid w:val="00B76403"/>
    <w:rsid w:val="00B76447"/>
    <w:rsid w:val="00B764FB"/>
    <w:rsid w:val="00B765BE"/>
    <w:rsid w:val="00B767C2"/>
    <w:rsid w:val="00B76889"/>
    <w:rsid w:val="00B76C71"/>
    <w:rsid w:val="00B76E47"/>
    <w:rsid w:val="00B76E49"/>
    <w:rsid w:val="00B76EC1"/>
    <w:rsid w:val="00B76F4D"/>
    <w:rsid w:val="00B77023"/>
    <w:rsid w:val="00B770C5"/>
    <w:rsid w:val="00B771E6"/>
    <w:rsid w:val="00B7722C"/>
    <w:rsid w:val="00B775E6"/>
    <w:rsid w:val="00B77AB6"/>
    <w:rsid w:val="00B77ABD"/>
    <w:rsid w:val="00B77BD2"/>
    <w:rsid w:val="00B77CCE"/>
    <w:rsid w:val="00B77E49"/>
    <w:rsid w:val="00B77FB5"/>
    <w:rsid w:val="00B8019E"/>
    <w:rsid w:val="00B80305"/>
    <w:rsid w:val="00B80324"/>
    <w:rsid w:val="00B8032B"/>
    <w:rsid w:val="00B80335"/>
    <w:rsid w:val="00B80354"/>
    <w:rsid w:val="00B8036F"/>
    <w:rsid w:val="00B803A4"/>
    <w:rsid w:val="00B8094D"/>
    <w:rsid w:val="00B809EF"/>
    <w:rsid w:val="00B809FB"/>
    <w:rsid w:val="00B80C19"/>
    <w:rsid w:val="00B80EA0"/>
    <w:rsid w:val="00B80EE1"/>
    <w:rsid w:val="00B81068"/>
    <w:rsid w:val="00B8129D"/>
    <w:rsid w:val="00B81365"/>
    <w:rsid w:val="00B813D7"/>
    <w:rsid w:val="00B8159A"/>
    <w:rsid w:val="00B81824"/>
    <w:rsid w:val="00B81850"/>
    <w:rsid w:val="00B8198E"/>
    <w:rsid w:val="00B81A98"/>
    <w:rsid w:val="00B81A9A"/>
    <w:rsid w:val="00B81B54"/>
    <w:rsid w:val="00B81BCB"/>
    <w:rsid w:val="00B820C7"/>
    <w:rsid w:val="00B82118"/>
    <w:rsid w:val="00B821AD"/>
    <w:rsid w:val="00B82282"/>
    <w:rsid w:val="00B822C9"/>
    <w:rsid w:val="00B823A8"/>
    <w:rsid w:val="00B82486"/>
    <w:rsid w:val="00B82604"/>
    <w:rsid w:val="00B826EE"/>
    <w:rsid w:val="00B82926"/>
    <w:rsid w:val="00B82C66"/>
    <w:rsid w:val="00B82D12"/>
    <w:rsid w:val="00B82E54"/>
    <w:rsid w:val="00B8310C"/>
    <w:rsid w:val="00B833AD"/>
    <w:rsid w:val="00B83447"/>
    <w:rsid w:val="00B83866"/>
    <w:rsid w:val="00B838DB"/>
    <w:rsid w:val="00B838EF"/>
    <w:rsid w:val="00B83A84"/>
    <w:rsid w:val="00B83C48"/>
    <w:rsid w:val="00B83C80"/>
    <w:rsid w:val="00B83F87"/>
    <w:rsid w:val="00B83FA3"/>
    <w:rsid w:val="00B84010"/>
    <w:rsid w:val="00B84234"/>
    <w:rsid w:val="00B84440"/>
    <w:rsid w:val="00B84558"/>
    <w:rsid w:val="00B84712"/>
    <w:rsid w:val="00B84780"/>
    <w:rsid w:val="00B84E32"/>
    <w:rsid w:val="00B84F61"/>
    <w:rsid w:val="00B8512E"/>
    <w:rsid w:val="00B852FB"/>
    <w:rsid w:val="00B855AE"/>
    <w:rsid w:val="00B856EE"/>
    <w:rsid w:val="00B85924"/>
    <w:rsid w:val="00B85BA1"/>
    <w:rsid w:val="00B85D67"/>
    <w:rsid w:val="00B85F5D"/>
    <w:rsid w:val="00B8616A"/>
    <w:rsid w:val="00B864AB"/>
    <w:rsid w:val="00B864F3"/>
    <w:rsid w:val="00B8662B"/>
    <w:rsid w:val="00B86745"/>
    <w:rsid w:val="00B867EB"/>
    <w:rsid w:val="00B869E4"/>
    <w:rsid w:val="00B86B45"/>
    <w:rsid w:val="00B87206"/>
    <w:rsid w:val="00B87446"/>
    <w:rsid w:val="00B875A7"/>
    <w:rsid w:val="00B877A4"/>
    <w:rsid w:val="00B877F5"/>
    <w:rsid w:val="00B878F6"/>
    <w:rsid w:val="00B87ADD"/>
    <w:rsid w:val="00B9045C"/>
    <w:rsid w:val="00B90549"/>
    <w:rsid w:val="00B90649"/>
    <w:rsid w:val="00B906DA"/>
    <w:rsid w:val="00B907EF"/>
    <w:rsid w:val="00B909DD"/>
    <w:rsid w:val="00B90EE0"/>
    <w:rsid w:val="00B90FD0"/>
    <w:rsid w:val="00B90FED"/>
    <w:rsid w:val="00B9127D"/>
    <w:rsid w:val="00B917E5"/>
    <w:rsid w:val="00B9192C"/>
    <w:rsid w:val="00B91AE6"/>
    <w:rsid w:val="00B91B8D"/>
    <w:rsid w:val="00B91BD6"/>
    <w:rsid w:val="00B91C02"/>
    <w:rsid w:val="00B91FD7"/>
    <w:rsid w:val="00B9217A"/>
    <w:rsid w:val="00B92279"/>
    <w:rsid w:val="00B922EF"/>
    <w:rsid w:val="00B923C4"/>
    <w:rsid w:val="00B9251C"/>
    <w:rsid w:val="00B92543"/>
    <w:rsid w:val="00B92558"/>
    <w:rsid w:val="00B928C7"/>
    <w:rsid w:val="00B928D3"/>
    <w:rsid w:val="00B92EEE"/>
    <w:rsid w:val="00B931D8"/>
    <w:rsid w:val="00B9375F"/>
    <w:rsid w:val="00B938BD"/>
    <w:rsid w:val="00B93DD1"/>
    <w:rsid w:val="00B93E7F"/>
    <w:rsid w:val="00B9424D"/>
    <w:rsid w:val="00B9427B"/>
    <w:rsid w:val="00B9460F"/>
    <w:rsid w:val="00B94757"/>
    <w:rsid w:val="00B948F8"/>
    <w:rsid w:val="00B94D86"/>
    <w:rsid w:val="00B94F9A"/>
    <w:rsid w:val="00B95041"/>
    <w:rsid w:val="00B95197"/>
    <w:rsid w:val="00B951CF"/>
    <w:rsid w:val="00B9521D"/>
    <w:rsid w:val="00B95258"/>
    <w:rsid w:val="00B953A9"/>
    <w:rsid w:val="00B9541E"/>
    <w:rsid w:val="00B95467"/>
    <w:rsid w:val="00B954BB"/>
    <w:rsid w:val="00B95996"/>
    <w:rsid w:val="00B95E38"/>
    <w:rsid w:val="00B95E92"/>
    <w:rsid w:val="00B9604E"/>
    <w:rsid w:val="00B9643A"/>
    <w:rsid w:val="00B96D45"/>
    <w:rsid w:val="00B96DFF"/>
    <w:rsid w:val="00B96E29"/>
    <w:rsid w:val="00B9720A"/>
    <w:rsid w:val="00B97364"/>
    <w:rsid w:val="00B977A0"/>
    <w:rsid w:val="00B97BCF"/>
    <w:rsid w:val="00B97C37"/>
    <w:rsid w:val="00B97C76"/>
    <w:rsid w:val="00B97D35"/>
    <w:rsid w:val="00B97E69"/>
    <w:rsid w:val="00B97FD0"/>
    <w:rsid w:val="00B97FD3"/>
    <w:rsid w:val="00BA0148"/>
    <w:rsid w:val="00BA05F8"/>
    <w:rsid w:val="00BA06E3"/>
    <w:rsid w:val="00BA089D"/>
    <w:rsid w:val="00BA0B62"/>
    <w:rsid w:val="00BA112F"/>
    <w:rsid w:val="00BA121F"/>
    <w:rsid w:val="00BA135B"/>
    <w:rsid w:val="00BA1403"/>
    <w:rsid w:val="00BA144A"/>
    <w:rsid w:val="00BA14A1"/>
    <w:rsid w:val="00BA14F5"/>
    <w:rsid w:val="00BA1519"/>
    <w:rsid w:val="00BA167A"/>
    <w:rsid w:val="00BA19B8"/>
    <w:rsid w:val="00BA1ADD"/>
    <w:rsid w:val="00BA1B7B"/>
    <w:rsid w:val="00BA1C30"/>
    <w:rsid w:val="00BA1D41"/>
    <w:rsid w:val="00BA1EF1"/>
    <w:rsid w:val="00BA1F30"/>
    <w:rsid w:val="00BA1F93"/>
    <w:rsid w:val="00BA20C3"/>
    <w:rsid w:val="00BA220F"/>
    <w:rsid w:val="00BA2254"/>
    <w:rsid w:val="00BA2872"/>
    <w:rsid w:val="00BA2890"/>
    <w:rsid w:val="00BA2914"/>
    <w:rsid w:val="00BA294C"/>
    <w:rsid w:val="00BA2A32"/>
    <w:rsid w:val="00BA2B9C"/>
    <w:rsid w:val="00BA2C87"/>
    <w:rsid w:val="00BA2CFD"/>
    <w:rsid w:val="00BA2E17"/>
    <w:rsid w:val="00BA2EBF"/>
    <w:rsid w:val="00BA320F"/>
    <w:rsid w:val="00BA3826"/>
    <w:rsid w:val="00BA3AB3"/>
    <w:rsid w:val="00BA3CAC"/>
    <w:rsid w:val="00BA3D52"/>
    <w:rsid w:val="00BA3D93"/>
    <w:rsid w:val="00BA3DC8"/>
    <w:rsid w:val="00BA3E11"/>
    <w:rsid w:val="00BA3F14"/>
    <w:rsid w:val="00BA4049"/>
    <w:rsid w:val="00BA407F"/>
    <w:rsid w:val="00BA40F6"/>
    <w:rsid w:val="00BA424E"/>
    <w:rsid w:val="00BA4291"/>
    <w:rsid w:val="00BA489A"/>
    <w:rsid w:val="00BA48C2"/>
    <w:rsid w:val="00BA4C66"/>
    <w:rsid w:val="00BA4DE6"/>
    <w:rsid w:val="00BA4E3E"/>
    <w:rsid w:val="00BA501D"/>
    <w:rsid w:val="00BA526D"/>
    <w:rsid w:val="00BA5355"/>
    <w:rsid w:val="00BA53A4"/>
    <w:rsid w:val="00BA56B9"/>
    <w:rsid w:val="00BA5805"/>
    <w:rsid w:val="00BA5D00"/>
    <w:rsid w:val="00BA5EF5"/>
    <w:rsid w:val="00BA6037"/>
    <w:rsid w:val="00BA6330"/>
    <w:rsid w:val="00BA64C2"/>
    <w:rsid w:val="00BA676F"/>
    <w:rsid w:val="00BA68E6"/>
    <w:rsid w:val="00BA6B06"/>
    <w:rsid w:val="00BA6B6A"/>
    <w:rsid w:val="00BA6BFE"/>
    <w:rsid w:val="00BA6CE4"/>
    <w:rsid w:val="00BA6D12"/>
    <w:rsid w:val="00BA6F1B"/>
    <w:rsid w:val="00BA6FC8"/>
    <w:rsid w:val="00BA7126"/>
    <w:rsid w:val="00BA723D"/>
    <w:rsid w:val="00BA7668"/>
    <w:rsid w:val="00BA7A10"/>
    <w:rsid w:val="00BA7A3F"/>
    <w:rsid w:val="00BA7C16"/>
    <w:rsid w:val="00BA7C34"/>
    <w:rsid w:val="00BA7C3F"/>
    <w:rsid w:val="00BA7C5F"/>
    <w:rsid w:val="00BA7DBF"/>
    <w:rsid w:val="00BA7E6F"/>
    <w:rsid w:val="00BA7E99"/>
    <w:rsid w:val="00BA7F95"/>
    <w:rsid w:val="00BA7F99"/>
    <w:rsid w:val="00BB0046"/>
    <w:rsid w:val="00BB00CA"/>
    <w:rsid w:val="00BB0270"/>
    <w:rsid w:val="00BB0356"/>
    <w:rsid w:val="00BB04A5"/>
    <w:rsid w:val="00BB066E"/>
    <w:rsid w:val="00BB0798"/>
    <w:rsid w:val="00BB08C3"/>
    <w:rsid w:val="00BB09CD"/>
    <w:rsid w:val="00BB0B4A"/>
    <w:rsid w:val="00BB0B6E"/>
    <w:rsid w:val="00BB0E5B"/>
    <w:rsid w:val="00BB0F17"/>
    <w:rsid w:val="00BB1078"/>
    <w:rsid w:val="00BB1176"/>
    <w:rsid w:val="00BB11D7"/>
    <w:rsid w:val="00BB1380"/>
    <w:rsid w:val="00BB158C"/>
    <w:rsid w:val="00BB1767"/>
    <w:rsid w:val="00BB19C0"/>
    <w:rsid w:val="00BB1ADE"/>
    <w:rsid w:val="00BB1AEC"/>
    <w:rsid w:val="00BB1BDE"/>
    <w:rsid w:val="00BB1F5A"/>
    <w:rsid w:val="00BB2435"/>
    <w:rsid w:val="00BB2469"/>
    <w:rsid w:val="00BB2578"/>
    <w:rsid w:val="00BB273E"/>
    <w:rsid w:val="00BB2D11"/>
    <w:rsid w:val="00BB2D64"/>
    <w:rsid w:val="00BB3016"/>
    <w:rsid w:val="00BB3194"/>
    <w:rsid w:val="00BB3304"/>
    <w:rsid w:val="00BB3393"/>
    <w:rsid w:val="00BB341D"/>
    <w:rsid w:val="00BB355F"/>
    <w:rsid w:val="00BB3602"/>
    <w:rsid w:val="00BB362F"/>
    <w:rsid w:val="00BB37DC"/>
    <w:rsid w:val="00BB3881"/>
    <w:rsid w:val="00BB393B"/>
    <w:rsid w:val="00BB39AD"/>
    <w:rsid w:val="00BB3A33"/>
    <w:rsid w:val="00BB3D6D"/>
    <w:rsid w:val="00BB3D84"/>
    <w:rsid w:val="00BB3E1B"/>
    <w:rsid w:val="00BB4337"/>
    <w:rsid w:val="00BB45EC"/>
    <w:rsid w:val="00BB46D2"/>
    <w:rsid w:val="00BB4755"/>
    <w:rsid w:val="00BB48D5"/>
    <w:rsid w:val="00BB4904"/>
    <w:rsid w:val="00BB4A87"/>
    <w:rsid w:val="00BB4BC8"/>
    <w:rsid w:val="00BB4CB6"/>
    <w:rsid w:val="00BB4CBD"/>
    <w:rsid w:val="00BB4D30"/>
    <w:rsid w:val="00BB4EB1"/>
    <w:rsid w:val="00BB4EDC"/>
    <w:rsid w:val="00BB50F0"/>
    <w:rsid w:val="00BB50FF"/>
    <w:rsid w:val="00BB5361"/>
    <w:rsid w:val="00BB5627"/>
    <w:rsid w:val="00BB570E"/>
    <w:rsid w:val="00BB571C"/>
    <w:rsid w:val="00BB589A"/>
    <w:rsid w:val="00BB592D"/>
    <w:rsid w:val="00BB5A55"/>
    <w:rsid w:val="00BB5BBB"/>
    <w:rsid w:val="00BB5CA1"/>
    <w:rsid w:val="00BB5CD8"/>
    <w:rsid w:val="00BB5DE8"/>
    <w:rsid w:val="00BB5EB9"/>
    <w:rsid w:val="00BB6278"/>
    <w:rsid w:val="00BB68C7"/>
    <w:rsid w:val="00BB6B70"/>
    <w:rsid w:val="00BB6C32"/>
    <w:rsid w:val="00BB6D60"/>
    <w:rsid w:val="00BB6E57"/>
    <w:rsid w:val="00BB6E79"/>
    <w:rsid w:val="00BB6FB6"/>
    <w:rsid w:val="00BB705E"/>
    <w:rsid w:val="00BB706A"/>
    <w:rsid w:val="00BB7281"/>
    <w:rsid w:val="00BB7397"/>
    <w:rsid w:val="00BB754E"/>
    <w:rsid w:val="00BB7699"/>
    <w:rsid w:val="00BB776B"/>
    <w:rsid w:val="00BB785F"/>
    <w:rsid w:val="00BB786A"/>
    <w:rsid w:val="00BB79CA"/>
    <w:rsid w:val="00BB7AF0"/>
    <w:rsid w:val="00BB7CC1"/>
    <w:rsid w:val="00BB7D5D"/>
    <w:rsid w:val="00BC01B3"/>
    <w:rsid w:val="00BC0451"/>
    <w:rsid w:val="00BC057E"/>
    <w:rsid w:val="00BC05B5"/>
    <w:rsid w:val="00BC072A"/>
    <w:rsid w:val="00BC0796"/>
    <w:rsid w:val="00BC0B94"/>
    <w:rsid w:val="00BC122E"/>
    <w:rsid w:val="00BC1249"/>
    <w:rsid w:val="00BC13F8"/>
    <w:rsid w:val="00BC1404"/>
    <w:rsid w:val="00BC141D"/>
    <w:rsid w:val="00BC149B"/>
    <w:rsid w:val="00BC1607"/>
    <w:rsid w:val="00BC165C"/>
    <w:rsid w:val="00BC179B"/>
    <w:rsid w:val="00BC17DA"/>
    <w:rsid w:val="00BC1802"/>
    <w:rsid w:val="00BC1913"/>
    <w:rsid w:val="00BC1A28"/>
    <w:rsid w:val="00BC1DD4"/>
    <w:rsid w:val="00BC1E8C"/>
    <w:rsid w:val="00BC1F3A"/>
    <w:rsid w:val="00BC1F9F"/>
    <w:rsid w:val="00BC20FF"/>
    <w:rsid w:val="00BC212D"/>
    <w:rsid w:val="00BC245E"/>
    <w:rsid w:val="00BC246E"/>
    <w:rsid w:val="00BC24CE"/>
    <w:rsid w:val="00BC27C4"/>
    <w:rsid w:val="00BC2A9B"/>
    <w:rsid w:val="00BC2D05"/>
    <w:rsid w:val="00BC2DDE"/>
    <w:rsid w:val="00BC3019"/>
    <w:rsid w:val="00BC3049"/>
    <w:rsid w:val="00BC323B"/>
    <w:rsid w:val="00BC3268"/>
    <w:rsid w:val="00BC327C"/>
    <w:rsid w:val="00BC330E"/>
    <w:rsid w:val="00BC3317"/>
    <w:rsid w:val="00BC342A"/>
    <w:rsid w:val="00BC373A"/>
    <w:rsid w:val="00BC3753"/>
    <w:rsid w:val="00BC3893"/>
    <w:rsid w:val="00BC38C5"/>
    <w:rsid w:val="00BC395C"/>
    <w:rsid w:val="00BC3A94"/>
    <w:rsid w:val="00BC3EC7"/>
    <w:rsid w:val="00BC3F74"/>
    <w:rsid w:val="00BC40BB"/>
    <w:rsid w:val="00BC40F7"/>
    <w:rsid w:val="00BC41C7"/>
    <w:rsid w:val="00BC4218"/>
    <w:rsid w:val="00BC42EB"/>
    <w:rsid w:val="00BC4315"/>
    <w:rsid w:val="00BC44E5"/>
    <w:rsid w:val="00BC460F"/>
    <w:rsid w:val="00BC4DF3"/>
    <w:rsid w:val="00BC4E4C"/>
    <w:rsid w:val="00BC4FD4"/>
    <w:rsid w:val="00BC5076"/>
    <w:rsid w:val="00BC51C8"/>
    <w:rsid w:val="00BC51D9"/>
    <w:rsid w:val="00BC51F1"/>
    <w:rsid w:val="00BC5281"/>
    <w:rsid w:val="00BC52AD"/>
    <w:rsid w:val="00BC575C"/>
    <w:rsid w:val="00BC57A5"/>
    <w:rsid w:val="00BC584F"/>
    <w:rsid w:val="00BC58EC"/>
    <w:rsid w:val="00BC5963"/>
    <w:rsid w:val="00BC59E4"/>
    <w:rsid w:val="00BC5BFE"/>
    <w:rsid w:val="00BC63F1"/>
    <w:rsid w:val="00BC63F7"/>
    <w:rsid w:val="00BC651A"/>
    <w:rsid w:val="00BC664A"/>
    <w:rsid w:val="00BC6845"/>
    <w:rsid w:val="00BC6AE9"/>
    <w:rsid w:val="00BC6D1B"/>
    <w:rsid w:val="00BC7135"/>
    <w:rsid w:val="00BC71F4"/>
    <w:rsid w:val="00BC7518"/>
    <w:rsid w:val="00BC793E"/>
    <w:rsid w:val="00BC7985"/>
    <w:rsid w:val="00BC7E8C"/>
    <w:rsid w:val="00BC7EED"/>
    <w:rsid w:val="00BD02DE"/>
    <w:rsid w:val="00BD036A"/>
    <w:rsid w:val="00BD0707"/>
    <w:rsid w:val="00BD093C"/>
    <w:rsid w:val="00BD09B9"/>
    <w:rsid w:val="00BD0B73"/>
    <w:rsid w:val="00BD0BF4"/>
    <w:rsid w:val="00BD0C10"/>
    <w:rsid w:val="00BD0CAE"/>
    <w:rsid w:val="00BD0E93"/>
    <w:rsid w:val="00BD0EA3"/>
    <w:rsid w:val="00BD110D"/>
    <w:rsid w:val="00BD11E9"/>
    <w:rsid w:val="00BD12D2"/>
    <w:rsid w:val="00BD137C"/>
    <w:rsid w:val="00BD1677"/>
    <w:rsid w:val="00BD17F0"/>
    <w:rsid w:val="00BD1ABB"/>
    <w:rsid w:val="00BD1B2E"/>
    <w:rsid w:val="00BD1D9C"/>
    <w:rsid w:val="00BD1FB1"/>
    <w:rsid w:val="00BD20DA"/>
    <w:rsid w:val="00BD2219"/>
    <w:rsid w:val="00BD221A"/>
    <w:rsid w:val="00BD2398"/>
    <w:rsid w:val="00BD23DC"/>
    <w:rsid w:val="00BD2482"/>
    <w:rsid w:val="00BD27EA"/>
    <w:rsid w:val="00BD282A"/>
    <w:rsid w:val="00BD2854"/>
    <w:rsid w:val="00BD2861"/>
    <w:rsid w:val="00BD2899"/>
    <w:rsid w:val="00BD28A8"/>
    <w:rsid w:val="00BD297B"/>
    <w:rsid w:val="00BD2A1C"/>
    <w:rsid w:val="00BD2AEF"/>
    <w:rsid w:val="00BD2C6B"/>
    <w:rsid w:val="00BD3169"/>
    <w:rsid w:val="00BD31E0"/>
    <w:rsid w:val="00BD345B"/>
    <w:rsid w:val="00BD35DF"/>
    <w:rsid w:val="00BD3A07"/>
    <w:rsid w:val="00BD3C0F"/>
    <w:rsid w:val="00BD3E07"/>
    <w:rsid w:val="00BD40CE"/>
    <w:rsid w:val="00BD4275"/>
    <w:rsid w:val="00BD42B1"/>
    <w:rsid w:val="00BD43A1"/>
    <w:rsid w:val="00BD4528"/>
    <w:rsid w:val="00BD453E"/>
    <w:rsid w:val="00BD4541"/>
    <w:rsid w:val="00BD462A"/>
    <w:rsid w:val="00BD4944"/>
    <w:rsid w:val="00BD4C25"/>
    <w:rsid w:val="00BD4D90"/>
    <w:rsid w:val="00BD5059"/>
    <w:rsid w:val="00BD506F"/>
    <w:rsid w:val="00BD50C7"/>
    <w:rsid w:val="00BD52BB"/>
    <w:rsid w:val="00BD54E3"/>
    <w:rsid w:val="00BD5736"/>
    <w:rsid w:val="00BD589B"/>
    <w:rsid w:val="00BD5AC1"/>
    <w:rsid w:val="00BD5B25"/>
    <w:rsid w:val="00BD5BC3"/>
    <w:rsid w:val="00BD5C2A"/>
    <w:rsid w:val="00BD5DFD"/>
    <w:rsid w:val="00BD5F6A"/>
    <w:rsid w:val="00BD5FE2"/>
    <w:rsid w:val="00BD6098"/>
    <w:rsid w:val="00BD61B8"/>
    <w:rsid w:val="00BD61DC"/>
    <w:rsid w:val="00BD63A0"/>
    <w:rsid w:val="00BD63B5"/>
    <w:rsid w:val="00BD640E"/>
    <w:rsid w:val="00BD6668"/>
    <w:rsid w:val="00BD6747"/>
    <w:rsid w:val="00BD6981"/>
    <w:rsid w:val="00BD6B86"/>
    <w:rsid w:val="00BD6C09"/>
    <w:rsid w:val="00BD6CC2"/>
    <w:rsid w:val="00BD6F1B"/>
    <w:rsid w:val="00BD70B5"/>
    <w:rsid w:val="00BD7264"/>
    <w:rsid w:val="00BD74BD"/>
    <w:rsid w:val="00BD7746"/>
    <w:rsid w:val="00BD7748"/>
    <w:rsid w:val="00BD7889"/>
    <w:rsid w:val="00BD796A"/>
    <w:rsid w:val="00BD7E5C"/>
    <w:rsid w:val="00BD7F16"/>
    <w:rsid w:val="00BE009C"/>
    <w:rsid w:val="00BE01F9"/>
    <w:rsid w:val="00BE03E6"/>
    <w:rsid w:val="00BE0666"/>
    <w:rsid w:val="00BE078D"/>
    <w:rsid w:val="00BE0AB6"/>
    <w:rsid w:val="00BE0D2E"/>
    <w:rsid w:val="00BE0F95"/>
    <w:rsid w:val="00BE0F9A"/>
    <w:rsid w:val="00BE0F9F"/>
    <w:rsid w:val="00BE11EB"/>
    <w:rsid w:val="00BE12B1"/>
    <w:rsid w:val="00BE1333"/>
    <w:rsid w:val="00BE17C7"/>
    <w:rsid w:val="00BE1C91"/>
    <w:rsid w:val="00BE1CF6"/>
    <w:rsid w:val="00BE1E04"/>
    <w:rsid w:val="00BE1F7F"/>
    <w:rsid w:val="00BE20ED"/>
    <w:rsid w:val="00BE217F"/>
    <w:rsid w:val="00BE220A"/>
    <w:rsid w:val="00BE23D1"/>
    <w:rsid w:val="00BE2655"/>
    <w:rsid w:val="00BE26AC"/>
    <w:rsid w:val="00BE26BA"/>
    <w:rsid w:val="00BE2870"/>
    <w:rsid w:val="00BE2C3C"/>
    <w:rsid w:val="00BE2D14"/>
    <w:rsid w:val="00BE2DD3"/>
    <w:rsid w:val="00BE2E09"/>
    <w:rsid w:val="00BE2F12"/>
    <w:rsid w:val="00BE30F5"/>
    <w:rsid w:val="00BE3185"/>
    <w:rsid w:val="00BE33A3"/>
    <w:rsid w:val="00BE346B"/>
    <w:rsid w:val="00BE371D"/>
    <w:rsid w:val="00BE3741"/>
    <w:rsid w:val="00BE38EE"/>
    <w:rsid w:val="00BE3A39"/>
    <w:rsid w:val="00BE3A5F"/>
    <w:rsid w:val="00BE3C1A"/>
    <w:rsid w:val="00BE3E9D"/>
    <w:rsid w:val="00BE3F36"/>
    <w:rsid w:val="00BE4338"/>
    <w:rsid w:val="00BE434C"/>
    <w:rsid w:val="00BE4518"/>
    <w:rsid w:val="00BE45A2"/>
    <w:rsid w:val="00BE4796"/>
    <w:rsid w:val="00BE4819"/>
    <w:rsid w:val="00BE483D"/>
    <w:rsid w:val="00BE4864"/>
    <w:rsid w:val="00BE49BF"/>
    <w:rsid w:val="00BE4AE0"/>
    <w:rsid w:val="00BE4B45"/>
    <w:rsid w:val="00BE4B6E"/>
    <w:rsid w:val="00BE4B72"/>
    <w:rsid w:val="00BE4C07"/>
    <w:rsid w:val="00BE4DEF"/>
    <w:rsid w:val="00BE4DF3"/>
    <w:rsid w:val="00BE526C"/>
    <w:rsid w:val="00BE5312"/>
    <w:rsid w:val="00BE53E3"/>
    <w:rsid w:val="00BE5567"/>
    <w:rsid w:val="00BE5A21"/>
    <w:rsid w:val="00BE5AF8"/>
    <w:rsid w:val="00BE5B39"/>
    <w:rsid w:val="00BE5C14"/>
    <w:rsid w:val="00BE5DBC"/>
    <w:rsid w:val="00BE5F92"/>
    <w:rsid w:val="00BE6304"/>
    <w:rsid w:val="00BE6370"/>
    <w:rsid w:val="00BE639A"/>
    <w:rsid w:val="00BE6521"/>
    <w:rsid w:val="00BE67CB"/>
    <w:rsid w:val="00BE6827"/>
    <w:rsid w:val="00BE684C"/>
    <w:rsid w:val="00BE685D"/>
    <w:rsid w:val="00BE68B2"/>
    <w:rsid w:val="00BE72B0"/>
    <w:rsid w:val="00BE72E5"/>
    <w:rsid w:val="00BE7439"/>
    <w:rsid w:val="00BE7634"/>
    <w:rsid w:val="00BE7C11"/>
    <w:rsid w:val="00BE7C2D"/>
    <w:rsid w:val="00BE7CE4"/>
    <w:rsid w:val="00BE7D32"/>
    <w:rsid w:val="00BE7DD9"/>
    <w:rsid w:val="00BE7EBC"/>
    <w:rsid w:val="00BE7F32"/>
    <w:rsid w:val="00BF006B"/>
    <w:rsid w:val="00BF0112"/>
    <w:rsid w:val="00BF029B"/>
    <w:rsid w:val="00BF0881"/>
    <w:rsid w:val="00BF0A2A"/>
    <w:rsid w:val="00BF0B61"/>
    <w:rsid w:val="00BF0BEC"/>
    <w:rsid w:val="00BF0C6A"/>
    <w:rsid w:val="00BF0D41"/>
    <w:rsid w:val="00BF0DBD"/>
    <w:rsid w:val="00BF0EE4"/>
    <w:rsid w:val="00BF1785"/>
    <w:rsid w:val="00BF178E"/>
    <w:rsid w:val="00BF190B"/>
    <w:rsid w:val="00BF1BB7"/>
    <w:rsid w:val="00BF1C84"/>
    <w:rsid w:val="00BF1F9C"/>
    <w:rsid w:val="00BF2108"/>
    <w:rsid w:val="00BF24A9"/>
    <w:rsid w:val="00BF2901"/>
    <w:rsid w:val="00BF294F"/>
    <w:rsid w:val="00BF2A27"/>
    <w:rsid w:val="00BF2C64"/>
    <w:rsid w:val="00BF3056"/>
    <w:rsid w:val="00BF308D"/>
    <w:rsid w:val="00BF3096"/>
    <w:rsid w:val="00BF30E4"/>
    <w:rsid w:val="00BF30F7"/>
    <w:rsid w:val="00BF3136"/>
    <w:rsid w:val="00BF3227"/>
    <w:rsid w:val="00BF3326"/>
    <w:rsid w:val="00BF3334"/>
    <w:rsid w:val="00BF333A"/>
    <w:rsid w:val="00BF35BD"/>
    <w:rsid w:val="00BF370A"/>
    <w:rsid w:val="00BF3871"/>
    <w:rsid w:val="00BF3923"/>
    <w:rsid w:val="00BF3C7D"/>
    <w:rsid w:val="00BF3CCB"/>
    <w:rsid w:val="00BF3E11"/>
    <w:rsid w:val="00BF3E29"/>
    <w:rsid w:val="00BF3FA6"/>
    <w:rsid w:val="00BF45A5"/>
    <w:rsid w:val="00BF477B"/>
    <w:rsid w:val="00BF5203"/>
    <w:rsid w:val="00BF536E"/>
    <w:rsid w:val="00BF537C"/>
    <w:rsid w:val="00BF53CD"/>
    <w:rsid w:val="00BF56A6"/>
    <w:rsid w:val="00BF56D1"/>
    <w:rsid w:val="00BF572D"/>
    <w:rsid w:val="00BF57B0"/>
    <w:rsid w:val="00BF57BA"/>
    <w:rsid w:val="00BF5B7A"/>
    <w:rsid w:val="00BF5C1A"/>
    <w:rsid w:val="00BF5D5C"/>
    <w:rsid w:val="00BF5DE6"/>
    <w:rsid w:val="00BF5E08"/>
    <w:rsid w:val="00BF5EBB"/>
    <w:rsid w:val="00BF5EF6"/>
    <w:rsid w:val="00BF60EC"/>
    <w:rsid w:val="00BF6307"/>
    <w:rsid w:val="00BF69D7"/>
    <w:rsid w:val="00BF6DEE"/>
    <w:rsid w:val="00BF701D"/>
    <w:rsid w:val="00BF70DA"/>
    <w:rsid w:val="00BF71C8"/>
    <w:rsid w:val="00BF71E7"/>
    <w:rsid w:val="00BF72FE"/>
    <w:rsid w:val="00BF73B9"/>
    <w:rsid w:val="00BF7A57"/>
    <w:rsid w:val="00BF7AE0"/>
    <w:rsid w:val="00BF7CE4"/>
    <w:rsid w:val="00BF7D0C"/>
    <w:rsid w:val="00BF7DBB"/>
    <w:rsid w:val="00BF7E5C"/>
    <w:rsid w:val="00C00031"/>
    <w:rsid w:val="00C000A7"/>
    <w:rsid w:val="00C0029E"/>
    <w:rsid w:val="00C003A3"/>
    <w:rsid w:val="00C0044F"/>
    <w:rsid w:val="00C00589"/>
    <w:rsid w:val="00C00646"/>
    <w:rsid w:val="00C00AC5"/>
    <w:rsid w:val="00C00CD7"/>
    <w:rsid w:val="00C00EB6"/>
    <w:rsid w:val="00C00EBE"/>
    <w:rsid w:val="00C00EE7"/>
    <w:rsid w:val="00C01119"/>
    <w:rsid w:val="00C01285"/>
    <w:rsid w:val="00C0132F"/>
    <w:rsid w:val="00C01426"/>
    <w:rsid w:val="00C0152B"/>
    <w:rsid w:val="00C015E3"/>
    <w:rsid w:val="00C016F5"/>
    <w:rsid w:val="00C01A42"/>
    <w:rsid w:val="00C01AFD"/>
    <w:rsid w:val="00C01B4E"/>
    <w:rsid w:val="00C01DAB"/>
    <w:rsid w:val="00C01DE7"/>
    <w:rsid w:val="00C01EBB"/>
    <w:rsid w:val="00C020A1"/>
    <w:rsid w:val="00C0212B"/>
    <w:rsid w:val="00C02221"/>
    <w:rsid w:val="00C0223D"/>
    <w:rsid w:val="00C0230F"/>
    <w:rsid w:val="00C023FC"/>
    <w:rsid w:val="00C02405"/>
    <w:rsid w:val="00C027B7"/>
    <w:rsid w:val="00C027F7"/>
    <w:rsid w:val="00C027F9"/>
    <w:rsid w:val="00C02850"/>
    <w:rsid w:val="00C02968"/>
    <w:rsid w:val="00C0298E"/>
    <w:rsid w:val="00C029F0"/>
    <w:rsid w:val="00C02A91"/>
    <w:rsid w:val="00C02BB2"/>
    <w:rsid w:val="00C02DAF"/>
    <w:rsid w:val="00C02EDE"/>
    <w:rsid w:val="00C031A6"/>
    <w:rsid w:val="00C031F2"/>
    <w:rsid w:val="00C033EA"/>
    <w:rsid w:val="00C03747"/>
    <w:rsid w:val="00C038B9"/>
    <w:rsid w:val="00C03C11"/>
    <w:rsid w:val="00C03C53"/>
    <w:rsid w:val="00C0407A"/>
    <w:rsid w:val="00C0424A"/>
    <w:rsid w:val="00C04273"/>
    <w:rsid w:val="00C04871"/>
    <w:rsid w:val="00C0495A"/>
    <w:rsid w:val="00C04D06"/>
    <w:rsid w:val="00C04D3C"/>
    <w:rsid w:val="00C04DF6"/>
    <w:rsid w:val="00C052BF"/>
    <w:rsid w:val="00C05731"/>
    <w:rsid w:val="00C05774"/>
    <w:rsid w:val="00C059CA"/>
    <w:rsid w:val="00C05D86"/>
    <w:rsid w:val="00C05E89"/>
    <w:rsid w:val="00C05F53"/>
    <w:rsid w:val="00C06150"/>
    <w:rsid w:val="00C061F6"/>
    <w:rsid w:val="00C06301"/>
    <w:rsid w:val="00C06468"/>
    <w:rsid w:val="00C064FD"/>
    <w:rsid w:val="00C067F2"/>
    <w:rsid w:val="00C06A3F"/>
    <w:rsid w:val="00C072E6"/>
    <w:rsid w:val="00C073DD"/>
    <w:rsid w:val="00C076CE"/>
    <w:rsid w:val="00C07772"/>
    <w:rsid w:val="00C07A3E"/>
    <w:rsid w:val="00C07AEC"/>
    <w:rsid w:val="00C07BD6"/>
    <w:rsid w:val="00C07E32"/>
    <w:rsid w:val="00C07EE7"/>
    <w:rsid w:val="00C07FC1"/>
    <w:rsid w:val="00C07FEB"/>
    <w:rsid w:val="00C1004F"/>
    <w:rsid w:val="00C100ED"/>
    <w:rsid w:val="00C105C0"/>
    <w:rsid w:val="00C107C7"/>
    <w:rsid w:val="00C10A9E"/>
    <w:rsid w:val="00C10AFD"/>
    <w:rsid w:val="00C10B02"/>
    <w:rsid w:val="00C10D96"/>
    <w:rsid w:val="00C110E0"/>
    <w:rsid w:val="00C1115F"/>
    <w:rsid w:val="00C11350"/>
    <w:rsid w:val="00C1154A"/>
    <w:rsid w:val="00C115B1"/>
    <w:rsid w:val="00C116C5"/>
    <w:rsid w:val="00C1178A"/>
    <w:rsid w:val="00C118C2"/>
    <w:rsid w:val="00C118D5"/>
    <w:rsid w:val="00C11936"/>
    <w:rsid w:val="00C11A73"/>
    <w:rsid w:val="00C11DFC"/>
    <w:rsid w:val="00C11E66"/>
    <w:rsid w:val="00C121C2"/>
    <w:rsid w:val="00C123C5"/>
    <w:rsid w:val="00C123E1"/>
    <w:rsid w:val="00C12433"/>
    <w:rsid w:val="00C12670"/>
    <w:rsid w:val="00C12954"/>
    <w:rsid w:val="00C12B0A"/>
    <w:rsid w:val="00C12B7D"/>
    <w:rsid w:val="00C12ECB"/>
    <w:rsid w:val="00C130AF"/>
    <w:rsid w:val="00C133FC"/>
    <w:rsid w:val="00C134FD"/>
    <w:rsid w:val="00C13667"/>
    <w:rsid w:val="00C13671"/>
    <w:rsid w:val="00C13736"/>
    <w:rsid w:val="00C13845"/>
    <w:rsid w:val="00C13B62"/>
    <w:rsid w:val="00C13C77"/>
    <w:rsid w:val="00C13D5D"/>
    <w:rsid w:val="00C13E1D"/>
    <w:rsid w:val="00C13FA8"/>
    <w:rsid w:val="00C1413E"/>
    <w:rsid w:val="00C14219"/>
    <w:rsid w:val="00C14229"/>
    <w:rsid w:val="00C1444C"/>
    <w:rsid w:val="00C144B4"/>
    <w:rsid w:val="00C1477B"/>
    <w:rsid w:val="00C14809"/>
    <w:rsid w:val="00C14AD1"/>
    <w:rsid w:val="00C14AFA"/>
    <w:rsid w:val="00C14C7B"/>
    <w:rsid w:val="00C14CDB"/>
    <w:rsid w:val="00C15029"/>
    <w:rsid w:val="00C1513C"/>
    <w:rsid w:val="00C15222"/>
    <w:rsid w:val="00C155E9"/>
    <w:rsid w:val="00C156CB"/>
    <w:rsid w:val="00C156F0"/>
    <w:rsid w:val="00C1581B"/>
    <w:rsid w:val="00C15B30"/>
    <w:rsid w:val="00C15C8F"/>
    <w:rsid w:val="00C15CC2"/>
    <w:rsid w:val="00C15D6F"/>
    <w:rsid w:val="00C15E3C"/>
    <w:rsid w:val="00C15E43"/>
    <w:rsid w:val="00C15F63"/>
    <w:rsid w:val="00C15FB0"/>
    <w:rsid w:val="00C16344"/>
    <w:rsid w:val="00C164A1"/>
    <w:rsid w:val="00C16590"/>
    <w:rsid w:val="00C166E5"/>
    <w:rsid w:val="00C166E9"/>
    <w:rsid w:val="00C16735"/>
    <w:rsid w:val="00C16903"/>
    <w:rsid w:val="00C16A33"/>
    <w:rsid w:val="00C16A67"/>
    <w:rsid w:val="00C16A9D"/>
    <w:rsid w:val="00C16B61"/>
    <w:rsid w:val="00C16C06"/>
    <w:rsid w:val="00C16D63"/>
    <w:rsid w:val="00C16F4D"/>
    <w:rsid w:val="00C16F7E"/>
    <w:rsid w:val="00C1700A"/>
    <w:rsid w:val="00C17231"/>
    <w:rsid w:val="00C1723C"/>
    <w:rsid w:val="00C1724F"/>
    <w:rsid w:val="00C172A7"/>
    <w:rsid w:val="00C172F0"/>
    <w:rsid w:val="00C173BF"/>
    <w:rsid w:val="00C174A4"/>
    <w:rsid w:val="00C17513"/>
    <w:rsid w:val="00C17520"/>
    <w:rsid w:val="00C17696"/>
    <w:rsid w:val="00C17AA1"/>
    <w:rsid w:val="00C17DA8"/>
    <w:rsid w:val="00C17F29"/>
    <w:rsid w:val="00C17F45"/>
    <w:rsid w:val="00C17FD0"/>
    <w:rsid w:val="00C20241"/>
    <w:rsid w:val="00C204A6"/>
    <w:rsid w:val="00C205B8"/>
    <w:rsid w:val="00C206C8"/>
    <w:rsid w:val="00C20706"/>
    <w:rsid w:val="00C208F3"/>
    <w:rsid w:val="00C209C0"/>
    <w:rsid w:val="00C20B67"/>
    <w:rsid w:val="00C20CF9"/>
    <w:rsid w:val="00C210FA"/>
    <w:rsid w:val="00C211BF"/>
    <w:rsid w:val="00C21239"/>
    <w:rsid w:val="00C2134C"/>
    <w:rsid w:val="00C21391"/>
    <w:rsid w:val="00C21653"/>
    <w:rsid w:val="00C21843"/>
    <w:rsid w:val="00C21887"/>
    <w:rsid w:val="00C22126"/>
    <w:rsid w:val="00C22242"/>
    <w:rsid w:val="00C223C8"/>
    <w:rsid w:val="00C22475"/>
    <w:rsid w:val="00C224C6"/>
    <w:rsid w:val="00C224F5"/>
    <w:rsid w:val="00C227AF"/>
    <w:rsid w:val="00C227D9"/>
    <w:rsid w:val="00C22A43"/>
    <w:rsid w:val="00C22C8F"/>
    <w:rsid w:val="00C22D06"/>
    <w:rsid w:val="00C22D98"/>
    <w:rsid w:val="00C22DD9"/>
    <w:rsid w:val="00C22FDC"/>
    <w:rsid w:val="00C23098"/>
    <w:rsid w:val="00C23114"/>
    <w:rsid w:val="00C23127"/>
    <w:rsid w:val="00C2318C"/>
    <w:rsid w:val="00C231B2"/>
    <w:rsid w:val="00C2327F"/>
    <w:rsid w:val="00C23299"/>
    <w:rsid w:val="00C23394"/>
    <w:rsid w:val="00C2346E"/>
    <w:rsid w:val="00C23546"/>
    <w:rsid w:val="00C235A5"/>
    <w:rsid w:val="00C2384D"/>
    <w:rsid w:val="00C23CEC"/>
    <w:rsid w:val="00C23D0C"/>
    <w:rsid w:val="00C23EE0"/>
    <w:rsid w:val="00C2408D"/>
    <w:rsid w:val="00C2409E"/>
    <w:rsid w:val="00C240F3"/>
    <w:rsid w:val="00C24226"/>
    <w:rsid w:val="00C24295"/>
    <w:rsid w:val="00C242BB"/>
    <w:rsid w:val="00C24530"/>
    <w:rsid w:val="00C246DA"/>
    <w:rsid w:val="00C2474D"/>
    <w:rsid w:val="00C24A0E"/>
    <w:rsid w:val="00C24A97"/>
    <w:rsid w:val="00C24D3A"/>
    <w:rsid w:val="00C24DE7"/>
    <w:rsid w:val="00C24F49"/>
    <w:rsid w:val="00C24FA7"/>
    <w:rsid w:val="00C2505B"/>
    <w:rsid w:val="00C252A9"/>
    <w:rsid w:val="00C25376"/>
    <w:rsid w:val="00C25456"/>
    <w:rsid w:val="00C2548C"/>
    <w:rsid w:val="00C25528"/>
    <w:rsid w:val="00C25689"/>
    <w:rsid w:val="00C2596A"/>
    <w:rsid w:val="00C25C6A"/>
    <w:rsid w:val="00C25CE3"/>
    <w:rsid w:val="00C25DCE"/>
    <w:rsid w:val="00C25F6C"/>
    <w:rsid w:val="00C26117"/>
    <w:rsid w:val="00C26385"/>
    <w:rsid w:val="00C26A61"/>
    <w:rsid w:val="00C26B20"/>
    <w:rsid w:val="00C26F1C"/>
    <w:rsid w:val="00C271C1"/>
    <w:rsid w:val="00C27355"/>
    <w:rsid w:val="00C273DE"/>
    <w:rsid w:val="00C274B4"/>
    <w:rsid w:val="00C2765A"/>
    <w:rsid w:val="00C2794E"/>
    <w:rsid w:val="00C279E0"/>
    <w:rsid w:val="00C27BB9"/>
    <w:rsid w:val="00C27D3A"/>
    <w:rsid w:val="00C27DD8"/>
    <w:rsid w:val="00C27E94"/>
    <w:rsid w:val="00C27ED1"/>
    <w:rsid w:val="00C302E1"/>
    <w:rsid w:val="00C30392"/>
    <w:rsid w:val="00C30523"/>
    <w:rsid w:val="00C305D1"/>
    <w:rsid w:val="00C30951"/>
    <w:rsid w:val="00C30CBF"/>
    <w:rsid w:val="00C30EEA"/>
    <w:rsid w:val="00C30FBB"/>
    <w:rsid w:val="00C30FE7"/>
    <w:rsid w:val="00C30FFF"/>
    <w:rsid w:val="00C31244"/>
    <w:rsid w:val="00C312B2"/>
    <w:rsid w:val="00C314ED"/>
    <w:rsid w:val="00C315A8"/>
    <w:rsid w:val="00C3178F"/>
    <w:rsid w:val="00C3182F"/>
    <w:rsid w:val="00C31B50"/>
    <w:rsid w:val="00C31BA3"/>
    <w:rsid w:val="00C31BC5"/>
    <w:rsid w:val="00C320E9"/>
    <w:rsid w:val="00C3215A"/>
    <w:rsid w:val="00C321D4"/>
    <w:rsid w:val="00C3222D"/>
    <w:rsid w:val="00C32324"/>
    <w:rsid w:val="00C3252B"/>
    <w:rsid w:val="00C3268F"/>
    <w:rsid w:val="00C32913"/>
    <w:rsid w:val="00C330E8"/>
    <w:rsid w:val="00C33216"/>
    <w:rsid w:val="00C33818"/>
    <w:rsid w:val="00C339C0"/>
    <w:rsid w:val="00C33C2C"/>
    <w:rsid w:val="00C33E8E"/>
    <w:rsid w:val="00C33EB7"/>
    <w:rsid w:val="00C341B9"/>
    <w:rsid w:val="00C34511"/>
    <w:rsid w:val="00C3452C"/>
    <w:rsid w:val="00C34546"/>
    <w:rsid w:val="00C3493D"/>
    <w:rsid w:val="00C34A7B"/>
    <w:rsid w:val="00C34AFC"/>
    <w:rsid w:val="00C35005"/>
    <w:rsid w:val="00C354B7"/>
    <w:rsid w:val="00C35565"/>
    <w:rsid w:val="00C3565E"/>
    <w:rsid w:val="00C358A4"/>
    <w:rsid w:val="00C35B16"/>
    <w:rsid w:val="00C35B68"/>
    <w:rsid w:val="00C35C0D"/>
    <w:rsid w:val="00C35C7E"/>
    <w:rsid w:val="00C36339"/>
    <w:rsid w:val="00C365E5"/>
    <w:rsid w:val="00C3661F"/>
    <w:rsid w:val="00C369A5"/>
    <w:rsid w:val="00C36B8C"/>
    <w:rsid w:val="00C36C4F"/>
    <w:rsid w:val="00C36CBB"/>
    <w:rsid w:val="00C36CC0"/>
    <w:rsid w:val="00C36D79"/>
    <w:rsid w:val="00C36DCA"/>
    <w:rsid w:val="00C36E7E"/>
    <w:rsid w:val="00C37014"/>
    <w:rsid w:val="00C37116"/>
    <w:rsid w:val="00C37329"/>
    <w:rsid w:val="00C374A1"/>
    <w:rsid w:val="00C374BE"/>
    <w:rsid w:val="00C376F8"/>
    <w:rsid w:val="00C378CE"/>
    <w:rsid w:val="00C378EE"/>
    <w:rsid w:val="00C37A70"/>
    <w:rsid w:val="00C37B54"/>
    <w:rsid w:val="00C37C3D"/>
    <w:rsid w:val="00C37FED"/>
    <w:rsid w:val="00C4002C"/>
    <w:rsid w:val="00C4005E"/>
    <w:rsid w:val="00C40556"/>
    <w:rsid w:val="00C40558"/>
    <w:rsid w:val="00C40875"/>
    <w:rsid w:val="00C409C7"/>
    <w:rsid w:val="00C41101"/>
    <w:rsid w:val="00C412C6"/>
    <w:rsid w:val="00C41695"/>
    <w:rsid w:val="00C417E0"/>
    <w:rsid w:val="00C41A00"/>
    <w:rsid w:val="00C41CCC"/>
    <w:rsid w:val="00C421A6"/>
    <w:rsid w:val="00C4229C"/>
    <w:rsid w:val="00C42494"/>
    <w:rsid w:val="00C42522"/>
    <w:rsid w:val="00C426A6"/>
    <w:rsid w:val="00C4282B"/>
    <w:rsid w:val="00C42B78"/>
    <w:rsid w:val="00C42D84"/>
    <w:rsid w:val="00C42ED7"/>
    <w:rsid w:val="00C42FDA"/>
    <w:rsid w:val="00C4318E"/>
    <w:rsid w:val="00C4331F"/>
    <w:rsid w:val="00C4352F"/>
    <w:rsid w:val="00C43607"/>
    <w:rsid w:val="00C43776"/>
    <w:rsid w:val="00C437AD"/>
    <w:rsid w:val="00C43D6C"/>
    <w:rsid w:val="00C43DC1"/>
    <w:rsid w:val="00C43E48"/>
    <w:rsid w:val="00C43FE9"/>
    <w:rsid w:val="00C44121"/>
    <w:rsid w:val="00C441C6"/>
    <w:rsid w:val="00C4428A"/>
    <w:rsid w:val="00C44325"/>
    <w:rsid w:val="00C44555"/>
    <w:rsid w:val="00C44632"/>
    <w:rsid w:val="00C44717"/>
    <w:rsid w:val="00C4479C"/>
    <w:rsid w:val="00C4499C"/>
    <w:rsid w:val="00C44E75"/>
    <w:rsid w:val="00C4528A"/>
    <w:rsid w:val="00C45294"/>
    <w:rsid w:val="00C453F0"/>
    <w:rsid w:val="00C4546B"/>
    <w:rsid w:val="00C456E2"/>
    <w:rsid w:val="00C45725"/>
    <w:rsid w:val="00C45B35"/>
    <w:rsid w:val="00C45C18"/>
    <w:rsid w:val="00C45C75"/>
    <w:rsid w:val="00C45CF7"/>
    <w:rsid w:val="00C4600F"/>
    <w:rsid w:val="00C4651C"/>
    <w:rsid w:val="00C4655F"/>
    <w:rsid w:val="00C46759"/>
    <w:rsid w:val="00C467B1"/>
    <w:rsid w:val="00C46AE9"/>
    <w:rsid w:val="00C46BD6"/>
    <w:rsid w:val="00C4764F"/>
    <w:rsid w:val="00C4784B"/>
    <w:rsid w:val="00C47C64"/>
    <w:rsid w:val="00C47E38"/>
    <w:rsid w:val="00C47EE0"/>
    <w:rsid w:val="00C500F8"/>
    <w:rsid w:val="00C50167"/>
    <w:rsid w:val="00C50502"/>
    <w:rsid w:val="00C5074D"/>
    <w:rsid w:val="00C50A5E"/>
    <w:rsid w:val="00C50BCC"/>
    <w:rsid w:val="00C50C1D"/>
    <w:rsid w:val="00C50C8F"/>
    <w:rsid w:val="00C50D6D"/>
    <w:rsid w:val="00C50F08"/>
    <w:rsid w:val="00C50FBE"/>
    <w:rsid w:val="00C50FDA"/>
    <w:rsid w:val="00C510E7"/>
    <w:rsid w:val="00C51628"/>
    <w:rsid w:val="00C518E8"/>
    <w:rsid w:val="00C519E4"/>
    <w:rsid w:val="00C51F51"/>
    <w:rsid w:val="00C5223D"/>
    <w:rsid w:val="00C523A6"/>
    <w:rsid w:val="00C523D7"/>
    <w:rsid w:val="00C52523"/>
    <w:rsid w:val="00C5284C"/>
    <w:rsid w:val="00C5284F"/>
    <w:rsid w:val="00C528E0"/>
    <w:rsid w:val="00C52904"/>
    <w:rsid w:val="00C5292B"/>
    <w:rsid w:val="00C529B7"/>
    <w:rsid w:val="00C52BDF"/>
    <w:rsid w:val="00C52C41"/>
    <w:rsid w:val="00C52CC0"/>
    <w:rsid w:val="00C530BE"/>
    <w:rsid w:val="00C530E1"/>
    <w:rsid w:val="00C5324A"/>
    <w:rsid w:val="00C53452"/>
    <w:rsid w:val="00C53694"/>
    <w:rsid w:val="00C5373C"/>
    <w:rsid w:val="00C537A2"/>
    <w:rsid w:val="00C53810"/>
    <w:rsid w:val="00C53A43"/>
    <w:rsid w:val="00C53A4F"/>
    <w:rsid w:val="00C53AFD"/>
    <w:rsid w:val="00C53C2B"/>
    <w:rsid w:val="00C53E90"/>
    <w:rsid w:val="00C53F98"/>
    <w:rsid w:val="00C543F1"/>
    <w:rsid w:val="00C54490"/>
    <w:rsid w:val="00C54622"/>
    <w:rsid w:val="00C54664"/>
    <w:rsid w:val="00C54975"/>
    <w:rsid w:val="00C549DB"/>
    <w:rsid w:val="00C54A2A"/>
    <w:rsid w:val="00C54A66"/>
    <w:rsid w:val="00C54B62"/>
    <w:rsid w:val="00C54B8E"/>
    <w:rsid w:val="00C54D72"/>
    <w:rsid w:val="00C54EC6"/>
    <w:rsid w:val="00C54FA5"/>
    <w:rsid w:val="00C54FE4"/>
    <w:rsid w:val="00C5520B"/>
    <w:rsid w:val="00C5531D"/>
    <w:rsid w:val="00C55613"/>
    <w:rsid w:val="00C5563D"/>
    <w:rsid w:val="00C557C2"/>
    <w:rsid w:val="00C557DF"/>
    <w:rsid w:val="00C55A68"/>
    <w:rsid w:val="00C55B7C"/>
    <w:rsid w:val="00C55C1E"/>
    <w:rsid w:val="00C55E39"/>
    <w:rsid w:val="00C56095"/>
    <w:rsid w:val="00C562DF"/>
    <w:rsid w:val="00C5637E"/>
    <w:rsid w:val="00C5641A"/>
    <w:rsid w:val="00C56602"/>
    <w:rsid w:val="00C56753"/>
    <w:rsid w:val="00C56C9D"/>
    <w:rsid w:val="00C56D38"/>
    <w:rsid w:val="00C56E5E"/>
    <w:rsid w:val="00C56F1A"/>
    <w:rsid w:val="00C571D4"/>
    <w:rsid w:val="00C571FE"/>
    <w:rsid w:val="00C57201"/>
    <w:rsid w:val="00C5720E"/>
    <w:rsid w:val="00C57400"/>
    <w:rsid w:val="00C57475"/>
    <w:rsid w:val="00C5754B"/>
    <w:rsid w:val="00C57568"/>
    <w:rsid w:val="00C57573"/>
    <w:rsid w:val="00C57604"/>
    <w:rsid w:val="00C5769D"/>
    <w:rsid w:val="00C576B7"/>
    <w:rsid w:val="00C57898"/>
    <w:rsid w:val="00C57997"/>
    <w:rsid w:val="00C600BB"/>
    <w:rsid w:val="00C600DD"/>
    <w:rsid w:val="00C601F8"/>
    <w:rsid w:val="00C60302"/>
    <w:rsid w:val="00C60494"/>
    <w:rsid w:val="00C605AB"/>
    <w:rsid w:val="00C605F6"/>
    <w:rsid w:val="00C60804"/>
    <w:rsid w:val="00C609B3"/>
    <w:rsid w:val="00C60F0C"/>
    <w:rsid w:val="00C61096"/>
    <w:rsid w:val="00C610C3"/>
    <w:rsid w:val="00C613D9"/>
    <w:rsid w:val="00C6156A"/>
    <w:rsid w:val="00C6168E"/>
    <w:rsid w:val="00C618EA"/>
    <w:rsid w:val="00C619E9"/>
    <w:rsid w:val="00C61B63"/>
    <w:rsid w:val="00C61BD6"/>
    <w:rsid w:val="00C61E62"/>
    <w:rsid w:val="00C61F2B"/>
    <w:rsid w:val="00C62498"/>
    <w:rsid w:val="00C625B5"/>
    <w:rsid w:val="00C6283D"/>
    <w:rsid w:val="00C62893"/>
    <w:rsid w:val="00C6299B"/>
    <w:rsid w:val="00C62A60"/>
    <w:rsid w:val="00C62C67"/>
    <w:rsid w:val="00C62EF6"/>
    <w:rsid w:val="00C630F6"/>
    <w:rsid w:val="00C631F0"/>
    <w:rsid w:val="00C6323A"/>
    <w:rsid w:val="00C6324C"/>
    <w:rsid w:val="00C6368F"/>
    <w:rsid w:val="00C6370C"/>
    <w:rsid w:val="00C6377B"/>
    <w:rsid w:val="00C63821"/>
    <w:rsid w:val="00C63AAD"/>
    <w:rsid w:val="00C63D83"/>
    <w:rsid w:val="00C63F97"/>
    <w:rsid w:val="00C63FF7"/>
    <w:rsid w:val="00C640DC"/>
    <w:rsid w:val="00C6412F"/>
    <w:rsid w:val="00C641B3"/>
    <w:rsid w:val="00C6437C"/>
    <w:rsid w:val="00C643D8"/>
    <w:rsid w:val="00C64569"/>
    <w:rsid w:val="00C64751"/>
    <w:rsid w:val="00C64D48"/>
    <w:rsid w:val="00C64D96"/>
    <w:rsid w:val="00C64FF4"/>
    <w:rsid w:val="00C65291"/>
    <w:rsid w:val="00C65296"/>
    <w:rsid w:val="00C6598D"/>
    <w:rsid w:val="00C65EEA"/>
    <w:rsid w:val="00C661C7"/>
    <w:rsid w:val="00C662D3"/>
    <w:rsid w:val="00C6638F"/>
    <w:rsid w:val="00C66509"/>
    <w:rsid w:val="00C66513"/>
    <w:rsid w:val="00C666E8"/>
    <w:rsid w:val="00C66BD5"/>
    <w:rsid w:val="00C66D7D"/>
    <w:rsid w:val="00C66DA8"/>
    <w:rsid w:val="00C67279"/>
    <w:rsid w:val="00C672D8"/>
    <w:rsid w:val="00C675F1"/>
    <w:rsid w:val="00C67687"/>
    <w:rsid w:val="00C6781E"/>
    <w:rsid w:val="00C6793A"/>
    <w:rsid w:val="00C67CAB"/>
    <w:rsid w:val="00C67E25"/>
    <w:rsid w:val="00C67F6F"/>
    <w:rsid w:val="00C700CF"/>
    <w:rsid w:val="00C7014A"/>
    <w:rsid w:val="00C7016B"/>
    <w:rsid w:val="00C70495"/>
    <w:rsid w:val="00C70684"/>
    <w:rsid w:val="00C70865"/>
    <w:rsid w:val="00C7086A"/>
    <w:rsid w:val="00C7091A"/>
    <w:rsid w:val="00C7094F"/>
    <w:rsid w:val="00C709A2"/>
    <w:rsid w:val="00C70A54"/>
    <w:rsid w:val="00C70BA9"/>
    <w:rsid w:val="00C70BF3"/>
    <w:rsid w:val="00C70CC1"/>
    <w:rsid w:val="00C70D17"/>
    <w:rsid w:val="00C710FC"/>
    <w:rsid w:val="00C71111"/>
    <w:rsid w:val="00C711AD"/>
    <w:rsid w:val="00C71344"/>
    <w:rsid w:val="00C713F2"/>
    <w:rsid w:val="00C714A9"/>
    <w:rsid w:val="00C7158F"/>
    <w:rsid w:val="00C71A15"/>
    <w:rsid w:val="00C71B40"/>
    <w:rsid w:val="00C720A6"/>
    <w:rsid w:val="00C720E4"/>
    <w:rsid w:val="00C72113"/>
    <w:rsid w:val="00C72131"/>
    <w:rsid w:val="00C723CF"/>
    <w:rsid w:val="00C7252F"/>
    <w:rsid w:val="00C72A12"/>
    <w:rsid w:val="00C72A27"/>
    <w:rsid w:val="00C72A4F"/>
    <w:rsid w:val="00C72BE3"/>
    <w:rsid w:val="00C72D65"/>
    <w:rsid w:val="00C73100"/>
    <w:rsid w:val="00C73127"/>
    <w:rsid w:val="00C732C4"/>
    <w:rsid w:val="00C733AB"/>
    <w:rsid w:val="00C737D5"/>
    <w:rsid w:val="00C73951"/>
    <w:rsid w:val="00C73A5B"/>
    <w:rsid w:val="00C73D21"/>
    <w:rsid w:val="00C73E50"/>
    <w:rsid w:val="00C73ECC"/>
    <w:rsid w:val="00C73EE0"/>
    <w:rsid w:val="00C7403D"/>
    <w:rsid w:val="00C7405C"/>
    <w:rsid w:val="00C741A7"/>
    <w:rsid w:val="00C743B4"/>
    <w:rsid w:val="00C743F3"/>
    <w:rsid w:val="00C7446E"/>
    <w:rsid w:val="00C7454E"/>
    <w:rsid w:val="00C7456C"/>
    <w:rsid w:val="00C74596"/>
    <w:rsid w:val="00C745C3"/>
    <w:rsid w:val="00C74783"/>
    <w:rsid w:val="00C747AF"/>
    <w:rsid w:val="00C74809"/>
    <w:rsid w:val="00C74958"/>
    <w:rsid w:val="00C74982"/>
    <w:rsid w:val="00C749EB"/>
    <w:rsid w:val="00C74B09"/>
    <w:rsid w:val="00C74D08"/>
    <w:rsid w:val="00C74DD4"/>
    <w:rsid w:val="00C74F3C"/>
    <w:rsid w:val="00C74FCF"/>
    <w:rsid w:val="00C75197"/>
    <w:rsid w:val="00C754D6"/>
    <w:rsid w:val="00C75830"/>
    <w:rsid w:val="00C75BE1"/>
    <w:rsid w:val="00C75CCE"/>
    <w:rsid w:val="00C75CF4"/>
    <w:rsid w:val="00C75D1A"/>
    <w:rsid w:val="00C75D1D"/>
    <w:rsid w:val="00C761CA"/>
    <w:rsid w:val="00C76371"/>
    <w:rsid w:val="00C763DA"/>
    <w:rsid w:val="00C7647A"/>
    <w:rsid w:val="00C765D0"/>
    <w:rsid w:val="00C76699"/>
    <w:rsid w:val="00C766AF"/>
    <w:rsid w:val="00C7673B"/>
    <w:rsid w:val="00C7691A"/>
    <w:rsid w:val="00C76941"/>
    <w:rsid w:val="00C7696D"/>
    <w:rsid w:val="00C76993"/>
    <w:rsid w:val="00C76B47"/>
    <w:rsid w:val="00C770B6"/>
    <w:rsid w:val="00C77532"/>
    <w:rsid w:val="00C776CB"/>
    <w:rsid w:val="00C777A3"/>
    <w:rsid w:val="00C778AE"/>
    <w:rsid w:val="00C77AF2"/>
    <w:rsid w:val="00C77CC4"/>
    <w:rsid w:val="00C77DD4"/>
    <w:rsid w:val="00C8002C"/>
    <w:rsid w:val="00C801E1"/>
    <w:rsid w:val="00C80259"/>
    <w:rsid w:val="00C80526"/>
    <w:rsid w:val="00C80BE1"/>
    <w:rsid w:val="00C80BE4"/>
    <w:rsid w:val="00C80D33"/>
    <w:rsid w:val="00C80DA9"/>
    <w:rsid w:val="00C80E2A"/>
    <w:rsid w:val="00C80E83"/>
    <w:rsid w:val="00C80EFB"/>
    <w:rsid w:val="00C80F17"/>
    <w:rsid w:val="00C810CB"/>
    <w:rsid w:val="00C810E8"/>
    <w:rsid w:val="00C8111B"/>
    <w:rsid w:val="00C81206"/>
    <w:rsid w:val="00C812EB"/>
    <w:rsid w:val="00C81416"/>
    <w:rsid w:val="00C81578"/>
    <w:rsid w:val="00C8157D"/>
    <w:rsid w:val="00C815C9"/>
    <w:rsid w:val="00C81B86"/>
    <w:rsid w:val="00C81C2B"/>
    <w:rsid w:val="00C81CC5"/>
    <w:rsid w:val="00C81ED4"/>
    <w:rsid w:val="00C81F7C"/>
    <w:rsid w:val="00C8205F"/>
    <w:rsid w:val="00C821E3"/>
    <w:rsid w:val="00C82576"/>
    <w:rsid w:val="00C8288C"/>
    <w:rsid w:val="00C82AAC"/>
    <w:rsid w:val="00C82C55"/>
    <w:rsid w:val="00C82F4F"/>
    <w:rsid w:val="00C82F5C"/>
    <w:rsid w:val="00C830F5"/>
    <w:rsid w:val="00C831BF"/>
    <w:rsid w:val="00C83306"/>
    <w:rsid w:val="00C833FA"/>
    <w:rsid w:val="00C837F8"/>
    <w:rsid w:val="00C838AB"/>
    <w:rsid w:val="00C839D2"/>
    <w:rsid w:val="00C83C43"/>
    <w:rsid w:val="00C83E59"/>
    <w:rsid w:val="00C844E6"/>
    <w:rsid w:val="00C84511"/>
    <w:rsid w:val="00C8471C"/>
    <w:rsid w:val="00C8485D"/>
    <w:rsid w:val="00C848CC"/>
    <w:rsid w:val="00C849BC"/>
    <w:rsid w:val="00C84A44"/>
    <w:rsid w:val="00C84A48"/>
    <w:rsid w:val="00C84B52"/>
    <w:rsid w:val="00C84CC6"/>
    <w:rsid w:val="00C84F8C"/>
    <w:rsid w:val="00C850DB"/>
    <w:rsid w:val="00C85172"/>
    <w:rsid w:val="00C852BC"/>
    <w:rsid w:val="00C85455"/>
    <w:rsid w:val="00C85522"/>
    <w:rsid w:val="00C8571F"/>
    <w:rsid w:val="00C85863"/>
    <w:rsid w:val="00C85B41"/>
    <w:rsid w:val="00C85B82"/>
    <w:rsid w:val="00C85B8A"/>
    <w:rsid w:val="00C85BCC"/>
    <w:rsid w:val="00C85CC8"/>
    <w:rsid w:val="00C85DAB"/>
    <w:rsid w:val="00C85ED2"/>
    <w:rsid w:val="00C85F26"/>
    <w:rsid w:val="00C86025"/>
    <w:rsid w:val="00C8607E"/>
    <w:rsid w:val="00C86099"/>
    <w:rsid w:val="00C8610C"/>
    <w:rsid w:val="00C86144"/>
    <w:rsid w:val="00C861C8"/>
    <w:rsid w:val="00C8625C"/>
    <w:rsid w:val="00C86337"/>
    <w:rsid w:val="00C863EF"/>
    <w:rsid w:val="00C864EB"/>
    <w:rsid w:val="00C86532"/>
    <w:rsid w:val="00C865AB"/>
    <w:rsid w:val="00C86722"/>
    <w:rsid w:val="00C8687B"/>
    <w:rsid w:val="00C86BAB"/>
    <w:rsid w:val="00C86C90"/>
    <w:rsid w:val="00C86E2C"/>
    <w:rsid w:val="00C86EA9"/>
    <w:rsid w:val="00C86F2E"/>
    <w:rsid w:val="00C87236"/>
    <w:rsid w:val="00C873E1"/>
    <w:rsid w:val="00C87745"/>
    <w:rsid w:val="00C877A1"/>
    <w:rsid w:val="00C879CA"/>
    <w:rsid w:val="00C87D62"/>
    <w:rsid w:val="00C87E29"/>
    <w:rsid w:val="00C87F60"/>
    <w:rsid w:val="00C87FD2"/>
    <w:rsid w:val="00C90044"/>
    <w:rsid w:val="00C9006F"/>
    <w:rsid w:val="00C90070"/>
    <w:rsid w:val="00C900E3"/>
    <w:rsid w:val="00C901A7"/>
    <w:rsid w:val="00C902F0"/>
    <w:rsid w:val="00C9035C"/>
    <w:rsid w:val="00C9046D"/>
    <w:rsid w:val="00C90482"/>
    <w:rsid w:val="00C904C0"/>
    <w:rsid w:val="00C9057C"/>
    <w:rsid w:val="00C9098D"/>
    <w:rsid w:val="00C90B9C"/>
    <w:rsid w:val="00C90BE1"/>
    <w:rsid w:val="00C90C4B"/>
    <w:rsid w:val="00C90F9B"/>
    <w:rsid w:val="00C91086"/>
    <w:rsid w:val="00C91092"/>
    <w:rsid w:val="00C911EC"/>
    <w:rsid w:val="00C91208"/>
    <w:rsid w:val="00C912A9"/>
    <w:rsid w:val="00C912BA"/>
    <w:rsid w:val="00C9133D"/>
    <w:rsid w:val="00C91382"/>
    <w:rsid w:val="00C9180C"/>
    <w:rsid w:val="00C9195F"/>
    <w:rsid w:val="00C919F0"/>
    <w:rsid w:val="00C91C4C"/>
    <w:rsid w:val="00C91DA2"/>
    <w:rsid w:val="00C91DC5"/>
    <w:rsid w:val="00C91F3B"/>
    <w:rsid w:val="00C9202D"/>
    <w:rsid w:val="00C921FC"/>
    <w:rsid w:val="00C9233E"/>
    <w:rsid w:val="00C92451"/>
    <w:rsid w:val="00C92460"/>
    <w:rsid w:val="00C92705"/>
    <w:rsid w:val="00C92883"/>
    <w:rsid w:val="00C93070"/>
    <w:rsid w:val="00C93128"/>
    <w:rsid w:val="00C93422"/>
    <w:rsid w:val="00C93775"/>
    <w:rsid w:val="00C939E1"/>
    <w:rsid w:val="00C93A39"/>
    <w:rsid w:val="00C93A4E"/>
    <w:rsid w:val="00C93C02"/>
    <w:rsid w:val="00C93C70"/>
    <w:rsid w:val="00C93D40"/>
    <w:rsid w:val="00C93E6F"/>
    <w:rsid w:val="00C93F93"/>
    <w:rsid w:val="00C94017"/>
    <w:rsid w:val="00C9426D"/>
    <w:rsid w:val="00C943E6"/>
    <w:rsid w:val="00C9459A"/>
    <w:rsid w:val="00C945AC"/>
    <w:rsid w:val="00C94A9B"/>
    <w:rsid w:val="00C94BAB"/>
    <w:rsid w:val="00C94C2E"/>
    <w:rsid w:val="00C94D5F"/>
    <w:rsid w:val="00C94E2A"/>
    <w:rsid w:val="00C953D6"/>
    <w:rsid w:val="00C95572"/>
    <w:rsid w:val="00C95631"/>
    <w:rsid w:val="00C95945"/>
    <w:rsid w:val="00C95AE5"/>
    <w:rsid w:val="00C95CB3"/>
    <w:rsid w:val="00C95CBB"/>
    <w:rsid w:val="00C95E7F"/>
    <w:rsid w:val="00C9609F"/>
    <w:rsid w:val="00C96138"/>
    <w:rsid w:val="00C962EE"/>
    <w:rsid w:val="00C96704"/>
    <w:rsid w:val="00C9689F"/>
    <w:rsid w:val="00C96942"/>
    <w:rsid w:val="00C96975"/>
    <w:rsid w:val="00C96ADF"/>
    <w:rsid w:val="00C96B0A"/>
    <w:rsid w:val="00C96B72"/>
    <w:rsid w:val="00C96C69"/>
    <w:rsid w:val="00C96D89"/>
    <w:rsid w:val="00C96DD6"/>
    <w:rsid w:val="00C96EE7"/>
    <w:rsid w:val="00C96EFC"/>
    <w:rsid w:val="00C970F2"/>
    <w:rsid w:val="00C97413"/>
    <w:rsid w:val="00C97545"/>
    <w:rsid w:val="00C97753"/>
    <w:rsid w:val="00C979EF"/>
    <w:rsid w:val="00CA0039"/>
    <w:rsid w:val="00CA007C"/>
    <w:rsid w:val="00CA015D"/>
    <w:rsid w:val="00CA01CF"/>
    <w:rsid w:val="00CA0245"/>
    <w:rsid w:val="00CA0249"/>
    <w:rsid w:val="00CA030F"/>
    <w:rsid w:val="00CA04AD"/>
    <w:rsid w:val="00CA0513"/>
    <w:rsid w:val="00CA05EE"/>
    <w:rsid w:val="00CA0700"/>
    <w:rsid w:val="00CA0722"/>
    <w:rsid w:val="00CA0913"/>
    <w:rsid w:val="00CA09D8"/>
    <w:rsid w:val="00CA0A20"/>
    <w:rsid w:val="00CA0A99"/>
    <w:rsid w:val="00CA0B09"/>
    <w:rsid w:val="00CA0CB5"/>
    <w:rsid w:val="00CA0D9C"/>
    <w:rsid w:val="00CA0DE0"/>
    <w:rsid w:val="00CA0DF3"/>
    <w:rsid w:val="00CA0E31"/>
    <w:rsid w:val="00CA0F83"/>
    <w:rsid w:val="00CA1055"/>
    <w:rsid w:val="00CA1911"/>
    <w:rsid w:val="00CA1A97"/>
    <w:rsid w:val="00CA1CA9"/>
    <w:rsid w:val="00CA1D33"/>
    <w:rsid w:val="00CA1E3A"/>
    <w:rsid w:val="00CA1E8B"/>
    <w:rsid w:val="00CA222D"/>
    <w:rsid w:val="00CA22F4"/>
    <w:rsid w:val="00CA233F"/>
    <w:rsid w:val="00CA2370"/>
    <w:rsid w:val="00CA24BB"/>
    <w:rsid w:val="00CA2717"/>
    <w:rsid w:val="00CA2AE2"/>
    <w:rsid w:val="00CA2AF1"/>
    <w:rsid w:val="00CA2C2A"/>
    <w:rsid w:val="00CA2CB2"/>
    <w:rsid w:val="00CA2FD5"/>
    <w:rsid w:val="00CA300F"/>
    <w:rsid w:val="00CA3054"/>
    <w:rsid w:val="00CA3176"/>
    <w:rsid w:val="00CA31B9"/>
    <w:rsid w:val="00CA31FF"/>
    <w:rsid w:val="00CA3273"/>
    <w:rsid w:val="00CA3509"/>
    <w:rsid w:val="00CA3622"/>
    <w:rsid w:val="00CA37E7"/>
    <w:rsid w:val="00CA37E9"/>
    <w:rsid w:val="00CA3AB6"/>
    <w:rsid w:val="00CA3D4F"/>
    <w:rsid w:val="00CA3F39"/>
    <w:rsid w:val="00CA3F65"/>
    <w:rsid w:val="00CA4277"/>
    <w:rsid w:val="00CA444D"/>
    <w:rsid w:val="00CA469F"/>
    <w:rsid w:val="00CA474B"/>
    <w:rsid w:val="00CA499E"/>
    <w:rsid w:val="00CA4A38"/>
    <w:rsid w:val="00CA4E6F"/>
    <w:rsid w:val="00CA4EBC"/>
    <w:rsid w:val="00CA502A"/>
    <w:rsid w:val="00CA5072"/>
    <w:rsid w:val="00CA5126"/>
    <w:rsid w:val="00CA51A7"/>
    <w:rsid w:val="00CA5256"/>
    <w:rsid w:val="00CA52AF"/>
    <w:rsid w:val="00CA57DA"/>
    <w:rsid w:val="00CA599F"/>
    <w:rsid w:val="00CA5AA8"/>
    <w:rsid w:val="00CA62E3"/>
    <w:rsid w:val="00CA637A"/>
    <w:rsid w:val="00CA63FC"/>
    <w:rsid w:val="00CA668D"/>
    <w:rsid w:val="00CA697A"/>
    <w:rsid w:val="00CA6B40"/>
    <w:rsid w:val="00CA6C52"/>
    <w:rsid w:val="00CA6D72"/>
    <w:rsid w:val="00CA6E05"/>
    <w:rsid w:val="00CA6F4F"/>
    <w:rsid w:val="00CA6FF0"/>
    <w:rsid w:val="00CA70B9"/>
    <w:rsid w:val="00CA7127"/>
    <w:rsid w:val="00CA7273"/>
    <w:rsid w:val="00CA7B50"/>
    <w:rsid w:val="00CA7BF4"/>
    <w:rsid w:val="00CA7C74"/>
    <w:rsid w:val="00CA7F21"/>
    <w:rsid w:val="00CA7F8D"/>
    <w:rsid w:val="00CB003E"/>
    <w:rsid w:val="00CB01EE"/>
    <w:rsid w:val="00CB03E9"/>
    <w:rsid w:val="00CB06C1"/>
    <w:rsid w:val="00CB0A24"/>
    <w:rsid w:val="00CB0C71"/>
    <w:rsid w:val="00CB0D91"/>
    <w:rsid w:val="00CB0E3C"/>
    <w:rsid w:val="00CB108F"/>
    <w:rsid w:val="00CB12FB"/>
    <w:rsid w:val="00CB18B3"/>
    <w:rsid w:val="00CB1A0A"/>
    <w:rsid w:val="00CB1AB3"/>
    <w:rsid w:val="00CB1CB8"/>
    <w:rsid w:val="00CB1D1C"/>
    <w:rsid w:val="00CB1D8E"/>
    <w:rsid w:val="00CB2344"/>
    <w:rsid w:val="00CB23B6"/>
    <w:rsid w:val="00CB25C6"/>
    <w:rsid w:val="00CB264B"/>
    <w:rsid w:val="00CB2708"/>
    <w:rsid w:val="00CB2866"/>
    <w:rsid w:val="00CB29E0"/>
    <w:rsid w:val="00CB2B12"/>
    <w:rsid w:val="00CB2B2D"/>
    <w:rsid w:val="00CB2D34"/>
    <w:rsid w:val="00CB2D80"/>
    <w:rsid w:val="00CB2E03"/>
    <w:rsid w:val="00CB2ED5"/>
    <w:rsid w:val="00CB3150"/>
    <w:rsid w:val="00CB3152"/>
    <w:rsid w:val="00CB3285"/>
    <w:rsid w:val="00CB32FD"/>
    <w:rsid w:val="00CB3362"/>
    <w:rsid w:val="00CB33C7"/>
    <w:rsid w:val="00CB3C4D"/>
    <w:rsid w:val="00CB3D5A"/>
    <w:rsid w:val="00CB3D6A"/>
    <w:rsid w:val="00CB3DB0"/>
    <w:rsid w:val="00CB3E4C"/>
    <w:rsid w:val="00CB3E8A"/>
    <w:rsid w:val="00CB3EBB"/>
    <w:rsid w:val="00CB3F4B"/>
    <w:rsid w:val="00CB3FCB"/>
    <w:rsid w:val="00CB4079"/>
    <w:rsid w:val="00CB4404"/>
    <w:rsid w:val="00CB440D"/>
    <w:rsid w:val="00CB4695"/>
    <w:rsid w:val="00CB4785"/>
    <w:rsid w:val="00CB47EC"/>
    <w:rsid w:val="00CB4A4F"/>
    <w:rsid w:val="00CB4D07"/>
    <w:rsid w:val="00CB4D25"/>
    <w:rsid w:val="00CB4EB3"/>
    <w:rsid w:val="00CB4F1F"/>
    <w:rsid w:val="00CB5050"/>
    <w:rsid w:val="00CB530C"/>
    <w:rsid w:val="00CB5353"/>
    <w:rsid w:val="00CB548C"/>
    <w:rsid w:val="00CB5557"/>
    <w:rsid w:val="00CB56CA"/>
    <w:rsid w:val="00CB5790"/>
    <w:rsid w:val="00CB57EE"/>
    <w:rsid w:val="00CB591B"/>
    <w:rsid w:val="00CB5B54"/>
    <w:rsid w:val="00CB5B78"/>
    <w:rsid w:val="00CB5D2C"/>
    <w:rsid w:val="00CB5E14"/>
    <w:rsid w:val="00CB5FE0"/>
    <w:rsid w:val="00CB6116"/>
    <w:rsid w:val="00CB6187"/>
    <w:rsid w:val="00CB626C"/>
    <w:rsid w:val="00CB6465"/>
    <w:rsid w:val="00CB64B5"/>
    <w:rsid w:val="00CB66E4"/>
    <w:rsid w:val="00CB67BD"/>
    <w:rsid w:val="00CB6923"/>
    <w:rsid w:val="00CB6A02"/>
    <w:rsid w:val="00CB6B07"/>
    <w:rsid w:val="00CB6CDF"/>
    <w:rsid w:val="00CB6CE1"/>
    <w:rsid w:val="00CB701F"/>
    <w:rsid w:val="00CB716B"/>
    <w:rsid w:val="00CB72CD"/>
    <w:rsid w:val="00CB7376"/>
    <w:rsid w:val="00CB7544"/>
    <w:rsid w:val="00CB75C2"/>
    <w:rsid w:val="00CB780D"/>
    <w:rsid w:val="00CB78B2"/>
    <w:rsid w:val="00CB78E4"/>
    <w:rsid w:val="00CB7B6A"/>
    <w:rsid w:val="00CB7B80"/>
    <w:rsid w:val="00CB7C4C"/>
    <w:rsid w:val="00CB7CAA"/>
    <w:rsid w:val="00CB7D0E"/>
    <w:rsid w:val="00CB7E00"/>
    <w:rsid w:val="00CC00D7"/>
    <w:rsid w:val="00CC039D"/>
    <w:rsid w:val="00CC04D9"/>
    <w:rsid w:val="00CC0580"/>
    <w:rsid w:val="00CC05C5"/>
    <w:rsid w:val="00CC0638"/>
    <w:rsid w:val="00CC080C"/>
    <w:rsid w:val="00CC0825"/>
    <w:rsid w:val="00CC0985"/>
    <w:rsid w:val="00CC0CBB"/>
    <w:rsid w:val="00CC0CCA"/>
    <w:rsid w:val="00CC1058"/>
    <w:rsid w:val="00CC10BC"/>
    <w:rsid w:val="00CC117C"/>
    <w:rsid w:val="00CC1275"/>
    <w:rsid w:val="00CC143C"/>
    <w:rsid w:val="00CC16A1"/>
    <w:rsid w:val="00CC178F"/>
    <w:rsid w:val="00CC17BD"/>
    <w:rsid w:val="00CC191C"/>
    <w:rsid w:val="00CC1B0D"/>
    <w:rsid w:val="00CC1C4A"/>
    <w:rsid w:val="00CC1CA6"/>
    <w:rsid w:val="00CC1CAE"/>
    <w:rsid w:val="00CC1D82"/>
    <w:rsid w:val="00CC1DB9"/>
    <w:rsid w:val="00CC1F8F"/>
    <w:rsid w:val="00CC211B"/>
    <w:rsid w:val="00CC221E"/>
    <w:rsid w:val="00CC2221"/>
    <w:rsid w:val="00CC2223"/>
    <w:rsid w:val="00CC2549"/>
    <w:rsid w:val="00CC2969"/>
    <w:rsid w:val="00CC2B08"/>
    <w:rsid w:val="00CC2C10"/>
    <w:rsid w:val="00CC2D4F"/>
    <w:rsid w:val="00CC2F06"/>
    <w:rsid w:val="00CC37C8"/>
    <w:rsid w:val="00CC3833"/>
    <w:rsid w:val="00CC3CB2"/>
    <w:rsid w:val="00CC3EDB"/>
    <w:rsid w:val="00CC3FBA"/>
    <w:rsid w:val="00CC3FD1"/>
    <w:rsid w:val="00CC42C1"/>
    <w:rsid w:val="00CC43DD"/>
    <w:rsid w:val="00CC4458"/>
    <w:rsid w:val="00CC45D0"/>
    <w:rsid w:val="00CC4646"/>
    <w:rsid w:val="00CC4652"/>
    <w:rsid w:val="00CC48D4"/>
    <w:rsid w:val="00CC4AE6"/>
    <w:rsid w:val="00CC4AF5"/>
    <w:rsid w:val="00CC4D96"/>
    <w:rsid w:val="00CC4F10"/>
    <w:rsid w:val="00CC4FBC"/>
    <w:rsid w:val="00CC4FEE"/>
    <w:rsid w:val="00CC5089"/>
    <w:rsid w:val="00CC51C0"/>
    <w:rsid w:val="00CC51E9"/>
    <w:rsid w:val="00CC5316"/>
    <w:rsid w:val="00CC531B"/>
    <w:rsid w:val="00CC534B"/>
    <w:rsid w:val="00CC5367"/>
    <w:rsid w:val="00CC582A"/>
    <w:rsid w:val="00CC58FE"/>
    <w:rsid w:val="00CC5A38"/>
    <w:rsid w:val="00CC5A50"/>
    <w:rsid w:val="00CC5ABF"/>
    <w:rsid w:val="00CC5B27"/>
    <w:rsid w:val="00CC5D1C"/>
    <w:rsid w:val="00CC5D3E"/>
    <w:rsid w:val="00CC5E8A"/>
    <w:rsid w:val="00CC6009"/>
    <w:rsid w:val="00CC606A"/>
    <w:rsid w:val="00CC6383"/>
    <w:rsid w:val="00CC655F"/>
    <w:rsid w:val="00CC65FA"/>
    <w:rsid w:val="00CC66F3"/>
    <w:rsid w:val="00CC6844"/>
    <w:rsid w:val="00CC686A"/>
    <w:rsid w:val="00CC69D6"/>
    <w:rsid w:val="00CC6C56"/>
    <w:rsid w:val="00CC6C71"/>
    <w:rsid w:val="00CC6D94"/>
    <w:rsid w:val="00CC7008"/>
    <w:rsid w:val="00CC7075"/>
    <w:rsid w:val="00CC746E"/>
    <w:rsid w:val="00CC781F"/>
    <w:rsid w:val="00CC78FE"/>
    <w:rsid w:val="00CC7A01"/>
    <w:rsid w:val="00CC7E31"/>
    <w:rsid w:val="00CC7F1F"/>
    <w:rsid w:val="00CD0DED"/>
    <w:rsid w:val="00CD0EC5"/>
    <w:rsid w:val="00CD102B"/>
    <w:rsid w:val="00CD1047"/>
    <w:rsid w:val="00CD14DC"/>
    <w:rsid w:val="00CD1590"/>
    <w:rsid w:val="00CD15B0"/>
    <w:rsid w:val="00CD165B"/>
    <w:rsid w:val="00CD16E7"/>
    <w:rsid w:val="00CD194A"/>
    <w:rsid w:val="00CD1994"/>
    <w:rsid w:val="00CD1A09"/>
    <w:rsid w:val="00CD1B80"/>
    <w:rsid w:val="00CD1DEF"/>
    <w:rsid w:val="00CD1E83"/>
    <w:rsid w:val="00CD1F56"/>
    <w:rsid w:val="00CD211A"/>
    <w:rsid w:val="00CD2354"/>
    <w:rsid w:val="00CD25F8"/>
    <w:rsid w:val="00CD261F"/>
    <w:rsid w:val="00CD27F6"/>
    <w:rsid w:val="00CD2C66"/>
    <w:rsid w:val="00CD2CF6"/>
    <w:rsid w:val="00CD2DD4"/>
    <w:rsid w:val="00CD2FB4"/>
    <w:rsid w:val="00CD2FE3"/>
    <w:rsid w:val="00CD31C4"/>
    <w:rsid w:val="00CD34F2"/>
    <w:rsid w:val="00CD3509"/>
    <w:rsid w:val="00CD37F0"/>
    <w:rsid w:val="00CD3A18"/>
    <w:rsid w:val="00CD3A60"/>
    <w:rsid w:val="00CD3AE8"/>
    <w:rsid w:val="00CD3B89"/>
    <w:rsid w:val="00CD3C55"/>
    <w:rsid w:val="00CD3C79"/>
    <w:rsid w:val="00CD40D6"/>
    <w:rsid w:val="00CD43B4"/>
    <w:rsid w:val="00CD43F1"/>
    <w:rsid w:val="00CD474D"/>
    <w:rsid w:val="00CD4831"/>
    <w:rsid w:val="00CD4BD7"/>
    <w:rsid w:val="00CD4CCA"/>
    <w:rsid w:val="00CD50C4"/>
    <w:rsid w:val="00CD54FD"/>
    <w:rsid w:val="00CD5506"/>
    <w:rsid w:val="00CD563D"/>
    <w:rsid w:val="00CD5691"/>
    <w:rsid w:val="00CD591E"/>
    <w:rsid w:val="00CD62B0"/>
    <w:rsid w:val="00CD6B57"/>
    <w:rsid w:val="00CD6D59"/>
    <w:rsid w:val="00CD6E81"/>
    <w:rsid w:val="00CD6F72"/>
    <w:rsid w:val="00CD6F9D"/>
    <w:rsid w:val="00CD710D"/>
    <w:rsid w:val="00CD72EA"/>
    <w:rsid w:val="00CD7310"/>
    <w:rsid w:val="00CD7390"/>
    <w:rsid w:val="00CD741D"/>
    <w:rsid w:val="00CD75CC"/>
    <w:rsid w:val="00CD784C"/>
    <w:rsid w:val="00CD78B0"/>
    <w:rsid w:val="00CD796F"/>
    <w:rsid w:val="00CD7B17"/>
    <w:rsid w:val="00CD7EE5"/>
    <w:rsid w:val="00CD7EF5"/>
    <w:rsid w:val="00CD7F53"/>
    <w:rsid w:val="00CE0119"/>
    <w:rsid w:val="00CE0155"/>
    <w:rsid w:val="00CE01FE"/>
    <w:rsid w:val="00CE025E"/>
    <w:rsid w:val="00CE02D1"/>
    <w:rsid w:val="00CE05E0"/>
    <w:rsid w:val="00CE05F4"/>
    <w:rsid w:val="00CE0721"/>
    <w:rsid w:val="00CE07E0"/>
    <w:rsid w:val="00CE0834"/>
    <w:rsid w:val="00CE086F"/>
    <w:rsid w:val="00CE0904"/>
    <w:rsid w:val="00CE09F9"/>
    <w:rsid w:val="00CE0B1E"/>
    <w:rsid w:val="00CE0B5C"/>
    <w:rsid w:val="00CE0B8A"/>
    <w:rsid w:val="00CE0C39"/>
    <w:rsid w:val="00CE0C45"/>
    <w:rsid w:val="00CE0E87"/>
    <w:rsid w:val="00CE0F7B"/>
    <w:rsid w:val="00CE1423"/>
    <w:rsid w:val="00CE1F3F"/>
    <w:rsid w:val="00CE1F5E"/>
    <w:rsid w:val="00CE203F"/>
    <w:rsid w:val="00CE2631"/>
    <w:rsid w:val="00CE2763"/>
    <w:rsid w:val="00CE29BA"/>
    <w:rsid w:val="00CE2ACD"/>
    <w:rsid w:val="00CE2B26"/>
    <w:rsid w:val="00CE2BBF"/>
    <w:rsid w:val="00CE2C8D"/>
    <w:rsid w:val="00CE2DF6"/>
    <w:rsid w:val="00CE2E68"/>
    <w:rsid w:val="00CE2E9A"/>
    <w:rsid w:val="00CE3339"/>
    <w:rsid w:val="00CE33BA"/>
    <w:rsid w:val="00CE3477"/>
    <w:rsid w:val="00CE35B6"/>
    <w:rsid w:val="00CE35C2"/>
    <w:rsid w:val="00CE3672"/>
    <w:rsid w:val="00CE390E"/>
    <w:rsid w:val="00CE3946"/>
    <w:rsid w:val="00CE39FC"/>
    <w:rsid w:val="00CE3A80"/>
    <w:rsid w:val="00CE3BF0"/>
    <w:rsid w:val="00CE3D55"/>
    <w:rsid w:val="00CE3EA4"/>
    <w:rsid w:val="00CE40A4"/>
    <w:rsid w:val="00CE4247"/>
    <w:rsid w:val="00CE439C"/>
    <w:rsid w:val="00CE44D0"/>
    <w:rsid w:val="00CE4512"/>
    <w:rsid w:val="00CE46E9"/>
    <w:rsid w:val="00CE4720"/>
    <w:rsid w:val="00CE4CF1"/>
    <w:rsid w:val="00CE4E18"/>
    <w:rsid w:val="00CE4FEC"/>
    <w:rsid w:val="00CE5007"/>
    <w:rsid w:val="00CE50F4"/>
    <w:rsid w:val="00CE592D"/>
    <w:rsid w:val="00CE5C08"/>
    <w:rsid w:val="00CE5CC4"/>
    <w:rsid w:val="00CE5DAE"/>
    <w:rsid w:val="00CE5FBB"/>
    <w:rsid w:val="00CE5FCD"/>
    <w:rsid w:val="00CE612D"/>
    <w:rsid w:val="00CE621F"/>
    <w:rsid w:val="00CE6348"/>
    <w:rsid w:val="00CE63BB"/>
    <w:rsid w:val="00CE6410"/>
    <w:rsid w:val="00CE6433"/>
    <w:rsid w:val="00CE6861"/>
    <w:rsid w:val="00CE690E"/>
    <w:rsid w:val="00CE6F28"/>
    <w:rsid w:val="00CE70AA"/>
    <w:rsid w:val="00CE725F"/>
    <w:rsid w:val="00CE7365"/>
    <w:rsid w:val="00CE745D"/>
    <w:rsid w:val="00CE7542"/>
    <w:rsid w:val="00CE75FE"/>
    <w:rsid w:val="00CE7633"/>
    <w:rsid w:val="00CE7700"/>
    <w:rsid w:val="00CE773A"/>
    <w:rsid w:val="00CE7827"/>
    <w:rsid w:val="00CE7978"/>
    <w:rsid w:val="00CE7ABB"/>
    <w:rsid w:val="00CE7BFE"/>
    <w:rsid w:val="00CE7C1B"/>
    <w:rsid w:val="00CE7FAD"/>
    <w:rsid w:val="00CF043B"/>
    <w:rsid w:val="00CF0C38"/>
    <w:rsid w:val="00CF0C9E"/>
    <w:rsid w:val="00CF0D15"/>
    <w:rsid w:val="00CF0D32"/>
    <w:rsid w:val="00CF0DBB"/>
    <w:rsid w:val="00CF0FA1"/>
    <w:rsid w:val="00CF125B"/>
    <w:rsid w:val="00CF1375"/>
    <w:rsid w:val="00CF1411"/>
    <w:rsid w:val="00CF17BE"/>
    <w:rsid w:val="00CF17C6"/>
    <w:rsid w:val="00CF1938"/>
    <w:rsid w:val="00CF1B25"/>
    <w:rsid w:val="00CF1BE7"/>
    <w:rsid w:val="00CF1F62"/>
    <w:rsid w:val="00CF210B"/>
    <w:rsid w:val="00CF21B2"/>
    <w:rsid w:val="00CF21F6"/>
    <w:rsid w:val="00CF23BE"/>
    <w:rsid w:val="00CF2742"/>
    <w:rsid w:val="00CF2856"/>
    <w:rsid w:val="00CF2995"/>
    <w:rsid w:val="00CF2BE0"/>
    <w:rsid w:val="00CF2DA7"/>
    <w:rsid w:val="00CF2EEF"/>
    <w:rsid w:val="00CF3076"/>
    <w:rsid w:val="00CF3096"/>
    <w:rsid w:val="00CF3114"/>
    <w:rsid w:val="00CF3263"/>
    <w:rsid w:val="00CF32CD"/>
    <w:rsid w:val="00CF34C1"/>
    <w:rsid w:val="00CF34D8"/>
    <w:rsid w:val="00CF35FF"/>
    <w:rsid w:val="00CF3633"/>
    <w:rsid w:val="00CF3666"/>
    <w:rsid w:val="00CF3853"/>
    <w:rsid w:val="00CF38C9"/>
    <w:rsid w:val="00CF3A60"/>
    <w:rsid w:val="00CF3D2E"/>
    <w:rsid w:val="00CF3DC6"/>
    <w:rsid w:val="00CF4142"/>
    <w:rsid w:val="00CF4360"/>
    <w:rsid w:val="00CF452F"/>
    <w:rsid w:val="00CF480A"/>
    <w:rsid w:val="00CF493E"/>
    <w:rsid w:val="00CF49D0"/>
    <w:rsid w:val="00CF4A7A"/>
    <w:rsid w:val="00CF4AB0"/>
    <w:rsid w:val="00CF4AF9"/>
    <w:rsid w:val="00CF4C12"/>
    <w:rsid w:val="00CF4C51"/>
    <w:rsid w:val="00CF4CB5"/>
    <w:rsid w:val="00CF4D97"/>
    <w:rsid w:val="00CF51DA"/>
    <w:rsid w:val="00CF526F"/>
    <w:rsid w:val="00CF5435"/>
    <w:rsid w:val="00CF549C"/>
    <w:rsid w:val="00CF5540"/>
    <w:rsid w:val="00CF56ED"/>
    <w:rsid w:val="00CF5A01"/>
    <w:rsid w:val="00CF5B8C"/>
    <w:rsid w:val="00CF5D83"/>
    <w:rsid w:val="00CF5D9B"/>
    <w:rsid w:val="00CF5F21"/>
    <w:rsid w:val="00CF5F4E"/>
    <w:rsid w:val="00CF6071"/>
    <w:rsid w:val="00CF60FD"/>
    <w:rsid w:val="00CF65C2"/>
    <w:rsid w:val="00CF682C"/>
    <w:rsid w:val="00CF692C"/>
    <w:rsid w:val="00CF6999"/>
    <w:rsid w:val="00CF699E"/>
    <w:rsid w:val="00CF6EC0"/>
    <w:rsid w:val="00CF6F30"/>
    <w:rsid w:val="00CF70AE"/>
    <w:rsid w:val="00CF714A"/>
    <w:rsid w:val="00CF75C8"/>
    <w:rsid w:val="00CF7617"/>
    <w:rsid w:val="00CF7789"/>
    <w:rsid w:val="00CF7A09"/>
    <w:rsid w:val="00CF7D23"/>
    <w:rsid w:val="00CF7E61"/>
    <w:rsid w:val="00CF7EB8"/>
    <w:rsid w:val="00CF7ED4"/>
    <w:rsid w:val="00CF7EF3"/>
    <w:rsid w:val="00D001B9"/>
    <w:rsid w:val="00D001CF"/>
    <w:rsid w:val="00D001F9"/>
    <w:rsid w:val="00D00252"/>
    <w:rsid w:val="00D00312"/>
    <w:rsid w:val="00D0032B"/>
    <w:rsid w:val="00D005DD"/>
    <w:rsid w:val="00D00D26"/>
    <w:rsid w:val="00D00E6A"/>
    <w:rsid w:val="00D010F6"/>
    <w:rsid w:val="00D01132"/>
    <w:rsid w:val="00D01150"/>
    <w:rsid w:val="00D0119A"/>
    <w:rsid w:val="00D011FD"/>
    <w:rsid w:val="00D0140A"/>
    <w:rsid w:val="00D017C8"/>
    <w:rsid w:val="00D017F7"/>
    <w:rsid w:val="00D01804"/>
    <w:rsid w:val="00D0186D"/>
    <w:rsid w:val="00D01B38"/>
    <w:rsid w:val="00D01B3E"/>
    <w:rsid w:val="00D02076"/>
    <w:rsid w:val="00D02250"/>
    <w:rsid w:val="00D022CC"/>
    <w:rsid w:val="00D02347"/>
    <w:rsid w:val="00D0246C"/>
    <w:rsid w:val="00D02774"/>
    <w:rsid w:val="00D02793"/>
    <w:rsid w:val="00D027FE"/>
    <w:rsid w:val="00D028EC"/>
    <w:rsid w:val="00D02938"/>
    <w:rsid w:val="00D02BAA"/>
    <w:rsid w:val="00D02D44"/>
    <w:rsid w:val="00D02E4F"/>
    <w:rsid w:val="00D02EE1"/>
    <w:rsid w:val="00D02EEF"/>
    <w:rsid w:val="00D02FE2"/>
    <w:rsid w:val="00D03067"/>
    <w:rsid w:val="00D030FE"/>
    <w:rsid w:val="00D032D7"/>
    <w:rsid w:val="00D0359F"/>
    <w:rsid w:val="00D03694"/>
    <w:rsid w:val="00D0380E"/>
    <w:rsid w:val="00D03A7B"/>
    <w:rsid w:val="00D03B56"/>
    <w:rsid w:val="00D03C1E"/>
    <w:rsid w:val="00D03D46"/>
    <w:rsid w:val="00D03DB5"/>
    <w:rsid w:val="00D04107"/>
    <w:rsid w:val="00D04233"/>
    <w:rsid w:val="00D0436E"/>
    <w:rsid w:val="00D043EE"/>
    <w:rsid w:val="00D04499"/>
    <w:rsid w:val="00D04561"/>
    <w:rsid w:val="00D04739"/>
    <w:rsid w:val="00D04A53"/>
    <w:rsid w:val="00D04D77"/>
    <w:rsid w:val="00D04DA6"/>
    <w:rsid w:val="00D04DD6"/>
    <w:rsid w:val="00D04EC3"/>
    <w:rsid w:val="00D050EF"/>
    <w:rsid w:val="00D052B1"/>
    <w:rsid w:val="00D05425"/>
    <w:rsid w:val="00D054FD"/>
    <w:rsid w:val="00D056E3"/>
    <w:rsid w:val="00D05916"/>
    <w:rsid w:val="00D05A9B"/>
    <w:rsid w:val="00D05AEB"/>
    <w:rsid w:val="00D05C1C"/>
    <w:rsid w:val="00D05D75"/>
    <w:rsid w:val="00D05E1D"/>
    <w:rsid w:val="00D05E33"/>
    <w:rsid w:val="00D05ECE"/>
    <w:rsid w:val="00D05F95"/>
    <w:rsid w:val="00D060AA"/>
    <w:rsid w:val="00D060F3"/>
    <w:rsid w:val="00D06122"/>
    <w:rsid w:val="00D06280"/>
    <w:rsid w:val="00D067FB"/>
    <w:rsid w:val="00D0690C"/>
    <w:rsid w:val="00D06CA8"/>
    <w:rsid w:val="00D06D12"/>
    <w:rsid w:val="00D06E42"/>
    <w:rsid w:val="00D06FFA"/>
    <w:rsid w:val="00D07167"/>
    <w:rsid w:val="00D0717F"/>
    <w:rsid w:val="00D0736E"/>
    <w:rsid w:val="00D0744D"/>
    <w:rsid w:val="00D07530"/>
    <w:rsid w:val="00D0764A"/>
    <w:rsid w:val="00D077C6"/>
    <w:rsid w:val="00D07A10"/>
    <w:rsid w:val="00D07A1B"/>
    <w:rsid w:val="00D10011"/>
    <w:rsid w:val="00D1005E"/>
    <w:rsid w:val="00D10333"/>
    <w:rsid w:val="00D10BBB"/>
    <w:rsid w:val="00D10CCD"/>
    <w:rsid w:val="00D10D58"/>
    <w:rsid w:val="00D10F3A"/>
    <w:rsid w:val="00D10FE9"/>
    <w:rsid w:val="00D11163"/>
    <w:rsid w:val="00D1163D"/>
    <w:rsid w:val="00D11735"/>
    <w:rsid w:val="00D11867"/>
    <w:rsid w:val="00D11891"/>
    <w:rsid w:val="00D118D9"/>
    <w:rsid w:val="00D118ED"/>
    <w:rsid w:val="00D119EA"/>
    <w:rsid w:val="00D119F7"/>
    <w:rsid w:val="00D11A67"/>
    <w:rsid w:val="00D11B3F"/>
    <w:rsid w:val="00D11C62"/>
    <w:rsid w:val="00D11E7E"/>
    <w:rsid w:val="00D11EDD"/>
    <w:rsid w:val="00D11F6D"/>
    <w:rsid w:val="00D12077"/>
    <w:rsid w:val="00D12146"/>
    <w:rsid w:val="00D12232"/>
    <w:rsid w:val="00D122A3"/>
    <w:rsid w:val="00D122DF"/>
    <w:rsid w:val="00D12352"/>
    <w:rsid w:val="00D12407"/>
    <w:rsid w:val="00D1244F"/>
    <w:rsid w:val="00D12515"/>
    <w:rsid w:val="00D12590"/>
    <w:rsid w:val="00D125DF"/>
    <w:rsid w:val="00D1271A"/>
    <w:rsid w:val="00D1292A"/>
    <w:rsid w:val="00D12BAD"/>
    <w:rsid w:val="00D12C69"/>
    <w:rsid w:val="00D12FE5"/>
    <w:rsid w:val="00D13178"/>
    <w:rsid w:val="00D134D6"/>
    <w:rsid w:val="00D136C3"/>
    <w:rsid w:val="00D13773"/>
    <w:rsid w:val="00D137B2"/>
    <w:rsid w:val="00D138B2"/>
    <w:rsid w:val="00D13906"/>
    <w:rsid w:val="00D13BCC"/>
    <w:rsid w:val="00D13D52"/>
    <w:rsid w:val="00D13DD5"/>
    <w:rsid w:val="00D13E99"/>
    <w:rsid w:val="00D14007"/>
    <w:rsid w:val="00D14140"/>
    <w:rsid w:val="00D1415A"/>
    <w:rsid w:val="00D141F8"/>
    <w:rsid w:val="00D142E5"/>
    <w:rsid w:val="00D14398"/>
    <w:rsid w:val="00D14449"/>
    <w:rsid w:val="00D146AB"/>
    <w:rsid w:val="00D148C0"/>
    <w:rsid w:val="00D14A64"/>
    <w:rsid w:val="00D14B16"/>
    <w:rsid w:val="00D14C4E"/>
    <w:rsid w:val="00D14D3B"/>
    <w:rsid w:val="00D15049"/>
    <w:rsid w:val="00D1542E"/>
    <w:rsid w:val="00D15681"/>
    <w:rsid w:val="00D15988"/>
    <w:rsid w:val="00D15A40"/>
    <w:rsid w:val="00D15B1E"/>
    <w:rsid w:val="00D15D15"/>
    <w:rsid w:val="00D15DC8"/>
    <w:rsid w:val="00D15EBB"/>
    <w:rsid w:val="00D15FAD"/>
    <w:rsid w:val="00D15FB3"/>
    <w:rsid w:val="00D1630E"/>
    <w:rsid w:val="00D16613"/>
    <w:rsid w:val="00D166DD"/>
    <w:rsid w:val="00D167AF"/>
    <w:rsid w:val="00D167C9"/>
    <w:rsid w:val="00D168A7"/>
    <w:rsid w:val="00D16B9A"/>
    <w:rsid w:val="00D16D6D"/>
    <w:rsid w:val="00D16DAA"/>
    <w:rsid w:val="00D16EA6"/>
    <w:rsid w:val="00D16EEE"/>
    <w:rsid w:val="00D16FF0"/>
    <w:rsid w:val="00D17044"/>
    <w:rsid w:val="00D1720E"/>
    <w:rsid w:val="00D172FE"/>
    <w:rsid w:val="00D173D3"/>
    <w:rsid w:val="00D175C4"/>
    <w:rsid w:val="00D1767E"/>
    <w:rsid w:val="00D176B0"/>
    <w:rsid w:val="00D1781B"/>
    <w:rsid w:val="00D17C27"/>
    <w:rsid w:val="00D17FE0"/>
    <w:rsid w:val="00D200FF"/>
    <w:rsid w:val="00D201F8"/>
    <w:rsid w:val="00D20228"/>
    <w:rsid w:val="00D203A9"/>
    <w:rsid w:val="00D203AF"/>
    <w:rsid w:val="00D2051A"/>
    <w:rsid w:val="00D20545"/>
    <w:rsid w:val="00D2061C"/>
    <w:rsid w:val="00D208A6"/>
    <w:rsid w:val="00D20944"/>
    <w:rsid w:val="00D20AEF"/>
    <w:rsid w:val="00D2106A"/>
    <w:rsid w:val="00D21130"/>
    <w:rsid w:val="00D21182"/>
    <w:rsid w:val="00D211BE"/>
    <w:rsid w:val="00D21238"/>
    <w:rsid w:val="00D212DA"/>
    <w:rsid w:val="00D2134D"/>
    <w:rsid w:val="00D213D8"/>
    <w:rsid w:val="00D21457"/>
    <w:rsid w:val="00D215B4"/>
    <w:rsid w:val="00D21783"/>
    <w:rsid w:val="00D2186E"/>
    <w:rsid w:val="00D21879"/>
    <w:rsid w:val="00D2198D"/>
    <w:rsid w:val="00D219D8"/>
    <w:rsid w:val="00D21AB4"/>
    <w:rsid w:val="00D21DB2"/>
    <w:rsid w:val="00D21E6F"/>
    <w:rsid w:val="00D21FFE"/>
    <w:rsid w:val="00D221A1"/>
    <w:rsid w:val="00D223ED"/>
    <w:rsid w:val="00D22427"/>
    <w:rsid w:val="00D2247B"/>
    <w:rsid w:val="00D22608"/>
    <w:rsid w:val="00D22672"/>
    <w:rsid w:val="00D226B0"/>
    <w:rsid w:val="00D228DC"/>
    <w:rsid w:val="00D22B3E"/>
    <w:rsid w:val="00D22C56"/>
    <w:rsid w:val="00D22C68"/>
    <w:rsid w:val="00D22D82"/>
    <w:rsid w:val="00D22EE6"/>
    <w:rsid w:val="00D23038"/>
    <w:rsid w:val="00D230ED"/>
    <w:rsid w:val="00D23145"/>
    <w:rsid w:val="00D23190"/>
    <w:rsid w:val="00D23280"/>
    <w:rsid w:val="00D2329D"/>
    <w:rsid w:val="00D233C2"/>
    <w:rsid w:val="00D2361C"/>
    <w:rsid w:val="00D2381D"/>
    <w:rsid w:val="00D238B3"/>
    <w:rsid w:val="00D239B1"/>
    <w:rsid w:val="00D23B46"/>
    <w:rsid w:val="00D23B5E"/>
    <w:rsid w:val="00D23CB4"/>
    <w:rsid w:val="00D23DDA"/>
    <w:rsid w:val="00D23DF1"/>
    <w:rsid w:val="00D23F5F"/>
    <w:rsid w:val="00D240EF"/>
    <w:rsid w:val="00D2441E"/>
    <w:rsid w:val="00D2473A"/>
    <w:rsid w:val="00D24DE9"/>
    <w:rsid w:val="00D25083"/>
    <w:rsid w:val="00D25288"/>
    <w:rsid w:val="00D25433"/>
    <w:rsid w:val="00D25449"/>
    <w:rsid w:val="00D2545E"/>
    <w:rsid w:val="00D25471"/>
    <w:rsid w:val="00D2549B"/>
    <w:rsid w:val="00D255FA"/>
    <w:rsid w:val="00D25708"/>
    <w:rsid w:val="00D257D6"/>
    <w:rsid w:val="00D25A01"/>
    <w:rsid w:val="00D25A23"/>
    <w:rsid w:val="00D25A79"/>
    <w:rsid w:val="00D25C8A"/>
    <w:rsid w:val="00D25CA9"/>
    <w:rsid w:val="00D25E28"/>
    <w:rsid w:val="00D25EE9"/>
    <w:rsid w:val="00D261E6"/>
    <w:rsid w:val="00D263EC"/>
    <w:rsid w:val="00D26455"/>
    <w:rsid w:val="00D26549"/>
    <w:rsid w:val="00D26699"/>
    <w:rsid w:val="00D26832"/>
    <w:rsid w:val="00D26D0E"/>
    <w:rsid w:val="00D26F7A"/>
    <w:rsid w:val="00D27052"/>
    <w:rsid w:val="00D270BE"/>
    <w:rsid w:val="00D271CD"/>
    <w:rsid w:val="00D27736"/>
    <w:rsid w:val="00D27831"/>
    <w:rsid w:val="00D2793A"/>
    <w:rsid w:val="00D27967"/>
    <w:rsid w:val="00D3004F"/>
    <w:rsid w:val="00D303D6"/>
    <w:rsid w:val="00D3044C"/>
    <w:rsid w:val="00D304D4"/>
    <w:rsid w:val="00D30557"/>
    <w:rsid w:val="00D3062F"/>
    <w:rsid w:val="00D30657"/>
    <w:rsid w:val="00D30783"/>
    <w:rsid w:val="00D30823"/>
    <w:rsid w:val="00D308BB"/>
    <w:rsid w:val="00D30A4A"/>
    <w:rsid w:val="00D30B11"/>
    <w:rsid w:val="00D30B20"/>
    <w:rsid w:val="00D30B7B"/>
    <w:rsid w:val="00D30BF6"/>
    <w:rsid w:val="00D30E88"/>
    <w:rsid w:val="00D30EE5"/>
    <w:rsid w:val="00D30F64"/>
    <w:rsid w:val="00D30FF6"/>
    <w:rsid w:val="00D31223"/>
    <w:rsid w:val="00D3135D"/>
    <w:rsid w:val="00D31377"/>
    <w:rsid w:val="00D315D8"/>
    <w:rsid w:val="00D3194B"/>
    <w:rsid w:val="00D31ABD"/>
    <w:rsid w:val="00D31BA2"/>
    <w:rsid w:val="00D31E28"/>
    <w:rsid w:val="00D31EEB"/>
    <w:rsid w:val="00D31F07"/>
    <w:rsid w:val="00D31FF4"/>
    <w:rsid w:val="00D322CE"/>
    <w:rsid w:val="00D323C2"/>
    <w:rsid w:val="00D32540"/>
    <w:rsid w:val="00D32731"/>
    <w:rsid w:val="00D32773"/>
    <w:rsid w:val="00D329A9"/>
    <w:rsid w:val="00D32BB0"/>
    <w:rsid w:val="00D32BD6"/>
    <w:rsid w:val="00D32C7D"/>
    <w:rsid w:val="00D33013"/>
    <w:rsid w:val="00D33031"/>
    <w:rsid w:val="00D330D0"/>
    <w:rsid w:val="00D3327D"/>
    <w:rsid w:val="00D332E3"/>
    <w:rsid w:val="00D3333D"/>
    <w:rsid w:val="00D334A0"/>
    <w:rsid w:val="00D3386C"/>
    <w:rsid w:val="00D33AE5"/>
    <w:rsid w:val="00D33E33"/>
    <w:rsid w:val="00D34029"/>
    <w:rsid w:val="00D341CC"/>
    <w:rsid w:val="00D34450"/>
    <w:rsid w:val="00D34989"/>
    <w:rsid w:val="00D34A0A"/>
    <w:rsid w:val="00D34B05"/>
    <w:rsid w:val="00D34C4F"/>
    <w:rsid w:val="00D34F9D"/>
    <w:rsid w:val="00D34FA1"/>
    <w:rsid w:val="00D35144"/>
    <w:rsid w:val="00D35400"/>
    <w:rsid w:val="00D35413"/>
    <w:rsid w:val="00D35485"/>
    <w:rsid w:val="00D354ED"/>
    <w:rsid w:val="00D35897"/>
    <w:rsid w:val="00D358EF"/>
    <w:rsid w:val="00D3597B"/>
    <w:rsid w:val="00D359EC"/>
    <w:rsid w:val="00D35AD8"/>
    <w:rsid w:val="00D35BA3"/>
    <w:rsid w:val="00D35CD7"/>
    <w:rsid w:val="00D35E81"/>
    <w:rsid w:val="00D35F92"/>
    <w:rsid w:val="00D36092"/>
    <w:rsid w:val="00D36179"/>
    <w:rsid w:val="00D36342"/>
    <w:rsid w:val="00D36384"/>
    <w:rsid w:val="00D36456"/>
    <w:rsid w:val="00D364E7"/>
    <w:rsid w:val="00D3678F"/>
    <w:rsid w:val="00D36BAC"/>
    <w:rsid w:val="00D374D6"/>
    <w:rsid w:val="00D3775A"/>
    <w:rsid w:val="00D3778D"/>
    <w:rsid w:val="00D378EB"/>
    <w:rsid w:val="00D37A04"/>
    <w:rsid w:val="00D37DC6"/>
    <w:rsid w:val="00D4002A"/>
    <w:rsid w:val="00D4016F"/>
    <w:rsid w:val="00D401BE"/>
    <w:rsid w:val="00D40244"/>
    <w:rsid w:val="00D40382"/>
    <w:rsid w:val="00D404DA"/>
    <w:rsid w:val="00D4056D"/>
    <w:rsid w:val="00D4070F"/>
    <w:rsid w:val="00D407AC"/>
    <w:rsid w:val="00D407C1"/>
    <w:rsid w:val="00D40825"/>
    <w:rsid w:val="00D409EF"/>
    <w:rsid w:val="00D40E95"/>
    <w:rsid w:val="00D40F78"/>
    <w:rsid w:val="00D4117C"/>
    <w:rsid w:val="00D41591"/>
    <w:rsid w:val="00D415BD"/>
    <w:rsid w:val="00D41608"/>
    <w:rsid w:val="00D41696"/>
    <w:rsid w:val="00D41734"/>
    <w:rsid w:val="00D4187F"/>
    <w:rsid w:val="00D419DE"/>
    <w:rsid w:val="00D41AE2"/>
    <w:rsid w:val="00D41BE5"/>
    <w:rsid w:val="00D41C49"/>
    <w:rsid w:val="00D41FA6"/>
    <w:rsid w:val="00D41FC5"/>
    <w:rsid w:val="00D41FE0"/>
    <w:rsid w:val="00D4200C"/>
    <w:rsid w:val="00D42014"/>
    <w:rsid w:val="00D42274"/>
    <w:rsid w:val="00D4252F"/>
    <w:rsid w:val="00D42538"/>
    <w:rsid w:val="00D42558"/>
    <w:rsid w:val="00D42938"/>
    <w:rsid w:val="00D42BC3"/>
    <w:rsid w:val="00D42D5D"/>
    <w:rsid w:val="00D42D81"/>
    <w:rsid w:val="00D43147"/>
    <w:rsid w:val="00D434B0"/>
    <w:rsid w:val="00D43659"/>
    <w:rsid w:val="00D43802"/>
    <w:rsid w:val="00D43823"/>
    <w:rsid w:val="00D43958"/>
    <w:rsid w:val="00D43AA8"/>
    <w:rsid w:val="00D43AED"/>
    <w:rsid w:val="00D43AF7"/>
    <w:rsid w:val="00D43F00"/>
    <w:rsid w:val="00D43FD8"/>
    <w:rsid w:val="00D44103"/>
    <w:rsid w:val="00D44201"/>
    <w:rsid w:val="00D44706"/>
    <w:rsid w:val="00D44956"/>
    <w:rsid w:val="00D449B3"/>
    <w:rsid w:val="00D449CF"/>
    <w:rsid w:val="00D44A03"/>
    <w:rsid w:val="00D44A84"/>
    <w:rsid w:val="00D44B54"/>
    <w:rsid w:val="00D44B7A"/>
    <w:rsid w:val="00D44BBB"/>
    <w:rsid w:val="00D44C50"/>
    <w:rsid w:val="00D44C94"/>
    <w:rsid w:val="00D44DDD"/>
    <w:rsid w:val="00D44E68"/>
    <w:rsid w:val="00D4500F"/>
    <w:rsid w:val="00D453C7"/>
    <w:rsid w:val="00D454A6"/>
    <w:rsid w:val="00D45856"/>
    <w:rsid w:val="00D4589C"/>
    <w:rsid w:val="00D45B08"/>
    <w:rsid w:val="00D45BBD"/>
    <w:rsid w:val="00D45E27"/>
    <w:rsid w:val="00D45F44"/>
    <w:rsid w:val="00D46303"/>
    <w:rsid w:val="00D4674B"/>
    <w:rsid w:val="00D46891"/>
    <w:rsid w:val="00D46B44"/>
    <w:rsid w:val="00D46B62"/>
    <w:rsid w:val="00D46C3B"/>
    <w:rsid w:val="00D46C89"/>
    <w:rsid w:val="00D46CAD"/>
    <w:rsid w:val="00D46CC9"/>
    <w:rsid w:val="00D46D4C"/>
    <w:rsid w:val="00D46DA7"/>
    <w:rsid w:val="00D46E97"/>
    <w:rsid w:val="00D46F7A"/>
    <w:rsid w:val="00D471B8"/>
    <w:rsid w:val="00D472BE"/>
    <w:rsid w:val="00D476E7"/>
    <w:rsid w:val="00D47B35"/>
    <w:rsid w:val="00D47B7D"/>
    <w:rsid w:val="00D47E56"/>
    <w:rsid w:val="00D50179"/>
    <w:rsid w:val="00D501E8"/>
    <w:rsid w:val="00D501FF"/>
    <w:rsid w:val="00D50898"/>
    <w:rsid w:val="00D5092F"/>
    <w:rsid w:val="00D50967"/>
    <w:rsid w:val="00D50B92"/>
    <w:rsid w:val="00D50B95"/>
    <w:rsid w:val="00D50E14"/>
    <w:rsid w:val="00D50EEE"/>
    <w:rsid w:val="00D50EF5"/>
    <w:rsid w:val="00D510CA"/>
    <w:rsid w:val="00D5117E"/>
    <w:rsid w:val="00D51288"/>
    <w:rsid w:val="00D51427"/>
    <w:rsid w:val="00D5148A"/>
    <w:rsid w:val="00D514AD"/>
    <w:rsid w:val="00D5150C"/>
    <w:rsid w:val="00D51585"/>
    <w:rsid w:val="00D515A2"/>
    <w:rsid w:val="00D51647"/>
    <w:rsid w:val="00D51675"/>
    <w:rsid w:val="00D516EB"/>
    <w:rsid w:val="00D51769"/>
    <w:rsid w:val="00D518E7"/>
    <w:rsid w:val="00D519C8"/>
    <w:rsid w:val="00D51A1D"/>
    <w:rsid w:val="00D52214"/>
    <w:rsid w:val="00D522B1"/>
    <w:rsid w:val="00D525C3"/>
    <w:rsid w:val="00D525DC"/>
    <w:rsid w:val="00D526B8"/>
    <w:rsid w:val="00D52736"/>
    <w:rsid w:val="00D5282A"/>
    <w:rsid w:val="00D529DC"/>
    <w:rsid w:val="00D53019"/>
    <w:rsid w:val="00D535C3"/>
    <w:rsid w:val="00D535D9"/>
    <w:rsid w:val="00D53724"/>
    <w:rsid w:val="00D537B3"/>
    <w:rsid w:val="00D5386F"/>
    <w:rsid w:val="00D53875"/>
    <w:rsid w:val="00D5398F"/>
    <w:rsid w:val="00D53C30"/>
    <w:rsid w:val="00D53C61"/>
    <w:rsid w:val="00D53EC3"/>
    <w:rsid w:val="00D53FFF"/>
    <w:rsid w:val="00D5414B"/>
    <w:rsid w:val="00D542D4"/>
    <w:rsid w:val="00D54361"/>
    <w:rsid w:val="00D54557"/>
    <w:rsid w:val="00D545F6"/>
    <w:rsid w:val="00D54685"/>
    <w:rsid w:val="00D54702"/>
    <w:rsid w:val="00D5482D"/>
    <w:rsid w:val="00D5489D"/>
    <w:rsid w:val="00D54EC9"/>
    <w:rsid w:val="00D552D2"/>
    <w:rsid w:val="00D554C4"/>
    <w:rsid w:val="00D55593"/>
    <w:rsid w:val="00D556B4"/>
    <w:rsid w:val="00D55858"/>
    <w:rsid w:val="00D5596A"/>
    <w:rsid w:val="00D55C6F"/>
    <w:rsid w:val="00D55CF2"/>
    <w:rsid w:val="00D55E99"/>
    <w:rsid w:val="00D56222"/>
    <w:rsid w:val="00D563B9"/>
    <w:rsid w:val="00D566BA"/>
    <w:rsid w:val="00D567B9"/>
    <w:rsid w:val="00D568F1"/>
    <w:rsid w:val="00D56938"/>
    <w:rsid w:val="00D56C75"/>
    <w:rsid w:val="00D56E36"/>
    <w:rsid w:val="00D56FE2"/>
    <w:rsid w:val="00D57351"/>
    <w:rsid w:val="00D574A4"/>
    <w:rsid w:val="00D5753B"/>
    <w:rsid w:val="00D57546"/>
    <w:rsid w:val="00D57550"/>
    <w:rsid w:val="00D5759E"/>
    <w:rsid w:val="00D57737"/>
    <w:rsid w:val="00D5785E"/>
    <w:rsid w:val="00D579A8"/>
    <w:rsid w:val="00D579E9"/>
    <w:rsid w:val="00D57C92"/>
    <w:rsid w:val="00D57CE7"/>
    <w:rsid w:val="00D57D8F"/>
    <w:rsid w:val="00D57E2A"/>
    <w:rsid w:val="00D57E48"/>
    <w:rsid w:val="00D57EB2"/>
    <w:rsid w:val="00D600D5"/>
    <w:rsid w:val="00D60185"/>
    <w:rsid w:val="00D60370"/>
    <w:rsid w:val="00D6039C"/>
    <w:rsid w:val="00D604B9"/>
    <w:rsid w:val="00D60576"/>
    <w:rsid w:val="00D60823"/>
    <w:rsid w:val="00D6088D"/>
    <w:rsid w:val="00D609D0"/>
    <w:rsid w:val="00D60AD0"/>
    <w:rsid w:val="00D60B16"/>
    <w:rsid w:val="00D60C55"/>
    <w:rsid w:val="00D60D9F"/>
    <w:rsid w:val="00D60E11"/>
    <w:rsid w:val="00D61412"/>
    <w:rsid w:val="00D61489"/>
    <w:rsid w:val="00D614B9"/>
    <w:rsid w:val="00D614E1"/>
    <w:rsid w:val="00D6155E"/>
    <w:rsid w:val="00D61642"/>
    <w:rsid w:val="00D61741"/>
    <w:rsid w:val="00D618A2"/>
    <w:rsid w:val="00D619A0"/>
    <w:rsid w:val="00D619C9"/>
    <w:rsid w:val="00D61BAB"/>
    <w:rsid w:val="00D61BD4"/>
    <w:rsid w:val="00D61D14"/>
    <w:rsid w:val="00D61D6A"/>
    <w:rsid w:val="00D61EDD"/>
    <w:rsid w:val="00D61FC3"/>
    <w:rsid w:val="00D62181"/>
    <w:rsid w:val="00D622BA"/>
    <w:rsid w:val="00D62493"/>
    <w:rsid w:val="00D62795"/>
    <w:rsid w:val="00D6292C"/>
    <w:rsid w:val="00D62958"/>
    <w:rsid w:val="00D62B42"/>
    <w:rsid w:val="00D62B97"/>
    <w:rsid w:val="00D62C48"/>
    <w:rsid w:val="00D62D3C"/>
    <w:rsid w:val="00D62E88"/>
    <w:rsid w:val="00D62EF6"/>
    <w:rsid w:val="00D63047"/>
    <w:rsid w:val="00D63094"/>
    <w:rsid w:val="00D63406"/>
    <w:rsid w:val="00D635DA"/>
    <w:rsid w:val="00D638D4"/>
    <w:rsid w:val="00D63DD4"/>
    <w:rsid w:val="00D64113"/>
    <w:rsid w:val="00D64187"/>
    <w:rsid w:val="00D6428D"/>
    <w:rsid w:val="00D643C3"/>
    <w:rsid w:val="00D6449E"/>
    <w:rsid w:val="00D64B26"/>
    <w:rsid w:val="00D64D6E"/>
    <w:rsid w:val="00D64E73"/>
    <w:rsid w:val="00D64EEA"/>
    <w:rsid w:val="00D6510A"/>
    <w:rsid w:val="00D652B0"/>
    <w:rsid w:val="00D652F5"/>
    <w:rsid w:val="00D65371"/>
    <w:rsid w:val="00D65454"/>
    <w:rsid w:val="00D65469"/>
    <w:rsid w:val="00D655D2"/>
    <w:rsid w:val="00D6562C"/>
    <w:rsid w:val="00D656F2"/>
    <w:rsid w:val="00D65B87"/>
    <w:rsid w:val="00D65E5B"/>
    <w:rsid w:val="00D65EAB"/>
    <w:rsid w:val="00D661E0"/>
    <w:rsid w:val="00D66436"/>
    <w:rsid w:val="00D66494"/>
    <w:rsid w:val="00D6655B"/>
    <w:rsid w:val="00D66E1D"/>
    <w:rsid w:val="00D66EF4"/>
    <w:rsid w:val="00D66F40"/>
    <w:rsid w:val="00D66F46"/>
    <w:rsid w:val="00D67030"/>
    <w:rsid w:val="00D6711E"/>
    <w:rsid w:val="00D6716E"/>
    <w:rsid w:val="00D67214"/>
    <w:rsid w:val="00D672D1"/>
    <w:rsid w:val="00D67323"/>
    <w:rsid w:val="00D67429"/>
    <w:rsid w:val="00D675E5"/>
    <w:rsid w:val="00D70008"/>
    <w:rsid w:val="00D7034E"/>
    <w:rsid w:val="00D703BA"/>
    <w:rsid w:val="00D7040A"/>
    <w:rsid w:val="00D7045F"/>
    <w:rsid w:val="00D705A8"/>
    <w:rsid w:val="00D7062E"/>
    <w:rsid w:val="00D707BE"/>
    <w:rsid w:val="00D70850"/>
    <w:rsid w:val="00D71010"/>
    <w:rsid w:val="00D71079"/>
    <w:rsid w:val="00D71181"/>
    <w:rsid w:val="00D71348"/>
    <w:rsid w:val="00D714F8"/>
    <w:rsid w:val="00D71851"/>
    <w:rsid w:val="00D7190E"/>
    <w:rsid w:val="00D71A61"/>
    <w:rsid w:val="00D71B49"/>
    <w:rsid w:val="00D71D31"/>
    <w:rsid w:val="00D71D7D"/>
    <w:rsid w:val="00D71D91"/>
    <w:rsid w:val="00D72055"/>
    <w:rsid w:val="00D7210E"/>
    <w:rsid w:val="00D7212F"/>
    <w:rsid w:val="00D7229A"/>
    <w:rsid w:val="00D72609"/>
    <w:rsid w:val="00D7263C"/>
    <w:rsid w:val="00D7265D"/>
    <w:rsid w:val="00D726D4"/>
    <w:rsid w:val="00D72891"/>
    <w:rsid w:val="00D72C74"/>
    <w:rsid w:val="00D72DCE"/>
    <w:rsid w:val="00D72F01"/>
    <w:rsid w:val="00D72F81"/>
    <w:rsid w:val="00D72F9C"/>
    <w:rsid w:val="00D73098"/>
    <w:rsid w:val="00D73102"/>
    <w:rsid w:val="00D733C9"/>
    <w:rsid w:val="00D7350A"/>
    <w:rsid w:val="00D73580"/>
    <w:rsid w:val="00D7369B"/>
    <w:rsid w:val="00D73832"/>
    <w:rsid w:val="00D73BEA"/>
    <w:rsid w:val="00D73F58"/>
    <w:rsid w:val="00D73FCE"/>
    <w:rsid w:val="00D7418C"/>
    <w:rsid w:val="00D74532"/>
    <w:rsid w:val="00D74570"/>
    <w:rsid w:val="00D74773"/>
    <w:rsid w:val="00D74A02"/>
    <w:rsid w:val="00D74B89"/>
    <w:rsid w:val="00D74CB5"/>
    <w:rsid w:val="00D74DFE"/>
    <w:rsid w:val="00D75749"/>
    <w:rsid w:val="00D75B19"/>
    <w:rsid w:val="00D75B2C"/>
    <w:rsid w:val="00D75BDA"/>
    <w:rsid w:val="00D75DE9"/>
    <w:rsid w:val="00D75F61"/>
    <w:rsid w:val="00D75FD7"/>
    <w:rsid w:val="00D767CD"/>
    <w:rsid w:val="00D76D94"/>
    <w:rsid w:val="00D773DF"/>
    <w:rsid w:val="00D778DE"/>
    <w:rsid w:val="00D77C17"/>
    <w:rsid w:val="00D77DDE"/>
    <w:rsid w:val="00D77EA0"/>
    <w:rsid w:val="00D77F99"/>
    <w:rsid w:val="00D80114"/>
    <w:rsid w:val="00D8016A"/>
    <w:rsid w:val="00D8025E"/>
    <w:rsid w:val="00D8042B"/>
    <w:rsid w:val="00D8046C"/>
    <w:rsid w:val="00D804BB"/>
    <w:rsid w:val="00D80593"/>
    <w:rsid w:val="00D8071D"/>
    <w:rsid w:val="00D808BD"/>
    <w:rsid w:val="00D80BA0"/>
    <w:rsid w:val="00D80C19"/>
    <w:rsid w:val="00D80EBA"/>
    <w:rsid w:val="00D80F13"/>
    <w:rsid w:val="00D81048"/>
    <w:rsid w:val="00D81146"/>
    <w:rsid w:val="00D81239"/>
    <w:rsid w:val="00D812BF"/>
    <w:rsid w:val="00D813F7"/>
    <w:rsid w:val="00D81442"/>
    <w:rsid w:val="00D814B9"/>
    <w:rsid w:val="00D8150F"/>
    <w:rsid w:val="00D8156C"/>
    <w:rsid w:val="00D81694"/>
    <w:rsid w:val="00D8169F"/>
    <w:rsid w:val="00D816D7"/>
    <w:rsid w:val="00D819A3"/>
    <w:rsid w:val="00D81B7D"/>
    <w:rsid w:val="00D81B98"/>
    <w:rsid w:val="00D81CE0"/>
    <w:rsid w:val="00D81D6D"/>
    <w:rsid w:val="00D81E00"/>
    <w:rsid w:val="00D82137"/>
    <w:rsid w:val="00D82257"/>
    <w:rsid w:val="00D822F5"/>
    <w:rsid w:val="00D825E1"/>
    <w:rsid w:val="00D825EC"/>
    <w:rsid w:val="00D825F7"/>
    <w:rsid w:val="00D829F7"/>
    <w:rsid w:val="00D82AD8"/>
    <w:rsid w:val="00D82C50"/>
    <w:rsid w:val="00D82D71"/>
    <w:rsid w:val="00D82D87"/>
    <w:rsid w:val="00D82E4F"/>
    <w:rsid w:val="00D83007"/>
    <w:rsid w:val="00D83166"/>
    <w:rsid w:val="00D8326D"/>
    <w:rsid w:val="00D832EB"/>
    <w:rsid w:val="00D83390"/>
    <w:rsid w:val="00D8341E"/>
    <w:rsid w:val="00D834AF"/>
    <w:rsid w:val="00D83661"/>
    <w:rsid w:val="00D83B7D"/>
    <w:rsid w:val="00D83EED"/>
    <w:rsid w:val="00D83FF4"/>
    <w:rsid w:val="00D84368"/>
    <w:rsid w:val="00D84386"/>
    <w:rsid w:val="00D84773"/>
    <w:rsid w:val="00D847AF"/>
    <w:rsid w:val="00D848C1"/>
    <w:rsid w:val="00D84AB5"/>
    <w:rsid w:val="00D84C6D"/>
    <w:rsid w:val="00D84CFD"/>
    <w:rsid w:val="00D84D04"/>
    <w:rsid w:val="00D8516E"/>
    <w:rsid w:val="00D852AB"/>
    <w:rsid w:val="00D8535F"/>
    <w:rsid w:val="00D85392"/>
    <w:rsid w:val="00D85665"/>
    <w:rsid w:val="00D8572E"/>
    <w:rsid w:val="00D858CF"/>
    <w:rsid w:val="00D85A34"/>
    <w:rsid w:val="00D85A58"/>
    <w:rsid w:val="00D85E0C"/>
    <w:rsid w:val="00D85E51"/>
    <w:rsid w:val="00D85F99"/>
    <w:rsid w:val="00D86330"/>
    <w:rsid w:val="00D8639C"/>
    <w:rsid w:val="00D8640E"/>
    <w:rsid w:val="00D8676C"/>
    <w:rsid w:val="00D867F7"/>
    <w:rsid w:val="00D86CDF"/>
    <w:rsid w:val="00D86CEA"/>
    <w:rsid w:val="00D86D5C"/>
    <w:rsid w:val="00D86F36"/>
    <w:rsid w:val="00D8707A"/>
    <w:rsid w:val="00D87275"/>
    <w:rsid w:val="00D87337"/>
    <w:rsid w:val="00D8745E"/>
    <w:rsid w:val="00D87986"/>
    <w:rsid w:val="00D87BCF"/>
    <w:rsid w:val="00D87FD8"/>
    <w:rsid w:val="00D90001"/>
    <w:rsid w:val="00D903F8"/>
    <w:rsid w:val="00D90522"/>
    <w:rsid w:val="00D905FC"/>
    <w:rsid w:val="00D90621"/>
    <w:rsid w:val="00D9093B"/>
    <w:rsid w:val="00D909C8"/>
    <w:rsid w:val="00D90BAF"/>
    <w:rsid w:val="00D90EB6"/>
    <w:rsid w:val="00D90FDD"/>
    <w:rsid w:val="00D91094"/>
    <w:rsid w:val="00D91198"/>
    <w:rsid w:val="00D91236"/>
    <w:rsid w:val="00D9126C"/>
    <w:rsid w:val="00D91788"/>
    <w:rsid w:val="00D91B07"/>
    <w:rsid w:val="00D91C66"/>
    <w:rsid w:val="00D91CEC"/>
    <w:rsid w:val="00D91DD9"/>
    <w:rsid w:val="00D91E2A"/>
    <w:rsid w:val="00D91E56"/>
    <w:rsid w:val="00D92147"/>
    <w:rsid w:val="00D921FD"/>
    <w:rsid w:val="00D92547"/>
    <w:rsid w:val="00D926A1"/>
    <w:rsid w:val="00D9282E"/>
    <w:rsid w:val="00D9283E"/>
    <w:rsid w:val="00D92F46"/>
    <w:rsid w:val="00D93202"/>
    <w:rsid w:val="00D932F0"/>
    <w:rsid w:val="00D933AE"/>
    <w:rsid w:val="00D9387C"/>
    <w:rsid w:val="00D93886"/>
    <w:rsid w:val="00D93A16"/>
    <w:rsid w:val="00D93BBD"/>
    <w:rsid w:val="00D93E52"/>
    <w:rsid w:val="00D93F6F"/>
    <w:rsid w:val="00D9481B"/>
    <w:rsid w:val="00D95119"/>
    <w:rsid w:val="00D95935"/>
    <w:rsid w:val="00D95C1B"/>
    <w:rsid w:val="00D95D7A"/>
    <w:rsid w:val="00D95FF0"/>
    <w:rsid w:val="00D96156"/>
    <w:rsid w:val="00D96163"/>
    <w:rsid w:val="00D961F0"/>
    <w:rsid w:val="00D96222"/>
    <w:rsid w:val="00D962F1"/>
    <w:rsid w:val="00D96305"/>
    <w:rsid w:val="00D963F1"/>
    <w:rsid w:val="00D964C2"/>
    <w:rsid w:val="00D9679C"/>
    <w:rsid w:val="00D96B06"/>
    <w:rsid w:val="00D96C78"/>
    <w:rsid w:val="00D96CCC"/>
    <w:rsid w:val="00D96CD3"/>
    <w:rsid w:val="00D96CF1"/>
    <w:rsid w:val="00D971DD"/>
    <w:rsid w:val="00D9734B"/>
    <w:rsid w:val="00D974FF"/>
    <w:rsid w:val="00D9754A"/>
    <w:rsid w:val="00D97656"/>
    <w:rsid w:val="00D97776"/>
    <w:rsid w:val="00D977FC"/>
    <w:rsid w:val="00D97A6D"/>
    <w:rsid w:val="00D97C4A"/>
    <w:rsid w:val="00D97CC4"/>
    <w:rsid w:val="00D97DDD"/>
    <w:rsid w:val="00DA004D"/>
    <w:rsid w:val="00DA01C9"/>
    <w:rsid w:val="00DA0270"/>
    <w:rsid w:val="00DA0568"/>
    <w:rsid w:val="00DA077B"/>
    <w:rsid w:val="00DA07BE"/>
    <w:rsid w:val="00DA0838"/>
    <w:rsid w:val="00DA0931"/>
    <w:rsid w:val="00DA0A5E"/>
    <w:rsid w:val="00DA0AC5"/>
    <w:rsid w:val="00DA0C73"/>
    <w:rsid w:val="00DA0DFB"/>
    <w:rsid w:val="00DA0E6F"/>
    <w:rsid w:val="00DA0EAB"/>
    <w:rsid w:val="00DA0F26"/>
    <w:rsid w:val="00DA11AB"/>
    <w:rsid w:val="00DA1248"/>
    <w:rsid w:val="00DA12BE"/>
    <w:rsid w:val="00DA1303"/>
    <w:rsid w:val="00DA1329"/>
    <w:rsid w:val="00DA151F"/>
    <w:rsid w:val="00DA15C6"/>
    <w:rsid w:val="00DA18E2"/>
    <w:rsid w:val="00DA1958"/>
    <w:rsid w:val="00DA1C8B"/>
    <w:rsid w:val="00DA1D39"/>
    <w:rsid w:val="00DA1EBE"/>
    <w:rsid w:val="00DA2097"/>
    <w:rsid w:val="00DA20A9"/>
    <w:rsid w:val="00DA2210"/>
    <w:rsid w:val="00DA22F6"/>
    <w:rsid w:val="00DA2440"/>
    <w:rsid w:val="00DA2563"/>
    <w:rsid w:val="00DA25FF"/>
    <w:rsid w:val="00DA2640"/>
    <w:rsid w:val="00DA267E"/>
    <w:rsid w:val="00DA2729"/>
    <w:rsid w:val="00DA29E8"/>
    <w:rsid w:val="00DA29F2"/>
    <w:rsid w:val="00DA2BA6"/>
    <w:rsid w:val="00DA2CF9"/>
    <w:rsid w:val="00DA2DD7"/>
    <w:rsid w:val="00DA2E1F"/>
    <w:rsid w:val="00DA2F54"/>
    <w:rsid w:val="00DA32F1"/>
    <w:rsid w:val="00DA3381"/>
    <w:rsid w:val="00DA351C"/>
    <w:rsid w:val="00DA358A"/>
    <w:rsid w:val="00DA369E"/>
    <w:rsid w:val="00DA387C"/>
    <w:rsid w:val="00DA3A3B"/>
    <w:rsid w:val="00DA3B17"/>
    <w:rsid w:val="00DA3B1C"/>
    <w:rsid w:val="00DA3BD0"/>
    <w:rsid w:val="00DA3CC7"/>
    <w:rsid w:val="00DA3CCE"/>
    <w:rsid w:val="00DA4042"/>
    <w:rsid w:val="00DA41DF"/>
    <w:rsid w:val="00DA454C"/>
    <w:rsid w:val="00DA4631"/>
    <w:rsid w:val="00DA4718"/>
    <w:rsid w:val="00DA4837"/>
    <w:rsid w:val="00DA4BD8"/>
    <w:rsid w:val="00DA4BFC"/>
    <w:rsid w:val="00DA4C0C"/>
    <w:rsid w:val="00DA4D03"/>
    <w:rsid w:val="00DA4DA7"/>
    <w:rsid w:val="00DA5002"/>
    <w:rsid w:val="00DA506D"/>
    <w:rsid w:val="00DA51EB"/>
    <w:rsid w:val="00DA534E"/>
    <w:rsid w:val="00DA5413"/>
    <w:rsid w:val="00DA5469"/>
    <w:rsid w:val="00DA55E8"/>
    <w:rsid w:val="00DA56BF"/>
    <w:rsid w:val="00DA5840"/>
    <w:rsid w:val="00DA58D6"/>
    <w:rsid w:val="00DA5970"/>
    <w:rsid w:val="00DA5A59"/>
    <w:rsid w:val="00DA5AC5"/>
    <w:rsid w:val="00DA5C9E"/>
    <w:rsid w:val="00DA5D09"/>
    <w:rsid w:val="00DA5D4B"/>
    <w:rsid w:val="00DA5E1E"/>
    <w:rsid w:val="00DA5FBD"/>
    <w:rsid w:val="00DA6291"/>
    <w:rsid w:val="00DA6406"/>
    <w:rsid w:val="00DA6770"/>
    <w:rsid w:val="00DA6B54"/>
    <w:rsid w:val="00DA6BA9"/>
    <w:rsid w:val="00DA6CA1"/>
    <w:rsid w:val="00DA6D00"/>
    <w:rsid w:val="00DA6D60"/>
    <w:rsid w:val="00DA6F07"/>
    <w:rsid w:val="00DA729C"/>
    <w:rsid w:val="00DA7608"/>
    <w:rsid w:val="00DA769A"/>
    <w:rsid w:val="00DA76C8"/>
    <w:rsid w:val="00DA78B1"/>
    <w:rsid w:val="00DA7938"/>
    <w:rsid w:val="00DA7AA3"/>
    <w:rsid w:val="00DA7CE6"/>
    <w:rsid w:val="00DA7E6C"/>
    <w:rsid w:val="00DA7F8F"/>
    <w:rsid w:val="00DB0196"/>
    <w:rsid w:val="00DB033D"/>
    <w:rsid w:val="00DB0397"/>
    <w:rsid w:val="00DB04CE"/>
    <w:rsid w:val="00DB05B8"/>
    <w:rsid w:val="00DB086A"/>
    <w:rsid w:val="00DB08ED"/>
    <w:rsid w:val="00DB0A3F"/>
    <w:rsid w:val="00DB0B9E"/>
    <w:rsid w:val="00DB0C22"/>
    <w:rsid w:val="00DB0D94"/>
    <w:rsid w:val="00DB0F2B"/>
    <w:rsid w:val="00DB10D5"/>
    <w:rsid w:val="00DB1377"/>
    <w:rsid w:val="00DB14FC"/>
    <w:rsid w:val="00DB18B8"/>
    <w:rsid w:val="00DB194D"/>
    <w:rsid w:val="00DB1999"/>
    <w:rsid w:val="00DB1C2A"/>
    <w:rsid w:val="00DB1DB9"/>
    <w:rsid w:val="00DB1E0B"/>
    <w:rsid w:val="00DB1E1C"/>
    <w:rsid w:val="00DB1E5A"/>
    <w:rsid w:val="00DB1FDF"/>
    <w:rsid w:val="00DB203C"/>
    <w:rsid w:val="00DB205F"/>
    <w:rsid w:val="00DB219F"/>
    <w:rsid w:val="00DB223B"/>
    <w:rsid w:val="00DB2398"/>
    <w:rsid w:val="00DB23A7"/>
    <w:rsid w:val="00DB243B"/>
    <w:rsid w:val="00DB2464"/>
    <w:rsid w:val="00DB2567"/>
    <w:rsid w:val="00DB2A61"/>
    <w:rsid w:val="00DB2CB6"/>
    <w:rsid w:val="00DB2D61"/>
    <w:rsid w:val="00DB2E18"/>
    <w:rsid w:val="00DB2E86"/>
    <w:rsid w:val="00DB3013"/>
    <w:rsid w:val="00DB3170"/>
    <w:rsid w:val="00DB3387"/>
    <w:rsid w:val="00DB3756"/>
    <w:rsid w:val="00DB3789"/>
    <w:rsid w:val="00DB3958"/>
    <w:rsid w:val="00DB3C3C"/>
    <w:rsid w:val="00DB3C8E"/>
    <w:rsid w:val="00DB3D0C"/>
    <w:rsid w:val="00DB3D22"/>
    <w:rsid w:val="00DB41A3"/>
    <w:rsid w:val="00DB420D"/>
    <w:rsid w:val="00DB4300"/>
    <w:rsid w:val="00DB4345"/>
    <w:rsid w:val="00DB438E"/>
    <w:rsid w:val="00DB458E"/>
    <w:rsid w:val="00DB45D0"/>
    <w:rsid w:val="00DB46C3"/>
    <w:rsid w:val="00DB47F3"/>
    <w:rsid w:val="00DB4863"/>
    <w:rsid w:val="00DB4866"/>
    <w:rsid w:val="00DB487E"/>
    <w:rsid w:val="00DB48FE"/>
    <w:rsid w:val="00DB4B6F"/>
    <w:rsid w:val="00DB4E50"/>
    <w:rsid w:val="00DB4EF9"/>
    <w:rsid w:val="00DB4F04"/>
    <w:rsid w:val="00DB5022"/>
    <w:rsid w:val="00DB53DB"/>
    <w:rsid w:val="00DB55F7"/>
    <w:rsid w:val="00DB5618"/>
    <w:rsid w:val="00DB5756"/>
    <w:rsid w:val="00DB5759"/>
    <w:rsid w:val="00DB585B"/>
    <w:rsid w:val="00DB59A1"/>
    <w:rsid w:val="00DB5B5E"/>
    <w:rsid w:val="00DB5BC9"/>
    <w:rsid w:val="00DB5F7C"/>
    <w:rsid w:val="00DB6049"/>
    <w:rsid w:val="00DB6136"/>
    <w:rsid w:val="00DB6733"/>
    <w:rsid w:val="00DB677A"/>
    <w:rsid w:val="00DB68BB"/>
    <w:rsid w:val="00DB6A13"/>
    <w:rsid w:val="00DB6A73"/>
    <w:rsid w:val="00DB6FBE"/>
    <w:rsid w:val="00DB7021"/>
    <w:rsid w:val="00DB70AA"/>
    <w:rsid w:val="00DB7178"/>
    <w:rsid w:val="00DB730A"/>
    <w:rsid w:val="00DB7326"/>
    <w:rsid w:val="00DB7328"/>
    <w:rsid w:val="00DB732F"/>
    <w:rsid w:val="00DB74B8"/>
    <w:rsid w:val="00DB75D0"/>
    <w:rsid w:val="00DB762A"/>
    <w:rsid w:val="00DB76B1"/>
    <w:rsid w:val="00DB76C2"/>
    <w:rsid w:val="00DB76CF"/>
    <w:rsid w:val="00DB7753"/>
    <w:rsid w:val="00DB7B0B"/>
    <w:rsid w:val="00DB7E9A"/>
    <w:rsid w:val="00DC0374"/>
    <w:rsid w:val="00DC04B3"/>
    <w:rsid w:val="00DC059F"/>
    <w:rsid w:val="00DC08C7"/>
    <w:rsid w:val="00DC0C14"/>
    <w:rsid w:val="00DC0D8B"/>
    <w:rsid w:val="00DC10BC"/>
    <w:rsid w:val="00DC1269"/>
    <w:rsid w:val="00DC1520"/>
    <w:rsid w:val="00DC17CF"/>
    <w:rsid w:val="00DC17F5"/>
    <w:rsid w:val="00DC1AB6"/>
    <w:rsid w:val="00DC1BBA"/>
    <w:rsid w:val="00DC1C69"/>
    <w:rsid w:val="00DC1DE7"/>
    <w:rsid w:val="00DC1F90"/>
    <w:rsid w:val="00DC1FE0"/>
    <w:rsid w:val="00DC2033"/>
    <w:rsid w:val="00DC2389"/>
    <w:rsid w:val="00DC25D8"/>
    <w:rsid w:val="00DC25FA"/>
    <w:rsid w:val="00DC269F"/>
    <w:rsid w:val="00DC29A3"/>
    <w:rsid w:val="00DC2A8B"/>
    <w:rsid w:val="00DC2E6D"/>
    <w:rsid w:val="00DC2E9F"/>
    <w:rsid w:val="00DC2EC4"/>
    <w:rsid w:val="00DC301C"/>
    <w:rsid w:val="00DC307F"/>
    <w:rsid w:val="00DC3341"/>
    <w:rsid w:val="00DC34F9"/>
    <w:rsid w:val="00DC35B1"/>
    <w:rsid w:val="00DC373C"/>
    <w:rsid w:val="00DC3907"/>
    <w:rsid w:val="00DC396F"/>
    <w:rsid w:val="00DC3A4E"/>
    <w:rsid w:val="00DC3B30"/>
    <w:rsid w:val="00DC3CEC"/>
    <w:rsid w:val="00DC401F"/>
    <w:rsid w:val="00DC4274"/>
    <w:rsid w:val="00DC42EB"/>
    <w:rsid w:val="00DC439F"/>
    <w:rsid w:val="00DC43A5"/>
    <w:rsid w:val="00DC447C"/>
    <w:rsid w:val="00DC45FB"/>
    <w:rsid w:val="00DC47D8"/>
    <w:rsid w:val="00DC481C"/>
    <w:rsid w:val="00DC498A"/>
    <w:rsid w:val="00DC4A19"/>
    <w:rsid w:val="00DC4A6D"/>
    <w:rsid w:val="00DC4A7D"/>
    <w:rsid w:val="00DC4B6C"/>
    <w:rsid w:val="00DC4F3F"/>
    <w:rsid w:val="00DC5391"/>
    <w:rsid w:val="00DC5501"/>
    <w:rsid w:val="00DC5676"/>
    <w:rsid w:val="00DC5710"/>
    <w:rsid w:val="00DC5789"/>
    <w:rsid w:val="00DC58DC"/>
    <w:rsid w:val="00DC5BAD"/>
    <w:rsid w:val="00DC5C70"/>
    <w:rsid w:val="00DC5DF3"/>
    <w:rsid w:val="00DC5FBB"/>
    <w:rsid w:val="00DC6092"/>
    <w:rsid w:val="00DC6271"/>
    <w:rsid w:val="00DC6292"/>
    <w:rsid w:val="00DC6635"/>
    <w:rsid w:val="00DC68EC"/>
    <w:rsid w:val="00DC68F6"/>
    <w:rsid w:val="00DC6E43"/>
    <w:rsid w:val="00DC6FD5"/>
    <w:rsid w:val="00DC72F4"/>
    <w:rsid w:val="00DC73B5"/>
    <w:rsid w:val="00DC743F"/>
    <w:rsid w:val="00DC74F3"/>
    <w:rsid w:val="00DC782E"/>
    <w:rsid w:val="00DC794F"/>
    <w:rsid w:val="00DC7C82"/>
    <w:rsid w:val="00DC7D10"/>
    <w:rsid w:val="00DC7D79"/>
    <w:rsid w:val="00DC7E3D"/>
    <w:rsid w:val="00DC7F5D"/>
    <w:rsid w:val="00DC7FC5"/>
    <w:rsid w:val="00DD0025"/>
    <w:rsid w:val="00DD014E"/>
    <w:rsid w:val="00DD0201"/>
    <w:rsid w:val="00DD0577"/>
    <w:rsid w:val="00DD05BD"/>
    <w:rsid w:val="00DD07E7"/>
    <w:rsid w:val="00DD0851"/>
    <w:rsid w:val="00DD0892"/>
    <w:rsid w:val="00DD0950"/>
    <w:rsid w:val="00DD0B3E"/>
    <w:rsid w:val="00DD0B4F"/>
    <w:rsid w:val="00DD0E8F"/>
    <w:rsid w:val="00DD0ED5"/>
    <w:rsid w:val="00DD1337"/>
    <w:rsid w:val="00DD151B"/>
    <w:rsid w:val="00DD1538"/>
    <w:rsid w:val="00DD1712"/>
    <w:rsid w:val="00DD178E"/>
    <w:rsid w:val="00DD17F4"/>
    <w:rsid w:val="00DD1950"/>
    <w:rsid w:val="00DD1981"/>
    <w:rsid w:val="00DD19FF"/>
    <w:rsid w:val="00DD1B07"/>
    <w:rsid w:val="00DD1EB0"/>
    <w:rsid w:val="00DD2095"/>
    <w:rsid w:val="00DD22E2"/>
    <w:rsid w:val="00DD2420"/>
    <w:rsid w:val="00DD2620"/>
    <w:rsid w:val="00DD2775"/>
    <w:rsid w:val="00DD2A81"/>
    <w:rsid w:val="00DD2C76"/>
    <w:rsid w:val="00DD2CFF"/>
    <w:rsid w:val="00DD30A1"/>
    <w:rsid w:val="00DD3A31"/>
    <w:rsid w:val="00DD3E14"/>
    <w:rsid w:val="00DD4035"/>
    <w:rsid w:val="00DD407D"/>
    <w:rsid w:val="00DD4162"/>
    <w:rsid w:val="00DD44A7"/>
    <w:rsid w:val="00DD458E"/>
    <w:rsid w:val="00DD490B"/>
    <w:rsid w:val="00DD4C09"/>
    <w:rsid w:val="00DD4C1F"/>
    <w:rsid w:val="00DD4C8A"/>
    <w:rsid w:val="00DD4FFF"/>
    <w:rsid w:val="00DD52FB"/>
    <w:rsid w:val="00DD535C"/>
    <w:rsid w:val="00DD5470"/>
    <w:rsid w:val="00DD549E"/>
    <w:rsid w:val="00DD54B1"/>
    <w:rsid w:val="00DD56CE"/>
    <w:rsid w:val="00DD572C"/>
    <w:rsid w:val="00DD57A1"/>
    <w:rsid w:val="00DD583C"/>
    <w:rsid w:val="00DD5B80"/>
    <w:rsid w:val="00DD5CAC"/>
    <w:rsid w:val="00DD5D0B"/>
    <w:rsid w:val="00DD5F0C"/>
    <w:rsid w:val="00DD6057"/>
    <w:rsid w:val="00DD60B0"/>
    <w:rsid w:val="00DD64DF"/>
    <w:rsid w:val="00DD6B51"/>
    <w:rsid w:val="00DD6BCE"/>
    <w:rsid w:val="00DD6DAE"/>
    <w:rsid w:val="00DD6ED4"/>
    <w:rsid w:val="00DD7271"/>
    <w:rsid w:val="00DD7317"/>
    <w:rsid w:val="00DD731F"/>
    <w:rsid w:val="00DD73AA"/>
    <w:rsid w:val="00DD75BD"/>
    <w:rsid w:val="00DD763D"/>
    <w:rsid w:val="00DD76D1"/>
    <w:rsid w:val="00DD788D"/>
    <w:rsid w:val="00DD79F8"/>
    <w:rsid w:val="00DD7BC9"/>
    <w:rsid w:val="00DD7CC8"/>
    <w:rsid w:val="00DD7D8F"/>
    <w:rsid w:val="00DD7DCC"/>
    <w:rsid w:val="00DD7E07"/>
    <w:rsid w:val="00DD7FC7"/>
    <w:rsid w:val="00DE02C6"/>
    <w:rsid w:val="00DE03F8"/>
    <w:rsid w:val="00DE0419"/>
    <w:rsid w:val="00DE042B"/>
    <w:rsid w:val="00DE04A4"/>
    <w:rsid w:val="00DE0607"/>
    <w:rsid w:val="00DE07B0"/>
    <w:rsid w:val="00DE09B1"/>
    <w:rsid w:val="00DE0D87"/>
    <w:rsid w:val="00DE0DB2"/>
    <w:rsid w:val="00DE0E60"/>
    <w:rsid w:val="00DE10C4"/>
    <w:rsid w:val="00DE12AE"/>
    <w:rsid w:val="00DE1312"/>
    <w:rsid w:val="00DE13E3"/>
    <w:rsid w:val="00DE1683"/>
    <w:rsid w:val="00DE17AE"/>
    <w:rsid w:val="00DE18F0"/>
    <w:rsid w:val="00DE1AB3"/>
    <w:rsid w:val="00DE1AE1"/>
    <w:rsid w:val="00DE1AF3"/>
    <w:rsid w:val="00DE1D84"/>
    <w:rsid w:val="00DE1DAF"/>
    <w:rsid w:val="00DE1EDB"/>
    <w:rsid w:val="00DE1FF2"/>
    <w:rsid w:val="00DE2126"/>
    <w:rsid w:val="00DE22A9"/>
    <w:rsid w:val="00DE2445"/>
    <w:rsid w:val="00DE26FD"/>
    <w:rsid w:val="00DE2785"/>
    <w:rsid w:val="00DE2A59"/>
    <w:rsid w:val="00DE2ED3"/>
    <w:rsid w:val="00DE2FD5"/>
    <w:rsid w:val="00DE3239"/>
    <w:rsid w:val="00DE3423"/>
    <w:rsid w:val="00DE3626"/>
    <w:rsid w:val="00DE377A"/>
    <w:rsid w:val="00DE3920"/>
    <w:rsid w:val="00DE3B07"/>
    <w:rsid w:val="00DE3B93"/>
    <w:rsid w:val="00DE3C61"/>
    <w:rsid w:val="00DE3EE8"/>
    <w:rsid w:val="00DE3F38"/>
    <w:rsid w:val="00DE4044"/>
    <w:rsid w:val="00DE40A1"/>
    <w:rsid w:val="00DE4124"/>
    <w:rsid w:val="00DE422B"/>
    <w:rsid w:val="00DE4421"/>
    <w:rsid w:val="00DE4504"/>
    <w:rsid w:val="00DE4681"/>
    <w:rsid w:val="00DE49C7"/>
    <w:rsid w:val="00DE4B85"/>
    <w:rsid w:val="00DE4D08"/>
    <w:rsid w:val="00DE4E26"/>
    <w:rsid w:val="00DE51CB"/>
    <w:rsid w:val="00DE52FB"/>
    <w:rsid w:val="00DE5421"/>
    <w:rsid w:val="00DE547E"/>
    <w:rsid w:val="00DE55A4"/>
    <w:rsid w:val="00DE56D0"/>
    <w:rsid w:val="00DE5761"/>
    <w:rsid w:val="00DE592B"/>
    <w:rsid w:val="00DE5A96"/>
    <w:rsid w:val="00DE5ACD"/>
    <w:rsid w:val="00DE5C03"/>
    <w:rsid w:val="00DE5C14"/>
    <w:rsid w:val="00DE5C60"/>
    <w:rsid w:val="00DE5CC0"/>
    <w:rsid w:val="00DE5CD9"/>
    <w:rsid w:val="00DE5D80"/>
    <w:rsid w:val="00DE5F8F"/>
    <w:rsid w:val="00DE5FE3"/>
    <w:rsid w:val="00DE601D"/>
    <w:rsid w:val="00DE6142"/>
    <w:rsid w:val="00DE6282"/>
    <w:rsid w:val="00DE62B1"/>
    <w:rsid w:val="00DE63BC"/>
    <w:rsid w:val="00DE640F"/>
    <w:rsid w:val="00DE64D9"/>
    <w:rsid w:val="00DE665C"/>
    <w:rsid w:val="00DE66E8"/>
    <w:rsid w:val="00DE6821"/>
    <w:rsid w:val="00DE68E3"/>
    <w:rsid w:val="00DE6D6B"/>
    <w:rsid w:val="00DE6DA6"/>
    <w:rsid w:val="00DE6DBF"/>
    <w:rsid w:val="00DE6EE6"/>
    <w:rsid w:val="00DE6F51"/>
    <w:rsid w:val="00DE7076"/>
    <w:rsid w:val="00DE747A"/>
    <w:rsid w:val="00DE78EB"/>
    <w:rsid w:val="00DE79B2"/>
    <w:rsid w:val="00DE79CA"/>
    <w:rsid w:val="00DE7AC5"/>
    <w:rsid w:val="00DE7F16"/>
    <w:rsid w:val="00DE7F76"/>
    <w:rsid w:val="00DF00E0"/>
    <w:rsid w:val="00DF0306"/>
    <w:rsid w:val="00DF03CA"/>
    <w:rsid w:val="00DF043D"/>
    <w:rsid w:val="00DF04C2"/>
    <w:rsid w:val="00DF0507"/>
    <w:rsid w:val="00DF06FC"/>
    <w:rsid w:val="00DF0889"/>
    <w:rsid w:val="00DF08D7"/>
    <w:rsid w:val="00DF09EF"/>
    <w:rsid w:val="00DF0D56"/>
    <w:rsid w:val="00DF107E"/>
    <w:rsid w:val="00DF1132"/>
    <w:rsid w:val="00DF11E8"/>
    <w:rsid w:val="00DF1363"/>
    <w:rsid w:val="00DF13AA"/>
    <w:rsid w:val="00DF146C"/>
    <w:rsid w:val="00DF1670"/>
    <w:rsid w:val="00DF1A29"/>
    <w:rsid w:val="00DF1A47"/>
    <w:rsid w:val="00DF1AA7"/>
    <w:rsid w:val="00DF1CC2"/>
    <w:rsid w:val="00DF1E08"/>
    <w:rsid w:val="00DF2021"/>
    <w:rsid w:val="00DF2234"/>
    <w:rsid w:val="00DF2428"/>
    <w:rsid w:val="00DF24A6"/>
    <w:rsid w:val="00DF24B3"/>
    <w:rsid w:val="00DF2501"/>
    <w:rsid w:val="00DF25C5"/>
    <w:rsid w:val="00DF288E"/>
    <w:rsid w:val="00DF2A17"/>
    <w:rsid w:val="00DF2B93"/>
    <w:rsid w:val="00DF2BE2"/>
    <w:rsid w:val="00DF2C6B"/>
    <w:rsid w:val="00DF2D0E"/>
    <w:rsid w:val="00DF2E78"/>
    <w:rsid w:val="00DF32A2"/>
    <w:rsid w:val="00DF34A3"/>
    <w:rsid w:val="00DF34E6"/>
    <w:rsid w:val="00DF3A90"/>
    <w:rsid w:val="00DF3CBF"/>
    <w:rsid w:val="00DF40F6"/>
    <w:rsid w:val="00DF4902"/>
    <w:rsid w:val="00DF4B42"/>
    <w:rsid w:val="00DF5100"/>
    <w:rsid w:val="00DF56B5"/>
    <w:rsid w:val="00DF580E"/>
    <w:rsid w:val="00DF58BB"/>
    <w:rsid w:val="00DF5A42"/>
    <w:rsid w:val="00DF5A62"/>
    <w:rsid w:val="00DF5B13"/>
    <w:rsid w:val="00DF5CDB"/>
    <w:rsid w:val="00DF5D8F"/>
    <w:rsid w:val="00DF5DD9"/>
    <w:rsid w:val="00DF5E2C"/>
    <w:rsid w:val="00DF5FEC"/>
    <w:rsid w:val="00DF617D"/>
    <w:rsid w:val="00DF6198"/>
    <w:rsid w:val="00DF634F"/>
    <w:rsid w:val="00DF64A1"/>
    <w:rsid w:val="00DF655B"/>
    <w:rsid w:val="00DF658D"/>
    <w:rsid w:val="00DF678B"/>
    <w:rsid w:val="00DF6AA0"/>
    <w:rsid w:val="00DF6CA5"/>
    <w:rsid w:val="00DF710A"/>
    <w:rsid w:val="00DF73B7"/>
    <w:rsid w:val="00DF743E"/>
    <w:rsid w:val="00DF748A"/>
    <w:rsid w:val="00DF7554"/>
    <w:rsid w:val="00DF7813"/>
    <w:rsid w:val="00DF7CC1"/>
    <w:rsid w:val="00DF7F18"/>
    <w:rsid w:val="00E002A1"/>
    <w:rsid w:val="00E003BC"/>
    <w:rsid w:val="00E003EF"/>
    <w:rsid w:val="00E0049C"/>
    <w:rsid w:val="00E00673"/>
    <w:rsid w:val="00E00852"/>
    <w:rsid w:val="00E0095B"/>
    <w:rsid w:val="00E00C23"/>
    <w:rsid w:val="00E0106F"/>
    <w:rsid w:val="00E0134D"/>
    <w:rsid w:val="00E0155B"/>
    <w:rsid w:val="00E015C9"/>
    <w:rsid w:val="00E018F8"/>
    <w:rsid w:val="00E01983"/>
    <w:rsid w:val="00E01AA6"/>
    <w:rsid w:val="00E01E52"/>
    <w:rsid w:val="00E01E60"/>
    <w:rsid w:val="00E01E6A"/>
    <w:rsid w:val="00E020BF"/>
    <w:rsid w:val="00E0210A"/>
    <w:rsid w:val="00E0225E"/>
    <w:rsid w:val="00E024E0"/>
    <w:rsid w:val="00E02751"/>
    <w:rsid w:val="00E02B5B"/>
    <w:rsid w:val="00E02BFC"/>
    <w:rsid w:val="00E02C3F"/>
    <w:rsid w:val="00E02D7D"/>
    <w:rsid w:val="00E03000"/>
    <w:rsid w:val="00E03155"/>
    <w:rsid w:val="00E033D2"/>
    <w:rsid w:val="00E033E3"/>
    <w:rsid w:val="00E034DB"/>
    <w:rsid w:val="00E03505"/>
    <w:rsid w:val="00E036BF"/>
    <w:rsid w:val="00E037AA"/>
    <w:rsid w:val="00E0393E"/>
    <w:rsid w:val="00E03ACF"/>
    <w:rsid w:val="00E03C9F"/>
    <w:rsid w:val="00E03DB1"/>
    <w:rsid w:val="00E04047"/>
    <w:rsid w:val="00E041F6"/>
    <w:rsid w:val="00E04620"/>
    <w:rsid w:val="00E04A03"/>
    <w:rsid w:val="00E04BD8"/>
    <w:rsid w:val="00E04BEB"/>
    <w:rsid w:val="00E04D17"/>
    <w:rsid w:val="00E04F05"/>
    <w:rsid w:val="00E04F50"/>
    <w:rsid w:val="00E05076"/>
    <w:rsid w:val="00E05418"/>
    <w:rsid w:val="00E054AE"/>
    <w:rsid w:val="00E057B8"/>
    <w:rsid w:val="00E057FC"/>
    <w:rsid w:val="00E058DE"/>
    <w:rsid w:val="00E059BB"/>
    <w:rsid w:val="00E05B0B"/>
    <w:rsid w:val="00E05B19"/>
    <w:rsid w:val="00E05C11"/>
    <w:rsid w:val="00E05E30"/>
    <w:rsid w:val="00E06349"/>
    <w:rsid w:val="00E06D1A"/>
    <w:rsid w:val="00E06E67"/>
    <w:rsid w:val="00E07030"/>
    <w:rsid w:val="00E070E6"/>
    <w:rsid w:val="00E07375"/>
    <w:rsid w:val="00E073EE"/>
    <w:rsid w:val="00E0749E"/>
    <w:rsid w:val="00E075B0"/>
    <w:rsid w:val="00E07776"/>
    <w:rsid w:val="00E079A0"/>
    <w:rsid w:val="00E07AB8"/>
    <w:rsid w:val="00E07CFF"/>
    <w:rsid w:val="00E07E00"/>
    <w:rsid w:val="00E07F4B"/>
    <w:rsid w:val="00E07FBE"/>
    <w:rsid w:val="00E10105"/>
    <w:rsid w:val="00E1062D"/>
    <w:rsid w:val="00E10725"/>
    <w:rsid w:val="00E1074A"/>
    <w:rsid w:val="00E10875"/>
    <w:rsid w:val="00E10931"/>
    <w:rsid w:val="00E10C02"/>
    <w:rsid w:val="00E10D56"/>
    <w:rsid w:val="00E10D85"/>
    <w:rsid w:val="00E10E08"/>
    <w:rsid w:val="00E10F1E"/>
    <w:rsid w:val="00E111B2"/>
    <w:rsid w:val="00E11697"/>
    <w:rsid w:val="00E117CE"/>
    <w:rsid w:val="00E117EF"/>
    <w:rsid w:val="00E11978"/>
    <w:rsid w:val="00E11A17"/>
    <w:rsid w:val="00E11B93"/>
    <w:rsid w:val="00E11BB7"/>
    <w:rsid w:val="00E11C00"/>
    <w:rsid w:val="00E11C4F"/>
    <w:rsid w:val="00E11D6E"/>
    <w:rsid w:val="00E11DBD"/>
    <w:rsid w:val="00E11DC3"/>
    <w:rsid w:val="00E11EEB"/>
    <w:rsid w:val="00E11F35"/>
    <w:rsid w:val="00E12006"/>
    <w:rsid w:val="00E121C7"/>
    <w:rsid w:val="00E12338"/>
    <w:rsid w:val="00E12341"/>
    <w:rsid w:val="00E126BE"/>
    <w:rsid w:val="00E1299B"/>
    <w:rsid w:val="00E129F9"/>
    <w:rsid w:val="00E12A31"/>
    <w:rsid w:val="00E12A74"/>
    <w:rsid w:val="00E12A9E"/>
    <w:rsid w:val="00E12BB0"/>
    <w:rsid w:val="00E12BB1"/>
    <w:rsid w:val="00E12CB7"/>
    <w:rsid w:val="00E12F11"/>
    <w:rsid w:val="00E12F46"/>
    <w:rsid w:val="00E13024"/>
    <w:rsid w:val="00E13037"/>
    <w:rsid w:val="00E13169"/>
    <w:rsid w:val="00E131DA"/>
    <w:rsid w:val="00E13255"/>
    <w:rsid w:val="00E133E8"/>
    <w:rsid w:val="00E13542"/>
    <w:rsid w:val="00E1357C"/>
    <w:rsid w:val="00E137BB"/>
    <w:rsid w:val="00E13A49"/>
    <w:rsid w:val="00E13B71"/>
    <w:rsid w:val="00E13C3E"/>
    <w:rsid w:val="00E13C79"/>
    <w:rsid w:val="00E13E29"/>
    <w:rsid w:val="00E13F5D"/>
    <w:rsid w:val="00E1408F"/>
    <w:rsid w:val="00E14285"/>
    <w:rsid w:val="00E14827"/>
    <w:rsid w:val="00E149BD"/>
    <w:rsid w:val="00E14A4E"/>
    <w:rsid w:val="00E14A8A"/>
    <w:rsid w:val="00E14B1D"/>
    <w:rsid w:val="00E14D55"/>
    <w:rsid w:val="00E14F2D"/>
    <w:rsid w:val="00E15008"/>
    <w:rsid w:val="00E150F4"/>
    <w:rsid w:val="00E15197"/>
    <w:rsid w:val="00E152F6"/>
    <w:rsid w:val="00E155AF"/>
    <w:rsid w:val="00E155CD"/>
    <w:rsid w:val="00E15635"/>
    <w:rsid w:val="00E156A1"/>
    <w:rsid w:val="00E157F2"/>
    <w:rsid w:val="00E158C0"/>
    <w:rsid w:val="00E15917"/>
    <w:rsid w:val="00E15B4D"/>
    <w:rsid w:val="00E15F87"/>
    <w:rsid w:val="00E15FBE"/>
    <w:rsid w:val="00E164E7"/>
    <w:rsid w:val="00E166A5"/>
    <w:rsid w:val="00E16A63"/>
    <w:rsid w:val="00E16BD1"/>
    <w:rsid w:val="00E16CDA"/>
    <w:rsid w:val="00E16E0F"/>
    <w:rsid w:val="00E16FA0"/>
    <w:rsid w:val="00E16FAA"/>
    <w:rsid w:val="00E16FE7"/>
    <w:rsid w:val="00E17483"/>
    <w:rsid w:val="00E1753F"/>
    <w:rsid w:val="00E17795"/>
    <w:rsid w:val="00E17854"/>
    <w:rsid w:val="00E17891"/>
    <w:rsid w:val="00E17DF2"/>
    <w:rsid w:val="00E17FAB"/>
    <w:rsid w:val="00E20075"/>
    <w:rsid w:val="00E20294"/>
    <w:rsid w:val="00E205E1"/>
    <w:rsid w:val="00E208A7"/>
    <w:rsid w:val="00E208C9"/>
    <w:rsid w:val="00E209DB"/>
    <w:rsid w:val="00E209E2"/>
    <w:rsid w:val="00E20A3D"/>
    <w:rsid w:val="00E20DA1"/>
    <w:rsid w:val="00E2107E"/>
    <w:rsid w:val="00E21276"/>
    <w:rsid w:val="00E2134C"/>
    <w:rsid w:val="00E213BE"/>
    <w:rsid w:val="00E21538"/>
    <w:rsid w:val="00E215AA"/>
    <w:rsid w:val="00E21AED"/>
    <w:rsid w:val="00E21E5E"/>
    <w:rsid w:val="00E21F0E"/>
    <w:rsid w:val="00E221D4"/>
    <w:rsid w:val="00E22927"/>
    <w:rsid w:val="00E22D6A"/>
    <w:rsid w:val="00E232E9"/>
    <w:rsid w:val="00E23307"/>
    <w:rsid w:val="00E2335F"/>
    <w:rsid w:val="00E233CF"/>
    <w:rsid w:val="00E2354B"/>
    <w:rsid w:val="00E2376A"/>
    <w:rsid w:val="00E2380F"/>
    <w:rsid w:val="00E23AF0"/>
    <w:rsid w:val="00E23F8D"/>
    <w:rsid w:val="00E2402C"/>
    <w:rsid w:val="00E2406E"/>
    <w:rsid w:val="00E240BD"/>
    <w:rsid w:val="00E2420C"/>
    <w:rsid w:val="00E2466B"/>
    <w:rsid w:val="00E24A66"/>
    <w:rsid w:val="00E24C26"/>
    <w:rsid w:val="00E24F23"/>
    <w:rsid w:val="00E25477"/>
    <w:rsid w:val="00E255CF"/>
    <w:rsid w:val="00E256DF"/>
    <w:rsid w:val="00E25D86"/>
    <w:rsid w:val="00E26268"/>
    <w:rsid w:val="00E265D1"/>
    <w:rsid w:val="00E269D9"/>
    <w:rsid w:val="00E26B8E"/>
    <w:rsid w:val="00E26D12"/>
    <w:rsid w:val="00E26DA7"/>
    <w:rsid w:val="00E2715A"/>
    <w:rsid w:val="00E2718F"/>
    <w:rsid w:val="00E27405"/>
    <w:rsid w:val="00E27496"/>
    <w:rsid w:val="00E275CF"/>
    <w:rsid w:val="00E2785E"/>
    <w:rsid w:val="00E27AAD"/>
    <w:rsid w:val="00E27B90"/>
    <w:rsid w:val="00E27BC1"/>
    <w:rsid w:val="00E27C2E"/>
    <w:rsid w:val="00E27D93"/>
    <w:rsid w:val="00E27FD6"/>
    <w:rsid w:val="00E30011"/>
    <w:rsid w:val="00E30075"/>
    <w:rsid w:val="00E302C5"/>
    <w:rsid w:val="00E302E7"/>
    <w:rsid w:val="00E30514"/>
    <w:rsid w:val="00E3051B"/>
    <w:rsid w:val="00E305C2"/>
    <w:rsid w:val="00E3089E"/>
    <w:rsid w:val="00E30A4E"/>
    <w:rsid w:val="00E30A89"/>
    <w:rsid w:val="00E30BF8"/>
    <w:rsid w:val="00E30BF9"/>
    <w:rsid w:val="00E30CA2"/>
    <w:rsid w:val="00E30D22"/>
    <w:rsid w:val="00E30D29"/>
    <w:rsid w:val="00E30EF3"/>
    <w:rsid w:val="00E310A4"/>
    <w:rsid w:val="00E311CE"/>
    <w:rsid w:val="00E31311"/>
    <w:rsid w:val="00E31584"/>
    <w:rsid w:val="00E31610"/>
    <w:rsid w:val="00E31634"/>
    <w:rsid w:val="00E316C5"/>
    <w:rsid w:val="00E31715"/>
    <w:rsid w:val="00E31733"/>
    <w:rsid w:val="00E317E6"/>
    <w:rsid w:val="00E31A51"/>
    <w:rsid w:val="00E31BAE"/>
    <w:rsid w:val="00E31BE9"/>
    <w:rsid w:val="00E31F9B"/>
    <w:rsid w:val="00E3205D"/>
    <w:rsid w:val="00E32175"/>
    <w:rsid w:val="00E321C0"/>
    <w:rsid w:val="00E3247E"/>
    <w:rsid w:val="00E3273E"/>
    <w:rsid w:val="00E3275E"/>
    <w:rsid w:val="00E327D6"/>
    <w:rsid w:val="00E3286B"/>
    <w:rsid w:val="00E32962"/>
    <w:rsid w:val="00E329DE"/>
    <w:rsid w:val="00E32A37"/>
    <w:rsid w:val="00E32DA4"/>
    <w:rsid w:val="00E32EC4"/>
    <w:rsid w:val="00E32ECD"/>
    <w:rsid w:val="00E330E1"/>
    <w:rsid w:val="00E33120"/>
    <w:rsid w:val="00E33153"/>
    <w:rsid w:val="00E33158"/>
    <w:rsid w:val="00E331EC"/>
    <w:rsid w:val="00E3327B"/>
    <w:rsid w:val="00E33353"/>
    <w:rsid w:val="00E33642"/>
    <w:rsid w:val="00E3378C"/>
    <w:rsid w:val="00E338D9"/>
    <w:rsid w:val="00E3398C"/>
    <w:rsid w:val="00E33990"/>
    <w:rsid w:val="00E33A00"/>
    <w:rsid w:val="00E33C18"/>
    <w:rsid w:val="00E33C96"/>
    <w:rsid w:val="00E33F8C"/>
    <w:rsid w:val="00E33F91"/>
    <w:rsid w:val="00E340B8"/>
    <w:rsid w:val="00E34461"/>
    <w:rsid w:val="00E34594"/>
    <w:rsid w:val="00E34652"/>
    <w:rsid w:val="00E3470D"/>
    <w:rsid w:val="00E34744"/>
    <w:rsid w:val="00E34790"/>
    <w:rsid w:val="00E348F2"/>
    <w:rsid w:val="00E34923"/>
    <w:rsid w:val="00E359DC"/>
    <w:rsid w:val="00E35D8F"/>
    <w:rsid w:val="00E35F1E"/>
    <w:rsid w:val="00E35FDF"/>
    <w:rsid w:val="00E360AD"/>
    <w:rsid w:val="00E362A2"/>
    <w:rsid w:val="00E36499"/>
    <w:rsid w:val="00E3690D"/>
    <w:rsid w:val="00E36A44"/>
    <w:rsid w:val="00E36C6E"/>
    <w:rsid w:val="00E36D50"/>
    <w:rsid w:val="00E36E25"/>
    <w:rsid w:val="00E36E4B"/>
    <w:rsid w:val="00E36F12"/>
    <w:rsid w:val="00E371DF"/>
    <w:rsid w:val="00E3734A"/>
    <w:rsid w:val="00E37510"/>
    <w:rsid w:val="00E3783D"/>
    <w:rsid w:val="00E379B5"/>
    <w:rsid w:val="00E37A80"/>
    <w:rsid w:val="00E37B3C"/>
    <w:rsid w:val="00E37D24"/>
    <w:rsid w:val="00E37D5C"/>
    <w:rsid w:val="00E37D9A"/>
    <w:rsid w:val="00E37EA7"/>
    <w:rsid w:val="00E37F78"/>
    <w:rsid w:val="00E400B5"/>
    <w:rsid w:val="00E401CB"/>
    <w:rsid w:val="00E40232"/>
    <w:rsid w:val="00E402CC"/>
    <w:rsid w:val="00E402CF"/>
    <w:rsid w:val="00E4040E"/>
    <w:rsid w:val="00E404F8"/>
    <w:rsid w:val="00E40999"/>
    <w:rsid w:val="00E41169"/>
    <w:rsid w:val="00E4127D"/>
    <w:rsid w:val="00E41408"/>
    <w:rsid w:val="00E4140C"/>
    <w:rsid w:val="00E41495"/>
    <w:rsid w:val="00E414D8"/>
    <w:rsid w:val="00E4160B"/>
    <w:rsid w:val="00E41847"/>
    <w:rsid w:val="00E4194F"/>
    <w:rsid w:val="00E41A7A"/>
    <w:rsid w:val="00E41C2F"/>
    <w:rsid w:val="00E42119"/>
    <w:rsid w:val="00E4230D"/>
    <w:rsid w:val="00E4246F"/>
    <w:rsid w:val="00E42625"/>
    <w:rsid w:val="00E426FA"/>
    <w:rsid w:val="00E42748"/>
    <w:rsid w:val="00E4275D"/>
    <w:rsid w:val="00E42869"/>
    <w:rsid w:val="00E42946"/>
    <w:rsid w:val="00E429BD"/>
    <w:rsid w:val="00E42BDA"/>
    <w:rsid w:val="00E42BEA"/>
    <w:rsid w:val="00E42C76"/>
    <w:rsid w:val="00E42E74"/>
    <w:rsid w:val="00E43005"/>
    <w:rsid w:val="00E431CE"/>
    <w:rsid w:val="00E4344B"/>
    <w:rsid w:val="00E43569"/>
    <w:rsid w:val="00E435E6"/>
    <w:rsid w:val="00E43A97"/>
    <w:rsid w:val="00E43B8F"/>
    <w:rsid w:val="00E43C44"/>
    <w:rsid w:val="00E43D42"/>
    <w:rsid w:val="00E43D78"/>
    <w:rsid w:val="00E43DC9"/>
    <w:rsid w:val="00E43E26"/>
    <w:rsid w:val="00E43E68"/>
    <w:rsid w:val="00E43ED3"/>
    <w:rsid w:val="00E43F06"/>
    <w:rsid w:val="00E44041"/>
    <w:rsid w:val="00E44357"/>
    <w:rsid w:val="00E44372"/>
    <w:rsid w:val="00E44589"/>
    <w:rsid w:val="00E44EFC"/>
    <w:rsid w:val="00E44F48"/>
    <w:rsid w:val="00E45207"/>
    <w:rsid w:val="00E452BE"/>
    <w:rsid w:val="00E45666"/>
    <w:rsid w:val="00E45797"/>
    <w:rsid w:val="00E4597C"/>
    <w:rsid w:val="00E45999"/>
    <w:rsid w:val="00E45B07"/>
    <w:rsid w:val="00E45C89"/>
    <w:rsid w:val="00E45ECE"/>
    <w:rsid w:val="00E45F4B"/>
    <w:rsid w:val="00E461D5"/>
    <w:rsid w:val="00E4668D"/>
    <w:rsid w:val="00E46916"/>
    <w:rsid w:val="00E46938"/>
    <w:rsid w:val="00E469B4"/>
    <w:rsid w:val="00E46BCB"/>
    <w:rsid w:val="00E46EA6"/>
    <w:rsid w:val="00E46EC5"/>
    <w:rsid w:val="00E4713A"/>
    <w:rsid w:val="00E47456"/>
    <w:rsid w:val="00E474D6"/>
    <w:rsid w:val="00E476DB"/>
    <w:rsid w:val="00E47914"/>
    <w:rsid w:val="00E479CA"/>
    <w:rsid w:val="00E47AB4"/>
    <w:rsid w:val="00E47AC1"/>
    <w:rsid w:val="00E47B1E"/>
    <w:rsid w:val="00E47C11"/>
    <w:rsid w:val="00E47C57"/>
    <w:rsid w:val="00E47DC6"/>
    <w:rsid w:val="00E47EDC"/>
    <w:rsid w:val="00E47F8E"/>
    <w:rsid w:val="00E500D1"/>
    <w:rsid w:val="00E501E7"/>
    <w:rsid w:val="00E502BC"/>
    <w:rsid w:val="00E50781"/>
    <w:rsid w:val="00E507A5"/>
    <w:rsid w:val="00E50C32"/>
    <w:rsid w:val="00E50DAC"/>
    <w:rsid w:val="00E50EDD"/>
    <w:rsid w:val="00E50EEF"/>
    <w:rsid w:val="00E50FCF"/>
    <w:rsid w:val="00E50FF5"/>
    <w:rsid w:val="00E516AB"/>
    <w:rsid w:val="00E5182D"/>
    <w:rsid w:val="00E518AB"/>
    <w:rsid w:val="00E518D7"/>
    <w:rsid w:val="00E5193D"/>
    <w:rsid w:val="00E51989"/>
    <w:rsid w:val="00E519E1"/>
    <w:rsid w:val="00E51A9C"/>
    <w:rsid w:val="00E51AD7"/>
    <w:rsid w:val="00E51B4F"/>
    <w:rsid w:val="00E51B5D"/>
    <w:rsid w:val="00E51B74"/>
    <w:rsid w:val="00E51D32"/>
    <w:rsid w:val="00E51DA7"/>
    <w:rsid w:val="00E51EAC"/>
    <w:rsid w:val="00E51FC4"/>
    <w:rsid w:val="00E51FF4"/>
    <w:rsid w:val="00E52307"/>
    <w:rsid w:val="00E52371"/>
    <w:rsid w:val="00E52415"/>
    <w:rsid w:val="00E52473"/>
    <w:rsid w:val="00E52519"/>
    <w:rsid w:val="00E525D1"/>
    <w:rsid w:val="00E5269E"/>
    <w:rsid w:val="00E528BA"/>
    <w:rsid w:val="00E528E0"/>
    <w:rsid w:val="00E52972"/>
    <w:rsid w:val="00E52B43"/>
    <w:rsid w:val="00E52BD0"/>
    <w:rsid w:val="00E52BE3"/>
    <w:rsid w:val="00E53029"/>
    <w:rsid w:val="00E53063"/>
    <w:rsid w:val="00E5339A"/>
    <w:rsid w:val="00E53486"/>
    <w:rsid w:val="00E534DA"/>
    <w:rsid w:val="00E5352F"/>
    <w:rsid w:val="00E53621"/>
    <w:rsid w:val="00E538B7"/>
    <w:rsid w:val="00E53A25"/>
    <w:rsid w:val="00E5400D"/>
    <w:rsid w:val="00E542B9"/>
    <w:rsid w:val="00E5447F"/>
    <w:rsid w:val="00E55102"/>
    <w:rsid w:val="00E55154"/>
    <w:rsid w:val="00E55202"/>
    <w:rsid w:val="00E553E0"/>
    <w:rsid w:val="00E557F3"/>
    <w:rsid w:val="00E558A2"/>
    <w:rsid w:val="00E558D4"/>
    <w:rsid w:val="00E55AA3"/>
    <w:rsid w:val="00E55AE9"/>
    <w:rsid w:val="00E55C3A"/>
    <w:rsid w:val="00E55CB4"/>
    <w:rsid w:val="00E55DD6"/>
    <w:rsid w:val="00E55E12"/>
    <w:rsid w:val="00E55FA0"/>
    <w:rsid w:val="00E56012"/>
    <w:rsid w:val="00E564CC"/>
    <w:rsid w:val="00E56573"/>
    <w:rsid w:val="00E56767"/>
    <w:rsid w:val="00E56790"/>
    <w:rsid w:val="00E56C1B"/>
    <w:rsid w:val="00E56D75"/>
    <w:rsid w:val="00E56F8D"/>
    <w:rsid w:val="00E56FCA"/>
    <w:rsid w:val="00E57145"/>
    <w:rsid w:val="00E571A5"/>
    <w:rsid w:val="00E57663"/>
    <w:rsid w:val="00E5779B"/>
    <w:rsid w:val="00E577E0"/>
    <w:rsid w:val="00E577F6"/>
    <w:rsid w:val="00E577FB"/>
    <w:rsid w:val="00E57EF8"/>
    <w:rsid w:val="00E57FAF"/>
    <w:rsid w:val="00E6000C"/>
    <w:rsid w:val="00E60110"/>
    <w:rsid w:val="00E603ED"/>
    <w:rsid w:val="00E6049A"/>
    <w:rsid w:val="00E60533"/>
    <w:rsid w:val="00E60609"/>
    <w:rsid w:val="00E6060D"/>
    <w:rsid w:val="00E6073A"/>
    <w:rsid w:val="00E60842"/>
    <w:rsid w:val="00E60AD8"/>
    <w:rsid w:val="00E60B6D"/>
    <w:rsid w:val="00E60BC8"/>
    <w:rsid w:val="00E60FF8"/>
    <w:rsid w:val="00E612E2"/>
    <w:rsid w:val="00E613AE"/>
    <w:rsid w:val="00E61631"/>
    <w:rsid w:val="00E61768"/>
    <w:rsid w:val="00E6181A"/>
    <w:rsid w:val="00E61830"/>
    <w:rsid w:val="00E6189E"/>
    <w:rsid w:val="00E61DC1"/>
    <w:rsid w:val="00E61DD7"/>
    <w:rsid w:val="00E61F3D"/>
    <w:rsid w:val="00E621BA"/>
    <w:rsid w:val="00E621D9"/>
    <w:rsid w:val="00E62276"/>
    <w:rsid w:val="00E622C9"/>
    <w:rsid w:val="00E6235A"/>
    <w:rsid w:val="00E62411"/>
    <w:rsid w:val="00E624DC"/>
    <w:rsid w:val="00E62698"/>
    <w:rsid w:val="00E627B7"/>
    <w:rsid w:val="00E62B1D"/>
    <w:rsid w:val="00E62BC2"/>
    <w:rsid w:val="00E62D22"/>
    <w:rsid w:val="00E62EAF"/>
    <w:rsid w:val="00E62F8F"/>
    <w:rsid w:val="00E63052"/>
    <w:rsid w:val="00E635C2"/>
    <w:rsid w:val="00E63895"/>
    <w:rsid w:val="00E63BCB"/>
    <w:rsid w:val="00E63C00"/>
    <w:rsid w:val="00E6417E"/>
    <w:rsid w:val="00E641A4"/>
    <w:rsid w:val="00E641CF"/>
    <w:rsid w:val="00E641FE"/>
    <w:rsid w:val="00E643E6"/>
    <w:rsid w:val="00E645D9"/>
    <w:rsid w:val="00E648D6"/>
    <w:rsid w:val="00E648EF"/>
    <w:rsid w:val="00E64C79"/>
    <w:rsid w:val="00E64CE9"/>
    <w:rsid w:val="00E6507C"/>
    <w:rsid w:val="00E654CB"/>
    <w:rsid w:val="00E6566B"/>
    <w:rsid w:val="00E656E6"/>
    <w:rsid w:val="00E65749"/>
    <w:rsid w:val="00E659F9"/>
    <w:rsid w:val="00E65A00"/>
    <w:rsid w:val="00E65B6A"/>
    <w:rsid w:val="00E65C6A"/>
    <w:rsid w:val="00E661A1"/>
    <w:rsid w:val="00E663C4"/>
    <w:rsid w:val="00E66426"/>
    <w:rsid w:val="00E6647E"/>
    <w:rsid w:val="00E66B4B"/>
    <w:rsid w:val="00E66B74"/>
    <w:rsid w:val="00E66BC4"/>
    <w:rsid w:val="00E66D53"/>
    <w:rsid w:val="00E66FAE"/>
    <w:rsid w:val="00E66FBD"/>
    <w:rsid w:val="00E6700E"/>
    <w:rsid w:val="00E67300"/>
    <w:rsid w:val="00E67320"/>
    <w:rsid w:val="00E6738A"/>
    <w:rsid w:val="00E67763"/>
    <w:rsid w:val="00E67990"/>
    <w:rsid w:val="00E67B3D"/>
    <w:rsid w:val="00E67CF2"/>
    <w:rsid w:val="00E67D0A"/>
    <w:rsid w:val="00E67D50"/>
    <w:rsid w:val="00E67F97"/>
    <w:rsid w:val="00E67FA0"/>
    <w:rsid w:val="00E70509"/>
    <w:rsid w:val="00E70845"/>
    <w:rsid w:val="00E7085D"/>
    <w:rsid w:val="00E70975"/>
    <w:rsid w:val="00E70C68"/>
    <w:rsid w:val="00E70C9B"/>
    <w:rsid w:val="00E70EA1"/>
    <w:rsid w:val="00E71011"/>
    <w:rsid w:val="00E71042"/>
    <w:rsid w:val="00E7108A"/>
    <w:rsid w:val="00E71128"/>
    <w:rsid w:val="00E712B5"/>
    <w:rsid w:val="00E713D6"/>
    <w:rsid w:val="00E7142D"/>
    <w:rsid w:val="00E71692"/>
    <w:rsid w:val="00E71A54"/>
    <w:rsid w:val="00E71B97"/>
    <w:rsid w:val="00E71EA3"/>
    <w:rsid w:val="00E72038"/>
    <w:rsid w:val="00E7212C"/>
    <w:rsid w:val="00E72143"/>
    <w:rsid w:val="00E722F5"/>
    <w:rsid w:val="00E7264B"/>
    <w:rsid w:val="00E7265B"/>
    <w:rsid w:val="00E728E8"/>
    <w:rsid w:val="00E72A2E"/>
    <w:rsid w:val="00E72BC4"/>
    <w:rsid w:val="00E72D61"/>
    <w:rsid w:val="00E72E2E"/>
    <w:rsid w:val="00E72EB2"/>
    <w:rsid w:val="00E730C5"/>
    <w:rsid w:val="00E7327B"/>
    <w:rsid w:val="00E733B1"/>
    <w:rsid w:val="00E733FB"/>
    <w:rsid w:val="00E73645"/>
    <w:rsid w:val="00E7364B"/>
    <w:rsid w:val="00E736A5"/>
    <w:rsid w:val="00E73703"/>
    <w:rsid w:val="00E738F6"/>
    <w:rsid w:val="00E73A2A"/>
    <w:rsid w:val="00E73A3A"/>
    <w:rsid w:val="00E73D30"/>
    <w:rsid w:val="00E73E02"/>
    <w:rsid w:val="00E73E93"/>
    <w:rsid w:val="00E74180"/>
    <w:rsid w:val="00E7461F"/>
    <w:rsid w:val="00E746DC"/>
    <w:rsid w:val="00E74856"/>
    <w:rsid w:val="00E7487A"/>
    <w:rsid w:val="00E74958"/>
    <w:rsid w:val="00E74A6A"/>
    <w:rsid w:val="00E74AED"/>
    <w:rsid w:val="00E74E5C"/>
    <w:rsid w:val="00E74F3E"/>
    <w:rsid w:val="00E74F8C"/>
    <w:rsid w:val="00E75029"/>
    <w:rsid w:val="00E753F1"/>
    <w:rsid w:val="00E757F5"/>
    <w:rsid w:val="00E75B5F"/>
    <w:rsid w:val="00E75CCD"/>
    <w:rsid w:val="00E760B8"/>
    <w:rsid w:val="00E7615E"/>
    <w:rsid w:val="00E766EC"/>
    <w:rsid w:val="00E768C3"/>
    <w:rsid w:val="00E76DEE"/>
    <w:rsid w:val="00E76E1E"/>
    <w:rsid w:val="00E76E6A"/>
    <w:rsid w:val="00E76EEA"/>
    <w:rsid w:val="00E7723F"/>
    <w:rsid w:val="00E77573"/>
    <w:rsid w:val="00E77771"/>
    <w:rsid w:val="00E77773"/>
    <w:rsid w:val="00E777E0"/>
    <w:rsid w:val="00E77A30"/>
    <w:rsid w:val="00E77BA5"/>
    <w:rsid w:val="00E77BD3"/>
    <w:rsid w:val="00E77C7D"/>
    <w:rsid w:val="00E77D1C"/>
    <w:rsid w:val="00E77D39"/>
    <w:rsid w:val="00E77E11"/>
    <w:rsid w:val="00E77F9A"/>
    <w:rsid w:val="00E77FEB"/>
    <w:rsid w:val="00E8018E"/>
    <w:rsid w:val="00E80202"/>
    <w:rsid w:val="00E8041F"/>
    <w:rsid w:val="00E8046E"/>
    <w:rsid w:val="00E804E7"/>
    <w:rsid w:val="00E80555"/>
    <w:rsid w:val="00E805DD"/>
    <w:rsid w:val="00E80818"/>
    <w:rsid w:val="00E8092A"/>
    <w:rsid w:val="00E809FF"/>
    <w:rsid w:val="00E80CCA"/>
    <w:rsid w:val="00E80EF1"/>
    <w:rsid w:val="00E80F1B"/>
    <w:rsid w:val="00E80FA9"/>
    <w:rsid w:val="00E816CC"/>
    <w:rsid w:val="00E81959"/>
    <w:rsid w:val="00E81AAD"/>
    <w:rsid w:val="00E81AC1"/>
    <w:rsid w:val="00E81CBD"/>
    <w:rsid w:val="00E81E76"/>
    <w:rsid w:val="00E81FEF"/>
    <w:rsid w:val="00E82134"/>
    <w:rsid w:val="00E82232"/>
    <w:rsid w:val="00E8226A"/>
    <w:rsid w:val="00E824DB"/>
    <w:rsid w:val="00E8277F"/>
    <w:rsid w:val="00E82824"/>
    <w:rsid w:val="00E8289A"/>
    <w:rsid w:val="00E82A93"/>
    <w:rsid w:val="00E82BAC"/>
    <w:rsid w:val="00E82F29"/>
    <w:rsid w:val="00E82F8A"/>
    <w:rsid w:val="00E82F95"/>
    <w:rsid w:val="00E83185"/>
    <w:rsid w:val="00E83334"/>
    <w:rsid w:val="00E83339"/>
    <w:rsid w:val="00E8349B"/>
    <w:rsid w:val="00E83691"/>
    <w:rsid w:val="00E83AE5"/>
    <w:rsid w:val="00E83C55"/>
    <w:rsid w:val="00E83CFA"/>
    <w:rsid w:val="00E83D87"/>
    <w:rsid w:val="00E83DB7"/>
    <w:rsid w:val="00E83E81"/>
    <w:rsid w:val="00E84050"/>
    <w:rsid w:val="00E840BB"/>
    <w:rsid w:val="00E84431"/>
    <w:rsid w:val="00E84441"/>
    <w:rsid w:val="00E845C0"/>
    <w:rsid w:val="00E847C4"/>
    <w:rsid w:val="00E848B8"/>
    <w:rsid w:val="00E84A1A"/>
    <w:rsid w:val="00E84B81"/>
    <w:rsid w:val="00E84BE6"/>
    <w:rsid w:val="00E84BEB"/>
    <w:rsid w:val="00E84C9B"/>
    <w:rsid w:val="00E84CCD"/>
    <w:rsid w:val="00E8501D"/>
    <w:rsid w:val="00E850AC"/>
    <w:rsid w:val="00E85392"/>
    <w:rsid w:val="00E853AC"/>
    <w:rsid w:val="00E85561"/>
    <w:rsid w:val="00E85700"/>
    <w:rsid w:val="00E8578F"/>
    <w:rsid w:val="00E859A8"/>
    <w:rsid w:val="00E85A28"/>
    <w:rsid w:val="00E85D9C"/>
    <w:rsid w:val="00E85E25"/>
    <w:rsid w:val="00E85EB1"/>
    <w:rsid w:val="00E8635D"/>
    <w:rsid w:val="00E863F8"/>
    <w:rsid w:val="00E86674"/>
    <w:rsid w:val="00E8670C"/>
    <w:rsid w:val="00E868DA"/>
    <w:rsid w:val="00E869BC"/>
    <w:rsid w:val="00E86AED"/>
    <w:rsid w:val="00E86CCD"/>
    <w:rsid w:val="00E86D97"/>
    <w:rsid w:val="00E86F8F"/>
    <w:rsid w:val="00E87441"/>
    <w:rsid w:val="00E87660"/>
    <w:rsid w:val="00E876A9"/>
    <w:rsid w:val="00E876F5"/>
    <w:rsid w:val="00E8790A"/>
    <w:rsid w:val="00E87BAB"/>
    <w:rsid w:val="00E90139"/>
    <w:rsid w:val="00E9031B"/>
    <w:rsid w:val="00E90447"/>
    <w:rsid w:val="00E9044B"/>
    <w:rsid w:val="00E907FA"/>
    <w:rsid w:val="00E909F0"/>
    <w:rsid w:val="00E90A5E"/>
    <w:rsid w:val="00E90CE7"/>
    <w:rsid w:val="00E90DBB"/>
    <w:rsid w:val="00E90DD0"/>
    <w:rsid w:val="00E90F1A"/>
    <w:rsid w:val="00E91037"/>
    <w:rsid w:val="00E9132E"/>
    <w:rsid w:val="00E9133E"/>
    <w:rsid w:val="00E91442"/>
    <w:rsid w:val="00E91655"/>
    <w:rsid w:val="00E91872"/>
    <w:rsid w:val="00E918D0"/>
    <w:rsid w:val="00E919CB"/>
    <w:rsid w:val="00E91A84"/>
    <w:rsid w:val="00E91C99"/>
    <w:rsid w:val="00E91D88"/>
    <w:rsid w:val="00E923AB"/>
    <w:rsid w:val="00E92546"/>
    <w:rsid w:val="00E92962"/>
    <w:rsid w:val="00E929BD"/>
    <w:rsid w:val="00E92AA1"/>
    <w:rsid w:val="00E92C87"/>
    <w:rsid w:val="00E92D08"/>
    <w:rsid w:val="00E92F07"/>
    <w:rsid w:val="00E92FBE"/>
    <w:rsid w:val="00E9306A"/>
    <w:rsid w:val="00E93242"/>
    <w:rsid w:val="00E932B2"/>
    <w:rsid w:val="00E934E1"/>
    <w:rsid w:val="00E9362D"/>
    <w:rsid w:val="00E9374D"/>
    <w:rsid w:val="00E93863"/>
    <w:rsid w:val="00E938BC"/>
    <w:rsid w:val="00E938D4"/>
    <w:rsid w:val="00E93B1A"/>
    <w:rsid w:val="00E94227"/>
    <w:rsid w:val="00E9430F"/>
    <w:rsid w:val="00E94314"/>
    <w:rsid w:val="00E943A2"/>
    <w:rsid w:val="00E943E2"/>
    <w:rsid w:val="00E94649"/>
    <w:rsid w:val="00E9469B"/>
    <w:rsid w:val="00E94938"/>
    <w:rsid w:val="00E94B12"/>
    <w:rsid w:val="00E94EFD"/>
    <w:rsid w:val="00E957AA"/>
    <w:rsid w:val="00E957CE"/>
    <w:rsid w:val="00E957E1"/>
    <w:rsid w:val="00E95BA9"/>
    <w:rsid w:val="00E95BEE"/>
    <w:rsid w:val="00E95D8B"/>
    <w:rsid w:val="00E96107"/>
    <w:rsid w:val="00E96126"/>
    <w:rsid w:val="00E96380"/>
    <w:rsid w:val="00E96446"/>
    <w:rsid w:val="00E96557"/>
    <w:rsid w:val="00E96769"/>
    <w:rsid w:val="00E967EA"/>
    <w:rsid w:val="00E9681D"/>
    <w:rsid w:val="00E968B1"/>
    <w:rsid w:val="00E96954"/>
    <w:rsid w:val="00E969DF"/>
    <w:rsid w:val="00E96A08"/>
    <w:rsid w:val="00E96BBD"/>
    <w:rsid w:val="00E96E0E"/>
    <w:rsid w:val="00E9706F"/>
    <w:rsid w:val="00E973D8"/>
    <w:rsid w:val="00E9743C"/>
    <w:rsid w:val="00E977E7"/>
    <w:rsid w:val="00E9797E"/>
    <w:rsid w:val="00E97A60"/>
    <w:rsid w:val="00EA0381"/>
    <w:rsid w:val="00EA0518"/>
    <w:rsid w:val="00EA064B"/>
    <w:rsid w:val="00EA0650"/>
    <w:rsid w:val="00EA068A"/>
    <w:rsid w:val="00EA08EC"/>
    <w:rsid w:val="00EA090A"/>
    <w:rsid w:val="00EA0920"/>
    <w:rsid w:val="00EA092B"/>
    <w:rsid w:val="00EA0A1E"/>
    <w:rsid w:val="00EA0AF2"/>
    <w:rsid w:val="00EA0AFF"/>
    <w:rsid w:val="00EA0B93"/>
    <w:rsid w:val="00EA0C3E"/>
    <w:rsid w:val="00EA11EE"/>
    <w:rsid w:val="00EA166D"/>
    <w:rsid w:val="00EA16CD"/>
    <w:rsid w:val="00EA1728"/>
    <w:rsid w:val="00EA1C7E"/>
    <w:rsid w:val="00EA1C8F"/>
    <w:rsid w:val="00EA1D4D"/>
    <w:rsid w:val="00EA1D8F"/>
    <w:rsid w:val="00EA1DB1"/>
    <w:rsid w:val="00EA1F74"/>
    <w:rsid w:val="00EA20C4"/>
    <w:rsid w:val="00EA223B"/>
    <w:rsid w:val="00EA229C"/>
    <w:rsid w:val="00EA22A2"/>
    <w:rsid w:val="00EA24BA"/>
    <w:rsid w:val="00EA2503"/>
    <w:rsid w:val="00EA2521"/>
    <w:rsid w:val="00EA2628"/>
    <w:rsid w:val="00EA2707"/>
    <w:rsid w:val="00EA2792"/>
    <w:rsid w:val="00EA2921"/>
    <w:rsid w:val="00EA2A0C"/>
    <w:rsid w:val="00EA2AF2"/>
    <w:rsid w:val="00EA2C10"/>
    <w:rsid w:val="00EA2CEB"/>
    <w:rsid w:val="00EA2DAF"/>
    <w:rsid w:val="00EA2E81"/>
    <w:rsid w:val="00EA323A"/>
    <w:rsid w:val="00EA3260"/>
    <w:rsid w:val="00EA3356"/>
    <w:rsid w:val="00EA350B"/>
    <w:rsid w:val="00EA356F"/>
    <w:rsid w:val="00EA36FF"/>
    <w:rsid w:val="00EA371D"/>
    <w:rsid w:val="00EA3757"/>
    <w:rsid w:val="00EA3840"/>
    <w:rsid w:val="00EA3B57"/>
    <w:rsid w:val="00EA3C79"/>
    <w:rsid w:val="00EA3FBB"/>
    <w:rsid w:val="00EA4152"/>
    <w:rsid w:val="00EA42DC"/>
    <w:rsid w:val="00EA435C"/>
    <w:rsid w:val="00EA43A0"/>
    <w:rsid w:val="00EA447A"/>
    <w:rsid w:val="00EA467B"/>
    <w:rsid w:val="00EA4A0D"/>
    <w:rsid w:val="00EA4BA7"/>
    <w:rsid w:val="00EA4C68"/>
    <w:rsid w:val="00EA4C8E"/>
    <w:rsid w:val="00EA4F47"/>
    <w:rsid w:val="00EA501A"/>
    <w:rsid w:val="00EA506A"/>
    <w:rsid w:val="00EA50A8"/>
    <w:rsid w:val="00EA513D"/>
    <w:rsid w:val="00EA5390"/>
    <w:rsid w:val="00EA5445"/>
    <w:rsid w:val="00EA59E5"/>
    <w:rsid w:val="00EA5BD7"/>
    <w:rsid w:val="00EA5F60"/>
    <w:rsid w:val="00EA5F78"/>
    <w:rsid w:val="00EA60BF"/>
    <w:rsid w:val="00EA63C8"/>
    <w:rsid w:val="00EA6783"/>
    <w:rsid w:val="00EA6964"/>
    <w:rsid w:val="00EA6A42"/>
    <w:rsid w:val="00EA6DD6"/>
    <w:rsid w:val="00EA6F15"/>
    <w:rsid w:val="00EA6F5F"/>
    <w:rsid w:val="00EA6FEC"/>
    <w:rsid w:val="00EA7034"/>
    <w:rsid w:val="00EA70B8"/>
    <w:rsid w:val="00EA735D"/>
    <w:rsid w:val="00EA75CE"/>
    <w:rsid w:val="00EA763D"/>
    <w:rsid w:val="00EA772D"/>
    <w:rsid w:val="00EA7ADA"/>
    <w:rsid w:val="00EA7CA0"/>
    <w:rsid w:val="00EA7DCB"/>
    <w:rsid w:val="00EA7E2B"/>
    <w:rsid w:val="00EA7E8D"/>
    <w:rsid w:val="00EA7F97"/>
    <w:rsid w:val="00EB0045"/>
    <w:rsid w:val="00EB0413"/>
    <w:rsid w:val="00EB05F9"/>
    <w:rsid w:val="00EB0DE6"/>
    <w:rsid w:val="00EB0ECA"/>
    <w:rsid w:val="00EB0F07"/>
    <w:rsid w:val="00EB0F8B"/>
    <w:rsid w:val="00EB0FA1"/>
    <w:rsid w:val="00EB124D"/>
    <w:rsid w:val="00EB12B8"/>
    <w:rsid w:val="00EB13AF"/>
    <w:rsid w:val="00EB143A"/>
    <w:rsid w:val="00EB1464"/>
    <w:rsid w:val="00EB1527"/>
    <w:rsid w:val="00EB159D"/>
    <w:rsid w:val="00EB15E3"/>
    <w:rsid w:val="00EB16D4"/>
    <w:rsid w:val="00EB17C8"/>
    <w:rsid w:val="00EB17EA"/>
    <w:rsid w:val="00EB180D"/>
    <w:rsid w:val="00EB1A57"/>
    <w:rsid w:val="00EB1CD8"/>
    <w:rsid w:val="00EB1DAF"/>
    <w:rsid w:val="00EB1DCC"/>
    <w:rsid w:val="00EB1E01"/>
    <w:rsid w:val="00EB1E7B"/>
    <w:rsid w:val="00EB1F31"/>
    <w:rsid w:val="00EB2345"/>
    <w:rsid w:val="00EB24DC"/>
    <w:rsid w:val="00EB2588"/>
    <w:rsid w:val="00EB2640"/>
    <w:rsid w:val="00EB2651"/>
    <w:rsid w:val="00EB2708"/>
    <w:rsid w:val="00EB276F"/>
    <w:rsid w:val="00EB27C0"/>
    <w:rsid w:val="00EB283C"/>
    <w:rsid w:val="00EB2CC0"/>
    <w:rsid w:val="00EB2EDD"/>
    <w:rsid w:val="00EB302F"/>
    <w:rsid w:val="00EB305E"/>
    <w:rsid w:val="00EB3094"/>
    <w:rsid w:val="00EB329A"/>
    <w:rsid w:val="00EB32EE"/>
    <w:rsid w:val="00EB334A"/>
    <w:rsid w:val="00EB33CE"/>
    <w:rsid w:val="00EB34CC"/>
    <w:rsid w:val="00EB3926"/>
    <w:rsid w:val="00EB3ACA"/>
    <w:rsid w:val="00EB3AE6"/>
    <w:rsid w:val="00EB3B6F"/>
    <w:rsid w:val="00EB3BF7"/>
    <w:rsid w:val="00EB3C9B"/>
    <w:rsid w:val="00EB3E2E"/>
    <w:rsid w:val="00EB3E53"/>
    <w:rsid w:val="00EB3ECC"/>
    <w:rsid w:val="00EB3F87"/>
    <w:rsid w:val="00EB40BA"/>
    <w:rsid w:val="00EB4226"/>
    <w:rsid w:val="00EB42DC"/>
    <w:rsid w:val="00EB4664"/>
    <w:rsid w:val="00EB46B6"/>
    <w:rsid w:val="00EB4749"/>
    <w:rsid w:val="00EB4997"/>
    <w:rsid w:val="00EB4BCD"/>
    <w:rsid w:val="00EB4E0A"/>
    <w:rsid w:val="00EB4E0B"/>
    <w:rsid w:val="00EB4F91"/>
    <w:rsid w:val="00EB503F"/>
    <w:rsid w:val="00EB5083"/>
    <w:rsid w:val="00EB515A"/>
    <w:rsid w:val="00EB5205"/>
    <w:rsid w:val="00EB533C"/>
    <w:rsid w:val="00EB536E"/>
    <w:rsid w:val="00EB5402"/>
    <w:rsid w:val="00EB54E6"/>
    <w:rsid w:val="00EB576F"/>
    <w:rsid w:val="00EB58C1"/>
    <w:rsid w:val="00EB59F1"/>
    <w:rsid w:val="00EB5A07"/>
    <w:rsid w:val="00EB5A27"/>
    <w:rsid w:val="00EB5AF8"/>
    <w:rsid w:val="00EB5CCB"/>
    <w:rsid w:val="00EB5D7B"/>
    <w:rsid w:val="00EB614C"/>
    <w:rsid w:val="00EB622E"/>
    <w:rsid w:val="00EB64BE"/>
    <w:rsid w:val="00EB6957"/>
    <w:rsid w:val="00EB6BB4"/>
    <w:rsid w:val="00EB6C95"/>
    <w:rsid w:val="00EB6DC3"/>
    <w:rsid w:val="00EB6E1E"/>
    <w:rsid w:val="00EB6F5D"/>
    <w:rsid w:val="00EB7245"/>
    <w:rsid w:val="00EB72E7"/>
    <w:rsid w:val="00EB734E"/>
    <w:rsid w:val="00EB735C"/>
    <w:rsid w:val="00EB7390"/>
    <w:rsid w:val="00EB73A1"/>
    <w:rsid w:val="00EB7707"/>
    <w:rsid w:val="00EB79D2"/>
    <w:rsid w:val="00EB7A15"/>
    <w:rsid w:val="00EB7B3F"/>
    <w:rsid w:val="00EC045B"/>
    <w:rsid w:val="00EC05BF"/>
    <w:rsid w:val="00EC05C8"/>
    <w:rsid w:val="00EC0771"/>
    <w:rsid w:val="00EC0847"/>
    <w:rsid w:val="00EC08C4"/>
    <w:rsid w:val="00EC09D6"/>
    <w:rsid w:val="00EC0A3A"/>
    <w:rsid w:val="00EC0B4B"/>
    <w:rsid w:val="00EC0B78"/>
    <w:rsid w:val="00EC0C30"/>
    <w:rsid w:val="00EC0E85"/>
    <w:rsid w:val="00EC0F02"/>
    <w:rsid w:val="00EC107E"/>
    <w:rsid w:val="00EC1228"/>
    <w:rsid w:val="00EC1388"/>
    <w:rsid w:val="00EC159A"/>
    <w:rsid w:val="00EC15FA"/>
    <w:rsid w:val="00EC1772"/>
    <w:rsid w:val="00EC1795"/>
    <w:rsid w:val="00EC1A71"/>
    <w:rsid w:val="00EC1AF4"/>
    <w:rsid w:val="00EC1C89"/>
    <w:rsid w:val="00EC1DAF"/>
    <w:rsid w:val="00EC200C"/>
    <w:rsid w:val="00EC2181"/>
    <w:rsid w:val="00EC22FA"/>
    <w:rsid w:val="00EC24DA"/>
    <w:rsid w:val="00EC25AB"/>
    <w:rsid w:val="00EC25CD"/>
    <w:rsid w:val="00EC2665"/>
    <w:rsid w:val="00EC28E6"/>
    <w:rsid w:val="00EC2926"/>
    <w:rsid w:val="00EC2AA3"/>
    <w:rsid w:val="00EC2AD0"/>
    <w:rsid w:val="00EC2B1A"/>
    <w:rsid w:val="00EC2EC1"/>
    <w:rsid w:val="00EC304E"/>
    <w:rsid w:val="00EC3052"/>
    <w:rsid w:val="00EC308D"/>
    <w:rsid w:val="00EC325E"/>
    <w:rsid w:val="00EC35A9"/>
    <w:rsid w:val="00EC383B"/>
    <w:rsid w:val="00EC3AF3"/>
    <w:rsid w:val="00EC3B9C"/>
    <w:rsid w:val="00EC3C9C"/>
    <w:rsid w:val="00EC3CD2"/>
    <w:rsid w:val="00EC3CF2"/>
    <w:rsid w:val="00EC4399"/>
    <w:rsid w:val="00EC45DC"/>
    <w:rsid w:val="00EC4752"/>
    <w:rsid w:val="00EC491F"/>
    <w:rsid w:val="00EC4990"/>
    <w:rsid w:val="00EC4A27"/>
    <w:rsid w:val="00EC4C28"/>
    <w:rsid w:val="00EC4C5F"/>
    <w:rsid w:val="00EC4DE3"/>
    <w:rsid w:val="00EC5125"/>
    <w:rsid w:val="00EC5262"/>
    <w:rsid w:val="00EC5288"/>
    <w:rsid w:val="00EC52D8"/>
    <w:rsid w:val="00EC5331"/>
    <w:rsid w:val="00EC5655"/>
    <w:rsid w:val="00EC592A"/>
    <w:rsid w:val="00EC5EA3"/>
    <w:rsid w:val="00EC60E5"/>
    <w:rsid w:val="00EC62AB"/>
    <w:rsid w:val="00EC64A2"/>
    <w:rsid w:val="00EC650C"/>
    <w:rsid w:val="00EC653B"/>
    <w:rsid w:val="00EC666B"/>
    <w:rsid w:val="00EC66A1"/>
    <w:rsid w:val="00EC66BE"/>
    <w:rsid w:val="00EC681F"/>
    <w:rsid w:val="00EC6AA8"/>
    <w:rsid w:val="00EC6BA0"/>
    <w:rsid w:val="00EC6C55"/>
    <w:rsid w:val="00EC6C62"/>
    <w:rsid w:val="00EC6FED"/>
    <w:rsid w:val="00EC7123"/>
    <w:rsid w:val="00EC7243"/>
    <w:rsid w:val="00EC724B"/>
    <w:rsid w:val="00EC725D"/>
    <w:rsid w:val="00EC7662"/>
    <w:rsid w:val="00EC7745"/>
    <w:rsid w:val="00EC7888"/>
    <w:rsid w:val="00EC7AE2"/>
    <w:rsid w:val="00ED0020"/>
    <w:rsid w:val="00ED01DA"/>
    <w:rsid w:val="00ED0348"/>
    <w:rsid w:val="00ED05A9"/>
    <w:rsid w:val="00ED05FA"/>
    <w:rsid w:val="00ED0B2B"/>
    <w:rsid w:val="00ED0C6B"/>
    <w:rsid w:val="00ED0C6C"/>
    <w:rsid w:val="00ED0F02"/>
    <w:rsid w:val="00ED0FE0"/>
    <w:rsid w:val="00ED103F"/>
    <w:rsid w:val="00ED109A"/>
    <w:rsid w:val="00ED11CC"/>
    <w:rsid w:val="00ED12B7"/>
    <w:rsid w:val="00ED15CD"/>
    <w:rsid w:val="00ED1648"/>
    <w:rsid w:val="00ED16F7"/>
    <w:rsid w:val="00ED1D1D"/>
    <w:rsid w:val="00ED1FB6"/>
    <w:rsid w:val="00ED220F"/>
    <w:rsid w:val="00ED2421"/>
    <w:rsid w:val="00ED277D"/>
    <w:rsid w:val="00ED27E3"/>
    <w:rsid w:val="00ED2D25"/>
    <w:rsid w:val="00ED2F2A"/>
    <w:rsid w:val="00ED3010"/>
    <w:rsid w:val="00ED309C"/>
    <w:rsid w:val="00ED3220"/>
    <w:rsid w:val="00ED326F"/>
    <w:rsid w:val="00ED3436"/>
    <w:rsid w:val="00ED359D"/>
    <w:rsid w:val="00ED36C0"/>
    <w:rsid w:val="00ED371A"/>
    <w:rsid w:val="00ED3763"/>
    <w:rsid w:val="00ED3798"/>
    <w:rsid w:val="00ED38AE"/>
    <w:rsid w:val="00ED3BD5"/>
    <w:rsid w:val="00ED3C48"/>
    <w:rsid w:val="00ED3D90"/>
    <w:rsid w:val="00ED3E0C"/>
    <w:rsid w:val="00ED3E75"/>
    <w:rsid w:val="00ED3E89"/>
    <w:rsid w:val="00ED4016"/>
    <w:rsid w:val="00ED4233"/>
    <w:rsid w:val="00ED431A"/>
    <w:rsid w:val="00ED436A"/>
    <w:rsid w:val="00ED44D9"/>
    <w:rsid w:val="00ED4834"/>
    <w:rsid w:val="00ED4835"/>
    <w:rsid w:val="00ED48D1"/>
    <w:rsid w:val="00ED4BAF"/>
    <w:rsid w:val="00ED4EB4"/>
    <w:rsid w:val="00ED51A2"/>
    <w:rsid w:val="00ED532E"/>
    <w:rsid w:val="00ED5550"/>
    <w:rsid w:val="00ED57EA"/>
    <w:rsid w:val="00ED5809"/>
    <w:rsid w:val="00ED5931"/>
    <w:rsid w:val="00ED5954"/>
    <w:rsid w:val="00ED59BD"/>
    <w:rsid w:val="00ED5A98"/>
    <w:rsid w:val="00ED5AB3"/>
    <w:rsid w:val="00ED5D90"/>
    <w:rsid w:val="00ED5F20"/>
    <w:rsid w:val="00ED6194"/>
    <w:rsid w:val="00ED66C1"/>
    <w:rsid w:val="00ED692F"/>
    <w:rsid w:val="00ED6990"/>
    <w:rsid w:val="00ED69A5"/>
    <w:rsid w:val="00ED6BB0"/>
    <w:rsid w:val="00ED7038"/>
    <w:rsid w:val="00ED71DA"/>
    <w:rsid w:val="00ED721F"/>
    <w:rsid w:val="00ED747D"/>
    <w:rsid w:val="00ED75F5"/>
    <w:rsid w:val="00ED7655"/>
    <w:rsid w:val="00ED770A"/>
    <w:rsid w:val="00ED7740"/>
    <w:rsid w:val="00ED7970"/>
    <w:rsid w:val="00ED7C13"/>
    <w:rsid w:val="00ED7CF5"/>
    <w:rsid w:val="00ED7D08"/>
    <w:rsid w:val="00ED7D7A"/>
    <w:rsid w:val="00ED7F55"/>
    <w:rsid w:val="00EE006C"/>
    <w:rsid w:val="00EE0343"/>
    <w:rsid w:val="00EE0452"/>
    <w:rsid w:val="00EE08BD"/>
    <w:rsid w:val="00EE0A27"/>
    <w:rsid w:val="00EE0B4A"/>
    <w:rsid w:val="00EE0B7F"/>
    <w:rsid w:val="00EE0CDD"/>
    <w:rsid w:val="00EE0EC9"/>
    <w:rsid w:val="00EE0F4C"/>
    <w:rsid w:val="00EE106D"/>
    <w:rsid w:val="00EE106F"/>
    <w:rsid w:val="00EE1113"/>
    <w:rsid w:val="00EE11F8"/>
    <w:rsid w:val="00EE19C4"/>
    <w:rsid w:val="00EE19F4"/>
    <w:rsid w:val="00EE1B00"/>
    <w:rsid w:val="00EE1D62"/>
    <w:rsid w:val="00EE1F46"/>
    <w:rsid w:val="00EE1FF1"/>
    <w:rsid w:val="00EE21F4"/>
    <w:rsid w:val="00EE2202"/>
    <w:rsid w:val="00EE2240"/>
    <w:rsid w:val="00EE2495"/>
    <w:rsid w:val="00EE2696"/>
    <w:rsid w:val="00EE2844"/>
    <w:rsid w:val="00EE2995"/>
    <w:rsid w:val="00EE29BE"/>
    <w:rsid w:val="00EE2AFE"/>
    <w:rsid w:val="00EE2C04"/>
    <w:rsid w:val="00EE2CC6"/>
    <w:rsid w:val="00EE2D5D"/>
    <w:rsid w:val="00EE301C"/>
    <w:rsid w:val="00EE30B1"/>
    <w:rsid w:val="00EE3303"/>
    <w:rsid w:val="00EE33BF"/>
    <w:rsid w:val="00EE34C8"/>
    <w:rsid w:val="00EE3628"/>
    <w:rsid w:val="00EE375F"/>
    <w:rsid w:val="00EE397D"/>
    <w:rsid w:val="00EE3C40"/>
    <w:rsid w:val="00EE3CCB"/>
    <w:rsid w:val="00EE3D12"/>
    <w:rsid w:val="00EE3DEB"/>
    <w:rsid w:val="00EE3ED4"/>
    <w:rsid w:val="00EE403A"/>
    <w:rsid w:val="00EE40BF"/>
    <w:rsid w:val="00EE411B"/>
    <w:rsid w:val="00EE4466"/>
    <w:rsid w:val="00EE47F2"/>
    <w:rsid w:val="00EE49D4"/>
    <w:rsid w:val="00EE4A61"/>
    <w:rsid w:val="00EE4A7F"/>
    <w:rsid w:val="00EE4A95"/>
    <w:rsid w:val="00EE4B00"/>
    <w:rsid w:val="00EE4D26"/>
    <w:rsid w:val="00EE51AA"/>
    <w:rsid w:val="00EE53D8"/>
    <w:rsid w:val="00EE53E1"/>
    <w:rsid w:val="00EE5419"/>
    <w:rsid w:val="00EE546E"/>
    <w:rsid w:val="00EE54AC"/>
    <w:rsid w:val="00EE54E9"/>
    <w:rsid w:val="00EE555A"/>
    <w:rsid w:val="00EE564E"/>
    <w:rsid w:val="00EE568D"/>
    <w:rsid w:val="00EE56F2"/>
    <w:rsid w:val="00EE59E8"/>
    <w:rsid w:val="00EE5B62"/>
    <w:rsid w:val="00EE5CA8"/>
    <w:rsid w:val="00EE6345"/>
    <w:rsid w:val="00EE640C"/>
    <w:rsid w:val="00EE644E"/>
    <w:rsid w:val="00EE679E"/>
    <w:rsid w:val="00EE679F"/>
    <w:rsid w:val="00EE68A2"/>
    <w:rsid w:val="00EE6C11"/>
    <w:rsid w:val="00EE6E28"/>
    <w:rsid w:val="00EE6EDE"/>
    <w:rsid w:val="00EE6FAC"/>
    <w:rsid w:val="00EE6FC9"/>
    <w:rsid w:val="00EE72CA"/>
    <w:rsid w:val="00EE7450"/>
    <w:rsid w:val="00EE7553"/>
    <w:rsid w:val="00EE75A3"/>
    <w:rsid w:val="00EE75F7"/>
    <w:rsid w:val="00EE7603"/>
    <w:rsid w:val="00EE78F7"/>
    <w:rsid w:val="00EE7CB7"/>
    <w:rsid w:val="00EE7FE3"/>
    <w:rsid w:val="00EE7FEB"/>
    <w:rsid w:val="00EF0135"/>
    <w:rsid w:val="00EF0211"/>
    <w:rsid w:val="00EF0286"/>
    <w:rsid w:val="00EF02AC"/>
    <w:rsid w:val="00EF02B0"/>
    <w:rsid w:val="00EF02E1"/>
    <w:rsid w:val="00EF032D"/>
    <w:rsid w:val="00EF05B3"/>
    <w:rsid w:val="00EF05EC"/>
    <w:rsid w:val="00EF0757"/>
    <w:rsid w:val="00EF0819"/>
    <w:rsid w:val="00EF081B"/>
    <w:rsid w:val="00EF0872"/>
    <w:rsid w:val="00EF0903"/>
    <w:rsid w:val="00EF094A"/>
    <w:rsid w:val="00EF0992"/>
    <w:rsid w:val="00EF0A64"/>
    <w:rsid w:val="00EF0A8A"/>
    <w:rsid w:val="00EF0ADD"/>
    <w:rsid w:val="00EF0BB9"/>
    <w:rsid w:val="00EF0C58"/>
    <w:rsid w:val="00EF0DC5"/>
    <w:rsid w:val="00EF0F12"/>
    <w:rsid w:val="00EF1056"/>
    <w:rsid w:val="00EF1147"/>
    <w:rsid w:val="00EF1203"/>
    <w:rsid w:val="00EF133C"/>
    <w:rsid w:val="00EF146C"/>
    <w:rsid w:val="00EF16C6"/>
    <w:rsid w:val="00EF1B76"/>
    <w:rsid w:val="00EF1D3E"/>
    <w:rsid w:val="00EF1E48"/>
    <w:rsid w:val="00EF1E53"/>
    <w:rsid w:val="00EF208A"/>
    <w:rsid w:val="00EF2101"/>
    <w:rsid w:val="00EF2116"/>
    <w:rsid w:val="00EF216C"/>
    <w:rsid w:val="00EF24FF"/>
    <w:rsid w:val="00EF2DDC"/>
    <w:rsid w:val="00EF2F39"/>
    <w:rsid w:val="00EF306D"/>
    <w:rsid w:val="00EF3083"/>
    <w:rsid w:val="00EF30B4"/>
    <w:rsid w:val="00EF3317"/>
    <w:rsid w:val="00EF331E"/>
    <w:rsid w:val="00EF3795"/>
    <w:rsid w:val="00EF3A62"/>
    <w:rsid w:val="00EF3B1D"/>
    <w:rsid w:val="00EF3EC8"/>
    <w:rsid w:val="00EF4177"/>
    <w:rsid w:val="00EF41DE"/>
    <w:rsid w:val="00EF4481"/>
    <w:rsid w:val="00EF45B8"/>
    <w:rsid w:val="00EF45C2"/>
    <w:rsid w:val="00EF4702"/>
    <w:rsid w:val="00EF48E7"/>
    <w:rsid w:val="00EF4AF5"/>
    <w:rsid w:val="00EF4E54"/>
    <w:rsid w:val="00EF4F66"/>
    <w:rsid w:val="00EF5019"/>
    <w:rsid w:val="00EF50A1"/>
    <w:rsid w:val="00EF510C"/>
    <w:rsid w:val="00EF5447"/>
    <w:rsid w:val="00EF5477"/>
    <w:rsid w:val="00EF54D2"/>
    <w:rsid w:val="00EF568A"/>
    <w:rsid w:val="00EF5764"/>
    <w:rsid w:val="00EF58A0"/>
    <w:rsid w:val="00EF5A01"/>
    <w:rsid w:val="00EF5BAE"/>
    <w:rsid w:val="00EF5C51"/>
    <w:rsid w:val="00EF5E5F"/>
    <w:rsid w:val="00EF5F68"/>
    <w:rsid w:val="00EF5FFC"/>
    <w:rsid w:val="00EF60AC"/>
    <w:rsid w:val="00EF60EE"/>
    <w:rsid w:val="00EF63FE"/>
    <w:rsid w:val="00EF66F1"/>
    <w:rsid w:val="00EF673B"/>
    <w:rsid w:val="00EF686B"/>
    <w:rsid w:val="00EF6930"/>
    <w:rsid w:val="00EF6AC9"/>
    <w:rsid w:val="00EF6B3E"/>
    <w:rsid w:val="00EF6B40"/>
    <w:rsid w:val="00EF6D59"/>
    <w:rsid w:val="00EF6F4F"/>
    <w:rsid w:val="00EF7050"/>
    <w:rsid w:val="00EF7246"/>
    <w:rsid w:val="00EF74B2"/>
    <w:rsid w:val="00EF750A"/>
    <w:rsid w:val="00EF797F"/>
    <w:rsid w:val="00EF7996"/>
    <w:rsid w:val="00EF7C46"/>
    <w:rsid w:val="00EF7E67"/>
    <w:rsid w:val="00EF7E6F"/>
    <w:rsid w:val="00F00217"/>
    <w:rsid w:val="00F002B9"/>
    <w:rsid w:val="00F00462"/>
    <w:rsid w:val="00F005EC"/>
    <w:rsid w:val="00F00610"/>
    <w:rsid w:val="00F006A6"/>
    <w:rsid w:val="00F00750"/>
    <w:rsid w:val="00F0086D"/>
    <w:rsid w:val="00F011DC"/>
    <w:rsid w:val="00F012E9"/>
    <w:rsid w:val="00F012FE"/>
    <w:rsid w:val="00F01563"/>
    <w:rsid w:val="00F01916"/>
    <w:rsid w:val="00F01A0D"/>
    <w:rsid w:val="00F01FCC"/>
    <w:rsid w:val="00F021C4"/>
    <w:rsid w:val="00F021D8"/>
    <w:rsid w:val="00F021E9"/>
    <w:rsid w:val="00F024EB"/>
    <w:rsid w:val="00F028BE"/>
    <w:rsid w:val="00F028FA"/>
    <w:rsid w:val="00F02914"/>
    <w:rsid w:val="00F02BB8"/>
    <w:rsid w:val="00F02E83"/>
    <w:rsid w:val="00F02FD4"/>
    <w:rsid w:val="00F0311F"/>
    <w:rsid w:val="00F0316B"/>
    <w:rsid w:val="00F03235"/>
    <w:rsid w:val="00F033B5"/>
    <w:rsid w:val="00F0344D"/>
    <w:rsid w:val="00F03654"/>
    <w:rsid w:val="00F03843"/>
    <w:rsid w:val="00F03AFA"/>
    <w:rsid w:val="00F03C08"/>
    <w:rsid w:val="00F03C76"/>
    <w:rsid w:val="00F03DAD"/>
    <w:rsid w:val="00F04055"/>
    <w:rsid w:val="00F047F6"/>
    <w:rsid w:val="00F04C1A"/>
    <w:rsid w:val="00F04CAE"/>
    <w:rsid w:val="00F04E96"/>
    <w:rsid w:val="00F04FA1"/>
    <w:rsid w:val="00F0527D"/>
    <w:rsid w:val="00F052BC"/>
    <w:rsid w:val="00F053CE"/>
    <w:rsid w:val="00F054B9"/>
    <w:rsid w:val="00F0598B"/>
    <w:rsid w:val="00F05A59"/>
    <w:rsid w:val="00F05A6F"/>
    <w:rsid w:val="00F05B3C"/>
    <w:rsid w:val="00F062C4"/>
    <w:rsid w:val="00F064D6"/>
    <w:rsid w:val="00F06865"/>
    <w:rsid w:val="00F06964"/>
    <w:rsid w:val="00F06B69"/>
    <w:rsid w:val="00F06D5A"/>
    <w:rsid w:val="00F06D74"/>
    <w:rsid w:val="00F06EF5"/>
    <w:rsid w:val="00F06FE8"/>
    <w:rsid w:val="00F0727E"/>
    <w:rsid w:val="00F07286"/>
    <w:rsid w:val="00F0768F"/>
    <w:rsid w:val="00F07A1A"/>
    <w:rsid w:val="00F07C08"/>
    <w:rsid w:val="00F07F2C"/>
    <w:rsid w:val="00F07FFB"/>
    <w:rsid w:val="00F10144"/>
    <w:rsid w:val="00F101FD"/>
    <w:rsid w:val="00F1025B"/>
    <w:rsid w:val="00F102F6"/>
    <w:rsid w:val="00F1040E"/>
    <w:rsid w:val="00F10593"/>
    <w:rsid w:val="00F10BA2"/>
    <w:rsid w:val="00F10C26"/>
    <w:rsid w:val="00F10D40"/>
    <w:rsid w:val="00F10E36"/>
    <w:rsid w:val="00F10FD6"/>
    <w:rsid w:val="00F11211"/>
    <w:rsid w:val="00F113C0"/>
    <w:rsid w:val="00F113DD"/>
    <w:rsid w:val="00F1140A"/>
    <w:rsid w:val="00F11524"/>
    <w:rsid w:val="00F1156F"/>
    <w:rsid w:val="00F11616"/>
    <w:rsid w:val="00F11D4F"/>
    <w:rsid w:val="00F11EAF"/>
    <w:rsid w:val="00F1203F"/>
    <w:rsid w:val="00F1214F"/>
    <w:rsid w:val="00F1220B"/>
    <w:rsid w:val="00F122EC"/>
    <w:rsid w:val="00F1259A"/>
    <w:rsid w:val="00F1274C"/>
    <w:rsid w:val="00F127F5"/>
    <w:rsid w:val="00F12A9C"/>
    <w:rsid w:val="00F12B51"/>
    <w:rsid w:val="00F12B8F"/>
    <w:rsid w:val="00F12E1F"/>
    <w:rsid w:val="00F12E7A"/>
    <w:rsid w:val="00F132F8"/>
    <w:rsid w:val="00F135FE"/>
    <w:rsid w:val="00F13630"/>
    <w:rsid w:val="00F13693"/>
    <w:rsid w:val="00F139A2"/>
    <w:rsid w:val="00F139E3"/>
    <w:rsid w:val="00F13AD4"/>
    <w:rsid w:val="00F13E28"/>
    <w:rsid w:val="00F13E88"/>
    <w:rsid w:val="00F14012"/>
    <w:rsid w:val="00F140E4"/>
    <w:rsid w:val="00F142B3"/>
    <w:rsid w:val="00F14640"/>
    <w:rsid w:val="00F14731"/>
    <w:rsid w:val="00F147E9"/>
    <w:rsid w:val="00F14899"/>
    <w:rsid w:val="00F14C24"/>
    <w:rsid w:val="00F14E04"/>
    <w:rsid w:val="00F15397"/>
    <w:rsid w:val="00F15514"/>
    <w:rsid w:val="00F1558D"/>
    <w:rsid w:val="00F156C1"/>
    <w:rsid w:val="00F15808"/>
    <w:rsid w:val="00F15887"/>
    <w:rsid w:val="00F15A2E"/>
    <w:rsid w:val="00F15A93"/>
    <w:rsid w:val="00F15E64"/>
    <w:rsid w:val="00F15F2C"/>
    <w:rsid w:val="00F16055"/>
    <w:rsid w:val="00F16157"/>
    <w:rsid w:val="00F164F5"/>
    <w:rsid w:val="00F168DF"/>
    <w:rsid w:val="00F16B5B"/>
    <w:rsid w:val="00F16BE4"/>
    <w:rsid w:val="00F16C0A"/>
    <w:rsid w:val="00F16E01"/>
    <w:rsid w:val="00F16ED0"/>
    <w:rsid w:val="00F16F87"/>
    <w:rsid w:val="00F16FE5"/>
    <w:rsid w:val="00F1708C"/>
    <w:rsid w:val="00F1712A"/>
    <w:rsid w:val="00F17225"/>
    <w:rsid w:val="00F1722E"/>
    <w:rsid w:val="00F1728E"/>
    <w:rsid w:val="00F17409"/>
    <w:rsid w:val="00F17425"/>
    <w:rsid w:val="00F17511"/>
    <w:rsid w:val="00F179E7"/>
    <w:rsid w:val="00F17ACC"/>
    <w:rsid w:val="00F17B29"/>
    <w:rsid w:val="00F17C57"/>
    <w:rsid w:val="00F17C6A"/>
    <w:rsid w:val="00F17C91"/>
    <w:rsid w:val="00F17F0C"/>
    <w:rsid w:val="00F17F78"/>
    <w:rsid w:val="00F17FC2"/>
    <w:rsid w:val="00F17FC4"/>
    <w:rsid w:val="00F17FF4"/>
    <w:rsid w:val="00F2036C"/>
    <w:rsid w:val="00F2039B"/>
    <w:rsid w:val="00F209F8"/>
    <w:rsid w:val="00F20BCD"/>
    <w:rsid w:val="00F20C10"/>
    <w:rsid w:val="00F2107C"/>
    <w:rsid w:val="00F21178"/>
    <w:rsid w:val="00F21183"/>
    <w:rsid w:val="00F213FB"/>
    <w:rsid w:val="00F2152F"/>
    <w:rsid w:val="00F21822"/>
    <w:rsid w:val="00F21864"/>
    <w:rsid w:val="00F218C7"/>
    <w:rsid w:val="00F219D4"/>
    <w:rsid w:val="00F21A71"/>
    <w:rsid w:val="00F21BD3"/>
    <w:rsid w:val="00F21C00"/>
    <w:rsid w:val="00F21CB5"/>
    <w:rsid w:val="00F21F9D"/>
    <w:rsid w:val="00F22069"/>
    <w:rsid w:val="00F220CA"/>
    <w:rsid w:val="00F22285"/>
    <w:rsid w:val="00F2234D"/>
    <w:rsid w:val="00F22457"/>
    <w:rsid w:val="00F225E5"/>
    <w:rsid w:val="00F22621"/>
    <w:rsid w:val="00F22656"/>
    <w:rsid w:val="00F22748"/>
    <w:rsid w:val="00F22780"/>
    <w:rsid w:val="00F22BF5"/>
    <w:rsid w:val="00F22DB8"/>
    <w:rsid w:val="00F22EAC"/>
    <w:rsid w:val="00F22F92"/>
    <w:rsid w:val="00F231B1"/>
    <w:rsid w:val="00F2323B"/>
    <w:rsid w:val="00F23241"/>
    <w:rsid w:val="00F2337C"/>
    <w:rsid w:val="00F23507"/>
    <w:rsid w:val="00F237AE"/>
    <w:rsid w:val="00F237DA"/>
    <w:rsid w:val="00F237E2"/>
    <w:rsid w:val="00F23A07"/>
    <w:rsid w:val="00F23A3D"/>
    <w:rsid w:val="00F23AD0"/>
    <w:rsid w:val="00F23BFD"/>
    <w:rsid w:val="00F23D1F"/>
    <w:rsid w:val="00F24068"/>
    <w:rsid w:val="00F2447E"/>
    <w:rsid w:val="00F245F3"/>
    <w:rsid w:val="00F2483D"/>
    <w:rsid w:val="00F24927"/>
    <w:rsid w:val="00F24A83"/>
    <w:rsid w:val="00F24B5D"/>
    <w:rsid w:val="00F24F18"/>
    <w:rsid w:val="00F24FAE"/>
    <w:rsid w:val="00F250A1"/>
    <w:rsid w:val="00F2511D"/>
    <w:rsid w:val="00F25660"/>
    <w:rsid w:val="00F256F0"/>
    <w:rsid w:val="00F25749"/>
    <w:rsid w:val="00F257F2"/>
    <w:rsid w:val="00F2582C"/>
    <w:rsid w:val="00F25972"/>
    <w:rsid w:val="00F25BDA"/>
    <w:rsid w:val="00F25CB5"/>
    <w:rsid w:val="00F25CE0"/>
    <w:rsid w:val="00F25D82"/>
    <w:rsid w:val="00F25E49"/>
    <w:rsid w:val="00F25E57"/>
    <w:rsid w:val="00F25F07"/>
    <w:rsid w:val="00F25FCB"/>
    <w:rsid w:val="00F2626A"/>
    <w:rsid w:val="00F263C3"/>
    <w:rsid w:val="00F2646E"/>
    <w:rsid w:val="00F264F2"/>
    <w:rsid w:val="00F26810"/>
    <w:rsid w:val="00F268CA"/>
    <w:rsid w:val="00F26979"/>
    <w:rsid w:val="00F26B37"/>
    <w:rsid w:val="00F26C5B"/>
    <w:rsid w:val="00F26C9A"/>
    <w:rsid w:val="00F26CE1"/>
    <w:rsid w:val="00F26F4F"/>
    <w:rsid w:val="00F27242"/>
    <w:rsid w:val="00F272F3"/>
    <w:rsid w:val="00F27460"/>
    <w:rsid w:val="00F275F8"/>
    <w:rsid w:val="00F276F2"/>
    <w:rsid w:val="00F278B0"/>
    <w:rsid w:val="00F27B84"/>
    <w:rsid w:val="00F27BF7"/>
    <w:rsid w:val="00F30011"/>
    <w:rsid w:val="00F30046"/>
    <w:rsid w:val="00F3004E"/>
    <w:rsid w:val="00F300E7"/>
    <w:rsid w:val="00F303A7"/>
    <w:rsid w:val="00F308AD"/>
    <w:rsid w:val="00F308CB"/>
    <w:rsid w:val="00F30B94"/>
    <w:rsid w:val="00F30BCA"/>
    <w:rsid w:val="00F30C98"/>
    <w:rsid w:val="00F30D9D"/>
    <w:rsid w:val="00F30E02"/>
    <w:rsid w:val="00F30F12"/>
    <w:rsid w:val="00F30F22"/>
    <w:rsid w:val="00F30F9B"/>
    <w:rsid w:val="00F30FDE"/>
    <w:rsid w:val="00F31005"/>
    <w:rsid w:val="00F3118C"/>
    <w:rsid w:val="00F312D8"/>
    <w:rsid w:val="00F3158D"/>
    <w:rsid w:val="00F31740"/>
    <w:rsid w:val="00F31803"/>
    <w:rsid w:val="00F31A78"/>
    <w:rsid w:val="00F31C36"/>
    <w:rsid w:val="00F31DA6"/>
    <w:rsid w:val="00F31DF1"/>
    <w:rsid w:val="00F31E76"/>
    <w:rsid w:val="00F31F71"/>
    <w:rsid w:val="00F320D1"/>
    <w:rsid w:val="00F323E8"/>
    <w:rsid w:val="00F32553"/>
    <w:rsid w:val="00F3260D"/>
    <w:rsid w:val="00F32632"/>
    <w:rsid w:val="00F32665"/>
    <w:rsid w:val="00F32691"/>
    <w:rsid w:val="00F327C3"/>
    <w:rsid w:val="00F328D8"/>
    <w:rsid w:val="00F32ABE"/>
    <w:rsid w:val="00F32C1D"/>
    <w:rsid w:val="00F32EB0"/>
    <w:rsid w:val="00F32FFB"/>
    <w:rsid w:val="00F3319D"/>
    <w:rsid w:val="00F331F5"/>
    <w:rsid w:val="00F3346F"/>
    <w:rsid w:val="00F3370E"/>
    <w:rsid w:val="00F33823"/>
    <w:rsid w:val="00F338F5"/>
    <w:rsid w:val="00F33A86"/>
    <w:rsid w:val="00F33AC6"/>
    <w:rsid w:val="00F33B9E"/>
    <w:rsid w:val="00F33CD7"/>
    <w:rsid w:val="00F33EA4"/>
    <w:rsid w:val="00F34473"/>
    <w:rsid w:val="00F34545"/>
    <w:rsid w:val="00F3459F"/>
    <w:rsid w:val="00F34873"/>
    <w:rsid w:val="00F34BDF"/>
    <w:rsid w:val="00F34FCA"/>
    <w:rsid w:val="00F3502F"/>
    <w:rsid w:val="00F351A9"/>
    <w:rsid w:val="00F35233"/>
    <w:rsid w:val="00F3523E"/>
    <w:rsid w:val="00F3524D"/>
    <w:rsid w:val="00F353EB"/>
    <w:rsid w:val="00F35407"/>
    <w:rsid w:val="00F3554E"/>
    <w:rsid w:val="00F355A4"/>
    <w:rsid w:val="00F35744"/>
    <w:rsid w:val="00F35BA2"/>
    <w:rsid w:val="00F35D0A"/>
    <w:rsid w:val="00F35F18"/>
    <w:rsid w:val="00F3606D"/>
    <w:rsid w:val="00F3639C"/>
    <w:rsid w:val="00F36884"/>
    <w:rsid w:val="00F36D2C"/>
    <w:rsid w:val="00F36E47"/>
    <w:rsid w:val="00F370C5"/>
    <w:rsid w:val="00F370E8"/>
    <w:rsid w:val="00F3726C"/>
    <w:rsid w:val="00F3735F"/>
    <w:rsid w:val="00F373A0"/>
    <w:rsid w:val="00F373B0"/>
    <w:rsid w:val="00F37644"/>
    <w:rsid w:val="00F37693"/>
    <w:rsid w:val="00F37701"/>
    <w:rsid w:val="00F3780D"/>
    <w:rsid w:val="00F37962"/>
    <w:rsid w:val="00F37C90"/>
    <w:rsid w:val="00F37EEC"/>
    <w:rsid w:val="00F40142"/>
    <w:rsid w:val="00F40313"/>
    <w:rsid w:val="00F406BE"/>
    <w:rsid w:val="00F40788"/>
    <w:rsid w:val="00F40AC7"/>
    <w:rsid w:val="00F40B99"/>
    <w:rsid w:val="00F40CFB"/>
    <w:rsid w:val="00F40E01"/>
    <w:rsid w:val="00F40E03"/>
    <w:rsid w:val="00F41118"/>
    <w:rsid w:val="00F4147C"/>
    <w:rsid w:val="00F4159C"/>
    <w:rsid w:val="00F418CF"/>
    <w:rsid w:val="00F4197B"/>
    <w:rsid w:val="00F41C15"/>
    <w:rsid w:val="00F41DB8"/>
    <w:rsid w:val="00F41FD7"/>
    <w:rsid w:val="00F420AB"/>
    <w:rsid w:val="00F42375"/>
    <w:rsid w:val="00F4238F"/>
    <w:rsid w:val="00F42393"/>
    <w:rsid w:val="00F423AE"/>
    <w:rsid w:val="00F423D2"/>
    <w:rsid w:val="00F4242E"/>
    <w:rsid w:val="00F42463"/>
    <w:rsid w:val="00F4253D"/>
    <w:rsid w:val="00F426E6"/>
    <w:rsid w:val="00F427A6"/>
    <w:rsid w:val="00F42C77"/>
    <w:rsid w:val="00F42E40"/>
    <w:rsid w:val="00F4303A"/>
    <w:rsid w:val="00F431F0"/>
    <w:rsid w:val="00F43B33"/>
    <w:rsid w:val="00F43DDB"/>
    <w:rsid w:val="00F43EA6"/>
    <w:rsid w:val="00F43F24"/>
    <w:rsid w:val="00F441DB"/>
    <w:rsid w:val="00F443D3"/>
    <w:rsid w:val="00F44449"/>
    <w:rsid w:val="00F445AA"/>
    <w:rsid w:val="00F445E4"/>
    <w:rsid w:val="00F4461A"/>
    <w:rsid w:val="00F44936"/>
    <w:rsid w:val="00F44948"/>
    <w:rsid w:val="00F44999"/>
    <w:rsid w:val="00F44BB5"/>
    <w:rsid w:val="00F44C47"/>
    <w:rsid w:val="00F44D61"/>
    <w:rsid w:val="00F44EFB"/>
    <w:rsid w:val="00F45000"/>
    <w:rsid w:val="00F451DB"/>
    <w:rsid w:val="00F452A5"/>
    <w:rsid w:val="00F45684"/>
    <w:rsid w:val="00F456D8"/>
    <w:rsid w:val="00F456EA"/>
    <w:rsid w:val="00F45852"/>
    <w:rsid w:val="00F4594C"/>
    <w:rsid w:val="00F45B1D"/>
    <w:rsid w:val="00F45FBE"/>
    <w:rsid w:val="00F46018"/>
    <w:rsid w:val="00F460AF"/>
    <w:rsid w:val="00F46161"/>
    <w:rsid w:val="00F46188"/>
    <w:rsid w:val="00F461F1"/>
    <w:rsid w:val="00F4642C"/>
    <w:rsid w:val="00F46877"/>
    <w:rsid w:val="00F46BC7"/>
    <w:rsid w:val="00F46EEA"/>
    <w:rsid w:val="00F46F15"/>
    <w:rsid w:val="00F46FE5"/>
    <w:rsid w:val="00F47099"/>
    <w:rsid w:val="00F472D0"/>
    <w:rsid w:val="00F47373"/>
    <w:rsid w:val="00F47542"/>
    <w:rsid w:val="00F47675"/>
    <w:rsid w:val="00F4781A"/>
    <w:rsid w:val="00F4784C"/>
    <w:rsid w:val="00F478E6"/>
    <w:rsid w:val="00F47972"/>
    <w:rsid w:val="00F47A14"/>
    <w:rsid w:val="00F47A5D"/>
    <w:rsid w:val="00F47B11"/>
    <w:rsid w:val="00F47B64"/>
    <w:rsid w:val="00F47F59"/>
    <w:rsid w:val="00F50022"/>
    <w:rsid w:val="00F50200"/>
    <w:rsid w:val="00F502CE"/>
    <w:rsid w:val="00F50387"/>
    <w:rsid w:val="00F5051D"/>
    <w:rsid w:val="00F50604"/>
    <w:rsid w:val="00F50933"/>
    <w:rsid w:val="00F50E09"/>
    <w:rsid w:val="00F50F55"/>
    <w:rsid w:val="00F51284"/>
    <w:rsid w:val="00F518FA"/>
    <w:rsid w:val="00F51937"/>
    <w:rsid w:val="00F51B01"/>
    <w:rsid w:val="00F51C2D"/>
    <w:rsid w:val="00F51C65"/>
    <w:rsid w:val="00F5229F"/>
    <w:rsid w:val="00F52363"/>
    <w:rsid w:val="00F523B1"/>
    <w:rsid w:val="00F525EA"/>
    <w:rsid w:val="00F52654"/>
    <w:rsid w:val="00F5297E"/>
    <w:rsid w:val="00F52F58"/>
    <w:rsid w:val="00F534ED"/>
    <w:rsid w:val="00F537A9"/>
    <w:rsid w:val="00F5387D"/>
    <w:rsid w:val="00F53946"/>
    <w:rsid w:val="00F53B39"/>
    <w:rsid w:val="00F53C65"/>
    <w:rsid w:val="00F53C86"/>
    <w:rsid w:val="00F53E38"/>
    <w:rsid w:val="00F54089"/>
    <w:rsid w:val="00F54423"/>
    <w:rsid w:val="00F54465"/>
    <w:rsid w:val="00F544AB"/>
    <w:rsid w:val="00F544F6"/>
    <w:rsid w:val="00F546C6"/>
    <w:rsid w:val="00F54726"/>
    <w:rsid w:val="00F547E6"/>
    <w:rsid w:val="00F54880"/>
    <w:rsid w:val="00F549A8"/>
    <w:rsid w:val="00F54B33"/>
    <w:rsid w:val="00F54BB8"/>
    <w:rsid w:val="00F54D9C"/>
    <w:rsid w:val="00F55189"/>
    <w:rsid w:val="00F552AB"/>
    <w:rsid w:val="00F553A6"/>
    <w:rsid w:val="00F55486"/>
    <w:rsid w:val="00F554D4"/>
    <w:rsid w:val="00F5550A"/>
    <w:rsid w:val="00F5551A"/>
    <w:rsid w:val="00F55726"/>
    <w:rsid w:val="00F5573C"/>
    <w:rsid w:val="00F55785"/>
    <w:rsid w:val="00F558AD"/>
    <w:rsid w:val="00F55DF3"/>
    <w:rsid w:val="00F55F4F"/>
    <w:rsid w:val="00F56049"/>
    <w:rsid w:val="00F56120"/>
    <w:rsid w:val="00F5621B"/>
    <w:rsid w:val="00F5642B"/>
    <w:rsid w:val="00F5660B"/>
    <w:rsid w:val="00F56621"/>
    <w:rsid w:val="00F5667C"/>
    <w:rsid w:val="00F566FC"/>
    <w:rsid w:val="00F56A3D"/>
    <w:rsid w:val="00F56A80"/>
    <w:rsid w:val="00F56CA7"/>
    <w:rsid w:val="00F56D0F"/>
    <w:rsid w:val="00F56E2F"/>
    <w:rsid w:val="00F572D6"/>
    <w:rsid w:val="00F57403"/>
    <w:rsid w:val="00F574A8"/>
    <w:rsid w:val="00F57A0D"/>
    <w:rsid w:val="00F57F49"/>
    <w:rsid w:val="00F57F62"/>
    <w:rsid w:val="00F60260"/>
    <w:rsid w:val="00F602AF"/>
    <w:rsid w:val="00F6032B"/>
    <w:rsid w:val="00F6038B"/>
    <w:rsid w:val="00F603A8"/>
    <w:rsid w:val="00F60773"/>
    <w:rsid w:val="00F607E3"/>
    <w:rsid w:val="00F6085A"/>
    <w:rsid w:val="00F60961"/>
    <w:rsid w:val="00F6097D"/>
    <w:rsid w:val="00F60AB1"/>
    <w:rsid w:val="00F60C9A"/>
    <w:rsid w:val="00F60DC6"/>
    <w:rsid w:val="00F610A1"/>
    <w:rsid w:val="00F610CA"/>
    <w:rsid w:val="00F612A0"/>
    <w:rsid w:val="00F614E7"/>
    <w:rsid w:val="00F61707"/>
    <w:rsid w:val="00F61C02"/>
    <w:rsid w:val="00F61C2A"/>
    <w:rsid w:val="00F61CDF"/>
    <w:rsid w:val="00F62404"/>
    <w:rsid w:val="00F6240C"/>
    <w:rsid w:val="00F6252C"/>
    <w:rsid w:val="00F62608"/>
    <w:rsid w:val="00F62661"/>
    <w:rsid w:val="00F6287F"/>
    <w:rsid w:val="00F628D4"/>
    <w:rsid w:val="00F62971"/>
    <w:rsid w:val="00F62AF8"/>
    <w:rsid w:val="00F62B09"/>
    <w:rsid w:val="00F62E50"/>
    <w:rsid w:val="00F62EA8"/>
    <w:rsid w:val="00F6305E"/>
    <w:rsid w:val="00F63500"/>
    <w:rsid w:val="00F63553"/>
    <w:rsid w:val="00F63706"/>
    <w:rsid w:val="00F6382A"/>
    <w:rsid w:val="00F63974"/>
    <w:rsid w:val="00F63A27"/>
    <w:rsid w:val="00F63ABF"/>
    <w:rsid w:val="00F63B0C"/>
    <w:rsid w:val="00F63B48"/>
    <w:rsid w:val="00F63F16"/>
    <w:rsid w:val="00F6409E"/>
    <w:rsid w:val="00F642A6"/>
    <w:rsid w:val="00F64564"/>
    <w:rsid w:val="00F647C0"/>
    <w:rsid w:val="00F6489C"/>
    <w:rsid w:val="00F64ABF"/>
    <w:rsid w:val="00F64D19"/>
    <w:rsid w:val="00F64D31"/>
    <w:rsid w:val="00F64EE9"/>
    <w:rsid w:val="00F65312"/>
    <w:rsid w:val="00F65554"/>
    <w:rsid w:val="00F65807"/>
    <w:rsid w:val="00F65869"/>
    <w:rsid w:val="00F658B7"/>
    <w:rsid w:val="00F65D9E"/>
    <w:rsid w:val="00F65DCD"/>
    <w:rsid w:val="00F65EE1"/>
    <w:rsid w:val="00F65F72"/>
    <w:rsid w:val="00F66361"/>
    <w:rsid w:val="00F66394"/>
    <w:rsid w:val="00F66BD4"/>
    <w:rsid w:val="00F66CB9"/>
    <w:rsid w:val="00F66D91"/>
    <w:rsid w:val="00F67038"/>
    <w:rsid w:val="00F67198"/>
    <w:rsid w:val="00F673FA"/>
    <w:rsid w:val="00F6753D"/>
    <w:rsid w:val="00F67613"/>
    <w:rsid w:val="00F6768D"/>
    <w:rsid w:val="00F67B47"/>
    <w:rsid w:val="00F67BF8"/>
    <w:rsid w:val="00F67C25"/>
    <w:rsid w:val="00F67CA2"/>
    <w:rsid w:val="00F67D77"/>
    <w:rsid w:val="00F67FF9"/>
    <w:rsid w:val="00F70053"/>
    <w:rsid w:val="00F7013C"/>
    <w:rsid w:val="00F702B7"/>
    <w:rsid w:val="00F70303"/>
    <w:rsid w:val="00F704A8"/>
    <w:rsid w:val="00F70564"/>
    <w:rsid w:val="00F70962"/>
    <w:rsid w:val="00F70D59"/>
    <w:rsid w:val="00F70DF9"/>
    <w:rsid w:val="00F7108C"/>
    <w:rsid w:val="00F71106"/>
    <w:rsid w:val="00F7118C"/>
    <w:rsid w:val="00F71194"/>
    <w:rsid w:val="00F713DB"/>
    <w:rsid w:val="00F7141C"/>
    <w:rsid w:val="00F71478"/>
    <w:rsid w:val="00F71658"/>
    <w:rsid w:val="00F7195C"/>
    <w:rsid w:val="00F71DF2"/>
    <w:rsid w:val="00F71E4B"/>
    <w:rsid w:val="00F71ED4"/>
    <w:rsid w:val="00F720CA"/>
    <w:rsid w:val="00F7217B"/>
    <w:rsid w:val="00F72429"/>
    <w:rsid w:val="00F72431"/>
    <w:rsid w:val="00F72483"/>
    <w:rsid w:val="00F724E3"/>
    <w:rsid w:val="00F72644"/>
    <w:rsid w:val="00F726AD"/>
    <w:rsid w:val="00F726AF"/>
    <w:rsid w:val="00F726D6"/>
    <w:rsid w:val="00F72715"/>
    <w:rsid w:val="00F72859"/>
    <w:rsid w:val="00F7292B"/>
    <w:rsid w:val="00F72BA2"/>
    <w:rsid w:val="00F72DD0"/>
    <w:rsid w:val="00F72F31"/>
    <w:rsid w:val="00F731BE"/>
    <w:rsid w:val="00F731D6"/>
    <w:rsid w:val="00F73401"/>
    <w:rsid w:val="00F73445"/>
    <w:rsid w:val="00F735B4"/>
    <w:rsid w:val="00F7360D"/>
    <w:rsid w:val="00F737E3"/>
    <w:rsid w:val="00F73982"/>
    <w:rsid w:val="00F73B4C"/>
    <w:rsid w:val="00F73BEA"/>
    <w:rsid w:val="00F73C49"/>
    <w:rsid w:val="00F73EED"/>
    <w:rsid w:val="00F73F36"/>
    <w:rsid w:val="00F74285"/>
    <w:rsid w:val="00F74305"/>
    <w:rsid w:val="00F743A4"/>
    <w:rsid w:val="00F743BA"/>
    <w:rsid w:val="00F744BD"/>
    <w:rsid w:val="00F745B9"/>
    <w:rsid w:val="00F746BA"/>
    <w:rsid w:val="00F746DB"/>
    <w:rsid w:val="00F74739"/>
    <w:rsid w:val="00F7489A"/>
    <w:rsid w:val="00F748F0"/>
    <w:rsid w:val="00F7495F"/>
    <w:rsid w:val="00F74A50"/>
    <w:rsid w:val="00F74CFF"/>
    <w:rsid w:val="00F74D22"/>
    <w:rsid w:val="00F750D5"/>
    <w:rsid w:val="00F750D8"/>
    <w:rsid w:val="00F7531F"/>
    <w:rsid w:val="00F7588D"/>
    <w:rsid w:val="00F7590F"/>
    <w:rsid w:val="00F75B5F"/>
    <w:rsid w:val="00F75C5F"/>
    <w:rsid w:val="00F760C6"/>
    <w:rsid w:val="00F76178"/>
    <w:rsid w:val="00F76221"/>
    <w:rsid w:val="00F763A4"/>
    <w:rsid w:val="00F763FF"/>
    <w:rsid w:val="00F764F6"/>
    <w:rsid w:val="00F7666A"/>
    <w:rsid w:val="00F7680A"/>
    <w:rsid w:val="00F7689C"/>
    <w:rsid w:val="00F76A58"/>
    <w:rsid w:val="00F76B0D"/>
    <w:rsid w:val="00F76F93"/>
    <w:rsid w:val="00F76FDA"/>
    <w:rsid w:val="00F771CF"/>
    <w:rsid w:val="00F77364"/>
    <w:rsid w:val="00F777EB"/>
    <w:rsid w:val="00F778DC"/>
    <w:rsid w:val="00F77924"/>
    <w:rsid w:val="00F77C0B"/>
    <w:rsid w:val="00F77CED"/>
    <w:rsid w:val="00F77D6C"/>
    <w:rsid w:val="00F77E7A"/>
    <w:rsid w:val="00F801D9"/>
    <w:rsid w:val="00F8035C"/>
    <w:rsid w:val="00F80496"/>
    <w:rsid w:val="00F80AFF"/>
    <w:rsid w:val="00F8113B"/>
    <w:rsid w:val="00F811F0"/>
    <w:rsid w:val="00F8122A"/>
    <w:rsid w:val="00F81291"/>
    <w:rsid w:val="00F812C0"/>
    <w:rsid w:val="00F81320"/>
    <w:rsid w:val="00F8135C"/>
    <w:rsid w:val="00F814D5"/>
    <w:rsid w:val="00F81610"/>
    <w:rsid w:val="00F816DF"/>
    <w:rsid w:val="00F8175F"/>
    <w:rsid w:val="00F81890"/>
    <w:rsid w:val="00F819F8"/>
    <w:rsid w:val="00F81C1C"/>
    <w:rsid w:val="00F81C5E"/>
    <w:rsid w:val="00F81C8B"/>
    <w:rsid w:val="00F81CD9"/>
    <w:rsid w:val="00F81D80"/>
    <w:rsid w:val="00F81E6F"/>
    <w:rsid w:val="00F81F33"/>
    <w:rsid w:val="00F82347"/>
    <w:rsid w:val="00F8276B"/>
    <w:rsid w:val="00F828AD"/>
    <w:rsid w:val="00F82A05"/>
    <w:rsid w:val="00F82AFE"/>
    <w:rsid w:val="00F82CE0"/>
    <w:rsid w:val="00F82D5E"/>
    <w:rsid w:val="00F82D83"/>
    <w:rsid w:val="00F82E7C"/>
    <w:rsid w:val="00F82F67"/>
    <w:rsid w:val="00F8321D"/>
    <w:rsid w:val="00F833D8"/>
    <w:rsid w:val="00F83436"/>
    <w:rsid w:val="00F83492"/>
    <w:rsid w:val="00F834BC"/>
    <w:rsid w:val="00F835E2"/>
    <w:rsid w:val="00F837E4"/>
    <w:rsid w:val="00F83AEE"/>
    <w:rsid w:val="00F83C2C"/>
    <w:rsid w:val="00F83C5C"/>
    <w:rsid w:val="00F83D90"/>
    <w:rsid w:val="00F83F5E"/>
    <w:rsid w:val="00F84032"/>
    <w:rsid w:val="00F84080"/>
    <w:rsid w:val="00F84123"/>
    <w:rsid w:val="00F8429E"/>
    <w:rsid w:val="00F84544"/>
    <w:rsid w:val="00F846FF"/>
    <w:rsid w:val="00F84798"/>
    <w:rsid w:val="00F84806"/>
    <w:rsid w:val="00F84AFF"/>
    <w:rsid w:val="00F84C22"/>
    <w:rsid w:val="00F84C73"/>
    <w:rsid w:val="00F84D23"/>
    <w:rsid w:val="00F84EDC"/>
    <w:rsid w:val="00F852F1"/>
    <w:rsid w:val="00F8531F"/>
    <w:rsid w:val="00F854C1"/>
    <w:rsid w:val="00F855D0"/>
    <w:rsid w:val="00F855FC"/>
    <w:rsid w:val="00F8563F"/>
    <w:rsid w:val="00F85A91"/>
    <w:rsid w:val="00F85BA9"/>
    <w:rsid w:val="00F85C12"/>
    <w:rsid w:val="00F85D49"/>
    <w:rsid w:val="00F85D59"/>
    <w:rsid w:val="00F85E01"/>
    <w:rsid w:val="00F85E9A"/>
    <w:rsid w:val="00F86391"/>
    <w:rsid w:val="00F8642D"/>
    <w:rsid w:val="00F86733"/>
    <w:rsid w:val="00F8679D"/>
    <w:rsid w:val="00F86890"/>
    <w:rsid w:val="00F86AB6"/>
    <w:rsid w:val="00F86B4B"/>
    <w:rsid w:val="00F86D41"/>
    <w:rsid w:val="00F86E7D"/>
    <w:rsid w:val="00F86FB3"/>
    <w:rsid w:val="00F87239"/>
    <w:rsid w:val="00F873CC"/>
    <w:rsid w:val="00F874C3"/>
    <w:rsid w:val="00F87736"/>
    <w:rsid w:val="00F8799B"/>
    <w:rsid w:val="00F87CAF"/>
    <w:rsid w:val="00F87D59"/>
    <w:rsid w:val="00F87D81"/>
    <w:rsid w:val="00F87F1E"/>
    <w:rsid w:val="00F87F5E"/>
    <w:rsid w:val="00F90015"/>
    <w:rsid w:val="00F90378"/>
    <w:rsid w:val="00F90531"/>
    <w:rsid w:val="00F9057A"/>
    <w:rsid w:val="00F909F5"/>
    <w:rsid w:val="00F90A17"/>
    <w:rsid w:val="00F90BA1"/>
    <w:rsid w:val="00F90C6E"/>
    <w:rsid w:val="00F90F86"/>
    <w:rsid w:val="00F9107F"/>
    <w:rsid w:val="00F910F3"/>
    <w:rsid w:val="00F91257"/>
    <w:rsid w:val="00F912FA"/>
    <w:rsid w:val="00F91391"/>
    <w:rsid w:val="00F9142A"/>
    <w:rsid w:val="00F9154B"/>
    <w:rsid w:val="00F91628"/>
    <w:rsid w:val="00F916ED"/>
    <w:rsid w:val="00F916FB"/>
    <w:rsid w:val="00F91860"/>
    <w:rsid w:val="00F91884"/>
    <w:rsid w:val="00F91A6B"/>
    <w:rsid w:val="00F91B8B"/>
    <w:rsid w:val="00F91C39"/>
    <w:rsid w:val="00F91DA7"/>
    <w:rsid w:val="00F91F46"/>
    <w:rsid w:val="00F91F82"/>
    <w:rsid w:val="00F922AB"/>
    <w:rsid w:val="00F924BC"/>
    <w:rsid w:val="00F9258F"/>
    <w:rsid w:val="00F925F8"/>
    <w:rsid w:val="00F92611"/>
    <w:rsid w:val="00F92694"/>
    <w:rsid w:val="00F92830"/>
    <w:rsid w:val="00F92931"/>
    <w:rsid w:val="00F92D66"/>
    <w:rsid w:val="00F92EBE"/>
    <w:rsid w:val="00F92F56"/>
    <w:rsid w:val="00F9306E"/>
    <w:rsid w:val="00F931F3"/>
    <w:rsid w:val="00F93599"/>
    <w:rsid w:val="00F935F4"/>
    <w:rsid w:val="00F93608"/>
    <w:rsid w:val="00F939A0"/>
    <w:rsid w:val="00F93BCB"/>
    <w:rsid w:val="00F93EC9"/>
    <w:rsid w:val="00F93F04"/>
    <w:rsid w:val="00F93F0E"/>
    <w:rsid w:val="00F94422"/>
    <w:rsid w:val="00F945AD"/>
    <w:rsid w:val="00F946F2"/>
    <w:rsid w:val="00F9495E"/>
    <w:rsid w:val="00F94A62"/>
    <w:rsid w:val="00F94BA6"/>
    <w:rsid w:val="00F94D41"/>
    <w:rsid w:val="00F94E06"/>
    <w:rsid w:val="00F94F46"/>
    <w:rsid w:val="00F95129"/>
    <w:rsid w:val="00F95529"/>
    <w:rsid w:val="00F95563"/>
    <w:rsid w:val="00F95580"/>
    <w:rsid w:val="00F955D6"/>
    <w:rsid w:val="00F956A5"/>
    <w:rsid w:val="00F9585F"/>
    <w:rsid w:val="00F959C0"/>
    <w:rsid w:val="00F95D89"/>
    <w:rsid w:val="00F95EF5"/>
    <w:rsid w:val="00F96350"/>
    <w:rsid w:val="00F96881"/>
    <w:rsid w:val="00F96912"/>
    <w:rsid w:val="00F96ACC"/>
    <w:rsid w:val="00F96BEB"/>
    <w:rsid w:val="00F96D99"/>
    <w:rsid w:val="00F96E5B"/>
    <w:rsid w:val="00F96F59"/>
    <w:rsid w:val="00F96FC0"/>
    <w:rsid w:val="00F97164"/>
    <w:rsid w:val="00F972CA"/>
    <w:rsid w:val="00F97529"/>
    <w:rsid w:val="00F97592"/>
    <w:rsid w:val="00F976BD"/>
    <w:rsid w:val="00F97D8F"/>
    <w:rsid w:val="00F97DF7"/>
    <w:rsid w:val="00F97F4C"/>
    <w:rsid w:val="00FA0033"/>
    <w:rsid w:val="00FA016B"/>
    <w:rsid w:val="00FA0350"/>
    <w:rsid w:val="00FA0395"/>
    <w:rsid w:val="00FA041F"/>
    <w:rsid w:val="00FA043D"/>
    <w:rsid w:val="00FA06F2"/>
    <w:rsid w:val="00FA09D0"/>
    <w:rsid w:val="00FA09FF"/>
    <w:rsid w:val="00FA0DA8"/>
    <w:rsid w:val="00FA10BF"/>
    <w:rsid w:val="00FA12A8"/>
    <w:rsid w:val="00FA16C7"/>
    <w:rsid w:val="00FA1D37"/>
    <w:rsid w:val="00FA1E5C"/>
    <w:rsid w:val="00FA1E8A"/>
    <w:rsid w:val="00FA1EEF"/>
    <w:rsid w:val="00FA201F"/>
    <w:rsid w:val="00FA220A"/>
    <w:rsid w:val="00FA2593"/>
    <w:rsid w:val="00FA26A8"/>
    <w:rsid w:val="00FA26B4"/>
    <w:rsid w:val="00FA26FE"/>
    <w:rsid w:val="00FA2786"/>
    <w:rsid w:val="00FA28BD"/>
    <w:rsid w:val="00FA2BC8"/>
    <w:rsid w:val="00FA2C41"/>
    <w:rsid w:val="00FA2CF4"/>
    <w:rsid w:val="00FA2D43"/>
    <w:rsid w:val="00FA2F5C"/>
    <w:rsid w:val="00FA330E"/>
    <w:rsid w:val="00FA3687"/>
    <w:rsid w:val="00FA3820"/>
    <w:rsid w:val="00FA39D4"/>
    <w:rsid w:val="00FA3A8C"/>
    <w:rsid w:val="00FA3B06"/>
    <w:rsid w:val="00FA3C5F"/>
    <w:rsid w:val="00FA3CA3"/>
    <w:rsid w:val="00FA4277"/>
    <w:rsid w:val="00FA4370"/>
    <w:rsid w:val="00FA46D3"/>
    <w:rsid w:val="00FA4978"/>
    <w:rsid w:val="00FA4AEA"/>
    <w:rsid w:val="00FA4BE7"/>
    <w:rsid w:val="00FA4C83"/>
    <w:rsid w:val="00FA52E0"/>
    <w:rsid w:val="00FA5475"/>
    <w:rsid w:val="00FA54EF"/>
    <w:rsid w:val="00FA5837"/>
    <w:rsid w:val="00FA587C"/>
    <w:rsid w:val="00FA5B7F"/>
    <w:rsid w:val="00FA5C64"/>
    <w:rsid w:val="00FA5E47"/>
    <w:rsid w:val="00FA5EF4"/>
    <w:rsid w:val="00FA633A"/>
    <w:rsid w:val="00FA637A"/>
    <w:rsid w:val="00FA6389"/>
    <w:rsid w:val="00FA642E"/>
    <w:rsid w:val="00FA649B"/>
    <w:rsid w:val="00FA64C1"/>
    <w:rsid w:val="00FA65CB"/>
    <w:rsid w:val="00FA6706"/>
    <w:rsid w:val="00FA6765"/>
    <w:rsid w:val="00FA67AA"/>
    <w:rsid w:val="00FA6809"/>
    <w:rsid w:val="00FA683D"/>
    <w:rsid w:val="00FA686F"/>
    <w:rsid w:val="00FA68AF"/>
    <w:rsid w:val="00FA697A"/>
    <w:rsid w:val="00FA6B65"/>
    <w:rsid w:val="00FA6B7D"/>
    <w:rsid w:val="00FA6BC3"/>
    <w:rsid w:val="00FA6BF1"/>
    <w:rsid w:val="00FA6F81"/>
    <w:rsid w:val="00FA71C2"/>
    <w:rsid w:val="00FA7274"/>
    <w:rsid w:val="00FA736A"/>
    <w:rsid w:val="00FA77D9"/>
    <w:rsid w:val="00FA7C0D"/>
    <w:rsid w:val="00FA7CC2"/>
    <w:rsid w:val="00FA7D94"/>
    <w:rsid w:val="00FA7FF1"/>
    <w:rsid w:val="00FB00E5"/>
    <w:rsid w:val="00FB028A"/>
    <w:rsid w:val="00FB0592"/>
    <w:rsid w:val="00FB05A6"/>
    <w:rsid w:val="00FB07C1"/>
    <w:rsid w:val="00FB09B2"/>
    <w:rsid w:val="00FB0BD5"/>
    <w:rsid w:val="00FB0EC6"/>
    <w:rsid w:val="00FB0EDE"/>
    <w:rsid w:val="00FB0FB3"/>
    <w:rsid w:val="00FB10A0"/>
    <w:rsid w:val="00FB10B4"/>
    <w:rsid w:val="00FB10B6"/>
    <w:rsid w:val="00FB1195"/>
    <w:rsid w:val="00FB1268"/>
    <w:rsid w:val="00FB1288"/>
    <w:rsid w:val="00FB13E9"/>
    <w:rsid w:val="00FB1509"/>
    <w:rsid w:val="00FB15E4"/>
    <w:rsid w:val="00FB1B33"/>
    <w:rsid w:val="00FB21CF"/>
    <w:rsid w:val="00FB227C"/>
    <w:rsid w:val="00FB2655"/>
    <w:rsid w:val="00FB277B"/>
    <w:rsid w:val="00FB29DE"/>
    <w:rsid w:val="00FB2A45"/>
    <w:rsid w:val="00FB2DDF"/>
    <w:rsid w:val="00FB2E26"/>
    <w:rsid w:val="00FB2E5D"/>
    <w:rsid w:val="00FB2E8B"/>
    <w:rsid w:val="00FB2F86"/>
    <w:rsid w:val="00FB30B4"/>
    <w:rsid w:val="00FB353D"/>
    <w:rsid w:val="00FB3600"/>
    <w:rsid w:val="00FB3642"/>
    <w:rsid w:val="00FB36C3"/>
    <w:rsid w:val="00FB36F4"/>
    <w:rsid w:val="00FB3B98"/>
    <w:rsid w:val="00FB3BE0"/>
    <w:rsid w:val="00FB3C75"/>
    <w:rsid w:val="00FB3D18"/>
    <w:rsid w:val="00FB3DBA"/>
    <w:rsid w:val="00FB3EB7"/>
    <w:rsid w:val="00FB3EDE"/>
    <w:rsid w:val="00FB4361"/>
    <w:rsid w:val="00FB44AB"/>
    <w:rsid w:val="00FB44ED"/>
    <w:rsid w:val="00FB4E45"/>
    <w:rsid w:val="00FB4E5C"/>
    <w:rsid w:val="00FB4EA3"/>
    <w:rsid w:val="00FB4FF1"/>
    <w:rsid w:val="00FB5096"/>
    <w:rsid w:val="00FB52B2"/>
    <w:rsid w:val="00FB546B"/>
    <w:rsid w:val="00FB5947"/>
    <w:rsid w:val="00FB5BA4"/>
    <w:rsid w:val="00FB5C61"/>
    <w:rsid w:val="00FB5C98"/>
    <w:rsid w:val="00FB5F82"/>
    <w:rsid w:val="00FB5FDA"/>
    <w:rsid w:val="00FB60E3"/>
    <w:rsid w:val="00FB60EC"/>
    <w:rsid w:val="00FB6183"/>
    <w:rsid w:val="00FB61E6"/>
    <w:rsid w:val="00FB62EC"/>
    <w:rsid w:val="00FB62FE"/>
    <w:rsid w:val="00FB6312"/>
    <w:rsid w:val="00FB6556"/>
    <w:rsid w:val="00FB6754"/>
    <w:rsid w:val="00FB69DC"/>
    <w:rsid w:val="00FB69EE"/>
    <w:rsid w:val="00FB6AED"/>
    <w:rsid w:val="00FB6B1F"/>
    <w:rsid w:val="00FB6CDB"/>
    <w:rsid w:val="00FB6E0A"/>
    <w:rsid w:val="00FB6E8C"/>
    <w:rsid w:val="00FB7212"/>
    <w:rsid w:val="00FB7359"/>
    <w:rsid w:val="00FB7376"/>
    <w:rsid w:val="00FB7581"/>
    <w:rsid w:val="00FB7779"/>
    <w:rsid w:val="00FB784C"/>
    <w:rsid w:val="00FB7ACF"/>
    <w:rsid w:val="00FB7C28"/>
    <w:rsid w:val="00FB7C41"/>
    <w:rsid w:val="00FB7DE0"/>
    <w:rsid w:val="00FB7DEE"/>
    <w:rsid w:val="00FB7E21"/>
    <w:rsid w:val="00FC0224"/>
    <w:rsid w:val="00FC031E"/>
    <w:rsid w:val="00FC0321"/>
    <w:rsid w:val="00FC0360"/>
    <w:rsid w:val="00FC048B"/>
    <w:rsid w:val="00FC055B"/>
    <w:rsid w:val="00FC05BD"/>
    <w:rsid w:val="00FC066B"/>
    <w:rsid w:val="00FC07A1"/>
    <w:rsid w:val="00FC0B2D"/>
    <w:rsid w:val="00FC0B66"/>
    <w:rsid w:val="00FC0B7B"/>
    <w:rsid w:val="00FC0DCB"/>
    <w:rsid w:val="00FC0DD7"/>
    <w:rsid w:val="00FC10B1"/>
    <w:rsid w:val="00FC1207"/>
    <w:rsid w:val="00FC1391"/>
    <w:rsid w:val="00FC1448"/>
    <w:rsid w:val="00FC1495"/>
    <w:rsid w:val="00FC16B3"/>
    <w:rsid w:val="00FC1C87"/>
    <w:rsid w:val="00FC1D62"/>
    <w:rsid w:val="00FC1F4A"/>
    <w:rsid w:val="00FC247B"/>
    <w:rsid w:val="00FC2544"/>
    <w:rsid w:val="00FC2645"/>
    <w:rsid w:val="00FC2815"/>
    <w:rsid w:val="00FC282F"/>
    <w:rsid w:val="00FC2835"/>
    <w:rsid w:val="00FC2B8A"/>
    <w:rsid w:val="00FC2C0D"/>
    <w:rsid w:val="00FC2CD7"/>
    <w:rsid w:val="00FC2E47"/>
    <w:rsid w:val="00FC2F61"/>
    <w:rsid w:val="00FC2FD2"/>
    <w:rsid w:val="00FC309E"/>
    <w:rsid w:val="00FC31DA"/>
    <w:rsid w:val="00FC3809"/>
    <w:rsid w:val="00FC3876"/>
    <w:rsid w:val="00FC38FE"/>
    <w:rsid w:val="00FC391C"/>
    <w:rsid w:val="00FC39E3"/>
    <w:rsid w:val="00FC3A50"/>
    <w:rsid w:val="00FC3EE6"/>
    <w:rsid w:val="00FC3F07"/>
    <w:rsid w:val="00FC401F"/>
    <w:rsid w:val="00FC4050"/>
    <w:rsid w:val="00FC41C7"/>
    <w:rsid w:val="00FC4300"/>
    <w:rsid w:val="00FC4510"/>
    <w:rsid w:val="00FC45A4"/>
    <w:rsid w:val="00FC45C7"/>
    <w:rsid w:val="00FC4694"/>
    <w:rsid w:val="00FC47B7"/>
    <w:rsid w:val="00FC4958"/>
    <w:rsid w:val="00FC4C91"/>
    <w:rsid w:val="00FC4DC1"/>
    <w:rsid w:val="00FC4FF4"/>
    <w:rsid w:val="00FC4FFA"/>
    <w:rsid w:val="00FC5207"/>
    <w:rsid w:val="00FC533A"/>
    <w:rsid w:val="00FC536B"/>
    <w:rsid w:val="00FC54EA"/>
    <w:rsid w:val="00FC54F8"/>
    <w:rsid w:val="00FC5502"/>
    <w:rsid w:val="00FC56DA"/>
    <w:rsid w:val="00FC58E2"/>
    <w:rsid w:val="00FC5C70"/>
    <w:rsid w:val="00FC5E78"/>
    <w:rsid w:val="00FC5EE5"/>
    <w:rsid w:val="00FC6095"/>
    <w:rsid w:val="00FC629B"/>
    <w:rsid w:val="00FC6317"/>
    <w:rsid w:val="00FC6678"/>
    <w:rsid w:val="00FC6D02"/>
    <w:rsid w:val="00FC6DF4"/>
    <w:rsid w:val="00FC6F58"/>
    <w:rsid w:val="00FC7113"/>
    <w:rsid w:val="00FC7121"/>
    <w:rsid w:val="00FC71F1"/>
    <w:rsid w:val="00FC731C"/>
    <w:rsid w:val="00FC740A"/>
    <w:rsid w:val="00FC74B0"/>
    <w:rsid w:val="00FC77E3"/>
    <w:rsid w:val="00FC7979"/>
    <w:rsid w:val="00FC7BF6"/>
    <w:rsid w:val="00FC7CC0"/>
    <w:rsid w:val="00FD02E8"/>
    <w:rsid w:val="00FD031B"/>
    <w:rsid w:val="00FD04C1"/>
    <w:rsid w:val="00FD050C"/>
    <w:rsid w:val="00FD0582"/>
    <w:rsid w:val="00FD06C7"/>
    <w:rsid w:val="00FD07BF"/>
    <w:rsid w:val="00FD0BD6"/>
    <w:rsid w:val="00FD0C44"/>
    <w:rsid w:val="00FD0D34"/>
    <w:rsid w:val="00FD0E38"/>
    <w:rsid w:val="00FD1065"/>
    <w:rsid w:val="00FD1127"/>
    <w:rsid w:val="00FD1383"/>
    <w:rsid w:val="00FD152F"/>
    <w:rsid w:val="00FD173E"/>
    <w:rsid w:val="00FD17F5"/>
    <w:rsid w:val="00FD1EF7"/>
    <w:rsid w:val="00FD1F41"/>
    <w:rsid w:val="00FD204B"/>
    <w:rsid w:val="00FD257C"/>
    <w:rsid w:val="00FD27B9"/>
    <w:rsid w:val="00FD2A65"/>
    <w:rsid w:val="00FD2B0C"/>
    <w:rsid w:val="00FD2B18"/>
    <w:rsid w:val="00FD2E65"/>
    <w:rsid w:val="00FD2F6B"/>
    <w:rsid w:val="00FD3016"/>
    <w:rsid w:val="00FD3100"/>
    <w:rsid w:val="00FD34B0"/>
    <w:rsid w:val="00FD37B6"/>
    <w:rsid w:val="00FD3AE6"/>
    <w:rsid w:val="00FD3C03"/>
    <w:rsid w:val="00FD3C31"/>
    <w:rsid w:val="00FD46D5"/>
    <w:rsid w:val="00FD481A"/>
    <w:rsid w:val="00FD493D"/>
    <w:rsid w:val="00FD4BE5"/>
    <w:rsid w:val="00FD4C20"/>
    <w:rsid w:val="00FD4E8D"/>
    <w:rsid w:val="00FD4EEE"/>
    <w:rsid w:val="00FD4F69"/>
    <w:rsid w:val="00FD51BB"/>
    <w:rsid w:val="00FD52C8"/>
    <w:rsid w:val="00FD569A"/>
    <w:rsid w:val="00FD57F1"/>
    <w:rsid w:val="00FD589E"/>
    <w:rsid w:val="00FD5A26"/>
    <w:rsid w:val="00FD5CAA"/>
    <w:rsid w:val="00FD5F51"/>
    <w:rsid w:val="00FD610B"/>
    <w:rsid w:val="00FD61C0"/>
    <w:rsid w:val="00FD6417"/>
    <w:rsid w:val="00FD64DC"/>
    <w:rsid w:val="00FD6761"/>
    <w:rsid w:val="00FD6C44"/>
    <w:rsid w:val="00FD6C4A"/>
    <w:rsid w:val="00FD6E18"/>
    <w:rsid w:val="00FD6E36"/>
    <w:rsid w:val="00FD6E44"/>
    <w:rsid w:val="00FD735C"/>
    <w:rsid w:val="00FD7366"/>
    <w:rsid w:val="00FD7638"/>
    <w:rsid w:val="00FD7663"/>
    <w:rsid w:val="00FD76B3"/>
    <w:rsid w:val="00FD793B"/>
    <w:rsid w:val="00FD7981"/>
    <w:rsid w:val="00FD79BA"/>
    <w:rsid w:val="00FD7A97"/>
    <w:rsid w:val="00FD7B94"/>
    <w:rsid w:val="00FD7BA6"/>
    <w:rsid w:val="00FD7C15"/>
    <w:rsid w:val="00FD7C51"/>
    <w:rsid w:val="00FD7EAF"/>
    <w:rsid w:val="00FE0158"/>
    <w:rsid w:val="00FE01D4"/>
    <w:rsid w:val="00FE0214"/>
    <w:rsid w:val="00FE0454"/>
    <w:rsid w:val="00FE04AC"/>
    <w:rsid w:val="00FE07B5"/>
    <w:rsid w:val="00FE0960"/>
    <w:rsid w:val="00FE0A76"/>
    <w:rsid w:val="00FE0C37"/>
    <w:rsid w:val="00FE0E5A"/>
    <w:rsid w:val="00FE0EC4"/>
    <w:rsid w:val="00FE108A"/>
    <w:rsid w:val="00FE1386"/>
    <w:rsid w:val="00FE15B7"/>
    <w:rsid w:val="00FE1DBE"/>
    <w:rsid w:val="00FE20CC"/>
    <w:rsid w:val="00FE20DF"/>
    <w:rsid w:val="00FE2213"/>
    <w:rsid w:val="00FE2218"/>
    <w:rsid w:val="00FE2416"/>
    <w:rsid w:val="00FE2919"/>
    <w:rsid w:val="00FE2AE1"/>
    <w:rsid w:val="00FE2B67"/>
    <w:rsid w:val="00FE2E84"/>
    <w:rsid w:val="00FE3092"/>
    <w:rsid w:val="00FE3138"/>
    <w:rsid w:val="00FE3208"/>
    <w:rsid w:val="00FE323E"/>
    <w:rsid w:val="00FE326D"/>
    <w:rsid w:val="00FE35FC"/>
    <w:rsid w:val="00FE362E"/>
    <w:rsid w:val="00FE381C"/>
    <w:rsid w:val="00FE39F2"/>
    <w:rsid w:val="00FE3AD8"/>
    <w:rsid w:val="00FE3C1E"/>
    <w:rsid w:val="00FE3EE9"/>
    <w:rsid w:val="00FE3FC4"/>
    <w:rsid w:val="00FE41D1"/>
    <w:rsid w:val="00FE425B"/>
    <w:rsid w:val="00FE42CE"/>
    <w:rsid w:val="00FE432E"/>
    <w:rsid w:val="00FE43B9"/>
    <w:rsid w:val="00FE4446"/>
    <w:rsid w:val="00FE448E"/>
    <w:rsid w:val="00FE4566"/>
    <w:rsid w:val="00FE462C"/>
    <w:rsid w:val="00FE4901"/>
    <w:rsid w:val="00FE4A67"/>
    <w:rsid w:val="00FE4BE9"/>
    <w:rsid w:val="00FE4DEC"/>
    <w:rsid w:val="00FE4E5E"/>
    <w:rsid w:val="00FE4E74"/>
    <w:rsid w:val="00FE4E9D"/>
    <w:rsid w:val="00FE4EF3"/>
    <w:rsid w:val="00FE5053"/>
    <w:rsid w:val="00FE50FC"/>
    <w:rsid w:val="00FE51E2"/>
    <w:rsid w:val="00FE5481"/>
    <w:rsid w:val="00FE5821"/>
    <w:rsid w:val="00FE59B4"/>
    <w:rsid w:val="00FE5DF2"/>
    <w:rsid w:val="00FE5FE6"/>
    <w:rsid w:val="00FE6028"/>
    <w:rsid w:val="00FE633B"/>
    <w:rsid w:val="00FE635F"/>
    <w:rsid w:val="00FE644D"/>
    <w:rsid w:val="00FE6450"/>
    <w:rsid w:val="00FE64F1"/>
    <w:rsid w:val="00FE6574"/>
    <w:rsid w:val="00FE67F1"/>
    <w:rsid w:val="00FE6817"/>
    <w:rsid w:val="00FE6A78"/>
    <w:rsid w:val="00FE6B0B"/>
    <w:rsid w:val="00FE6D00"/>
    <w:rsid w:val="00FE7085"/>
    <w:rsid w:val="00FE73E1"/>
    <w:rsid w:val="00FE75FC"/>
    <w:rsid w:val="00FE7892"/>
    <w:rsid w:val="00FE7959"/>
    <w:rsid w:val="00FE7A31"/>
    <w:rsid w:val="00FF0010"/>
    <w:rsid w:val="00FF001F"/>
    <w:rsid w:val="00FF0086"/>
    <w:rsid w:val="00FF01DF"/>
    <w:rsid w:val="00FF01E4"/>
    <w:rsid w:val="00FF057C"/>
    <w:rsid w:val="00FF0747"/>
    <w:rsid w:val="00FF074A"/>
    <w:rsid w:val="00FF08A4"/>
    <w:rsid w:val="00FF0927"/>
    <w:rsid w:val="00FF0D3A"/>
    <w:rsid w:val="00FF0D54"/>
    <w:rsid w:val="00FF0FB5"/>
    <w:rsid w:val="00FF0FDC"/>
    <w:rsid w:val="00FF1362"/>
    <w:rsid w:val="00FF151B"/>
    <w:rsid w:val="00FF1616"/>
    <w:rsid w:val="00FF19F2"/>
    <w:rsid w:val="00FF1C0D"/>
    <w:rsid w:val="00FF1C98"/>
    <w:rsid w:val="00FF1EC6"/>
    <w:rsid w:val="00FF20C7"/>
    <w:rsid w:val="00FF241C"/>
    <w:rsid w:val="00FF2474"/>
    <w:rsid w:val="00FF2524"/>
    <w:rsid w:val="00FF2643"/>
    <w:rsid w:val="00FF2646"/>
    <w:rsid w:val="00FF26D3"/>
    <w:rsid w:val="00FF28BB"/>
    <w:rsid w:val="00FF2DFF"/>
    <w:rsid w:val="00FF324D"/>
    <w:rsid w:val="00FF340B"/>
    <w:rsid w:val="00FF3663"/>
    <w:rsid w:val="00FF3677"/>
    <w:rsid w:val="00FF3894"/>
    <w:rsid w:val="00FF39D6"/>
    <w:rsid w:val="00FF3AB7"/>
    <w:rsid w:val="00FF3ADA"/>
    <w:rsid w:val="00FF3BBE"/>
    <w:rsid w:val="00FF4234"/>
    <w:rsid w:val="00FF4263"/>
    <w:rsid w:val="00FF4415"/>
    <w:rsid w:val="00FF44AB"/>
    <w:rsid w:val="00FF47A5"/>
    <w:rsid w:val="00FF4910"/>
    <w:rsid w:val="00FF494A"/>
    <w:rsid w:val="00FF4AA4"/>
    <w:rsid w:val="00FF4C96"/>
    <w:rsid w:val="00FF5235"/>
    <w:rsid w:val="00FF5312"/>
    <w:rsid w:val="00FF54E0"/>
    <w:rsid w:val="00FF54F4"/>
    <w:rsid w:val="00FF57D2"/>
    <w:rsid w:val="00FF585C"/>
    <w:rsid w:val="00FF5A64"/>
    <w:rsid w:val="00FF5FB9"/>
    <w:rsid w:val="00FF60B0"/>
    <w:rsid w:val="00FF6124"/>
    <w:rsid w:val="00FF63AA"/>
    <w:rsid w:val="00FF657D"/>
    <w:rsid w:val="00FF65D0"/>
    <w:rsid w:val="00FF6716"/>
    <w:rsid w:val="00FF6802"/>
    <w:rsid w:val="00FF68F4"/>
    <w:rsid w:val="00FF6B4F"/>
    <w:rsid w:val="00FF6CAD"/>
    <w:rsid w:val="00FF6E61"/>
    <w:rsid w:val="00FF7161"/>
    <w:rsid w:val="00FF7441"/>
    <w:rsid w:val="00FF755D"/>
    <w:rsid w:val="00FF7692"/>
    <w:rsid w:val="00FF7A2A"/>
    <w:rsid w:val="00FF7BBA"/>
    <w:rsid w:val="00FF7CF5"/>
    <w:rsid w:val="00FF7DF2"/>
    <w:rsid w:val="00FF7DFC"/>
    <w:rsid w:val="00FF7F4F"/>
    <w:rsid w:val="21C721F3"/>
    <w:rsid w:val="2400B5F6"/>
    <w:rsid w:val="372B9DEC"/>
    <w:rsid w:val="3E3E7121"/>
    <w:rsid w:val="56B1A98F"/>
    <w:rsid w:val="58361622"/>
    <w:rsid w:val="62DF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38ABDF"/>
  <w15:docId w15:val="{455A8461-916F-4C7E-8EB8-9BD8BED32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22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5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9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4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uiPriority w:val="9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uiPriority w:val="99"/>
    <w:rsid w:val="002248C5"/>
    <w:pPr>
      <w:numPr>
        <w:numId w:val="18"/>
      </w:numPr>
    </w:pPr>
  </w:style>
  <w:style w:type="table" w:customStyle="1" w:styleId="TableGridLight2">
    <w:name w:val="Table Grid Light2"/>
    <w:basedOn w:val="TableNormal"/>
    <w:uiPriority w:val="40"/>
    <w:rsid w:val="006314A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167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4A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B51EE"/>
    <w:rPr>
      <w:rFonts w:ascii="Arial" w:hAnsi="Arial"/>
      <w:sz w:val="18"/>
      <w:szCs w:val="22"/>
    </w:rPr>
  </w:style>
  <w:style w:type="character" w:customStyle="1" w:styleId="bcx8">
    <w:name w:val="bcx8"/>
    <w:basedOn w:val="DefaultParagraphFont"/>
    <w:rsid w:val="00BE53E3"/>
  </w:style>
  <w:style w:type="character" w:customStyle="1" w:styleId="scxw194483068">
    <w:name w:val="scxw194483068"/>
    <w:basedOn w:val="DefaultParagraphFont"/>
    <w:rsid w:val="005A04B4"/>
  </w:style>
  <w:style w:type="paragraph" w:customStyle="1" w:styleId="ydpc82f978epreformatted">
    <w:name w:val="ydpc82f978epreformatted"/>
    <w:basedOn w:val="Normal"/>
    <w:rsid w:val="007D2D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474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9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1" ma:contentTypeDescription="Create a new document." ma:contentTypeScope="" ma:versionID="fec27473b605eee8d02548c208732df4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58a6b1d19880693d11ca46a2ceb72fff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8534F1-D33E-4E7F-B24E-000F5D372D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E3C1AB-52AC-452B-A787-230A61ADD42D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7ed38e77-dc4d-4e77-8159-460feb1a403a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6d4000a0-b162-4fca-ac2c-ce72dff4cd8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714A599-895A-478C-8704-F44A0A145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761</TotalTime>
  <Pages>21</Pages>
  <Words>4416</Words>
  <Characters>25174</Characters>
  <Application>Microsoft Office Word</Application>
  <DocSecurity>0</DocSecurity>
  <Lines>209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29531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Pornarin Jarudech</cp:lastModifiedBy>
  <cp:revision>330</cp:revision>
  <cp:lastPrinted>2023-05-10T05:06:00Z</cp:lastPrinted>
  <dcterms:created xsi:type="dcterms:W3CDTF">2023-11-01T12:56:00Z</dcterms:created>
  <dcterms:modified xsi:type="dcterms:W3CDTF">2023-11-10T07:23:00Z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