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73FD480F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4E2066">
        <w:rPr>
          <w:rFonts w:ascii="BrowalliaUPC" w:hAnsi="BrowalliaUPC" w:cs="BrowalliaUPC"/>
          <w:sz w:val="28"/>
          <w:szCs w:val="28"/>
          <w:lang w:bidi="th-TH"/>
        </w:rPr>
        <w:t>30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B3753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66D1D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AD1BEE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566D1D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E2066"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4E2066"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B3753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4E2066">
        <w:rPr>
          <w:rFonts w:ascii="BrowalliaUPC" w:hAnsi="BrowalliaUPC" w:cs="BrowalliaUPC"/>
          <w:sz w:val="28"/>
          <w:szCs w:val="28"/>
          <w:lang w:bidi="th-TH"/>
        </w:rPr>
        <w:t>30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B3753" w:rsidRPr="009B3753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E2066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9B3753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5A4EAC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 และหมายเหตุประกอบงบการเงินระหว่างกาลแบบย่อ</w:t>
      </w:r>
      <w:r w:rsidR="0044496E" w:rsidRPr="005A4EAC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5A4EA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5A4EA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5A4EAC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5A4EAC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</w:t>
      </w:r>
      <w:r w:rsidR="005A4EAC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br/>
      </w:r>
      <w:r w:rsidR="00AD382F" w:rsidRPr="005A4EAC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ระหว่างกาล</w:t>
      </w:r>
      <w:r w:rsidR="00AD382F" w:rsidRPr="005A4EAC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5A4EAC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</w:t>
      </w:r>
      <w:r w:rsidRPr="0041151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Pr="00411510">
        <w:rPr>
          <w:rFonts w:ascii="BrowalliaUPC" w:hAnsi="BrowalliaUPC" w:cs="BrowalliaUPC"/>
          <w:spacing w:val="-4"/>
          <w:sz w:val="28"/>
          <w:szCs w:val="28"/>
          <w:lang w:bidi="th-TH"/>
        </w:rPr>
        <w:t>34</w:t>
      </w:r>
      <w:r w:rsidRPr="0041151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เรื่อง</w:t>
      </w:r>
      <w:r w:rsidR="00FC2C4F" w:rsidRPr="0041151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41151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5002A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ECD5994" w14:textId="77777777" w:rsidR="00BD6D16" w:rsidRPr="008429F2" w:rsidRDefault="00BD6D16" w:rsidP="00BD6D16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D5002A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ข้าพเจ้าขอให้สังเกต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>
        <w:rPr>
          <w:rFonts w:ascii="BrowalliaUPC" w:eastAsia="Arial Unicode MS" w:hAnsi="BrowalliaUPC" w:cs="BrowalliaUPC"/>
          <w:sz w:val="28"/>
          <w:szCs w:val="28"/>
          <w:lang w:bidi="th-TH"/>
        </w:rPr>
        <w:t>6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>
        <w:rPr>
          <w:rFonts w:ascii="BrowalliaUPC" w:eastAsia="Arial Unicode MS" w:hAnsi="BrowalliaUPC" w:cs="BrowalliaUPC"/>
          <w:sz w:val="28"/>
          <w:szCs w:val="28"/>
        </w:rPr>
        <w:t>7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EB2C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ผลขาดทุน</w:t>
      </w:r>
      <w:r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ด้านเครดิต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>
        <w:rPr>
          <w:rFonts w:ascii="BrowalliaUPC" w:eastAsia="Arial Unicode MS" w:hAnsi="BrowalliaUPC" w:cs="BrowalliaUPC"/>
          <w:sz w:val="28"/>
          <w:szCs w:val="28"/>
        </w:rPr>
        <w:br/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ดุลยพินิจอย่างมากใน</w:t>
      </w:r>
      <w:r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การ</w:t>
      </w:r>
      <w:r w:rsidRPr="00EB2C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ประมาณผลขาดทุน</w:t>
      </w:r>
      <w:r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ด้านเครดิต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ไม่ได้เปลี่ยนแปลงไปจากเรื่องดังกล่าว</w:t>
      </w:r>
    </w:p>
    <w:p w14:paraId="05C5249E" w14:textId="02B35A7D" w:rsidR="000C795D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5A32276" w14:textId="77777777" w:rsidR="00163B1F" w:rsidRPr="008429F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44F7FFA0" w:rsidR="002C532F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8429F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6A18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1F04B0A6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2F65A72C" w:rsidR="00CD4D4E" w:rsidRPr="008429F2" w:rsidRDefault="002A77C0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6A1882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5A4EAC" w:rsidRPr="006A188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="00CC0660" w:rsidRPr="006A188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C0660" w:rsidRPr="006A1882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E0D18" w:rsidRPr="006A1882">
        <w:rPr>
          <w:rFonts w:ascii="BrowalliaUPC" w:hAnsi="BrowalliaUPC" w:cs="BrowalliaUPC"/>
          <w:sz w:val="28"/>
          <w:szCs w:val="28"/>
          <w:lang w:val="en-US" w:bidi="th-TH"/>
        </w:rPr>
        <w:t>6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401A" w14:textId="77777777" w:rsidR="00081C9B" w:rsidRDefault="00081C9B">
      <w:r>
        <w:separator/>
      </w:r>
    </w:p>
  </w:endnote>
  <w:endnote w:type="continuationSeparator" w:id="0">
    <w:p w14:paraId="4BF4CBD8" w14:textId="77777777" w:rsidR="00081C9B" w:rsidRDefault="00081C9B">
      <w:r>
        <w:continuationSeparator/>
      </w:r>
    </w:p>
  </w:endnote>
  <w:endnote w:type="continuationNotice" w:id="1">
    <w:p w14:paraId="0286A7C6" w14:textId="77777777" w:rsidR="00081C9B" w:rsidRDefault="00081C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917B5" w14:textId="77777777" w:rsidR="00081C9B" w:rsidRDefault="00081C9B">
      <w:bookmarkStart w:id="0" w:name="_Hlk482348182"/>
      <w:bookmarkEnd w:id="0"/>
      <w:r>
        <w:separator/>
      </w:r>
    </w:p>
  </w:footnote>
  <w:footnote w:type="continuationSeparator" w:id="0">
    <w:p w14:paraId="62C8C3A1" w14:textId="77777777" w:rsidR="00081C9B" w:rsidRDefault="00081C9B">
      <w:r>
        <w:continuationSeparator/>
      </w:r>
    </w:p>
  </w:footnote>
  <w:footnote w:type="continuationNotice" w:id="1">
    <w:p w14:paraId="3D8C2387" w14:textId="77777777" w:rsidR="00081C9B" w:rsidRDefault="00081C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9C7A66E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3015F4FD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7C81C6F2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1C9B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0A2F"/>
    <w:rsid w:val="000D2DBF"/>
    <w:rsid w:val="000D7424"/>
    <w:rsid w:val="000E52CE"/>
    <w:rsid w:val="000F3AAB"/>
    <w:rsid w:val="000F4387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27501"/>
    <w:rsid w:val="00237A7E"/>
    <w:rsid w:val="00241F16"/>
    <w:rsid w:val="00247352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1510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3EF7"/>
    <w:rsid w:val="005A29D0"/>
    <w:rsid w:val="005A4EAC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3F72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375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E0B30"/>
    <w:rsid w:val="00AE157D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73F7"/>
    <w:rsid w:val="00B55A93"/>
    <w:rsid w:val="00B55EE8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D6D16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5002A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13F1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EF4B0C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6" ma:contentTypeDescription="Create a new document." ma:contentTypeScope="" ma:versionID="87bc1f6e01a2142ddcb663e270280763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4876413740a855820a4d266e01df57b0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51650-3BCC-446D-A8C0-D0B923D05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9c46a28d-acc8-4027-86ce-a8901ee39950"/>
    <ds:schemaRef ds:uri="http://purl.org/dc/terms/"/>
    <ds:schemaRef ds:uri="http://schemas.openxmlformats.org/package/2006/metadata/core-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cde421d-8dd3-4443-8604-e0f973ea2b4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309</TotalTime>
  <Pages>2</Pages>
  <Words>470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Laksamon Poonrak</cp:lastModifiedBy>
  <cp:revision>223</cp:revision>
  <cp:lastPrinted>2022-05-11T08:53:00Z</cp:lastPrinted>
  <dcterms:created xsi:type="dcterms:W3CDTF">2019-03-12T06:58:00Z</dcterms:created>
  <dcterms:modified xsi:type="dcterms:W3CDTF">2023-11-14T13:03:00Z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