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453FA498" w:rsidR="00276363" w:rsidRPr="008060F3" w:rsidRDefault="003708A0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</w:t>
      </w:r>
      <w:r w:rsidR="00F063D9"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</w:t>
      </w:r>
      <w:r w:rsidR="00F063D9"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="00F063D9"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063D9" w:rsidRPr="00CB698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063D9"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F063D9"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="00F063D9"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D6573" w:rsidRPr="003D6573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A03CB56" w:rsidR="00410590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9C9F12" w14:textId="3CF888F8" w:rsidR="00AB2139" w:rsidRDefault="00AB2139" w:rsidP="0074629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="003D6573" w:rsidRPr="003D6573">
        <w:rPr>
          <w:rFonts w:ascii="Angsana New" w:hAnsi="Angsana New"/>
          <w:sz w:val="30"/>
          <w:szCs w:val="30"/>
        </w:rPr>
        <w:t>30</w:t>
      </w:r>
      <w:r w:rsidR="00E361B1">
        <w:rPr>
          <w:rFonts w:ascii="Angsana New" w:hAnsi="Angsana New" w:hint="cs"/>
          <w:sz w:val="30"/>
          <w:szCs w:val="30"/>
          <w:cs/>
        </w:rPr>
        <w:t xml:space="preserve"> </w:t>
      </w:r>
      <w:r w:rsidR="00F063D9">
        <w:rPr>
          <w:rFonts w:ascii="Angsana New" w:hAnsi="Angsana New" w:hint="cs"/>
          <w:sz w:val="30"/>
          <w:szCs w:val="30"/>
          <w:cs/>
        </w:rPr>
        <w:t>กันยายน</w:t>
      </w:r>
      <w:r w:rsidR="00E361B1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2566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E361B1">
        <w:rPr>
          <w:rFonts w:ascii="Angsana New" w:hAnsi="Angsana New" w:hint="cs"/>
          <w:spacing w:val="-4"/>
          <w:sz w:val="30"/>
          <w:szCs w:val="30"/>
          <w:cs/>
        </w:rPr>
        <w:t>ร สำหรับงวดสามเดือนและ</w:t>
      </w:r>
      <w:r w:rsidR="00F0222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E361B1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E361B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361B1">
        <w:rPr>
          <w:rFonts w:ascii="Angsana New" w:hAnsi="Angsana New" w:hint="cs"/>
          <w:spacing w:val="-4"/>
          <w:sz w:val="30"/>
          <w:szCs w:val="30"/>
        </w:rPr>
        <w:br/>
      </w:r>
      <w:r w:rsidR="003D6573" w:rsidRPr="003D6573">
        <w:rPr>
          <w:rFonts w:ascii="Angsana New" w:hAnsi="Angsana New" w:hint="cs"/>
          <w:spacing w:val="-4"/>
          <w:sz w:val="30"/>
          <w:szCs w:val="30"/>
        </w:rPr>
        <w:t>30</w:t>
      </w:r>
      <w:r w:rsidR="00E361B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F063D9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E361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 w:hint="cs"/>
          <w:spacing w:val="-4"/>
          <w:sz w:val="30"/>
          <w:szCs w:val="30"/>
        </w:rPr>
        <w:t>256</w:t>
      </w:r>
      <w:r w:rsidR="003D6573" w:rsidRPr="003D6573">
        <w:rPr>
          <w:rFonts w:ascii="Angsana New" w:hAnsi="Angsana New"/>
          <w:spacing w:val="-4"/>
          <w:sz w:val="30"/>
          <w:szCs w:val="30"/>
        </w:rPr>
        <w:t>6</w:t>
      </w:r>
      <w:r w:rsidR="00746296">
        <w:rPr>
          <w:rFonts w:ascii="Angsana New" w:hAnsi="Angsana New"/>
          <w:spacing w:val="-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Pr="008060F3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กิจการ </w:t>
      </w:r>
      <w:r w:rsidR="00E361B1">
        <w:rPr>
          <w:rFonts w:ascii="Angsana New" w:hAnsi="Angsana New" w:hint="cs"/>
          <w:spacing w:val="4"/>
          <w:sz w:val="30"/>
          <w:szCs w:val="30"/>
          <w:cs/>
        </w:rPr>
        <w:t>สำหรับงวด</w:t>
      </w:r>
      <w:r w:rsidR="00F063D9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E361B1">
        <w:rPr>
          <w:rFonts w:ascii="Angsana New" w:hAnsi="Angsana New" w:hint="cs"/>
          <w:spacing w:val="4"/>
          <w:sz w:val="30"/>
          <w:szCs w:val="30"/>
          <w:cs/>
        </w:rPr>
        <w:t>เดือนสิ้นสุดวันที่</w:t>
      </w:r>
      <w:r w:rsidR="00E361B1">
        <w:rPr>
          <w:rFonts w:ascii="Angsana New" w:hAnsi="Angsana New" w:hint="cs"/>
          <w:color w:val="FFFFFF"/>
          <w:spacing w:val="4"/>
          <w:sz w:val="30"/>
          <w:szCs w:val="30"/>
        </w:rPr>
        <w:t>-</w:t>
      </w:r>
      <w:r w:rsidR="003D6573" w:rsidRPr="003D6573">
        <w:rPr>
          <w:rFonts w:ascii="Angsana New" w:hAnsi="Angsana New" w:hint="cs"/>
          <w:spacing w:val="4"/>
          <w:sz w:val="30"/>
          <w:szCs w:val="30"/>
        </w:rPr>
        <w:t>30</w:t>
      </w:r>
      <w:r w:rsidR="00E361B1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F063D9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E361B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 w:hint="cs"/>
          <w:spacing w:val="4"/>
          <w:sz w:val="30"/>
          <w:szCs w:val="30"/>
        </w:rPr>
        <w:t>256</w:t>
      </w:r>
      <w:r w:rsidR="003D6573" w:rsidRPr="003D6573">
        <w:rPr>
          <w:rFonts w:ascii="Angsana New" w:hAnsi="Angsana New"/>
          <w:spacing w:val="4"/>
          <w:sz w:val="30"/>
          <w:szCs w:val="30"/>
        </w:rPr>
        <w:t>6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060F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 และบริษัทย่อย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ซิมโฟนี่ คอมมูนิเคชั่น จำกัด (มหาชน)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D6573" w:rsidRPr="003D657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1651E" w14:textId="77777777" w:rsidR="00AB2139" w:rsidRPr="008060F3" w:rsidRDefault="00AB213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AE141F4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ABECE1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44F331AD" w:rsidR="00EE51ED" w:rsidRPr="008060F3" w:rsidRDefault="007547FC" w:rsidP="007547FC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4FD32E6B" w14:textId="77777777" w:rsidR="00EE51ED" w:rsidRDefault="00EE51ED" w:rsidP="00EE51ED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22952C5A" w:rsidR="00AB2139" w:rsidRPr="008060F3" w:rsidRDefault="00AB2139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AB2139" w:rsidRPr="008060F3" w:rsidSect="002E43F5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05ADFB8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9454652" w14:textId="77777777" w:rsidR="007547FC" w:rsidRPr="00C97731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A7A5A2" w14:textId="74AEB067" w:rsidR="007547FC" w:rsidRPr="009D4127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3D6573" w:rsidRPr="003D6573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8381E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09F29F5F" w:rsidR="00410590" w:rsidRPr="00E07B67" w:rsidRDefault="00F02228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 w:rsidR="00F02EB2" w:rsidRPr="00304EAE">
        <w:rPr>
          <w:rFonts w:ascii="Angsana New" w:hAnsi="Angsana New" w:hint="cs"/>
          <w:sz w:val="30"/>
          <w:szCs w:val="30"/>
          <w:cs/>
        </w:rPr>
        <w:t>พฤศจิกายน</w:t>
      </w:r>
      <w:r w:rsidR="00555278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F063D9">
        <w:rPr>
          <w:rFonts w:ascii="Angsana New" w:hAnsi="Angsana New"/>
          <w:sz w:val="30"/>
          <w:szCs w:val="30"/>
        </w:rPr>
        <w:t>6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CDBF" w14:textId="77777777" w:rsidR="00B45973" w:rsidRDefault="00B45973" w:rsidP="00900EE2">
      <w:r>
        <w:separator/>
      </w:r>
    </w:p>
  </w:endnote>
  <w:endnote w:type="continuationSeparator" w:id="0">
    <w:p w14:paraId="4282804A" w14:textId="77777777" w:rsidR="00B45973" w:rsidRDefault="00B4597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3133B" w14:textId="77777777" w:rsidR="00B45973" w:rsidRDefault="00B45973" w:rsidP="00900EE2">
      <w:r>
        <w:separator/>
      </w:r>
    </w:p>
  </w:footnote>
  <w:footnote w:type="continuationSeparator" w:id="0">
    <w:p w14:paraId="4E8AEBA1" w14:textId="77777777" w:rsidR="00B45973" w:rsidRDefault="00B4597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702" w14:textId="45A409BD" w:rsidR="00F06F54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4D02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BF6F-42FE-4CD8-9380-B45B03306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422</Words>
  <Characters>1677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2023-08-04T17:50:00Z</cp:lastPrinted>
  <dcterms:created xsi:type="dcterms:W3CDTF">2023-11-10T10:42:00Z</dcterms:created>
  <dcterms:modified xsi:type="dcterms:W3CDTF">2023-11-10T10:42:00Z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