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CA104" w14:textId="039D0442" w:rsidR="00227B00" w:rsidRDefault="00FB352E" w:rsidP="00FB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6C83C855" w14:textId="73B61557" w:rsidR="00FB352E" w:rsidRDefault="004F420F" w:rsidP="00FB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4F420F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งบการเงินรวม</w:t>
      </w:r>
      <w:r w:rsidR="00FB352E"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  <w:t xml:space="preserve">สำหรับงวดสามเดือนสิ้นสุดวันที่ </w:t>
      </w:r>
      <w:r w:rsidR="000571D6">
        <w:rPr>
          <w:rFonts w:ascii="Angsana New" w:hAnsi="Angsana New"/>
          <w:b/>
          <w:bCs/>
          <w:sz w:val="30"/>
          <w:szCs w:val="30"/>
        </w:rPr>
        <w:t xml:space="preserve">30 </w:t>
      </w:r>
      <w:r w:rsidR="000571D6">
        <w:rPr>
          <w:rFonts w:ascii="Angsana New" w:hAnsi="Angsana New"/>
          <w:b/>
          <w:bCs/>
          <w:sz w:val="30"/>
          <w:szCs w:val="30"/>
          <w:cs/>
        </w:rPr>
        <w:t>กันยายน</w:t>
      </w:r>
    </w:p>
    <w:p w14:paraId="2B5DB06E" w14:textId="77777777" w:rsidR="00624C2C" w:rsidRDefault="00624C2C" w:rsidP="00FB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9EFD009" w14:textId="59CD6A25" w:rsidR="00781E1C" w:rsidRDefault="00624C2C" w:rsidP="000B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noProof/>
          <w:sz w:val="30"/>
          <w:szCs w:val="30"/>
          <w:cs/>
        </w:rPr>
      </w:pPr>
      <w:r>
        <w:rPr>
          <w:noProof/>
        </w:rPr>
        <w:drawing>
          <wp:inline distT="0" distB="0" distL="0" distR="0" wp14:anchorId="386DFBD0" wp14:editId="3F5DE16F">
            <wp:extent cx="6099175" cy="34642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35" t="21757" r="3231" b="2975"/>
                    <a:stretch/>
                  </pic:blipFill>
                  <pic:spPr bwMode="auto">
                    <a:xfrm>
                      <a:off x="0" y="0"/>
                      <a:ext cx="6099175" cy="3464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840FCD" w14:textId="77777777" w:rsidR="00FE437A" w:rsidRDefault="00FE437A" w:rsidP="006C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E4FA2A8" w14:textId="386BB471" w:rsidR="004F420F" w:rsidRDefault="006C338D" w:rsidP="006C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 w:rsidR="000571D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เก้าเดือน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สิ้นสุดวันที่ </w:t>
      </w:r>
      <w:r w:rsidR="000571D6">
        <w:rPr>
          <w:rFonts w:ascii="Angsana New" w:hAnsi="Angsana New"/>
          <w:b/>
          <w:bCs/>
          <w:sz w:val="30"/>
          <w:szCs w:val="30"/>
        </w:rPr>
        <w:t xml:space="preserve">30 </w:t>
      </w:r>
      <w:r w:rsidR="000571D6">
        <w:rPr>
          <w:rFonts w:ascii="Angsana New" w:hAnsi="Angsana New"/>
          <w:b/>
          <w:bCs/>
          <w:sz w:val="30"/>
          <w:szCs w:val="30"/>
          <w:cs/>
        </w:rPr>
        <w:t>กันยายน</w:t>
      </w:r>
    </w:p>
    <w:p w14:paraId="0DB2075E" w14:textId="77777777" w:rsidR="00FE437A" w:rsidRDefault="00FE437A" w:rsidP="006C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B504F93" w14:textId="0CEDC16F" w:rsidR="004F420F" w:rsidRDefault="00624C2C" w:rsidP="004F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noProof/>
        </w:rPr>
        <w:drawing>
          <wp:inline distT="0" distB="0" distL="0" distR="0" wp14:anchorId="18228815" wp14:editId="4623CBD6">
            <wp:extent cx="6099175" cy="3463994"/>
            <wp:effectExtent l="0" t="0" r="0" b="0"/>
            <wp:docPr id="12" name="Pictur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56" t="20680" r="2923" b="3368"/>
                    <a:stretch/>
                  </pic:blipFill>
                  <pic:spPr bwMode="auto">
                    <a:xfrm>
                      <a:off x="0" y="0"/>
                      <a:ext cx="6099175" cy="346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F420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CA15CC6" w14:textId="7309760B" w:rsidR="004F420F" w:rsidRDefault="004F420F" w:rsidP="004F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ข้อมูลสำคัญทางการเงิน</w:t>
      </w:r>
    </w:p>
    <w:p w14:paraId="269559BC" w14:textId="77777777" w:rsidR="0074546E" w:rsidRDefault="0074546E" w:rsidP="004F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4546E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p w14:paraId="6570F5AA" w14:textId="7945451D" w:rsidR="004F420F" w:rsidRDefault="004F420F" w:rsidP="004F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0571D6">
        <w:rPr>
          <w:rFonts w:ascii="Angsana New" w:hAnsi="Angsana New"/>
          <w:b/>
          <w:bCs/>
          <w:sz w:val="30"/>
          <w:szCs w:val="30"/>
        </w:rPr>
        <w:t xml:space="preserve">30 </w:t>
      </w:r>
      <w:r w:rsidR="000571D6">
        <w:rPr>
          <w:rFonts w:ascii="Angsana New" w:hAnsi="Angsana New"/>
          <w:b/>
          <w:bCs/>
          <w:sz w:val="30"/>
          <w:szCs w:val="30"/>
          <w:cs/>
        </w:rPr>
        <w:t>กันยายน</w:t>
      </w:r>
    </w:p>
    <w:p w14:paraId="6FDABC83" w14:textId="040F4ACB" w:rsidR="004F420F" w:rsidRDefault="00B137F8" w:rsidP="00647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noProof/>
          <w:sz w:val="30"/>
          <w:szCs w:val="30"/>
        </w:rPr>
      </w:pPr>
      <w:r>
        <w:rPr>
          <w:noProof/>
        </w:rPr>
        <w:drawing>
          <wp:inline distT="0" distB="0" distL="0" distR="0" wp14:anchorId="59B50AE3" wp14:editId="41ACB669">
            <wp:extent cx="5612524" cy="3719583"/>
            <wp:effectExtent l="0" t="0" r="7620" b="0"/>
            <wp:docPr id="14" name="Pictur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70" t="7127" r="3082" b="4459"/>
                    <a:stretch/>
                  </pic:blipFill>
                  <pic:spPr bwMode="auto">
                    <a:xfrm>
                      <a:off x="0" y="0"/>
                      <a:ext cx="5620837" cy="3725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D59668" w14:textId="77777777" w:rsidR="00987E48" w:rsidRPr="00987E48" w:rsidRDefault="00987E48" w:rsidP="006C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41BC9070" w14:textId="5A222619" w:rsidR="006473F7" w:rsidRDefault="004F420F" w:rsidP="006C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sz w:val="30"/>
          <w:szCs w:val="30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 w:rsidR="000571D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เก้าเดือน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สิ้นสุดวันที่ </w:t>
      </w:r>
      <w:r w:rsidR="000571D6">
        <w:rPr>
          <w:rFonts w:ascii="Angsana New" w:hAnsi="Angsana New"/>
          <w:b/>
          <w:bCs/>
          <w:sz w:val="30"/>
          <w:szCs w:val="30"/>
        </w:rPr>
        <w:t xml:space="preserve">30 </w:t>
      </w:r>
      <w:r w:rsidR="000571D6">
        <w:rPr>
          <w:rFonts w:ascii="Angsana New" w:hAnsi="Angsana New"/>
          <w:b/>
          <w:bCs/>
          <w:sz w:val="30"/>
          <w:szCs w:val="30"/>
          <w:cs/>
        </w:rPr>
        <w:t>กันยายน</w:t>
      </w:r>
    </w:p>
    <w:p w14:paraId="349021EB" w14:textId="30FC3EF5" w:rsidR="00B137F8" w:rsidRPr="00184215" w:rsidRDefault="00B137F8" w:rsidP="006C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sz w:val="30"/>
          <w:szCs w:val="30"/>
        </w:rPr>
        <w:sectPr w:rsidR="00B137F8" w:rsidRPr="00184215" w:rsidSect="0096165B"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3"/>
          <w:cols w:space="720"/>
          <w:titlePg/>
          <w:docGrid w:linePitch="360"/>
        </w:sectPr>
      </w:pPr>
      <w:r>
        <w:rPr>
          <w:noProof/>
        </w:rPr>
        <w:drawing>
          <wp:inline distT="0" distB="0" distL="0" distR="0" wp14:anchorId="5808089B" wp14:editId="19DEA659">
            <wp:extent cx="5614416" cy="3721608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31" t="7883" r="3232" b="4170"/>
                    <a:stretch/>
                  </pic:blipFill>
                  <pic:spPr bwMode="auto">
                    <a:xfrm>
                      <a:off x="0" y="0"/>
                      <a:ext cx="5614416" cy="372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D3F1EF" w14:textId="77777777" w:rsidR="000300EB" w:rsidRPr="00184215" w:rsidRDefault="000300EB" w:rsidP="00163CD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184215" w:rsidRDefault="000300EB" w:rsidP="00163CD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0C559730" w14:textId="1E740B84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984B4FC" w14:textId="77777777" w:rsidR="00B24B12" w:rsidRDefault="000300EB" w:rsidP="00B24B1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E9FD7F" w14:textId="0DAAB8EB" w:rsidR="00CA0EE7" w:rsidRPr="00B24B12" w:rsidRDefault="00CA0EE7" w:rsidP="00B24B1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24B12">
        <w:rPr>
          <w:rFonts w:ascii="Angsana New" w:hAnsi="Angsana New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62819C2E" w14:textId="49F64100" w:rsidR="00FD6063" w:rsidRDefault="00FD6063" w:rsidP="006E3B2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D6063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373F219A" w14:textId="11115F4C" w:rsidR="006E3B29" w:rsidRDefault="00FA2EDA" w:rsidP="006E3B2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003602B9" w14:textId="59C34C69" w:rsidR="00373D37" w:rsidRPr="006E3B29" w:rsidRDefault="006E3B29" w:rsidP="006E3B2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E3B29">
        <w:rPr>
          <w:rFonts w:ascii="Angsana New" w:hAnsi="Angsana New"/>
          <w:sz w:val="30"/>
          <w:szCs w:val="30"/>
          <w:cs/>
        </w:rPr>
        <w:t>เงินปันผล</w:t>
      </w:r>
    </w:p>
    <w:p w14:paraId="1C2FD9E9" w14:textId="002F4B2E" w:rsidR="00373D37" w:rsidRPr="00245A6C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2C7858D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742804F" w14:textId="620227E4" w:rsidR="005B5FA8" w:rsidRPr="005B5FA8" w:rsidRDefault="00B310CD" w:rsidP="005B5FA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val="en-US" w:bidi="th-TH"/>
        </w:rPr>
        <w:t>คดี</w:t>
      </w:r>
      <w:r w:rsidR="00097963">
        <w:rPr>
          <w:rFonts w:ascii="Angsana New" w:hAnsi="Angsana New" w:hint="cs"/>
          <w:sz w:val="30"/>
          <w:szCs w:val="30"/>
          <w:cs/>
          <w:lang w:val="en-US" w:bidi="th-TH"/>
        </w:rPr>
        <w:t>ความ</w:t>
      </w:r>
    </w:p>
    <w:p w14:paraId="3666AEEB" w14:textId="77777777" w:rsidR="003C45B9" w:rsidRDefault="005B5FA8" w:rsidP="003C45B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405335" w14:textId="77777777" w:rsidR="005B5FA8" w:rsidRPr="00C00174" w:rsidRDefault="005B5FA8" w:rsidP="00296459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7B492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7B492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7290194" w14:textId="77777777" w:rsidR="000300EB" w:rsidRPr="007B492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2E6C79" w14:textId="5F9498B0" w:rsidR="000300EB" w:rsidRPr="007B492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7B492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B492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="00D1386B">
        <w:rPr>
          <w:rFonts w:asciiTheme="majorBidi" w:hAnsiTheme="majorBidi" w:cstheme="majorBidi"/>
          <w:sz w:val="30"/>
          <w:szCs w:val="30"/>
        </w:rPr>
        <w:t>9</w:t>
      </w:r>
      <w:r w:rsidR="00BF3051"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="00D1386B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BF3051"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4B3D" w:rsidRPr="007B4922">
        <w:rPr>
          <w:rFonts w:asciiTheme="majorBidi" w:hAnsiTheme="majorBidi" w:cstheme="majorBidi"/>
          <w:sz w:val="30"/>
          <w:szCs w:val="30"/>
        </w:rPr>
        <w:t>2566</w:t>
      </w:r>
    </w:p>
    <w:p w14:paraId="14BDBA89" w14:textId="4DD27620" w:rsidR="00B70BE2" w:rsidRPr="007B4922" w:rsidRDefault="00B70BE2" w:rsidP="002831D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DA9D4AA" w14:textId="2D1C4F82" w:rsidR="000300EB" w:rsidRPr="007B4922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เกณฑ์</w:t>
      </w:r>
      <w:r w:rsidR="00690722" w:rsidRPr="007B4922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7B492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9EA5EF" w14:textId="307C3760" w:rsidR="00A65592" w:rsidRPr="007B4922" w:rsidRDefault="00A65592" w:rsidP="00A6559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B4922">
        <w:rPr>
          <w:rFonts w:asciiTheme="majorBidi" w:hAnsiTheme="majorBidi" w:cstheme="majorBidi"/>
          <w:sz w:val="30"/>
          <w:szCs w:val="30"/>
        </w:rPr>
        <w:t xml:space="preserve">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5B196C" w:rsidRPr="007B4922">
        <w:rPr>
          <w:rFonts w:asciiTheme="majorBidi" w:hAnsiTheme="majorBidi" w:cstheme="majorBidi"/>
          <w:sz w:val="30"/>
          <w:szCs w:val="30"/>
        </w:rPr>
        <w:t xml:space="preserve"> 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B4922">
        <w:rPr>
          <w:rFonts w:asciiTheme="majorBidi" w:hAnsiTheme="majorBidi" w:cstheme="majorBidi"/>
          <w:sz w:val="30"/>
          <w:szCs w:val="30"/>
        </w:rPr>
        <w:t>34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B4922">
        <w:rPr>
          <w:rFonts w:asciiTheme="majorBidi" w:hAnsiTheme="majorBidi" w:cstheme="majorBidi"/>
          <w:sz w:val="30"/>
          <w:szCs w:val="30"/>
        </w:rPr>
        <w:t xml:space="preserve"> 256</w:t>
      </w:r>
      <w:r w:rsidR="00863D6B" w:rsidRPr="007B4922">
        <w:rPr>
          <w:rFonts w:asciiTheme="majorBidi" w:hAnsiTheme="majorBidi" w:cstheme="majorBidi"/>
          <w:sz w:val="30"/>
          <w:szCs w:val="30"/>
        </w:rPr>
        <w:t>5</w:t>
      </w:r>
    </w:p>
    <w:p w14:paraId="47507F44" w14:textId="77777777" w:rsidR="00A65592" w:rsidRPr="007B4922" w:rsidRDefault="00A65592" w:rsidP="00A65592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62F2B71" w14:textId="12A53B20" w:rsidR="00A65592" w:rsidRPr="007B4922" w:rsidRDefault="00A65592" w:rsidP="00A6559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863D6B" w:rsidRPr="007B4922">
        <w:rPr>
          <w:rFonts w:asciiTheme="majorBidi" w:hAnsiTheme="majorBidi" w:cstheme="majorBidi"/>
          <w:sz w:val="30"/>
          <w:szCs w:val="30"/>
        </w:rPr>
        <w:t>5</w:t>
      </w:r>
    </w:p>
    <w:p w14:paraId="219AFDB8" w14:textId="6E51D04C" w:rsidR="00B67388" w:rsidRPr="007B4922" w:rsidRDefault="00B67388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0"/>
          <w:szCs w:val="20"/>
        </w:rPr>
      </w:pPr>
    </w:p>
    <w:p w14:paraId="54060E33" w14:textId="210CB7EC" w:rsidR="00372842" w:rsidRPr="007B4922" w:rsidRDefault="00372842" w:rsidP="00D83A28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7FF89E30" w14:textId="77777777" w:rsidR="00F23C57" w:rsidRPr="007B4922" w:rsidRDefault="00F23C57" w:rsidP="00D83A28">
      <w:pPr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75B8EFA" w14:textId="5BB2B256" w:rsidR="00372842" w:rsidRPr="007B4922" w:rsidRDefault="00372842" w:rsidP="00D83A2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EC46B1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6D6818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งบการเงินของ</w:t>
      </w:r>
      <w:r w:rsidR="006D1D4A" w:rsidRPr="007B492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Pr="007B4922">
        <w:rPr>
          <w:rFonts w:asciiTheme="majorBidi" w:hAnsiTheme="majorBidi" w:cstheme="majorBidi"/>
          <w:sz w:val="30"/>
          <w:szCs w:val="30"/>
        </w:rPr>
        <w:t>(</w:t>
      </w:r>
      <w:r w:rsidR="00EC46B1">
        <w:rPr>
          <w:rFonts w:asciiTheme="majorBidi" w:hAnsiTheme="majorBidi" w:cstheme="majorBidi" w:hint="cs"/>
          <w:sz w:val="30"/>
          <w:szCs w:val="30"/>
          <w:cs/>
        </w:rPr>
        <w:t>รวมกัน</w:t>
      </w:r>
      <w:r w:rsidR="00586CA3">
        <w:rPr>
          <w:rFonts w:asciiTheme="majorBidi" w:hAnsiTheme="majorBidi" w:cstheme="majorBidi" w:hint="cs"/>
          <w:sz w:val="30"/>
          <w:szCs w:val="30"/>
          <w:cs/>
        </w:rPr>
        <w:t>เ</w:t>
      </w:r>
      <w:r w:rsidR="00EC46B1">
        <w:rPr>
          <w:rFonts w:asciiTheme="majorBidi" w:hAnsiTheme="majorBidi" w:cstheme="majorBidi" w:hint="cs"/>
          <w:sz w:val="30"/>
          <w:szCs w:val="30"/>
          <w:cs/>
        </w:rPr>
        <w:t>รียกว่า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</w:rPr>
        <w:t>“</w:t>
      </w:r>
      <w:r w:rsidR="00EC46B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B492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B4922">
        <w:rPr>
          <w:rFonts w:asciiTheme="majorBidi" w:hAnsiTheme="majorBidi" w:cstheme="majorBidi"/>
          <w:sz w:val="30"/>
          <w:szCs w:val="30"/>
        </w:rPr>
        <w:t xml:space="preserve">”) </w:t>
      </w:r>
      <w:r w:rsidRPr="007B4922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4147C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0571D6">
        <w:rPr>
          <w:rFonts w:asciiTheme="majorBidi" w:hAnsiTheme="majorBidi"/>
          <w:sz w:val="30"/>
          <w:szCs w:val="30"/>
          <w:cs/>
        </w:rPr>
        <w:t>เก้าเดือน</w:t>
      </w:r>
      <w:r w:rsidR="00A714BD" w:rsidRPr="00A714BD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0571D6">
        <w:rPr>
          <w:rFonts w:asciiTheme="majorBidi" w:hAnsiTheme="majorBidi"/>
          <w:sz w:val="30"/>
          <w:szCs w:val="30"/>
        </w:rPr>
        <w:t xml:space="preserve">30 </w:t>
      </w:r>
      <w:r w:rsidR="000571D6">
        <w:rPr>
          <w:rFonts w:asciiTheme="majorBidi" w:hAnsiTheme="majorBidi"/>
          <w:sz w:val="30"/>
          <w:szCs w:val="30"/>
          <w:cs/>
        </w:rPr>
        <w:t>กันยายน</w:t>
      </w:r>
      <w:r w:rsidR="00A714BD" w:rsidRPr="00A714BD">
        <w:rPr>
          <w:rFonts w:asciiTheme="majorBidi" w:hAnsiTheme="majorBidi"/>
          <w:sz w:val="30"/>
          <w:szCs w:val="30"/>
          <w:cs/>
        </w:rPr>
        <w:t xml:space="preserve"> </w:t>
      </w:r>
      <w:r w:rsidR="00D566DA">
        <w:rPr>
          <w:rFonts w:asciiTheme="majorBidi" w:hAnsiTheme="majorBidi"/>
          <w:sz w:val="30"/>
          <w:szCs w:val="30"/>
        </w:rPr>
        <w:t xml:space="preserve">2566 </w:t>
      </w:r>
      <w:r w:rsidRPr="007B4922">
        <w:rPr>
          <w:rFonts w:asciiTheme="majorBidi" w:hAnsiTheme="majorBidi" w:cstheme="majorBidi"/>
          <w:sz w:val="30"/>
          <w:szCs w:val="30"/>
          <w:cs/>
        </w:rPr>
        <w:t>บริษัทได้จัดตั้งบริษัทย่อยแห่ง</w:t>
      </w:r>
      <w:r w:rsidR="00A63964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 </w:t>
      </w:r>
      <w:r w:rsidR="00EF2872" w:rsidRPr="007B4922">
        <w:rPr>
          <w:rFonts w:asciiTheme="majorBidi" w:hAnsiTheme="majorBidi" w:cstheme="majorBidi"/>
          <w:sz w:val="30"/>
          <w:szCs w:val="30"/>
        </w:rPr>
        <w:t>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จึงถือว่าเป็นการจัดทำงบการเงินรวมขึ้นเป็นครั้งแรก ซึ่งเป็นการรวมผลการดำเนินงานของบริษัทย่อยตั้งแต่วันที่ </w:t>
      </w:r>
      <w:r w:rsidR="0087414A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A57D36">
        <w:rPr>
          <w:rFonts w:asciiTheme="majorBidi" w:hAnsiTheme="majorBidi" w:cstheme="majorBidi"/>
          <w:sz w:val="30"/>
          <w:szCs w:val="30"/>
        </w:rPr>
        <w:t xml:space="preserve">              </w:t>
      </w:r>
      <w:r w:rsidR="003D2AD1" w:rsidRPr="007B4922">
        <w:rPr>
          <w:rFonts w:asciiTheme="majorBidi" w:hAnsiTheme="majorBidi" w:cstheme="majorBidi"/>
          <w:sz w:val="30"/>
          <w:szCs w:val="30"/>
        </w:rPr>
        <w:t>20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2AD1" w:rsidRPr="007B4922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3D2AD1" w:rsidRPr="007B4922">
        <w:rPr>
          <w:rFonts w:asciiTheme="majorBidi" w:hAnsiTheme="majorBidi" w:cstheme="majorBidi"/>
          <w:sz w:val="30"/>
          <w:szCs w:val="30"/>
        </w:rPr>
        <w:t>6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>จนถึงวันที่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="000571D6">
        <w:rPr>
          <w:rFonts w:asciiTheme="majorBidi" w:hAnsiTheme="majorBidi" w:cstheme="majorBidi"/>
          <w:sz w:val="30"/>
          <w:szCs w:val="30"/>
        </w:rPr>
        <w:t xml:space="preserve">30 </w:t>
      </w:r>
      <w:r w:rsidR="000571D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0541EE" w:rsidRPr="007B4922">
        <w:rPr>
          <w:rFonts w:asciiTheme="majorBidi" w:hAnsiTheme="majorBidi" w:cstheme="majorBidi"/>
          <w:sz w:val="30"/>
          <w:szCs w:val="30"/>
        </w:rPr>
        <w:t>6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ในงบการเงินรวมนี้ </w:t>
      </w:r>
    </w:p>
    <w:p w14:paraId="5B7EB6C3" w14:textId="27E4AAE9" w:rsidR="008D1BDE" w:rsidRDefault="008D1BDE" w:rsidP="00D83A28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0"/>
        <w:gridCol w:w="1350"/>
        <w:gridCol w:w="1350"/>
        <w:gridCol w:w="1440"/>
      </w:tblGrid>
      <w:tr w:rsidR="004B115D" w14:paraId="2BDBF940" w14:textId="0DE10EFD" w:rsidTr="00026086">
        <w:tc>
          <w:tcPr>
            <w:tcW w:w="1980" w:type="dxa"/>
          </w:tcPr>
          <w:p w14:paraId="6E2E1E05" w14:textId="77777777" w:rsidR="004B115D" w:rsidRPr="00121C14" w:rsidRDefault="004B115D" w:rsidP="00D83A2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A42AB1C" w14:textId="1BD35D55" w:rsidR="004B115D" w:rsidRPr="00121C14" w:rsidRDefault="004B115D" w:rsidP="000F67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AB56C4" w14:textId="10A818FD" w:rsidR="004B115D" w:rsidRPr="00121C14" w:rsidRDefault="004B115D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0E08B975" w14:textId="71EE4895" w:rsidR="004B115D" w:rsidRPr="00121C14" w:rsidRDefault="004B115D" w:rsidP="00121C1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1C14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0A340D" w14:paraId="2EA8442E" w14:textId="77777777" w:rsidTr="00DF3DB7">
        <w:tc>
          <w:tcPr>
            <w:tcW w:w="1980" w:type="dxa"/>
          </w:tcPr>
          <w:p w14:paraId="6129ABC4" w14:textId="77777777" w:rsidR="000A340D" w:rsidRPr="00121C14" w:rsidRDefault="000A340D" w:rsidP="000A340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95880BD" w14:textId="77777777" w:rsidR="000A340D" w:rsidRDefault="000A340D" w:rsidP="000A34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AF6934" w14:textId="534FD795" w:rsidR="000A340D" w:rsidRPr="00121C14" w:rsidRDefault="000A340D" w:rsidP="000A34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C14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14:paraId="6263B20D" w14:textId="390E51F6" w:rsidR="000A340D" w:rsidRPr="00121C14" w:rsidRDefault="000A340D" w:rsidP="000A34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C1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1350" w:type="dxa"/>
            <w:vAlign w:val="bottom"/>
          </w:tcPr>
          <w:p w14:paraId="25B28579" w14:textId="00494124" w:rsidR="000A340D" w:rsidRPr="00121C14" w:rsidRDefault="000571D6" w:rsidP="000A34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0A340D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A340D"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4CB74A3F" w14:textId="429A5EC1" w:rsidR="000A340D" w:rsidRPr="00121C14" w:rsidRDefault="000A340D" w:rsidP="000A34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65FA2" w14:paraId="5202CF00" w14:textId="77777777" w:rsidTr="00512182">
        <w:tc>
          <w:tcPr>
            <w:tcW w:w="1980" w:type="dxa"/>
          </w:tcPr>
          <w:p w14:paraId="002A5620" w14:textId="77777777" w:rsidR="00E65FA2" w:rsidRPr="00121C14" w:rsidRDefault="00E65FA2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336BF59" w14:textId="77777777" w:rsidR="00E65FA2" w:rsidRPr="00121C14" w:rsidRDefault="00E65FA2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6579C3E" w14:textId="77777777" w:rsidR="00E65FA2" w:rsidRPr="00121C14" w:rsidRDefault="00E65FA2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3828A5C" w14:textId="5643FDE5" w:rsidR="00E65FA2" w:rsidRPr="004E6BA2" w:rsidRDefault="00E65FA2" w:rsidP="00793F4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6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E6B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4E6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93F47" w14:paraId="6C002A7B" w14:textId="77777777" w:rsidTr="004E039F">
        <w:tc>
          <w:tcPr>
            <w:tcW w:w="1980" w:type="dxa"/>
          </w:tcPr>
          <w:p w14:paraId="4280B8BD" w14:textId="77777777" w:rsidR="003025FA" w:rsidRDefault="003025FA" w:rsidP="00793F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23E3A0" w14:textId="219093BF" w:rsidR="00793F47" w:rsidRPr="007B4922" w:rsidRDefault="00793F47" w:rsidP="00793F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 สยาม </w:t>
            </w:r>
          </w:p>
          <w:p w14:paraId="1F3FD892" w14:textId="79E024D3" w:rsidR="00793F47" w:rsidRPr="00121C14" w:rsidRDefault="00793F47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อินฟรา จำกัด</w:t>
            </w:r>
          </w:p>
        </w:tc>
        <w:tc>
          <w:tcPr>
            <w:tcW w:w="2700" w:type="dxa"/>
          </w:tcPr>
          <w:p w14:paraId="26F1993B" w14:textId="77777777" w:rsidR="00793F47" w:rsidRPr="007B4922" w:rsidRDefault="00793F47" w:rsidP="00793F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ให้บริการซ่อมแซม ปรับปรุง</w:t>
            </w:r>
          </w:p>
          <w:p w14:paraId="1D90398A" w14:textId="77777777" w:rsidR="00793F47" w:rsidRPr="007B4922" w:rsidRDefault="00793F47" w:rsidP="00793F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และเพิ่มความแข็งแรง</w:t>
            </w:r>
          </w:p>
          <w:p w14:paraId="6F6420E5" w14:textId="40FC1316" w:rsidR="00793F47" w:rsidRPr="00121C14" w:rsidRDefault="00793F47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1350" w:type="dxa"/>
          </w:tcPr>
          <w:p w14:paraId="1CE17009" w14:textId="77777777" w:rsidR="003025FA" w:rsidRDefault="003025FA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E75897" w14:textId="77777777" w:rsidR="003025FA" w:rsidRDefault="003025FA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4ED272" w14:textId="0F93D1E1" w:rsidR="00793F47" w:rsidRPr="00121C14" w:rsidRDefault="00793F47" w:rsidP="003025F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7027C83" w14:textId="77777777" w:rsidR="003025FA" w:rsidRDefault="003025FA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35A972" w14:textId="77777777" w:rsidR="003025FA" w:rsidRDefault="003025FA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EC56ED" w14:textId="756F7DAF" w:rsidR="00793F47" w:rsidRPr="007B4922" w:rsidRDefault="00793F47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68.50</w:t>
            </w:r>
          </w:p>
        </w:tc>
        <w:tc>
          <w:tcPr>
            <w:tcW w:w="1440" w:type="dxa"/>
          </w:tcPr>
          <w:p w14:paraId="5E121663" w14:textId="77777777" w:rsidR="003025FA" w:rsidRDefault="003025FA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E72401" w14:textId="77777777" w:rsidR="003025FA" w:rsidRDefault="003025FA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CF9126" w14:textId="76F1C388" w:rsidR="00793F47" w:rsidRPr="007B4922" w:rsidRDefault="00793F47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0A7D6A64" w14:textId="08672538" w:rsidR="004B115D" w:rsidRDefault="004B115D" w:rsidP="00D83A28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54515DC" w14:textId="17850075" w:rsidR="00F06D1A" w:rsidRPr="00F06D1A" w:rsidRDefault="00F06D1A" w:rsidP="00F06D1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06D1A">
        <w:rPr>
          <w:rFonts w:asciiTheme="majorBidi" w:hAnsiTheme="majorBidi"/>
          <w:sz w:val="30"/>
          <w:szCs w:val="30"/>
          <w:cs/>
        </w:rPr>
        <w:lastRenderedPageBreak/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6645A68" w14:textId="77777777" w:rsidR="00F06D1A" w:rsidRPr="00F06D1A" w:rsidRDefault="00F06D1A" w:rsidP="00F06D1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D3E8B" w14:textId="77777777" w:rsidR="00F06D1A" w:rsidRPr="00F06D1A" w:rsidRDefault="00F06D1A" w:rsidP="00F06D1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06D1A">
        <w:rPr>
          <w:rFonts w:asciiTheme="majorBidi" w:hAnsi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52853083" w14:textId="77777777" w:rsidR="00F06D1A" w:rsidRPr="00F06D1A" w:rsidRDefault="00F06D1A" w:rsidP="00F06D1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A2FF82" w14:textId="045E9895" w:rsidR="00F06D1A" w:rsidRDefault="00F06D1A" w:rsidP="00F06D1A">
      <w:pPr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F755C">
        <w:rPr>
          <w:rFonts w:asciiTheme="majorBidi" w:hAnsiTheme="majorBidi"/>
          <w:i/>
          <w:iCs/>
          <w:sz w:val="30"/>
          <w:szCs w:val="30"/>
          <w:cs/>
        </w:rPr>
        <w:t>เงินลงทุนในบริษัทย่อย</w:t>
      </w:r>
    </w:p>
    <w:p w14:paraId="3C103AE2" w14:textId="77777777" w:rsidR="00ED198A" w:rsidRPr="00CF755C" w:rsidRDefault="00ED198A" w:rsidP="00F06D1A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0B933B" w14:textId="05BA474E" w:rsidR="004B115D" w:rsidRPr="00F06D1A" w:rsidRDefault="00F06D1A" w:rsidP="00F06D1A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F06D1A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="001D35AD">
        <w:rPr>
          <w:rFonts w:asciiTheme="majorBidi" w:hAnsiTheme="majorBidi" w:hint="cs"/>
          <w:sz w:val="30"/>
          <w:szCs w:val="30"/>
          <w:cs/>
        </w:rPr>
        <w:t xml:space="preserve">            </w:t>
      </w:r>
      <w:r w:rsidRPr="00F06D1A">
        <w:rPr>
          <w:rFonts w:asciiTheme="majorBidi" w:hAnsiTheme="majorBidi"/>
          <w:sz w:val="30"/>
          <w:szCs w:val="30"/>
          <w:cs/>
        </w:rPr>
        <w:t>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53B0D83D" w14:textId="4EA7BDF2" w:rsidR="00372842" w:rsidRPr="007B4922" w:rsidRDefault="00372842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4"/>
          <w:szCs w:val="24"/>
        </w:rPr>
      </w:pPr>
    </w:p>
    <w:p w14:paraId="6549EA64" w14:textId="0EE74CBE" w:rsidR="000300EB" w:rsidRPr="007B4922" w:rsidRDefault="000300EB" w:rsidP="00E23539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7B4922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5FB1E4E7" w14:textId="6DCD5C3D" w:rsidR="00B90BC3" w:rsidRPr="007B4922" w:rsidRDefault="00B90BC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2"/>
        <w:gridCol w:w="275"/>
        <w:gridCol w:w="1253"/>
        <w:gridCol w:w="246"/>
        <w:gridCol w:w="1287"/>
      </w:tblGrid>
      <w:tr w:rsidR="007E5A46" w:rsidRPr="007B4922" w14:paraId="18638E3D" w14:textId="77777777" w:rsidTr="007E5A46">
        <w:trPr>
          <w:tblHeader/>
        </w:trPr>
        <w:tc>
          <w:tcPr>
            <w:tcW w:w="2597" w:type="pct"/>
            <w:vAlign w:val="bottom"/>
          </w:tcPr>
          <w:p w14:paraId="2E8DE0D0" w14:textId="39D9C0FF" w:rsidR="00A23F3F" w:rsidRPr="007B4922" w:rsidRDefault="00A23F3F" w:rsidP="00A2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36" w:type="pct"/>
          </w:tcPr>
          <w:p w14:paraId="75948CA7" w14:textId="65ECEBB9" w:rsidR="00A23F3F" w:rsidRPr="007B4922" w:rsidRDefault="00A23F3F" w:rsidP="00096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BE1216" w14:textId="77777777" w:rsidR="00A23F3F" w:rsidRPr="007B4922" w:rsidRDefault="00A23F3F" w:rsidP="00A2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</w:tcPr>
          <w:p w14:paraId="6C190F0E" w14:textId="77777777" w:rsidR="00A23F3F" w:rsidRPr="007B4922" w:rsidRDefault="00A23F3F" w:rsidP="00A2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146" w:rsidRPr="007B4922" w14:paraId="11DAD09A" w14:textId="77777777" w:rsidTr="00FE4FA2">
        <w:trPr>
          <w:tblHeader/>
        </w:trPr>
        <w:tc>
          <w:tcPr>
            <w:tcW w:w="2597" w:type="pct"/>
            <w:vAlign w:val="bottom"/>
          </w:tcPr>
          <w:p w14:paraId="3E548144" w14:textId="6DE858B4" w:rsidR="00912380" w:rsidRPr="007B4922" w:rsidRDefault="00912380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57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57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57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6" w:type="pct"/>
            <w:vAlign w:val="bottom"/>
          </w:tcPr>
          <w:p w14:paraId="0EA6ADC3" w14:textId="7FD35093" w:rsidR="00912380" w:rsidRPr="007B4922" w:rsidRDefault="00912380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35B4B188" w14:textId="77777777" w:rsidR="00912380" w:rsidRPr="007B4922" w:rsidRDefault="00912380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4AEFF601" w14:textId="557E8A07" w:rsidR="00912380" w:rsidRPr="007B4922" w:rsidRDefault="00912380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4" w:type="pct"/>
            <w:vAlign w:val="bottom"/>
          </w:tcPr>
          <w:p w14:paraId="72BD5835" w14:textId="77777777" w:rsidR="00912380" w:rsidRPr="007B4922" w:rsidRDefault="00912380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" w:type="pct"/>
            <w:vAlign w:val="bottom"/>
          </w:tcPr>
          <w:p w14:paraId="64EDCCE8" w14:textId="72821CAF" w:rsidR="00912380" w:rsidRPr="007B4922" w:rsidRDefault="00912380" w:rsidP="00096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F63FD" w:rsidRPr="007B4922" w14:paraId="38484545" w14:textId="77777777" w:rsidTr="007E5A46">
        <w:trPr>
          <w:tblHeader/>
        </w:trPr>
        <w:tc>
          <w:tcPr>
            <w:tcW w:w="2597" w:type="pct"/>
            <w:vAlign w:val="bottom"/>
          </w:tcPr>
          <w:p w14:paraId="43D4939C" w14:textId="77777777" w:rsidR="00DF63FD" w:rsidRPr="007B4922" w:rsidRDefault="00DF63FD" w:rsidP="0005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3" w:type="pct"/>
            <w:gridSpan w:val="5"/>
          </w:tcPr>
          <w:p w14:paraId="4D2FA7E1" w14:textId="155119AE" w:rsidR="00DF63FD" w:rsidRPr="007B4922" w:rsidRDefault="00DF63FD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146" w:rsidRPr="007B4922" w14:paraId="13A70B2C" w14:textId="77777777" w:rsidTr="00FE4FA2">
        <w:tc>
          <w:tcPr>
            <w:tcW w:w="2597" w:type="pct"/>
            <w:vAlign w:val="bottom"/>
          </w:tcPr>
          <w:p w14:paraId="47963C6F" w14:textId="77777777" w:rsidR="0009653E" w:rsidRPr="007B4922" w:rsidRDefault="0009653E" w:rsidP="00056348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736" w:type="pct"/>
          </w:tcPr>
          <w:p w14:paraId="26733665" w14:textId="7601797B" w:rsidR="0009653E" w:rsidRPr="007B4922" w:rsidRDefault="0009653E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9CBEBC" w14:textId="77777777" w:rsidR="0009653E" w:rsidRPr="007B4922" w:rsidRDefault="0009653E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69995C64" w14:textId="7C13687F" w:rsidR="0009653E" w:rsidRPr="007B4922" w:rsidRDefault="0009653E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3B7A6203" w14:textId="77777777" w:rsidR="0009653E" w:rsidRPr="007B4922" w:rsidRDefault="0009653E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" w:type="pct"/>
            <w:vAlign w:val="bottom"/>
          </w:tcPr>
          <w:p w14:paraId="610EE654" w14:textId="77777777" w:rsidR="0009653E" w:rsidRPr="007B4922" w:rsidRDefault="0009653E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46" w:rsidRPr="007B4922" w14:paraId="0AE8F441" w14:textId="77777777" w:rsidTr="00FE4FA2">
        <w:tc>
          <w:tcPr>
            <w:tcW w:w="2597" w:type="pct"/>
            <w:vAlign w:val="bottom"/>
          </w:tcPr>
          <w:p w14:paraId="0A64449F" w14:textId="77777777" w:rsidR="0009653E" w:rsidRPr="007B4922" w:rsidRDefault="0009653E" w:rsidP="00CF52AB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ค่าที่ปรึกษากฎหมาย</w:t>
            </w:r>
          </w:p>
        </w:tc>
        <w:tc>
          <w:tcPr>
            <w:tcW w:w="736" w:type="pct"/>
          </w:tcPr>
          <w:p w14:paraId="22A8A05E" w14:textId="5F8E40C0" w:rsidR="0009653E" w:rsidRPr="00943B17" w:rsidRDefault="00943B17" w:rsidP="00DB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70A27E0" w14:textId="77777777" w:rsidR="0009653E" w:rsidRPr="00943B17" w:rsidRDefault="0009653E" w:rsidP="00CF5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43A92CA0" w14:textId="77E57ACF" w:rsidR="0009653E" w:rsidRPr="00943B17" w:rsidRDefault="00943B17" w:rsidP="00A76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4C21DE0D" w14:textId="77777777" w:rsidR="0009653E" w:rsidRPr="007B4922" w:rsidRDefault="0009653E" w:rsidP="00CF5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4A507017" w14:textId="77777777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C22146" w:rsidRPr="007B4922" w14:paraId="18E801A7" w14:textId="77777777" w:rsidTr="00FE4FA2">
        <w:tc>
          <w:tcPr>
            <w:tcW w:w="2597" w:type="pct"/>
            <w:vAlign w:val="bottom"/>
          </w:tcPr>
          <w:p w14:paraId="3F35DBA4" w14:textId="77777777" w:rsidR="0009653E" w:rsidRPr="007B4922" w:rsidRDefault="0009653E" w:rsidP="00CF52AB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736" w:type="pct"/>
          </w:tcPr>
          <w:p w14:paraId="08CF2811" w14:textId="77777777" w:rsidR="0009653E" w:rsidRPr="001F6804" w:rsidRDefault="0009653E" w:rsidP="00CF5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</w:tcPr>
          <w:p w14:paraId="0E40D2BF" w14:textId="77777777" w:rsidR="0009653E" w:rsidRPr="001F6804" w:rsidRDefault="0009653E" w:rsidP="00CF5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2" w:type="pct"/>
            <w:shd w:val="clear" w:color="auto" w:fill="auto"/>
          </w:tcPr>
          <w:p w14:paraId="67E19033" w14:textId="77777777" w:rsidR="0009653E" w:rsidRPr="001F6804" w:rsidRDefault="0009653E" w:rsidP="00CF5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4" w:type="pct"/>
            <w:vAlign w:val="bottom"/>
          </w:tcPr>
          <w:p w14:paraId="5365D1D0" w14:textId="77777777" w:rsidR="0009653E" w:rsidRPr="007B4922" w:rsidRDefault="0009653E" w:rsidP="00CF5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042EF7E0" w14:textId="77777777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46" w:rsidRPr="007B4922" w14:paraId="57AAD93C" w14:textId="77777777" w:rsidTr="00FE4FA2">
        <w:tc>
          <w:tcPr>
            <w:tcW w:w="2597" w:type="pct"/>
            <w:vAlign w:val="bottom"/>
          </w:tcPr>
          <w:p w14:paraId="6669B4E6" w14:textId="67727806" w:rsidR="0009653E" w:rsidRPr="007B4922" w:rsidRDefault="0009653E" w:rsidP="00D40C7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736" w:type="pct"/>
          </w:tcPr>
          <w:p w14:paraId="6821444E" w14:textId="77777777" w:rsidR="0009653E" w:rsidRPr="001F6804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</w:tcPr>
          <w:p w14:paraId="5F466583" w14:textId="77777777" w:rsidR="0009653E" w:rsidRPr="001F6804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2" w:type="pct"/>
            <w:shd w:val="clear" w:color="auto" w:fill="auto"/>
          </w:tcPr>
          <w:p w14:paraId="2AB13220" w14:textId="77777777" w:rsidR="0009653E" w:rsidRPr="001F6804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4" w:type="pct"/>
            <w:vAlign w:val="bottom"/>
          </w:tcPr>
          <w:p w14:paraId="6ADCBFCD" w14:textId="77777777" w:rsidR="0009653E" w:rsidRPr="007B4922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31B714EF" w14:textId="77777777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46" w:rsidRPr="007B4922" w14:paraId="0E83B988" w14:textId="77777777" w:rsidTr="00FE4FA2">
        <w:tc>
          <w:tcPr>
            <w:tcW w:w="2597" w:type="pct"/>
            <w:vAlign w:val="bottom"/>
          </w:tcPr>
          <w:p w14:paraId="05895DCC" w14:textId="2D7362CF" w:rsidR="0009653E" w:rsidRPr="007B4922" w:rsidRDefault="0009653E" w:rsidP="00D40C7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736" w:type="pct"/>
          </w:tcPr>
          <w:p w14:paraId="15B1E2C9" w14:textId="77777777" w:rsidR="0009653E" w:rsidRPr="001F6804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</w:tcPr>
          <w:p w14:paraId="6455EB0F" w14:textId="77777777" w:rsidR="0009653E" w:rsidRPr="001F6804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2" w:type="pct"/>
            <w:shd w:val="clear" w:color="auto" w:fill="auto"/>
          </w:tcPr>
          <w:p w14:paraId="4F279C4A" w14:textId="77777777" w:rsidR="0009653E" w:rsidRPr="001F6804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4" w:type="pct"/>
            <w:vAlign w:val="bottom"/>
          </w:tcPr>
          <w:p w14:paraId="3DA3B260" w14:textId="77777777" w:rsidR="0009653E" w:rsidRPr="007B4922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4BFEF181" w14:textId="77777777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12E" w:rsidRPr="007B4922" w14:paraId="08253450" w14:textId="77777777" w:rsidTr="00FE4FA2">
        <w:tc>
          <w:tcPr>
            <w:tcW w:w="2597" w:type="pct"/>
            <w:vAlign w:val="bottom"/>
          </w:tcPr>
          <w:p w14:paraId="57B9B1C7" w14:textId="2139CF0B" w:rsidR="009B012E" w:rsidRPr="007B4922" w:rsidRDefault="009B012E" w:rsidP="009B012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36" w:type="pct"/>
          </w:tcPr>
          <w:p w14:paraId="353D0C94" w14:textId="407B05DC" w:rsidR="009B012E" w:rsidRPr="00943B17" w:rsidRDefault="00943B17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29,078</w:t>
            </w:r>
          </w:p>
        </w:tc>
        <w:tc>
          <w:tcPr>
            <w:tcW w:w="150" w:type="pct"/>
          </w:tcPr>
          <w:p w14:paraId="02185E10" w14:textId="77777777" w:rsidR="009B012E" w:rsidRPr="00943B17" w:rsidRDefault="009B012E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7BDD4C8C" w14:textId="1100A08A" w:rsidR="009B012E" w:rsidRPr="00943B17" w:rsidRDefault="00943B17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29,048</w:t>
            </w:r>
          </w:p>
        </w:tc>
        <w:tc>
          <w:tcPr>
            <w:tcW w:w="134" w:type="pct"/>
            <w:vAlign w:val="bottom"/>
          </w:tcPr>
          <w:p w14:paraId="73CE94AA" w14:textId="77777777" w:rsidR="009B012E" w:rsidRPr="007B4922" w:rsidRDefault="009B012E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572A2DA0" w14:textId="47198025" w:rsidR="009B012E" w:rsidRPr="007B4922" w:rsidRDefault="009B012E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B012E">
              <w:rPr>
                <w:rFonts w:asciiTheme="majorBidi" w:hAnsiTheme="majorBidi" w:cstheme="majorBidi"/>
                <w:sz w:val="30"/>
                <w:szCs w:val="30"/>
              </w:rPr>
              <w:t>19,837</w:t>
            </w:r>
          </w:p>
        </w:tc>
      </w:tr>
      <w:tr w:rsidR="009B012E" w:rsidRPr="007B4922" w14:paraId="333975A9" w14:textId="77777777" w:rsidTr="00FE4FA2">
        <w:tc>
          <w:tcPr>
            <w:tcW w:w="2597" w:type="pct"/>
            <w:vAlign w:val="bottom"/>
          </w:tcPr>
          <w:p w14:paraId="229CEF1D" w14:textId="3CFBD912" w:rsidR="009B012E" w:rsidRPr="007B4922" w:rsidRDefault="009B012E" w:rsidP="009B012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36" w:type="pct"/>
          </w:tcPr>
          <w:p w14:paraId="4277A7A5" w14:textId="5D6F609E" w:rsidR="009B012E" w:rsidRPr="00943B17" w:rsidRDefault="00943B17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1,438</w:t>
            </w:r>
          </w:p>
        </w:tc>
        <w:tc>
          <w:tcPr>
            <w:tcW w:w="150" w:type="pct"/>
          </w:tcPr>
          <w:p w14:paraId="03673E1C" w14:textId="77777777" w:rsidR="009B012E" w:rsidRPr="00943B17" w:rsidRDefault="009B012E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2AC6717E" w14:textId="1DB28A06" w:rsidR="009B012E" w:rsidRPr="00943B17" w:rsidRDefault="00943B17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1,438</w:t>
            </w:r>
          </w:p>
        </w:tc>
        <w:tc>
          <w:tcPr>
            <w:tcW w:w="134" w:type="pct"/>
            <w:vAlign w:val="bottom"/>
          </w:tcPr>
          <w:p w14:paraId="19FCC6E4" w14:textId="77777777" w:rsidR="009B012E" w:rsidRPr="007B4922" w:rsidRDefault="009B012E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1166E3AF" w14:textId="52696B68" w:rsidR="009B012E" w:rsidRPr="007B4922" w:rsidRDefault="009B012E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B012E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</w:tr>
      <w:tr w:rsidR="009B012E" w:rsidRPr="007B4922" w14:paraId="17922C16" w14:textId="77777777" w:rsidTr="00556C6D">
        <w:tc>
          <w:tcPr>
            <w:tcW w:w="2597" w:type="pct"/>
            <w:vAlign w:val="bottom"/>
          </w:tcPr>
          <w:p w14:paraId="6A9F9ABE" w14:textId="499116EB" w:rsidR="009B012E" w:rsidRPr="007B4922" w:rsidRDefault="009B012E" w:rsidP="009B012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4AF6725C" w14:textId="14DA7B52" w:rsidR="009B012E" w:rsidRPr="00943B17" w:rsidRDefault="00943B17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6B8E144D" w14:textId="77777777" w:rsidR="009B012E" w:rsidRPr="00943B17" w:rsidRDefault="009B012E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44ADC8DB" w14:textId="16511432" w:rsidR="009B012E" w:rsidRPr="00943B17" w:rsidRDefault="00943B17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" w:type="pct"/>
            <w:vAlign w:val="bottom"/>
          </w:tcPr>
          <w:p w14:paraId="59FF4F33" w14:textId="77777777" w:rsidR="009B012E" w:rsidRPr="007B4922" w:rsidRDefault="009B012E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328E48F8" w14:textId="099A683E" w:rsidR="009B012E" w:rsidRPr="007B4922" w:rsidRDefault="009B012E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B012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B012E" w:rsidRPr="007B4922" w14:paraId="0D942447" w14:textId="77777777" w:rsidTr="00556C6D">
        <w:tc>
          <w:tcPr>
            <w:tcW w:w="2597" w:type="pct"/>
            <w:vAlign w:val="bottom"/>
          </w:tcPr>
          <w:p w14:paraId="70182C54" w14:textId="07407889" w:rsidR="009B012E" w:rsidRPr="007B4922" w:rsidRDefault="009B012E" w:rsidP="009B012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0113F73F" w14:textId="4172D699" w:rsidR="009B012E" w:rsidRPr="00943B17" w:rsidRDefault="00943B17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30,520</w:t>
            </w:r>
          </w:p>
        </w:tc>
        <w:tc>
          <w:tcPr>
            <w:tcW w:w="150" w:type="pct"/>
          </w:tcPr>
          <w:p w14:paraId="7600CCC7" w14:textId="77777777" w:rsidR="009B012E" w:rsidRPr="00943B17" w:rsidRDefault="009B012E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CE489" w14:textId="2D25FF4D" w:rsidR="009B012E" w:rsidRPr="00943B17" w:rsidRDefault="00943B17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30,490</w:t>
            </w:r>
          </w:p>
        </w:tc>
        <w:tc>
          <w:tcPr>
            <w:tcW w:w="134" w:type="pct"/>
            <w:vAlign w:val="bottom"/>
          </w:tcPr>
          <w:p w14:paraId="44980C8C" w14:textId="77777777" w:rsidR="009B012E" w:rsidRPr="007B4922" w:rsidRDefault="009B012E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63A38" w14:textId="5496F8A1" w:rsidR="009B012E" w:rsidRPr="009B012E" w:rsidRDefault="009B012E" w:rsidP="009B0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1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21,198</w:t>
            </w:r>
          </w:p>
        </w:tc>
      </w:tr>
      <w:tr w:rsidR="00C22146" w:rsidRPr="007B4922" w14:paraId="720135C5" w14:textId="77777777" w:rsidTr="00556C6D">
        <w:tc>
          <w:tcPr>
            <w:tcW w:w="2597" w:type="pct"/>
            <w:vAlign w:val="bottom"/>
          </w:tcPr>
          <w:p w14:paraId="403775FF" w14:textId="77777777" w:rsidR="0009653E" w:rsidRPr="007B4922" w:rsidRDefault="0009653E" w:rsidP="00122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double" w:sz="4" w:space="0" w:color="auto"/>
            </w:tcBorders>
          </w:tcPr>
          <w:p w14:paraId="01279CF7" w14:textId="77777777" w:rsidR="0009653E" w:rsidRPr="00943B17" w:rsidRDefault="0009653E" w:rsidP="00122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BD5651" w14:textId="77777777" w:rsidR="0009653E" w:rsidRPr="00943B17" w:rsidRDefault="0009653E" w:rsidP="00122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</w:tcPr>
          <w:p w14:paraId="65A5502B" w14:textId="77777777" w:rsidR="0009653E" w:rsidRPr="00943B17" w:rsidRDefault="0009653E" w:rsidP="00122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120178C3" w14:textId="77777777" w:rsidR="0009653E" w:rsidRPr="007B4922" w:rsidRDefault="0009653E" w:rsidP="00122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tcBorders>
              <w:top w:val="double" w:sz="4" w:space="0" w:color="auto"/>
            </w:tcBorders>
            <w:shd w:val="clear" w:color="auto" w:fill="auto"/>
          </w:tcPr>
          <w:p w14:paraId="5D827CF9" w14:textId="77777777" w:rsidR="0009653E" w:rsidRPr="007B4922" w:rsidRDefault="0009653E" w:rsidP="00FC6C0B">
            <w:pPr>
              <w:tabs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46" w:rsidRPr="007B4922" w14:paraId="5AE866FB" w14:textId="77777777" w:rsidTr="00FE4FA2">
        <w:tc>
          <w:tcPr>
            <w:tcW w:w="2597" w:type="pct"/>
            <w:vAlign w:val="bottom"/>
          </w:tcPr>
          <w:p w14:paraId="76176B73" w14:textId="4977A526" w:rsidR="0009653E" w:rsidRPr="007B4922" w:rsidRDefault="0009653E" w:rsidP="00122FA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736" w:type="pct"/>
          </w:tcPr>
          <w:p w14:paraId="49684D6B" w14:textId="77777777" w:rsidR="0009653E" w:rsidRPr="001F6804" w:rsidRDefault="0009653E" w:rsidP="0012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</w:tcPr>
          <w:p w14:paraId="416EE839" w14:textId="77777777" w:rsidR="0009653E" w:rsidRPr="001F6804" w:rsidRDefault="0009653E" w:rsidP="0012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2" w:type="pct"/>
            <w:shd w:val="clear" w:color="auto" w:fill="auto"/>
          </w:tcPr>
          <w:p w14:paraId="56CFB131" w14:textId="77777777" w:rsidR="0009653E" w:rsidRPr="001F6804" w:rsidRDefault="0009653E" w:rsidP="0012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34" w:type="pct"/>
            <w:vAlign w:val="bottom"/>
          </w:tcPr>
          <w:p w14:paraId="78CD8083" w14:textId="77777777" w:rsidR="0009653E" w:rsidRPr="007B4922" w:rsidRDefault="0009653E" w:rsidP="0012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7EC80803" w14:textId="77777777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6804" w:rsidRPr="007B4922" w14:paraId="63604AF4" w14:textId="77777777" w:rsidTr="00FE4FA2">
        <w:tc>
          <w:tcPr>
            <w:tcW w:w="2597" w:type="pct"/>
            <w:vAlign w:val="bottom"/>
          </w:tcPr>
          <w:p w14:paraId="4E233C60" w14:textId="0E078B8F" w:rsidR="001F6804" w:rsidRPr="007B4922" w:rsidRDefault="001F6804" w:rsidP="001F680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6" w:type="pct"/>
          </w:tcPr>
          <w:p w14:paraId="4A7C7896" w14:textId="4EA91B98" w:rsidR="001F6804" w:rsidRPr="00C303CA" w:rsidRDefault="00943B17" w:rsidP="001F6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303C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672F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303CA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50" w:type="pct"/>
          </w:tcPr>
          <w:p w14:paraId="242AF5D9" w14:textId="77777777" w:rsidR="001F6804" w:rsidRPr="00943B17" w:rsidRDefault="001F6804" w:rsidP="001F6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1F265A21" w14:textId="04F45A96" w:rsidR="001F6804" w:rsidRPr="00943B17" w:rsidRDefault="00943B17" w:rsidP="001F6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672F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43B1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34" w:type="pct"/>
            <w:vAlign w:val="bottom"/>
          </w:tcPr>
          <w:p w14:paraId="1D5C64BB" w14:textId="77777777" w:rsidR="001F6804" w:rsidRPr="007B4922" w:rsidRDefault="001F6804" w:rsidP="001F6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7C910B02" w14:textId="47B65D0D" w:rsidR="001F6804" w:rsidRPr="007B4922" w:rsidRDefault="00FC2951" w:rsidP="001F6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951">
              <w:rPr>
                <w:rFonts w:asciiTheme="majorBidi" w:hAnsiTheme="majorBidi" w:cstheme="majorBidi"/>
                <w:sz w:val="30"/>
                <w:szCs w:val="30"/>
              </w:rPr>
              <w:t>5,528</w:t>
            </w:r>
          </w:p>
        </w:tc>
      </w:tr>
      <w:tr w:rsidR="00863CD9" w:rsidRPr="007B4922" w14:paraId="76FF9F75" w14:textId="77777777" w:rsidTr="00FE4FA2">
        <w:tc>
          <w:tcPr>
            <w:tcW w:w="2597" w:type="pct"/>
            <w:vAlign w:val="bottom"/>
          </w:tcPr>
          <w:p w14:paraId="14FA85AC" w14:textId="2936C92C" w:rsidR="00863CD9" w:rsidRPr="007B4922" w:rsidRDefault="00863CD9" w:rsidP="001F680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736" w:type="pct"/>
          </w:tcPr>
          <w:p w14:paraId="69E6D599" w14:textId="3EE26731" w:rsidR="00863CD9" w:rsidRPr="00C303CA" w:rsidRDefault="00B672F6" w:rsidP="001F6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50" w:type="pct"/>
          </w:tcPr>
          <w:p w14:paraId="579D3EAC" w14:textId="77777777" w:rsidR="00863CD9" w:rsidRPr="00943B17" w:rsidRDefault="00863CD9" w:rsidP="001F6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467A427F" w14:textId="63B78F32" w:rsidR="00863CD9" w:rsidRPr="00943B17" w:rsidRDefault="00B52725" w:rsidP="00B52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5B55DF32" w14:textId="77777777" w:rsidR="00863CD9" w:rsidRPr="007B4922" w:rsidRDefault="00863CD9" w:rsidP="001F6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086071EF" w14:textId="4EC7171D" w:rsidR="00863CD9" w:rsidRPr="00FC2951" w:rsidRDefault="00E03DC7" w:rsidP="00E03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3CF6880" w14:textId="5EC074F1" w:rsidR="00122FA3" w:rsidRPr="007B4922" w:rsidRDefault="00122FA3" w:rsidP="0009332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3BFFC19" w14:textId="6470A906" w:rsidR="00093320" w:rsidRPr="007B4922" w:rsidRDefault="00093320" w:rsidP="0009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="000571D6">
        <w:rPr>
          <w:rFonts w:asciiTheme="majorBidi" w:hAnsiTheme="majorBidi" w:cstheme="majorBidi"/>
          <w:sz w:val="30"/>
          <w:szCs w:val="30"/>
        </w:rPr>
        <w:t xml:space="preserve">30 </w:t>
      </w:r>
      <w:r w:rsidR="000571D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7B4922">
        <w:rPr>
          <w:rFonts w:asciiTheme="majorBidi" w:hAnsiTheme="majorBidi" w:cstheme="majorBidi"/>
          <w:sz w:val="30"/>
          <w:szCs w:val="30"/>
        </w:rPr>
        <w:t xml:space="preserve"> 256</w:t>
      </w:r>
      <w:r w:rsidR="004439E4" w:rsidRPr="007B4922">
        <w:rPr>
          <w:rFonts w:asciiTheme="majorBidi" w:hAnsiTheme="majorBidi" w:cstheme="majorBidi"/>
          <w:sz w:val="30"/>
          <w:szCs w:val="30"/>
        </w:rPr>
        <w:t>6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>และ</w:t>
      </w:r>
      <w:r w:rsidRPr="007B4922">
        <w:rPr>
          <w:rFonts w:asciiTheme="majorBidi" w:hAnsiTheme="majorBidi" w:cstheme="majorBidi"/>
          <w:sz w:val="30"/>
          <w:szCs w:val="30"/>
        </w:rPr>
        <w:t xml:space="preserve"> 31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B4922">
        <w:rPr>
          <w:rFonts w:asciiTheme="majorBidi" w:hAnsiTheme="majorBidi" w:cstheme="majorBidi"/>
          <w:sz w:val="30"/>
          <w:szCs w:val="30"/>
        </w:rPr>
        <w:t>25</w:t>
      </w:r>
      <w:r w:rsidRPr="007B4922">
        <w:rPr>
          <w:rFonts w:asciiTheme="majorBidi" w:hAnsiTheme="majorBidi" w:cstheme="majorBidi"/>
          <w:sz w:val="30"/>
          <w:szCs w:val="30"/>
          <w:cs/>
        </w:rPr>
        <w:t>6</w:t>
      </w:r>
      <w:r w:rsidR="004439E4" w:rsidRPr="007B4922">
        <w:rPr>
          <w:rFonts w:asciiTheme="majorBidi" w:hAnsiTheme="majorBidi" w:cstheme="majorBidi"/>
          <w:sz w:val="30"/>
          <w:szCs w:val="30"/>
        </w:rPr>
        <w:t>5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736F44A" w14:textId="1C98E768" w:rsidR="00093320" w:rsidRPr="007B4922" w:rsidRDefault="00093320" w:rsidP="0009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49"/>
        <w:gridCol w:w="275"/>
        <w:gridCol w:w="1256"/>
        <w:gridCol w:w="248"/>
        <w:gridCol w:w="1282"/>
      </w:tblGrid>
      <w:tr w:rsidR="00791999" w:rsidRPr="007B4922" w14:paraId="2E52F6AE" w14:textId="77777777" w:rsidTr="00552F87">
        <w:trPr>
          <w:tblHeader/>
        </w:trPr>
        <w:tc>
          <w:tcPr>
            <w:tcW w:w="2598" w:type="pct"/>
            <w:vAlign w:val="bottom"/>
          </w:tcPr>
          <w:p w14:paraId="3B9CD848" w14:textId="12FFC2BB" w:rsidR="00791999" w:rsidRPr="007B4922" w:rsidRDefault="00791999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0B221E9F" w14:textId="77777777" w:rsidR="00791999" w:rsidRPr="007B4922" w:rsidRDefault="00791999" w:rsidP="0098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6FD72C8" w14:textId="77777777" w:rsidR="00791999" w:rsidRPr="007B4922" w:rsidRDefault="00791999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</w:tcPr>
          <w:p w14:paraId="34294543" w14:textId="77777777" w:rsidR="00791999" w:rsidRPr="007B4922" w:rsidRDefault="00791999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F87" w:rsidRPr="007B4922" w14:paraId="12A0FEA5" w14:textId="77777777" w:rsidTr="00552F87">
        <w:trPr>
          <w:tblHeader/>
        </w:trPr>
        <w:tc>
          <w:tcPr>
            <w:tcW w:w="2598" w:type="pct"/>
            <w:vAlign w:val="bottom"/>
          </w:tcPr>
          <w:p w14:paraId="3FCE34CC" w14:textId="78DE48E9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</w:tcPr>
          <w:p w14:paraId="64CC49CD" w14:textId="1F6621B3" w:rsidR="00772E67" w:rsidRPr="007B4922" w:rsidRDefault="000571D6" w:rsidP="0098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14:paraId="0C38398F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6404CEA1" w14:textId="03E6D24A" w:rsidR="00772E67" w:rsidRPr="007B4922" w:rsidRDefault="000571D6" w:rsidP="0098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</w:tcPr>
          <w:p w14:paraId="2777F2B9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3FA75CD4" w14:textId="3EEB4938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72E67" w:rsidRPr="007B4922" w14:paraId="1D4C8BB0" w14:textId="77777777" w:rsidTr="00552F87">
        <w:trPr>
          <w:tblHeader/>
        </w:trPr>
        <w:tc>
          <w:tcPr>
            <w:tcW w:w="2598" w:type="pct"/>
            <w:vAlign w:val="bottom"/>
          </w:tcPr>
          <w:p w14:paraId="41E5E783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</w:tcPr>
          <w:p w14:paraId="2BEF55CC" w14:textId="650A0426" w:rsidR="00772E67" w:rsidRPr="007B4922" w:rsidRDefault="00772E67" w:rsidP="0098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17BB3859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46D5B85" w14:textId="6364AFA0" w:rsidR="00772E67" w:rsidRPr="007B4922" w:rsidRDefault="00772E67" w:rsidP="0098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725C9EBB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66426C95" w14:textId="28B27580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72E67" w:rsidRPr="007B4922" w14:paraId="20B778D4" w14:textId="77777777" w:rsidTr="00552F87">
        <w:trPr>
          <w:tblHeader/>
        </w:trPr>
        <w:tc>
          <w:tcPr>
            <w:tcW w:w="2598" w:type="pct"/>
            <w:vAlign w:val="bottom"/>
          </w:tcPr>
          <w:p w14:paraId="4555BA50" w14:textId="77777777" w:rsidR="00772E67" w:rsidRPr="007B4922" w:rsidRDefault="00772E67" w:rsidP="00772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2" w:type="pct"/>
            <w:gridSpan w:val="5"/>
          </w:tcPr>
          <w:p w14:paraId="04D955A6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F87" w:rsidRPr="007B4922" w14:paraId="6754F3A8" w14:textId="77777777" w:rsidTr="00552F87">
        <w:tc>
          <w:tcPr>
            <w:tcW w:w="2598" w:type="pct"/>
          </w:tcPr>
          <w:p w14:paraId="39A32758" w14:textId="11BE6B86" w:rsidR="00772E67" w:rsidRPr="007B4922" w:rsidRDefault="00772E67" w:rsidP="00772E67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35" w:type="pct"/>
          </w:tcPr>
          <w:p w14:paraId="43293C00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FEFAE75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49048BE8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E780F1C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Align w:val="bottom"/>
          </w:tcPr>
          <w:p w14:paraId="6EE8781D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F87" w:rsidRPr="007B4922" w14:paraId="133F1839" w14:textId="77777777" w:rsidTr="00552F87">
        <w:tc>
          <w:tcPr>
            <w:tcW w:w="2598" w:type="pct"/>
            <w:vAlign w:val="bottom"/>
          </w:tcPr>
          <w:p w14:paraId="41146F70" w14:textId="2F1D9952" w:rsidR="000B43B7" w:rsidRPr="007B4922" w:rsidRDefault="000B43B7" w:rsidP="000B43B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35" w:type="pct"/>
          </w:tcPr>
          <w:p w14:paraId="4803FBBF" w14:textId="6C0DC152" w:rsidR="000B43B7" w:rsidRPr="00BA1EBF" w:rsidRDefault="00BF4A62" w:rsidP="00AA1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2,009</w:t>
            </w:r>
          </w:p>
        </w:tc>
        <w:tc>
          <w:tcPr>
            <w:tcW w:w="150" w:type="pct"/>
          </w:tcPr>
          <w:p w14:paraId="5BDDA2FB" w14:textId="77777777" w:rsidR="000B43B7" w:rsidRPr="007B4922" w:rsidRDefault="000B43B7" w:rsidP="000B4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60C253CB" w14:textId="77777777" w:rsidR="000B43B7" w:rsidRPr="007B4922" w:rsidRDefault="000B43B7" w:rsidP="00F1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1A158012" w14:textId="77777777" w:rsidR="000B43B7" w:rsidRPr="007B4922" w:rsidRDefault="000B43B7" w:rsidP="000B4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45DEE68A" w14:textId="7297DFF0" w:rsidR="000B43B7" w:rsidRPr="007B4922" w:rsidRDefault="000B43B7" w:rsidP="009B7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0F2548D" w14:textId="5BA281E8" w:rsidR="00791999" w:rsidRPr="007B4922" w:rsidRDefault="00791999" w:rsidP="0009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DFB72" w14:textId="659BEEB5" w:rsidR="0059729E" w:rsidRPr="007B4922" w:rsidRDefault="0059729E" w:rsidP="0059729E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สินทรัพย์ทางการเงินที่อยู่ในความต้องการของตลาด</w:t>
      </w:r>
    </w:p>
    <w:p w14:paraId="1BDE0AF4" w14:textId="4708C70A" w:rsidR="00B22EC1" w:rsidRPr="007B4922" w:rsidRDefault="00B22EC1" w:rsidP="009E02E2">
      <w:pPr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513905" w:rsidRPr="007B4922" w14:paraId="4B1CEC12" w14:textId="77777777" w:rsidTr="00735CE6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430383C5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076BBC21" w14:textId="00FD8F68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513905" w:rsidRPr="007B4922" w14:paraId="25D56F50" w14:textId="77777777" w:rsidTr="00735CE6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090E6B71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7B49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093C8A86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7B49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9ADA31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9B18DC0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97D3A4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A9F3310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76C9A7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022C12B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0595C9F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F431CF9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2CBB54CD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9B0F5DF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4D524BD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5E200C6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FED835E" w14:textId="1FF1D6C3" w:rsidR="00513905" w:rsidRPr="007B4922" w:rsidRDefault="000571D6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13905" w:rsidRPr="007B4922" w14:paraId="71228677" w14:textId="77777777" w:rsidTr="00735CE6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081C1274" w14:textId="77777777" w:rsidR="00513905" w:rsidRPr="007B4922" w:rsidRDefault="00513905" w:rsidP="006E53E2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37FC9D12" w14:textId="77777777" w:rsidR="00513905" w:rsidRPr="007B4922" w:rsidRDefault="00513905" w:rsidP="006E53E2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3905" w:rsidRPr="007B4922" w14:paraId="51E722DE" w14:textId="77777777" w:rsidTr="00001B57">
        <w:trPr>
          <w:trHeight w:val="20"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548D75A5" w14:textId="6E3335E7" w:rsidR="00513905" w:rsidRPr="00AF5C78" w:rsidRDefault="00513905" w:rsidP="00AF5C7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C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</w:tr>
      <w:tr w:rsidR="00513905" w:rsidRPr="007B4922" w14:paraId="7CCB22FD" w14:textId="77777777" w:rsidTr="00735CE6">
        <w:tc>
          <w:tcPr>
            <w:tcW w:w="2700" w:type="dxa"/>
            <w:shd w:val="clear" w:color="auto" w:fill="auto"/>
            <w:vAlign w:val="bottom"/>
          </w:tcPr>
          <w:p w14:paraId="2B317604" w14:textId="77777777" w:rsidR="00513905" w:rsidRPr="007B4922" w:rsidRDefault="00513905" w:rsidP="005139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2389495A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4CFC9A0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276E75A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6963492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B6BACD0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CD1976E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FAB3825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695AD8C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72F9FFC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919755D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0B8636D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550" w:rsidRPr="007B4922" w14:paraId="46CA6588" w14:textId="77777777" w:rsidTr="00735CE6">
        <w:tc>
          <w:tcPr>
            <w:tcW w:w="2700" w:type="dxa"/>
            <w:shd w:val="clear" w:color="auto" w:fill="auto"/>
            <w:vAlign w:val="bottom"/>
          </w:tcPr>
          <w:p w14:paraId="20470B81" w14:textId="77777777" w:rsidR="00457550" w:rsidRPr="007B4922" w:rsidRDefault="00457550" w:rsidP="00457550">
            <w:pPr>
              <w:spacing w:line="240" w:lineRule="auto"/>
              <w:ind w:left="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ตั๋วแลกเงินที่วัดมูลค่าด้วยราคา</w:t>
            </w:r>
          </w:p>
          <w:p w14:paraId="599F63D7" w14:textId="6091162C" w:rsidR="00457550" w:rsidRPr="007B4922" w:rsidRDefault="00457550" w:rsidP="0045755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52C61276" w14:textId="205886EC" w:rsidR="00457550" w:rsidRPr="007B4922" w:rsidRDefault="00457550" w:rsidP="004575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41" w:type="dxa"/>
            <w:vAlign w:val="bottom"/>
          </w:tcPr>
          <w:p w14:paraId="13BF0D2A" w14:textId="77777777" w:rsidR="00457550" w:rsidRPr="007B4922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368C4FF" w14:textId="73A75AB7" w:rsidR="00457550" w:rsidRPr="00943B17" w:rsidRDefault="00943B17" w:rsidP="0045755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55A4215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2A5D221" w14:textId="59683391" w:rsidR="00457550" w:rsidRPr="00943B17" w:rsidRDefault="00943B17" w:rsidP="004575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E7B2629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573DB92" w14:textId="743F70C1" w:rsidR="00457550" w:rsidRPr="00943B17" w:rsidRDefault="00943B17" w:rsidP="0045755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8BB405D" w14:textId="77777777" w:rsidR="00457550" w:rsidRPr="00943B17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2A0FED7" w14:textId="6E4C4DC7" w:rsidR="00457550" w:rsidRPr="00943B17" w:rsidRDefault="00943B17" w:rsidP="0045755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55D236B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124AB40" w14:textId="16A7DCCF" w:rsidR="00457550" w:rsidRPr="00943B17" w:rsidRDefault="00943B17" w:rsidP="00943B17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550" w:rsidRPr="007B4922" w14:paraId="55AE1145" w14:textId="77777777" w:rsidTr="00735CE6">
        <w:tc>
          <w:tcPr>
            <w:tcW w:w="2700" w:type="dxa"/>
            <w:shd w:val="clear" w:color="auto" w:fill="auto"/>
            <w:vAlign w:val="bottom"/>
          </w:tcPr>
          <w:p w14:paraId="317D7189" w14:textId="77777777" w:rsidR="00457550" w:rsidRPr="007B4922" w:rsidRDefault="00457550" w:rsidP="004575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3F2EB809" w14:textId="34796073" w:rsidR="00457550" w:rsidRPr="007B4922" w:rsidRDefault="00457550" w:rsidP="004575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E5710E0" w14:textId="7F3CD2B0" w:rsidR="00457550" w:rsidRPr="007B4922" w:rsidRDefault="00457550" w:rsidP="004575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61,956</w:t>
            </w:r>
          </w:p>
        </w:tc>
        <w:tc>
          <w:tcPr>
            <w:tcW w:w="241" w:type="dxa"/>
            <w:vAlign w:val="bottom"/>
          </w:tcPr>
          <w:p w14:paraId="6D2F58E2" w14:textId="77777777" w:rsidR="00457550" w:rsidRPr="007B4922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1CB84" w14:textId="780181C8" w:rsidR="00457550" w:rsidRPr="00943B17" w:rsidRDefault="00943B17" w:rsidP="0045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49952B5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6B5BB" w14:textId="353649A1" w:rsidR="00457550" w:rsidRPr="00943B17" w:rsidRDefault="00943B17" w:rsidP="004575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(102,133)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176A7D1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010D171" w14:textId="40D59C04" w:rsidR="00457550" w:rsidRPr="00943B17" w:rsidRDefault="00943B17" w:rsidP="0045755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003FD810" w14:textId="77777777" w:rsidR="00457550" w:rsidRPr="00943B17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08287" w14:textId="614D47D9" w:rsidR="00457550" w:rsidRPr="00943B17" w:rsidRDefault="00943B17" w:rsidP="001371D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159,632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7AC4F09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0D3E7" w14:textId="5062FED6" w:rsidR="00457550" w:rsidRPr="00943B17" w:rsidRDefault="00943B17" w:rsidP="004575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189,738</w:t>
            </w:r>
          </w:p>
        </w:tc>
      </w:tr>
      <w:tr w:rsidR="00457550" w:rsidRPr="007B4922" w14:paraId="68230A34" w14:textId="77777777" w:rsidTr="00735CE6">
        <w:tc>
          <w:tcPr>
            <w:tcW w:w="2700" w:type="dxa"/>
            <w:shd w:val="clear" w:color="auto" w:fill="auto"/>
            <w:vAlign w:val="bottom"/>
          </w:tcPr>
          <w:p w14:paraId="11D9616E" w14:textId="77777777" w:rsidR="00457550" w:rsidRPr="007B4922" w:rsidRDefault="00457550" w:rsidP="004575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B78E0" w14:textId="5B6BAAAA" w:rsidR="00457550" w:rsidRPr="007B4922" w:rsidRDefault="00457550" w:rsidP="004575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131,956</w:t>
            </w:r>
          </w:p>
        </w:tc>
        <w:tc>
          <w:tcPr>
            <w:tcW w:w="241" w:type="dxa"/>
            <w:vAlign w:val="bottom"/>
          </w:tcPr>
          <w:p w14:paraId="2AD900E5" w14:textId="77777777" w:rsidR="00457550" w:rsidRPr="007B4922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40AA9" w14:textId="5CF9DEB4" w:rsidR="00457550" w:rsidRPr="00943B17" w:rsidRDefault="00943B17" w:rsidP="0045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019DB72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48D64" w14:textId="4B721FEC" w:rsidR="00457550" w:rsidRPr="00943B17" w:rsidRDefault="00943B17" w:rsidP="004575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(172,133)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8B0FB29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038D3" w14:textId="5DCF21B0" w:rsidR="00457550" w:rsidRPr="00943B17" w:rsidRDefault="00943B17" w:rsidP="0045755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45B0C3D4" w14:textId="77777777" w:rsidR="00457550" w:rsidRPr="00943B17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5794E" w14:textId="2DB8692E" w:rsidR="00457550" w:rsidRPr="00943B17" w:rsidRDefault="00943B17" w:rsidP="0092599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159,632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F1B5E48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CCBCB" w14:textId="2A64EA85" w:rsidR="00457550" w:rsidRPr="00943B17" w:rsidRDefault="00943B17" w:rsidP="004575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189,738</w:t>
            </w:r>
          </w:p>
        </w:tc>
      </w:tr>
      <w:tr w:rsidR="00457550" w:rsidRPr="007B4922" w14:paraId="2C3EFE36" w14:textId="77777777" w:rsidTr="00735CE6">
        <w:tc>
          <w:tcPr>
            <w:tcW w:w="2700" w:type="dxa"/>
            <w:shd w:val="clear" w:color="auto" w:fill="auto"/>
            <w:vAlign w:val="bottom"/>
          </w:tcPr>
          <w:p w14:paraId="234B5677" w14:textId="21CCA3B8" w:rsidR="00457550" w:rsidRPr="007B4922" w:rsidRDefault="00457550" w:rsidP="004575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C40EA73" w14:textId="77777777" w:rsidR="00457550" w:rsidRPr="007B4922" w:rsidRDefault="00457550" w:rsidP="004575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16F01BE" w14:textId="77777777" w:rsidR="00457550" w:rsidRPr="007B4922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A27FD6" w14:textId="77777777" w:rsidR="00457550" w:rsidRPr="00457550" w:rsidRDefault="00457550" w:rsidP="0045755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70EF5DB" w14:textId="77777777" w:rsidR="00457550" w:rsidRPr="00457550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FAB1FB" w14:textId="77777777" w:rsidR="00457550" w:rsidRPr="00457550" w:rsidRDefault="00457550" w:rsidP="004575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38ABD0F" w14:textId="77777777" w:rsidR="00457550" w:rsidRPr="00457550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7C8397E0" w14:textId="77777777" w:rsidR="00457550" w:rsidRPr="00457550" w:rsidRDefault="00457550" w:rsidP="0045755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64" w:type="dxa"/>
            <w:vAlign w:val="bottom"/>
          </w:tcPr>
          <w:p w14:paraId="5F666BC0" w14:textId="77777777" w:rsidR="00457550" w:rsidRPr="00457550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409CDB" w14:textId="77777777" w:rsidR="00457550" w:rsidRPr="00457550" w:rsidRDefault="00457550" w:rsidP="0045755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4CE8449" w14:textId="77777777" w:rsidR="00457550" w:rsidRPr="00457550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B5886A" w14:textId="77777777" w:rsidR="00457550" w:rsidRPr="00457550" w:rsidRDefault="00457550" w:rsidP="004575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</w:tr>
      <w:tr w:rsidR="00457550" w:rsidRPr="007B4922" w14:paraId="1129A805" w14:textId="77777777" w:rsidTr="00735CE6">
        <w:tc>
          <w:tcPr>
            <w:tcW w:w="2700" w:type="dxa"/>
            <w:shd w:val="clear" w:color="auto" w:fill="auto"/>
            <w:vAlign w:val="bottom"/>
          </w:tcPr>
          <w:p w14:paraId="07AB1DD6" w14:textId="77777777" w:rsidR="00457550" w:rsidRPr="007B4922" w:rsidRDefault="00457550" w:rsidP="00457550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4AA45868" w14:textId="77777777" w:rsidR="00457550" w:rsidRPr="007B4922" w:rsidRDefault="00457550" w:rsidP="004575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DE07A6E" w14:textId="77777777" w:rsidR="00457550" w:rsidRPr="007B4922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7C58FF9" w14:textId="77777777" w:rsidR="00457550" w:rsidRPr="00457550" w:rsidRDefault="00457550" w:rsidP="0045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1311E46" w14:textId="77777777" w:rsidR="00457550" w:rsidRPr="00457550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lightGray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4631C99" w14:textId="77777777" w:rsidR="00457550" w:rsidRPr="00457550" w:rsidRDefault="00457550" w:rsidP="004575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94D0A1F" w14:textId="77777777" w:rsidR="00457550" w:rsidRPr="00457550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lightGray"/>
              </w:rPr>
            </w:pPr>
          </w:p>
        </w:tc>
        <w:tc>
          <w:tcPr>
            <w:tcW w:w="1011" w:type="dxa"/>
            <w:vAlign w:val="bottom"/>
          </w:tcPr>
          <w:p w14:paraId="1B8A4C30" w14:textId="77777777" w:rsidR="00457550" w:rsidRPr="00457550" w:rsidRDefault="00457550" w:rsidP="004575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64" w:type="dxa"/>
            <w:vAlign w:val="bottom"/>
          </w:tcPr>
          <w:p w14:paraId="239989E8" w14:textId="77777777" w:rsidR="00457550" w:rsidRPr="00457550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44C5329" w14:textId="77777777" w:rsidR="00457550" w:rsidRPr="00457550" w:rsidRDefault="00457550" w:rsidP="004575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F1F297C" w14:textId="77777777" w:rsidR="00457550" w:rsidRPr="00457550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lightGray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9872881" w14:textId="77777777" w:rsidR="00457550" w:rsidRPr="00457550" w:rsidRDefault="00457550" w:rsidP="004575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457550" w:rsidRPr="007B4922" w14:paraId="6D7C0DB3" w14:textId="77777777" w:rsidTr="00735CE6">
        <w:tc>
          <w:tcPr>
            <w:tcW w:w="2700" w:type="dxa"/>
            <w:shd w:val="clear" w:color="auto" w:fill="auto"/>
            <w:vAlign w:val="bottom"/>
          </w:tcPr>
          <w:p w14:paraId="308A6159" w14:textId="77777777" w:rsidR="00457550" w:rsidRPr="007B4922" w:rsidRDefault="00457550" w:rsidP="0045755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7BC040FE" w14:textId="47C556D8" w:rsidR="00457550" w:rsidRPr="007B4922" w:rsidRDefault="00457550" w:rsidP="004575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198A52CD" w14:textId="0DEC3768" w:rsidR="00457550" w:rsidRPr="007B4922" w:rsidRDefault="00457550" w:rsidP="0045755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531,796</w:t>
            </w:r>
          </w:p>
        </w:tc>
        <w:tc>
          <w:tcPr>
            <w:tcW w:w="241" w:type="dxa"/>
            <w:vAlign w:val="bottom"/>
          </w:tcPr>
          <w:p w14:paraId="6A974621" w14:textId="77777777" w:rsidR="00457550" w:rsidRPr="007B4922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86A6104" w14:textId="3A5539EA" w:rsidR="00457550" w:rsidRPr="00943B17" w:rsidRDefault="00943B17" w:rsidP="0045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165,040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418A80D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0F3CD25" w14:textId="40F87181" w:rsidR="00457550" w:rsidRPr="00943B17" w:rsidRDefault="00943B17" w:rsidP="0045755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11D6CA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B69CEC4" w14:textId="2F86F54F" w:rsidR="00457550" w:rsidRPr="00943B17" w:rsidRDefault="00943B17" w:rsidP="0045755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752DDE56" w14:textId="77777777" w:rsidR="00457550" w:rsidRPr="00943B17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BB77EBA" w14:textId="3DF2BEC1" w:rsidR="00457550" w:rsidRPr="00943B17" w:rsidRDefault="00943B17" w:rsidP="001371D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(159,632)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9859E94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6217B18" w14:textId="40024706" w:rsidR="00457550" w:rsidRPr="00943B17" w:rsidRDefault="00943B17" w:rsidP="004575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537,204</w:t>
            </w:r>
          </w:p>
        </w:tc>
      </w:tr>
      <w:tr w:rsidR="00457550" w:rsidRPr="007B4922" w14:paraId="5C7178DC" w14:textId="77777777" w:rsidTr="00001B57">
        <w:tc>
          <w:tcPr>
            <w:tcW w:w="2700" w:type="dxa"/>
            <w:shd w:val="clear" w:color="auto" w:fill="auto"/>
            <w:vAlign w:val="bottom"/>
          </w:tcPr>
          <w:p w14:paraId="634D7D00" w14:textId="77777777" w:rsidR="00457550" w:rsidRPr="007B4922" w:rsidRDefault="00457550" w:rsidP="0045755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2EC1611D" w14:textId="77777777" w:rsidR="00457550" w:rsidRPr="007B4922" w:rsidRDefault="00457550" w:rsidP="0045755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66B27587" w14:textId="4BB74F87" w:rsidR="00457550" w:rsidRPr="007B4922" w:rsidRDefault="00457550" w:rsidP="004575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53B68C" w14:textId="02EC4DA9" w:rsidR="00457550" w:rsidRPr="007B4922" w:rsidRDefault="00457550" w:rsidP="004575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41" w:type="dxa"/>
            <w:vAlign w:val="bottom"/>
          </w:tcPr>
          <w:p w14:paraId="118F1864" w14:textId="77777777" w:rsidR="00457550" w:rsidRPr="007B4922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76DA6" w14:textId="729B8D69" w:rsidR="00457550" w:rsidRPr="00943B17" w:rsidRDefault="00943B17" w:rsidP="0045755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726516B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E6716" w14:textId="1627320A" w:rsidR="00457550" w:rsidRPr="00943B17" w:rsidRDefault="00943B17" w:rsidP="0045755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795A270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2858EA9" w14:textId="24B3523E" w:rsidR="00457550" w:rsidRPr="00943B17" w:rsidRDefault="00943B17" w:rsidP="004575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(3,850)</w:t>
            </w:r>
          </w:p>
        </w:tc>
        <w:tc>
          <w:tcPr>
            <w:tcW w:w="264" w:type="dxa"/>
            <w:vAlign w:val="bottom"/>
          </w:tcPr>
          <w:p w14:paraId="18BEB97F" w14:textId="77777777" w:rsidR="00457550" w:rsidRPr="00943B17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EF747" w14:textId="248CC523" w:rsidR="00457550" w:rsidRPr="00943B17" w:rsidRDefault="00943B17" w:rsidP="0045755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FC15D32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13169" w14:textId="5DDE265D" w:rsidR="00457550" w:rsidRPr="00943B17" w:rsidRDefault="00943B17" w:rsidP="004575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49,700</w:t>
            </w:r>
          </w:p>
        </w:tc>
      </w:tr>
      <w:tr w:rsidR="00457550" w:rsidRPr="007B4922" w14:paraId="32AB0BED" w14:textId="77777777" w:rsidTr="00001B57">
        <w:tc>
          <w:tcPr>
            <w:tcW w:w="2700" w:type="dxa"/>
            <w:shd w:val="clear" w:color="auto" w:fill="auto"/>
            <w:vAlign w:val="bottom"/>
          </w:tcPr>
          <w:p w14:paraId="08368976" w14:textId="77777777" w:rsidR="00457550" w:rsidRPr="007B4922" w:rsidRDefault="00457550" w:rsidP="004575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418CF" w14:textId="52186A9B" w:rsidR="00457550" w:rsidRPr="007B4922" w:rsidRDefault="00457550" w:rsidP="004575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585,346</w:t>
            </w:r>
          </w:p>
        </w:tc>
        <w:tc>
          <w:tcPr>
            <w:tcW w:w="241" w:type="dxa"/>
            <w:vAlign w:val="bottom"/>
          </w:tcPr>
          <w:p w14:paraId="627885BA" w14:textId="77777777" w:rsidR="00457550" w:rsidRPr="007B4922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F2A2E" w14:textId="53781632" w:rsidR="00457550" w:rsidRPr="00943B17" w:rsidRDefault="00943B17" w:rsidP="0045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165,040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EF1F8FC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99FF4" w14:textId="78B76ABE" w:rsidR="00457550" w:rsidRPr="00943B17" w:rsidRDefault="00943B17" w:rsidP="0045755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4AA4D9F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0C1DF" w14:textId="06D5CC68" w:rsidR="00457550" w:rsidRPr="00943B17" w:rsidRDefault="00943B17" w:rsidP="004575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(3,850)</w:t>
            </w:r>
          </w:p>
        </w:tc>
        <w:tc>
          <w:tcPr>
            <w:tcW w:w="264" w:type="dxa"/>
            <w:vAlign w:val="bottom"/>
          </w:tcPr>
          <w:p w14:paraId="24CA848B" w14:textId="77777777" w:rsidR="00457550" w:rsidRPr="00943B17" w:rsidRDefault="00457550" w:rsidP="0045755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B9E25" w14:textId="4BDDEF56" w:rsidR="00457550" w:rsidRPr="001371D3" w:rsidRDefault="00943B17" w:rsidP="001371D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371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(159,632)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FE9628" w14:textId="77777777" w:rsidR="00457550" w:rsidRPr="00943B17" w:rsidRDefault="00457550" w:rsidP="0045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35685" w14:textId="609703AF" w:rsidR="00457550" w:rsidRPr="00943B17" w:rsidRDefault="00943B17" w:rsidP="004575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586,904</w:t>
            </w:r>
          </w:p>
        </w:tc>
      </w:tr>
    </w:tbl>
    <w:p w14:paraId="6235CB97" w14:textId="77777777" w:rsidR="00476636" w:rsidRPr="00426FB9" w:rsidRDefault="00476636" w:rsidP="009E02E2">
      <w:pPr>
        <w:spacing w:line="240" w:lineRule="auto"/>
        <w:ind w:firstLine="720"/>
        <w:rPr>
          <w:rFonts w:asciiTheme="majorBidi" w:hAnsiTheme="majorBidi" w:cstheme="majorBidi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386388" w:rsidRPr="007B4922" w14:paraId="190AB724" w14:textId="77777777" w:rsidTr="003A63D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DA51BB4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4224CE4A" w14:textId="7A91A701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388" w:rsidRPr="007B4922" w14:paraId="34086A7F" w14:textId="77777777" w:rsidTr="003A63D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4B2093C7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7B49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3BD21FDF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7B49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1D7B0B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105FDFC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ED6DBC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897A030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BE91194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75420D2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17C121F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FD01697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2CFF64EA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CCF387A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B68780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978F18C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FD75C9A" w14:textId="7FF22C4A" w:rsidR="00386388" w:rsidRPr="007B4922" w:rsidRDefault="000571D6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386388" w:rsidRPr="007B4922" w14:paraId="092DB587" w14:textId="77777777" w:rsidTr="003A63D5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41EA4900" w14:textId="77777777" w:rsidR="00386388" w:rsidRPr="007B4922" w:rsidRDefault="00386388" w:rsidP="003A63D5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53FF6E0C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6388" w:rsidRPr="007B4922" w14:paraId="71DDE000" w14:textId="77777777" w:rsidTr="003A63D5">
        <w:tc>
          <w:tcPr>
            <w:tcW w:w="2700" w:type="dxa"/>
            <w:shd w:val="clear" w:color="auto" w:fill="auto"/>
            <w:vAlign w:val="bottom"/>
          </w:tcPr>
          <w:p w14:paraId="0F7DF1B4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0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00" w:type="dxa"/>
            <w:vAlign w:val="bottom"/>
          </w:tcPr>
          <w:p w14:paraId="6DAE2E8D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E3CBED9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B726CC4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FC35E30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501401D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C0568DB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6948EF8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C3DB223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5E7ADBA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4007736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0EA26C3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86388" w:rsidRPr="007B4922" w14:paraId="472B2924" w14:textId="77777777" w:rsidTr="003A63D5">
        <w:tc>
          <w:tcPr>
            <w:tcW w:w="2700" w:type="dxa"/>
            <w:shd w:val="clear" w:color="auto" w:fill="auto"/>
            <w:vAlign w:val="bottom"/>
          </w:tcPr>
          <w:p w14:paraId="67E7660B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3342B28D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20C89D0C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B3D9652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4BCB423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6576F38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3527C48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E768DD5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52BD648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DC877F3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EAE7F6A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75AF30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6388" w:rsidRPr="007B4922" w14:paraId="14CEB753" w14:textId="77777777" w:rsidTr="003A63D5">
        <w:tc>
          <w:tcPr>
            <w:tcW w:w="2700" w:type="dxa"/>
            <w:shd w:val="clear" w:color="auto" w:fill="auto"/>
            <w:vAlign w:val="bottom"/>
          </w:tcPr>
          <w:p w14:paraId="5DD627BD" w14:textId="77777777" w:rsidR="00386388" w:rsidRPr="007B4922" w:rsidRDefault="00386388" w:rsidP="003A63D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7BBF5972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D757CE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41" w:type="dxa"/>
            <w:vAlign w:val="bottom"/>
          </w:tcPr>
          <w:p w14:paraId="3E508188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61673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17FDAB" w14:textId="6F19EAFB" w:rsidR="00386388" w:rsidRPr="007B4922" w:rsidRDefault="0061090A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090A">
              <w:rPr>
                <w:rFonts w:asciiTheme="majorBidi" w:hAnsiTheme="majorBidi" w:cstheme="majorBidi"/>
                <w:sz w:val="30"/>
                <w:szCs w:val="30"/>
              </w:rPr>
              <w:t>82,139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36B2BF7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B4FE9" w14:textId="2E95A795" w:rsidR="00386388" w:rsidRPr="007B4922" w:rsidRDefault="0061090A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1090A">
              <w:rPr>
                <w:rFonts w:asciiTheme="majorBidi" w:hAnsiTheme="majorBidi" w:cstheme="majorBidi"/>
                <w:sz w:val="30"/>
                <w:szCs w:val="30"/>
              </w:rPr>
              <w:t>(120,183)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2958E09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E76DACB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360" w:lineRule="exact"/>
              <w:ind w:left="-345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B46A52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45FBE0E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AF900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360" w:lineRule="exact"/>
              <w:ind w:left="-345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F4DA4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85261D8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8B2D2" w14:textId="77777777" w:rsidR="002F20EB" w:rsidRPr="002F20EB" w:rsidRDefault="002F20EB" w:rsidP="002F20EB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31BA8E" w14:textId="6D310E55" w:rsidR="00386388" w:rsidRPr="007B4922" w:rsidRDefault="002F20EB" w:rsidP="002F20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20EB">
              <w:rPr>
                <w:rFonts w:asciiTheme="majorBidi" w:hAnsiTheme="majorBidi" w:cstheme="majorBidi"/>
                <w:sz w:val="30"/>
                <w:szCs w:val="30"/>
              </w:rPr>
              <w:t>61,956</w:t>
            </w:r>
          </w:p>
        </w:tc>
      </w:tr>
      <w:tr w:rsidR="00386388" w:rsidRPr="007B4922" w14:paraId="2A0371E0" w14:textId="77777777" w:rsidTr="003A63D5">
        <w:tc>
          <w:tcPr>
            <w:tcW w:w="2700" w:type="dxa"/>
            <w:shd w:val="clear" w:color="auto" w:fill="auto"/>
            <w:vAlign w:val="bottom"/>
          </w:tcPr>
          <w:p w14:paraId="595BA78B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768C6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41" w:type="dxa"/>
            <w:vAlign w:val="bottom"/>
          </w:tcPr>
          <w:p w14:paraId="64BB2F45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164DF" w14:textId="7966044F" w:rsidR="00386388" w:rsidRPr="007B4922" w:rsidRDefault="0061090A" w:rsidP="006109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09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82,139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257B40D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A32613" w14:textId="58FF1A43" w:rsidR="00386388" w:rsidRPr="007B4922" w:rsidRDefault="0061090A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109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(120,183)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2F86817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E153E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6D41D206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31C9B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B0D137E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1908F" w14:textId="097D90A7" w:rsidR="00386388" w:rsidRPr="007B4922" w:rsidRDefault="002F20EB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2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61,956</w:t>
            </w:r>
          </w:p>
        </w:tc>
      </w:tr>
      <w:tr w:rsidR="00386388" w:rsidRPr="007B4922" w14:paraId="02AE72E3" w14:textId="77777777" w:rsidTr="003A63D5">
        <w:tc>
          <w:tcPr>
            <w:tcW w:w="2700" w:type="dxa"/>
            <w:shd w:val="clear" w:color="auto" w:fill="auto"/>
            <w:vAlign w:val="bottom"/>
          </w:tcPr>
          <w:p w14:paraId="6134737E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43F8FCD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57C7BF3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ABCFE7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153945B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6F2CD1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A172BE3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75FB74C2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4ABB39C0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A35D95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549E703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301550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6388" w:rsidRPr="007B4922" w14:paraId="39185905" w14:textId="77777777" w:rsidTr="003A63D5">
        <w:tc>
          <w:tcPr>
            <w:tcW w:w="2700" w:type="dxa"/>
            <w:shd w:val="clear" w:color="auto" w:fill="auto"/>
            <w:vAlign w:val="bottom"/>
          </w:tcPr>
          <w:p w14:paraId="797A1340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5B418592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BAE249A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2BF1DBB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8E47D74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0ADA1E8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0292829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5F66F6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4A1DB430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0967E7C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87F4E36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6E84E80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6388" w:rsidRPr="007B4922" w14:paraId="0E84F87D" w14:textId="77777777" w:rsidTr="003A63D5">
        <w:tc>
          <w:tcPr>
            <w:tcW w:w="2700" w:type="dxa"/>
            <w:shd w:val="clear" w:color="auto" w:fill="auto"/>
            <w:vAlign w:val="bottom"/>
          </w:tcPr>
          <w:p w14:paraId="761BEA75" w14:textId="77777777" w:rsidR="00386388" w:rsidRPr="007B4922" w:rsidRDefault="00386388" w:rsidP="003A63D5">
            <w:pPr>
              <w:spacing w:line="360" w:lineRule="exact"/>
              <w:ind w:left="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ตั๋วแลกเงินที่วัดมูลค่าด้วยราคา</w:t>
            </w:r>
          </w:p>
          <w:p w14:paraId="27FE7BF2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68E5CD0D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52F85944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C8574F9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E5442E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4757CBD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A3F4B4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38D7B6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B83BEE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ADFF8F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2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6018D1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2AA4DD06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1BFF384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EDDB9C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0E9C2E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E8A6681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B3BE2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386388" w:rsidRPr="007B4922" w14:paraId="0D6C03F1" w14:textId="77777777" w:rsidTr="003A63D5">
        <w:tc>
          <w:tcPr>
            <w:tcW w:w="2700" w:type="dxa"/>
            <w:shd w:val="clear" w:color="auto" w:fill="auto"/>
            <w:vAlign w:val="bottom"/>
          </w:tcPr>
          <w:p w14:paraId="1E3D8D68" w14:textId="77777777" w:rsidR="00386388" w:rsidRPr="007B4922" w:rsidRDefault="00386388" w:rsidP="003A63D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3A6698E3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0D040898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6ECA77AC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76B462A" w14:textId="446CCCCC" w:rsidR="00386388" w:rsidRPr="007B4922" w:rsidRDefault="0089022F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89022F">
              <w:rPr>
                <w:rFonts w:asciiTheme="majorBidi" w:hAnsiTheme="majorBidi" w:cstheme="majorBidi"/>
                <w:sz w:val="30"/>
                <w:szCs w:val="30"/>
              </w:rPr>
              <w:t>219,496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96FB197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CFCE344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A799B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C1F98C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08F3C6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2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E6097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C9C5AD8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555F014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E80069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B64B17B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47F299C" w14:textId="676DA020" w:rsidR="00386388" w:rsidRPr="007B4922" w:rsidRDefault="002D54C5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4C5">
              <w:rPr>
                <w:rFonts w:asciiTheme="majorBidi" w:hAnsiTheme="majorBidi" w:cstheme="majorBidi"/>
                <w:sz w:val="30"/>
                <w:szCs w:val="30"/>
              </w:rPr>
              <w:t>219,496</w:t>
            </w:r>
          </w:p>
        </w:tc>
      </w:tr>
      <w:tr w:rsidR="00386388" w:rsidRPr="007B4922" w14:paraId="219A3C41" w14:textId="77777777" w:rsidTr="0000701E">
        <w:trPr>
          <w:trHeight w:val="659"/>
        </w:trPr>
        <w:tc>
          <w:tcPr>
            <w:tcW w:w="2700" w:type="dxa"/>
            <w:shd w:val="clear" w:color="auto" w:fill="auto"/>
            <w:vAlign w:val="bottom"/>
          </w:tcPr>
          <w:p w14:paraId="03DFE5DC" w14:textId="77777777" w:rsidR="00386388" w:rsidRPr="007B4922" w:rsidRDefault="00386388" w:rsidP="000070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3F81C9F7" w14:textId="77777777" w:rsidR="00386388" w:rsidRPr="007B4922" w:rsidRDefault="00386388" w:rsidP="000070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712DE68A" w14:textId="77777777" w:rsidR="00386388" w:rsidRPr="007B4922" w:rsidRDefault="00386388" w:rsidP="0000701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F225DC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51,450</w:t>
            </w:r>
          </w:p>
        </w:tc>
        <w:tc>
          <w:tcPr>
            <w:tcW w:w="241" w:type="dxa"/>
            <w:vAlign w:val="bottom"/>
          </w:tcPr>
          <w:p w14:paraId="4CA327C9" w14:textId="77777777" w:rsidR="00386388" w:rsidRPr="007B4922" w:rsidRDefault="00386388" w:rsidP="00E71C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A3312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C60658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E1869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12B6810" w14:textId="77777777" w:rsidR="00386388" w:rsidRPr="007B4922" w:rsidRDefault="00386388" w:rsidP="00E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3E137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23C5AF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63A816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13421D7" w14:textId="77777777" w:rsidR="00386388" w:rsidRPr="007B4922" w:rsidRDefault="00386388" w:rsidP="00E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02E32823" w14:textId="3D6C3F99" w:rsidR="00386388" w:rsidRPr="007B4922" w:rsidRDefault="002D54C5" w:rsidP="00E71CF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54C5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64" w:type="dxa"/>
            <w:vAlign w:val="bottom"/>
          </w:tcPr>
          <w:p w14:paraId="5F878534" w14:textId="77777777" w:rsidR="00386388" w:rsidRPr="007B4922" w:rsidRDefault="00386388" w:rsidP="00E71C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E0876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78F47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F06CBC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3884F40" w14:textId="77777777" w:rsidR="00386388" w:rsidRPr="007B4922" w:rsidRDefault="00386388" w:rsidP="00E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689BA" w14:textId="77777777" w:rsidR="002D54C5" w:rsidRPr="002D54C5" w:rsidRDefault="002D54C5" w:rsidP="002D54C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12858D" w14:textId="655E70EC" w:rsidR="00386388" w:rsidRPr="007B4922" w:rsidRDefault="002D54C5" w:rsidP="002D54C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4C5">
              <w:rPr>
                <w:rFonts w:asciiTheme="majorBidi" w:hAnsiTheme="majorBidi" w:cstheme="majorBidi"/>
                <w:sz w:val="30"/>
                <w:szCs w:val="30"/>
              </w:rPr>
              <w:t>52,150</w:t>
            </w:r>
          </w:p>
        </w:tc>
      </w:tr>
      <w:tr w:rsidR="00386388" w:rsidRPr="007B4922" w14:paraId="791E6CAA" w14:textId="77777777" w:rsidTr="003A63D5">
        <w:tc>
          <w:tcPr>
            <w:tcW w:w="2700" w:type="dxa"/>
            <w:shd w:val="clear" w:color="auto" w:fill="auto"/>
            <w:vAlign w:val="bottom"/>
          </w:tcPr>
          <w:p w14:paraId="35064EC6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8CE82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51,450</w:t>
            </w:r>
          </w:p>
        </w:tc>
        <w:tc>
          <w:tcPr>
            <w:tcW w:w="241" w:type="dxa"/>
            <w:vAlign w:val="bottom"/>
          </w:tcPr>
          <w:p w14:paraId="42E71D21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554E7" w14:textId="697C41FE" w:rsidR="00386388" w:rsidRPr="007B4922" w:rsidRDefault="0089022F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2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239,496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FA6FA8E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71538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325D3F1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0B326" w14:textId="46D18120" w:rsidR="00386388" w:rsidRPr="007B4922" w:rsidRDefault="002D54C5" w:rsidP="003A63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64" w:type="dxa"/>
            <w:vAlign w:val="bottom"/>
          </w:tcPr>
          <w:p w14:paraId="0625702E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D511A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22D3BB8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8E38C" w14:textId="2B1C6087" w:rsidR="00386388" w:rsidRPr="007B4922" w:rsidRDefault="002D54C5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5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291,646</w:t>
            </w:r>
          </w:p>
        </w:tc>
      </w:tr>
    </w:tbl>
    <w:p w14:paraId="194F3A58" w14:textId="77777777" w:rsidR="00386388" w:rsidRPr="007B4922" w:rsidRDefault="00386388" w:rsidP="009E02E2">
      <w:pPr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</w:pPr>
    </w:p>
    <w:p w14:paraId="6D6DC76C" w14:textId="77777777" w:rsidR="00B06338" w:rsidRPr="007B4922" w:rsidRDefault="00B06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B4922">
        <w:rPr>
          <w:rFonts w:asciiTheme="majorBidi" w:hAnsiTheme="majorBidi" w:cstheme="majorBidi"/>
          <w:cs/>
        </w:rPr>
        <w:br w:type="page"/>
      </w:r>
    </w:p>
    <w:p w14:paraId="10032E45" w14:textId="211994CA" w:rsidR="00202631" w:rsidRPr="007B4922" w:rsidRDefault="00202631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6D1A76DA" w14:textId="3E3B9FC5" w:rsidR="00ED5BA1" w:rsidRPr="009F4090" w:rsidRDefault="00ED5BA1" w:rsidP="00ED5BA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067"/>
      </w:tblGrid>
      <w:tr w:rsidR="00392235" w:rsidRPr="007B4922" w14:paraId="0F2F6DF8" w14:textId="77777777" w:rsidTr="004D55DF">
        <w:trPr>
          <w:tblHeader/>
        </w:trPr>
        <w:tc>
          <w:tcPr>
            <w:tcW w:w="3874" w:type="pct"/>
            <w:vAlign w:val="bottom"/>
          </w:tcPr>
          <w:p w14:paraId="44A88EA5" w14:textId="16968A4D" w:rsidR="00392235" w:rsidRPr="007B4922" w:rsidRDefault="00392235" w:rsidP="0087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รายการเคลื่อนไหวที่มีสาระสำคัญสำหรับงวด</w:t>
            </w:r>
            <w:r w:rsidR="00057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57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57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126" w:type="pct"/>
            <w:vAlign w:val="bottom"/>
          </w:tcPr>
          <w:p w14:paraId="568032F3" w14:textId="77777777" w:rsidR="00392235" w:rsidRPr="007B4922" w:rsidRDefault="00392235" w:rsidP="00481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5" w:hanging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235" w:rsidRPr="007B4922" w14:paraId="26258B08" w14:textId="77777777" w:rsidTr="004D55DF">
        <w:trPr>
          <w:tblHeader/>
        </w:trPr>
        <w:tc>
          <w:tcPr>
            <w:tcW w:w="3874" w:type="pct"/>
            <w:vAlign w:val="bottom"/>
          </w:tcPr>
          <w:p w14:paraId="0E336D81" w14:textId="77777777" w:rsidR="00392235" w:rsidRPr="007B4922" w:rsidRDefault="00392235" w:rsidP="0039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pct"/>
            <w:vAlign w:val="bottom"/>
          </w:tcPr>
          <w:p w14:paraId="65FC9679" w14:textId="77777777" w:rsidR="00392235" w:rsidRPr="007B4922" w:rsidRDefault="00392235" w:rsidP="00392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2C46" w:rsidRPr="007B4922" w14:paraId="5407A358" w14:textId="77777777" w:rsidTr="004D55DF">
        <w:tc>
          <w:tcPr>
            <w:tcW w:w="3874" w:type="pct"/>
            <w:vAlign w:val="bottom"/>
          </w:tcPr>
          <w:p w14:paraId="09537B0A" w14:textId="3A9C568B" w:rsidR="00EE2C46" w:rsidRPr="007B4922" w:rsidRDefault="00EE2C46" w:rsidP="004B4517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6" w:type="pct"/>
            <w:vAlign w:val="bottom"/>
          </w:tcPr>
          <w:p w14:paraId="62A3ECE5" w14:textId="77777777" w:rsidR="00EE2C46" w:rsidRPr="007B4922" w:rsidRDefault="00EE2C46" w:rsidP="004B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C46" w:rsidRPr="007B4922" w14:paraId="71E0DAEB" w14:textId="77777777" w:rsidTr="00036E99">
        <w:tc>
          <w:tcPr>
            <w:tcW w:w="3874" w:type="pct"/>
            <w:shd w:val="clear" w:color="auto" w:fill="auto"/>
            <w:vAlign w:val="bottom"/>
          </w:tcPr>
          <w:p w14:paraId="441250B1" w14:textId="0B3942B9" w:rsidR="00EE2C46" w:rsidRPr="007B4922" w:rsidRDefault="00EE2C46" w:rsidP="004B451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</w:t>
            </w:r>
            <w:r w:rsidR="00036E99"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29BB"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เอ สยาม อินฟรา จำกัด</w:t>
            </w:r>
          </w:p>
        </w:tc>
        <w:tc>
          <w:tcPr>
            <w:tcW w:w="1126" w:type="pct"/>
            <w:tcBorders>
              <w:bottom w:val="double" w:sz="4" w:space="0" w:color="auto"/>
            </w:tcBorders>
            <w:shd w:val="clear" w:color="auto" w:fill="auto"/>
          </w:tcPr>
          <w:p w14:paraId="0DAE7B75" w14:textId="373F715B" w:rsidR="00EE2C46" w:rsidRPr="007B4922" w:rsidRDefault="00916732" w:rsidP="00050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7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27,400</w:t>
            </w:r>
          </w:p>
        </w:tc>
      </w:tr>
    </w:tbl>
    <w:p w14:paraId="106D1AC4" w14:textId="77777777" w:rsidR="002761D7" w:rsidRPr="009F4090" w:rsidRDefault="002761D7" w:rsidP="00ED5BA1">
      <w:pPr>
        <w:rPr>
          <w:rFonts w:asciiTheme="majorBidi" w:hAnsiTheme="majorBidi" w:cstheme="majorBidi"/>
          <w:sz w:val="20"/>
          <w:szCs w:val="20"/>
        </w:rPr>
      </w:pPr>
    </w:p>
    <w:p w14:paraId="01AFF36B" w14:textId="77777777" w:rsidR="00672F80" w:rsidRPr="007B4922" w:rsidRDefault="00672F80" w:rsidP="00672F8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การลงทุนในบริษัทย่อย</w:t>
      </w:r>
    </w:p>
    <w:p w14:paraId="5619F70F" w14:textId="77777777" w:rsidR="00672F80" w:rsidRPr="009F4090" w:rsidRDefault="00672F80" w:rsidP="00672F8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27D437" w14:textId="1A48D7B5" w:rsidR="00672F80" w:rsidRPr="007B4922" w:rsidRDefault="00672F80" w:rsidP="00672F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253D0" w:rsidRPr="007B4922">
        <w:rPr>
          <w:rFonts w:asciiTheme="majorBidi" w:hAnsiTheme="majorBidi" w:cstheme="majorBidi"/>
          <w:sz w:val="30"/>
          <w:szCs w:val="30"/>
        </w:rPr>
        <w:t>20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7B4922">
        <w:rPr>
          <w:rFonts w:asciiTheme="majorBidi" w:hAnsiTheme="majorBidi" w:cstheme="majorBidi"/>
          <w:sz w:val="30"/>
          <w:szCs w:val="30"/>
        </w:rPr>
        <w:t xml:space="preserve">2566 </w:t>
      </w:r>
      <w:r w:rsidRPr="007B4922">
        <w:rPr>
          <w:rFonts w:asciiTheme="majorBidi" w:hAnsiTheme="majorBidi" w:cstheme="majorBidi"/>
          <w:sz w:val="30"/>
          <w:szCs w:val="30"/>
          <w:cs/>
        </w:rPr>
        <w:t>บริษัทได้จดทะเบียนจัดตั้งบริษัท เอ สยาม อินฟรา จำกัด ซึ่งดำเนินธุรกิจด้าน</w:t>
      </w:r>
      <w:r w:rsidR="0046116E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การซ่อมแซม ปรับปรุงและเพิ่มความแข็งแรงโครงสร้างพื้นฐาน </w:t>
      </w:r>
      <w:r w:rsidR="00103D4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B492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03D44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7B4922">
        <w:rPr>
          <w:rFonts w:asciiTheme="majorBidi" w:hAnsiTheme="majorBidi" w:cstheme="majorBidi"/>
          <w:sz w:val="30"/>
          <w:szCs w:val="30"/>
          <w:cs/>
        </w:rPr>
        <w:t>มีทุนจดทะเบียนจำนวน</w:t>
      </w:r>
      <w:r w:rsidR="008E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116E">
        <w:rPr>
          <w:rFonts w:asciiTheme="majorBidi" w:hAnsiTheme="majorBidi" w:cstheme="majorBidi"/>
          <w:sz w:val="30"/>
          <w:szCs w:val="30"/>
        </w:rPr>
        <w:t xml:space="preserve">    </w:t>
      </w:r>
      <w:r w:rsidRPr="007B4922">
        <w:rPr>
          <w:rFonts w:asciiTheme="majorBidi" w:hAnsiTheme="majorBidi" w:cstheme="majorBidi"/>
          <w:sz w:val="30"/>
          <w:szCs w:val="30"/>
        </w:rPr>
        <w:t xml:space="preserve">40 </w:t>
      </w:r>
      <w:r w:rsidRPr="007B492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B4922">
        <w:rPr>
          <w:rFonts w:asciiTheme="majorBidi" w:hAnsiTheme="majorBidi" w:cstheme="majorBidi"/>
          <w:sz w:val="30"/>
          <w:szCs w:val="30"/>
        </w:rPr>
        <w:t xml:space="preserve"> (4,000,000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7B4922">
        <w:rPr>
          <w:rFonts w:asciiTheme="majorBidi" w:hAnsiTheme="majorBidi" w:cstheme="majorBidi"/>
          <w:sz w:val="30"/>
          <w:szCs w:val="30"/>
        </w:rPr>
        <w:t>10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7B4922">
        <w:rPr>
          <w:rFonts w:asciiTheme="majorBidi" w:hAnsiTheme="majorBidi" w:cstheme="majorBidi"/>
          <w:sz w:val="30"/>
          <w:szCs w:val="30"/>
        </w:rPr>
        <w:t>)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โดยบริษัทมีสัดส่วนการถือหุ้นในบริษัทดังกล่าว</w:t>
      </w:r>
      <w:r w:rsidR="008E365E">
        <w:rPr>
          <w:rFonts w:asciiTheme="majorBidi" w:hAnsiTheme="majorBidi" w:cstheme="majorBidi" w:hint="cs"/>
          <w:sz w:val="30"/>
          <w:szCs w:val="30"/>
          <w:cs/>
        </w:rPr>
        <w:t>ในอัตราส่วน</w:t>
      </w:r>
      <w:r w:rsidR="00B83867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7B4922">
        <w:rPr>
          <w:rFonts w:asciiTheme="majorBidi" w:hAnsiTheme="majorBidi" w:cstheme="majorBidi"/>
          <w:sz w:val="30"/>
          <w:szCs w:val="30"/>
        </w:rPr>
        <w:t>68.50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Pr="007B4922">
        <w:rPr>
          <w:rFonts w:asciiTheme="majorBidi" w:hAnsiTheme="majorBidi" w:cstheme="majorBidi"/>
          <w:sz w:val="30"/>
          <w:szCs w:val="30"/>
        </w:rPr>
        <w:t xml:space="preserve">27.4 </w:t>
      </w:r>
      <w:r w:rsidRPr="007B4922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FD86AFC" w14:textId="77777777" w:rsidR="00ED5BA1" w:rsidRPr="009F4090" w:rsidRDefault="00ED5BA1" w:rsidP="00ED5BA1">
      <w:pPr>
        <w:rPr>
          <w:rFonts w:asciiTheme="majorBidi" w:hAnsiTheme="majorBidi" w:cstheme="majorBidi"/>
          <w:sz w:val="20"/>
          <w:szCs w:val="20"/>
        </w:rPr>
      </w:pPr>
    </w:p>
    <w:p w14:paraId="547BDFAA" w14:textId="6E716A2D" w:rsidR="00036B89" w:rsidRPr="007B4922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7B4922">
        <w:rPr>
          <w:rFonts w:asciiTheme="majorBidi" w:hAnsiTheme="majorBidi" w:cstheme="majorBidi"/>
          <w:cs/>
        </w:rPr>
        <w:t>ส่วนงานดำเนินงาน</w:t>
      </w:r>
      <w:r w:rsidR="00633F54" w:rsidRPr="007B4922">
        <w:rPr>
          <w:rFonts w:asciiTheme="majorBidi" w:hAnsiTheme="majorBidi" w:cstheme="majorBidi"/>
          <w:cs/>
        </w:rPr>
        <w:t>และการจำแนกรายได้</w:t>
      </w:r>
    </w:p>
    <w:p w14:paraId="2F406EE0" w14:textId="77777777" w:rsidR="00036B89" w:rsidRPr="009F4090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EA535A" w14:textId="0B5D547C" w:rsidR="00036B89" w:rsidRPr="007B4922" w:rsidRDefault="00127432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กลุ่ม</w:t>
      </w:r>
      <w:r w:rsidR="00036B89" w:rsidRPr="007B4922">
        <w:rPr>
          <w:rFonts w:asciiTheme="majorBidi" w:hAnsiTheme="majorBidi" w:cstheme="majorBidi"/>
          <w:sz w:val="30"/>
          <w:szCs w:val="30"/>
          <w:cs/>
        </w:rPr>
        <w:t>บริษัทดำเนิน</w:t>
      </w:r>
      <w:r w:rsidR="00B575D7" w:rsidRPr="007B4922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8733AB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="00036B89" w:rsidRPr="007B4922">
        <w:rPr>
          <w:rFonts w:asciiTheme="majorBidi" w:hAnsiTheme="majorBidi" w:cstheme="majorBidi"/>
          <w:sz w:val="30"/>
          <w:szCs w:val="30"/>
          <w:cs/>
        </w:rPr>
        <w:t>ในส่วนงาน</w:t>
      </w:r>
      <w:r w:rsidR="003E27AA" w:rsidRPr="007B4922">
        <w:rPr>
          <w:rFonts w:asciiTheme="majorBidi" w:hAnsiTheme="majorBidi" w:cstheme="majorBidi"/>
          <w:sz w:val="30"/>
          <w:szCs w:val="30"/>
          <w:cs/>
        </w:rPr>
        <w:t>เดียวคือ</w:t>
      </w:r>
      <w:r w:rsidR="00D42D66" w:rsidRPr="007B4922">
        <w:rPr>
          <w:rFonts w:asciiTheme="majorBidi" w:hAnsiTheme="majorBidi" w:cstheme="majorBidi"/>
          <w:sz w:val="30"/>
          <w:szCs w:val="30"/>
          <w:cs/>
        </w:rPr>
        <w:t xml:space="preserve"> การ</w:t>
      </w:r>
      <w:r w:rsidR="00036B89" w:rsidRPr="007B4922">
        <w:rPr>
          <w:rFonts w:asciiTheme="majorBidi" w:hAnsiTheme="majorBidi" w:cstheme="majorBidi"/>
          <w:sz w:val="30"/>
          <w:szCs w:val="30"/>
          <w:cs/>
        </w:rPr>
        <w:t>ให้บริการทางยกระดับช่วงดินแดงถึงอนุสรณ์สถานแห่งชาติ ดังนั้นฝ่ายบริหารจึงพิจารณาว่า</w:t>
      </w:r>
      <w:r w:rsidR="00547D99" w:rsidRPr="007B4922">
        <w:rPr>
          <w:rFonts w:asciiTheme="majorBidi" w:hAnsiTheme="majorBidi" w:cstheme="majorBidi"/>
          <w:sz w:val="30"/>
          <w:szCs w:val="30"/>
          <w:cs/>
        </w:rPr>
        <w:t>กลุ่ม</w:t>
      </w:r>
      <w:r w:rsidR="00036B89" w:rsidRPr="007B4922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F90C10" w:rsidRPr="007B4922">
        <w:rPr>
          <w:rFonts w:asciiTheme="majorBidi" w:hAnsiTheme="majorBidi" w:cstheme="majorBidi"/>
          <w:sz w:val="30"/>
          <w:szCs w:val="30"/>
          <w:cs/>
        </w:rPr>
        <w:t>ส่วนงานที่รายงานเพียงส่วนงานเดียว</w:t>
      </w:r>
      <w:r w:rsidR="00702836"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6881" w:rsidRPr="007B4922">
        <w:rPr>
          <w:rFonts w:asciiTheme="majorBidi" w:hAnsiTheme="majorBidi" w:cstheme="majorBidi"/>
          <w:sz w:val="30"/>
          <w:szCs w:val="30"/>
          <w:cs/>
        </w:rPr>
        <w:t>โดยจังหวะเวลาในการรับรู้รายได้</w:t>
      </w:r>
      <w:r w:rsidR="00CE2B44" w:rsidRPr="007B4922">
        <w:rPr>
          <w:rFonts w:asciiTheme="majorBidi" w:hAnsiTheme="majorBidi" w:cstheme="majorBidi"/>
          <w:sz w:val="30"/>
          <w:szCs w:val="30"/>
          <w:cs/>
        </w:rPr>
        <w:t>คือ</w:t>
      </w:r>
      <w:r w:rsidR="00785212"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531D" w:rsidRPr="007B4922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1F883A3B" w14:textId="5BD265D6" w:rsidR="003B4C40" w:rsidRPr="009F4090" w:rsidRDefault="003B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7A767CBE" w14:textId="321CD9EA" w:rsidR="00036B89" w:rsidRPr="007B4922" w:rsidRDefault="00D572A1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เงินปันผล</w:t>
      </w:r>
    </w:p>
    <w:p w14:paraId="17E0C1DF" w14:textId="77777777" w:rsidR="00D572A1" w:rsidRPr="009F4090" w:rsidRDefault="00D572A1" w:rsidP="00D572A1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76"/>
        <w:gridCol w:w="236"/>
        <w:gridCol w:w="1328"/>
        <w:gridCol w:w="237"/>
        <w:gridCol w:w="1023"/>
        <w:gridCol w:w="229"/>
        <w:gridCol w:w="1031"/>
      </w:tblGrid>
      <w:tr w:rsidR="00BD01E0" w:rsidRPr="007B4922" w14:paraId="029D0BC7" w14:textId="77777777" w:rsidTr="00B5412A">
        <w:trPr>
          <w:tblHeader/>
        </w:trPr>
        <w:tc>
          <w:tcPr>
            <w:tcW w:w="3600" w:type="dxa"/>
            <w:vAlign w:val="bottom"/>
          </w:tcPr>
          <w:p w14:paraId="21AF7B4D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  <w:vAlign w:val="bottom"/>
          </w:tcPr>
          <w:p w14:paraId="6419F9C9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390896E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6AF53300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7" w:type="dxa"/>
          </w:tcPr>
          <w:p w14:paraId="5BB2725F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vAlign w:val="bottom"/>
          </w:tcPr>
          <w:p w14:paraId="67DA8B96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9" w:type="dxa"/>
          </w:tcPr>
          <w:p w14:paraId="4629FAF8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vAlign w:val="bottom"/>
          </w:tcPr>
          <w:p w14:paraId="538DD123" w14:textId="77777777" w:rsidR="00BD01E0" w:rsidRPr="007B4922" w:rsidDel="00D43E7A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D01E0" w:rsidRPr="007B4922" w14:paraId="00A29BB5" w14:textId="77777777" w:rsidTr="00B5412A">
        <w:trPr>
          <w:tblHeader/>
        </w:trPr>
        <w:tc>
          <w:tcPr>
            <w:tcW w:w="3600" w:type="dxa"/>
          </w:tcPr>
          <w:p w14:paraId="5DD97F86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</w:tcPr>
          <w:p w14:paraId="7BFE144A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D5F34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21A45B3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4F0CEE1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453D41F7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9" w:type="dxa"/>
          </w:tcPr>
          <w:p w14:paraId="5A186B5C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75DB7EF6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01E0" w:rsidRPr="007B4922" w14:paraId="4B7B6894" w14:textId="77777777" w:rsidTr="00B5412A">
        <w:tc>
          <w:tcPr>
            <w:tcW w:w="3600" w:type="dxa"/>
          </w:tcPr>
          <w:p w14:paraId="793C1770" w14:textId="7448C4E3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939AB"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76" w:type="dxa"/>
          </w:tcPr>
          <w:p w14:paraId="115C15BC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14BA777C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50868DA3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54F48BE4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44A79653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6C3EC897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FA22BE9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01E0" w:rsidRPr="007B4922" w14:paraId="58C438B2" w14:textId="77777777" w:rsidTr="00076A22">
        <w:tc>
          <w:tcPr>
            <w:tcW w:w="3600" w:type="dxa"/>
          </w:tcPr>
          <w:p w14:paraId="5867D4EC" w14:textId="5CBE409A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B834EA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 </w:t>
            </w:r>
            <w:r w:rsidR="00B834EA"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="00B834EA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7170A1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แรก</w:t>
            </w:r>
            <w:r w:rsidR="00B834EA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  <w:shd w:val="clear" w:color="auto" w:fill="auto"/>
          </w:tcPr>
          <w:p w14:paraId="226055CD" w14:textId="08408E73" w:rsidR="00BD01E0" w:rsidRPr="007B4922" w:rsidRDefault="00EE1D8B" w:rsidP="00EE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="00410F33"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4C85ACF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7550A005" w14:textId="1A59E74F" w:rsidR="00BD01E0" w:rsidRPr="007B4922" w:rsidRDefault="00C763CF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3117E471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CA38A01" w14:textId="62788118" w:rsidR="00BD01E0" w:rsidRPr="007B4922" w:rsidRDefault="000A44E6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0.38</w:t>
            </w:r>
          </w:p>
        </w:tc>
        <w:tc>
          <w:tcPr>
            <w:tcW w:w="229" w:type="dxa"/>
          </w:tcPr>
          <w:p w14:paraId="28F24918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1EAD397" w14:textId="744B8923" w:rsidR="00BD01E0" w:rsidRPr="007B4922" w:rsidRDefault="000A44E6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448.87</w:t>
            </w:r>
          </w:p>
        </w:tc>
      </w:tr>
      <w:tr w:rsidR="003D03BC" w:rsidRPr="007B4922" w14:paraId="397D74D3" w14:textId="77777777" w:rsidTr="00076A22">
        <w:tc>
          <w:tcPr>
            <w:tcW w:w="3600" w:type="dxa"/>
          </w:tcPr>
          <w:p w14:paraId="2CD0B240" w14:textId="69C808D4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6" w:type="dxa"/>
            <w:shd w:val="clear" w:color="auto" w:fill="auto"/>
          </w:tcPr>
          <w:p w14:paraId="5D53013D" w14:textId="1FCE7641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F7771" w:rsidRPr="007B49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4635FA5" w14:textId="77777777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035918A8" w14:textId="2550BF19" w:rsidR="003D03BC" w:rsidRPr="007B4922" w:rsidRDefault="004448CA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37" w:type="dxa"/>
          </w:tcPr>
          <w:p w14:paraId="0C13A519" w14:textId="77777777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68B16F2B" w14:textId="6853E1D8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29" w:type="dxa"/>
          </w:tcPr>
          <w:p w14:paraId="7A02C293" w14:textId="77777777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56EF6834" w14:textId="6D6F087C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590.62</w:t>
            </w:r>
          </w:p>
        </w:tc>
      </w:tr>
      <w:tr w:rsidR="003A2FBA" w:rsidRPr="007B4922" w14:paraId="59676EC6" w14:textId="77777777" w:rsidTr="0065007D">
        <w:tc>
          <w:tcPr>
            <w:tcW w:w="3600" w:type="dxa"/>
          </w:tcPr>
          <w:p w14:paraId="75B690B9" w14:textId="6134C652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601F" w:rsidRPr="007B49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76" w:type="dxa"/>
            <w:shd w:val="clear" w:color="auto" w:fill="auto"/>
          </w:tcPr>
          <w:p w14:paraId="77DB1060" w14:textId="51567BA8" w:rsidR="003A2FBA" w:rsidRPr="007B4922" w:rsidRDefault="00315001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A1026CA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48ACED39" w14:textId="26FA7F8A" w:rsidR="003A2FBA" w:rsidRPr="007B4922" w:rsidRDefault="0044460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2D157561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B44E3A1" w14:textId="429BEEBE" w:rsidR="003A2FBA" w:rsidRPr="007B4922" w:rsidRDefault="00777750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29" w:type="dxa"/>
          </w:tcPr>
          <w:p w14:paraId="0CDD65B8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2493E93C" w14:textId="2B0BF102" w:rsidR="003A2FBA" w:rsidRPr="007B4922" w:rsidRDefault="00042742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413.43</w:t>
            </w:r>
          </w:p>
        </w:tc>
      </w:tr>
      <w:tr w:rsidR="00AF59AC" w:rsidRPr="007B4922" w14:paraId="02CCB71A" w14:textId="77777777" w:rsidTr="00076A22">
        <w:tc>
          <w:tcPr>
            <w:tcW w:w="3600" w:type="dxa"/>
          </w:tcPr>
          <w:p w14:paraId="01E5FB75" w14:textId="0143F7F0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6" w:type="dxa"/>
            <w:shd w:val="clear" w:color="auto" w:fill="auto"/>
          </w:tcPr>
          <w:p w14:paraId="6EEC5BEB" w14:textId="65EAEE15" w:rsidR="00AF59AC" w:rsidRPr="007B4922" w:rsidRDefault="00055A9E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F59AC"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3F3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AF59AC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59AC"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C8F2AD9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1B6BCDEE" w14:textId="3A2F18F0" w:rsidR="00AF59AC" w:rsidRPr="007B4922" w:rsidRDefault="00113F37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AF59AC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59AC"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11C7EA1F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3D6D65C1" w14:textId="64E8C9FF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29" w:type="dxa"/>
          </w:tcPr>
          <w:p w14:paraId="28E56353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03202233" w14:textId="519A356F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413.43</w:t>
            </w:r>
          </w:p>
        </w:tc>
      </w:tr>
      <w:tr w:rsidR="00AF59AC" w:rsidRPr="007B4922" w14:paraId="14EBE3DF" w14:textId="77777777" w:rsidTr="00035AFB">
        <w:tc>
          <w:tcPr>
            <w:tcW w:w="3600" w:type="dxa"/>
          </w:tcPr>
          <w:p w14:paraId="4DC9C610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50C043AE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F14B51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15E34BDA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BE1B38D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CB1FB65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" w:type="dxa"/>
          </w:tcPr>
          <w:p w14:paraId="43061CFF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5C932B2A" w14:textId="5A1F60D7" w:rsidR="00AF59AC" w:rsidRPr="007B4922" w:rsidRDefault="00D42932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1,866.35</w:t>
            </w:r>
          </w:p>
        </w:tc>
      </w:tr>
      <w:tr w:rsidR="00AF59AC" w:rsidRPr="007B4922" w14:paraId="209BE42C" w14:textId="77777777" w:rsidTr="00035AFB">
        <w:tc>
          <w:tcPr>
            <w:tcW w:w="3600" w:type="dxa"/>
          </w:tcPr>
          <w:p w14:paraId="17B08F07" w14:textId="77777777" w:rsidR="00AF59AC" w:rsidRPr="009F4090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6B6BB677" w14:textId="77777777" w:rsidR="00AF59AC" w:rsidRPr="009F4090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E43D28B" w14:textId="77777777" w:rsidR="00AF59AC" w:rsidRPr="009F4090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</w:tcPr>
          <w:p w14:paraId="2AF0D3C6" w14:textId="77777777" w:rsidR="00AF59AC" w:rsidRPr="009F4090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73F90C06" w14:textId="77777777" w:rsidR="00AF59AC" w:rsidRPr="009F4090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44F2BC1" w14:textId="77777777" w:rsidR="00AF59AC" w:rsidRPr="009F4090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9" w:type="dxa"/>
          </w:tcPr>
          <w:p w14:paraId="5C4E6267" w14:textId="77777777" w:rsidR="00AF59AC" w:rsidRPr="009F4090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4621FAB6" w14:textId="77777777" w:rsidR="00AF59AC" w:rsidRPr="009F4090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F59AC" w:rsidRPr="007B4922" w14:paraId="78064334" w14:textId="77777777" w:rsidTr="00F41EE1">
        <w:tc>
          <w:tcPr>
            <w:tcW w:w="3600" w:type="dxa"/>
          </w:tcPr>
          <w:p w14:paraId="5CD19A3C" w14:textId="3F93190E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76" w:type="dxa"/>
            <w:shd w:val="clear" w:color="auto" w:fill="auto"/>
          </w:tcPr>
          <w:p w14:paraId="7016CCEE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C0BE33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3E4D6832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AA30C73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1C2159CB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" w:type="dxa"/>
          </w:tcPr>
          <w:p w14:paraId="467E7532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C62DEB2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9AC" w:rsidRPr="007B4922" w14:paraId="15EB0FCA" w14:textId="77777777" w:rsidTr="009644EB">
        <w:tc>
          <w:tcPr>
            <w:tcW w:w="3600" w:type="dxa"/>
          </w:tcPr>
          <w:p w14:paraId="1D2667F2" w14:textId="1D9D4ACC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76" w:type="dxa"/>
            <w:shd w:val="clear" w:color="auto" w:fill="auto"/>
          </w:tcPr>
          <w:p w14:paraId="656E6310" w14:textId="364B2736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6DB46D6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35395A68" w14:textId="7C2C17CF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744E1960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33070A8" w14:textId="429A4E32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29" w:type="dxa"/>
          </w:tcPr>
          <w:p w14:paraId="245ED5BE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653AA579" w14:textId="34B6A084" w:rsidR="00AF59AC" w:rsidRPr="003922DE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2DE">
              <w:rPr>
                <w:rFonts w:asciiTheme="majorBidi" w:hAnsiTheme="majorBidi" w:cstheme="majorBidi"/>
                <w:sz w:val="30"/>
                <w:szCs w:val="30"/>
              </w:rPr>
              <w:t>295.30</w:t>
            </w:r>
          </w:p>
        </w:tc>
      </w:tr>
      <w:tr w:rsidR="00AF59AC" w:rsidRPr="007B4922" w14:paraId="7CE5B80A" w14:textId="77777777" w:rsidTr="003922DE">
        <w:tc>
          <w:tcPr>
            <w:tcW w:w="3600" w:type="dxa"/>
          </w:tcPr>
          <w:p w14:paraId="2891BD5D" w14:textId="7A0FB4D5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  <w:shd w:val="clear" w:color="auto" w:fill="auto"/>
          </w:tcPr>
          <w:p w14:paraId="7A1A57B9" w14:textId="479940BF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FA44439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3BDA2DD4" w14:textId="5D55B27B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3C1CDFCE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3AC2A7BF" w14:textId="3BAD0362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29" w:type="dxa"/>
          </w:tcPr>
          <w:p w14:paraId="58AA0FEB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0F3199CB" w14:textId="38E95A23" w:rsidR="00AF59AC" w:rsidRPr="003922DE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118.1</w:t>
            </w:r>
            <w:r w:rsidR="00DE64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F59AC" w:rsidRPr="007B4922" w14:paraId="7E084FB8" w14:textId="77777777" w:rsidTr="003922DE">
        <w:tc>
          <w:tcPr>
            <w:tcW w:w="3600" w:type="dxa"/>
          </w:tcPr>
          <w:p w14:paraId="175595C1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495ED232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B2B422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43B572BD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2FF9634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4231FEB0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" w:type="dxa"/>
          </w:tcPr>
          <w:p w14:paraId="13048FD0" w14:textId="77777777" w:rsidR="00AF59AC" w:rsidRPr="007B4922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310DEB4A" w14:textId="3BC66894" w:rsidR="00AF59AC" w:rsidRPr="00F41EE1" w:rsidRDefault="00AF59AC" w:rsidP="00AF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413.4</w:t>
            </w:r>
            <w:r w:rsidR="00DE64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488F70B" w14:textId="4A673689" w:rsidR="00036B89" w:rsidRPr="007B4922" w:rsidRDefault="00036B89" w:rsidP="005C4544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7B4922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378CC8E8" w14:textId="77777777" w:rsidR="001560E0" w:rsidRPr="007B4922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46B1C3" w14:textId="77777777" w:rsidR="006A2862" w:rsidRDefault="006A2862" w:rsidP="006A2862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4D1E6200" w14:textId="77777777" w:rsidR="006A2862" w:rsidRDefault="006A2862" w:rsidP="006A286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1A283E0" w14:textId="4980716F" w:rsidR="006A2862" w:rsidRDefault="006A2862" w:rsidP="006A286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2A9F519" w14:textId="2CD780A2" w:rsidR="006A2862" w:rsidRDefault="006A2862" w:rsidP="006A28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8F443C" w14:paraId="70674CB3" w14:textId="77777777" w:rsidTr="00865E6E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32913C12" w14:textId="77777777" w:rsidR="008F443C" w:rsidRDefault="008F443C" w:rsidP="00865E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  <w:hideMark/>
          </w:tcPr>
          <w:p w14:paraId="08BA5BFA" w14:textId="62A2EC1A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90E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B90E78" w:rsidRPr="00B90E7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443C" w14:paraId="3B69D156" w14:textId="77777777" w:rsidTr="00865E6E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45F668C9" w14:textId="77777777" w:rsidR="008F443C" w:rsidRDefault="008F443C" w:rsidP="00865E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191EC74E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CD0BE79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7F27F834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F443C" w14:paraId="42543939" w14:textId="77777777" w:rsidTr="00865E6E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6590A030" w14:textId="77777777" w:rsidR="008F443C" w:rsidRDefault="008F443C" w:rsidP="00865E6E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785E4A5E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5457FECB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4ED69B52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1A117002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2A02C0B0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46A6F01C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  <w:p w14:paraId="0D5649A7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F443C" w14:paraId="36199F4E" w14:textId="77777777" w:rsidTr="00865E6E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34242A55" w14:textId="77777777" w:rsidR="008F443C" w:rsidRDefault="008F443C" w:rsidP="00865E6E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hideMark/>
          </w:tcPr>
          <w:p w14:paraId="6A78C48F" w14:textId="77777777" w:rsidR="008F443C" w:rsidRDefault="008F443C" w:rsidP="00865E6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F443C" w14:paraId="682CF6A8" w14:textId="77777777" w:rsidTr="00865E6E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100148C2" w14:textId="77777777" w:rsidR="008F443C" w:rsidRDefault="008F443C" w:rsidP="00865E6E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140" w:type="dxa"/>
            <w:gridSpan w:val="3"/>
          </w:tcPr>
          <w:p w14:paraId="1C50F0A7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F443C" w14:paraId="0FBF8AA3" w14:textId="77777777" w:rsidTr="00865E6E">
        <w:trPr>
          <w:cantSplit/>
          <w:trHeight w:val="261"/>
        </w:trPr>
        <w:tc>
          <w:tcPr>
            <w:tcW w:w="5040" w:type="dxa"/>
            <w:hideMark/>
          </w:tcPr>
          <w:p w14:paraId="1FFF6985" w14:textId="77777777" w:rsidR="008F443C" w:rsidRDefault="008F443C" w:rsidP="00865E6E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247FC8AB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542082F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6140D887" w14:textId="77777777" w:rsidR="008F443C" w:rsidRDefault="008F443C" w:rsidP="00865E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F443C" w14:paraId="44C7830A" w14:textId="77777777" w:rsidTr="00865E6E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42364FA7" w14:textId="77777777" w:rsidR="008F443C" w:rsidRDefault="008F443C" w:rsidP="00865E6E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389A9B9A" w14:textId="77777777" w:rsidR="008F443C" w:rsidRDefault="008F443C" w:rsidP="00865E6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5025EF" w14:textId="77777777" w:rsidR="008F443C" w:rsidRDefault="008F443C" w:rsidP="00865E6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03CC0424" w14:textId="77777777" w:rsidR="008F443C" w:rsidRDefault="008F443C" w:rsidP="00865E6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443C" w14:paraId="411A2B59" w14:textId="77777777" w:rsidTr="0060440A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34FAE5AF" w14:textId="77777777" w:rsidR="008F443C" w:rsidRDefault="008F443C" w:rsidP="00865E6E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</w:tcPr>
          <w:p w14:paraId="184A3641" w14:textId="0266F0E1" w:rsidR="008F443C" w:rsidRPr="0060440A" w:rsidRDefault="0060440A" w:rsidP="00865E6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49,700</w:t>
            </w:r>
          </w:p>
        </w:tc>
        <w:tc>
          <w:tcPr>
            <w:tcW w:w="236" w:type="dxa"/>
          </w:tcPr>
          <w:p w14:paraId="7210209F" w14:textId="77777777" w:rsidR="008F443C" w:rsidRPr="0060440A" w:rsidRDefault="008F443C" w:rsidP="00865E6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FC058C3" w14:textId="7D840704" w:rsidR="008F443C" w:rsidRPr="0060440A" w:rsidRDefault="0060440A" w:rsidP="00865E6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49,700</w:t>
            </w:r>
          </w:p>
        </w:tc>
      </w:tr>
    </w:tbl>
    <w:p w14:paraId="5212B406" w14:textId="77777777" w:rsidR="008F443C" w:rsidRDefault="008F443C" w:rsidP="006A28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6A2862" w14:paraId="0B674B24" w14:textId="77777777" w:rsidTr="00B90E78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7D2CC048" w14:textId="77777777" w:rsidR="006A2862" w:rsidRDefault="006A28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8D98244" w14:textId="02D80492" w:rsidR="006A2862" w:rsidRDefault="002328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3289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4D96" w14:paraId="06ED7D75" w14:textId="77777777" w:rsidTr="00535072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14BA4ECA" w14:textId="77777777" w:rsidR="00294D96" w:rsidRDefault="00294D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3974D712" w14:textId="77777777" w:rsidR="00294D96" w:rsidRDefault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18ABC28" w14:textId="77777777" w:rsidR="00294D96" w:rsidRDefault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226139A7" w14:textId="77777777" w:rsidR="00294D96" w:rsidRDefault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94D96" w14:paraId="36D7E002" w14:textId="77777777" w:rsidTr="00535072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FF2B769" w14:textId="77777777" w:rsidR="00294D96" w:rsidRDefault="00294D96" w:rsidP="00294D9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137CB6E4" w14:textId="77777777" w:rsidR="00294D96" w:rsidRDefault="00294D96" w:rsidP="00535072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04BDC928" w14:textId="77777777" w:rsidR="000B6DAE" w:rsidRDefault="00294D96" w:rsidP="00535072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02DCCE39" w14:textId="77777777" w:rsidR="000B6DAE" w:rsidRDefault="00294D96" w:rsidP="00535072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7D73230A" w14:textId="7FDAAAF1" w:rsidR="00294D96" w:rsidRDefault="00294D96" w:rsidP="00535072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93FD143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7BB4E927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  <w:p w14:paraId="1FD7DA21" w14:textId="6661865C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94D96" w14:paraId="2BCA200B" w14:textId="77777777" w:rsidTr="00535072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12B9732A" w14:textId="77777777" w:rsidR="00294D96" w:rsidRDefault="00294D96" w:rsidP="00294D9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hideMark/>
          </w:tcPr>
          <w:p w14:paraId="6F83BBD7" w14:textId="77777777" w:rsidR="00294D96" w:rsidRDefault="00294D96" w:rsidP="00F733F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94D96" w14:paraId="567D054B" w14:textId="77777777" w:rsidTr="00535072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2D8BB317" w14:textId="77777777" w:rsidR="00294D96" w:rsidRDefault="00294D96" w:rsidP="00294D9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070" w:type="dxa"/>
          </w:tcPr>
          <w:p w14:paraId="63623752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7696026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22028A36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94D96" w14:paraId="6019C9CE" w14:textId="77777777" w:rsidTr="00535072">
        <w:trPr>
          <w:cantSplit/>
          <w:trHeight w:val="261"/>
        </w:trPr>
        <w:tc>
          <w:tcPr>
            <w:tcW w:w="5040" w:type="dxa"/>
            <w:hideMark/>
          </w:tcPr>
          <w:p w14:paraId="1540F99F" w14:textId="77777777" w:rsidR="00294D96" w:rsidRDefault="00294D96" w:rsidP="00294D9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78B50766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47A5EE0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72C73A70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94D96" w14:paraId="14F032C5" w14:textId="77777777" w:rsidTr="00535072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6306B780" w14:textId="77777777" w:rsidR="00294D96" w:rsidRDefault="00294D96" w:rsidP="00294D96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13BA8DF2" w14:textId="77777777" w:rsidR="00294D96" w:rsidRDefault="00294D96" w:rsidP="00294D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F44E04" w14:textId="77777777" w:rsidR="00294D96" w:rsidRDefault="00294D96" w:rsidP="00294D9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7D432BB1" w14:textId="77777777" w:rsidR="00294D96" w:rsidRDefault="00294D96" w:rsidP="00294D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D96" w14:paraId="17FB2AA7" w14:textId="77777777" w:rsidTr="00535072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6907C539" w14:textId="77777777" w:rsidR="00294D96" w:rsidRDefault="00294D96" w:rsidP="00294D96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hideMark/>
          </w:tcPr>
          <w:p w14:paraId="6A25FC70" w14:textId="77777777" w:rsidR="00294D96" w:rsidRDefault="00294D96" w:rsidP="00294D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36" w:type="dxa"/>
          </w:tcPr>
          <w:p w14:paraId="1AA68343" w14:textId="77777777" w:rsidR="00294D96" w:rsidRDefault="00294D96" w:rsidP="00294D9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hideMark/>
          </w:tcPr>
          <w:p w14:paraId="23F13518" w14:textId="2D81B9A9" w:rsidR="00294D96" w:rsidRDefault="00294D96" w:rsidP="003D4A0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  <w:p w14:paraId="4E22614A" w14:textId="778E93C9" w:rsidR="00294D96" w:rsidRDefault="00294D96" w:rsidP="00294D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1000051" w14:textId="77777777" w:rsidR="00B04069" w:rsidRPr="007B4922" w:rsidRDefault="00B04069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DA8CB2" w14:textId="50D453AB" w:rsidR="00036B89" w:rsidRPr="007B4922" w:rsidRDefault="00036B89" w:rsidP="00B04069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lastRenderedPageBreak/>
        <w:t>ภาระผูกพันกับกิจการที่ไม่เกี่ยวข้องกัน</w:t>
      </w:r>
    </w:p>
    <w:p w14:paraId="7C9A9D36" w14:textId="77777777" w:rsidR="009C1524" w:rsidRPr="007B4922" w:rsidRDefault="009C1524" w:rsidP="009C1524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8" w:type="dxa"/>
        <w:tblInd w:w="432" w:type="dxa"/>
        <w:tblLook w:val="01E0" w:firstRow="1" w:lastRow="1" w:firstColumn="1" w:lastColumn="1" w:noHBand="0" w:noVBand="0"/>
      </w:tblPr>
      <w:tblGrid>
        <w:gridCol w:w="4878"/>
        <w:gridCol w:w="2052"/>
        <w:gridCol w:w="236"/>
        <w:gridCol w:w="2052"/>
      </w:tblGrid>
      <w:tr w:rsidR="003F70E6" w:rsidRPr="007B4922" w14:paraId="106BCC56" w14:textId="77777777" w:rsidTr="00371E18">
        <w:trPr>
          <w:tblHeader/>
        </w:trPr>
        <w:tc>
          <w:tcPr>
            <w:tcW w:w="4878" w:type="dxa"/>
          </w:tcPr>
          <w:p w14:paraId="04AF714D" w14:textId="77777777" w:rsidR="003F70E6" w:rsidRPr="007B4922" w:rsidRDefault="003F70E6" w:rsidP="003F70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2" w:type="dxa"/>
          </w:tcPr>
          <w:p w14:paraId="4C4C57D7" w14:textId="11C9D187" w:rsidR="003F70E6" w:rsidRPr="007B4922" w:rsidRDefault="003F70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41DF8DE" w14:textId="4E73D201" w:rsidR="003F70E6" w:rsidRPr="007B4922" w:rsidRDefault="003F70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2" w:type="dxa"/>
          </w:tcPr>
          <w:p w14:paraId="599A52EA" w14:textId="6D308F3F" w:rsidR="003F70E6" w:rsidRPr="007B4922" w:rsidRDefault="003F70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0E6" w:rsidRPr="007B4922" w14:paraId="00FC2DDA" w14:textId="77777777" w:rsidTr="00371E18">
        <w:trPr>
          <w:tblHeader/>
        </w:trPr>
        <w:tc>
          <w:tcPr>
            <w:tcW w:w="4878" w:type="dxa"/>
            <w:hideMark/>
          </w:tcPr>
          <w:p w14:paraId="32EA3B0B" w14:textId="3CB9BA99" w:rsidR="003F70E6" w:rsidRPr="007B4922" w:rsidRDefault="003F70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7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57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340" w:type="dxa"/>
            <w:gridSpan w:val="3"/>
          </w:tcPr>
          <w:p w14:paraId="5EE7E2FF" w14:textId="1CE1343E" w:rsidR="003F70E6" w:rsidRPr="007B4922" w:rsidRDefault="003F70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B492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F70E6" w:rsidRPr="007B4922" w14:paraId="1BA06A8A" w14:textId="77777777" w:rsidTr="00371E18">
        <w:tc>
          <w:tcPr>
            <w:tcW w:w="4878" w:type="dxa"/>
            <w:hideMark/>
          </w:tcPr>
          <w:p w14:paraId="52076BF7" w14:textId="6C0F86B6" w:rsidR="003F70E6" w:rsidRPr="007B4922" w:rsidRDefault="003F70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2052" w:type="dxa"/>
          </w:tcPr>
          <w:p w14:paraId="1350EC50" w14:textId="77777777" w:rsidR="003F70E6" w:rsidRPr="007B4922" w:rsidRDefault="003F70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A8DF6" w14:textId="5EC05385" w:rsidR="003F70E6" w:rsidRPr="007B4922" w:rsidRDefault="003F70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01C5C843" w14:textId="73E5354C" w:rsidR="003F70E6" w:rsidRPr="007B4922" w:rsidRDefault="003F70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0E6" w:rsidRPr="007B4922" w14:paraId="42FBE2C6" w14:textId="77777777" w:rsidTr="00082369">
        <w:tc>
          <w:tcPr>
            <w:tcW w:w="4878" w:type="dxa"/>
            <w:hideMark/>
          </w:tcPr>
          <w:p w14:paraId="1ADC9B52" w14:textId="5C6E754D" w:rsidR="003F70E6" w:rsidRPr="007B4922" w:rsidRDefault="00DB3D6A" w:rsidP="00774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2052" w:type="dxa"/>
            <w:tcBorders>
              <w:bottom w:val="double" w:sz="4" w:space="0" w:color="auto"/>
            </w:tcBorders>
            <w:shd w:val="clear" w:color="auto" w:fill="auto"/>
          </w:tcPr>
          <w:p w14:paraId="19552370" w14:textId="36F21835" w:rsidR="0060440A" w:rsidRPr="0060440A" w:rsidRDefault="0060440A" w:rsidP="00C51A8F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125,340</w:t>
            </w:r>
          </w:p>
        </w:tc>
        <w:tc>
          <w:tcPr>
            <w:tcW w:w="236" w:type="dxa"/>
          </w:tcPr>
          <w:p w14:paraId="47DF1B46" w14:textId="2286681F" w:rsidR="003F70E6" w:rsidRPr="0060440A" w:rsidRDefault="003F70E6" w:rsidP="00C51A8F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3F49B8" w14:textId="50626967" w:rsidR="003F70E6" w:rsidRPr="0060440A" w:rsidRDefault="0060440A" w:rsidP="00C51A8F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125,058</w:t>
            </w:r>
          </w:p>
        </w:tc>
      </w:tr>
    </w:tbl>
    <w:p w14:paraId="22E3AF08" w14:textId="77777777" w:rsidR="008F443C" w:rsidRDefault="008F443C" w:rsidP="008F443C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237072B7" w14:textId="32A945B3" w:rsidR="00036B89" w:rsidRPr="007B4922" w:rsidRDefault="00775C80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7B4922">
        <w:rPr>
          <w:rFonts w:asciiTheme="majorBidi" w:hAnsiTheme="majorBidi" w:cstheme="majorBidi"/>
          <w:cs/>
        </w:rPr>
        <w:t>คดีความ</w:t>
      </w:r>
    </w:p>
    <w:p w14:paraId="2BED9473" w14:textId="77777777" w:rsidR="00036B89" w:rsidRPr="007B4922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1F39E" w14:textId="0839F0FD" w:rsidR="009456FF" w:rsidRPr="007B4922" w:rsidRDefault="009456FF" w:rsidP="0094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B4922">
        <w:rPr>
          <w:rFonts w:asciiTheme="majorBidi" w:hAnsiTheme="majorBidi" w:cstheme="majorBidi"/>
          <w:sz w:val="30"/>
          <w:szCs w:val="30"/>
        </w:rPr>
        <w:t>18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7B4922">
        <w:rPr>
          <w:rFonts w:asciiTheme="majorBidi" w:hAnsiTheme="majorBidi" w:cstheme="majorBidi"/>
          <w:sz w:val="30"/>
          <w:szCs w:val="30"/>
        </w:rPr>
        <w:t>2552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Pr="007B4922">
        <w:rPr>
          <w:rFonts w:asciiTheme="majorBidi" w:hAnsiTheme="majorBidi" w:cstheme="majorBidi"/>
          <w:sz w:val="30"/>
          <w:szCs w:val="30"/>
        </w:rPr>
        <w:t>3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ราย ต่อศาลปกครองสูงสุด </w:t>
      </w:r>
      <w:r w:rsidR="00F645F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อ้างว่า ประกาศแจ้งการปรับขึ้นอัตราค่าผ่านทางใหม่ของบริษัท ซึ่งมีผลตั้งแต่วันที่ </w:t>
      </w:r>
      <w:r w:rsidRPr="007B4922">
        <w:rPr>
          <w:rFonts w:asciiTheme="majorBidi" w:hAnsiTheme="majorBidi" w:cstheme="majorBidi"/>
          <w:sz w:val="30"/>
          <w:szCs w:val="30"/>
        </w:rPr>
        <w:t>22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2552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7B4922">
        <w:rPr>
          <w:rFonts w:asciiTheme="majorBidi" w:hAnsiTheme="majorBidi" w:cstheme="majorBidi"/>
          <w:sz w:val="30"/>
          <w:szCs w:val="30"/>
        </w:rPr>
        <w:t>21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2557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       </w:t>
      </w:r>
      <w:r w:rsidRPr="007B4922">
        <w:rPr>
          <w:rFonts w:asciiTheme="majorBidi" w:hAnsiTheme="majorBidi" w:cstheme="majorBidi"/>
          <w:sz w:val="30"/>
          <w:szCs w:val="30"/>
        </w:rPr>
        <w:t>11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7B4922">
        <w:rPr>
          <w:rFonts w:asciiTheme="majorBidi" w:hAnsiTheme="majorBidi" w:cstheme="majorBidi"/>
          <w:sz w:val="30"/>
          <w:szCs w:val="30"/>
        </w:rPr>
        <w:t>2549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7B4922">
        <w:rPr>
          <w:rFonts w:asciiTheme="majorBidi" w:hAnsiTheme="majorBidi" w:cstheme="majorBidi"/>
          <w:sz w:val="30"/>
          <w:szCs w:val="30"/>
        </w:rPr>
        <w:t>10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7B4922">
        <w:rPr>
          <w:rFonts w:asciiTheme="majorBidi" w:hAnsiTheme="majorBidi" w:cstheme="majorBidi"/>
          <w:sz w:val="30"/>
          <w:szCs w:val="30"/>
        </w:rPr>
        <w:t>2550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Pr="007B4922">
        <w:rPr>
          <w:rFonts w:asciiTheme="majorBidi" w:hAnsiTheme="majorBidi" w:cstheme="majorBidi"/>
          <w:sz w:val="30"/>
          <w:szCs w:val="30"/>
        </w:rPr>
        <w:t>3/2550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</w:t>
      </w:r>
    </w:p>
    <w:p w14:paraId="1765432B" w14:textId="77777777" w:rsidR="009456FF" w:rsidRPr="007B4922" w:rsidRDefault="009456FF" w:rsidP="0094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E25CB" w14:textId="7218A158" w:rsidR="00221679" w:rsidRDefault="009456FF" w:rsidP="0094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C4429" w:rsidRPr="007B4922">
        <w:rPr>
          <w:rFonts w:asciiTheme="majorBidi" w:hAnsiTheme="majorBidi" w:cstheme="majorBidi"/>
          <w:sz w:val="30"/>
          <w:szCs w:val="30"/>
        </w:rPr>
        <w:t>21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C4429" w:rsidRPr="007B4922">
        <w:rPr>
          <w:rFonts w:asciiTheme="majorBidi" w:hAnsiTheme="majorBidi" w:cstheme="majorBidi"/>
          <w:sz w:val="30"/>
          <w:szCs w:val="30"/>
        </w:rPr>
        <w:t>2566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ศาลปกครองกลางได้ออกหนังสือรับรองว่าคดีถึงที่สุดแล้วในชั้นศาลปกครองสูงสุด </w:t>
      </w:r>
      <w:r w:rsidR="008C4429" w:rsidRPr="007B4922">
        <w:rPr>
          <w:rFonts w:asciiTheme="majorBidi" w:hAnsiTheme="majorBidi" w:cstheme="majorBidi"/>
          <w:sz w:val="30"/>
          <w:szCs w:val="30"/>
        </w:rPr>
        <w:t xml:space="preserve">    </w:t>
      </w:r>
      <w:r w:rsidRPr="007B4922">
        <w:rPr>
          <w:rFonts w:asciiTheme="majorBidi" w:hAnsiTheme="majorBidi" w:cstheme="majorBidi"/>
          <w:sz w:val="30"/>
          <w:szCs w:val="30"/>
          <w:cs/>
        </w:rPr>
        <w:t>โดยศาลปกครองกลางได้อ่านคำพิพากษาศาลปกครองสูงสุดสูงสุด คดีหมายเลขดำที่ อ.</w:t>
      </w:r>
      <w:r w:rsidR="00A02520" w:rsidRPr="007B4922">
        <w:rPr>
          <w:rFonts w:asciiTheme="majorBidi" w:hAnsiTheme="majorBidi" w:cstheme="majorBidi"/>
          <w:sz w:val="30"/>
          <w:szCs w:val="30"/>
        </w:rPr>
        <w:t>1187-1188/2558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2520" w:rsidRPr="007B4922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7B4922">
        <w:rPr>
          <w:rFonts w:asciiTheme="majorBidi" w:hAnsiTheme="majorBidi" w:cstheme="majorBidi"/>
          <w:sz w:val="30"/>
          <w:szCs w:val="30"/>
          <w:cs/>
        </w:rPr>
        <w:t>หมายเลขแดงที่ อ.</w:t>
      </w:r>
      <w:r w:rsidR="00A02520" w:rsidRPr="007B4922">
        <w:rPr>
          <w:rFonts w:asciiTheme="majorBidi" w:hAnsiTheme="majorBidi" w:cstheme="majorBidi"/>
          <w:sz w:val="30"/>
          <w:szCs w:val="30"/>
        </w:rPr>
        <w:t>85-86/2566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="00A02520" w:rsidRPr="007B4922">
        <w:rPr>
          <w:rFonts w:asciiTheme="majorBidi" w:hAnsiTheme="majorBidi" w:cstheme="majorBidi"/>
          <w:sz w:val="30"/>
          <w:szCs w:val="30"/>
        </w:rPr>
        <w:t>24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02520" w:rsidRPr="007B4922">
        <w:rPr>
          <w:rFonts w:asciiTheme="majorBidi" w:hAnsiTheme="majorBidi" w:cstheme="majorBidi"/>
          <w:sz w:val="30"/>
          <w:szCs w:val="30"/>
        </w:rPr>
        <w:t>2566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ซึ่งมีคำวินิจฉัยของศาลปกครองสูงสุดว่า </w:t>
      </w:r>
      <w:r w:rsidR="00A02520" w:rsidRPr="007B4922">
        <w:rPr>
          <w:rFonts w:asciiTheme="majorBidi" w:hAnsiTheme="majorBidi" w:cstheme="majorBidi"/>
          <w:sz w:val="30"/>
          <w:szCs w:val="30"/>
        </w:rPr>
        <w:t xml:space="preserve">                         </w:t>
      </w:r>
      <w:r w:rsidR="008E6DAB" w:rsidRPr="007B492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มติคณะรัฐมนตรีที่ให้ความเห็นชอบการตกลงทำ </w:t>
      </w:r>
      <w:r w:rsidRPr="007B4922">
        <w:rPr>
          <w:rFonts w:asciiTheme="majorBidi" w:hAnsiTheme="majorBidi" w:cstheme="majorBidi"/>
          <w:sz w:val="30"/>
          <w:szCs w:val="30"/>
        </w:rPr>
        <w:t xml:space="preserve">MOA </w:t>
      </w:r>
      <w:r w:rsidR="00A02520" w:rsidRPr="007B4922">
        <w:rPr>
          <w:rFonts w:asciiTheme="majorBidi" w:hAnsiTheme="majorBidi" w:cstheme="majorBidi"/>
          <w:sz w:val="30"/>
          <w:szCs w:val="30"/>
        </w:rPr>
        <w:t>3/2550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เป็นมติคณะรัฐมนตรีที่ชอบด้วยกฏหมาย </w:t>
      </w:r>
      <w:r w:rsidR="00A02520" w:rsidRPr="007B4922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จึงมีคำพิพากษากลับคำพิพากษาศาลปกครองกลาง เป็นให้ยกฟ้องคดีของผู้ฟ้อง ทั้งนี้คำพิพากษาของศาลปกครองสูงสุดนี้ มีผลทำให้ข้อพิพาทเกี่ยวกับความชอบด้วยกฎหมายของมติคณะรัฐมนตรีที่อนุมัติการตกลงทำ </w:t>
      </w:r>
      <w:r w:rsidR="00A02520" w:rsidRPr="007B4922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7B4922">
        <w:rPr>
          <w:rFonts w:asciiTheme="majorBidi" w:hAnsiTheme="majorBidi" w:cstheme="majorBidi"/>
          <w:sz w:val="30"/>
          <w:szCs w:val="30"/>
        </w:rPr>
        <w:t xml:space="preserve">MOA </w:t>
      </w:r>
      <w:r w:rsidR="00A02520" w:rsidRPr="007B4922">
        <w:rPr>
          <w:rFonts w:asciiTheme="majorBidi" w:hAnsiTheme="majorBidi" w:cstheme="majorBidi"/>
          <w:sz w:val="30"/>
          <w:szCs w:val="30"/>
        </w:rPr>
        <w:t>3/2550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ยุติลง และถึงที่สุดแล้วตามกฎหมาย </w:t>
      </w:r>
    </w:p>
    <w:p w14:paraId="5150F443" w14:textId="77777777" w:rsidR="00F733F3" w:rsidRPr="007B4922" w:rsidRDefault="00F733F3" w:rsidP="0094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1AB7C2A" w14:textId="77777777" w:rsidR="00423A9A" w:rsidRDefault="00423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7B5C87A" w14:textId="35921E91" w:rsidR="00690A36" w:rsidRPr="007B4922" w:rsidRDefault="00891EB7" w:rsidP="00690A3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lastRenderedPageBreak/>
        <w:t>เหตุการณ์ภายหลังรอบระยะเวลารายงาน</w:t>
      </w:r>
    </w:p>
    <w:p w14:paraId="7073E007" w14:textId="124E99DE" w:rsidR="00A43CEA" w:rsidRPr="007B4922" w:rsidRDefault="00A43CEA" w:rsidP="00A43CEA">
      <w:pPr>
        <w:rPr>
          <w:rFonts w:asciiTheme="majorBidi" w:hAnsiTheme="majorBidi" w:cstheme="majorBidi"/>
          <w:sz w:val="30"/>
          <w:szCs w:val="30"/>
        </w:rPr>
      </w:pPr>
    </w:p>
    <w:p w14:paraId="6C719BF5" w14:textId="7CDF2D94" w:rsidR="00A14743" w:rsidRPr="007B4922" w:rsidRDefault="00A14743" w:rsidP="005C456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การจ่ายเงินปันผลระหว่างกาล</w:t>
      </w:r>
    </w:p>
    <w:p w14:paraId="5DD0EAD0" w14:textId="77777777" w:rsidR="00A14743" w:rsidRPr="007B4922" w:rsidRDefault="00A14743" w:rsidP="00AB1CE7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66219E20" w14:textId="2138EDF5" w:rsidR="00B8424D" w:rsidRPr="007B4922" w:rsidRDefault="0060440A" w:rsidP="009147BF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0440A">
        <w:rPr>
          <w:rFonts w:asciiTheme="majorBidi" w:hAnsiTheme="majorBidi"/>
          <w:sz w:val="30"/>
          <w:szCs w:val="30"/>
          <w:cs/>
        </w:rPr>
        <w:t xml:space="preserve">ในการประชุมของคณะกรรมการบริษัทเมื่อวันที่ </w:t>
      </w:r>
      <w:r w:rsidRPr="0060440A">
        <w:rPr>
          <w:rFonts w:asciiTheme="majorBidi" w:hAnsiTheme="majorBidi"/>
          <w:sz w:val="30"/>
          <w:szCs w:val="30"/>
        </w:rPr>
        <w:t xml:space="preserve">9 </w:t>
      </w:r>
      <w:r w:rsidRPr="0060440A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60440A">
        <w:rPr>
          <w:rFonts w:asciiTheme="majorBidi" w:hAnsiTheme="majorBidi"/>
          <w:sz w:val="30"/>
          <w:szCs w:val="30"/>
        </w:rPr>
        <w:t xml:space="preserve">2566 </w:t>
      </w:r>
      <w:r w:rsidRPr="0060440A">
        <w:rPr>
          <w:rFonts w:asciiTheme="majorBidi" w:hAnsiTheme="majorBidi"/>
          <w:sz w:val="30"/>
          <w:szCs w:val="30"/>
          <w:cs/>
        </w:rPr>
        <w:t xml:space="preserve">คณะกรรมการของบริษัทได้มีมติอนุมัติให้บริษัทจ่ายเงินปันผลระหว่างกาล สำหรับผลการดำเนินงานงวด </w:t>
      </w:r>
      <w:r w:rsidRPr="0060440A">
        <w:rPr>
          <w:rFonts w:asciiTheme="majorBidi" w:hAnsiTheme="majorBidi"/>
          <w:sz w:val="30"/>
          <w:szCs w:val="30"/>
        </w:rPr>
        <w:t xml:space="preserve">9 </w:t>
      </w:r>
      <w:r w:rsidRPr="0060440A">
        <w:rPr>
          <w:rFonts w:asciiTheme="majorBidi" w:hAnsiTheme="majorBidi"/>
          <w:sz w:val="30"/>
          <w:szCs w:val="30"/>
          <w:cs/>
        </w:rPr>
        <w:t xml:space="preserve">เดือนแรกของปี </w:t>
      </w:r>
      <w:r w:rsidRPr="0060440A">
        <w:rPr>
          <w:rFonts w:asciiTheme="majorBidi" w:hAnsiTheme="majorBidi"/>
          <w:sz w:val="30"/>
          <w:szCs w:val="30"/>
        </w:rPr>
        <w:t xml:space="preserve">2566 </w:t>
      </w:r>
      <w:r w:rsidRPr="0060440A">
        <w:rPr>
          <w:rFonts w:asciiTheme="majorBidi" w:hAnsiTheme="majorBidi"/>
          <w:sz w:val="30"/>
          <w:szCs w:val="30"/>
          <w:cs/>
        </w:rPr>
        <w:t xml:space="preserve">โดยจ่ายจากกำไรสุทธิจากการดำเนินงาน </w:t>
      </w:r>
      <w:r w:rsidRPr="0060440A">
        <w:rPr>
          <w:rFonts w:asciiTheme="majorBidi" w:hAnsiTheme="majorBidi"/>
          <w:sz w:val="30"/>
          <w:szCs w:val="30"/>
        </w:rPr>
        <w:t xml:space="preserve">9 </w:t>
      </w:r>
      <w:r w:rsidRPr="0060440A">
        <w:rPr>
          <w:rFonts w:asciiTheme="majorBidi" w:hAnsiTheme="majorBidi"/>
          <w:sz w:val="30"/>
          <w:szCs w:val="30"/>
          <w:cs/>
        </w:rPr>
        <w:t xml:space="preserve">เดือนแรกของปี </w:t>
      </w:r>
      <w:r w:rsidRPr="0060440A">
        <w:rPr>
          <w:rFonts w:asciiTheme="majorBidi" w:hAnsiTheme="majorBidi"/>
          <w:sz w:val="30"/>
          <w:szCs w:val="30"/>
        </w:rPr>
        <w:t xml:space="preserve">2566 </w:t>
      </w:r>
      <w:r w:rsidRPr="0060440A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60440A">
        <w:rPr>
          <w:rFonts w:asciiTheme="majorBidi" w:hAnsiTheme="majorBidi"/>
          <w:sz w:val="30"/>
          <w:szCs w:val="30"/>
        </w:rPr>
        <w:t xml:space="preserve">0.60 </w:t>
      </w:r>
      <w:r w:rsidRPr="0060440A">
        <w:rPr>
          <w:rFonts w:asciiTheme="majorBidi" w:hAnsiTheme="majorBidi"/>
          <w:sz w:val="30"/>
          <w:szCs w:val="30"/>
          <w:cs/>
        </w:rPr>
        <w:t xml:space="preserve">บาท เป็นจำนวนเงิน </w:t>
      </w:r>
      <w:r w:rsidRPr="0060440A">
        <w:rPr>
          <w:rFonts w:asciiTheme="majorBidi" w:hAnsiTheme="majorBidi"/>
          <w:sz w:val="30"/>
          <w:szCs w:val="30"/>
        </w:rPr>
        <w:t xml:space="preserve">708.74 </w:t>
      </w:r>
      <w:r w:rsidRPr="0060440A">
        <w:rPr>
          <w:rFonts w:asciiTheme="majorBidi" w:hAnsiTheme="majorBidi"/>
          <w:sz w:val="30"/>
          <w:szCs w:val="30"/>
          <w:cs/>
        </w:rPr>
        <w:t xml:space="preserve">ล้านบาท และจ่ายจากกำไรสะสมในอัตราหุ้นละ </w:t>
      </w:r>
      <w:r w:rsidRPr="0060440A">
        <w:rPr>
          <w:rFonts w:asciiTheme="majorBidi" w:hAnsiTheme="majorBidi"/>
          <w:sz w:val="30"/>
          <w:szCs w:val="30"/>
        </w:rPr>
        <w:t xml:space="preserve">0.45 </w:t>
      </w:r>
      <w:r w:rsidRPr="0060440A">
        <w:rPr>
          <w:rFonts w:asciiTheme="majorBidi" w:hAnsiTheme="majorBidi"/>
          <w:sz w:val="30"/>
          <w:szCs w:val="30"/>
          <w:cs/>
        </w:rPr>
        <w:t xml:space="preserve">บาท เป็นจำนวนเงิน </w:t>
      </w:r>
      <w:r w:rsidRPr="0060440A">
        <w:rPr>
          <w:rFonts w:asciiTheme="majorBidi" w:hAnsiTheme="majorBidi"/>
          <w:sz w:val="30"/>
          <w:szCs w:val="30"/>
        </w:rPr>
        <w:t xml:space="preserve">531.55 </w:t>
      </w:r>
      <w:r w:rsidRPr="0060440A">
        <w:rPr>
          <w:rFonts w:asciiTheme="majorBidi" w:hAnsiTheme="majorBidi"/>
          <w:sz w:val="30"/>
          <w:szCs w:val="30"/>
          <w:cs/>
        </w:rPr>
        <w:t xml:space="preserve">ล้านบาท รวมเป็นในอัตราหุ้นละ </w:t>
      </w:r>
      <w:r w:rsidRPr="0060440A">
        <w:rPr>
          <w:rFonts w:asciiTheme="majorBidi" w:hAnsiTheme="majorBidi"/>
          <w:sz w:val="30"/>
          <w:szCs w:val="30"/>
        </w:rPr>
        <w:t xml:space="preserve">1.05 </w:t>
      </w:r>
      <w:r w:rsidRPr="0060440A">
        <w:rPr>
          <w:rFonts w:asciiTheme="majorBidi" w:hAnsiTheme="majorBidi"/>
          <w:sz w:val="30"/>
          <w:szCs w:val="30"/>
          <w:cs/>
        </w:rPr>
        <w:t xml:space="preserve">บาท เป็นจำนวนเงิน </w:t>
      </w:r>
      <w:r w:rsidRPr="0060440A">
        <w:rPr>
          <w:rFonts w:asciiTheme="majorBidi" w:hAnsiTheme="majorBidi"/>
          <w:sz w:val="30"/>
          <w:szCs w:val="30"/>
        </w:rPr>
        <w:t xml:space="preserve">1,240.29 </w:t>
      </w:r>
      <w:r w:rsidRPr="0060440A">
        <w:rPr>
          <w:rFonts w:asciiTheme="majorBidi" w:hAnsiTheme="majorBidi"/>
          <w:sz w:val="30"/>
          <w:szCs w:val="30"/>
          <w:cs/>
        </w:rPr>
        <w:t xml:space="preserve">ล้านบาท ทั้งนี้ บริษัทได้จ่ายเงินปันผลระหว่างกาลจากผลการดำเนินงานของงวด </w:t>
      </w:r>
      <w:r w:rsidRPr="0060440A">
        <w:rPr>
          <w:rFonts w:asciiTheme="majorBidi" w:hAnsiTheme="majorBidi"/>
          <w:sz w:val="30"/>
          <w:szCs w:val="30"/>
        </w:rPr>
        <w:t xml:space="preserve">6 </w:t>
      </w:r>
      <w:r w:rsidRPr="0060440A">
        <w:rPr>
          <w:rFonts w:asciiTheme="majorBidi" w:hAnsiTheme="majorBidi"/>
          <w:sz w:val="30"/>
          <w:szCs w:val="30"/>
          <w:cs/>
        </w:rPr>
        <w:t xml:space="preserve">เดือนแรกของปี </w:t>
      </w:r>
      <w:r w:rsidRPr="0060440A">
        <w:rPr>
          <w:rFonts w:asciiTheme="majorBidi" w:hAnsiTheme="majorBidi"/>
          <w:sz w:val="30"/>
          <w:szCs w:val="30"/>
        </w:rPr>
        <w:t xml:space="preserve">2566 </w:t>
      </w:r>
      <w:r w:rsidRPr="0060440A">
        <w:rPr>
          <w:rFonts w:asciiTheme="majorBidi" w:hAnsiTheme="majorBidi"/>
          <w:sz w:val="30"/>
          <w:szCs w:val="30"/>
          <w:cs/>
        </w:rPr>
        <w:t xml:space="preserve">รวมแล้วในอัตราหุ้นละ </w:t>
      </w:r>
      <w:r w:rsidRPr="0060440A">
        <w:rPr>
          <w:rFonts w:asciiTheme="majorBidi" w:hAnsiTheme="majorBidi"/>
          <w:sz w:val="30"/>
          <w:szCs w:val="30"/>
        </w:rPr>
        <w:t xml:space="preserve">0.70 </w:t>
      </w:r>
      <w:r w:rsidRPr="0060440A">
        <w:rPr>
          <w:rFonts w:asciiTheme="majorBidi" w:hAnsiTheme="majorBidi"/>
          <w:sz w:val="30"/>
          <w:szCs w:val="30"/>
          <w:cs/>
        </w:rPr>
        <w:t xml:space="preserve">บาท เป็นจำนวนเงิน </w:t>
      </w:r>
      <w:r w:rsidRPr="0060440A">
        <w:rPr>
          <w:rFonts w:asciiTheme="majorBidi" w:hAnsiTheme="majorBidi"/>
          <w:sz w:val="30"/>
          <w:szCs w:val="30"/>
        </w:rPr>
        <w:t xml:space="preserve">826.86 </w:t>
      </w:r>
      <w:r w:rsidRPr="0060440A">
        <w:rPr>
          <w:rFonts w:asciiTheme="majorBidi" w:hAnsiTheme="majorBidi"/>
          <w:sz w:val="30"/>
          <w:szCs w:val="30"/>
          <w:cs/>
        </w:rPr>
        <w:t xml:space="preserve">ล้านบาท บริษัทจะจ่ายเงินปันผลส่วนที่เหลืออีกหุ้นละ </w:t>
      </w:r>
      <w:r w:rsidRPr="0060440A">
        <w:rPr>
          <w:rFonts w:asciiTheme="majorBidi" w:hAnsiTheme="majorBidi"/>
          <w:sz w:val="30"/>
          <w:szCs w:val="30"/>
        </w:rPr>
        <w:t xml:space="preserve">0.35 </w:t>
      </w:r>
      <w:r w:rsidRPr="0060440A">
        <w:rPr>
          <w:rFonts w:asciiTheme="majorBidi" w:hAnsiTheme="majorBidi"/>
          <w:sz w:val="30"/>
          <w:szCs w:val="30"/>
          <w:cs/>
        </w:rPr>
        <w:t xml:space="preserve">บาท เป็นจำนวนเงินรวม </w:t>
      </w:r>
      <w:r w:rsidRPr="0060440A">
        <w:rPr>
          <w:rFonts w:asciiTheme="majorBidi" w:hAnsiTheme="majorBidi"/>
          <w:sz w:val="30"/>
          <w:szCs w:val="30"/>
        </w:rPr>
        <w:t xml:space="preserve">413.43 </w:t>
      </w:r>
      <w:r w:rsidRPr="0060440A">
        <w:rPr>
          <w:rFonts w:asciiTheme="majorBidi" w:hAnsiTheme="majorBidi"/>
          <w:sz w:val="30"/>
          <w:szCs w:val="30"/>
          <w:cs/>
        </w:rPr>
        <w:t>ล้านบาท  โดยบริษัทจะจ่ายเงินปันผลดังกล่าวให้กับผู้ถือหุ้นภายใน</w:t>
      </w:r>
      <w:r w:rsidR="009B5AFE">
        <w:rPr>
          <w:rFonts w:asciiTheme="majorBidi" w:hAnsiTheme="majorBidi" w:hint="cs"/>
          <w:sz w:val="30"/>
          <w:szCs w:val="30"/>
          <w:cs/>
        </w:rPr>
        <w:t>เดือน</w:t>
      </w:r>
      <w:r w:rsidRPr="0060440A">
        <w:rPr>
          <w:rFonts w:asciiTheme="majorBidi" w:hAnsiTheme="majorBidi"/>
          <w:sz w:val="30"/>
          <w:szCs w:val="30"/>
        </w:rPr>
        <w:t xml:space="preserve"> </w:t>
      </w:r>
      <w:r w:rsidRPr="0060440A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60440A">
        <w:rPr>
          <w:rFonts w:asciiTheme="majorBidi" w:hAnsiTheme="majorBidi"/>
          <w:sz w:val="30"/>
          <w:szCs w:val="30"/>
        </w:rPr>
        <w:t>2566</w:t>
      </w:r>
    </w:p>
    <w:sectPr w:rsidR="00B8424D" w:rsidRPr="007B4922" w:rsidSect="00F74F10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5D7DD" w14:textId="77777777" w:rsidR="00CE18A9" w:rsidRDefault="00CE18A9">
      <w:r>
        <w:separator/>
      </w:r>
    </w:p>
  </w:endnote>
  <w:endnote w:type="continuationSeparator" w:id="0">
    <w:p w14:paraId="1E5CA8A0" w14:textId="77777777" w:rsidR="00CE18A9" w:rsidRDefault="00CE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6919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A3C04E" w14:textId="62756FD7" w:rsidR="007532D6" w:rsidRPr="00FA55B3" w:rsidRDefault="007532D6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0358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1A4DEF7" w14:textId="474A6358" w:rsidR="007532D6" w:rsidRPr="007135C3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72894642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61359" w14:textId="77777777" w:rsidR="00CE18A9" w:rsidRDefault="00CE18A9">
      <w:r>
        <w:separator/>
      </w:r>
    </w:p>
  </w:footnote>
  <w:footnote w:type="continuationSeparator" w:id="0">
    <w:p w14:paraId="26AE9502" w14:textId="77777777" w:rsidR="00CE18A9" w:rsidRDefault="00CE1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7AC2" w14:textId="05D1CCEA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 w:rsidR="00191309"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="00191309" w:rsidRPr="0019130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57C045BB" w14:textId="75722C96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30FF5472" w:rsidR="007532D6" w:rsidRDefault="00753609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753609">
      <w:rPr>
        <w:rFonts w:asciiTheme="majorBidi" w:hAnsiTheme="majorBidi"/>
        <w:b/>
        <w:bCs/>
        <w:sz w:val="32"/>
        <w:szCs w:val="32"/>
        <w:cs/>
      </w:rPr>
      <w:t>สำหรับงวดสามเดือนและ</w:t>
    </w:r>
    <w:r w:rsidR="00F83752">
      <w:rPr>
        <w:rFonts w:asciiTheme="majorBidi" w:hAnsiTheme="majorBidi" w:hint="cs"/>
        <w:b/>
        <w:bCs/>
        <w:sz w:val="32"/>
        <w:szCs w:val="32"/>
        <w:cs/>
      </w:rPr>
      <w:t>เก้า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เดือนสิ้นสุดวันที่ </w:t>
    </w:r>
    <w:r w:rsidR="005D3129">
      <w:rPr>
        <w:rFonts w:asciiTheme="majorBidi" w:hAnsiTheme="majorBidi"/>
        <w:b/>
        <w:bCs/>
        <w:sz w:val="32"/>
        <w:szCs w:val="32"/>
      </w:rPr>
      <w:t>30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</w:t>
    </w:r>
    <w:r w:rsidR="00F83752">
      <w:rPr>
        <w:rFonts w:asciiTheme="majorBidi" w:hAnsiTheme="majorBidi" w:hint="cs"/>
        <w:b/>
        <w:bCs/>
        <w:sz w:val="32"/>
        <w:szCs w:val="32"/>
        <w:cs/>
      </w:rPr>
      <w:t>กันยายน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</w:t>
    </w:r>
    <w:r w:rsidR="005D3129">
      <w:rPr>
        <w:rFonts w:asciiTheme="majorBidi" w:hAnsiTheme="majorBidi"/>
        <w:b/>
        <w:bCs/>
        <w:sz w:val="32"/>
        <w:szCs w:val="32"/>
      </w:rPr>
      <w:t>2566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19"/>
  </w:num>
  <w:num w:numId="12" w16cid:durableId="351036449">
    <w:abstractNumId w:val="17"/>
  </w:num>
  <w:num w:numId="13" w16cid:durableId="541983039">
    <w:abstractNumId w:val="28"/>
  </w:num>
  <w:num w:numId="14" w16cid:durableId="1115978063">
    <w:abstractNumId w:val="21"/>
  </w:num>
  <w:num w:numId="15" w16cid:durableId="1394423222">
    <w:abstractNumId w:val="14"/>
  </w:num>
  <w:num w:numId="16" w16cid:durableId="59639748">
    <w:abstractNumId w:val="31"/>
  </w:num>
  <w:num w:numId="17" w16cid:durableId="1924946659">
    <w:abstractNumId w:val="23"/>
  </w:num>
  <w:num w:numId="18" w16cid:durableId="1847282209">
    <w:abstractNumId w:val="16"/>
  </w:num>
  <w:num w:numId="19" w16cid:durableId="287055735">
    <w:abstractNumId w:val="20"/>
  </w:num>
  <w:num w:numId="20" w16cid:durableId="315888839">
    <w:abstractNumId w:val="12"/>
  </w:num>
  <w:num w:numId="21" w16cid:durableId="1378512436">
    <w:abstractNumId w:val="15"/>
  </w:num>
  <w:num w:numId="22" w16cid:durableId="1094089244">
    <w:abstractNumId w:val="27"/>
  </w:num>
  <w:num w:numId="23" w16cid:durableId="164515749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3"/>
  </w:num>
  <w:num w:numId="25" w16cid:durableId="128130231">
    <w:abstractNumId w:val="25"/>
  </w:num>
  <w:num w:numId="26" w16cid:durableId="1472484270">
    <w:abstractNumId w:val="24"/>
  </w:num>
  <w:num w:numId="27" w16cid:durableId="101151254">
    <w:abstractNumId w:val="13"/>
  </w:num>
  <w:num w:numId="28" w16cid:durableId="893198451">
    <w:abstractNumId w:val="34"/>
  </w:num>
  <w:num w:numId="29" w16cid:durableId="2079548747">
    <w:abstractNumId w:val="26"/>
  </w:num>
  <w:num w:numId="30" w16cid:durableId="1443185995">
    <w:abstractNumId w:val="32"/>
  </w:num>
  <w:num w:numId="31" w16cid:durableId="361514708">
    <w:abstractNumId w:val="29"/>
  </w:num>
  <w:num w:numId="32" w16cid:durableId="480149070">
    <w:abstractNumId w:val="18"/>
  </w:num>
  <w:num w:numId="33" w16cid:durableId="803235194">
    <w:abstractNumId w:val="22"/>
  </w:num>
  <w:num w:numId="34" w16cid:durableId="1026444665">
    <w:abstractNumId w:val="10"/>
  </w:num>
  <w:num w:numId="35" w16cid:durableId="743455180">
    <w:abstractNumId w:val="35"/>
  </w:num>
  <w:num w:numId="36" w16cid:durableId="701393827">
    <w:abstractNumId w:val="11"/>
  </w:num>
  <w:num w:numId="37" w16cid:durableId="1888446917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8C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8DF"/>
    <w:rsid w:val="00064C7B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C98"/>
    <w:rsid w:val="00067390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61E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302E"/>
    <w:rsid w:val="000A318A"/>
    <w:rsid w:val="000A332D"/>
    <w:rsid w:val="000A340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20E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C32"/>
    <w:rsid w:val="001F6089"/>
    <w:rsid w:val="001F6165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891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C9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57A"/>
    <w:rsid w:val="00333934"/>
    <w:rsid w:val="00333AC6"/>
    <w:rsid w:val="00333DDF"/>
    <w:rsid w:val="00333F6B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70A"/>
    <w:rsid w:val="004139EA"/>
    <w:rsid w:val="00413A3C"/>
    <w:rsid w:val="00413D12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A58"/>
    <w:rsid w:val="00423A9A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B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B87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8D8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D50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280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8E6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129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90A"/>
    <w:rsid w:val="00610C30"/>
    <w:rsid w:val="00611034"/>
    <w:rsid w:val="00612013"/>
    <w:rsid w:val="0061208D"/>
    <w:rsid w:val="006124EC"/>
    <w:rsid w:val="006127BD"/>
    <w:rsid w:val="00612953"/>
    <w:rsid w:val="00612A11"/>
    <w:rsid w:val="00613392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2E2"/>
    <w:rsid w:val="00624636"/>
    <w:rsid w:val="00624C2C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C10"/>
    <w:rsid w:val="006B0E7C"/>
    <w:rsid w:val="006B120C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0A5"/>
    <w:rsid w:val="006E515D"/>
    <w:rsid w:val="006E5372"/>
    <w:rsid w:val="006E53E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3F47"/>
    <w:rsid w:val="0079402C"/>
    <w:rsid w:val="0079417D"/>
    <w:rsid w:val="007941EE"/>
    <w:rsid w:val="007949AB"/>
    <w:rsid w:val="00794F66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3F10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718"/>
    <w:rsid w:val="00891A91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7C2"/>
    <w:rsid w:val="008C182F"/>
    <w:rsid w:val="008C1971"/>
    <w:rsid w:val="008C1BA0"/>
    <w:rsid w:val="008C1C8E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65B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1E1"/>
    <w:rsid w:val="0096434B"/>
    <w:rsid w:val="0096439B"/>
    <w:rsid w:val="009644E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82D"/>
    <w:rsid w:val="00967ACC"/>
    <w:rsid w:val="00967DF7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87E48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7054"/>
    <w:rsid w:val="009978FB"/>
    <w:rsid w:val="00997A18"/>
    <w:rsid w:val="009A01DD"/>
    <w:rsid w:val="009A075B"/>
    <w:rsid w:val="009A0B12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090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3F3F"/>
    <w:rsid w:val="00A24492"/>
    <w:rsid w:val="00A244C3"/>
    <w:rsid w:val="00A244CD"/>
    <w:rsid w:val="00A2455C"/>
    <w:rsid w:val="00A246D9"/>
    <w:rsid w:val="00A247E0"/>
    <w:rsid w:val="00A24A13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8D1"/>
    <w:rsid w:val="00A57D36"/>
    <w:rsid w:val="00A57E1D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37F"/>
    <w:rsid w:val="00A70874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2AF4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DEC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AC"/>
    <w:rsid w:val="00AF59EA"/>
    <w:rsid w:val="00AF5C3E"/>
    <w:rsid w:val="00AF5C78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112"/>
    <w:rsid w:val="00B111CD"/>
    <w:rsid w:val="00B11363"/>
    <w:rsid w:val="00B11713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7F8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2B9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73C"/>
    <w:rsid w:val="00B22A3E"/>
    <w:rsid w:val="00B22BC6"/>
    <w:rsid w:val="00B22EC1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99"/>
    <w:rsid w:val="00B25DD7"/>
    <w:rsid w:val="00B25F74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C2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67"/>
    <w:rsid w:val="00B838CC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78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E37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3CA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A2A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3F03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F12"/>
    <w:rsid w:val="00CB6228"/>
    <w:rsid w:val="00CB685C"/>
    <w:rsid w:val="00CB6B93"/>
    <w:rsid w:val="00CB6D73"/>
    <w:rsid w:val="00CB6D93"/>
    <w:rsid w:val="00CB6E81"/>
    <w:rsid w:val="00CB6ED2"/>
    <w:rsid w:val="00CB7463"/>
    <w:rsid w:val="00CB7639"/>
    <w:rsid w:val="00CB776F"/>
    <w:rsid w:val="00CB7A06"/>
    <w:rsid w:val="00CB7BFB"/>
    <w:rsid w:val="00CB7F51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8A9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FC4"/>
    <w:rsid w:val="00D7467C"/>
    <w:rsid w:val="00D74A1A"/>
    <w:rsid w:val="00D74A4D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9FC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194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355B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18E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7A7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12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787"/>
    <w:rsid w:val="00E2299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A87"/>
    <w:rsid w:val="00E65D57"/>
    <w:rsid w:val="00E65D75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42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508"/>
    <w:rsid w:val="00FE6700"/>
    <w:rsid w:val="00FE684D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75</TotalTime>
  <Pages>11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Yossawaj, Lerdthanavaranont</cp:lastModifiedBy>
  <cp:revision>38</cp:revision>
  <cp:lastPrinted>2023-10-26T02:49:00Z</cp:lastPrinted>
  <dcterms:created xsi:type="dcterms:W3CDTF">2023-10-25T10:44:00Z</dcterms:created>
  <dcterms:modified xsi:type="dcterms:W3CDTF">2023-11-07T12:42:00Z</dcterms:modified>
</cp:coreProperties>
</file>