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6A36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66374BB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5081FEFA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61F9CE1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D23856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0CC7F17E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D8835BA" w14:textId="1C2D692E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="00F84418" w:rsidRPr="00755A56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1D82214D" w14:textId="77777777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4443CD9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8DF1B4F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22794AB" w14:textId="47F18B2C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F868F1"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726970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="00F868F1">
        <w:rPr>
          <w:rFonts w:asciiTheme="majorBidi" w:hAnsiTheme="majorBidi" w:cstheme="majorBidi" w:hint="cs"/>
          <w:sz w:val="32"/>
          <w:szCs w:val="32"/>
          <w:cs/>
          <w:lang w:val="th-TH"/>
        </w:rPr>
        <w:t>เดือน</w:t>
      </w:r>
      <w:r w:rsidRPr="00755A5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755A56">
        <w:rPr>
          <w:rFonts w:asciiTheme="majorBidi" w:hAnsiTheme="majorBidi" w:cstheme="majorBidi"/>
          <w:sz w:val="32"/>
          <w:szCs w:val="32"/>
        </w:rPr>
        <w:t>3</w:t>
      </w:r>
      <w:r w:rsidR="00F868F1">
        <w:rPr>
          <w:rFonts w:asciiTheme="majorBidi" w:hAnsiTheme="majorBidi" w:cstheme="majorBidi"/>
          <w:sz w:val="32"/>
          <w:szCs w:val="32"/>
        </w:rPr>
        <w:t xml:space="preserve">0 </w:t>
      </w:r>
      <w:r w:rsidR="0072697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755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5A56">
        <w:rPr>
          <w:rFonts w:asciiTheme="majorBidi" w:hAnsiTheme="majorBidi" w:cstheme="majorBidi"/>
          <w:sz w:val="32"/>
          <w:szCs w:val="32"/>
        </w:rPr>
        <w:t>256</w:t>
      </w:r>
      <w:r w:rsidR="00A25277">
        <w:rPr>
          <w:rFonts w:asciiTheme="majorBidi" w:hAnsiTheme="majorBidi" w:cstheme="majorBidi" w:hint="cs"/>
          <w:sz w:val="32"/>
          <w:szCs w:val="32"/>
          <w:cs/>
        </w:rPr>
        <w:t>6</w:t>
      </w:r>
    </w:p>
    <w:p w14:paraId="537F3E55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แล</w:t>
      </w:r>
      <w:r w:rsidRPr="00755A56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53873764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755A56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564E27B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FCD8D33" w14:textId="77777777" w:rsidR="00E4164D" w:rsidRPr="00755A56" w:rsidRDefault="00E4164D" w:rsidP="00E4164D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BAEC920" w14:textId="77777777" w:rsidR="00E4164D" w:rsidRPr="00755A56" w:rsidRDefault="00E4164D" w:rsidP="00E4164D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E4164D" w:rsidRPr="00755A56" w:rsidSect="000F2A0D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1B66A42C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BB4F3C4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7F8807D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36636E5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54AFDB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2EB3507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45E50E4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15224B3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56DA1D" w14:textId="77777777" w:rsidR="00E4164D" w:rsidRPr="00755A56" w:rsidRDefault="00E4164D" w:rsidP="00E4164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FA8ABC" w14:textId="0937F003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พีทีที โกลบอล เคมิคอล จำกัด (มหาชน)</w:t>
      </w:r>
    </w:p>
    <w:p w14:paraId="7BA94667" w14:textId="77777777" w:rsidR="00E4164D" w:rsidRPr="00755A56" w:rsidRDefault="00E4164D" w:rsidP="00EB70DE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FEE424" w14:textId="5543DB09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868F1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726970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25277">
        <w:rPr>
          <w:rFonts w:asciiTheme="majorBidi" w:hAnsiTheme="majorBidi" w:cstheme="majorBidi" w:hint="cs"/>
          <w:sz w:val="30"/>
          <w:szCs w:val="30"/>
          <w:cs/>
          <w:lang w:val="en-US"/>
        </w:rPr>
        <w:t>6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</w:rPr>
        <w:br/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>รวมและ</w:t>
      </w:r>
      <w:r w:rsidR="0014152F" w:rsidRPr="00AA0546">
        <w:rPr>
          <w:rFonts w:asciiTheme="majorBidi" w:eastAsia="Angsana New" w:hAnsiTheme="majorBidi" w:cstheme="majorBidi" w:hint="cs"/>
          <w:spacing w:val="6"/>
          <w:sz w:val="30"/>
          <w:szCs w:val="30"/>
          <w:cs/>
          <w:lang w:val="en-US"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 xml:space="preserve">เฉพาะกิจการ </w:t>
      </w:r>
      <w:bookmarkStart w:id="0" w:name="_Hlk132752358"/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เบ็ดเสร็จรวม</w:t>
      </w:r>
      <w:bookmarkEnd w:id="0"/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และงบกำไรขาดทุนเบ็ดเสร็จ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cs/>
        </w:rPr>
        <w:t xml:space="preserve">เฉพาะกิจการ </w:t>
      </w:r>
      <w:r w:rsidR="00F868F1" w:rsidRPr="00AA0546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>สำหรับงวดสามเดือนและ</w:t>
      </w:r>
      <w:r w:rsidR="00726970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>เก้า</w:t>
      </w:r>
      <w:r w:rsidR="00F868F1" w:rsidRPr="00AA0546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 xml:space="preserve">เดือนสิ้นสุดวันที่ </w:t>
      </w:r>
      <w:r w:rsidR="00F868F1" w:rsidRPr="00AA0546">
        <w:rPr>
          <w:rFonts w:asciiTheme="majorBidi" w:eastAsia="Angsana New" w:hAnsiTheme="majorBidi" w:cstheme="majorBidi"/>
          <w:spacing w:val="8"/>
          <w:sz w:val="30"/>
          <w:szCs w:val="30"/>
          <w:lang w:val="en-US"/>
        </w:rPr>
        <w:t xml:space="preserve">30 </w:t>
      </w:r>
      <w:r w:rsidR="00726970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F868F1" w:rsidRPr="00AA0546">
        <w:rPr>
          <w:rFonts w:asciiTheme="majorBidi" w:eastAsia="Angsana New" w:hAnsiTheme="majorBidi" w:cstheme="majorBidi" w:hint="cs"/>
          <w:spacing w:val="8"/>
          <w:sz w:val="30"/>
          <w:szCs w:val="30"/>
          <w:cs/>
          <w:lang w:val="en-US"/>
        </w:rPr>
        <w:t xml:space="preserve"> </w:t>
      </w:r>
      <w:r w:rsidR="00F868F1" w:rsidRPr="00AA0546">
        <w:rPr>
          <w:rFonts w:asciiTheme="majorBidi" w:eastAsia="Angsana New" w:hAnsiTheme="majorBidi" w:cstheme="majorBidi"/>
          <w:spacing w:val="8"/>
          <w:sz w:val="30"/>
          <w:szCs w:val="30"/>
          <w:lang w:val="en-US"/>
        </w:rPr>
        <w:t xml:space="preserve">2566 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cs/>
        </w:rPr>
        <w:t>งบแสดงการเปลี่ยนแปลงส่วนของ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</w:t>
      </w:r>
      <w:r w:rsidR="00F868F1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และ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เฉพาะกิจกา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>รสำหรับงวด</w:t>
      </w:r>
      <w:r w:rsidR="007269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เก้า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AA0546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F868F1" w:rsidRPr="00AA054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0 </w:t>
      </w:r>
      <w:r w:rsidR="007269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กันยายน</w:t>
      </w:r>
      <w:r w:rsidR="00F868F1" w:rsidRPr="00AA054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AA0546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A25277" w:rsidRPr="00AA0546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AA0546">
        <w:rPr>
          <w:rFonts w:asciiTheme="majorBidi" w:hAnsiTheme="majorBidi" w:cstheme="majorBidi"/>
          <w:spacing w:val="-4"/>
          <w:sz w:val="30"/>
          <w:szCs w:val="30"/>
        </w:rPr>
        <w:t>(</w:t>
      </w:r>
      <w:proofErr w:type="spellStart"/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</w:t>
      </w:r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ระหว่างกาล</w:t>
      </w:r>
      <w:proofErr w:type="spellEnd"/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)</w:t>
      </w:r>
      <w:r w:rsidRPr="00AA0546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ของ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 xml:space="preserve">บริษัท 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  <w:lang w:val="en-US"/>
        </w:rPr>
        <w:t xml:space="preserve">พีทีที โกลบอล เคมิคอล จำกัด (มหาชน) 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และบริษัทย่อย</w:t>
      </w:r>
      <w:r w:rsidR="00C63AC1"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 (</w:t>
      </w:r>
      <w:r w:rsidR="00C63AC1" w:rsidRPr="00AA0546">
        <w:rPr>
          <w:rFonts w:asciiTheme="majorBidi" w:eastAsia="Angsana New" w:hAnsiTheme="majorBidi" w:cstheme="majorBidi"/>
          <w:spacing w:val="4"/>
          <w:sz w:val="30"/>
          <w:szCs w:val="30"/>
          <w:lang w:val="en-US"/>
        </w:rPr>
        <w:t>“</w:t>
      </w:r>
      <w:r w:rsidR="00C63AC1"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  <w:lang w:val="en-US"/>
        </w:rPr>
        <w:t>กลุ่มบริษัท”)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 xml:space="preserve"> และของเฉพาะ</w:t>
      </w:r>
      <w:r w:rsidRPr="007510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บริษั</w:t>
      </w:r>
      <w:r w:rsidR="0014152F" w:rsidRPr="007510D9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ท </w:t>
      </w:r>
      <w:r w:rsidRPr="007510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พีทีที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โกลบอ</w:t>
      </w:r>
      <w:r w:rsidR="00F84418"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ล เคมิ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คอล จำกัด (มหาชน)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(“บริษัท”</w:t>
      </w:r>
      <w:r w:rsidR="00C63AC1">
        <w:rPr>
          <w:rFonts w:asciiTheme="majorBidi" w:eastAsia="Angsana New" w:hAnsiTheme="majorBidi" w:cstheme="majorBidi"/>
          <w:sz w:val="30"/>
          <w:szCs w:val="30"/>
          <w:lang w:val="en-US"/>
        </w:rPr>
        <w:t>)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AA054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 เรื่อง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755A56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8830354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523ADF1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4D4DD47" w14:textId="77777777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C7C3" w14:textId="77777777" w:rsidR="00E4164D" w:rsidRPr="00755A56" w:rsidRDefault="00E4164D" w:rsidP="000F2A0D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รหัส</w:t>
      </w:r>
      <w:r w:rsidRPr="00755A56">
        <w:rPr>
          <w:rFonts w:asciiTheme="majorBidi" w:hAnsiTheme="majorBidi" w:cstheme="majorBidi"/>
          <w:sz w:val="30"/>
          <w:szCs w:val="30"/>
        </w:rPr>
        <w:t xml:space="preserve"> 2410 “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755A56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755A56">
        <w:rPr>
          <w:rFonts w:asciiTheme="majorBidi" w:hAnsiTheme="majorBidi" w:cstheme="majorBidi"/>
          <w:sz w:val="30"/>
          <w:szCs w:val="30"/>
        </w:rPr>
        <w:t>”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4B12496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AD5506D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4164D" w:rsidRPr="00755A56" w:rsidSect="00EB70DE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4A014B24" w14:textId="77777777" w:rsidR="003C0767" w:rsidRDefault="003C0767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174590" w14:textId="5890E72B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3D49C74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2BA47" w14:textId="77777777" w:rsidR="00E4164D" w:rsidRPr="00755A56" w:rsidRDefault="00E4164D" w:rsidP="004B298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63AC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C63AC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C63AC1">
        <w:rPr>
          <w:rFonts w:asciiTheme="majorBidi" w:hAnsiTheme="majorBidi" w:cstheme="majorBidi"/>
          <w:sz w:val="30"/>
          <w:szCs w:val="30"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>ในสาระสำคัญ</w:t>
      </w:r>
      <w:r w:rsidRPr="00755A56">
        <w:rPr>
          <w:rFonts w:asciiTheme="majorBidi" w:hAnsiTheme="majorBidi" w:cstheme="majorBidi"/>
          <w:sz w:val="30"/>
          <w:szCs w:val="30"/>
          <w:cs/>
        </w:rPr>
        <w:t>จากการสอบทานของข้าพเจ้า</w:t>
      </w:r>
    </w:p>
    <w:p w14:paraId="0001BFD2" w14:textId="36358DD3" w:rsidR="00E4164D" w:rsidRDefault="00E4164D" w:rsidP="004B298B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18C63" w14:textId="7ED52144" w:rsidR="00C91739" w:rsidRDefault="00C91739" w:rsidP="004B298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516A187A" w14:textId="77777777" w:rsidR="004B298B" w:rsidRPr="001F1790" w:rsidRDefault="004B298B" w:rsidP="004B298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CE39B8A" w14:textId="3A7DE3BE" w:rsidR="00C91739" w:rsidRDefault="00C91739" w:rsidP="004B298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130B9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</w:t>
      </w:r>
      <w:r w:rsidR="00A95328">
        <w:rPr>
          <w:rFonts w:ascii="Angsana New" w:hAnsi="Angsana New" w:hint="cs"/>
          <w:sz w:val="30"/>
          <w:szCs w:val="30"/>
          <w:cs/>
        </w:rPr>
        <w:t>งบ</w:t>
      </w:r>
      <w:r w:rsidRPr="00C130B9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="00FC6A2D">
        <w:rPr>
          <w:rFonts w:ascii="Angsana New" w:hAnsi="Angsana New" w:hint="cs"/>
          <w:sz w:val="30"/>
          <w:szCs w:val="30"/>
          <w:cs/>
        </w:rPr>
        <w:t>แบบย่อ</w:t>
      </w:r>
      <w:r w:rsidRPr="00C130B9">
        <w:rPr>
          <w:rFonts w:ascii="Angsana New" w:hAnsi="Angsana New" w:hint="cs"/>
          <w:sz w:val="30"/>
          <w:szCs w:val="30"/>
          <w:cs/>
        </w:rPr>
        <w:t xml:space="preserve">ข้อ </w:t>
      </w:r>
      <w:r>
        <w:rPr>
          <w:rFonts w:ascii="Angsana New" w:hAnsi="Angsana New"/>
          <w:sz w:val="30"/>
          <w:szCs w:val="30"/>
        </w:rPr>
        <w:t>2</w:t>
      </w:r>
      <w:r w:rsidRPr="00C130B9">
        <w:rPr>
          <w:rFonts w:ascii="Angsana New" w:hAnsi="Angsana New" w:hint="cs"/>
          <w:sz w:val="30"/>
          <w:szCs w:val="30"/>
          <w:cs/>
        </w:rPr>
        <w:t xml:space="preserve"> ซึ่งได้อธิบายถึงผลกระทบต่อ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130B9">
        <w:rPr>
          <w:rFonts w:ascii="Angsana New" w:hAnsi="Angsana New" w:hint="cs"/>
          <w:sz w:val="30"/>
          <w:szCs w:val="30"/>
          <w:cs/>
        </w:rPr>
        <w:t>บริษัทจากการ</w:t>
      </w:r>
      <w:r>
        <w:rPr>
          <w:rFonts w:ascii="Angsana New" w:hAnsi="Angsana New" w:hint="cs"/>
          <w:sz w:val="30"/>
          <w:szCs w:val="30"/>
          <w:cs/>
        </w:rPr>
        <w:t>ปรับปรุงมูลค่ายุติธรรมของสินทรัพย์ที่ได้มาที่ระบุได้และหนี้สินที่รับมาจากการซื้อธุรกิจ ภายหลังจากการประเมิน</w:t>
      </w:r>
      <w:r w:rsidRPr="002C5B62">
        <w:rPr>
          <w:rFonts w:ascii="Angsana New" w:hAnsi="Angsana New" w:hint="cs"/>
          <w:spacing w:val="4"/>
          <w:sz w:val="30"/>
          <w:szCs w:val="30"/>
          <w:cs/>
        </w:rPr>
        <w:t>ราคาเสร็จสิ้นโดยผู้ประเมินราคาอิสระ</w:t>
      </w:r>
      <w:r w:rsidR="00DC6967" w:rsidRPr="002C5B62">
        <w:rPr>
          <w:rFonts w:ascii="Angsana New" w:hAnsi="Angsana New"/>
          <w:spacing w:val="4"/>
          <w:sz w:val="30"/>
          <w:szCs w:val="30"/>
        </w:rPr>
        <w:t xml:space="preserve"> </w:t>
      </w:r>
      <w:r w:rsidR="00DC6967" w:rsidRPr="002C5B62">
        <w:rPr>
          <w:rFonts w:ascii="Angsana New" w:hAnsi="Angsana New" w:hint="cs"/>
          <w:spacing w:val="4"/>
          <w:sz w:val="30"/>
          <w:szCs w:val="30"/>
          <w:cs/>
        </w:rPr>
        <w:t>งบกำไรขาดทุนรวม</w:t>
      </w:r>
      <w:r w:rsidR="00DC6967" w:rsidRPr="002C5B62">
        <w:rPr>
          <w:rFonts w:ascii="Angsana New" w:hAnsi="Angsana New"/>
          <w:spacing w:val="4"/>
          <w:sz w:val="30"/>
          <w:szCs w:val="30"/>
        </w:rPr>
        <w:t xml:space="preserve"> </w:t>
      </w:r>
      <w:r w:rsidR="00DC6967" w:rsidRPr="002C5B62">
        <w:rPr>
          <w:rFonts w:ascii="Angsana New" w:hAnsi="Angsana New" w:hint="cs"/>
          <w:spacing w:val="4"/>
          <w:sz w:val="30"/>
          <w:szCs w:val="30"/>
          <w:cs/>
        </w:rPr>
        <w:t>งบกำไรขาดทุนเบ็ดเสร็จรวม</w:t>
      </w:r>
      <w:r w:rsidR="00635CDD" w:rsidRPr="00635CDD">
        <w:rPr>
          <w:rFonts w:ascii="Angsana New" w:hAnsi="Angsana New" w:hint="cs"/>
          <w:spacing w:val="4"/>
          <w:sz w:val="30"/>
          <w:szCs w:val="30"/>
          <w:cs/>
        </w:rPr>
        <w:t>สำหรับงวดสามเดือนและ</w:t>
      </w:r>
      <w:r w:rsidR="00635CD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26970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635CDD" w:rsidRPr="00635CDD">
        <w:rPr>
          <w:rFonts w:ascii="Angsana New" w:hAnsi="Angsana New" w:hint="cs"/>
          <w:spacing w:val="4"/>
          <w:sz w:val="30"/>
          <w:szCs w:val="30"/>
          <w:cs/>
        </w:rPr>
        <w:t>เดือนสิ้นสุดวันที่</w:t>
      </w:r>
      <w:r w:rsidR="00635CDD" w:rsidRPr="00635CD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635CDD">
        <w:rPr>
          <w:rFonts w:ascii="Angsana New" w:hAnsi="Angsana New"/>
          <w:spacing w:val="4"/>
          <w:sz w:val="30"/>
          <w:szCs w:val="30"/>
        </w:rPr>
        <w:t>30</w:t>
      </w:r>
      <w:r w:rsidR="00635CDD" w:rsidRPr="00635CD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26970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635CDD" w:rsidRPr="00635CD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635CDD">
        <w:rPr>
          <w:rFonts w:ascii="Angsana New" w:hAnsi="Angsana New"/>
          <w:spacing w:val="4"/>
          <w:sz w:val="30"/>
          <w:szCs w:val="30"/>
        </w:rPr>
        <w:t>2565</w:t>
      </w:r>
      <w:r w:rsidR="00DC6967" w:rsidRPr="002C5B62">
        <w:rPr>
          <w:rFonts w:ascii="Angsana New" w:hAnsi="Angsana New"/>
          <w:spacing w:val="4"/>
          <w:sz w:val="30"/>
          <w:szCs w:val="30"/>
        </w:rPr>
        <w:t xml:space="preserve"> </w:t>
      </w:r>
      <w:r w:rsidR="00DC6967" w:rsidRPr="002C5B62">
        <w:rPr>
          <w:rFonts w:ascii="Angsana New" w:hAnsi="Angsana New" w:hint="cs"/>
          <w:spacing w:val="4"/>
          <w:sz w:val="30"/>
          <w:szCs w:val="30"/>
          <w:cs/>
        </w:rPr>
        <w:t>งบแสดงการเปลี่ยนแปลง</w:t>
      </w:r>
      <w:r w:rsidR="00DC6967" w:rsidRPr="00DC31F4">
        <w:rPr>
          <w:rFonts w:ascii="Angsana New" w:hAnsi="Angsana New" w:hint="cs"/>
          <w:spacing w:val="-4"/>
          <w:sz w:val="30"/>
          <w:szCs w:val="30"/>
          <w:cs/>
        </w:rPr>
        <w:t>ส่วนของผู้ถือหุ้นรวมและงบกระแสเงินสดรวมสำหรับงวด</w:t>
      </w:r>
      <w:r w:rsidR="00726970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7510D9" w:rsidRPr="00DC31F4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DC6967" w:rsidRPr="00DC31F4">
        <w:rPr>
          <w:rFonts w:ascii="Angsana New" w:hAnsi="Angsana New" w:hint="cs"/>
          <w:spacing w:val="-4"/>
          <w:sz w:val="30"/>
          <w:szCs w:val="30"/>
          <w:cs/>
        </w:rPr>
        <w:t>สิ้นสุดวันที่</w:t>
      </w:r>
      <w:r w:rsidR="00DC6967" w:rsidRPr="00DC31F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C6967" w:rsidRPr="00DC31F4">
        <w:rPr>
          <w:rFonts w:ascii="Angsana New" w:hAnsi="Angsana New"/>
          <w:spacing w:val="-4"/>
          <w:sz w:val="30"/>
          <w:szCs w:val="30"/>
        </w:rPr>
        <w:t>3</w:t>
      </w:r>
      <w:r w:rsidR="007510D9" w:rsidRPr="00DC31F4">
        <w:rPr>
          <w:rFonts w:ascii="Angsana New" w:hAnsi="Angsana New"/>
          <w:spacing w:val="-4"/>
          <w:sz w:val="30"/>
          <w:szCs w:val="30"/>
        </w:rPr>
        <w:t>0</w:t>
      </w:r>
      <w:r w:rsidR="00DC6967" w:rsidRPr="00DC31F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26970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DC6967" w:rsidRPr="00DC31F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C6967" w:rsidRPr="00DC31F4">
        <w:rPr>
          <w:rFonts w:ascii="Angsana New" w:hAnsi="Angsana New"/>
          <w:spacing w:val="-4"/>
          <w:sz w:val="30"/>
          <w:szCs w:val="30"/>
        </w:rPr>
        <w:t>2565</w:t>
      </w:r>
      <w:r w:rsidRPr="00DC31F4">
        <w:rPr>
          <w:rFonts w:ascii="Angsana New" w:hAnsi="Angsana New" w:hint="cs"/>
          <w:spacing w:val="-4"/>
          <w:sz w:val="30"/>
          <w:szCs w:val="30"/>
          <w:cs/>
        </w:rPr>
        <w:t xml:space="preserve"> ที่แสดงเป็น</w:t>
      </w:r>
      <w:r w:rsidRPr="00C130B9">
        <w:rPr>
          <w:rFonts w:ascii="Angsana New" w:hAnsi="Angsana New" w:hint="cs"/>
          <w:sz w:val="30"/>
          <w:szCs w:val="30"/>
          <w:cs/>
        </w:rPr>
        <w:t>ข้อมูลเปรียบเทียบได้ปรับปรุงรายการ</w:t>
      </w:r>
      <w:r w:rsidR="004B10BB">
        <w:rPr>
          <w:rFonts w:ascii="Angsana New" w:hAnsi="Angsana New" w:hint="cs"/>
          <w:sz w:val="30"/>
          <w:szCs w:val="30"/>
          <w:cs/>
        </w:rPr>
        <w:t>ดังกล่าว</w:t>
      </w:r>
      <w:r w:rsidRPr="00C130B9">
        <w:rPr>
          <w:rFonts w:ascii="Angsana New" w:hAnsi="Angsana New" w:hint="cs"/>
          <w:sz w:val="30"/>
          <w:szCs w:val="30"/>
          <w:cs/>
        </w:rPr>
        <w:t>แล้ว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B298B">
        <w:rPr>
          <w:rFonts w:ascii="Angsana New" w:hAnsi="Angsana New"/>
          <w:sz w:val="30"/>
          <w:szCs w:val="30"/>
          <w:cs/>
        </w:rPr>
        <w:t xml:space="preserve">ทั้งนี้ </w:t>
      </w:r>
      <w:r w:rsidR="000C2957">
        <w:rPr>
          <w:rFonts w:ascii="Angsana New" w:hAnsi="Angsana New" w:hint="cs"/>
          <w:sz w:val="30"/>
          <w:szCs w:val="30"/>
          <w:cs/>
        </w:rPr>
        <w:t xml:space="preserve">ข้าพเจ้ามิได้ให้ข้อสรุปอย่างมีเงื่อนไขเนื่องจากเรื่องนี้ </w:t>
      </w:r>
    </w:p>
    <w:p w14:paraId="3F8EB4F0" w14:textId="60C03A7F" w:rsidR="00C91739" w:rsidRDefault="00C9173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4990F5C6" w14:textId="77777777" w:rsidR="00C91739" w:rsidRPr="00C91739" w:rsidRDefault="00C9173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cs/>
          <w:lang w:val="x-none"/>
        </w:rPr>
      </w:pPr>
    </w:p>
    <w:p w14:paraId="11CDC753" w14:textId="1E6474B3" w:rsidR="004D5B14" w:rsidRPr="00755A56" w:rsidRDefault="004D5B14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78F56" w14:textId="77777777" w:rsidR="007D101A" w:rsidRPr="00755A56" w:rsidRDefault="007D101A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5E288087" w14:textId="77777777" w:rsidR="00E4164D" w:rsidRPr="00755A56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A003A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C26231">
        <w:rPr>
          <w:rFonts w:ascii="Angsana New" w:hAnsi="Angsana New" w:cs="Angsana New"/>
          <w:cs/>
        </w:rPr>
        <w:t>(</w:t>
      </w:r>
      <w:r w:rsidRPr="00C26231">
        <w:rPr>
          <w:rFonts w:ascii="Angsana New" w:hAnsi="Angsana New" w:cs="Angsana New"/>
          <w:cs/>
          <w:lang w:val="en-US"/>
        </w:rPr>
        <w:t>วัยวัฒน์ กอสมานชัยกิจ</w:t>
      </w:r>
      <w:r w:rsidRPr="00C26231">
        <w:rPr>
          <w:rFonts w:ascii="Angsana New" w:hAnsi="Angsana New" w:cs="Angsana New"/>
          <w:cs/>
        </w:rPr>
        <w:t>)</w:t>
      </w:r>
    </w:p>
    <w:p w14:paraId="55277F12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cs/>
        </w:rPr>
      </w:pPr>
      <w:r w:rsidRPr="00C26231">
        <w:rPr>
          <w:rFonts w:ascii="Angsana New" w:hAnsi="Angsana New" w:cs="Angsana New"/>
          <w:cs/>
        </w:rPr>
        <w:t>ผู้สอบบัญชีรับอนุญาต</w:t>
      </w:r>
    </w:p>
    <w:p w14:paraId="6742B2BF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C26231">
        <w:rPr>
          <w:rFonts w:ascii="Angsana New" w:hAnsi="Angsana New" w:cs="Angsana New"/>
          <w:cs/>
        </w:rPr>
        <w:t xml:space="preserve">เลขทะเบียน </w:t>
      </w:r>
      <w:r w:rsidRPr="00C26231">
        <w:rPr>
          <w:rFonts w:ascii="Angsana New" w:hAnsi="Angsana New" w:cs="Angsana New"/>
          <w:lang w:val="en-US"/>
        </w:rPr>
        <w:t>6333</w:t>
      </w:r>
    </w:p>
    <w:p w14:paraId="04D04818" w14:textId="77777777" w:rsidR="00A25277" w:rsidRPr="00C26231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456A7A1D" w14:textId="77777777" w:rsidR="00A25277" w:rsidRPr="00C26231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26231">
        <w:rPr>
          <w:rFonts w:ascii="Angsana New" w:hAnsi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0DB899F" w14:textId="77777777" w:rsidR="00A25277" w:rsidRPr="008658F2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</w:rPr>
      </w:pPr>
      <w:r w:rsidRPr="00C26231">
        <w:rPr>
          <w:rFonts w:ascii="Angsana New" w:hAnsi="Angsana New"/>
          <w:sz w:val="30"/>
          <w:szCs w:val="30"/>
          <w:cs/>
        </w:rPr>
        <w:t>กรุงเทพ</w:t>
      </w:r>
      <w:r w:rsidRPr="008658F2">
        <w:rPr>
          <w:rFonts w:ascii="Angsana New" w:hAnsi="Angsana New"/>
          <w:sz w:val="30"/>
          <w:szCs w:val="30"/>
          <w:cs/>
        </w:rPr>
        <w:t>มหานคร</w:t>
      </w:r>
    </w:p>
    <w:p w14:paraId="213B5F7F" w14:textId="7467278A" w:rsidR="00A25277" w:rsidRDefault="00726970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A25277">
        <w:rPr>
          <w:rFonts w:ascii="Angsana New" w:hAnsi="Angsana New" w:hint="cs"/>
          <w:sz w:val="30"/>
          <w:szCs w:val="30"/>
          <w:cs/>
        </w:rPr>
        <w:t xml:space="preserve"> </w:t>
      </w:r>
      <w:r w:rsidR="00A25277" w:rsidRPr="0039216A">
        <w:rPr>
          <w:rFonts w:ascii="Angsana New" w:hAnsi="Angsana New"/>
          <w:sz w:val="30"/>
          <w:szCs w:val="30"/>
        </w:rPr>
        <w:t>256</w:t>
      </w:r>
      <w:r w:rsidR="00A25277" w:rsidRPr="003248DB">
        <w:rPr>
          <w:rFonts w:ascii="Angsana New" w:hAnsi="Angsana New" w:hint="cs"/>
          <w:sz w:val="30"/>
          <w:szCs w:val="30"/>
        </w:rPr>
        <w:t>6</w:t>
      </w:r>
    </w:p>
    <w:p w14:paraId="6EA17CA6" w14:textId="1455D4FA" w:rsidR="005B3E62" w:rsidRPr="00F50B12" w:rsidRDefault="005B3E62" w:rsidP="00483D4C">
      <w:pPr>
        <w:pStyle w:val="IndexHeading1"/>
        <w:spacing w:after="0" w:line="240" w:lineRule="auto"/>
        <w:ind w:left="1260" w:right="-1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sectPr w:rsidR="005B3E62" w:rsidRPr="00F50B12" w:rsidSect="00483D4C">
      <w:headerReference w:type="default" r:id="rId15"/>
      <w:footerReference w:type="default" r:id="rId16"/>
      <w:headerReference w:type="first" r:id="rId17"/>
      <w:pgSz w:w="11907" w:h="16840" w:orient="landscape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671A6" w14:textId="77777777" w:rsidR="00D12542" w:rsidRDefault="00D12542" w:rsidP="004956B4">
      <w:r>
        <w:separator/>
      </w:r>
    </w:p>
  </w:endnote>
  <w:endnote w:type="continuationSeparator" w:id="0">
    <w:p w14:paraId="6D591A08" w14:textId="77777777" w:rsidR="00D12542" w:rsidRDefault="00D12542" w:rsidP="004956B4">
      <w:r>
        <w:continuationSeparator/>
      </w:r>
    </w:p>
  </w:endnote>
  <w:endnote w:type="continuationNotice" w:id="1">
    <w:p w14:paraId="10CE1922" w14:textId="77777777" w:rsidR="00D12542" w:rsidRDefault="00D1254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D8E6" w14:textId="6B369C22" w:rsidR="0030722E" w:rsidRPr="006147EE" w:rsidRDefault="0030722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CBBF4" w14:textId="77777777" w:rsidR="0030722E" w:rsidRPr="00CC00FB" w:rsidRDefault="0030722E" w:rsidP="001608D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483D4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84BCE" w14:textId="77777777" w:rsidR="00D12542" w:rsidRDefault="00D12542" w:rsidP="004956B4">
      <w:r>
        <w:separator/>
      </w:r>
    </w:p>
  </w:footnote>
  <w:footnote w:type="continuationSeparator" w:id="0">
    <w:p w14:paraId="146AC624" w14:textId="77777777" w:rsidR="00D12542" w:rsidRDefault="00D12542" w:rsidP="004956B4">
      <w:r>
        <w:continuationSeparator/>
      </w:r>
    </w:p>
  </w:footnote>
  <w:footnote w:type="continuationNotice" w:id="1">
    <w:p w14:paraId="369303E5" w14:textId="77777777" w:rsidR="00D12542" w:rsidRDefault="00D1254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9EFA" w14:textId="731E66DE" w:rsidR="0030722E" w:rsidRPr="00CC3125" w:rsidRDefault="0030722E" w:rsidP="001608D9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974C4" w14:textId="77777777" w:rsidR="0030722E" w:rsidRPr="00117F8E" w:rsidRDefault="0030722E" w:rsidP="001608D9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5A0D" w14:textId="5844AA95" w:rsidR="0030722E" w:rsidRDefault="0030722E" w:rsidP="00BF6E26">
    <w:pPr>
      <w:pStyle w:val="Header"/>
      <w:rPr>
        <w:rFonts w:asciiTheme="majorBidi" w:hAnsiTheme="majorBidi" w:cstheme="majorBidi"/>
        <w:sz w:val="32"/>
        <w:szCs w:val="32"/>
      </w:rPr>
    </w:pPr>
  </w:p>
  <w:p w14:paraId="5D510C11" w14:textId="77777777" w:rsidR="00483D4C" w:rsidRPr="00BF6E26" w:rsidRDefault="00483D4C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30722E" w:rsidRPr="005F1026" w:rsidRDefault="0030722E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726688457">
    <w:abstractNumId w:val="15"/>
  </w:num>
  <w:num w:numId="2" w16cid:durableId="723335755">
    <w:abstractNumId w:val="14"/>
  </w:num>
  <w:num w:numId="3" w16cid:durableId="1318874060">
    <w:abstractNumId w:val="6"/>
  </w:num>
  <w:num w:numId="4" w16cid:durableId="399181996">
    <w:abstractNumId w:val="7"/>
  </w:num>
  <w:num w:numId="5" w16cid:durableId="51929574">
    <w:abstractNumId w:val="19"/>
  </w:num>
  <w:num w:numId="6" w16cid:durableId="4715271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51065868">
    <w:abstractNumId w:val="2"/>
  </w:num>
  <w:num w:numId="8" w16cid:durableId="497160292">
    <w:abstractNumId w:val="5"/>
  </w:num>
  <w:num w:numId="9" w16cid:durableId="860630815">
    <w:abstractNumId w:val="13"/>
  </w:num>
  <w:num w:numId="10" w16cid:durableId="1819104513">
    <w:abstractNumId w:val="27"/>
  </w:num>
  <w:num w:numId="11" w16cid:durableId="633415632">
    <w:abstractNumId w:val="21"/>
  </w:num>
  <w:num w:numId="12" w16cid:durableId="2070690701">
    <w:abstractNumId w:val="4"/>
  </w:num>
  <w:num w:numId="13" w16cid:durableId="1173640218">
    <w:abstractNumId w:val="3"/>
  </w:num>
  <w:num w:numId="14" w16cid:durableId="1839225000">
    <w:abstractNumId w:val="10"/>
  </w:num>
  <w:num w:numId="15" w16cid:durableId="261883294">
    <w:abstractNumId w:val="23"/>
  </w:num>
  <w:num w:numId="16" w16cid:durableId="22681410">
    <w:abstractNumId w:val="16"/>
  </w:num>
  <w:num w:numId="17" w16cid:durableId="180779355">
    <w:abstractNumId w:val="0"/>
  </w:num>
  <w:num w:numId="18" w16cid:durableId="1444619378">
    <w:abstractNumId w:val="1"/>
  </w:num>
  <w:num w:numId="19" w16cid:durableId="1610703227">
    <w:abstractNumId w:val="8"/>
  </w:num>
  <w:num w:numId="20" w16cid:durableId="1256014309">
    <w:abstractNumId w:val="11"/>
  </w:num>
  <w:num w:numId="21" w16cid:durableId="1777871125">
    <w:abstractNumId w:val="20"/>
  </w:num>
  <w:num w:numId="22" w16cid:durableId="236978638">
    <w:abstractNumId w:val="25"/>
  </w:num>
  <w:num w:numId="23" w16cid:durableId="708528140">
    <w:abstractNumId w:val="1"/>
  </w:num>
  <w:num w:numId="24" w16cid:durableId="214850009">
    <w:abstractNumId w:val="17"/>
  </w:num>
  <w:num w:numId="25" w16cid:durableId="86594546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7873399">
    <w:abstractNumId w:val="26"/>
  </w:num>
  <w:num w:numId="27" w16cid:durableId="2113471678">
    <w:abstractNumId w:val="18"/>
  </w:num>
  <w:num w:numId="28" w16cid:durableId="249235788">
    <w:abstractNumId w:val="9"/>
  </w:num>
  <w:num w:numId="29" w16cid:durableId="382103853">
    <w:abstractNumId w:val="24"/>
  </w:num>
  <w:num w:numId="30" w16cid:durableId="1569150735">
    <w:abstractNumId w:val="12"/>
  </w:num>
  <w:num w:numId="31" w16cid:durableId="1640068805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B7FDC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957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B4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B62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45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8C3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767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80A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D4C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0BB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98B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CDD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970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0D9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7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126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28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46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372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739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42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1F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967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8F1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2D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571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Somjai, Nigonyanont</cp:lastModifiedBy>
  <cp:revision>2</cp:revision>
  <cp:lastPrinted>2022-04-29T03:36:00Z</cp:lastPrinted>
  <dcterms:created xsi:type="dcterms:W3CDTF">2023-11-03T09:22:00Z</dcterms:created>
  <dcterms:modified xsi:type="dcterms:W3CDTF">2023-11-03T09:22:00Z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