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45906">
        <w:rPr>
          <w:rFonts w:ascii="Angsana New" w:hAnsi="Angsana New" w:hint="cs"/>
          <w:b w:val="0"/>
          <w:bCs/>
          <w:sz w:val="30"/>
          <w:szCs w:val="30"/>
        </w:rPr>
        <w:tab/>
      </w: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A4590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A4590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618FD403" w14:textId="5E41E6E4" w:rsidR="005C0CBD" w:rsidRPr="00A45906" w:rsidRDefault="005C0CBD" w:rsidP="005C0CB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7E6FAC4E" w14:textId="646FCF39" w:rsidR="000E5537" w:rsidRPr="00A45906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การรับโอนกิจการ</w:t>
      </w:r>
    </w:p>
    <w:p w14:paraId="4345C940" w14:textId="77777777" w:rsidR="00460343" w:rsidRPr="00A4590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A45906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A45906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 w:rsidRPr="00A45906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 w:rsidRPr="00A45906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 w:rsidRPr="00A45906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</w:p>
    <w:p w14:paraId="7E517D92" w14:textId="77777777" w:rsidR="008E5969" w:rsidRPr="00A4590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A45906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A4590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A4590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1DC70A3C" w:rsidR="00C0601F" w:rsidRPr="00A45906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A45906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A45906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2045960" w14:textId="2ADBE794" w:rsidR="00585F37" w:rsidRPr="00A45906" w:rsidRDefault="00585F37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A4590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A45906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Pr="00A45906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6E3CBB11" w14:textId="77777777" w:rsidR="006B2873" w:rsidRPr="00A45906" w:rsidRDefault="006B2873" w:rsidP="006B287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CA6B8E" w14:textId="77777777" w:rsidR="006B2873" w:rsidRPr="00A45906" w:rsidRDefault="006B2873" w:rsidP="006B2873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C9BD6D7" w14:textId="77777777" w:rsidR="004140FF" w:rsidRPr="00A45906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A45906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D101A" w:rsidRPr="00A45906" w:rsidSect="00B87F42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352969A9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71623FDA" w:rsidR="008F334E" w:rsidRPr="00A4590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A45906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A4590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4008D" w:rsidRPr="00A459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0127" w:rsidRPr="00A45906">
        <w:rPr>
          <w:rFonts w:asciiTheme="majorBidi" w:hAnsiTheme="majorBidi" w:cstheme="majorBidi"/>
          <w:sz w:val="30"/>
          <w:szCs w:val="30"/>
        </w:rPr>
        <w:t>8</w:t>
      </w:r>
      <w:r w:rsidR="000736CD" w:rsidRPr="00A45906">
        <w:rPr>
          <w:rFonts w:asciiTheme="majorBidi" w:hAnsiTheme="majorBidi" w:cstheme="majorBidi"/>
          <w:sz w:val="30"/>
          <w:szCs w:val="30"/>
        </w:rPr>
        <w:t xml:space="preserve"> </w:t>
      </w:r>
      <w:r w:rsidR="008D0127" w:rsidRPr="00A45906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736CD" w:rsidRPr="00A459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3C0D" w:rsidRPr="00A45906">
        <w:rPr>
          <w:rFonts w:asciiTheme="majorBidi" w:hAnsiTheme="majorBidi" w:cstheme="majorBidi"/>
          <w:sz w:val="30"/>
          <w:szCs w:val="30"/>
        </w:rPr>
        <w:t>256</w:t>
      </w:r>
      <w:r w:rsidR="00CF3DDB" w:rsidRPr="00A45906">
        <w:rPr>
          <w:rFonts w:asciiTheme="majorBidi" w:hAnsiTheme="majorBidi" w:cstheme="majorBidi"/>
          <w:sz w:val="30"/>
          <w:szCs w:val="30"/>
        </w:rPr>
        <w:t>6</w:t>
      </w:r>
    </w:p>
    <w:p w14:paraId="3350DF95" w14:textId="125FFA35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A4590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A4590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CE24BB9" w:rsidR="00171FC1" w:rsidRPr="00A4590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A45906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z w:val="30"/>
          <w:szCs w:val="30"/>
        </w:rPr>
        <w:t>34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A45906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CF3DDB" w:rsidRPr="00A45906">
        <w:rPr>
          <w:rFonts w:asciiTheme="majorBidi" w:eastAsia="Times New Roman" w:hAnsiTheme="majorBidi"/>
          <w:spacing w:val="2"/>
          <w:sz w:val="30"/>
          <w:szCs w:val="30"/>
        </w:rPr>
        <w:t>5</w:t>
      </w:r>
    </w:p>
    <w:p w14:paraId="6A8D1FF8" w14:textId="66F6ABC5" w:rsidR="00247148" w:rsidRPr="00A45906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312B993C" w:rsidR="00494ABD" w:rsidRPr="00A4590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A45906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 xml:space="preserve">31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>256</w:t>
      </w:r>
      <w:r w:rsidR="00CF3DDB" w:rsidRPr="00A45906">
        <w:rPr>
          <w:rFonts w:asciiTheme="majorBidi" w:eastAsia="Times New Roman" w:hAnsiTheme="majorBidi"/>
          <w:sz w:val="30"/>
          <w:szCs w:val="30"/>
        </w:rPr>
        <w:t>5</w:t>
      </w:r>
    </w:p>
    <w:bookmarkEnd w:id="2"/>
    <w:p w14:paraId="17288606" w14:textId="4768E3F0" w:rsidR="000E5537" w:rsidRPr="00A45906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D5BE4F9" w14:textId="52794559" w:rsidR="00502374" w:rsidRPr="00A45906" w:rsidRDefault="00502374" w:rsidP="0050237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1DFD50DF" w14:textId="6826B763" w:rsidR="00502374" w:rsidRPr="00A45906" w:rsidRDefault="00502374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3B3125" w14:textId="31E44F11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3"/>
          <w:sz w:val="30"/>
          <w:szCs w:val="30"/>
          <w:lang w:val="th-TH"/>
        </w:rPr>
      </w:pPr>
      <w:r w:rsidRPr="00A45906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ตามที่ได้เปิดเผยในงบการเงินสำหรับปีสิ้นสุดวันที่ </w:t>
      </w:r>
      <w:r w:rsidRPr="00A45906">
        <w:rPr>
          <w:rFonts w:ascii="Angsana New" w:hAnsi="Angsana New"/>
          <w:spacing w:val="-3"/>
          <w:sz w:val="30"/>
          <w:szCs w:val="30"/>
          <w:lang w:val="th-TH"/>
        </w:rPr>
        <w:t xml:space="preserve">31 </w:t>
      </w:r>
      <w:r w:rsidRPr="00A45906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ธันวาคม </w:t>
      </w:r>
      <w:r w:rsidRPr="00A45906">
        <w:rPr>
          <w:rFonts w:ascii="Angsana New" w:hAnsi="Angsana New"/>
          <w:spacing w:val="-3"/>
          <w:sz w:val="30"/>
          <w:szCs w:val="30"/>
          <w:lang w:val="th-TH"/>
        </w:rPr>
        <w:t xml:space="preserve">2565 </w:t>
      </w:r>
      <w:r w:rsidRPr="00A45906">
        <w:rPr>
          <w:rFonts w:ascii="Angsana New" w:hAnsi="Angsana New" w:hint="cs"/>
          <w:spacing w:val="-3"/>
          <w:sz w:val="30"/>
          <w:szCs w:val="30"/>
          <w:cs/>
          <w:lang w:val="th-TH"/>
        </w:rPr>
        <w:t>การประเมินมูลค่ายุติธรรมของสินทรัพย์ที่ได้มาและหนี้สินที่รับมา</w:t>
      </w:r>
      <w:r w:rsidRPr="00A45906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จากการซื้อธุรกิจของบริษัท </w:t>
      </w:r>
      <w:r w:rsidRPr="00A45906">
        <w:rPr>
          <w:rFonts w:ascii="Angsana New" w:hAnsi="Angsana New"/>
          <w:spacing w:val="-3"/>
          <w:sz w:val="30"/>
          <w:szCs w:val="30"/>
          <w:lang w:val="th-TH"/>
        </w:rPr>
        <w:t>Allnex Holding GmbH</w:t>
      </w:r>
      <w:r w:rsidRPr="00A45906">
        <w:rPr>
          <w:rFonts w:ascii="Angsana New" w:hAnsi="Angsana New" w:hint="cs"/>
          <w:spacing w:val="-3"/>
          <w:sz w:val="30"/>
          <w:szCs w:val="30"/>
          <w:cs/>
          <w:lang w:val="th-TH"/>
        </w:rPr>
        <w:t xml:space="preserve"> โดยผู้ประเมินราคาอิสระได้เสร็จสิ้นแล้ว</w:t>
      </w:r>
      <w:r w:rsidRPr="00A45906">
        <w:rPr>
          <w:rFonts w:asciiTheme="majorBidi" w:hAnsiTheme="majorBidi" w:hint="cs"/>
          <w:spacing w:val="-3"/>
          <w:sz w:val="30"/>
          <w:szCs w:val="30"/>
          <w:cs/>
        </w:rPr>
        <w:t>ใน</w:t>
      </w:r>
      <w:r w:rsidR="00CF1253" w:rsidRPr="00A45906">
        <w:rPr>
          <w:rFonts w:asciiTheme="majorBidi" w:hAnsiTheme="majorBidi"/>
          <w:spacing w:val="-3"/>
          <w:sz w:val="30"/>
          <w:szCs w:val="30"/>
        </w:rPr>
        <w:t xml:space="preserve">  </w:t>
      </w:r>
      <w:r w:rsidRPr="00A45906">
        <w:rPr>
          <w:rFonts w:asciiTheme="majorBidi" w:hAnsiTheme="majorBidi" w:hint="cs"/>
          <w:spacing w:val="-3"/>
          <w:sz w:val="30"/>
          <w:szCs w:val="30"/>
          <w:cs/>
        </w:rPr>
        <w:t>ไตรมาสที่สี่ปี</w:t>
      </w:r>
      <w:r w:rsidRPr="00A45906">
        <w:rPr>
          <w:rFonts w:asciiTheme="majorBidi" w:hAnsiTheme="majorBidi" w:hint="eastAsia"/>
          <w:spacing w:val="-3"/>
          <w:sz w:val="30"/>
          <w:szCs w:val="30"/>
        </w:rPr>
        <w:t> </w:t>
      </w:r>
      <w:r w:rsidR="00544086" w:rsidRPr="00A45906">
        <w:rPr>
          <w:rFonts w:asciiTheme="majorBidi" w:hAnsiTheme="majorBidi"/>
          <w:spacing w:val="-3"/>
          <w:sz w:val="30"/>
          <w:szCs w:val="30"/>
        </w:rPr>
        <w:t>2565</w:t>
      </w:r>
      <w:r w:rsidRPr="00A45906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A45906">
        <w:rPr>
          <w:rFonts w:ascii="Angsana New" w:hAnsi="Angsana New" w:hint="cs"/>
          <w:spacing w:val="-3"/>
          <w:sz w:val="30"/>
          <w:szCs w:val="30"/>
          <w:cs/>
          <w:lang w:val="th-TH"/>
        </w:rPr>
        <w:t>กลุ่มบริษัทจึงได้มีการปรับปรุงมูลค่ายุติธรรมของสินทรัพย์ที่ได้มาและหนี้สินที่รับมาให้สะท้อนถึงการกำหนดมูลค่ายุติธรรมสุดท้าย</w:t>
      </w:r>
      <w:r w:rsidRPr="00A45906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 </w:t>
      </w:r>
      <w:r w:rsidRPr="00A45906">
        <w:rPr>
          <w:rFonts w:ascii="Angsana New" w:hAnsi="Angsana New" w:hint="cs"/>
          <w:spacing w:val="-3"/>
          <w:sz w:val="30"/>
          <w:szCs w:val="30"/>
          <w:cs/>
          <w:lang w:val="th-TH"/>
        </w:rPr>
        <w:t>ซึ่งเป็นไปตามเงื่อนไขการปรับปรุงบัญชีเกี่ยวกับการซื้อธุรกิจ</w:t>
      </w:r>
    </w:p>
    <w:p w14:paraId="05D9513B" w14:textId="00721C0A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4AA57C4" w14:textId="6A657F6C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2D64493" w14:textId="01119C4A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BA5710B" w14:textId="34EE6247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83D1460" w14:textId="77777777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2C06813" w14:textId="77777777" w:rsidR="000736CD" w:rsidRPr="00A45906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D0DF06A" w14:textId="6D6DC248" w:rsidR="000736CD" w:rsidRPr="00A45906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A45906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lastRenderedPageBreak/>
        <w:t>ผลกระทบต่องบกำไรขาดทุนรวมและงบกำไรขาดทุนเบ็ดเสร็จรวมของกลุ่มบริษัท สำหรับงวด</w:t>
      </w:r>
      <w:r w:rsidR="007250DA" w:rsidRPr="00A45906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สามเดือนและ</w:t>
      </w:r>
      <w:r w:rsidR="008D0127" w:rsidRPr="00A45906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เก้า</w:t>
      </w:r>
      <w:r w:rsidRPr="00A45906">
        <w:rPr>
          <w:rFonts w:ascii="Angsana New" w:eastAsia="MS Mincho" w:hAnsi="Angsana New" w:hint="cs"/>
          <w:spacing w:val="-8"/>
          <w:sz w:val="30"/>
          <w:szCs w:val="30"/>
          <w:cs/>
          <w:lang w:val="th-TH"/>
        </w:rPr>
        <w:t>เดือนสิ้นสุดวันที่</w:t>
      </w:r>
      <w:r w:rsidRPr="00A45906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  <w:r w:rsidR="007B5693" w:rsidRPr="00A45906">
        <w:rPr>
          <w:rFonts w:ascii="Angsana New" w:eastAsia="MS Mincho" w:hAnsi="Angsana New"/>
          <w:sz w:val="30"/>
          <w:szCs w:val="30"/>
        </w:rPr>
        <w:t xml:space="preserve">30 </w:t>
      </w:r>
      <w:r w:rsidR="008D0127" w:rsidRPr="00A45906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Pr="00A45906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A45906">
        <w:rPr>
          <w:rFonts w:ascii="Angsana New" w:eastAsia="MS Mincho" w:hAnsi="Angsana New"/>
          <w:sz w:val="30"/>
          <w:szCs w:val="30"/>
        </w:rPr>
        <w:t>2565</w:t>
      </w:r>
      <w:r w:rsidRPr="00A4590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B04A7" w:rsidRPr="00A45906">
        <w:rPr>
          <w:rFonts w:ascii="Angsana New" w:eastAsia="MS Mincho" w:hAnsi="Angsana New" w:hint="cs"/>
          <w:sz w:val="30"/>
          <w:szCs w:val="30"/>
          <w:cs/>
        </w:rPr>
        <w:t>ที่แสดงเป็นข้อมูลเปรียบเทียบ</w:t>
      </w:r>
      <w:r w:rsidRPr="00A45906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มีดังนี้</w:t>
      </w:r>
    </w:p>
    <w:p w14:paraId="1ACD0440" w14:textId="77777777" w:rsidR="000736CD" w:rsidRPr="00A45906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sz w:val="16"/>
          <w:szCs w:val="16"/>
          <w:cs/>
          <w:lang w:val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961"/>
        <w:gridCol w:w="1898"/>
        <w:gridCol w:w="222"/>
        <w:gridCol w:w="1802"/>
      </w:tblGrid>
      <w:tr w:rsidR="001D2F07" w:rsidRPr="00A45906" w14:paraId="5FB7E4B5" w14:textId="77777777" w:rsidTr="00436338">
        <w:trPr>
          <w:trHeight w:val="380"/>
        </w:trPr>
        <w:tc>
          <w:tcPr>
            <w:tcW w:w="0" w:type="auto"/>
          </w:tcPr>
          <w:p w14:paraId="2C98FB4E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49713259" w14:textId="7D63121E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0" w:type="auto"/>
          </w:tcPr>
          <w:p w14:paraId="1E16D571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16A554EE" w14:textId="5DDD6055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D0127" w:rsidRPr="00A4590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D2F07" w:rsidRPr="00A45906" w14:paraId="0EC0A34F" w14:textId="77777777" w:rsidTr="00436338">
        <w:trPr>
          <w:trHeight w:val="380"/>
        </w:trPr>
        <w:tc>
          <w:tcPr>
            <w:tcW w:w="0" w:type="auto"/>
          </w:tcPr>
          <w:p w14:paraId="425F8B69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66741488" w14:textId="530774B4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0" w:type="auto"/>
          </w:tcPr>
          <w:p w14:paraId="0E4499FF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78D49763" w14:textId="2AFE5973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1D2F07" w:rsidRPr="00A45906" w14:paraId="55F03FC6" w14:textId="77777777" w:rsidTr="00436338">
        <w:trPr>
          <w:trHeight w:val="380"/>
        </w:trPr>
        <w:tc>
          <w:tcPr>
            <w:tcW w:w="0" w:type="auto"/>
          </w:tcPr>
          <w:p w14:paraId="169FB33F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07AC3867" w14:textId="1B652B2A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D0127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0" w:type="auto"/>
          </w:tcPr>
          <w:p w14:paraId="74FC89F4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vAlign w:val="center"/>
          </w:tcPr>
          <w:p w14:paraId="17453ADF" w14:textId="3DE9B54D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D0127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2F07" w:rsidRPr="00A45906" w14:paraId="6FC36405" w14:textId="77777777" w:rsidTr="00436338">
        <w:trPr>
          <w:trHeight w:val="380"/>
        </w:trPr>
        <w:tc>
          <w:tcPr>
            <w:tcW w:w="0" w:type="auto"/>
          </w:tcPr>
          <w:p w14:paraId="4628DAE6" w14:textId="77777777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gridSpan w:val="3"/>
            <w:vAlign w:val="center"/>
          </w:tcPr>
          <w:p w14:paraId="2CD12D4B" w14:textId="6D071AAD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42FCD8E5" w14:textId="77777777" w:rsidTr="00436338">
        <w:trPr>
          <w:trHeight w:val="418"/>
        </w:trPr>
        <w:tc>
          <w:tcPr>
            <w:tcW w:w="0" w:type="auto"/>
            <w:vAlign w:val="center"/>
          </w:tcPr>
          <w:p w14:paraId="35E1027D" w14:textId="77777777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</w:t>
            </w:r>
          </w:p>
        </w:tc>
        <w:tc>
          <w:tcPr>
            <w:tcW w:w="0" w:type="auto"/>
          </w:tcPr>
          <w:p w14:paraId="61DAA224" w14:textId="77777777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97673C4" w14:textId="77777777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1B8B1DA4" w14:textId="7DA7CD28" w:rsidR="007250DA" w:rsidRPr="00A45906" w:rsidRDefault="007250DA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1DB19C1E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7919AB7F" w14:textId="41D5778A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ต้นทุนขายและต้นทุนการให้บริการเพิ่มขึ้น</w:t>
            </w:r>
          </w:p>
        </w:tc>
        <w:tc>
          <w:tcPr>
            <w:tcW w:w="0" w:type="auto"/>
            <w:vAlign w:val="center"/>
          </w:tcPr>
          <w:p w14:paraId="6F55F189" w14:textId="3BD79706" w:rsidR="007250DA" w:rsidRPr="00A45906" w:rsidRDefault="00EA0D31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0" w:type="auto"/>
          </w:tcPr>
          <w:p w14:paraId="06F42F06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4F201AD1" w14:textId="515DE3FA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2,513</w:t>
            </w:r>
          </w:p>
        </w:tc>
      </w:tr>
      <w:tr w:rsidR="001D2F07" w:rsidRPr="00A45906" w14:paraId="1E9325DF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269ABE99" w14:textId="7F97ACB9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  <w:r w:rsidR="008337F3" w:rsidRPr="00A4590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0" w:type="auto"/>
            <w:vAlign w:val="center"/>
          </w:tcPr>
          <w:p w14:paraId="26C1391E" w14:textId="4EDE7A17" w:rsidR="007250DA" w:rsidRPr="00A45906" w:rsidRDefault="00EA0D31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(293)</w:t>
            </w:r>
          </w:p>
        </w:tc>
        <w:tc>
          <w:tcPr>
            <w:tcW w:w="0" w:type="auto"/>
          </w:tcPr>
          <w:p w14:paraId="4104BD08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5DB908CA" w14:textId="6D5B5EA0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(864)</w:t>
            </w:r>
          </w:p>
        </w:tc>
      </w:tr>
      <w:tr w:rsidR="001D2F07" w:rsidRPr="00A45906" w14:paraId="75662CFC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41BEFCB8" w14:textId="1E137938" w:rsidR="007250DA" w:rsidRPr="00A45906" w:rsidRDefault="00BE57EB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7250DA" w:rsidRPr="00A459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 w:rsidR="00436338" w:rsidRPr="00A4590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3C4043"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4043" w:rsidRPr="00A45906">
              <w:rPr>
                <w:rFonts w:ascii="Angsana New" w:hAnsi="Angsana New"/>
                <w:sz w:val="30"/>
                <w:szCs w:val="30"/>
              </w:rPr>
              <w:t>(</w:t>
            </w:r>
            <w:r w:rsidR="00436338" w:rsidRPr="00A4590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3C4043" w:rsidRPr="00A459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D7D7599" w14:textId="114F1013" w:rsidR="007250DA" w:rsidRPr="00A45906" w:rsidRDefault="00EA0D31" w:rsidP="00BD7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0" w:type="auto"/>
          </w:tcPr>
          <w:p w14:paraId="13DA373C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11153385" w14:textId="07671EDC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1D2F07" w:rsidRPr="00A45906" w14:paraId="04C7658E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6BD8BE2C" w14:textId="619281F8" w:rsidR="007250DA" w:rsidRPr="00A45906" w:rsidRDefault="00492718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ขาดทุนสำหรับงวดเพิ่มขึ้น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419D1" w14:textId="4CE171F9" w:rsidR="007250DA" w:rsidRPr="00A45906" w:rsidRDefault="00EA0D31" w:rsidP="00077BE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(20)</w:t>
            </w:r>
          </w:p>
        </w:tc>
        <w:tc>
          <w:tcPr>
            <w:tcW w:w="0" w:type="auto"/>
          </w:tcPr>
          <w:p w14:paraId="65D837F6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F59DE" w14:textId="61038999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(1,646)</w:t>
            </w:r>
          </w:p>
        </w:tc>
      </w:tr>
      <w:tr w:rsidR="001D2F07" w:rsidRPr="00A45906" w14:paraId="634C92ED" w14:textId="77777777" w:rsidTr="00436338">
        <w:trPr>
          <w:trHeight w:val="197"/>
        </w:trPr>
        <w:tc>
          <w:tcPr>
            <w:tcW w:w="0" w:type="auto"/>
            <w:vAlign w:val="center"/>
          </w:tcPr>
          <w:p w14:paraId="708FAC22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5BE747FC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7E30A6F9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52C17905" w14:textId="32E7B5A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771C3F74" w14:textId="77777777" w:rsidTr="0006085D">
        <w:trPr>
          <w:trHeight w:val="418"/>
        </w:trPr>
        <w:tc>
          <w:tcPr>
            <w:tcW w:w="0" w:type="auto"/>
            <w:vAlign w:val="center"/>
          </w:tcPr>
          <w:p w14:paraId="0BAD6D56" w14:textId="203842F0" w:rsidR="0006085D" w:rsidRPr="00A45906" w:rsidRDefault="00492718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ขาดทุนต่อหุ้นเพิ่มขึ้น</w:t>
            </w:r>
            <w:r w:rsidR="0006085D"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6085D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98" w:type="dxa"/>
            <w:vAlign w:val="center"/>
          </w:tcPr>
          <w:p w14:paraId="620A51E3" w14:textId="253B90EB" w:rsidR="0006085D" w:rsidRPr="00A45906" w:rsidRDefault="00077BEA" w:rsidP="00077BEA">
            <w:pPr>
              <w:pStyle w:val="acctfourfigures"/>
              <w:tabs>
                <w:tab w:val="clear" w:pos="765"/>
                <w:tab w:val="decimal" w:pos="96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A0D31" w:rsidRPr="00A45906">
              <w:rPr>
                <w:rFonts w:ascii="Angsana New" w:hAnsi="Angsana New"/>
                <w:sz w:val="30"/>
                <w:szCs w:val="30"/>
              </w:rPr>
              <w:t>(0.00)</w:t>
            </w:r>
          </w:p>
        </w:tc>
        <w:tc>
          <w:tcPr>
            <w:tcW w:w="0" w:type="auto"/>
          </w:tcPr>
          <w:p w14:paraId="4D528809" w14:textId="77777777" w:rsidR="0006085D" w:rsidRPr="00A45906" w:rsidRDefault="0006085D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14:paraId="40F44C34" w14:textId="04C994F5" w:rsidR="0006085D" w:rsidRPr="00A45906" w:rsidRDefault="00EA0D31" w:rsidP="00BD7BA3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(0.3</w:t>
            </w:r>
            <w:r w:rsidR="00492718"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459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2F07" w:rsidRPr="00A45906" w14:paraId="41945F40" w14:textId="77777777" w:rsidTr="00436338">
        <w:trPr>
          <w:trHeight w:val="218"/>
        </w:trPr>
        <w:tc>
          <w:tcPr>
            <w:tcW w:w="0" w:type="auto"/>
            <w:vAlign w:val="center"/>
          </w:tcPr>
          <w:p w14:paraId="11BB39CF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36E880FC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A674BA9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10A914EC" w14:textId="7239B1CF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55C7DF29" w14:textId="77777777" w:rsidTr="00436338">
        <w:trPr>
          <w:trHeight w:val="418"/>
        </w:trPr>
        <w:tc>
          <w:tcPr>
            <w:tcW w:w="0" w:type="auto"/>
            <w:vAlign w:val="center"/>
          </w:tcPr>
          <w:p w14:paraId="7416F8F5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0" w:type="auto"/>
          </w:tcPr>
          <w:p w14:paraId="22AA351A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21E4F075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76C3EF7F" w14:textId="6451F45E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18BAE9F6" w14:textId="77777777" w:rsidTr="00436338">
        <w:trPr>
          <w:trHeight w:val="209"/>
        </w:trPr>
        <w:tc>
          <w:tcPr>
            <w:tcW w:w="0" w:type="auto"/>
            <w:vAlign w:val="center"/>
          </w:tcPr>
          <w:p w14:paraId="482C1848" w14:textId="77777777" w:rsidR="007250DA" w:rsidRPr="00A45906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175FF62E" w14:textId="77777777" w:rsidR="007250DA" w:rsidRPr="00A45906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27F69EC8" w14:textId="77777777" w:rsidR="007250DA" w:rsidRPr="00A45906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57740399" w14:textId="66E98740" w:rsidR="007250DA" w:rsidRPr="00A45906" w:rsidRDefault="007250DA" w:rsidP="006C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D2F07" w:rsidRPr="00A45906" w14:paraId="534891D6" w14:textId="77777777" w:rsidTr="00436338">
        <w:trPr>
          <w:trHeight w:val="418"/>
        </w:trPr>
        <w:tc>
          <w:tcPr>
            <w:tcW w:w="0" w:type="auto"/>
            <w:vAlign w:val="center"/>
          </w:tcPr>
          <w:p w14:paraId="6FC903D4" w14:textId="15DBF5F8" w:rsidR="007250DA" w:rsidRPr="00A45906" w:rsidRDefault="004E51D1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ขาดทุนสำหรับงวดเพิ่มขึ้น</w:t>
            </w:r>
          </w:p>
        </w:tc>
        <w:tc>
          <w:tcPr>
            <w:tcW w:w="0" w:type="auto"/>
            <w:vAlign w:val="center"/>
          </w:tcPr>
          <w:p w14:paraId="28C7A9B1" w14:textId="2C864BBD" w:rsidR="007250DA" w:rsidRPr="00A45906" w:rsidRDefault="00EA0D31" w:rsidP="00077BE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0" w:type="auto"/>
          </w:tcPr>
          <w:p w14:paraId="297B7950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6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14:paraId="0EC5BF4C" w14:textId="3718A66C" w:rsidR="007250DA" w:rsidRPr="00A45906" w:rsidRDefault="00EA0D31" w:rsidP="00BD7BA3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 xml:space="preserve">               (1,646)</w:t>
            </w:r>
          </w:p>
        </w:tc>
      </w:tr>
      <w:tr w:rsidR="001D2F07" w:rsidRPr="00A45906" w14:paraId="0F38C55C" w14:textId="77777777" w:rsidTr="00436338">
        <w:trPr>
          <w:trHeight w:val="218"/>
        </w:trPr>
        <w:tc>
          <w:tcPr>
            <w:tcW w:w="0" w:type="auto"/>
            <w:vAlign w:val="center"/>
          </w:tcPr>
          <w:p w14:paraId="220FA6AB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0" w:type="auto"/>
          </w:tcPr>
          <w:p w14:paraId="5A8984A1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1FC26253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0" w:type="auto"/>
          </w:tcPr>
          <w:p w14:paraId="68B1FCB6" w14:textId="00E9ADEF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D2F07" w:rsidRPr="00A45906" w14:paraId="42DC1746" w14:textId="77777777" w:rsidTr="00436338">
        <w:trPr>
          <w:trHeight w:val="418"/>
        </w:trPr>
        <w:tc>
          <w:tcPr>
            <w:tcW w:w="0" w:type="auto"/>
            <w:vAlign w:val="center"/>
          </w:tcPr>
          <w:p w14:paraId="0FF81BD6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0" w:type="auto"/>
          </w:tcPr>
          <w:p w14:paraId="12E576CF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3E326982" w14:textId="77777777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0" w:type="auto"/>
          </w:tcPr>
          <w:p w14:paraId="080BAC42" w14:textId="2FA77575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13857674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1075B438" w14:textId="135AC598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  <w:r w:rsidR="00FD0E39" w:rsidRPr="00A4590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5EC439" w14:textId="2CD0F530" w:rsidR="007250DA" w:rsidRPr="00A45906" w:rsidRDefault="00EA0D31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(3</w:t>
            </w:r>
            <w:r w:rsidR="00DC3F30" w:rsidRPr="00A45906">
              <w:rPr>
                <w:rFonts w:ascii="Angsana New" w:hAnsi="Angsana New"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0" w:type="auto"/>
          </w:tcPr>
          <w:p w14:paraId="24FEC170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0" w:type="auto"/>
            <w:vAlign w:val="center"/>
          </w:tcPr>
          <w:p w14:paraId="7A9A7B9F" w14:textId="546DCE60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sz w:val="30"/>
                <w:szCs w:val="30"/>
                <w:lang w:val="en-US" w:bidi="th-TH"/>
              </w:rPr>
              <w:t>(5)</w:t>
            </w:r>
          </w:p>
        </w:tc>
      </w:tr>
      <w:tr w:rsidR="007250DA" w:rsidRPr="00A45906" w14:paraId="60802527" w14:textId="77777777" w:rsidTr="00436338">
        <w:trPr>
          <w:trHeight w:val="418"/>
        </w:trPr>
        <w:tc>
          <w:tcPr>
            <w:tcW w:w="0" w:type="auto"/>
            <w:shd w:val="clear" w:color="auto" w:fill="auto"/>
            <w:vAlign w:val="center"/>
          </w:tcPr>
          <w:p w14:paraId="021E0501" w14:textId="47540A44" w:rsidR="007250DA" w:rsidRPr="00A45906" w:rsidRDefault="007250DA" w:rsidP="00725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เบ็ดเสร็จรวมสำหรับงวดลดลง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7933BA" w14:textId="2B490D96" w:rsidR="007250DA" w:rsidRPr="00A45906" w:rsidRDefault="00EA0D31" w:rsidP="00BD7BA3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DC3F30"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0" w:type="auto"/>
          </w:tcPr>
          <w:p w14:paraId="78234A5A" w14:textId="77777777" w:rsidR="007250DA" w:rsidRPr="00A45906" w:rsidRDefault="007250DA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26A97" w14:textId="66055DC6" w:rsidR="007250DA" w:rsidRPr="00A45906" w:rsidRDefault="00EA0D31" w:rsidP="007250DA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(1,651)</w:t>
            </w:r>
          </w:p>
        </w:tc>
      </w:tr>
    </w:tbl>
    <w:p w14:paraId="099AE1AE" w14:textId="77777777" w:rsidR="00CB04A7" w:rsidRPr="00A45906" w:rsidRDefault="00CB04A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</w:rPr>
      </w:pPr>
    </w:p>
    <w:p w14:paraId="789D708D" w14:textId="046AA375" w:rsidR="000E5537" w:rsidRPr="00A45906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62785008" w:rsidR="000E5537" w:rsidRPr="00A45906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</w:rPr>
      </w:pPr>
    </w:p>
    <w:p w14:paraId="3B56A6FF" w14:textId="77777777" w:rsidR="00EA7603" w:rsidRPr="00A45906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>13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ธันวาคม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>2564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>100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ได้แก่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 xml:space="preserve">High Value Products)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(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>Sustainability)</w:t>
      </w:r>
    </w:p>
    <w:p w14:paraId="5E18980D" w14:textId="77777777" w:rsidR="00332DFE" w:rsidRPr="00A45906" w:rsidRDefault="00332DFE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pacing w:val="-4"/>
          <w:szCs w:val="22"/>
          <w:lang w:bidi="th-TH"/>
        </w:rPr>
      </w:pPr>
    </w:p>
    <w:p w14:paraId="64043039" w14:textId="21F3BA7B" w:rsidR="00EA7603" w:rsidRPr="00A45906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  <w:lang w:bidi="th-TH"/>
        </w:rPr>
      </w:pPr>
      <w:r w:rsidRPr="00A45906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การรับโอนกิจการทั้งหมดของบริษัท </w:t>
      </w:r>
      <w:r w:rsidR="00D102BB" w:rsidRPr="00A45906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พีทีที ฟีนอล</w:t>
      </w:r>
      <w:r w:rsidRPr="00A45906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 และบริษัท จีซี </w:t>
      </w:r>
      <w:r w:rsidR="00D102BB" w:rsidRPr="00A45906">
        <w:rPr>
          <w:rFonts w:ascii="Angsana New" w:hAnsi="Angsana New" w:hint="cs"/>
          <w:i/>
          <w:iCs/>
          <w:spacing w:val="-4"/>
          <w:sz w:val="30"/>
          <w:szCs w:val="30"/>
          <w:cs/>
          <w:lang w:bidi="th-TH"/>
        </w:rPr>
        <w:t>ออกซิเรน</w:t>
      </w:r>
      <w:r w:rsidRPr="00A45906">
        <w:rPr>
          <w:rFonts w:ascii="Angsana New" w:hAnsi="Angsana New"/>
          <w:i/>
          <w:iCs/>
          <w:spacing w:val="-4"/>
          <w:sz w:val="30"/>
          <w:szCs w:val="30"/>
          <w:cs/>
          <w:lang w:bidi="th-TH"/>
        </w:rPr>
        <w:t xml:space="preserve"> จำกัด</w:t>
      </w:r>
    </w:p>
    <w:p w14:paraId="593184AA" w14:textId="77777777" w:rsidR="006C2B6C" w:rsidRPr="00A45906" w:rsidRDefault="006C2B6C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Cs w:val="22"/>
          <w:lang w:bidi="th-TH"/>
        </w:rPr>
      </w:pPr>
    </w:p>
    <w:p w14:paraId="66CCAAE0" w14:textId="1C1B2A46" w:rsidR="00EA7603" w:rsidRPr="00A45906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พีทีที</w:t>
      </w:r>
      <w:r w:rsidR="00D102BB"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ฟีนอล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และบริษัท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bookmarkStart w:id="3" w:name="_Hlk130672689"/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จีซี</w:t>
      </w:r>
      <w:r w:rsidR="00D102BB"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ออกซิเรน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จำกัด</w:t>
      </w:r>
      <w:bookmarkEnd w:id="3"/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มาที่บริษัท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050A95" w:rsidRPr="00A45906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="00050A95" w:rsidRPr="00A45906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D102BB" w:rsidRPr="00A45906">
        <w:rPr>
          <w:rFonts w:ascii="Angsana New" w:hAnsi="Angsana New"/>
          <w:spacing w:val="-4"/>
          <w:sz w:val="30"/>
          <w:szCs w:val="30"/>
          <w:lang w:val="en-US" w:bidi="th-TH"/>
        </w:rPr>
        <w:t>6</w:t>
      </w:r>
    </w:p>
    <w:p w14:paraId="6A3A99BD" w14:textId="1598E4E9" w:rsidR="000E5537" w:rsidRPr="00A45906" w:rsidRDefault="000E5537" w:rsidP="0033369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A4590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ณ</w:t>
      </w:r>
      <w:r w:rsidRPr="00A4590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วันที่</w:t>
      </w:r>
      <w:r w:rsidR="0033369C" w:rsidRPr="00A45906">
        <w:rPr>
          <w:rFonts w:ascii="Angsana New" w:hAnsi="Angsana New"/>
          <w:spacing w:val="-4"/>
          <w:sz w:val="30"/>
          <w:szCs w:val="30"/>
        </w:rPr>
        <w:t xml:space="preserve"> </w:t>
      </w:r>
      <w:r w:rsidR="00272035" w:rsidRPr="00A45906">
        <w:rPr>
          <w:rFonts w:ascii="Angsana New" w:hAnsi="Angsana New"/>
          <w:spacing w:val="-4"/>
          <w:sz w:val="30"/>
          <w:szCs w:val="30"/>
        </w:rPr>
        <w:br/>
      </w:r>
      <w:r w:rsidR="00242941" w:rsidRPr="00A45906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="0033369C" w:rsidRPr="00A45906">
        <w:rPr>
          <w:rFonts w:ascii="Angsana New" w:hAnsi="Angsana New"/>
          <w:spacing w:val="-4"/>
          <w:sz w:val="30"/>
          <w:szCs w:val="30"/>
        </w:rPr>
        <w:t xml:space="preserve"> </w:t>
      </w:r>
      <w:r w:rsidR="00D102BB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="00D102BB" w:rsidRPr="00A45906">
        <w:rPr>
          <w:rFonts w:ascii="Angsana New" w:hAnsi="Angsana New"/>
          <w:spacing w:val="-4"/>
          <w:sz w:val="30"/>
          <w:szCs w:val="30"/>
          <w:lang w:val="en-US" w:bidi="th-TH"/>
        </w:rPr>
        <w:t>2566</w:t>
      </w:r>
      <w:r w:rsidR="0033369C" w:rsidRPr="00A45906">
        <w:rPr>
          <w:rFonts w:ascii="Angsana New" w:hAnsi="Angsana New"/>
          <w:spacing w:val="-4"/>
          <w:sz w:val="30"/>
          <w:szCs w:val="30"/>
        </w:rPr>
        <w:t xml:space="preserve"> </w:t>
      </w:r>
      <w:r w:rsidR="0033369C"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203565BA" w14:textId="3B8C51E9" w:rsidR="000E5537" w:rsidRPr="00A45906" w:rsidRDefault="000E5537" w:rsidP="0027203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654"/>
        <w:gridCol w:w="252"/>
        <w:gridCol w:w="1530"/>
        <w:gridCol w:w="234"/>
        <w:gridCol w:w="1693"/>
        <w:gridCol w:w="251"/>
        <w:gridCol w:w="1534"/>
      </w:tblGrid>
      <w:tr w:rsidR="001D2F07" w:rsidRPr="00A45906" w14:paraId="0BF24108" w14:textId="77777777" w:rsidTr="00F943C2">
        <w:trPr>
          <w:tblHeader/>
        </w:trPr>
        <w:tc>
          <w:tcPr>
            <w:tcW w:w="3662" w:type="dxa"/>
          </w:tcPr>
          <w:p w14:paraId="640C8FE1" w14:textId="77777777" w:rsidR="000E5537" w:rsidRPr="00A45906" w:rsidRDefault="000E553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F88793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A132A04" w14:textId="77777777" w:rsidR="00D102BB" w:rsidRPr="00A45906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6975EE43" w14:textId="78DE7A9F" w:rsidR="000E5537" w:rsidRPr="00A45906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พีทีที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ฟีนอล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34" w:type="dxa"/>
            <w:vAlign w:val="bottom"/>
          </w:tcPr>
          <w:p w14:paraId="6C4274B3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  <w:vAlign w:val="bottom"/>
            <w:hideMark/>
          </w:tcPr>
          <w:p w14:paraId="530CDB61" w14:textId="77777777" w:rsidR="00D102BB" w:rsidRPr="00A45906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4C83FA9A" w14:textId="6B4BB933" w:rsidR="000E5537" w:rsidRPr="00A45906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จีซี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ออกซิเรน</w:t>
            </w:r>
            <w:r w:rsidRPr="00A4590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51" w:type="dxa"/>
            <w:vAlign w:val="bottom"/>
          </w:tcPr>
          <w:p w14:paraId="7E31BE48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4" w:type="dxa"/>
            <w:vAlign w:val="bottom"/>
            <w:hideMark/>
          </w:tcPr>
          <w:p w14:paraId="555DD647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2F07" w:rsidRPr="00A45906" w14:paraId="2991BE86" w14:textId="77777777" w:rsidTr="00F943C2">
        <w:trPr>
          <w:tblHeader/>
        </w:trPr>
        <w:tc>
          <w:tcPr>
            <w:tcW w:w="3662" w:type="dxa"/>
          </w:tcPr>
          <w:p w14:paraId="67B57E36" w14:textId="77777777" w:rsidR="000E5537" w:rsidRPr="00A45906" w:rsidRDefault="000E553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8B7C133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hideMark/>
          </w:tcPr>
          <w:p w14:paraId="7C7B845C" w14:textId="77777777" w:rsidR="000E5537" w:rsidRPr="00A45906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4590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D2F07" w:rsidRPr="00A45906" w14:paraId="2638B2A1" w14:textId="77777777" w:rsidTr="00F943C2">
        <w:tc>
          <w:tcPr>
            <w:tcW w:w="3662" w:type="dxa"/>
            <w:hideMark/>
          </w:tcPr>
          <w:p w14:paraId="4769674E" w14:textId="77777777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31ACEA0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9A444A" w14:textId="794C95E1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2,223 </w:t>
            </w:r>
          </w:p>
        </w:tc>
        <w:tc>
          <w:tcPr>
            <w:tcW w:w="234" w:type="dxa"/>
          </w:tcPr>
          <w:p w14:paraId="263AA480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2C57F45" w14:textId="563177F0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2,957 </w:t>
            </w:r>
          </w:p>
        </w:tc>
        <w:tc>
          <w:tcPr>
            <w:tcW w:w="251" w:type="dxa"/>
          </w:tcPr>
          <w:p w14:paraId="5DB03974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C990A9B" w14:textId="0FC8D6D8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5,180 </w:t>
            </w:r>
          </w:p>
        </w:tc>
      </w:tr>
      <w:tr w:rsidR="001D2F07" w:rsidRPr="00A45906" w14:paraId="458D31D3" w14:textId="77777777" w:rsidTr="00F943C2">
        <w:trPr>
          <w:trHeight w:val="110"/>
        </w:trPr>
        <w:tc>
          <w:tcPr>
            <w:tcW w:w="3662" w:type="dxa"/>
            <w:hideMark/>
          </w:tcPr>
          <w:p w14:paraId="6829878D" w14:textId="77777777" w:rsidR="00F943C2" w:rsidRPr="00A45906" w:rsidRDefault="00F943C2" w:rsidP="00F943C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1C422DD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5C0D0" w14:textId="0A1EDF63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3,527 </w:t>
            </w:r>
          </w:p>
        </w:tc>
        <w:tc>
          <w:tcPr>
            <w:tcW w:w="234" w:type="dxa"/>
          </w:tcPr>
          <w:p w14:paraId="5622C361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0EAE3596" w14:textId="42D31731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511 </w:t>
            </w:r>
          </w:p>
        </w:tc>
        <w:tc>
          <w:tcPr>
            <w:tcW w:w="251" w:type="dxa"/>
          </w:tcPr>
          <w:p w14:paraId="4C4A6AB2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DEC1923" w14:textId="26E6C7B4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4,038 </w:t>
            </w:r>
          </w:p>
        </w:tc>
      </w:tr>
      <w:tr w:rsidR="001D2F07" w:rsidRPr="00A45906" w14:paraId="19385A7B" w14:textId="77777777" w:rsidTr="00F943C2">
        <w:tc>
          <w:tcPr>
            <w:tcW w:w="3662" w:type="dxa"/>
            <w:hideMark/>
          </w:tcPr>
          <w:p w14:paraId="02F7D498" w14:textId="77777777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78A36FDB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071DF2" w14:textId="5D6C9C2D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1,825 </w:t>
            </w:r>
          </w:p>
        </w:tc>
        <w:tc>
          <w:tcPr>
            <w:tcW w:w="234" w:type="dxa"/>
          </w:tcPr>
          <w:p w14:paraId="7914A15B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77F1519" w14:textId="372D86F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1,422 </w:t>
            </w:r>
          </w:p>
        </w:tc>
        <w:tc>
          <w:tcPr>
            <w:tcW w:w="251" w:type="dxa"/>
          </w:tcPr>
          <w:p w14:paraId="51592F6E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57D7683" w14:textId="7E8816CF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3,247 </w:t>
            </w:r>
          </w:p>
        </w:tc>
      </w:tr>
      <w:tr w:rsidR="001D2F07" w:rsidRPr="00A45906" w14:paraId="27635C8D" w14:textId="77777777" w:rsidTr="00F943C2">
        <w:tc>
          <w:tcPr>
            <w:tcW w:w="3662" w:type="dxa"/>
            <w:hideMark/>
          </w:tcPr>
          <w:p w14:paraId="68197FCB" w14:textId="77777777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35487D9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075FDA" w14:textId="2AB04191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14,427 </w:t>
            </w:r>
          </w:p>
        </w:tc>
        <w:tc>
          <w:tcPr>
            <w:tcW w:w="234" w:type="dxa"/>
          </w:tcPr>
          <w:p w14:paraId="6AF4FF0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53E92276" w14:textId="689ECB14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15,949 </w:t>
            </w:r>
          </w:p>
        </w:tc>
        <w:tc>
          <w:tcPr>
            <w:tcW w:w="251" w:type="dxa"/>
          </w:tcPr>
          <w:p w14:paraId="31DBDE36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AE8932F" w14:textId="45DFFBE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30,376 </w:t>
            </w:r>
          </w:p>
        </w:tc>
      </w:tr>
      <w:tr w:rsidR="001D2F07" w:rsidRPr="00A45906" w14:paraId="4A109BD4" w14:textId="77777777" w:rsidTr="00F943C2">
        <w:tc>
          <w:tcPr>
            <w:tcW w:w="3662" w:type="dxa"/>
          </w:tcPr>
          <w:p w14:paraId="1A96A459" w14:textId="208F5FFB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202BBBEF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D582E3" w14:textId="46D01BA3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1,739 </w:t>
            </w:r>
          </w:p>
        </w:tc>
        <w:tc>
          <w:tcPr>
            <w:tcW w:w="234" w:type="dxa"/>
          </w:tcPr>
          <w:p w14:paraId="420B07BF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C34F697" w14:textId="2EE19DF3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1,617 </w:t>
            </w:r>
          </w:p>
        </w:tc>
        <w:tc>
          <w:tcPr>
            <w:tcW w:w="251" w:type="dxa"/>
          </w:tcPr>
          <w:p w14:paraId="56E4CE47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2CA6850" w14:textId="3CCFE51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3,356 </w:t>
            </w:r>
          </w:p>
        </w:tc>
      </w:tr>
      <w:tr w:rsidR="001D2F07" w:rsidRPr="00A45906" w14:paraId="2BF10C14" w14:textId="77777777" w:rsidTr="00F943C2">
        <w:tc>
          <w:tcPr>
            <w:tcW w:w="3662" w:type="dxa"/>
          </w:tcPr>
          <w:p w14:paraId="1505B0DB" w14:textId="2EE89D73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165E7DE1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0FDCAE" w14:textId="38C10C64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944 </w:t>
            </w:r>
          </w:p>
        </w:tc>
        <w:tc>
          <w:tcPr>
            <w:tcW w:w="234" w:type="dxa"/>
          </w:tcPr>
          <w:p w14:paraId="7591E509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90C84B3" w14:textId="20754B65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687 </w:t>
            </w:r>
          </w:p>
        </w:tc>
        <w:tc>
          <w:tcPr>
            <w:tcW w:w="251" w:type="dxa"/>
          </w:tcPr>
          <w:p w14:paraId="704BBFBC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507811D" w14:textId="0E94C68D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1,631 </w:t>
            </w:r>
          </w:p>
        </w:tc>
      </w:tr>
      <w:tr w:rsidR="001D2F07" w:rsidRPr="00A45906" w14:paraId="46EF20EA" w14:textId="77777777" w:rsidTr="00F943C2">
        <w:tc>
          <w:tcPr>
            <w:tcW w:w="3662" w:type="dxa"/>
          </w:tcPr>
          <w:p w14:paraId="3D586C2B" w14:textId="09BD85CF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52" w:type="dxa"/>
          </w:tcPr>
          <w:p w14:paraId="043A8691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490D17" w14:textId="61051970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193 </w:t>
            </w:r>
          </w:p>
        </w:tc>
        <w:tc>
          <w:tcPr>
            <w:tcW w:w="234" w:type="dxa"/>
          </w:tcPr>
          <w:p w14:paraId="11880FD6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BD44E79" w14:textId="4EDA2C8B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52 </w:t>
            </w:r>
          </w:p>
        </w:tc>
        <w:tc>
          <w:tcPr>
            <w:tcW w:w="251" w:type="dxa"/>
          </w:tcPr>
          <w:p w14:paraId="0AD3479C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66EE25E" w14:textId="7C91DA3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245 </w:t>
            </w:r>
          </w:p>
        </w:tc>
      </w:tr>
      <w:tr w:rsidR="001D2F07" w:rsidRPr="00A45906" w14:paraId="0D4B2249" w14:textId="77777777" w:rsidTr="00F943C2">
        <w:tc>
          <w:tcPr>
            <w:tcW w:w="3662" w:type="dxa"/>
            <w:hideMark/>
          </w:tcPr>
          <w:p w14:paraId="4BBD8B39" w14:textId="1A4213A6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4192F3BB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D2799" w14:textId="1BADD7F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563 </w:t>
            </w:r>
          </w:p>
        </w:tc>
        <w:tc>
          <w:tcPr>
            <w:tcW w:w="234" w:type="dxa"/>
          </w:tcPr>
          <w:p w14:paraId="5104EA2E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B922" w14:textId="22EBBBF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337 </w:t>
            </w:r>
          </w:p>
        </w:tc>
        <w:tc>
          <w:tcPr>
            <w:tcW w:w="251" w:type="dxa"/>
          </w:tcPr>
          <w:p w14:paraId="32031FB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E168" w14:textId="026DB618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900 </w:t>
            </w:r>
          </w:p>
        </w:tc>
      </w:tr>
      <w:tr w:rsidR="001D2F07" w:rsidRPr="00A45906" w14:paraId="35904304" w14:textId="77777777" w:rsidTr="00F943C2">
        <w:trPr>
          <w:trHeight w:val="217"/>
        </w:trPr>
        <w:tc>
          <w:tcPr>
            <w:tcW w:w="3662" w:type="dxa"/>
            <w:hideMark/>
          </w:tcPr>
          <w:p w14:paraId="66C28BB7" w14:textId="77777777" w:rsidR="00F943C2" w:rsidRPr="00A45906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52" w:type="dxa"/>
          </w:tcPr>
          <w:p w14:paraId="5076C804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7E427CD" w14:textId="77432FB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25,441 </w:t>
            </w:r>
          </w:p>
        </w:tc>
        <w:tc>
          <w:tcPr>
            <w:tcW w:w="234" w:type="dxa"/>
          </w:tcPr>
          <w:p w14:paraId="06D7E85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23F86D94" w14:textId="4895F886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23,532 </w:t>
            </w:r>
          </w:p>
        </w:tc>
        <w:tc>
          <w:tcPr>
            <w:tcW w:w="251" w:type="dxa"/>
          </w:tcPr>
          <w:p w14:paraId="0C908DCD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</w:tcPr>
          <w:p w14:paraId="209CAC72" w14:textId="45EF7416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48,973 </w:t>
            </w:r>
          </w:p>
        </w:tc>
      </w:tr>
      <w:tr w:rsidR="001D2F07" w:rsidRPr="00A45906" w14:paraId="1AE7B98A" w14:textId="77777777" w:rsidTr="00F943C2">
        <w:tc>
          <w:tcPr>
            <w:tcW w:w="3662" w:type="dxa"/>
          </w:tcPr>
          <w:p w14:paraId="42EA4CC8" w14:textId="77777777" w:rsidR="00F943C2" w:rsidRPr="00A45906" w:rsidRDefault="00F943C2" w:rsidP="00F943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1906A1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423771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55AA0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6869201E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2401FA9D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AF81918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F07" w:rsidRPr="00A45906" w14:paraId="42D9EB3E" w14:textId="77777777" w:rsidTr="00F943C2">
        <w:tc>
          <w:tcPr>
            <w:tcW w:w="3662" w:type="dxa"/>
          </w:tcPr>
          <w:p w14:paraId="49230C90" w14:textId="7C03FB0A" w:rsidR="00F943C2" w:rsidRPr="00A45906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2" w:type="dxa"/>
          </w:tcPr>
          <w:p w14:paraId="60A5C4E8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7FD4E4" w14:textId="678A6B86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(2,312)</w:t>
            </w:r>
          </w:p>
        </w:tc>
        <w:tc>
          <w:tcPr>
            <w:tcW w:w="234" w:type="dxa"/>
          </w:tcPr>
          <w:p w14:paraId="0D171C27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A9FB82B" w14:textId="3C6BFCB4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(617)</w:t>
            </w:r>
          </w:p>
        </w:tc>
        <w:tc>
          <w:tcPr>
            <w:tcW w:w="251" w:type="dxa"/>
          </w:tcPr>
          <w:p w14:paraId="6C6925B5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8D873A9" w14:textId="0E4540C5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(2,929)</w:t>
            </w:r>
          </w:p>
        </w:tc>
      </w:tr>
      <w:tr w:rsidR="001D2F07" w:rsidRPr="00A45906" w14:paraId="07C039BB" w14:textId="77777777" w:rsidTr="00F943C2">
        <w:tc>
          <w:tcPr>
            <w:tcW w:w="3662" w:type="dxa"/>
          </w:tcPr>
          <w:p w14:paraId="0182EB98" w14:textId="77777777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252" w:type="dxa"/>
          </w:tcPr>
          <w:p w14:paraId="1694DB7F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B5503B" w14:textId="444BF12F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(8,061)</w:t>
            </w:r>
          </w:p>
        </w:tc>
        <w:tc>
          <w:tcPr>
            <w:tcW w:w="234" w:type="dxa"/>
          </w:tcPr>
          <w:p w14:paraId="31D3DC8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27BF4D21" w14:textId="15CA5EEF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(718)</w:t>
            </w:r>
          </w:p>
        </w:tc>
        <w:tc>
          <w:tcPr>
            <w:tcW w:w="251" w:type="dxa"/>
          </w:tcPr>
          <w:p w14:paraId="70FEC606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8FFC89D" w14:textId="11D288B5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(8,779)</w:t>
            </w:r>
          </w:p>
        </w:tc>
      </w:tr>
      <w:tr w:rsidR="001D2F07" w:rsidRPr="00A45906" w14:paraId="11268030" w14:textId="77777777" w:rsidTr="00F943C2">
        <w:tc>
          <w:tcPr>
            <w:tcW w:w="3662" w:type="dxa"/>
          </w:tcPr>
          <w:p w14:paraId="4387CE5D" w14:textId="09AF308D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2" w:type="dxa"/>
          </w:tcPr>
          <w:p w14:paraId="4C0490DD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364846" w14:textId="4874AE32" w:rsidR="00F943C2" w:rsidRPr="00A45906" w:rsidRDefault="00F943C2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</w:tcPr>
          <w:p w14:paraId="4B7F850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761FA1C7" w14:textId="0FA8ACA0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  <w:tc>
          <w:tcPr>
            <w:tcW w:w="251" w:type="dxa"/>
          </w:tcPr>
          <w:p w14:paraId="368E44A2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AEBBFB7" w14:textId="54D331A3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</w:tr>
      <w:tr w:rsidR="001D2F07" w:rsidRPr="00A45906" w14:paraId="50C80BE0" w14:textId="77777777" w:rsidTr="00F943C2">
        <w:tc>
          <w:tcPr>
            <w:tcW w:w="3662" w:type="dxa"/>
          </w:tcPr>
          <w:p w14:paraId="0D106777" w14:textId="34749871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495DF248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249AE2" w14:textId="663BFF41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(1,755)</w:t>
            </w:r>
          </w:p>
        </w:tc>
        <w:tc>
          <w:tcPr>
            <w:tcW w:w="234" w:type="dxa"/>
          </w:tcPr>
          <w:p w14:paraId="7B56AB10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6ED7248" w14:textId="54F339A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(1,694)</w:t>
            </w:r>
          </w:p>
        </w:tc>
        <w:tc>
          <w:tcPr>
            <w:tcW w:w="251" w:type="dxa"/>
          </w:tcPr>
          <w:p w14:paraId="1E461C89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2C16839" w14:textId="452428A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(3,449)</w:t>
            </w:r>
          </w:p>
        </w:tc>
      </w:tr>
      <w:tr w:rsidR="001D2F07" w:rsidRPr="00A45906" w14:paraId="12ECFDAF" w14:textId="77777777" w:rsidTr="00F943C2">
        <w:tc>
          <w:tcPr>
            <w:tcW w:w="3914" w:type="dxa"/>
            <w:gridSpan w:val="2"/>
          </w:tcPr>
          <w:p w14:paraId="4EB50667" w14:textId="1B78CE74" w:rsidR="00F943C2" w:rsidRPr="00A45906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C37B9B" w14:textId="7F70D211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4" w:type="dxa"/>
          </w:tcPr>
          <w:p w14:paraId="1369A927" w14:textId="4DA44A50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578AE75A" w14:textId="08E69F9E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51" w:type="dxa"/>
          </w:tcPr>
          <w:p w14:paraId="06DA4BA7" w14:textId="0FD02ECB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F9504FB" w14:textId="25655230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1D2F07" w:rsidRPr="00A45906" w14:paraId="482AA51F" w14:textId="77777777" w:rsidTr="00F943C2">
        <w:tc>
          <w:tcPr>
            <w:tcW w:w="3662" w:type="dxa"/>
          </w:tcPr>
          <w:p w14:paraId="69E3A887" w14:textId="77192090" w:rsidR="00F943C2" w:rsidRPr="00A45906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4590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5DC5220D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EB832D9" w14:textId="390D75F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(247)</w:t>
            </w:r>
          </w:p>
        </w:tc>
        <w:tc>
          <w:tcPr>
            <w:tcW w:w="234" w:type="dxa"/>
          </w:tcPr>
          <w:p w14:paraId="2B839EC7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736EFA27" w14:textId="7BCA563B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(127)</w:t>
            </w:r>
          </w:p>
        </w:tc>
        <w:tc>
          <w:tcPr>
            <w:tcW w:w="251" w:type="dxa"/>
          </w:tcPr>
          <w:p w14:paraId="037F9D69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1C686B5" w14:textId="3AA873D9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(374)</w:t>
            </w:r>
          </w:p>
        </w:tc>
      </w:tr>
      <w:tr w:rsidR="001D2F07" w:rsidRPr="00A45906" w14:paraId="1C8832D7" w14:textId="77777777" w:rsidTr="00F943C2">
        <w:tc>
          <w:tcPr>
            <w:tcW w:w="3662" w:type="dxa"/>
            <w:hideMark/>
          </w:tcPr>
          <w:p w14:paraId="1D99E42F" w14:textId="31BBC5D4" w:rsidR="00F943C2" w:rsidRPr="00A45906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52" w:type="dxa"/>
          </w:tcPr>
          <w:p w14:paraId="33D39DC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9297F" w14:textId="5472A47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(12,375)</w:t>
            </w:r>
          </w:p>
        </w:tc>
        <w:tc>
          <w:tcPr>
            <w:tcW w:w="234" w:type="dxa"/>
          </w:tcPr>
          <w:p w14:paraId="6F99C22E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3EC4" w14:textId="1C5B1963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(15,958)</w:t>
            </w:r>
          </w:p>
        </w:tc>
        <w:tc>
          <w:tcPr>
            <w:tcW w:w="251" w:type="dxa"/>
          </w:tcPr>
          <w:p w14:paraId="4263E04F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12153" w14:textId="6B712884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(28,333)</w:t>
            </w:r>
          </w:p>
        </w:tc>
      </w:tr>
      <w:tr w:rsidR="001D2F07" w:rsidRPr="00A45906" w14:paraId="61F68CD2" w14:textId="77777777" w:rsidTr="00F943C2">
        <w:tc>
          <w:tcPr>
            <w:tcW w:w="3662" w:type="dxa"/>
          </w:tcPr>
          <w:p w14:paraId="593F7FED" w14:textId="77777777" w:rsidR="00F943C2" w:rsidRPr="00A45906" w:rsidRDefault="00F943C2" w:rsidP="00F943C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41B9F34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2B7949C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37CD154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51B691F2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6409D77D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689CC9CC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F07" w:rsidRPr="00A45906" w14:paraId="25497989" w14:textId="77777777" w:rsidTr="00820E3A">
        <w:tc>
          <w:tcPr>
            <w:tcW w:w="3662" w:type="dxa"/>
            <w:vAlign w:val="bottom"/>
          </w:tcPr>
          <w:p w14:paraId="2B4A6295" w14:textId="5CDF9AAA" w:rsidR="00F943C2" w:rsidRPr="00A45906" w:rsidRDefault="00F943C2" w:rsidP="00F943C2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</w:t>
            </w: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สิ่งตอบแทนในการโอนสุทธิ</w:t>
            </w:r>
          </w:p>
        </w:tc>
        <w:tc>
          <w:tcPr>
            <w:tcW w:w="252" w:type="dxa"/>
            <w:vAlign w:val="bottom"/>
          </w:tcPr>
          <w:p w14:paraId="5FB4BD54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D01922" w14:textId="317ECF4C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13,066 </w:t>
            </w:r>
          </w:p>
        </w:tc>
        <w:tc>
          <w:tcPr>
            <w:tcW w:w="234" w:type="dxa"/>
            <w:vAlign w:val="bottom"/>
          </w:tcPr>
          <w:p w14:paraId="5160EA1E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  <w:vAlign w:val="bottom"/>
          </w:tcPr>
          <w:p w14:paraId="0E0266A8" w14:textId="6C02E3CC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7,574 </w:t>
            </w:r>
          </w:p>
        </w:tc>
        <w:tc>
          <w:tcPr>
            <w:tcW w:w="251" w:type="dxa"/>
            <w:vAlign w:val="bottom"/>
          </w:tcPr>
          <w:p w14:paraId="0D28E1C6" w14:textId="7777777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746A18E2" w14:textId="4EEA8BAD" w:rsidR="00F943C2" w:rsidRPr="00A45906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20,640  </w:t>
            </w:r>
          </w:p>
        </w:tc>
      </w:tr>
      <w:tr w:rsidR="001D2F07" w:rsidRPr="00A45906" w14:paraId="74ED1A4A" w14:textId="77777777" w:rsidTr="00F943C2">
        <w:tc>
          <w:tcPr>
            <w:tcW w:w="3662" w:type="dxa"/>
            <w:vAlign w:val="bottom"/>
          </w:tcPr>
          <w:p w14:paraId="0D9D00C2" w14:textId="77777777" w:rsidR="00F943C2" w:rsidRPr="00A45906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A459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  <w:vAlign w:val="bottom"/>
          </w:tcPr>
          <w:p w14:paraId="5B32C49A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5AD35A4" w14:textId="6BAF04A2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(2,223)</w:t>
            </w:r>
          </w:p>
        </w:tc>
        <w:tc>
          <w:tcPr>
            <w:tcW w:w="234" w:type="dxa"/>
            <w:vAlign w:val="bottom"/>
          </w:tcPr>
          <w:p w14:paraId="20EFAB6C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259015B8" w14:textId="53953EA7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(2,957)</w:t>
            </w:r>
          </w:p>
        </w:tc>
        <w:tc>
          <w:tcPr>
            <w:tcW w:w="251" w:type="dxa"/>
            <w:vAlign w:val="bottom"/>
          </w:tcPr>
          <w:p w14:paraId="239DF243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D63B393" w14:textId="5BB30E95" w:rsidR="00F943C2" w:rsidRPr="00A45906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A45906">
              <w:rPr>
                <w:rFonts w:ascii="Angsana New" w:hAnsi="Angsana New"/>
                <w:sz w:val="28"/>
                <w:szCs w:val="28"/>
              </w:rPr>
              <w:t xml:space="preserve"> (5,180)</w:t>
            </w:r>
          </w:p>
        </w:tc>
      </w:tr>
      <w:tr w:rsidR="00F943C2" w:rsidRPr="00A45906" w14:paraId="73173171" w14:textId="77777777" w:rsidTr="00F943C2">
        <w:tc>
          <w:tcPr>
            <w:tcW w:w="3662" w:type="dxa"/>
            <w:vAlign w:val="bottom"/>
          </w:tcPr>
          <w:p w14:paraId="47168DE1" w14:textId="07A8C79A" w:rsidR="00F943C2" w:rsidRPr="00A45906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เงินสดจ่ายสุทธิจากการรับโอนกิจการ</w:t>
            </w:r>
          </w:p>
        </w:tc>
        <w:tc>
          <w:tcPr>
            <w:tcW w:w="252" w:type="dxa"/>
            <w:vAlign w:val="bottom"/>
          </w:tcPr>
          <w:p w14:paraId="474DDA76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C606" w14:textId="3451B24A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10,843 </w:t>
            </w:r>
          </w:p>
        </w:tc>
        <w:tc>
          <w:tcPr>
            <w:tcW w:w="234" w:type="dxa"/>
            <w:vAlign w:val="bottom"/>
          </w:tcPr>
          <w:p w14:paraId="1B338FE6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43B7B" w14:textId="1F91738C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4,617 </w:t>
            </w:r>
          </w:p>
        </w:tc>
        <w:tc>
          <w:tcPr>
            <w:tcW w:w="251" w:type="dxa"/>
            <w:vAlign w:val="bottom"/>
          </w:tcPr>
          <w:p w14:paraId="1D0A97C1" w14:textId="77777777" w:rsidR="00F943C2" w:rsidRPr="00A45906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3A6C9830" w14:textId="7F433E7F" w:rsidR="00F943C2" w:rsidRPr="00A45906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9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15,460 </w:t>
            </w:r>
          </w:p>
        </w:tc>
      </w:tr>
    </w:tbl>
    <w:p w14:paraId="6415CF30" w14:textId="77777777" w:rsidR="006C2B6C" w:rsidRPr="00A45906" w:rsidRDefault="006C2B6C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B63712" w14:textId="34E3CA46" w:rsidR="0075736F" w:rsidRPr="00A45906" w:rsidRDefault="0075736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A45906">
        <w:rPr>
          <w:rFonts w:ascii="Angsana New" w:hAnsi="Angsana New"/>
          <w:sz w:val="30"/>
          <w:szCs w:val="30"/>
          <w:cs/>
        </w:rPr>
        <w:t>บริษัท</w:t>
      </w:r>
      <w:r w:rsidR="00272035" w:rsidRPr="00A45906">
        <w:rPr>
          <w:rFonts w:ascii="Angsana New" w:hAnsi="Angsana New"/>
          <w:sz w:val="30"/>
          <w:szCs w:val="30"/>
          <w:cs/>
        </w:rPr>
        <w:t>ย่อย</w:t>
      </w:r>
      <w:r w:rsidRPr="00A45906">
        <w:rPr>
          <w:rFonts w:ascii="Angsana New" w:hAnsi="Angsana New"/>
          <w:sz w:val="30"/>
          <w:szCs w:val="30"/>
          <w:cs/>
        </w:rPr>
        <w:t xml:space="preserve">ทั้งสองได้จดทะเบียนเลิกบริษัทกับกรมพัฒนาธุรกิจการค้า กระทรวงพาณิชย์ เมื่อวันที่ </w:t>
      </w:r>
      <w:r w:rsidR="001F3D94" w:rsidRPr="00A45906">
        <w:rPr>
          <w:rFonts w:ascii="Angsana New" w:hAnsi="Angsana New"/>
          <w:sz w:val="30"/>
          <w:szCs w:val="30"/>
          <w:lang w:val="en-US"/>
        </w:rPr>
        <w:t>3</w:t>
      </w:r>
      <w:r w:rsidR="007059AA" w:rsidRPr="00A45906">
        <w:rPr>
          <w:rFonts w:ascii="Angsana New" w:hAnsi="Angsana New"/>
          <w:sz w:val="30"/>
          <w:szCs w:val="30"/>
          <w:lang w:val="en-US"/>
        </w:rPr>
        <w:t>1</w:t>
      </w:r>
      <w:r w:rsidR="001F3D94"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="007059AA" w:rsidRPr="00A45906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F943C2" w:rsidRPr="00A459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43C2" w:rsidRPr="00A45906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/>
          <w:sz w:val="30"/>
          <w:szCs w:val="30"/>
        </w:rPr>
        <w:t xml:space="preserve"> </w:t>
      </w:r>
      <w:r w:rsidRPr="00A45906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1F3D94" w:rsidRPr="00A45906">
        <w:rPr>
          <w:rFonts w:ascii="Angsana New" w:hAnsi="Angsana New"/>
          <w:sz w:val="30"/>
          <w:szCs w:val="30"/>
          <w:lang w:val="en-US"/>
        </w:rPr>
        <w:t xml:space="preserve">30 </w:t>
      </w:r>
      <w:r w:rsidR="008D0127" w:rsidRPr="00A45906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461015" w:rsidRPr="00A459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61015" w:rsidRPr="00A45906">
        <w:rPr>
          <w:rFonts w:ascii="Angsana New" w:hAnsi="Angsana New"/>
          <w:sz w:val="30"/>
          <w:szCs w:val="30"/>
          <w:lang w:val="en-US"/>
        </w:rPr>
        <w:t>2566</w:t>
      </w:r>
      <w:r w:rsidR="00D102BB"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z w:val="30"/>
          <w:szCs w:val="30"/>
          <w:cs/>
        </w:rPr>
        <w:t>บริษัท</w:t>
      </w:r>
      <w:r w:rsidR="00F060CB" w:rsidRPr="00A45906">
        <w:rPr>
          <w:rFonts w:ascii="Angsana New" w:hAnsi="Angsana New" w:hint="cs"/>
          <w:sz w:val="30"/>
          <w:szCs w:val="30"/>
          <w:cs/>
        </w:rPr>
        <w:t>ย่อย</w:t>
      </w:r>
      <w:r w:rsidRPr="00A45906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A45906">
        <w:rPr>
          <w:rFonts w:ascii="Angsana New" w:hAnsi="Angsana New"/>
          <w:sz w:val="30"/>
          <w:szCs w:val="30"/>
        </w:rPr>
        <w:t>(</w:t>
      </w:r>
      <w:proofErr w:type="spellStart"/>
      <w:r w:rsidRPr="00A45906">
        <w:rPr>
          <w:rFonts w:ascii="Angsana New" w:hAnsi="Angsana New"/>
          <w:sz w:val="30"/>
          <w:szCs w:val="30"/>
          <w:cs/>
        </w:rPr>
        <w:t>ดูหมายเหตุ</w:t>
      </w:r>
      <w:proofErr w:type="spellEnd"/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A214A6" w:rsidRPr="00A45906">
        <w:rPr>
          <w:rFonts w:ascii="Angsana New" w:hAnsi="Angsana New"/>
          <w:sz w:val="30"/>
          <w:szCs w:val="30"/>
          <w:lang w:val="en-US"/>
        </w:rPr>
        <w:t>6</w:t>
      </w:r>
      <w:r w:rsidR="00210FB1" w:rsidRPr="00A45906">
        <w:rPr>
          <w:rFonts w:ascii="Angsana New" w:hAnsi="Angsana New"/>
          <w:sz w:val="30"/>
          <w:szCs w:val="30"/>
          <w:lang w:val="en-US"/>
        </w:rPr>
        <w:t>)</w:t>
      </w:r>
    </w:p>
    <w:p w14:paraId="6AA83121" w14:textId="7003C3F4" w:rsidR="00781F32" w:rsidRPr="00A45906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06AC6B83" w14:textId="77777777" w:rsidR="009654F8" w:rsidRPr="00A45906" w:rsidRDefault="009654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9654F8" w:rsidRPr="00A45906" w:rsidSect="000F2A0D">
          <w:footerReference w:type="default" r:id="rId13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ADC905C" w14:textId="33BA4925" w:rsidR="00B61540" w:rsidRPr="00A45906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8FA58C8" w14:textId="77777777" w:rsidR="00B61540" w:rsidRPr="00A45906" w:rsidRDefault="00B61540" w:rsidP="00755A56">
      <w:pPr>
        <w:spacing w:line="240" w:lineRule="auto"/>
        <w:ind w:right="45"/>
        <w:jc w:val="thaiDistribute"/>
        <w:rPr>
          <w:rFonts w:ascii="Angsana New" w:hAnsi="Angsana New"/>
          <w:b/>
          <w:sz w:val="22"/>
          <w:szCs w:val="22"/>
          <w:shd w:val="clear" w:color="auto" w:fill="D9D9D9" w:themeFill="background1" w:themeFillShade="D9"/>
          <w:cs/>
        </w:rPr>
      </w:pPr>
    </w:p>
    <w:p w14:paraId="49B0B6DE" w14:textId="6D238900" w:rsidR="002611BD" w:rsidRPr="00A45906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45906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A45906">
        <w:rPr>
          <w:rFonts w:ascii="Angsana New" w:hAnsi="Angsana New"/>
          <w:b/>
          <w:sz w:val="30"/>
          <w:szCs w:val="30"/>
        </w:rPr>
        <w:t xml:space="preserve"> </w:t>
      </w:r>
      <w:r w:rsidRPr="00A4590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A45906">
        <w:rPr>
          <w:rFonts w:ascii="Angsana New" w:hAnsi="Angsana New"/>
          <w:b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A45906">
        <w:rPr>
          <w:rFonts w:ascii="Angsana New" w:hAnsi="Angsana New"/>
          <w:bCs/>
          <w:sz w:val="30"/>
          <w:szCs w:val="30"/>
          <w:cs/>
        </w:rPr>
        <w:t xml:space="preserve"> </w:t>
      </w:r>
      <w:r w:rsidR="00A214A6" w:rsidRPr="00A45906">
        <w:rPr>
          <w:rFonts w:ascii="Angsana New" w:hAnsi="Angsana New"/>
          <w:bCs/>
          <w:sz w:val="30"/>
          <w:szCs w:val="30"/>
        </w:rPr>
        <w:t>6</w:t>
      </w:r>
      <w:r w:rsidRPr="00A45906">
        <w:rPr>
          <w:rFonts w:ascii="Angsana New" w:hAnsi="Angsana New"/>
          <w:b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A45906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A45906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A45906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A45906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A45906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D45811" w:rsidRPr="00A45906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1F3D94" w:rsidRPr="00A45906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474A4B" w:rsidRPr="00A45906">
        <w:rPr>
          <w:rFonts w:asciiTheme="majorBidi" w:hAnsiTheme="majorBidi" w:cstheme="majorBidi" w:hint="cs"/>
          <w:b/>
          <w:sz w:val="30"/>
          <w:szCs w:val="30"/>
          <w:cs/>
        </w:rPr>
        <w:t>ดือนสิ้นสุด</w:t>
      </w:r>
      <w:r w:rsidR="00474A4B" w:rsidRPr="00A45906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1F3D94" w:rsidRPr="00A45906">
        <w:rPr>
          <w:rFonts w:ascii="Angsana New" w:hAnsi="Angsana New"/>
          <w:bCs/>
          <w:sz w:val="30"/>
          <w:szCs w:val="30"/>
        </w:rPr>
        <w:t>30</w:t>
      </w:r>
      <w:r w:rsidR="001F3D94" w:rsidRPr="00A45906">
        <w:rPr>
          <w:rFonts w:ascii="Angsana New" w:hAnsi="Angsana New"/>
          <w:b/>
          <w:sz w:val="30"/>
          <w:szCs w:val="30"/>
        </w:rPr>
        <w:t xml:space="preserve"> </w:t>
      </w:r>
      <w:r w:rsidR="00D45811" w:rsidRPr="00A45906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474A4B" w:rsidRPr="00A4590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F3D94" w:rsidRPr="00A45906">
        <w:rPr>
          <w:rFonts w:ascii="Angsana New" w:hAnsi="Angsana New"/>
          <w:bCs/>
          <w:sz w:val="30"/>
          <w:szCs w:val="30"/>
        </w:rPr>
        <w:t>2566</w:t>
      </w:r>
    </w:p>
    <w:p w14:paraId="64D1B698" w14:textId="77777777" w:rsidR="00A214A6" w:rsidRPr="00A45906" w:rsidRDefault="00A214A6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1D2F07" w:rsidRPr="00A45906" w14:paraId="376D72B0" w14:textId="77777777" w:rsidTr="00C86A94">
        <w:trPr>
          <w:tblHeader/>
        </w:trPr>
        <w:tc>
          <w:tcPr>
            <w:tcW w:w="4135" w:type="dxa"/>
          </w:tcPr>
          <w:p w14:paraId="61B699E3" w14:textId="77777777" w:rsidR="00CF3DDB" w:rsidRPr="00A45906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2F07" w:rsidRPr="00A45906" w14:paraId="7B2BDD6F" w14:textId="77777777" w:rsidTr="00C86A94">
        <w:trPr>
          <w:tblHeader/>
        </w:trPr>
        <w:tc>
          <w:tcPr>
            <w:tcW w:w="4135" w:type="dxa"/>
          </w:tcPr>
          <w:p w14:paraId="7CD597C9" w14:textId="7C5A2D7E" w:rsidR="00CF3DDB" w:rsidRPr="00A45906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D45811"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1F3D94"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D45811"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4" w:type="dxa"/>
          </w:tcPr>
          <w:p w14:paraId="292CEFA9" w14:textId="6136C4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A4590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BF2E0C4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0D1BE9BE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A4590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C0A4DE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02E2CFB4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A45906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C712C93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5246F046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A4590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1D2F07" w:rsidRPr="00A45906" w14:paraId="6DF93A53" w14:textId="77777777" w:rsidTr="00C86A94">
        <w:trPr>
          <w:tblHeader/>
        </w:trPr>
        <w:tc>
          <w:tcPr>
            <w:tcW w:w="4135" w:type="dxa"/>
          </w:tcPr>
          <w:p w14:paraId="5CDAD9FE" w14:textId="77777777" w:rsidR="00CF3DDB" w:rsidRPr="00A45906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197BA4A1" w14:textId="77777777" w:rsidTr="00C86A94">
        <w:tc>
          <w:tcPr>
            <w:tcW w:w="4135" w:type="dxa"/>
          </w:tcPr>
          <w:p w14:paraId="0D3F67AF" w14:textId="77777777" w:rsidR="00CF3DDB" w:rsidRPr="00A45906" w:rsidRDefault="00CF3DDB" w:rsidP="00CF3DD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3051386C" w14:textId="77777777" w:rsidTr="00C86A94">
        <w:tc>
          <w:tcPr>
            <w:tcW w:w="4135" w:type="dxa"/>
          </w:tcPr>
          <w:p w14:paraId="37676F88" w14:textId="77777777" w:rsidR="00B602E4" w:rsidRPr="00A45906" w:rsidRDefault="00B602E4" w:rsidP="00B6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2366D94B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13,462 </w:t>
            </w:r>
          </w:p>
        </w:tc>
        <w:tc>
          <w:tcPr>
            <w:tcW w:w="274" w:type="dxa"/>
          </w:tcPr>
          <w:p w14:paraId="13D74FC4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56D9EFF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9,397</w:t>
            </w:r>
          </w:p>
        </w:tc>
        <w:tc>
          <w:tcPr>
            <w:tcW w:w="272" w:type="dxa"/>
          </w:tcPr>
          <w:p w14:paraId="3669889F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3CE9686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13,255</w:t>
            </w:r>
          </w:p>
        </w:tc>
        <w:tc>
          <w:tcPr>
            <w:tcW w:w="274" w:type="dxa"/>
          </w:tcPr>
          <w:p w14:paraId="7FE7AEF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565AEEB1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9,210</w:t>
            </w:r>
          </w:p>
        </w:tc>
      </w:tr>
      <w:tr w:rsidR="001D2F07" w:rsidRPr="00A45906" w14:paraId="7539B769" w14:textId="77777777" w:rsidTr="00C86A94">
        <w:tc>
          <w:tcPr>
            <w:tcW w:w="4135" w:type="dxa"/>
          </w:tcPr>
          <w:p w14:paraId="36EE4C3F" w14:textId="77777777" w:rsidR="00B602E4" w:rsidRPr="00A45906" w:rsidRDefault="00B602E4" w:rsidP="00B60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3BAAD7EE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252,191 </w:t>
            </w:r>
          </w:p>
        </w:tc>
        <w:tc>
          <w:tcPr>
            <w:tcW w:w="274" w:type="dxa"/>
          </w:tcPr>
          <w:p w14:paraId="005FCE31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0F0AD2E1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314,094</w:t>
            </w:r>
          </w:p>
        </w:tc>
        <w:tc>
          <w:tcPr>
            <w:tcW w:w="272" w:type="dxa"/>
          </w:tcPr>
          <w:p w14:paraId="23393381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6156FB14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251,271</w:t>
            </w:r>
          </w:p>
        </w:tc>
        <w:tc>
          <w:tcPr>
            <w:tcW w:w="274" w:type="dxa"/>
          </w:tcPr>
          <w:p w14:paraId="27C47F89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6025F34C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313,030</w:t>
            </w:r>
          </w:p>
        </w:tc>
      </w:tr>
      <w:tr w:rsidR="001D2F07" w:rsidRPr="00A45906" w14:paraId="15148B03" w14:textId="77777777" w:rsidTr="00C86A94">
        <w:tc>
          <w:tcPr>
            <w:tcW w:w="4135" w:type="dxa"/>
          </w:tcPr>
          <w:p w14:paraId="423E3DCA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1D981C68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</w:p>
        </w:tc>
        <w:tc>
          <w:tcPr>
            <w:tcW w:w="274" w:type="dxa"/>
          </w:tcPr>
          <w:p w14:paraId="5B9C2938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57C1C325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2" w:type="dxa"/>
          </w:tcPr>
          <w:p w14:paraId="6A58F74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247923CE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7F7A9020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5B4CA00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1D2F07" w:rsidRPr="00A45906" w:rsidDel="00545430" w14:paraId="73C89B7E" w14:textId="77777777" w:rsidTr="00C86A94">
        <w:tc>
          <w:tcPr>
            <w:tcW w:w="4135" w:type="dxa"/>
          </w:tcPr>
          <w:p w14:paraId="5025A9B0" w14:textId="242767BD" w:rsidR="00B602E4" w:rsidRPr="00A45906" w:rsidRDefault="00B602E4" w:rsidP="00B602E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6F86793A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74" w:type="dxa"/>
          </w:tcPr>
          <w:p w14:paraId="1BEF58B6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1EDFF0AE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14:paraId="33DC165F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565F558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17D04BE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1F791C14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D2F07" w:rsidRPr="00A45906" w:rsidDel="00545430" w14:paraId="25C8AE48" w14:textId="77777777" w:rsidTr="00C86A94">
        <w:tc>
          <w:tcPr>
            <w:tcW w:w="4135" w:type="dxa"/>
          </w:tcPr>
          <w:p w14:paraId="7202329F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14E58FCC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74" w:type="dxa"/>
          </w:tcPr>
          <w:p w14:paraId="5E4B8CB4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6002BD4D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2" w:type="dxa"/>
          </w:tcPr>
          <w:p w14:paraId="25781D03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2260DEA8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22868E56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4BA0E771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D2F07" w:rsidRPr="00A45906" w:rsidDel="00545430" w14:paraId="0D4A1E76" w14:textId="77777777" w:rsidTr="00C86A94">
        <w:tc>
          <w:tcPr>
            <w:tcW w:w="4135" w:type="dxa"/>
          </w:tcPr>
          <w:p w14:paraId="30277320" w14:textId="77ED1930" w:rsidR="00657CF2" w:rsidRPr="00A45906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4786A23" w14:textId="106AE354" w:rsidR="00657CF2" w:rsidRPr="00A45906" w:rsidRDefault="00E70D6B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A8CC6E9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5B7BEC6" w14:textId="64251487" w:rsidR="00657CF2" w:rsidRPr="00A45906" w:rsidRDefault="00D45811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51E7B82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75124D" w14:textId="5F11DE10" w:rsidR="00657CF2" w:rsidRPr="00A45906" w:rsidRDefault="00E70D6B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F4BF946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A6E273" w14:textId="76DBA92C" w:rsidR="00657CF2" w:rsidRPr="00A45906" w:rsidRDefault="00D45811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D2F07" w:rsidRPr="00A45906" w:rsidDel="00545430" w14:paraId="541C2120" w14:textId="77777777" w:rsidTr="00C86A94">
        <w:tc>
          <w:tcPr>
            <w:tcW w:w="4135" w:type="dxa"/>
          </w:tcPr>
          <w:p w14:paraId="0CF8501E" w14:textId="77777777" w:rsidR="00657CF2" w:rsidRPr="00A45906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D263BB5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ECD5A0F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704B9FC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B5FA56E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F5A3F3C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38A536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C26B5DF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F07" w:rsidRPr="00A45906" w:rsidDel="00545430" w14:paraId="3716AF2E" w14:textId="77777777" w:rsidTr="00C86A94">
        <w:tc>
          <w:tcPr>
            <w:tcW w:w="4135" w:type="dxa"/>
          </w:tcPr>
          <w:p w14:paraId="0091BE97" w14:textId="77777777" w:rsidR="00657CF2" w:rsidRPr="00A45906" w:rsidRDefault="00657CF2" w:rsidP="00657CF2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2495815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657CF2" w:rsidRPr="00A45906" w:rsidRDefault="00657CF2" w:rsidP="00657C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1BD3037B" w14:textId="77777777" w:rsidTr="00C86A94">
        <w:tc>
          <w:tcPr>
            <w:tcW w:w="4135" w:type="dxa"/>
          </w:tcPr>
          <w:p w14:paraId="7C4B464F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73A5A134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7D916BE9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44D7C544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28,978</w:t>
            </w:r>
          </w:p>
        </w:tc>
        <w:tc>
          <w:tcPr>
            <w:tcW w:w="274" w:type="dxa"/>
          </w:tcPr>
          <w:p w14:paraId="20DB07C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3DB6967E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113,108</w:t>
            </w:r>
          </w:p>
        </w:tc>
      </w:tr>
      <w:tr w:rsidR="001D2F07" w:rsidRPr="00A45906" w:rsidDel="00545430" w14:paraId="4EBB9F34" w14:textId="77777777" w:rsidTr="00C86A94">
        <w:tc>
          <w:tcPr>
            <w:tcW w:w="4135" w:type="dxa"/>
          </w:tcPr>
          <w:p w14:paraId="093951E4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3426488B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4EE5C6ED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24B78E95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  <w:tc>
          <w:tcPr>
            <w:tcW w:w="274" w:type="dxa"/>
          </w:tcPr>
          <w:p w14:paraId="097A715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4C9CE45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4,624</w:t>
            </w:r>
          </w:p>
        </w:tc>
      </w:tr>
      <w:tr w:rsidR="001D2F07" w:rsidRPr="00A45906" w:rsidDel="00545430" w14:paraId="7D8619F2" w14:textId="77777777" w:rsidTr="00C86A94">
        <w:tc>
          <w:tcPr>
            <w:tcW w:w="4135" w:type="dxa"/>
          </w:tcPr>
          <w:p w14:paraId="0A09B32B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3BB9D1B1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600D408C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30E5AB8B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4" w:type="dxa"/>
          </w:tcPr>
          <w:p w14:paraId="1DBBF30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14E5B335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</w:tr>
      <w:tr w:rsidR="001D2F07" w:rsidRPr="00A45906" w:rsidDel="00545430" w14:paraId="60A54269" w14:textId="77777777" w:rsidTr="00C86A94">
        <w:tc>
          <w:tcPr>
            <w:tcW w:w="4135" w:type="dxa"/>
          </w:tcPr>
          <w:p w14:paraId="1C9E5C1E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62AE3AEE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77721B84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75F2BCEC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  <w:tc>
          <w:tcPr>
            <w:tcW w:w="274" w:type="dxa"/>
          </w:tcPr>
          <w:p w14:paraId="0893808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24E581A3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13,247</w:t>
            </w:r>
          </w:p>
        </w:tc>
      </w:tr>
      <w:tr w:rsidR="001D2F07" w:rsidRPr="00A45906" w:rsidDel="00545430" w14:paraId="32663532" w14:textId="77777777" w:rsidTr="00C86A94">
        <w:tc>
          <w:tcPr>
            <w:tcW w:w="4135" w:type="dxa"/>
          </w:tcPr>
          <w:p w14:paraId="3EF1A44A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5117AF2D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6F967CEE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7C46AA3C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  <w:tc>
          <w:tcPr>
            <w:tcW w:w="274" w:type="dxa"/>
          </w:tcPr>
          <w:p w14:paraId="7F4A41B6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41B95FE2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</w:tr>
      <w:tr w:rsidR="001D2F07" w:rsidRPr="00A45906" w:rsidDel="00545430" w14:paraId="30C9A852" w14:textId="77777777" w:rsidTr="00C86A94">
        <w:tc>
          <w:tcPr>
            <w:tcW w:w="4135" w:type="dxa"/>
          </w:tcPr>
          <w:p w14:paraId="1613976F" w14:textId="7F1D18CA" w:rsidR="000E1D28" w:rsidRPr="00A45906" w:rsidRDefault="00A22D04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08A52FC1" w14:textId="14A82EB6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7B43988A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3DFDAD6B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  <w:tc>
          <w:tcPr>
            <w:tcW w:w="274" w:type="dxa"/>
          </w:tcPr>
          <w:p w14:paraId="70E4C5D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24A6C158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3,396</w:t>
            </w:r>
          </w:p>
        </w:tc>
      </w:tr>
      <w:tr w:rsidR="001D2F07" w:rsidRPr="00A45906" w:rsidDel="00545430" w14:paraId="68DBD091" w14:textId="77777777" w:rsidTr="00C86A94">
        <w:tc>
          <w:tcPr>
            <w:tcW w:w="4135" w:type="dxa"/>
          </w:tcPr>
          <w:p w14:paraId="434B16E0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1314BC09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6B3FDD7E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47F2B1D2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  <w:tc>
          <w:tcPr>
            <w:tcW w:w="274" w:type="dxa"/>
          </w:tcPr>
          <w:p w14:paraId="1ACE304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1B1B5629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1,333</w:t>
            </w:r>
          </w:p>
        </w:tc>
      </w:tr>
      <w:tr w:rsidR="001D2F07" w:rsidRPr="00A45906" w:rsidDel="00545430" w14:paraId="7309B693" w14:textId="77777777" w:rsidTr="00C86A94">
        <w:tc>
          <w:tcPr>
            <w:tcW w:w="4135" w:type="dxa"/>
          </w:tcPr>
          <w:p w14:paraId="53DD4AE1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1D7E566D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0C211241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348029EC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74" w:type="dxa"/>
          </w:tcPr>
          <w:p w14:paraId="5F77786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5F685003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</w:tr>
      <w:tr w:rsidR="001D2F07" w:rsidRPr="00A45906" w:rsidDel="00545430" w14:paraId="2DE8BCD7" w14:textId="77777777" w:rsidTr="00C86A94">
        <w:tc>
          <w:tcPr>
            <w:tcW w:w="4135" w:type="dxa"/>
          </w:tcPr>
          <w:p w14:paraId="56AE1079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EBAE186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6ABD4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3EC205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4A1716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087BD41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743BB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245BF6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F07" w:rsidRPr="00A45906" w:rsidDel="00545430" w14:paraId="452ABD21" w14:textId="77777777" w:rsidTr="00CF3DDB">
        <w:tc>
          <w:tcPr>
            <w:tcW w:w="4135" w:type="dxa"/>
          </w:tcPr>
          <w:p w14:paraId="54A16117" w14:textId="1F5E425F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E16992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367D7F1D" w14:textId="77777777" w:rsidTr="00CF3DDB">
        <w:tc>
          <w:tcPr>
            <w:tcW w:w="4135" w:type="dxa"/>
          </w:tcPr>
          <w:p w14:paraId="13A66FCF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4AC74F35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11,487 </w:t>
            </w:r>
          </w:p>
        </w:tc>
        <w:tc>
          <w:tcPr>
            <w:tcW w:w="274" w:type="dxa"/>
          </w:tcPr>
          <w:p w14:paraId="198514A8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59C3E17D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11,293</w:t>
            </w:r>
          </w:p>
        </w:tc>
        <w:tc>
          <w:tcPr>
            <w:tcW w:w="272" w:type="dxa"/>
          </w:tcPr>
          <w:p w14:paraId="4CA85DC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1050736C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10,460</w:t>
            </w:r>
          </w:p>
        </w:tc>
        <w:tc>
          <w:tcPr>
            <w:tcW w:w="274" w:type="dxa"/>
          </w:tcPr>
          <w:p w14:paraId="484F0701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6A60A9F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</w:tr>
      <w:tr w:rsidR="001D2F07" w:rsidRPr="00A45906" w:rsidDel="00545430" w14:paraId="0C6A052B" w14:textId="77777777" w:rsidTr="00CF3DDB">
        <w:tc>
          <w:tcPr>
            <w:tcW w:w="4135" w:type="dxa"/>
          </w:tcPr>
          <w:p w14:paraId="07823CA7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5B36819D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3,126 </w:t>
            </w:r>
          </w:p>
        </w:tc>
        <w:tc>
          <w:tcPr>
            <w:tcW w:w="274" w:type="dxa"/>
          </w:tcPr>
          <w:p w14:paraId="600CF554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0519CFA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272" w:type="dxa"/>
          </w:tcPr>
          <w:p w14:paraId="02C0024F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7968A1EA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2,993</w:t>
            </w:r>
          </w:p>
        </w:tc>
        <w:tc>
          <w:tcPr>
            <w:tcW w:w="274" w:type="dxa"/>
          </w:tcPr>
          <w:p w14:paraId="7F0E8B85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72DF598F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1D2F07" w:rsidRPr="00A45906" w:rsidDel="00545430" w14:paraId="42AD9E91" w14:textId="77777777" w:rsidTr="00CF3DDB">
        <w:tc>
          <w:tcPr>
            <w:tcW w:w="4135" w:type="dxa"/>
          </w:tcPr>
          <w:p w14:paraId="5A550348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55174A5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53 </w:t>
            </w:r>
          </w:p>
        </w:tc>
        <w:tc>
          <w:tcPr>
            <w:tcW w:w="274" w:type="dxa"/>
          </w:tcPr>
          <w:p w14:paraId="664A0842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0A3B6988" w:rsidR="00B602E4" w:rsidRPr="00A45906" w:rsidRDefault="00B602E4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2" w:type="dxa"/>
          </w:tcPr>
          <w:p w14:paraId="44E9590D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3E188A3D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4" w:type="dxa"/>
          </w:tcPr>
          <w:p w14:paraId="6B547BD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10567CC8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D2F07" w:rsidRPr="00A45906" w:rsidDel="00545430" w14:paraId="4F17B080" w14:textId="77777777" w:rsidTr="00CF3DDB">
        <w:tc>
          <w:tcPr>
            <w:tcW w:w="4135" w:type="dxa"/>
          </w:tcPr>
          <w:p w14:paraId="19A8EA8F" w14:textId="3CAA540E" w:rsidR="005660F3" w:rsidRPr="00A45906" w:rsidRDefault="005660F3" w:rsidP="005660F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03B272D" w14:textId="798AB693" w:rsidR="005660F3" w:rsidRPr="00A45906" w:rsidRDefault="00B602E4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785A97CD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244C4473" w:rsidR="005660F3" w:rsidRPr="00A45906" w:rsidRDefault="005660F3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EC0CD53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4E7C264B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74" w:type="dxa"/>
          </w:tcPr>
          <w:p w14:paraId="0A44B34A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43F0F870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E35D8F" w:rsidRPr="00A45906" w:rsidDel="00545430" w14:paraId="1F86E4AE" w14:textId="77777777" w:rsidTr="00CF3DDB">
        <w:tc>
          <w:tcPr>
            <w:tcW w:w="4135" w:type="dxa"/>
          </w:tcPr>
          <w:p w14:paraId="4F8072BE" w14:textId="77777777" w:rsidR="00E35D8F" w:rsidRPr="00A45906" w:rsidRDefault="00E35D8F" w:rsidP="005660F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DBEC9C1" w14:textId="77777777" w:rsidR="00E35D8F" w:rsidRPr="00A45906" w:rsidRDefault="00E35D8F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B4EA5B6" w14:textId="77777777" w:rsidR="00E35D8F" w:rsidRPr="00A45906" w:rsidRDefault="00E35D8F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382496" w14:textId="77777777" w:rsidR="00E35D8F" w:rsidRPr="00A45906" w:rsidRDefault="00E35D8F" w:rsidP="009654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BE076DE" w14:textId="77777777" w:rsidR="00E35D8F" w:rsidRPr="00A45906" w:rsidRDefault="00E35D8F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D3CFD76" w14:textId="77777777" w:rsidR="00E35D8F" w:rsidRPr="00A45906" w:rsidRDefault="00E35D8F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7D47767" w14:textId="77777777" w:rsidR="00E35D8F" w:rsidRPr="00A45906" w:rsidRDefault="00E35D8F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F57498" w14:textId="77777777" w:rsidR="00E35D8F" w:rsidRPr="00A45906" w:rsidRDefault="00E35D8F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02D9A730" w14:textId="77777777" w:rsidTr="00CF3DDB">
        <w:tc>
          <w:tcPr>
            <w:tcW w:w="4135" w:type="dxa"/>
          </w:tcPr>
          <w:p w14:paraId="581FDEF9" w14:textId="10155C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04" w:type="dxa"/>
          </w:tcPr>
          <w:p w14:paraId="59B9E93F" w14:textId="4B4CEE63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83 </w:t>
            </w:r>
          </w:p>
        </w:tc>
        <w:tc>
          <w:tcPr>
            <w:tcW w:w="274" w:type="dxa"/>
          </w:tcPr>
          <w:p w14:paraId="4C35FA3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72D02BE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2" w:type="dxa"/>
          </w:tcPr>
          <w:p w14:paraId="4A72009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0BD5E6D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4" w:type="dxa"/>
          </w:tcPr>
          <w:p w14:paraId="7006A335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245DC625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1D2F07" w:rsidRPr="00A45906" w:rsidDel="00545430" w14:paraId="3F3343B2" w14:textId="77777777" w:rsidTr="00CF3DDB">
        <w:tc>
          <w:tcPr>
            <w:tcW w:w="4135" w:type="dxa"/>
          </w:tcPr>
          <w:p w14:paraId="2624CAF6" w14:textId="1C64F3FF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C8B0067" w14:textId="61622FC5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306 </w:t>
            </w:r>
          </w:p>
        </w:tc>
        <w:tc>
          <w:tcPr>
            <w:tcW w:w="274" w:type="dxa"/>
          </w:tcPr>
          <w:p w14:paraId="2B9B62BC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3731199B" w:rsidR="00B602E4" w:rsidRPr="00A45906" w:rsidRDefault="00B602E4" w:rsidP="0094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F9C4E65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28046BB1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4" w:type="dxa"/>
          </w:tcPr>
          <w:p w14:paraId="7EBF1C3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3C874319" w:rsidR="00B602E4" w:rsidRPr="00A45906" w:rsidRDefault="00B602E4" w:rsidP="0094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F07" w:rsidRPr="00A45906" w:rsidDel="00545430" w14:paraId="7E79A98A" w14:textId="77777777" w:rsidTr="00CF3DDB">
        <w:tc>
          <w:tcPr>
            <w:tcW w:w="4135" w:type="dxa"/>
          </w:tcPr>
          <w:p w14:paraId="73974AE4" w14:textId="16F59F1F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0ECF705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100 </w:t>
            </w:r>
          </w:p>
        </w:tc>
        <w:tc>
          <w:tcPr>
            <w:tcW w:w="274" w:type="dxa"/>
          </w:tcPr>
          <w:p w14:paraId="2201200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71B01D4E" w:rsidR="00B602E4" w:rsidRPr="00A45906" w:rsidRDefault="00B602E4" w:rsidP="0094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D93D0B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4CA42CA2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4" w:type="dxa"/>
          </w:tcPr>
          <w:p w14:paraId="675637AA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2C25DEC4" w:rsidR="00B602E4" w:rsidRPr="00A45906" w:rsidRDefault="00B602E4" w:rsidP="0094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F07" w:rsidRPr="00A45906" w:rsidDel="00545430" w14:paraId="3FF1FD10" w14:textId="77777777" w:rsidTr="000949B1">
        <w:trPr>
          <w:trHeight w:val="398"/>
        </w:trPr>
        <w:tc>
          <w:tcPr>
            <w:tcW w:w="4135" w:type="dxa"/>
          </w:tcPr>
          <w:p w14:paraId="79819C75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7C5C21D2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758A7616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5BE1337C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98101DF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531C273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0FD619D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0396817B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2F07" w:rsidRPr="00A45906" w:rsidDel="00545430" w14:paraId="3A65DCFD" w14:textId="77777777" w:rsidTr="00CF3DDB">
        <w:tc>
          <w:tcPr>
            <w:tcW w:w="4135" w:type="dxa"/>
          </w:tcPr>
          <w:p w14:paraId="1D2617CF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596C24D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3ED42483" w14:textId="77777777" w:rsidTr="00CF3DDB">
        <w:tc>
          <w:tcPr>
            <w:tcW w:w="4135" w:type="dxa"/>
          </w:tcPr>
          <w:p w14:paraId="70DBABED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65F9105" w14:textId="4889DEA4" w:rsidR="00B602E4" w:rsidRPr="00A45906" w:rsidRDefault="00B602E4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5,804 </w:t>
            </w:r>
          </w:p>
        </w:tc>
        <w:tc>
          <w:tcPr>
            <w:tcW w:w="274" w:type="dxa"/>
          </w:tcPr>
          <w:p w14:paraId="0B4B324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539D68C9" w:rsidR="00B602E4" w:rsidRPr="00A45906" w:rsidRDefault="00B602E4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6,766</w:t>
            </w:r>
          </w:p>
        </w:tc>
        <w:tc>
          <w:tcPr>
            <w:tcW w:w="272" w:type="dxa"/>
          </w:tcPr>
          <w:p w14:paraId="1BA08C86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37B1889B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274" w:type="dxa"/>
          </w:tcPr>
          <w:p w14:paraId="0051C17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2F27C9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5,542</w:t>
            </w:r>
          </w:p>
        </w:tc>
      </w:tr>
      <w:tr w:rsidR="001D2F07" w:rsidRPr="00A45906" w:rsidDel="00545430" w14:paraId="07FDE62D" w14:textId="77777777" w:rsidTr="00CF3DDB">
        <w:tc>
          <w:tcPr>
            <w:tcW w:w="4135" w:type="dxa"/>
          </w:tcPr>
          <w:p w14:paraId="6B898E61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6C2F1A75" w:rsidR="00B602E4" w:rsidRPr="00A45906" w:rsidRDefault="00B602E4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312 </w:t>
            </w:r>
          </w:p>
        </w:tc>
        <w:tc>
          <w:tcPr>
            <w:tcW w:w="274" w:type="dxa"/>
          </w:tcPr>
          <w:p w14:paraId="74F295C5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6CE90F83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72" w:type="dxa"/>
          </w:tcPr>
          <w:p w14:paraId="5C4BE27C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30D271F5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4" w:type="dxa"/>
          </w:tcPr>
          <w:p w14:paraId="3E5BBB9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3D8CB468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1D2F07" w:rsidRPr="00A45906" w:rsidDel="00545430" w14:paraId="10C6AB80" w14:textId="77777777" w:rsidTr="00CF3DDB">
        <w:tc>
          <w:tcPr>
            <w:tcW w:w="4135" w:type="dxa"/>
          </w:tcPr>
          <w:p w14:paraId="1C59DD69" w14:textId="2B7EEE02" w:rsidR="005660F3" w:rsidRPr="00A45906" w:rsidRDefault="005660F3" w:rsidP="005660F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E8FCF40" w14:textId="6616F562" w:rsidR="005660F3" w:rsidRPr="00A45906" w:rsidRDefault="00B602E4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2E0E9661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ABCFB3" w14:textId="4404F4F3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A4BABF1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1012F2" w14:textId="1C317CC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274" w:type="dxa"/>
          </w:tcPr>
          <w:p w14:paraId="17B39D6A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AABAA1" w14:textId="51FDF356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1D2F07" w:rsidRPr="00A45906" w:rsidDel="00545430" w14:paraId="6D2586A8" w14:textId="77777777" w:rsidTr="00CF3DDB">
        <w:tc>
          <w:tcPr>
            <w:tcW w:w="4135" w:type="dxa"/>
          </w:tcPr>
          <w:p w14:paraId="3274048C" w14:textId="77777777" w:rsidR="005660F3" w:rsidRPr="00A45906" w:rsidRDefault="005660F3" w:rsidP="005660F3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48A3305C" w:rsidR="005660F3" w:rsidRPr="00A45906" w:rsidRDefault="00E70D6B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4" w:type="dxa"/>
          </w:tcPr>
          <w:p w14:paraId="37883FA8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2CB1E92C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4A6B0F35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318C959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4" w:type="dxa"/>
          </w:tcPr>
          <w:p w14:paraId="2FBCC90C" w14:textId="77777777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3245D4E8" w:rsidR="005660F3" w:rsidRPr="00A45906" w:rsidRDefault="005660F3" w:rsidP="00566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1D2F07" w:rsidRPr="00A45906" w:rsidDel="00545430" w14:paraId="05841CDF" w14:textId="77777777" w:rsidTr="00CF3DDB">
        <w:tc>
          <w:tcPr>
            <w:tcW w:w="4135" w:type="dxa"/>
          </w:tcPr>
          <w:p w14:paraId="000C65A3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0CFE0A10" w:rsidR="000E1D28" w:rsidRPr="00A45906" w:rsidRDefault="00B602E4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4" w:type="dxa"/>
          </w:tcPr>
          <w:p w14:paraId="076AF11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5D1A1196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2" w:type="dxa"/>
          </w:tcPr>
          <w:p w14:paraId="420EC37D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5423EBE0" w:rsidR="000E1D28" w:rsidRPr="00A45906" w:rsidRDefault="00E70D6B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341</w:t>
            </w:r>
          </w:p>
        </w:tc>
        <w:tc>
          <w:tcPr>
            <w:tcW w:w="274" w:type="dxa"/>
          </w:tcPr>
          <w:p w14:paraId="64AEF6C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43108BB5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1D2F07" w:rsidRPr="00A45906" w:rsidDel="00545430" w14:paraId="2A3E51E8" w14:textId="77777777" w:rsidTr="007145A6">
        <w:tc>
          <w:tcPr>
            <w:tcW w:w="4135" w:type="dxa"/>
          </w:tcPr>
          <w:p w14:paraId="38545607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6A4714D1" w:rsidR="000E1D28" w:rsidRPr="00A45906" w:rsidRDefault="00E70D6B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81</w:t>
            </w:r>
          </w:p>
        </w:tc>
        <w:tc>
          <w:tcPr>
            <w:tcW w:w="274" w:type="dxa"/>
          </w:tcPr>
          <w:p w14:paraId="25A0052F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6F39745" w14:textId="3BB653B3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2" w:type="dxa"/>
          </w:tcPr>
          <w:p w14:paraId="49FEF89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22F4157A" w:rsidR="000E1D28" w:rsidRPr="00A45906" w:rsidRDefault="00E70D6B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4" w:type="dxa"/>
          </w:tcPr>
          <w:p w14:paraId="0200763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6C4E2D1" w14:textId="7C0187F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1D2F07" w:rsidRPr="00A45906" w:rsidDel="00545430" w14:paraId="7E5B7607" w14:textId="77777777" w:rsidTr="000949B1">
        <w:trPr>
          <w:trHeight w:val="353"/>
        </w:trPr>
        <w:tc>
          <w:tcPr>
            <w:tcW w:w="4135" w:type="dxa"/>
          </w:tcPr>
          <w:p w14:paraId="270F1896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092EEDB0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8613F71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5CBCF54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6DDBE55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3DB7D40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660C6D5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39B8B744" w14:textId="77777777" w:rsidR="000E1D28" w:rsidRPr="00A45906" w:rsidRDefault="000E1D28" w:rsidP="000E1D28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2F07" w:rsidRPr="00A45906" w:rsidDel="00545430" w14:paraId="5CA7680F" w14:textId="77777777" w:rsidTr="00CF3DDB">
        <w:tc>
          <w:tcPr>
            <w:tcW w:w="4135" w:type="dxa"/>
          </w:tcPr>
          <w:p w14:paraId="15CBF1F1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7050A5F4" w14:textId="77777777" w:rsidTr="00CF3DDB">
        <w:tc>
          <w:tcPr>
            <w:tcW w:w="4135" w:type="dxa"/>
          </w:tcPr>
          <w:p w14:paraId="1D4FEF61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77A4F3E4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186,609</w:t>
            </w:r>
          </w:p>
        </w:tc>
        <w:tc>
          <w:tcPr>
            <w:tcW w:w="274" w:type="dxa"/>
          </w:tcPr>
          <w:p w14:paraId="56CBD56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09001AFF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217,883</w:t>
            </w:r>
          </w:p>
        </w:tc>
        <w:tc>
          <w:tcPr>
            <w:tcW w:w="272" w:type="dxa"/>
          </w:tcPr>
          <w:p w14:paraId="4E8E2B7C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445781B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181,194</w:t>
            </w:r>
          </w:p>
        </w:tc>
        <w:tc>
          <w:tcPr>
            <w:tcW w:w="274" w:type="dxa"/>
          </w:tcPr>
          <w:p w14:paraId="565B4582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42D4F9AA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209,889</w:t>
            </w:r>
          </w:p>
        </w:tc>
      </w:tr>
      <w:tr w:rsidR="001D2F07" w:rsidRPr="00A45906" w:rsidDel="00545430" w14:paraId="58425AD3" w14:textId="77777777" w:rsidTr="00CF3DDB">
        <w:tc>
          <w:tcPr>
            <w:tcW w:w="4135" w:type="dxa"/>
          </w:tcPr>
          <w:p w14:paraId="60FB6F2F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4E9EC764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40,384 </w:t>
            </w:r>
          </w:p>
        </w:tc>
        <w:tc>
          <w:tcPr>
            <w:tcW w:w="274" w:type="dxa"/>
          </w:tcPr>
          <w:p w14:paraId="7FDAB86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0B11BF23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44,555</w:t>
            </w:r>
          </w:p>
        </w:tc>
        <w:tc>
          <w:tcPr>
            <w:tcW w:w="272" w:type="dxa"/>
          </w:tcPr>
          <w:p w14:paraId="7A0E5DA4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6C180CD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34,121</w:t>
            </w:r>
          </w:p>
        </w:tc>
        <w:tc>
          <w:tcPr>
            <w:tcW w:w="274" w:type="dxa"/>
          </w:tcPr>
          <w:p w14:paraId="5AFE3F95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5BA7312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32,717</w:t>
            </w:r>
          </w:p>
        </w:tc>
      </w:tr>
      <w:tr w:rsidR="001D2F07" w:rsidRPr="00A45906" w:rsidDel="00545430" w14:paraId="67987AA4" w14:textId="77777777" w:rsidTr="00CF3DDB">
        <w:tc>
          <w:tcPr>
            <w:tcW w:w="4135" w:type="dxa"/>
          </w:tcPr>
          <w:p w14:paraId="04A32746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02265B03" w14:textId="12A14C80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(707</w:t>
            </w:r>
            <w:r w:rsidR="00802D6A" w:rsidRPr="00A45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147E268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49C06CF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(1,610)</w:t>
            </w:r>
          </w:p>
        </w:tc>
        <w:tc>
          <w:tcPr>
            <w:tcW w:w="272" w:type="dxa"/>
          </w:tcPr>
          <w:p w14:paraId="515E9BB3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4E6D4E74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  <w:tc>
          <w:tcPr>
            <w:tcW w:w="274" w:type="dxa"/>
          </w:tcPr>
          <w:p w14:paraId="3FB3445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4A890424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(1,610)</w:t>
            </w:r>
          </w:p>
        </w:tc>
      </w:tr>
      <w:tr w:rsidR="001D2F07" w:rsidRPr="00A45906" w:rsidDel="00545430" w14:paraId="3484F28A" w14:textId="77777777" w:rsidTr="00CF3DDB">
        <w:tc>
          <w:tcPr>
            <w:tcW w:w="4135" w:type="dxa"/>
          </w:tcPr>
          <w:p w14:paraId="2D02AC44" w14:textId="2FBCD1B1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A977409" w14:textId="06BB510F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172 </w:t>
            </w:r>
          </w:p>
        </w:tc>
        <w:tc>
          <w:tcPr>
            <w:tcW w:w="274" w:type="dxa"/>
          </w:tcPr>
          <w:p w14:paraId="7F4B541C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5F837BFB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2" w:type="dxa"/>
          </w:tcPr>
          <w:p w14:paraId="362F1262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3CFBC453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4" w:type="dxa"/>
          </w:tcPr>
          <w:p w14:paraId="41CDDD94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6BB66DF6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1D2F07" w:rsidRPr="00A45906" w:rsidDel="00545430" w14:paraId="6857099D" w14:textId="77777777" w:rsidTr="00CF3DDB">
        <w:tc>
          <w:tcPr>
            <w:tcW w:w="4135" w:type="dxa"/>
          </w:tcPr>
          <w:p w14:paraId="5FA5C808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5B216312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</w:p>
        </w:tc>
        <w:tc>
          <w:tcPr>
            <w:tcW w:w="274" w:type="dxa"/>
          </w:tcPr>
          <w:p w14:paraId="3EC06850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4F8A80AE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2" w:type="dxa"/>
          </w:tcPr>
          <w:p w14:paraId="0BCA617E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21A769B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4" w:type="dxa"/>
          </w:tcPr>
          <w:p w14:paraId="2F78BB33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722805CF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D2F07" w:rsidRPr="00A45906" w:rsidDel="00545430" w14:paraId="08D19BD9" w14:textId="77777777" w:rsidTr="00CF3DDB">
        <w:tc>
          <w:tcPr>
            <w:tcW w:w="4135" w:type="dxa"/>
          </w:tcPr>
          <w:p w14:paraId="6E18B11C" w14:textId="254A441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44F80A6" w14:textId="2AE2935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</w:p>
        </w:tc>
        <w:tc>
          <w:tcPr>
            <w:tcW w:w="274" w:type="dxa"/>
          </w:tcPr>
          <w:p w14:paraId="39073559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34596A5B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72" w:type="dxa"/>
          </w:tcPr>
          <w:p w14:paraId="7B6F0BEB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2E8E4DFE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3E89D24A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3B123CCF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1D2F07" w:rsidRPr="00A45906" w:rsidDel="00545430" w14:paraId="37B0C9CA" w14:textId="77777777" w:rsidTr="00CF3DDB">
        <w:tc>
          <w:tcPr>
            <w:tcW w:w="4135" w:type="dxa"/>
          </w:tcPr>
          <w:p w14:paraId="6C548C40" w14:textId="77777777" w:rsidR="00B602E4" w:rsidRPr="00A45906" w:rsidRDefault="00B602E4" w:rsidP="00B602E4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69A4A369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22</w:t>
            </w:r>
            <w:r w:rsidR="00E51536"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93069B0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0E0094B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2" w:type="dxa"/>
          </w:tcPr>
          <w:p w14:paraId="429F2C8D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2452E6F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4" w:type="dxa"/>
          </w:tcPr>
          <w:p w14:paraId="27D9F597" w14:textId="77777777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7613C310" w:rsidR="00B602E4" w:rsidRPr="00A45906" w:rsidRDefault="00B602E4" w:rsidP="00B60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1D2F07" w:rsidRPr="00A45906" w:rsidDel="00545430" w14:paraId="6E504B16" w14:textId="77777777" w:rsidTr="00A12273">
        <w:tc>
          <w:tcPr>
            <w:tcW w:w="4135" w:type="dxa"/>
          </w:tcPr>
          <w:p w14:paraId="143A15D7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0593CF7E" w:rsidR="000E1D28" w:rsidRPr="00A45906" w:rsidRDefault="005660F3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12F0A7A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55B51C9" w14:textId="4755F650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0B5D496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1582E876" w:rsidR="000E1D28" w:rsidRPr="00A45906" w:rsidRDefault="005660F3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50FBC42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5A10BD8" w14:textId="6F2F2A0E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2F07" w:rsidRPr="00A45906" w:rsidDel="00545430" w14:paraId="34A91AA9" w14:textId="77777777" w:rsidTr="006C2B6C">
        <w:trPr>
          <w:trHeight w:val="389"/>
        </w:trPr>
        <w:tc>
          <w:tcPr>
            <w:tcW w:w="4135" w:type="dxa"/>
          </w:tcPr>
          <w:p w14:paraId="4B709856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3990F7A1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78B3E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769A8BA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1EC13E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8C47289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6AE802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53607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F07" w:rsidRPr="00A45906" w:rsidDel="00545430" w14:paraId="533F0CFE" w14:textId="77777777" w:rsidTr="00CF3DDB">
        <w:tc>
          <w:tcPr>
            <w:tcW w:w="4135" w:type="dxa"/>
          </w:tcPr>
          <w:p w14:paraId="2DA26C54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06AB96E8" w14:textId="77777777" w:rsidTr="00CF3DDB">
        <w:tc>
          <w:tcPr>
            <w:tcW w:w="4135" w:type="dxa"/>
          </w:tcPr>
          <w:p w14:paraId="34E23DDF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:rsidDel="00545430" w14:paraId="2CF58019" w14:textId="77777777" w:rsidTr="00CF3DDB">
        <w:tc>
          <w:tcPr>
            <w:tcW w:w="4135" w:type="dxa"/>
          </w:tcPr>
          <w:p w14:paraId="7FC8EC9D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6844697D" w:rsidR="000E1D28" w:rsidRPr="00A45906" w:rsidRDefault="00802D6A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4" w:type="dxa"/>
          </w:tcPr>
          <w:p w14:paraId="203D4589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7E34FD1A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2" w:type="dxa"/>
          </w:tcPr>
          <w:p w14:paraId="6EDF5D10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2C1B865F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0C07155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2A73354B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1D2F07" w:rsidRPr="00A45906" w:rsidDel="00545430" w14:paraId="4ED482BA" w14:textId="77777777" w:rsidTr="00CF3DDB">
        <w:tc>
          <w:tcPr>
            <w:tcW w:w="4135" w:type="dxa"/>
          </w:tcPr>
          <w:p w14:paraId="61401267" w14:textId="77777777" w:rsidR="000E1D28" w:rsidRPr="00A45906" w:rsidRDefault="000E1D28" w:rsidP="000E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0E1D28" w:rsidRPr="00A45906" w:rsidRDefault="000E1D28" w:rsidP="000E1D2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1696B20F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bottom"/>
          </w:tcPr>
          <w:p w14:paraId="4B7AD6B8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51DECCC6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vAlign w:val="bottom"/>
          </w:tcPr>
          <w:p w14:paraId="16346E6A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36FEC3C1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  <w:vAlign w:val="bottom"/>
          </w:tcPr>
          <w:p w14:paraId="68D0F731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20D04F8C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E1D28" w:rsidRPr="00A45906" w:rsidDel="00545430" w14:paraId="52D9138D" w14:textId="77777777" w:rsidTr="00CF3DDB">
        <w:tc>
          <w:tcPr>
            <w:tcW w:w="4135" w:type="dxa"/>
          </w:tcPr>
          <w:p w14:paraId="49A80BD6" w14:textId="77777777" w:rsidR="000E1D28" w:rsidRPr="00A45906" w:rsidRDefault="000E1D28" w:rsidP="000E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2DFBEF68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4" w:type="dxa"/>
          </w:tcPr>
          <w:p w14:paraId="3F6907AC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25E3F3B5" w:rsidR="000E1D28" w:rsidRPr="00A45906" w:rsidRDefault="000E1D28" w:rsidP="000E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2" w:type="dxa"/>
          </w:tcPr>
          <w:p w14:paraId="3FD388B7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39F66739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4" w:type="dxa"/>
          </w:tcPr>
          <w:p w14:paraId="30F8CFDB" w14:textId="77777777" w:rsidR="000E1D28" w:rsidRPr="00A45906" w:rsidRDefault="000E1D28" w:rsidP="000E1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69366CFD" w:rsidR="000E1D28" w:rsidRPr="00A45906" w:rsidRDefault="000E1D28" w:rsidP="000E1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</w:tr>
    </w:tbl>
    <w:p w14:paraId="4234081A" w14:textId="77777777" w:rsidR="00A214A6" w:rsidRPr="00A45906" w:rsidRDefault="00A214A6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1D2F07" w:rsidRPr="00A45906" w14:paraId="046F44F9" w14:textId="77777777" w:rsidTr="003F7720">
        <w:trPr>
          <w:tblHeader/>
        </w:trPr>
        <w:tc>
          <w:tcPr>
            <w:tcW w:w="4230" w:type="dxa"/>
          </w:tcPr>
          <w:p w14:paraId="4988F148" w14:textId="53267232" w:rsidR="00CF3DDB" w:rsidRPr="00A45906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9D3B7D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FFE635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32F30C8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2F07" w:rsidRPr="00A45906" w14:paraId="65846428" w14:textId="77777777" w:rsidTr="003F7720">
        <w:trPr>
          <w:tblHeader/>
        </w:trPr>
        <w:tc>
          <w:tcPr>
            <w:tcW w:w="4230" w:type="dxa"/>
          </w:tcPr>
          <w:p w14:paraId="765BDACC" w14:textId="77777777" w:rsidR="00BA6FC9" w:rsidRPr="00A45906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3BB5AF8B" w14:textId="040ED54C" w:rsidR="005F545D" w:rsidRPr="00A45906" w:rsidRDefault="00BA6FC9" w:rsidP="00BA6FC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="005F545D"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14074A86" w14:textId="51CFC19D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="00C8474E"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441C2BFB" w14:textId="72B764AB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7D016C7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F2D118" w14:textId="71873473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06748F" w14:textId="19B5BBA5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B2687D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EE9540F" w14:textId="266C39D3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1E5F7BBF" w14:textId="684A95CB" w:rsidR="005F545D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01B1D6F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56855C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3B451D5E" w14:textId="0C46F490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D2F07" w:rsidRPr="00A45906" w14:paraId="4FF1282C" w14:textId="77777777" w:rsidTr="003F7720">
        <w:trPr>
          <w:tblHeader/>
        </w:trPr>
        <w:tc>
          <w:tcPr>
            <w:tcW w:w="4230" w:type="dxa"/>
          </w:tcPr>
          <w:p w14:paraId="23033789" w14:textId="77777777" w:rsidR="00CF3DDB" w:rsidRPr="00A45906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7656EA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21DF3143" w14:textId="77777777" w:rsidTr="003F7720">
        <w:tc>
          <w:tcPr>
            <w:tcW w:w="4230" w:type="dxa"/>
          </w:tcPr>
          <w:p w14:paraId="719EFFAA" w14:textId="77777777" w:rsidR="00CF3DDB" w:rsidRPr="00A45906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BC31B3C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F8BE04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F9E649D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6A79D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AD8FDF0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192BA1A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4FA5016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5EDB0B6B" w14:textId="77777777" w:rsidTr="003F7720">
        <w:tc>
          <w:tcPr>
            <w:tcW w:w="4230" w:type="dxa"/>
          </w:tcPr>
          <w:p w14:paraId="0A71A5F1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4F7D6C8" w14:textId="1F5F70B4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2,184</w:t>
            </w:r>
          </w:p>
        </w:tc>
        <w:tc>
          <w:tcPr>
            <w:tcW w:w="237" w:type="dxa"/>
          </w:tcPr>
          <w:p w14:paraId="72F79464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04A316" w14:textId="51AAAFEB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1,116</w:t>
            </w:r>
          </w:p>
        </w:tc>
        <w:tc>
          <w:tcPr>
            <w:tcW w:w="236" w:type="dxa"/>
          </w:tcPr>
          <w:p w14:paraId="0FF1460E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19505E" w14:textId="57907195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  <w:tc>
          <w:tcPr>
            <w:tcW w:w="239" w:type="dxa"/>
          </w:tcPr>
          <w:p w14:paraId="042CF25B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5A361E" w14:textId="37163F0A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1,054</w:t>
            </w:r>
          </w:p>
        </w:tc>
      </w:tr>
      <w:tr w:rsidR="001D2F07" w:rsidRPr="00A45906" w14:paraId="67607A2C" w14:textId="77777777" w:rsidTr="003F7720">
        <w:tc>
          <w:tcPr>
            <w:tcW w:w="4230" w:type="dxa"/>
          </w:tcPr>
          <w:p w14:paraId="1451DEA4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D6FA18" w14:textId="2B736C27" w:rsidR="005F545D" w:rsidRPr="00A45906" w:rsidRDefault="00AB363A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452D42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E5FBD8" w14:textId="1C2BA5A3" w:rsidR="005F545D" w:rsidRPr="00A45906" w:rsidRDefault="005F545D" w:rsidP="00984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B5028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3EDB55" w14:textId="349F240C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4,870</w:t>
            </w:r>
          </w:p>
        </w:tc>
        <w:tc>
          <w:tcPr>
            <w:tcW w:w="239" w:type="dxa"/>
          </w:tcPr>
          <w:p w14:paraId="44712CB0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CC297D" w14:textId="6B7D247E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5,461</w:t>
            </w:r>
          </w:p>
        </w:tc>
      </w:tr>
      <w:tr w:rsidR="001D2F07" w:rsidRPr="00A45906" w14:paraId="6782BBF8" w14:textId="77777777" w:rsidTr="003F7720">
        <w:tc>
          <w:tcPr>
            <w:tcW w:w="4230" w:type="dxa"/>
          </w:tcPr>
          <w:p w14:paraId="7B3BDB0C" w14:textId="77777777" w:rsidR="005F545D" w:rsidRPr="00A45906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24F5F3C" w14:textId="7DBD4770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2,799</w:t>
            </w:r>
          </w:p>
        </w:tc>
        <w:tc>
          <w:tcPr>
            <w:tcW w:w="237" w:type="dxa"/>
          </w:tcPr>
          <w:p w14:paraId="7A054EA5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A70594" w14:textId="517E1AD5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1,710</w:t>
            </w:r>
          </w:p>
        </w:tc>
        <w:tc>
          <w:tcPr>
            <w:tcW w:w="236" w:type="dxa"/>
          </w:tcPr>
          <w:p w14:paraId="7A8DDF7F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C3F815" w14:textId="5AEE7E18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39" w:type="dxa"/>
          </w:tcPr>
          <w:p w14:paraId="0C111BAB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75F2107" w14:textId="3AEDE904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1,283</w:t>
            </w:r>
          </w:p>
        </w:tc>
      </w:tr>
      <w:tr w:rsidR="001D2F07" w:rsidRPr="00A45906" w:rsidDel="00545430" w14:paraId="516AB339" w14:textId="77777777" w:rsidTr="003F7720">
        <w:tc>
          <w:tcPr>
            <w:tcW w:w="4230" w:type="dxa"/>
          </w:tcPr>
          <w:p w14:paraId="1D71FC4D" w14:textId="77777777" w:rsidR="005F545D" w:rsidRPr="00A45906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8E8DC55" w14:textId="46225959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237" w:type="dxa"/>
          </w:tcPr>
          <w:p w14:paraId="585971DC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71DB9C" w14:textId="6DD83531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7D02F5F1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A20B92" w14:textId="78D63583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9" w:type="dxa"/>
          </w:tcPr>
          <w:p w14:paraId="64A2C4F7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6B2B58" w14:textId="54110004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1D2F07" w:rsidRPr="00A45906" w14:paraId="2EEAAFD5" w14:textId="77777777" w:rsidTr="003F7720">
        <w:tc>
          <w:tcPr>
            <w:tcW w:w="4230" w:type="dxa"/>
          </w:tcPr>
          <w:p w14:paraId="056A6CE6" w14:textId="77777777" w:rsidR="005F545D" w:rsidRPr="00A45906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06934" w14:textId="509B6C18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21,947</w:t>
            </w:r>
          </w:p>
        </w:tc>
        <w:tc>
          <w:tcPr>
            <w:tcW w:w="237" w:type="dxa"/>
          </w:tcPr>
          <w:p w14:paraId="6230CBD3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50858FD" w14:textId="1A7D9483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14,128</w:t>
            </w:r>
          </w:p>
        </w:tc>
        <w:tc>
          <w:tcPr>
            <w:tcW w:w="236" w:type="dxa"/>
          </w:tcPr>
          <w:p w14:paraId="2C4A94A3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43509EE" w14:textId="03A21238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21,510</w:t>
            </w:r>
          </w:p>
        </w:tc>
        <w:tc>
          <w:tcPr>
            <w:tcW w:w="239" w:type="dxa"/>
          </w:tcPr>
          <w:p w14:paraId="41CACBB3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BF55C82" w14:textId="2B3A70D2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13,617</w:t>
            </w:r>
          </w:p>
        </w:tc>
      </w:tr>
      <w:tr w:rsidR="001D2F07" w:rsidRPr="00A45906" w14:paraId="1E76BCF0" w14:textId="77777777" w:rsidTr="003F7720">
        <w:tc>
          <w:tcPr>
            <w:tcW w:w="4230" w:type="dxa"/>
          </w:tcPr>
          <w:p w14:paraId="7C685897" w14:textId="77777777" w:rsidR="005F545D" w:rsidRPr="00A45906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B8D5E" w14:textId="6AB708E3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28,086</w:t>
            </w:r>
          </w:p>
        </w:tc>
        <w:tc>
          <w:tcPr>
            <w:tcW w:w="237" w:type="dxa"/>
          </w:tcPr>
          <w:p w14:paraId="1E0B3A60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FCB2594" w14:textId="5EB714DE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36" w:type="dxa"/>
          </w:tcPr>
          <w:p w14:paraId="1F6D7B28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61A5F95" w14:textId="5F40383B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31,506</w:t>
            </w:r>
          </w:p>
        </w:tc>
        <w:tc>
          <w:tcPr>
            <w:tcW w:w="239" w:type="dxa"/>
          </w:tcPr>
          <w:p w14:paraId="7CD1BDDA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56D5586" w14:textId="7C06FA2F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22,010</w:t>
            </w:r>
          </w:p>
        </w:tc>
      </w:tr>
      <w:tr w:rsidR="001D2F07" w:rsidRPr="00A45906" w14:paraId="09ECB32F" w14:textId="77777777" w:rsidTr="003F7720">
        <w:tc>
          <w:tcPr>
            <w:tcW w:w="4230" w:type="dxa"/>
          </w:tcPr>
          <w:p w14:paraId="4C3B1310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7186B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507EE9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2199C6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14EE57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E0835EE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09B963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19EED7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4108870F" w14:textId="77777777" w:rsidTr="003F7720">
        <w:tc>
          <w:tcPr>
            <w:tcW w:w="4230" w:type="dxa"/>
          </w:tcPr>
          <w:p w14:paraId="58A2B5F7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52B9ECB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77B853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E71540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734EE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2671E5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EC1318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A53C56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0F528B47" w14:textId="77777777" w:rsidTr="003F7720">
        <w:tc>
          <w:tcPr>
            <w:tcW w:w="4230" w:type="dxa"/>
          </w:tcPr>
          <w:p w14:paraId="7F321FCA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0FA8451" w14:textId="66A5A07A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7" w:type="dxa"/>
          </w:tcPr>
          <w:p w14:paraId="65B2DBAF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A2B4A0" w14:textId="5CC7A519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11F80EC2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5AD787" w14:textId="6CB44773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9" w:type="dxa"/>
          </w:tcPr>
          <w:p w14:paraId="5C0B58F1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5FFBFA" w14:textId="66143AD3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1D2F07" w:rsidRPr="00A45906" w14:paraId="3A972016" w14:textId="77777777" w:rsidTr="003F7720">
        <w:tc>
          <w:tcPr>
            <w:tcW w:w="4230" w:type="dxa"/>
          </w:tcPr>
          <w:p w14:paraId="6CB5D405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93AA9F" w14:textId="7B0A472D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055155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0DECDD" w14:textId="72158B6B" w:rsidR="005F545D" w:rsidRPr="00A45906" w:rsidRDefault="005F545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4C2F6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F827C4" w14:textId="4E184120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  <w:tc>
          <w:tcPr>
            <w:tcW w:w="239" w:type="dxa"/>
          </w:tcPr>
          <w:p w14:paraId="691A6038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EA3244" w14:textId="3121A8C3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1D2F07" w:rsidRPr="00A45906" w14:paraId="70F976C2" w14:textId="77777777" w:rsidTr="003F7720">
        <w:tc>
          <w:tcPr>
            <w:tcW w:w="4230" w:type="dxa"/>
          </w:tcPr>
          <w:p w14:paraId="52B6CD79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9F580DC" w14:textId="09BF7AD1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7" w:type="dxa"/>
          </w:tcPr>
          <w:p w14:paraId="6A5D52F5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447572" w14:textId="3F9271D2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725A543A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5E2FA8" w14:textId="45E2AE5A" w:rsidR="005F545D" w:rsidRPr="00A45906" w:rsidRDefault="00AB363A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9" w:type="dxa"/>
          </w:tcPr>
          <w:p w14:paraId="4E56F9CD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9BA0908" w14:textId="73542132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1D2F07" w:rsidRPr="00A45906" w14:paraId="560BA3E1" w14:textId="77777777" w:rsidTr="003F7720">
        <w:tc>
          <w:tcPr>
            <w:tcW w:w="4230" w:type="dxa"/>
          </w:tcPr>
          <w:p w14:paraId="2D4DDE3F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F53F4C6" w14:textId="255F23E6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7" w:type="dxa"/>
          </w:tcPr>
          <w:p w14:paraId="72E21A41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7163702" w14:textId="70255922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A492A42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3E6FA59" w14:textId="7E87F479" w:rsidR="005F545D" w:rsidRPr="00A45906" w:rsidRDefault="00AB363A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9" w:type="dxa"/>
          </w:tcPr>
          <w:p w14:paraId="0F1EF00B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EB82F4" w14:textId="7D8A6BA1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1D2F07" w:rsidRPr="00A45906" w14:paraId="4D2148EE" w14:textId="77777777" w:rsidTr="003F7720">
        <w:tc>
          <w:tcPr>
            <w:tcW w:w="4230" w:type="dxa"/>
          </w:tcPr>
          <w:p w14:paraId="179AD565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93153" w14:textId="49F6DCD1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7" w:type="dxa"/>
          </w:tcPr>
          <w:p w14:paraId="57E60861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EDC592A" w14:textId="63D95101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565577A0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7DB0706" w14:textId="7DB2D9E7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9" w:type="dxa"/>
          </w:tcPr>
          <w:p w14:paraId="18A9391D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00CF66" w14:textId="424FF20E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1D2F07" w:rsidRPr="00A45906" w14:paraId="00730F40" w14:textId="77777777" w:rsidTr="003F7720">
        <w:tc>
          <w:tcPr>
            <w:tcW w:w="4230" w:type="dxa"/>
          </w:tcPr>
          <w:p w14:paraId="10F7BA3D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07F98" w14:textId="2F17B303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37" w:type="dxa"/>
          </w:tcPr>
          <w:p w14:paraId="301B9DFF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E8906D2" w14:textId="230583AF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59D76F31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8D1A0E3" w14:textId="10A24D1F" w:rsidR="005F545D" w:rsidRPr="00A45906" w:rsidRDefault="00AB363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2,311</w:t>
            </w:r>
          </w:p>
        </w:tc>
        <w:tc>
          <w:tcPr>
            <w:tcW w:w="239" w:type="dxa"/>
          </w:tcPr>
          <w:p w14:paraId="5D16087E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150B66C" w14:textId="1005D29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</w:t>
            </w:r>
          </w:p>
        </w:tc>
      </w:tr>
      <w:tr w:rsidR="001D2F07" w:rsidRPr="00A45906" w14:paraId="00FB8969" w14:textId="77777777" w:rsidTr="00B0157D">
        <w:tc>
          <w:tcPr>
            <w:tcW w:w="4230" w:type="dxa"/>
          </w:tcPr>
          <w:p w14:paraId="591CBEB3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CCB890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ED141F4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CDC1F15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1429E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C858702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99928E0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3C1E859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5606AF23" w14:textId="77777777" w:rsidTr="003F7720">
        <w:tc>
          <w:tcPr>
            <w:tcW w:w="4230" w:type="dxa"/>
          </w:tcPr>
          <w:p w14:paraId="4CD323E9" w14:textId="77777777" w:rsidR="00CF3DDB" w:rsidRPr="00A45906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B158646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3CD0E8F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B469B4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7EB7E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221718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0DCB0CA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76EA47" w14:textId="77777777" w:rsidR="00CF3DDB" w:rsidRPr="00A45906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230CA482" w14:textId="77777777" w:rsidTr="003F7720">
        <w:tc>
          <w:tcPr>
            <w:tcW w:w="4230" w:type="dxa"/>
          </w:tcPr>
          <w:p w14:paraId="5979A99B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C7B9F" w14:textId="5267A2C3" w:rsidR="00B3262D" w:rsidRPr="00A45906" w:rsidRDefault="009E1797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BCF5435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BDE601A" w14:textId="243BCA45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7D19A02E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2303A3" w14:textId="4ECE2175" w:rsidR="00B3262D" w:rsidRPr="00A45906" w:rsidRDefault="009E1797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94F7907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8E2E234" w14:textId="7017AFA9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1D2F07" w:rsidRPr="00A45906" w14:paraId="4ECB4CC6" w14:textId="77777777" w:rsidTr="003F7720">
        <w:tc>
          <w:tcPr>
            <w:tcW w:w="4230" w:type="dxa"/>
          </w:tcPr>
          <w:p w14:paraId="370FCADF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696F7" w14:textId="6CDBFEE2" w:rsidR="00B3262D" w:rsidRPr="00A45906" w:rsidRDefault="009E1797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03A6648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72CF5F" w14:textId="24CB7E74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4E8A22B0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461961A" w14:textId="54E65AFF" w:rsidR="00B3262D" w:rsidRPr="00A45906" w:rsidRDefault="009E1797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EC826F5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8B51BA" w14:textId="57BAD7AF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1D2F07" w:rsidRPr="00A45906" w14:paraId="34C349CD" w14:textId="77777777" w:rsidTr="003F7720">
        <w:tc>
          <w:tcPr>
            <w:tcW w:w="4230" w:type="dxa"/>
          </w:tcPr>
          <w:p w14:paraId="684D19AD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EE234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198D55C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4F3DF6A0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278D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6D991460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4AFA402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33A165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2F07" w:rsidRPr="00A45906" w14:paraId="65E3B725" w14:textId="77777777" w:rsidTr="003D790E">
        <w:tc>
          <w:tcPr>
            <w:tcW w:w="4230" w:type="dxa"/>
          </w:tcPr>
          <w:p w14:paraId="42F31A76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34AEFCF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CDE8634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FCF66F7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DD5B1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1EBB77A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AEA846E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E76A3E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153472BC" w14:textId="77777777" w:rsidTr="003D790E">
        <w:tc>
          <w:tcPr>
            <w:tcW w:w="4230" w:type="dxa"/>
          </w:tcPr>
          <w:p w14:paraId="6BF5F27C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647C67" w14:textId="040F1FF5" w:rsidR="00B3262D" w:rsidRPr="00A45906" w:rsidRDefault="003B0EF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B0550EA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FDDE26" w14:textId="77777777" w:rsidR="00B3262D" w:rsidRPr="00A45906" w:rsidRDefault="00B3262D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403A09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FF4A21" w14:textId="012F1760" w:rsidR="00B3262D" w:rsidRPr="00A45906" w:rsidRDefault="003B0EF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1,912</w:t>
            </w:r>
          </w:p>
        </w:tc>
        <w:tc>
          <w:tcPr>
            <w:tcW w:w="239" w:type="dxa"/>
          </w:tcPr>
          <w:p w14:paraId="3DCBAC2E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993288" w14:textId="06918C66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13,325</w:t>
            </w:r>
          </w:p>
        </w:tc>
      </w:tr>
      <w:tr w:rsidR="001D2F07" w:rsidRPr="00A45906" w14:paraId="7E856D05" w14:textId="77777777" w:rsidTr="003D790E">
        <w:tc>
          <w:tcPr>
            <w:tcW w:w="4230" w:type="dxa"/>
          </w:tcPr>
          <w:p w14:paraId="6E1BCEDC" w14:textId="6CD52BD2" w:rsidR="003D790E" w:rsidRPr="00A45906" w:rsidRDefault="003D790E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BCD27" w14:textId="212DE752" w:rsidR="003D790E" w:rsidRPr="00A45906" w:rsidRDefault="003B0EF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7" w:type="dxa"/>
          </w:tcPr>
          <w:p w14:paraId="7A5A1520" w14:textId="77777777" w:rsidR="003D790E" w:rsidRPr="00A45906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CE96329" w14:textId="48FEFE51" w:rsidR="003D790E" w:rsidRPr="00A45906" w:rsidRDefault="003D790E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8E0385" w14:textId="77777777" w:rsidR="003D790E" w:rsidRPr="00A45906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329E73F" w14:textId="06A072DA" w:rsidR="003D790E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99453D" w14:textId="77777777" w:rsidR="003D790E" w:rsidRPr="00A45906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01F79E" w14:textId="796F39F8" w:rsidR="003D790E" w:rsidRPr="00A45906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F07" w:rsidRPr="00A45906" w14:paraId="2B51F203" w14:textId="77777777" w:rsidTr="003F7720">
        <w:tc>
          <w:tcPr>
            <w:tcW w:w="4230" w:type="dxa"/>
          </w:tcPr>
          <w:p w14:paraId="18225C48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B02A8" w14:textId="08D8E67E" w:rsidR="00B3262D" w:rsidRPr="00A45906" w:rsidRDefault="003B0EF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37" w:type="dxa"/>
          </w:tcPr>
          <w:p w14:paraId="67E1D254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D4EBE8D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F0FF7D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8863734" w14:textId="54D54A66" w:rsidR="00B3262D" w:rsidRPr="00A45906" w:rsidRDefault="003B0EF6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1,912</w:t>
            </w:r>
          </w:p>
        </w:tc>
        <w:tc>
          <w:tcPr>
            <w:tcW w:w="239" w:type="dxa"/>
          </w:tcPr>
          <w:p w14:paraId="400082BC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EA42CA7" w14:textId="18C3D529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13,325</w:t>
            </w:r>
          </w:p>
        </w:tc>
      </w:tr>
      <w:tr w:rsidR="00B3262D" w:rsidRPr="00A45906" w14:paraId="73E07477" w14:textId="77777777" w:rsidTr="003F7720">
        <w:tc>
          <w:tcPr>
            <w:tcW w:w="4230" w:type="dxa"/>
          </w:tcPr>
          <w:p w14:paraId="01BE33F0" w14:textId="77777777" w:rsidR="00B3262D" w:rsidRPr="00A45906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B1F4D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4CD81F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40BCD24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9BA8A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D061F84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F3ED8F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EED6249" w14:textId="77777777" w:rsidR="00B3262D" w:rsidRPr="00A45906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E0F371" w14:textId="77777777" w:rsidR="00CF3DDB" w:rsidRPr="00A45906" w:rsidRDefault="00CF3DDB" w:rsidP="00CF3DDB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1D2F07" w:rsidRPr="00A45906" w14:paraId="220F1D05" w14:textId="77777777" w:rsidTr="00C86A94">
        <w:trPr>
          <w:tblHeader/>
        </w:trPr>
        <w:tc>
          <w:tcPr>
            <w:tcW w:w="4230" w:type="dxa"/>
          </w:tcPr>
          <w:p w14:paraId="320C9AD2" w14:textId="7543AD4E" w:rsidR="005F545D" w:rsidRPr="00A45906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9C2855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C407A5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065F259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2F07" w:rsidRPr="00A45906" w14:paraId="240399A5" w14:textId="77777777" w:rsidTr="00C86A94">
        <w:trPr>
          <w:tblHeader/>
        </w:trPr>
        <w:tc>
          <w:tcPr>
            <w:tcW w:w="4230" w:type="dxa"/>
          </w:tcPr>
          <w:p w14:paraId="5A6D073E" w14:textId="405C80EC" w:rsidR="005F545D" w:rsidRPr="00A45906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23BBB057" w14:textId="2158327B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="00C8474E"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7268B2C6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9F4679" w14:textId="515F8E5D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A5F6334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6D9429" w14:textId="5F6F1328" w:rsidR="005F545D" w:rsidRPr="00A45906" w:rsidRDefault="00C8474E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ED9D3AB" w14:textId="77777777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9A1AD1" w14:textId="6FEBA1AD" w:rsidR="005F545D" w:rsidRPr="00A45906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07" w:rsidRPr="00A45906" w14:paraId="4146439C" w14:textId="77777777" w:rsidTr="00C86A94">
        <w:trPr>
          <w:tblHeader/>
        </w:trPr>
        <w:tc>
          <w:tcPr>
            <w:tcW w:w="4230" w:type="dxa"/>
          </w:tcPr>
          <w:p w14:paraId="38D916BE" w14:textId="67E4027F" w:rsidR="00CF3DDB" w:rsidRPr="00A45906" w:rsidRDefault="00BA6FC9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7B4A4D43" w14:textId="760226BE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83062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9058CA" w14:textId="36B82664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AB2E00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109024" w14:textId="2FE3F8A6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9767C43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89DF3F" w14:textId="009B5113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D2F07" w:rsidRPr="00A45906" w14:paraId="1455C4DD" w14:textId="77777777" w:rsidTr="00C86A94">
        <w:trPr>
          <w:tblHeader/>
        </w:trPr>
        <w:tc>
          <w:tcPr>
            <w:tcW w:w="4230" w:type="dxa"/>
          </w:tcPr>
          <w:p w14:paraId="3F9C9BB4" w14:textId="77777777" w:rsidR="00CF3DDB" w:rsidRPr="00A45906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60E0EA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5744CD6F" w14:textId="77777777" w:rsidTr="00C86A94">
        <w:tc>
          <w:tcPr>
            <w:tcW w:w="4230" w:type="dxa"/>
          </w:tcPr>
          <w:p w14:paraId="396E06D0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D0819B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CED47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BB9133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43F1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94274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B46A5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5FB23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476075E7" w14:textId="77777777" w:rsidTr="00C86A94">
        <w:tc>
          <w:tcPr>
            <w:tcW w:w="4230" w:type="dxa"/>
          </w:tcPr>
          <w:p w14:paraId="0589F2E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38E1D0" w14:textId="1593FFCD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93BA42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0146F56" w14:textId="53C5328A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01EE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AEEDB2" w14:textId="16F8B59F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51,613</w:t>
            </w:r>
          </w:p>
        </w:tc>
        <w:tc>
          <w:tcPr>
            <w:tcW w:w="239" w:type="dxa"/>
          </w:tcPr>
          <w:p w14:paraId="37E194B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12FC28" w14:textId="16AE77F0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49,115</w:t>
            </w:r>
          </w:p>
        </w:tc>
      </w:tr>
      <w:tr w:rsidR="001D2F07" w:rsidRPr="00A45906" w14:paraId="4905A662" w14:textId="77777777" w:rsidTr="00C86A94">
        <w:tc>
          <w:tcPr>
            <w:tcW w:w="4230" w:type="dxa"/>
          </w:tcPr>
          <w:p w14:paraId="5A9803E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B48E2" w14:textId="4A5DEE49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37" w:type="dxa"/>
          </w:tcPr>
          <w:p w14:paraId="3B87B8E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0CD559A" w14:textId="18CC9EC8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4059CD10" w14:textId="77777777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01CA9AA" w14:textId="008F0472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39" w:type="dxa"/>
          </w:tcPr>
          <w:p w14:paraId="76A5CA3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4B18DD" w14:textId="1BB852FE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</w:tr>
      <w:tr w:rsidR="001D2F07" w:rsidRPr="00A45906" w14:paraId="45521E86" w14:textId="77777777" w:rsidTr="00C86A94">
        <w:tc>
          <w:tcPr>
            <w:tcW w:w="4230" w:type="dxa"/>
          </w:tcPr>
          <w:p w14:paraId="78CCDE1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71B036" w14:textId="60B7881B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37" w:type="dxa"/>
          </w:tcPr>
          <w:p w14:paraId="3281F1F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E2B7AB9" w14:textId="3A5454EE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250FF2A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DDF77E" w14:textId="74F21B4F" w:rsidR="00CF3DDB" w:rsidRPr="00A45906" w:rsidRDefault="003B0EF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52,447</w:t>
            </w:r>
          </w:p>
        </w:tc>
        <w:tc>
          <w:tcPr>
            <w:tcW w:w="239" w:type="dxa"/>
          </w:tcPr>
          <w:p w14:paraId="316C876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B9319D1" w14:textId="0CA666BA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49,903</w:t>
            </w:r>
          </w:p>
        </w:tc>
      </w:tr>
      <w:tr w:rsidR="001D2F07" w:rsidRPr="00A45906" w14:paraId="59C84F1D" w14:textId="77777777" w:rsidTr="00C86A94">
        <w:tc>
          <w:tcPr>
            <w:tcW w:w="4230" w:type="dxa"/>
          </w:tcPr>
          <w:p w14:paraId="7A69CBF9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312BB" w14:textId="429407EA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(676)</w:t>
            </w:r>
          </w:p>
        </w:tc>
        <w:tc>
          <w:tcPr>
            <w:tcW w:w="237" w:type="dxa"/>
          </w:tcPr>
          <w:p w14:paraId="21B272C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E99315" w14:textId="680ED4B7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(584)</w:t>
            </w:r>
          </w:p>
        </w:tc>
        <w:tc>
          <w:tcPr>
            <w:tcW w:w="236" w:type="dxa"/>
          </w:tcPr>
          <w:p w14:paraId="7CBC6A3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34394CC" w14:textId="2345362A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(676)</w:t>
            </w:r>
          </w:p>
        </w:tc>
        <w:tc>
          <w:tcPr>
            <w:tcW w:w="239" w:type="dxa"/>
          </w:tcPr>
          <w:p w14:paraId="32B047A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B8A615" w14:textId="602D7F8E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(49,699)</w:t>
            </w:r>
          </w:p>
        </w:tc>
      </w:tr>
      <w:tr w:rsidR="001D2F07" w:rsidRPr="00A45906" w14:paraId="290BBB09" w14:textId="77777777" w:rsidTr="00C86A94">
        <w:tc>
          <w:tcPr>
            <w:tcW w:w="4230" w:type="dxa"/>
          </w:tcPr>
          <w:p w14:paraId="7490036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E011B0" w14:textId="50A0A77D" w:rsidR="00CF3DDB" w:rsidRPr="00A45906" w:rsidRDefault="003B0EF6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37" w:type="dxa"/>
          </w:tcPr>
          <w:p w14:paraId="5613637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DC37A8" w14:textId="463E3257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5B4FF6E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5C0EC91" w14:textId="0895FDDC" w:rsidR="00CF3DDB" w:rsidRPr="00A45906" w:rsidRDefault="003B0EF6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51,771</w:t>
            </w:r>
          </w:p>
        </w:tc>
        <w:tc>
          <w:tcPr>
            <w:tcW w:w="239" w:type="dxa"/>
          </w:tcPr>
          <w:p w14:paraId="754043E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D7ABF5A" w14:textId="6731C9BC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</w:tr>
      <w:tr w:rsidR="001D2F07" w:rsidRPr="00A45906" w14:paraId="15ADB55C" w14:textId="77777777" w:rsidTr="00C86A94">
        <w:tc>
          <w:tcPr>
            <w:tcW w:w="4230" w:type="dxa"/>
          </w:tcPr>
          <w:p w14:paraId="7BEA632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9EA997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80F7E2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681A1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D3EAA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19F1F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63CA3A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1C98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09CA8682" w14:textId="77777777" w:rsidTr="00C86A94">
        <w:tc>
          <w:tcPr>
            <w:tcW w:w="4230" w:type="dxa"/>
          </w:tcPr>
          <w:p w14:paraId="4413586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340472" w14:textId="1BC57066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55,011</w:t>
            </w:r>
          </w:p>
        </w:tc>
        <w:tc>
          <w:tcPr>
            <w:tcW w:w="237" w:type="dxa"/>
          </w:tcPr>
          <w:p w14:paraId="279B61C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F0208E0" w14:textId="2986B0A4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38,281</w:t>
            </w:r>
          </w:p>
        </w:tc>
        <w:tc>
          <w:tcPr>
            <w:tcW w:w="236" w:type="dxa"/>
          </w:tcPr>
          <w:p w14:paraId="5C1B321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A5DAFD1" w14:textId="50180A86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54,907</w:t>
            </w:r>
          </w:p>
        </w:tc>
        <w:tc>
          <w:tcPr>
            <w:tcW w:w="239" w:type="dxa"/>
          </w:tcPr>
          <w:p w14:paraId="172EAA6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4B5A0C" w14:textId="5335B763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38,177</w:t>
            </w:r>
          </w:p>
        </w:tc>
      </w:tr>
      <w:tr w:rsidR="001D2F07" w:rsidRPr="00A45906" w14:paraId="5DB2147D" w14:textId="77777777" w:rsidTr="00C86A94">
        <w:tc>
          <w:tcPr>
            <w:tcW w:w="4230" w:type="dxa"/>
          </w:tcPr>
          <w:p w14:paraId="3996DE5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DCF437" w14:textId="0075C8A2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691D3CD" w14:textId="2E1E9B63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3770FA6" w14:textId="5F1274DF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A04BA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82A1A0" w14:textId="30A05CAA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9" w:type="dxa"/>
          </w:tcPr>
          <w:p w14:paraId="0F7F692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F25BA2" w14:textId="193952F4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1D2F07" w:rsidRPr="00A45906" w14:paraId="1C20C588" w14:textId="77777777" w:rsidTr="00C86A94">
        <w:tc>
          <w:tcPr>
            <w:tcW w:w="4230" w:type="dxa"/>
          </w:tcPr>
          <w:p w14:paraId="13C8F9E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028858A" w14:textId="302561C2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37" w:type="dxa"/>
          </w:tcPr>
          <w:p w14:paraId="4D97B87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8C1241" w14:textId="2C68AB85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28A538D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820876" w14:textId="0B00CBC2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39" w:type="dxa"/>
          </w:tcPr>
          <w:p w14:paraId="488B82D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274221" w14:textId="1E12731A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1D2F07" w:rsidRPr="00A45906" w14:paraId="69E272A8" w14:textId="77777777" w:rsidTr="00C86A94">
        <w:tc>
          <w:tcPr>
            <w:tcW w:w="4230" w:type="dxa"/>
          </w:tcPr>
          <w:p w14:paraId="3046A83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1AFBCC4" w14:textId="7751DA18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7" w:type="dxa"/>
          </w:tcPr>
          <w:p w14:paraId="6DE977E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AABF4D" w14:textId="0CB6FF9B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2179BEB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967933" w14:textId="5C0EAB52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65B489F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1EC7C3" w14:textId="7083A2E2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D2F07" w:rsidRPr="00A45906" w14:paraId="08A707C1" w14:textId="77777777" w:rsidTr="00C86A94">
        <w:tc>
          <w:tcPr>
            <w:tcW w:w="4230" w:type="dxa"/>
          </w:tcPr>
          <w:p w14:paraId="2F5589A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F61E0" w14:textId="344E315C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6,984</w:t>
            </w:r>
          </w:p>
        </w:tc>
        <w:tc>
          <w:tcPr>
            <w:tcW w:w="237" w:type="dxa"/>
          </w:tcPr>
          <w:p w14:paraId="3AAAB8C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7F5B12" w14:textId="2146587D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236" w:type="dxa"/>
          </w:tcPr>
          <w:p w14:paraId="2AD5A4E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123B97C" w14:textId="0F1B1135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5,999</w:t>
            </w:r>
          </w:p>
        </w:tc>
        <w:tc>
          <w:tcPr>
            <w:tcW w:w="239" w:type="dxa"/>
          </w:tcPr>
          <w:p w14:paraId="328FB12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D8BD63F" w14:textId="5497139E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</w:tr>
      <w:tr w:rsidR="001D2F07" w:rsidRPr="00A45906" w14:paraId="672F88B3" w14:textId="77777777" w:rsidTr="00C86A94">
        <w:tc>
          <w:tcPr>
            <w:tcW w:w="4230" w:type="dxa"/>
          </w:tcPr>
          <w:p w14:paraId="0AE13AE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9E5855" w14:textId="38C44013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62,325</w:t>
            </w:r>
          </w:p>
        </w:tc>
        <w:tc>
          <w:tcPr>
            <w:tcW w:w="237" w:type="dxa"/>
          </w:tcPr>
          <w:p w14:paraId="3EAFA49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34A54D3" w14:textId="5B767237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42,344</w:t>
            </w:r>
          </w:p>
        </w:tc>
        <w:tc>
          <w:tcPr>
            <w:tcW w:w="236" w:type="dxa"/>
          </w:tcPr>
          <w:p w14:paraId="05A51B4A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14AA72" w14:textId="47D8106C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61,624</w:t>
            </w:r>
          </w:p>
        </w:tc>
        <w:tc>
          <w:tcPr>
            <w:tcW w:w="239" w:type="dxa"/>
          </w:tcPr>
          <w:p w14:paraId="75DB929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394312F" w14:textId="02E1D928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41,802</w:t>
            </w:r>
          </w:p>
        </w:tc>
      </w:tr>
      <w:tr w:rsidR="001D2F07" w:rsidRPr="00A45906" w14:paraId="1DC4FCAE" w14:textId="77777777" w:rsidTr="00C86A94">
        <w:tc>
          <w:tcPr>
            <w:tcW w:w="4230" w:type="dxa"/>
          </w:tcPr>
          <w:p w14:paraId="259C36D0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EF7FB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30435A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8AFFF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983D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493871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B1D80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3B9E64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064AB82D" w14:textId="77777777" w:rsidTr="00C86A94">
        <w:tc>
          <w:tcPr>
            <w:tcW w:w="4230" w:type="dxa"/>
          </w:tcPr>
          <w:p w14:paraId="291E577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0EF35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99E21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E82660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0780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0587BF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98255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DC80E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041D636A" w14:textId="77777777" w:rsidTr="00C86A94">
        <w:tc>
          <w:tcPr>
            <w:tcW w:w="4230" w:type="dxa"/>
          </w:tcPr>
          <w:p w14:paraId="7B885309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7E6856B" w14:textId="6A4AFA6A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37" w:type="dxa"/>
          </w:tcPr>
          <w:p w14:paraId="21992B2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19ED89" w14:textId="666B844D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59BA5D3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97B70A" w14:textId="4C086ECC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39" w:type="dxa"/>
          </w:tcPr>
          <w:p w14:paraId="2055D83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54B12A" w14:textId="1F19C5E9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1D2F07" w:rsidRPr="00A45906" w14:paraId="064358C4" w14:textId="77777777" w:rsidTr="00C86A94">
        <w:tc>
          <w:tcPr>
            <w:tcW w:w="4230" w:type="dxa"/>
          </w:tcPr>
          <w:p w14:paraId="767B9419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ED84EE" w14:textId="5975AD5E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11966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9C47FBA" w14:textId="59BDCB0B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5024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141881" w14:textId="759D0DB4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239" w:type="dxa"/>
          </w:tcPr>
          <w:p w14:paraId="65FD031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66CC80D" w14:textId="7D725C68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</w:tr>
      <w:tr w:rsidR="001D2F07" w:rsidRPr="00A45906" w14:paraId="50EA6A9C" w14:textId="77777777" w:rsidTr="00C86A94">
        <w:tc>
          <w:tcPr>
            <w:tcW w:w="4230" w:type="dxa"/>
          </w:tcPr>
          <w:p w14:paraId="60B119F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53DEC81" w14:textId="41733F49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7" w:type="dxa"/>
          </w:tcPr>
          <w:p w14:paraId="33A6C73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44A5D" w14:textId="205C6759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1115A80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6DBF102" w14:textId="640BD409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9" w:type="dxa"/>
          </w:tcPr>
          <w:p w14:paraId="3EB992B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3F8BFD" w14:textId="446BA6A8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1D2F07" w:rsidRPr="00A45906" w14:paraId="16D10F59" w14:textId="77777777" w:rsidTr="00C86A94">
        <w:tc>
          <w:tcPr>
            <w:tcW w:w="4230" w:type="dxa"/>
          </w:tcPr>
          <w:p w14:paraId="4C08CCB2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8A1A355" w14:textId="57C1FEE2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37" w:type="dxa"/>
          </w:tcPr>
          <w:p w14:paraId="3C039F1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1FBEDF4" w14:textId="4C1BA906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68E4A25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352226" w14:textId="019B87B3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9" w:type="dxa"/>
          </w:tcPr>
          <w:p w14:paraId="5F6BE24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8D4626F" w14:textId="2618C1AA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1D2F07" w:rsidRPr="00A45906" w14:paraId="1BB4E862" w14:textId="77777777" w:rsidTr="00C86A94">
        <w:tc>
          <w:tcPr>
            <w:tcW w:w="4230" w:type="dxa"/>
          </w:tcPr>
          <w:p w14:paraId="6D4686B2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A51CD" w14:textId="4657C4D8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37" w:type="dxa"/>
          </w:tcPr>
          <w:p w14:paraId="3210F81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0B7E26" w14:textId="3EFA77A0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63F35D2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A4AA4B3" w14:textId="08163313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39" w:type="dxa"/>
          </w:tcPr>
          <w:p w14:paraId="6C9D2B9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49DFB0C" w14:textId="53C2181F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1D2F07" w:rsidRPr="00A45906" w14:paraId="5A3E3048" w14:textId="77777777" w:rsidTr="00C86A94">
        <w:tc>
          <w:tcPr>
            <w:tcW w:w="4230" w:type="dxa"/>
          </w:tcPr>
          <w:p w14:paraId="0643B61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D7CED" w14:textId="49791711" w:rsidR="00CF3DDB" w:rsidRPr="00A45906" w:rsidRDefault="00795649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1,064</w:t>
            </w:r>
          </w:p>
        </w:tc>
        <w:tc>
          <w:tcPr>
            <w:tcW w:w="237" w:type="dxa"/>
          </w:tcPr>
          <w:p w14:paraId="109E718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97540CD" w14:textId="14332DBC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1243B14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9F471C4" w14:textId="107DD323" w:rsidR="00CF3DDB" w:rsidRPr="00A45906" w:rsidRDefault="00795649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1,727</w:t>
            </w:r>
          </w:p>
        </w:tc>
        <w:tc>
          <w:tcPr>
            <w:tcW w:w="239" w:type="dxa"/>
          </w:tcPr>
          <w:p w14:paraId="41BD53E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748ADBF" w14:textId="0000F685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</w:tr>
      <w:tr w:rsidR="001D2F07" w:rsidRPr="00A45906" w14:paraId="79FA16A6" w14:textId="77777777" w:rsidTr="00C86A94">
        <w:tc>
          <w:tcPr>
            <w:tcW w:w="4230" w:type="dxa"/>
          </w:tcPr>
          <w:p w14:paraId="1ECF2754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48DF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1663AE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9EDABE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8483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327E9C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D3F87A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943D2C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30E6599B" w14:textId="77777777" w:rsidTr="00C86A94">
        <w:trPr>
          <w:trHeight w:val="341"/>
        </w:trPr>
        <w:tc>
          <w:tcPr>
            <w:tcW w:w="4230" w:type="dxa"/>
            <w:shd w:val="clear" w:color="auto" w:fill="auto"/>
          </w:tcPr>
          <w:p w14:paraId="0A43CFE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668B6C1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DBF924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95B0C9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FF37E1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E0F749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1F904D2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93AD412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0243604D" w14:textId="77777777" w:rsidTr="00C86A94">
        <w:tc>
          <w:tcPr>
            <w:tcW w:w="4230" w:type="dxa"/>
            <w:shd w:val="clear" w:color="auto" w:fill="auto"/>
          </w:tcPr>
          <w:p w14:paraId="10086973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227F6" w14:textId="71CD634E" w:rsidR="00CF3DDB" w:rsidRPr="00A45906" w:rsidRDefault="009E1797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7" w:type="dxa"/>
            <w:shd w:val="clear" w:color="auto" w:fill="auto"/>
          </w:tcPr>
          <w:p w14:paraId="0C83D14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003A27" w14:textId="4111DAC6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BC3CE3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1CA40D0" w14:textId="465E029C" w:rsidR="00CF3DDB" w:rsidRPr="00A45906" w:rsidRDefault="009E1797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9" w:type="dxa"/>
            <w:shd w:val="clear" w:color="auto" w:fill="auto"/>
          </w:tcPr>
          <w:p w14:paraId="67252DB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857FAF6" w14:textId="0C39F838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F3DDB" w:rsidRPr="00A45906" w:rsidDel="00C4573B" w14:paraId="1BAF1F67" w14:textId="77777777" w:rsidTr="00C86A94">
        <w:trPr>
          <w:trHeight w:val="233"/>
        </w:trPr>
        <w:tc>
          <w:tcPr>
            <w:tcW w:w="4230" w:type="dxa"/>
            <w:shd w:val="clear" w:color="auto" w:fill="auto"/>
          </w:tcPr>
          <w:p w14:paraId="6DD20E89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49030" w14:textId="7753C249" w:rsidR="00CF3DDB" w:rsidRPr="00A45906" w:rsidRDefault="009E1797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7" w:type="dxa"/>
            <w:shd w:val="clear" w:color="auto" w:fill="auto"/>
          </w:tcPr>
          <w:p w14:paraId="2E9C59EE" w14:textId="77777777" w:rsidR="00CF3DDB" w:rsidRPr="00A45906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C6CB" w14:textId="35F47F5C" w:rsidR="00CF3DDB" w:rsidRPr="00A45906" w:rsidRDefault="00CF3DDB" w:rsidP="00F33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A013097" w14:textId="77777777" w:rsidR="00CF3DDB" w:rsidRPr="00A45906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D856" w14:textId="7ABF5352" w:rsidR="00CF3DDB" w:rsidRPr="00A45906" w:rsidRDefault="009E1797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9" w:type="dxa"/>
            <w:shd w:val="clear" w:color="auto" w:fill="auto"/>
          </w:tcPr>
          <w:p w14:paraId="53C54005" w14:textId="77777777" w:rsidR="00CF3DDB" w:rsidRPr="00A45906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E56B" w14:textId="018215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</w:tr>
    </w:tbl>
    <w:p w14:paraId="28546A9E" w14:textId="77777777" w:rsidR="00CF3DDB" w:rsidRPr="00A45906" w:rsidRDefault="00CF3DDB" w:rsidP="00CF3DD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1D2F07" w:rsidRPr="00A45906" w14:paraId="60E8A259" w14:textId="77777777" w:rsidTr="00C86A94">
        <w:trPr>
          <w:tblHeader/>
        </w:trPr>
        <w:tc>
          <w:tcPr>
            <w:tcW w:w="4230" w:type="dxa"/>
          </w:tcPr>
          <w:p w14:paraId="6625CCFC" w14:textId="59545379" w:rsidR="005F545D" w:rsidRPr="00A45906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35BF3B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F6128C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E327614" w14:textId="77777777" w:rsidR="005F545D" w:rsidRPr="00A45906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2F07" w:rsidRPr="00A45906" w14:paraId="297591B4" w14:textId="77777777" w:rsidTr="00C86A94">
        <w:trPr>
          <w:tblHeader/>
        </w:trPr>
        <w:tc>
          <w:tcPr>
            <w:tcW w:w="4230" w:type="dxa"/>
          </w:tcPr>
          <w:p w14:paraId="02032CAC" w14:textId="4B91899C" w:rsidR="00C8474E" w:rsidRPr="00A45906" w:rsidRDefault="00C8474E" w:rsidP="00C847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ED5621B" w14:textId="1809A916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6B21724F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D2B42FF" w14:textId="2F46FC78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FB62C0A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AC48222" w14:textId="645B567E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45906">
              <w:rPr>
                <w:rFonts w:ascii="Angsana New" w:hAnsi="Angsana New"/>
                <w:sz w:val="30"/>
                <w:szCs w:val="30"/>
              </w:rPr>
              <w:t>0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45811" w:rsidRPr="00A4590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2FC107A0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4E6496" w14:textId="51FC0CF1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07" w:rsidRPr="00A45906" w14:paraId="150C852C" w14:textId="77777777" w:rsidTr="00C86A94">
        <w:trPr>
          <w:tblHeader/>
        </w:trPr>
        <w:tc>
          <w:tcPr>
            <w:tcW w:w="4230" w:type="dxa"/>
          </w:tcPr>
          <w:p w14:paraId="57A91C4D" w14:textId="295913AB" w:rsidR="00C8474E" w:rsidRPr="00A45906" w:rsidRDefault="00C8474E" w:rsidP="00C847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0DAFAC5D" w14:textId="2A7E9BEA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7741EF7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D49F88" w14:textId="0E42C3E5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F8E7EA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EE5EF19" w14:textId="6E324C6E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46126BEC" w14:textId="77777777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C30E68" w14:textId="2ED0EBC4" w:rsidR="00C8474E" w:rsidRPr="00A45906" w:rsidRDefault="00C8474E" w:rsidP="00C8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D2F07" w:rsidRPr="00A45906" w14:paraId="0A132E7E" w14:textId="77777777" w:rsidTr="00C86A94">
        <w:trPr>
          <w:tblHeader/>
        </w:trPr>
        <w:tc>
          <w:tcPr>
            <w:tcW w:w="4230" w:type="dxa"/>
          </w:tcPr>
          <w:p w14:paraId="1C5DB736" w14:textId="77777777" w:rsidR="00CF3DDB" w:rsidRPr="00A45906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24A5E5E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042BC8F4" w14:textId="77777777" w:rsidTr="00C86A94">
        <w:tc>
          <w:tcPr>
            <w:tcW w:w="4230" w:type="dxa"/>
            <w:shd w:val="clear" w:color="auto" w:fill="auto"/>
          </w:tcPr>
          <w:p w14:paraId="1CEB524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AC0DBC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3BBC3D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55526E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C292A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80308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5D2CFE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37E025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2F07" w:rsidRPr="00A45906" w14:paraId="31D3B114" w14:textId="77777777" w:rsidTr="00C86A94">
        <w:tc>
          <w:tcPr>
            <w:tcW w:w="4230" w:type="dxa"/>
            <w:shd w:val="clear" w:color="auto" w:fill="auto"/>
          </w:tcPr>
          <w:p w14:paraId="1EC8DED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B1A4377" w14:textId="101E3503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9ADFC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587D44C" w14:textId="02C9AE33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83CE0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6745256" w14:textId="4E3E30AB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39" w:type="dxa"/>
            <w:shd w:val="clear" w:color="auto" w:fill="auto"/>
          </w:tcPr>
          <w:p w14:paraId="67879BD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8723E7A" w14:textId="4836741F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1,454</w:t>
            </w:r>
          </w:p>
        </w:tc>
      </w:tr>
      <w:tr w:rsidR="001D2F07" w:rsidRPr="00A45906" w14:paraId="564B2579" w14:textId="77777777" w:rsidTr="00C86A94">
        <w:tc>
          <w:tcPr>
            <w:tcW w:w="4230" w:type="dxa"/>
            <w:shd w:val="clear" w:color="auto" w:fill="auto"/>
          </w:tcPr>
          <w:p w14:paraId="213D0F2E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E7C130E" w14:textId="4F266C86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7" w:type="dxa"/>
            <w:shd w:val="clear" w:color="auto" w:fill="auto"/>
          </w:tcPr>
          <w:p w14:paraId="38F3D488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D2D3414" w14:textId="5DC6943E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A33D8D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21216B4" w14:textId="548549A3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9" w:type="dxa"/>
            <w:shd w:val="clear" w:color="auto" w:fill="auto"/>
          </w:tcPr>
          <w:p w14:paraId="4AFDE17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8C05A0C" w14:textId="7E5CCF13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1D2F07" w:rsidRPr="00A45906" w14:paraId="0473EFE1" w14:textId="77777777" w:rsidTr="00C86A94">
        <w:tc>
          <w:tcPr>
            <w:tcW w:w="4230" w:type="dxa"/>
            <w:shd w:val="clear" w:color="auto" w:fill="auto"/>
          </w:tcPr>
          <w:p w14:paraId="1BE965C1" w14:textId="77777777" w:rsidR="00CF3DDB" w:rsidRPr="00A45906" w:rsidRDefault="00CF3DDB" w:rsidP="00CF3DD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F16BF0" w14:textId="71E46FE1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FC6B35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4DA4886" w14:textId="67F3382F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51D2090" w14:textId="77777777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976ECA9" w14:textId="1866C949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7261D9A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E78F5F" w14:textId="77F0AB96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1D2F07" w:rsidRPr="00A45906" w14:paraId="1327EB58" w14:textId="77777777" w:rsidTr="00C86A94">
        <w:tc>
          <w:tcPr>
            <w:tcW w:w="4230" w:type="dxa"/>
            <w:shd w:val="clear" w:color="auto" w:fill="auto"/>
          </w:tcPr>
          <w:p w14:paraId="6EC63F5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8B3B6" w14:textId="4D56D4A9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7" w:type="dxa"/>
            <w:shd w:val="clear" w:color="auto" w:fill="auto"/>
          </w:tcPr>
          <w:p w14:paraId="1F93357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7FD96" w14:textId="5BE9CAAB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2F48430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02DCD" w14:textId="3B205A60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1,395</w:t>
            </w:r>
          </w:p>
        </w:tc>
        <w:tc>
          <w:tcPr>
            <w:tcW w:w="239" w:type="dxa"/>
            <w:shd w:val="clear" w:color="auto" w:fill="auto"/>
          </w:tcPr>
          <w:p w14:paraId="7329C52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E0F91" w14:textId="27E0D012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1,477</w:t>
            </w:r>
          </w:p>
        </w:tc>
      </w:tr>
      <w:tr w:rsidR="001D2F07" w:rsidRPr="00A45906" w14:paraId="770CCD87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7D7C5540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DF60A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58AB50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54F1A9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BBFF4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3D1A43" w14:textId="1E6C3A0E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425638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9679D5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210D43F5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41359E97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111EC1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9ACAAD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85E4203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174DE6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0143E1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39F6B9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EEB11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229A218D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14F4DE1B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0F96BF5" w14:textId="270FA510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7" w:type="dxa"/>
            <w:shd w:val="clear" w:color="auto" w:fill="auto"/>
          </w:tcPr>
          <w:p w14:paraId="4BAF47A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E5DC876" w14:textId="2C9ED254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0EE0201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73B3E23" w14:textId="2A3ADA48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39" w:type="dxa"/>
            <w:shd w:val="clear" w:color="auto" w:fill="auto"/>
          </w:tcPr>
          <w:p w14:paraId="46CB984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B9D0A20" w14:textId="3263E30C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1D2F07" w:rsidRPr="00A45906" w14:paraId="6932054B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0E05F35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55537A3" w14:textId="1E3C1DEC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44125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B7FD724" w14:textId="2FDD9BF1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D438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4C3F037" w14:textId="35DD6C6A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9" w:type="dxa"/>
            <w:shd w:val="clear" w:color="auto" w:fill="auto"/>
          </w:tcPr>
          <w:p w14:paraId="3BE3344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58D6B8" w14:textId="47B8C314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D2F07" w:rsidRPr="00A45906" w:rsidDel="000008D6" w14:paraId="3F4D62C4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F01EDC8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0BDBD6" w14:textId="6E2BCE5F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  <w:tc>
          <w:tcPr>
            <w:tcW w:w="237" w:type="dxa"/>
            <w:shd w:val="clear" w:color="auto" w:fill="auto"/>
          </w:tcPr>
          <w:p w14:paraId="09FD73D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51C370" w14:textId="13B89620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13,768</w:t>
            </w:r>
          </w:p>
        </w:tc>
        <w:tc>
          <w:tcPr>
            <w:tcW w:w="236" w:type="dxa"/>
            <w:shd w:val="clear" w:color="auto" w:fill="auto"/>
          </w:tcPr>
          <w:p w14:paraId="6AC392B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DFD642" w14:textId="2C77363F" w:rsidR="00CF3DDB" w:rsidRPr="00A45906" w:rsidRDefault="00062D73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12,724</w:t>
            </w:r>
          </w:p>
        </w:tc>
        <w:tc>
          <w:tcPr>
            <w:tcW w:w="239" w:type="dxa"/>
            <w:shd w:val="clear" w:color="auto" w:fill="auto"/>
          </w:tcPr>
          <w:p w14:paraId="052B9E2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55E5770" w14:textId="00473F84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9,598</w:t>
            </w:r>
          </w:p>
        </w:tc>
      </w:tr>
      <w:tr w:rsidR="001D2F07" w:rsidRPr="00A45906" w14:paraId="5C8DF858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8907856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654B6A" w14:textId="3FD1AB84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37" w:type="dxa"/>
            <w:shd w:val="clear" w:color="auto" w:fill="auto"/>
          </w:tcPr>
          <w:p w14:paraId="6E0B08F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647F78" w14:textId="2A39C47C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027AE2DC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F5DB13E" w14:textId="47F4158E" w:rsidR="00CF3DDB" w:rsidRPr="00A45906" w:rsidRDefault="00062D73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39" w:type="dxa"/>
            <w:shd w:val="clear" w:color="auto" w:fill="auto"/>
          </w:tcPr>
          <w:p w14:paraId="08656E8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64DAA60" w14:textId="7598F310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1D2F07" w:rsidRPr="00A45906" w14:paraId="0007070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D7D2F2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7CDA" w14:textId="737B4B46" w:rsidR="00CF3DDB" w:rsidRPr="00A45906" w:rsidRDefault="00062D73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14,930</w:t>
            </w:r>
          </w:p>
        </w:tc>
        <w:tc>
          <w:tcPr>
            <w:tcW w:w="237" w:type="dxa"/>
            <w:shd w:val="clear" w:color="auto" w:fill="auto"/>
          </w:tcPr>
          <w:p w14:paraId="00708BF2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560BB" w14:textId="25145D25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236" w:type="dxa"/>
            <w:shd w:val="clear" w:color="auto" w:fill="auto"/>
          </w:tcPr>
          <w:p w14:paraId="614CF160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D69A" w14:textId="40F193FF" w:rsidR="00CF3DDB" w:rsidRPr="00A45906" w:rsidRDefault="00062D73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13,472</w:t>
            </w:r>
          </w:p>
        </w:tc>
        <w:tc>
          <w:tcPr>
            <w:tcW w:w="239" w:type="dxa"/>
            <w:shd w:val="clear" w:color="auto" w:fill="auto"/>
          </w:tcPr>
          <w:p w14:paraId="0339ACEA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2DC0" w14:textId="45500F52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10,256</w:t>
            </w:r>
          </w:p>
        </w:tc>
      </w:tr>
      <w:tr w:rsidR="001D2F07" w:rsidRPr="00A45906" w14:paraId="5EA6DDC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8A66892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0683A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BF48FC0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703BB7E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AFC33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679FDE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0F5F4A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C76CD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2F07" w:rsidRPr="00A45906" w14:paraId="3CB1400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296F030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389338F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8BD1C9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FBE7E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B971A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E09DA7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D0E60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EED325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190DB92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76F1E8C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C7994" w14:textId="781DBB10" w:rsidR="00CF3DDB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5107B1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104D6" w14:textId="30CCBB79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43898B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0006074" w14:textId="48211133" w:rsidR="00CF3DDB" w:rsidRPr="00A45906" w:rsidRDefault="007B185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239" w:type="dxa"/>
            <w:shd w:val="clear" w:color="auto" w:fill="auto"/>
          </w:tcPr>
          <w:p w14:paraId="39811C81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92F5CF4" w14:textId="68C03521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1D2F07" w:rsidRPr="00A45906" w14:paraId="530CC8D9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E8610E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40733" w14:textId="279E4069" w:rsidR="00CF3DDB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D504B9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2F4D7" w14:textId="080F81B8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17A876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6DDD" w14:textId="65B1A33B" w:rsidR="00CF3DDB" w:rsidRPr="00A45906" w:rsidRDefault="007B185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1,665</w:t>
            </w:r>
          </w:p>
        </w:tc>
        <w:tc>
          <w:tcPr>
            <w:tcW w:w="239" w:type="dxa"/>
            <w:shd w:val="clear" w:color="auto" w:fill="auto"/>
          </w:tcPr>
          <w:p w14:paraId="78D19D8F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74D5" w14:textId="48E66F1F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2,154</w:t>
            </w:r>
          </w:p>
        </w:tc>
      </w:tr>
      <w:tr w:rsidR="001D2F07" w:rsidRPr="00A45906" w14:paraId="50FD080C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C8212E3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1B511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4023219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7348CE0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41644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5CA70C2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F8987F7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A31BBC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37BD4A0A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62A96E5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/>
                <w:sz w:val="30"/>
                <w:szCs w:val="30"/>
              </w:rPr>
              <w:br w:type="page"/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AEB7D3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72ED53C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B73232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D6203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975C94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B6BD59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B8AD294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F07" w:rsidRPr="00A45906" w14:paraId="0E74479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785C6CB" w14:textId="21B95613" w:rsidR="003D790E" w:rsidRPr="00A45906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81AB6" w14:textId="7D19CFB0" w:rsidR="003D790E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957E19" w14:textId="77777777" w:rsidR="003D790E" w:rsidRPr="00A45906" w:rsidDel="00C4573B" w:rsidRDefault="003D790E" w:rsidP="003D790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D1377F3" w14:textId="13930622" w:rsidR="003D790E" w:rsidRPr="00A45906" w:rsidRDefault="003D790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D6A4A" w14:textId="77777777" w:rsidR="003D790E" w:rsidRPr="00A45906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5135785" w14:textId="1BAA8FA6" w:rsidR="003D790E" w:rsidRPr="00A45906" w:rsidRDefault="007B185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87,141</w:t>
            </w:r>
          </w:p>
        </w:tc>
        <w:tc>
          <w:tcPr>
            <w:tcW w:w="239" w:type="dxa"/>
            <w:shd w:val="clear" w:color="auto" w:fill="auto"/>
          </w:tcPr>
          <w:p w14:paraId="321183D3" w14:textId="77777777" w:rsidR="003D790E" w:rsidRPr="00A45906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4FB0ED1" w14:textId="372E3F3F" w:rsidR="003D790E" w:rsidRPr="00A45906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90,676</w:t>
            </w:r>
          </w:p>
        </w:tc>
      </w:tr>
      <w:tr w:rsidR="001D2F07" w:rsidRPr="00A45906" w14:paraId="6E3564B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DEC03CA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5A273E" w14:textId="62418115" w:rsidR="00CF3DDB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A0143E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3357A80" w14:textId="3FC4E6A4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9412A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35B8BB" w14:textId="7AF181DA" w:rsidR="00CF3DDB" w:rsidRPr="00A45906" w:rsidRDefault="007B185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87,141</w:t>
            </w:r>
          </w:p>
        </w:tc>
        <w:tc>
          <w:tcPr>
            <w:tcW w:w="239" w:type="dxa"/>
            <w:shd w:val="clear" w:color="auto" w:fill="auto"/>
          </w:tcPr>
          <w:p w14:paraId="4CFCBAEB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9BB32C" w14:textId="0ABF4886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  <w:tr w:rsidR="001D2F07" w:rsidRPr="00A45906" w14:paraId="1453A5E2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166AAFD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A56FF" w14:textId="0601DD12" w:rsidR="00CF3DDB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9A8391F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5A434D9" w14:textId="0F2A6AF8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8C59D4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E5ECA31" w14:textId="1E0F7F69" w:rsidR="00CF3DDB" w:rsidRPr="00A45906" w:rsidRDefault="007B185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7FB223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EE1B7C3" w14:textId="357E6F22" w:rsidR="00CF3DDB" w:rsidRPr="00A45906" w:rsidRDefault="00CF3DDB" w:rsidP="00AF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DDB" w:rsidRPr="00A45906" w14:paraId="0C56D033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680F941C" w14:textId="77777777" w:rsidR="00CF3DDB" w:rsidRPr="00A45906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DB2D" w14:textId="108AB83C" w:rsidR="00CF3DDB" w:rsidRPr="00A45906" w:rsidRDefault="007B185E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32217F" w14:textId="77777777" w:rsidR="00CF3DDB" w:rsidRPr="00A45906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BB7F1" w14:textId="329A2A55" w:rsidR="00CF3DDB" w:rsidRPr="00A45906" w:rsidRDefault="00CF3DDB" w:rsidP="00574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C51DF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DB021" w14:textId="228B0FF9" w:rsidR="00CF3DDB" w:rsidRPr="00A45906" w:rsidRDefault="007B185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87,141</w:t>
            </w:r>
          </w:p>
        </w:tc>
        <w:tc>
          <w:tcPr>
            <w:tcW w:w="239" w:type="dxa"/>
            <w:shd w:val="clear" w:color="auto" w:fill="auto"/>
          </w:tcPr>
          <w:p w14:paraId="374AACD8" w14:textId="77777777" w:rsidR="00CF3DDB" w:rsidRPr="00A45906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59F8D" w14:textId="42A38726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</w:tbl>
    <w:p w14:paraId="797DDE2F" w14:textId="77777777" w:rsidR="00CF3DDB" w:rsidRPr="00A45906" w:rsidRDefault="00CF3DDB" w:rsidP="00CF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776B9F" w14:textId="54C588FC" w:rsidR="001F0B2F" w:rsidRPr="00A45906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250AEE" w14:textId="77777777" w:rsidR="00AF7902" w:rsidRPr="00A45906" w:rsidRDefault="00AF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5DD3E9" w14:textId="77777777" w:rsidR="00CF3DDB" w:rsidRPr="00A45906" w:rsidRDefault="00CF3DD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D35732" w14:textId="77777777" w:rsidR="00570848" w:rsidRPr="00A45906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A45906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590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A45906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48CD98AA" w:rsidR="00C9272E" w:rsidRPr="00A45906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A45906">
        <w:rPr>
          <w:rFonts w:ascii="Angsana New" w:hAnsi="Angsana New" w:hint="cs"/>
          <w:sz w:val="30"/>
          <w:szCs w:val="30"/>
        </w:rPr>
        <w:t>3</w:t>
      </w:r>
      <w:r w:rsidR="00C8474E" w:rsidRPr="00A45906">
        <w:rPr>
          <w:rFonts w:ascii="Angsana New" w:hAnsi="Angsana New"/>
          <w:sz w:val="30"/>
          <w:szCs w:val="30"/>
        </w:rPr>
        <w:t>0</w:t>
      </w:r>
      <w:r w:rsidR="000B6DAD" w:rsidRPr="00A45906">
        <w:rPr>
          <w:rFonts w:ascii="Angsana New" w:hAnsi="Angsana New" w:hint="cs"/>
          <w:sz w:val="30"/>
          <w:szCs w:val="30"/>
        </w:rPr>
        <w:t xml:space="preserve"> </w:t>
      </w:r>
      <w:r w:rsidR="00E5563D" w:rsidRPr="00A45906">
        <w:rPr>
          <w:rFonts w:ascii="Angsana New" w:hAnsi="Angsana New" w:hint="cs"/>
          <w:sz w:val="30"/>
          <w:szCs w:val="30"/>
          <w:cs/>
        </w:rPr>
        <w:t>กันยายน</w:t>
      </w:r>
      <w:r w:rsidRPr="00A45906">
        <w:rPr>
          <w:rFonts w:ascii="Angsana New" w:hAnsi="Angsana New" w:hint="cs"/>
          <w:sz w:val="30"/>
          <w:szCs w:val="30"/>
        </w:rPr>
        <w:t xml:space="preserve"> 256</w:t>
      </w:r>
      <w:r w:rsidR="00544086" w:rsidRPr="00A45906">
        <w:rPr>
          <w:rFonts w:ascii="Angsana New" w:hAnsi="Angsana New" w:hint="cs"/>
          <w:sz w:val="30"/>
          <w:szCs w:val="30"/>
        </w:rPr>
        <w:t>6</w:t>
      </w:r>
      <w:r w:rsidRPr="00A45906">
        <w:rPr>
          <w:rFonts w:ascii="Angsana New" w:hAnsi="Angsana New" w:hint="cs"/>
          <w:sz w:val="30"/>
          <w:szCs w:val="30"/>
        </w:rPr>
        <w:t xml:space="preserve"> </w:t>
      </w:r>
      <w:r w:rsidR="00F2242F" w:rsidRPr="00A45906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A45906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</w:p>
    <w:p w14:paraId="3F99451C" w14:textId="77777777" w:rsidR="00A34B47" w:rsidRPr="00A45906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A45906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สัญญาซื้อขายผลิตภัณฑ์โอเลฟินส์</w:t>
      </w:r>
    </w:p>
    <w:p w14:paraId="6EFC0C04" w14:textId="1ED5D54B" w:rsidR="008C0FE0" w:rsidRPr="00A45906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3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ฉบับ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ฉบับมีระยะเวลาตั้งแต่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4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10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2567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2573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และอีกฉบับมีระยะเวลา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15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770CE186" w14:textId="77777777" w:rsidR="00A7664B" w:rsidRPr="00A45906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EAEA644" w14:textId="2EC203C2" w:rsidR="00036E54" w:rsidRPr="00A45906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906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สัญญาซื้อขายผลิตภัณฑ์พลอยได้</w:t>
      </w:r>
      <w:r w:rsidRPr="00A45906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14:paraId="5FC4E4AB" w14:textId="60FAA9E9" w:rsidR="00036E54" w:rsidRPr="00A45906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บริษัทมีสัญญาซื้อขายไฮโดรเจนกับกิจการที่เกี่ยวข้องกันแห่งหนึ่ง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โดยตามสัญญากำหนดราคาขายที่อ้างอิงจากราคาก๊าซธรรมชาติสำหรับอุตสาหกรรม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>1</w:t>
      </w:r>
      <w:r w:rsidR="00CC1641" w:rsidRPr="00A45906">
        <w:rPr>
          <w:rFonts w:ascii="Angsana New" w:hAnsi="Angsana New"/>
          <w:sz w:val="30"/>
          <w:szCs w:val="30"/>
        </w:rPr>
        <w:t>9</w:t>
      </w:r>
      <w:r w:rsidRPr="00A45906">
        <w:rPr>
          <w:rFonts w:ascii="Angsana New" w:hAnsi="Angsana New"/>
          <w:sz w:val="30"/>
          <w:szCs w:val="30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="00CC1641" w:rsidRPr="00A45906">
        <w:rPr>
          <w:rFonts w:ascii="Angsana New" w:hAnsi="Angsana New" w:hint="cs"/>
          <w:sz w:val="30"/>
          <w:szCs w:val="30"/>
          <w:cs/>
        </w:rPr>
        <w:t xml:space="preserve"> </w:t>
      </w:r>
      <w:r w:rsidR="00CC1641" w:rsidRPr="00A45906">
        <w:rPr>
          <w:rFonts w:ascii="Angsana New" w:hAnsi="Angsana New"/>
          <w:sz w:val="30"/>
          <w:szCs w:val="30"/>
        </w:rPr>
        <w:t>9</w:t>
      </w:r>
      <w:r w:rsidR="00CC1641" w:rsidRPr="00A45906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</w:t>
      </w:r>
      <w:r w:rsidR="009E19D2" w:rsidRPr="00A45906">
        <w:rPr>
          <w:rFonts w:ascii="Angsana New" w:hAnsi="Angsana New" w:hint="cs"/>
          <w:sz w:val="30"/>
          <w:szCs w:val="30"/>
          <w:cs/>
        </w:rPr>
        <w:t>ธันวาคม</w:t>
      </w:r>
      <w:r w:rsidR="009E19D2" w:rsidRPr="00A45906">
        <w:rPr>
          <w:rFonts w:ascii="Angsana New" w:hAnsi="Angsana New"/>
          <w:sz w:val="30"/>
          <w:szCs w:val="30"/>
          <w:cs/>
        </w:rPr>
        <w:t xml:space="preserve"> </w:t>
      </w:r>
      <w:r w:rsidR="009E19D2" w:rsidRPr="00A45906">
        <w:rPr>
          <w:rFonts w:ascii="Angsana New" w:hAnsi="Angsana New"/>
          <w:sz w:val="30"/>
          <w:szCs w:val="30"/>
        </w:rPr>
        <w:t>2571</w:t>
      </w:r>
    </w:p>
    <w:p w14:paraId="522414EC" w14:textId="77777777" w:rsidR="009E19D2" w:rsidRPr="00A45906" w:rsidRDefault="009E19D2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93C7F37" w14:textId="7222F474" w:rsidR="00A34B47" w:rsidRPr="00A45906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906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109BE3C8" w14:textId="386D3D0A" w:rsidR="00A34B47" w:rsidRPr="00A45906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1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25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2567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2590</w:t>
      </w:r>
    </w:p>
    <w:p w14:paraId="58AC16DE" w14:textId="77777777" w:rsidR="00036E54" w:rsidRPr="00A45906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96C00A5" w14:textId="5ABEE906" w:rsidR="00036E54" w:rsidRPr="00A45906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13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2 </w:t>
      </w:r>
      <w:r w:rsidRPr="00A45906">
        <w:rPr>
          <w:rFonts w:ascii="Angsana New" w:hAnsi="Angsana New" w:hint="cs"/>
          <w:sz w:val="30"/>
          <w:szCs w:val="30"/>
          <w:cs/>
        </w:rPr>
        <w:t>เดือน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และจะมีผลสิ้นสุดในเดือนมีนาคม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2569 </w:t>
      </w:r>
      <w:r w:rsidRPr="00A45906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033F149B" w14:textId="77777777" w:rsidR="00036E54" w:rsidRPr="00A45906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9F87B8" w14:textId="77777777" w:rsidR="00036E54" w:rsidRPr="00A45906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สัญญาแลกเปลี่ยนค่าส่วนต่างราคาปิโตรเคมี</w:t>
      </w:r>
    </w:p>
    <w:p w14:paraId="6A9ADC29" w14:textId="607B2AFC" w:rsidR="00776846" w:rsidRPr="00A45906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A45906">
        <w:rPr>
          <w:rFonts w:ascii="Angsana New" w:hAnsi="Angsana New"/>
          <w:sz w:val="30"/>
          <w:szCs w:val="30"/>
          <w:cs/>
        </w:rPr>
        <w:t xml:space="preserve"> (</w:t>
      </w:r>
      <w:r w:rsidRPr="00A45906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คือ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Paraxylene, Benzene </w:t>
      </w:r>
      <w:r w:rsidRPr="00A45906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ๆ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กับราคา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Naphtha) </w:t>
      </w:r>
      <w:r w:rsidRPr="00A45906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04FB6535" w14:textId="77777777" w:rsidR="00D17326" w:rsidRPr="00A45906" w:rsidRDefault="00D1732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BD8A353" w14:textId="77777777" w:rsidR="00D17326" w:rsidRPr="00A45906" w:rsidRDefault="00D1732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022D0E0" w14:textId="77777777" w:rsidR="00D17326" w:rsidRPr="00A45906" w:rsidRDefault="00D1732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B1190C" w14:textId="50231CFC" w:rsidR="00D17326" w:rsidRPr="00A45906" w:rsidRDefault="00D1732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8"/>
          <w:sz w:val="30"/>
          <w:szCs w:val="30"/>
          <w:cs/>
        </w:rPr>
      </w:pPr>
      <w:r w:rsidRPr="00A45906">
        <w:rPr>
          <w:rFonts w:ascii="Angsana New" w:hAnsi="Angsana New" w:hint="cs"/>
          <w:i/>
          <w:iCs/>
          <w:spacing w:val="-8"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32F35999" w14:textId="7BD3F972" w:rsidR="001A0C06" w:rsidRPr="00A45906" w:rsidRDefault="00D17326" w:rsidP="00D173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A45906">
        <w:rPr>
          <w:rFonts w:ascii="Angsana New" w:hAnsi="Angsana New" w:hint="cs"/>
          <w:spacing w:val="-8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โดย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70D6B" w:rsidRPr="00A45906">
        <w:rPr>
          <w:rFonts w:ascii="Angsana New" w:hAnsi="Angsana New"/>
          <w:spacing w:val="-8"/>
          <w:sz w:val="30"/>
          <w:szCs w:val="30"/>
        </w:rPr>
        <w:t>30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70D6B" w:rsidRPr="00A45906">
        <w:rPr>
          <w:rFonts w:ascii="Angsana New" w:hAnsi="Angsana New"/>
          <w:spacing w:val="-8"/>
          <w:sz w:val="30"/>
          <w:szCs w:val="30"/>
        </w:rPr>
        <w:t>2566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70D6B" w:rsidRPr="00A45906">
        <w:rPr>
          <w:rFonts w:ascii="Angsana New" w:hAnsi="Angsana New"/>
          <w:spacing w:val="-8"/>
          <w:sz w:val="30"/>
          <w:szCs w:val="30"/>
        </w:rPr>
        <w:t>100</w:t>
      </w:r>
      <w:r w:rsidRPr="00A45906">
        <w:rPr>
          <w:rFonts w:ascii="Angsana New" w:hAnsi="Angsana New"/>
          <w:spacing w:val="-8"/>
          <w:sz w:val="30"/>
          <w:szCs w:val="30"/>
        </w:rPr>
        <w:t>,</w:t>
      </w:r>
      <w:r w:rsidR="00E70D6B" w:rsidRPr="00A45906">
        <w:rPr>
          <w:rFonts w:ascii="Angsana New" w:hAnsi="Angsana New"/>
          <w:spacing w:val="-8"/>
          <w:sz w:val="30"/>
          <w:szCs w:val="30"/>
        </w:rPr>
        <w:t>000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บาร์เรล</w:t>
      </w:r>
    </w:p>
    <w:p w14:paraId="7AE63C3D" w14:textId="77777777" w:rsidR="00D17326" w:rsidRPr="00A45906" w:rsidRDefault="00D17326" w:rsidP="00D173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  <w:lang w:eastAsia="ja-JP"/>
        </w:rPr>
      </w:pPr>
    </w:p>
    <w:p w14:paraId="629686B5" w14:textId="5D0564A8" w:rsidR="00A34B47" w:rsidRPr="00A45906" w:rsidRDefault="00A34B47" w:rsidP="005171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6EB0165E" w14:textId="7D637146" w:rsidR="00E7725B" w:rsidRPr="00A45906" w:rsidRDefault="00036E54" w:rsidP="00820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</w:t>
      </w:r>
      <w:r w:rsidR="0098593E" w:rsidRPr="00A45906">
        <w:rPr>
          <w:rFonts w:ascii="Angsana New" w:hAnsi="Angsana New" w:hint="cs"/>
          <w:spacing w:val="-2"/>
          <w:sz w:val="30"/>
          <w:szCs w:val="30"/>
          <w:cs/>
        </w:rPr>
        <w:t>กับบริษัทใหญ่และกิจการที่เกี่ยวข้องกันหลายแห่ง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pacing w:val="-2"/>
          <w:sz w:val="30"/>
          <w:szCs w:val="30"/>
        </w:rPr>
        <w:t>1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</w:t>
      </w:r>
      <w:r w:rsidR="00D17326" w:rsidRPr="00A4590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pacing w:val="-2"/>
          <w:sz w:val="30"/>
          <w:szCs w:val="30"/>
        </w:rPr>
        <w:t>2566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ถึงเดือน</w:t>
      </w:r>
      <w:r w:rsidR="00D17326" w:rsidRPr="00A45906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pacing w:val="-2"/>
          <w:sz w:val="30"/>
          <w:szCs w:val="30"/>
        </w:rPr>
        <w:t>256</w:t>
      </w:r>
      <w:r w:rsidR="00D17326" w:rsidRPr="00A45906">
        <w:rPr>
          <w:rFonts w:ascii="Angsana New" w:hAnsi="Angsana New"/>
          <w:spacing w:val="-2"/>
          <w:sz w:val="30"/>
          <w:szCs w:val="30"/>
        </w:rPr>
        <w:t>7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1673F32" w14:textId="77777777" w:rsidR="00036E54" w:rsidRPr="00A45906" w:rsidRDefault="00036E54" w:rsidP="0003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7456F4BA" w14:textId="705FB812" w:rsidR="00A34B47" w:rsidRPr="00A45906" w:rsidRDefault="00A34B47" w:rsidP="00A34B47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906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05A412DA" w14:textId="1C7575C6" w:rsidR="002B3172" w:rsidRPr="00A45906" w:rsidRDefault="00036E54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>Liquidity Management System (“</w:t>
      </w:r>
      <w:r w:rsidRPr="00A45906">
        <w:rPr>
          <w:rFonts w:ascii="Angsana New" w:hAnsi="Angsana New" w:hint="cs"/>
          <w:sz w:val="30"/>
          <w:szCs w:val="30"/>
          <w:cs/>
        </w:rPr>
        <w:t>ระบบ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LMS”) </w:t>
      </w:r>
      <w:r w:rsidRPr="00A45906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3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6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แห่ง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20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820E3A" w:rsidRPr="00A45906">
        <w:rPr>
          <w:rFonts w:ascii="Angsana New" w:hAnsi="Angsana New"/>
          <w:sz w:val="30"/>
          <w:szCs w:val="30"/>
        </w:rPr>
        <w:t xml:space="preserve">                   </w:t>
      </w:r>
      <w:r w:rsidRPr="00A45906">
        <w:rPr>
          <w:rFonts w:ascii="Angsana New" w:hAnsi="Angsana New" w:hint="cs"/>
          <w:sz w:val="30"/>
          <w:szCs w:val="30"/>
          <w:cs/>
        </w:rPr>
        <w:t>ล้านบาทถึง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544086" w:rsidRPr="00A45906">
        <w:rPr>
          <w:rFonts w:ascii="Angsana New" w:hAnsi="Angsana New"/>
          <w:sz w:val="30"/>
          <w:szCs w:val="30"/>
        </w:rPr>
        <w:t>6</w:t>
      </w:r>
      <w:r w:rsidRPr="00A45906">
        <w:rPr>
          <w:rFonts w:ascii="Angsana New" w:hAnsi="Angsana New"/>
          <w:sz w:val="30"/>
          <w:szCs w:val="30"/>
        </w:rPr>
        <w:t>,</w:t>
      </w:r>
      <w:r w:rsidR="00544086" w:rsidRPr="00A45906">
        <w:rPr>
          <w:rFonts w:ascii="Angsana New" w:hAnsi="Angsana New"/>
          <w:sz w:val="30"/>
          <w:szCs w:val="30"/>
        </w:rPr>
        <w:t>000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ล้านบาท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BIBOR O/N </w:t>
      </w:r>
      <w:r w:rsidRPr="00A45906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48BB267D" w14:textId="0CCC5A7A" w:rsidR="00EF3976" w:rsidRPr="00A45906" w:rsidRDefault="00EF3976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6B7C268" w14:textId="7DEDE326" w:rsidR="00EF3976" w:rsidRPr="00A45906" w:rsidRDefault="00EF3976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บริษัทย่อยแห่งหนึ่งมีสัญญาเงินให้กู้ยืมระยะสั้นซึ่งไม่มีหลักประกัน อายุสัญญา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11 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8.5 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ล้านเหรียญสหรัฐอเมริกา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SOFR </w:t>
      </w:r>
      <w:r w:rsidRPr="00A45906">
        <w:rPr>
          <w:rFonts w:ascii="Angsana New" w:hAnsi="Angsana New"/>
          <w:spacing w:val="2"/>
          <w:sz w:val="30"/>
          <w:szCs w:val="30"/>
          <w:cs/>
        </w:rPr>
        <w:t>บวก</w:t>
      </w:r>
      <w:r w:rsidR="001A0C06" w:rsidRPr="00A45906">
        <w:rPr>
          <w:rFonts w:ascii="Angsana New" w:hAnsi="Angsana New" w:hint="cs"/>
          <w:spacing w:val="2"/>
          <w:sz w:val="30"/>
          <w:szCs w:val="30"/>
          <w:cs/>
        </w:rPr>
        <w:t>ส่วนต่างอัตราดอกเบี้ย</w:t>
      </w:r>
    </w:p>
    <w:p w14:paraId="246C0238" w14:textId="77777777" w:rsidR="00D17326" w:rsidRPr="00A45906" w:rsidRDefault="00D17326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BF983BF" w14:textId="62DEE404" w:rsidR="00D17326" w:rsidRPr="00A45906" w:rsidRDefault="00D17326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อายุสัญญา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7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แก่กิจการที่เกี่ยวข้องกันแห่งหนึ่ง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615.75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26CA8652" w14:textId="77777777" w:rsidR="000E19EE" w:rsidRPr="00A45906" w:rsidRDefault="000E19EE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5F9B5E4" w14:textId="2D8957A3" w:rsidR="00036E54" w:rsidRPr="00A45906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LMS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ซึ่งไม่มีหลักประกันอายุสัญญา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3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6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แห่ง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50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ล้านบาทถึง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1,200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BIBOR O/N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ลบส่วนต่างอัตราดอกเบี้ย</w:t>
      </w:r>
    </w:p>
    <w:p w14:paraId="2FC0CABC" w14:textId="77777777" w:rsidR="00036E54" w:rsidRPr="00A45906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081ECD" w14:textId="6E46C3AD" w:rsidR="00036E54" w:rsidRPr="00A45906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อายุสัญญา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7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จากกิจการที่เกี่ยวข้องกันแห่งหนึ่ง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100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ล้านเหรียญสหรัฐอเมริกา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SOFR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บวกส่วนต่างอัตราดอกเบี้ย</w:t>
      </w:r>
    </w:p>
    <w:p w14:paraId="201CD22F" w14:textId="77777777" w:rsidR="00CC1641" w:rsidRPr="00A45906" w:rsidRDefault="00CC1641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B2FBAC5" w14:textId="6A0E96EC" w:rsidR="00CC1641" w:rsidRPr="00A45906" w:rsidRDefault="00CC1641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 w:hint="cs"/>
          <w:spacing w:val="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Pr="00A45906">
        <w:rPr>
          <w:rFonts w:ascii="Angsana New" w:hAnsi="Angsana New"/>
          <w:spacing w:val="2"/>
          <w:sz w:val="30"/>
          <w:szCs w:val="30"/>
        </w:rPr>
        <w:t xml:space="preserve">Inter-Company Borrowing &amp; Lending : ICBL)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กับกิจการที่เกี่ยวข้องกัน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ซึ่งจะมีผลสิ้นสุดในวันที่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30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พฤษภาคม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2567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โดยมีวงเงินกู้ยืม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250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ล้านบาทและวงเงินให้กู้ยืม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1,000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โดยใช้อัตราดอกเบี้ยเงินกู้ยืมระยะสั้น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BIBOR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โดยคำนึงถึงผลตอบแทนเงินลงทุนระยะสั้น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BB7BF05" w14:textId="77777777" w:rsidR="00D17326" w:rsidRPr="00A45906" w:rsidRDefault="00D17326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E09623D" w14:textId="6638F431" w:rsidR="00D17326" w:rsidRPr="00A45906" w:rsidRDefault="00D17326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A45906">
        <w:rPr>
          <w:rFonts w:ascii="Angsana New" w:hAnsi="Angsana New" w:hint="cs"/>
          <w:spacing w:val="2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Pr="00A45906">
        <w:rPr>
          <w:rFonts w:ascii="Angsana New" w:hAnsi="Angsana New"/>
          <w:spacing w:val="2"/>
          <w:sz w:val="30"/>
          <w:szCs w:val="30"/>
        </w:rPr>
        <w:t xml:space="preserve">Inter-Company Borrowing &amp; Lending : ICBL)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กับกิจการที่เกี่ยวข้องกัน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3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ซึ่งจะมีผลสิ้นสุดในวันที่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18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2569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โดยมีวงเงินกู้และให้กู้ยืม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2"/>
          <w:sz w:val="30"/>
          <w:szCs w:val="30"/>
        </w:rPr>
        <w:t xml:space="preserve">100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ล้านยูโร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หรือเทียบเท่าเป็นสกุลเงินดอลลาร์สหรัฐ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โดยคำนึงถึงผลตอบแทนเงินลงทุนระยะสั้น</w:t>
      </w:r>
      <w:r w:rsidRPr="00A4590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2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13A9FF2B" w14:textId="77777777" w:rsidR="00036E54" w:rsidRPr="00A45906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F24899" w14:textId="64586728" w:rsidR="00F545D2" w:rsidRPr="00A45906" w:rsidRDefault="00F545D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A45906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58E12E0E" w14:textId="16E973B2" w:rsidR="00F545D2" w:rsidRPr="00A45906" w:rsidRDefault="00F545D2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  <w:r w:rsidRPr="00A45906">
        <w:rPr>
          <w:rFonts w:ascii="Angsana New" w:hAnsi="Angsana New" w:hint="cs"/>
          <w:spacing w:val="-8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A45906">
        <w:rPr>
          <w:rFonts w:ascii="Angsana New" w:hAnsi="Angsana New"/>
          <w:spacing w:val="-8"/>
          <w:sz w:val="30"/>
          <w:szCs w:val="30"/>
        </w:rPr>
        <w:t>2</w:t>
      </w:r>
      <w:r w:rsidR="00036E54" w:rsidRPr="00A45906">
        <w:rPr>
          <w:rFonts w:ascii="Angsana New" w:hAnsi="Angsana New"/>
          <w:spacing w:val="-8"/>
          <w:sz w:val="30"/>
          <w:szCs w:val="30"/>
        </w:rPr>
        <w:t>7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เพื่อให้บริการด้านต่าง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ๆ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A45906">
        <w:rPr>
          <w:rFonts w:ascii="Angsana New" w:hAnsi="Angsana New"/>
          <w:spacing w:val="-8"/>
          <w:sz w:val="30"/>
          <w:szCs w:val="30"/>
        </w:rPr>
        <w:t>4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ของ</w:t>
      </w:r>
      <w:r w:rsidR="0079140F" w:rsidRPr="00A45906">
        <w:rPr>
          <w:rFonts w:ascii="Angsana New" w:hAnsi="Angsana New" w:hint="cs"/>
          <w:spacing w:val="-8"/>
          <w:sz w:val="30"/>
          <w:szCs w:val="30"/>
          <w:cs/>
        </w:rPr>
        <w:t>ปีก่อนหน้า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 </w:t>
      </w:r>
    </w:p>
    <w:p w14:paraId="4D549276" w14:textId="77777777" w:rsidR="00D17326" w:rsidRPr="00A45906" w:rsidRDefault="00D17326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15CD76D4" w14:textId="4D94B6EB" w:rsidR="00D17326" w:rsidRPr="00A45906" w:rsidRDefault="00D17326" w:rsidP="00C157D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pacing w:val="-8"/>
          <w:sz w:val="30"/>
          <w:szCs w:val="30"/>
          <w:cs/>
        </w:rPr>
        <w:t>บริษัทมีสัญญาจ้างเหมาบริหารและจัดการงานวิศวกรรม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สัญญาจ้างออกแบบ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จัดหา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ก่อสร้าง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และติดตั้ง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สัญญาจ้างเหมางาน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บริการตรวจสอบคุณภาพงานก่อสร้าง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บริการตรวจสอบอุปกรณ์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และบริการตรวจสอบเครื่องจักร</w:t>
      </w:r>
      <w:r w:rsidRPr="00A459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</w:rPr>
        <w:t>และสัญญาจ้างเหมา</w:t>
      </w:r>
      <w:r w:rsidRPr="00A45906">
        <w:rPr>
          <w:rFonts w:ascii="Angsana New" w:hAnsi="Angsana New" w:hint="cs"/>
          <w:sz w:val="30"/>
          <w:szCs w:val="30"/>
          <w:cs/>
        </w:rPr>
        <w:t>บริหารและจัดการงานบำรุงรักษากับกิจการที่เกี่ยวข้องกันแห่งหนึ่ง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1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2 </w:t>
      </w:r>
      <w:r w:rsidRPr="00A45906">
        <w:rPr>
          <w:rFonts w:ascii="Angsana New" w:hAnsi="Angsana New" w:hint="cs"/>
          <w:sz w:val="30"/>
          <w:szCs w:val="30"/>
          <w:cs/>
        </w:rPr>
        <w:t>เดือน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1F3F50" w:rsidRPr="00A45906">
        <w:rPr>
          <w:rFonts w:ascii="Angsana New" w:hAnsi="Angsana New"/>
          <w:sz w:val="30"/>
          <w:szCs w:val="30"/>
        </w:rPr>
        <w:t>3</w:t>
      </w:r>
      <w:r w:rsidRPr="00A45906">
        <w:rPr>
          <w:rFonts w:ascii="Angsana New" w:hAnsi="Angsana New"/>
          <w:sz w:val="30"/>
          <w:szCs w:val="30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="00C157D8" w:rsidRPr="00A45906">
        <w:rPr>
          <w:rFonts w:ascii="Angsana New" w:hAnsi="Angsana New" w:hint="cs"/>
          <w:sz w:val="30"/>
          <w:szCs w:val="30"/>
          <w:cs/>
        </w:rPr>
        <w:t xml:space="preserve"> และจะมีผลสิ้นสุดในช่วงเดือนพฤศจิกายน </w:t>
      </w:r>
      <w:r w:rsidR="00C157D8" w:rsidRPr="00A45906">
        <w:rPr>
          <w:rFonts w:ascii="Angsana New" w:hAnsi="Angsana New"/>
          <w:sz w:val="30"/>
          <w:szCs w:val="30"/>
        </w:rPr>
        <w:t xml:space="preserve">2566 </w:t>
      </w:r>
      <w:r w:rsidR="00C157D8" w:rsidRPr="00A45906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="00C157D8" w:rsidRPr="00A45906">
        <w:rPr>
          <w:rFonts w:ascii="Angsana New" w:hAnsi="Angsana New"/>
          <w:sz w:val="30"/>
          <w:szCs w:val="30"/>
          <w:cs/>
        </w:rPr>
        <w:t xml:space="preserve"> </w:t>
      </w:r>
      <w:r w:rsidR="00C157D8" w:rsidRPr="00A45906">
        <w:rPr>
          <w:rFonts w:ascii="Angsana New" w:hAnsi="Angsana New"/>
          <w:sz w:val="30"/>
          <w:szCs w:val="30"/>
        </w:rPr>
        <w:t>2568</w:t>
      </w:r>
    </w:p>
    <w:p w14:paraId="5ED8BDB8" w14:textId="77777777" w:rsidR="00D17326" w:rsidRPr="00A45906" w:rsidRDefault="00D17326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7800E754" w14:textId="1F61F104" w:rsidR="00D17326" w:rsidRPr="00A45906" w:rsidRDefault="00D17326" w:rsidP="000F3633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บริษัทมีสัญญาจ้างเหมาบริหารงานคลังสินค้าจำนวนหลายฉบับกับกิจการที่เกี่ยวข้องกันแห่งหนึ่ง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1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ถึง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21 </w:t>
      </w:r>
      <w:r w:rsidRPr="00A45906">
        <w:rPr>
          <w:rFonts w:ascii="Angsana New" w:hAnsi="Angsana New" w:hint="cs"/>
          <w:sz w:val="30"/>
          <w:szCs w:val="30"/>
          <w:cs/>
        </w:rPr>
        <w:t>ปี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z w:val="30"/>
          <w:szCs w:val="30"/>
        </w:rPr>
        <w:t xml:space="preserve">3 </w:t>
      </w:r>
      <w:r w:rsidRPr="00A45906">
        <w:rPr>
          <w:rFonts w:ascii="Angsana New" w:hAnsi="Angsana New" w:hint="cs"/>
          <w:sz w:val="30"/>
          <w:szCs w:val="30"/>
          <w:cs/>
        </w:rPr>
        <w:t>เดือน</w:t>
      </w:r>
      <w:r w:rsidRPr="00A45906">
        <w:rPr>
          <w:rFonts w:ascii="Angsana New" w:hAnsi="Angsana New"/>
          <w:sz w:val="30"/>
          <w:szCs w:val="30"/>
          <w:cs/>
        </w:rPr>
        <w:t xml:space="preserve"> </w:t>
      </w:r>
      <w:r w:rsidR="000F3633" w:rsidRPr="00A45906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="000F3633" w:rsidRPr="00A45906">
        <w:rPr>
          <w:rFonts w:ascii="Angsana New" w:hAnsi="Angsana New"/>
          <w:sz w:val="30"/>
          <w:szCs w:val="30"/>
          <w:cs/>
        </w:rPr>
        <w:t xml:space="preserve"> </w:t>
      </w:r>
      <w:r w:rsidR="000F3633" w:rsidRPr="00A45906">
        <w:rPr>
          <w:rFonts w:ascii="Angsana New" w:hAnsi="Angsana New"/>
          <w:sz w:val="30"/>
          <w:szCs w:val="30"/>
        </w:rPr>
        <w:t xml:space="preserve">2566 </w:t>
      </w:r>
      <w:r w:rsidR="000F3633" w:rsidRPr="00A45906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="000F3633" w:rsidRPr="00A45906">
        <w:rPr>
          <w:rFonts w:ascii="Angsana New" w:hAnsi="Angsana New"/>
          <w:sz w:val="30"/>
          <w:szCs w:val="30"/>
          <w:cs/>
        </w:rPr>
        <w:t xml:space="preserve"> </w:t>
      </w:r>
      <w:r w:rsidR="000F3633" w:rsidRPr="00A45906">
        <w:rPr>
          <w:rFonts w:ascii="Angsana New" w:hAnsi="Angsana New"/>
          <w:sz w:val="30"/>
          <w:szCs w:val="30"/>
        </w:rPr>
        <w:t>2573</w:t>
      </w:r>
    </w:p>
    <w:p w14:paraId="66057ED2" w14:textId="77777777" w:rsidR="00D17326" w:rsidRPr="00A45906" w:rsidRDefault="00D17326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3E05BE1A" w14:textId="7AC4D902" w:rsidR="00D17326" w:rsidRPr="00A45906" w:rsidRDefault="00D17326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i/>
          <w:iCs/>
          <w:spacing w:val="-8"/>
          <w:sz w:val="30"/>
          <w:szCs w:val="30"/>
        </w:rPr>
      </w:pPr>
      <w:r w:rsidRPr="00A45906">
        <w:rPr>
          <w:rFonts w:ascii="Angsana New" w:hAnsi="Angsana New" w:hint="cs"/>
          <w:i/>
          <w:iCs/>
          <w:spacing w:val="-8"/>
          <w:sz w:val="30"/>
          <w:szCs w:val="30"/>
          <w:cs/>
        </w:rPr>
        <w:t>สัญญาเช่า</w:t>
      </w:r>
    </w:p>
    <w:p w14:paraId="710D97FF" w14:textId="01A2B0AA" w:rsidR="00D17326" w:rsidRPr="00A45906" w:rsidRDefault="00D17326" w:rsidP="00077B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A45906">
        <w:rPr>
          <w:rFonts w:ascii="Angsana New" w:hAnsi="Angsana New" w:hint="cs"/>
          <w:spacing w:val="-8"/>
          <w:sz w:val="30"/>
          <w:szCs w:val="30"/>
          <w:cs/>
        </w:rPr>
        <w:t>บริษัทย่อยแห่งหนึ่งได้ทำสัญญาให้เช่าที่ดินและพื้นที่สำนักงานกับกิจการที่เกี่ยวข้องกัน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-8"/>
          <w:sz w:val="30"/>
          <w:szCs w:val="30"/>
        </w:rPr>
        <w:t xml:space="preserve">5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โดยสัญญามีระยะเวลาตั้งแต่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-8"/>
          <w:sz w:val="30"/>
          <w:szCs w:val="30"/>
        </w:rPr>
        <w:t xml:space="preserve">3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ถึง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-8"/>
          <w:sz w:val="30"/>
          <w:szCs w:val="30"/>
        </w:rPr>
        <w:t xml:space="preserve">30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ปีนับจากวันที่ที่มีผลบังคับตามที่ระบุไว้ในแต่ละสัญญาและจะมีผลสิ้นสุดในช่วงเดือนสิงหาคม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-8"/>
          <w:sz w:val="30"/>
          <w:szCs w:val="30"/>
        </w:rPr>
        <w:t xml:space="preserve">2569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ถึงเดือนกรกฏาคม</w:t>
      </w:r>
      <w:r w:rsidRPr="00A4590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45906">
        <w:rPr>
          <w:rFonts w:ascii="Angsana New" w:hAnsi="Angsana New"/>
          <w:spacing w:val="-8"/>
          <w:sz w:val="30"/>
          <w:szCs w:val="30"/>
        </w:rPr>
        <w:t xml:space="preserve">2586 </w:t>
      </w:r>
      <w:r w:rsidRPr="00A45906">
        <w:rPr>
          <w:rFonts w:ascii="Angsana New" w:hAnsi="Angsana New" w:hint="cs"/>
          <w:spacing w:val="-8"/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07DBD749" w14:textId="77777777" w:rsidR="00781F32" w:rsidRPr="00A45906" w:rsidRDefault="00781F32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24"/>
          <w:szCs w:val="24"/>
        </w:rPr>
      </w:pPr>
    </w:p>
    <w:p w14:paraId="596AC028" w14:textId="77777777" w:rsidR="00D17326" w:rsidRPr="00A45906" w:rsidRDefault="00D17326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24"/>
          <w:szCs w:val="24"/>
        </w:rPr>
      </w:pPr>
    </w:p>
    <w:p w14:paraId="021B601C" w14:textId="77777777" w:rsidR="00D17326" w:rsidRPr="00A45906" w:rsidRDefault="00D17326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24"/>
          <w:szCs w:val="24"/>
          <w:cs/>
        </w:rPr>
      </w:pPr>
    </w:p>
    <w:p w14:paraId="7CD94DDB" w14:textId="77777777" w:rsidR="00060BCA" w:rsidRPr="00A45906" w:rsidRDefault="00060BCA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060BCA" w:rsidRPr="00A45906" w:rsidSect="000F2A0D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5003709" w14:textId="61FE63E5" w:rsidR="00B63C41" w:rsidRPr="00A4590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A45906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1D2F07" w:rsidRPr="00A45906" w14:paraId="6BF75849" w14:textId="77777777" w:rsidTr="00776846">
        <w:tc>
          <w:tcPr>
            <w:tcW w:w="1828" w:type="pct"/>
          </w:tcPr>
          <w:p w14:paraId="1632A8D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0831E90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31383C7A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74D6B5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7E5DB50B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023793FD" w14:textId="77777777" w:rsidTr="00776846">
        <w:tc>
          <w:tcPr>
            <w:tcW w:w="1828" w:type="pct"/>
          </w:tcPr>
          <w:p w14:paraId="235BE0F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6D345E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22E1373" w14:textId="3AE504A3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474E" w:rsidRPr="00A4590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563D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7CACFCC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9CAD1" w14:textId="1E3E7318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C965EB5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BC3B18" w14:textId="238B6C0C" w:rsidR="00CF3DDB" w:rsidRPr="00A45906" w:rsidRDefault="00C8474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563D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333CC6E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66118" w14:textId="5D047F3D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07" w:rsidRPr="00A45906" w14:paraId="56CCBD54" w14:textId="77777777" w:rsidTr="00776846">
        <w:tc>
          <w:tcPr>
            <w:tcW w:w="1828" w:type="pct"/>
          </w:tcPr>
          <w:p w14:paraId="0B02DAF0" w14:textId="22932D4B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795EAC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1D5B9F1E" w14:textId="3A618E4E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EF413C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A8410A" w14:textId="404A7D33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5D404DB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CB38CC" w14:textId="51C68623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C4ED1E3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D6BAE4" w14:textId="5F7C8DFB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D2F07" w:rsidRPr="00A45906" w14:paraId="5D0C37B4" w14:textId="77777777" w:rsidTr="00776846">
        <w:tc>
          <w:tcPr>
            <w:tcW w:w="1828" w:type="pct"/>
          </w:tcPr>
          <w:p w14:paraId="07882D1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E3587B9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6A46D91" w14:textId="77777777" w:rsidR="00CF3DDB" w:rsidRPr="00A45906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317E3D58" w14:textId="77777777" w:rsidTr="00077BEA">
        <w:tc>
          <w:tcPr>
            <w:tcW w:w="1828" w:type="pct"/>
            <w:shd w:val="clear" w:color="auto" w:fill="auto"/>
          </w:tcPr>
          <w:p w14:paraId="38C1E10A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00E2FEA6" w14:textId="70F0C702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FDAC2" w14:textId="05A2BEAC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28,086 </w:t>
            </w:r>
          </w:p>
        </w:tc>
        <w:tc>
          <w:tcPr>
            <w:tcW w:w="144" w:type="pct"/>
          </w:tcPr>
          <w:p w14:paraId="5587FDA6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D1A9EFC" w14:textId="11CD7D2F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61520B40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6910F" w14:textId="017C981D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31,506</w:t>
            </w:r>
          </w:p>
        </w:tc>
        <w:tc>
          <w:tcPr>
            <w:tcW w:w="144" w:type="pct"/>
            <w:shd w:val="clear" w:color="auto" w:fill="auto"/>
          </w:tcPr>
          <w:p w14:paraId="7C77BB1F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5289D4" w14:textId="658F00DC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22,010</w:t>
            </w:r>
          </w:p>
        </w:tc>
      </w:tr>
      <w:tr w:rsidR="001D2F07" w:rsidRPr="00A45906" w14:paraId="7ADF184C" w14:textId="77777777" w:rsidTr="00077BEA">
        <w:tc>
          <w:tcPr>
            <w:tcW w:w="1828" w:type="pct"/>
            <w:shd w:val="clear" w:color="auto" w:fill="auto"/>
          </w:tcPr>
          <w:p w14:paraId="53041CB4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5FCE0705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7DF03EA7" w14:textId="3BEEA3DE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31,833 </w:t>
            </w:r>
          </w:p>
        </w:tc>
        <w:tc>
          <w:tcPr>
            <w:tcW w:w="144" w:type="pct"/>
          </w:tcPr>
          <w:p w14:paraId="04A085D5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002060"/>
            </w:tcBorders>
            <w:vAlign w:val="center"/>
          </w:tcPr>
          <w:p w14:paraId="1D3AE4EB" w14:textId="51B7C2AE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776CC91C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236C2ACA" w14:textId="5A90D65D" w:rsidR="00C67D39" w:rsidRPr="00A45906" w:rsidRDefault="00D837CB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C67D39" w:rsidRPr="00A45906">
              <w:rPr>
                <w:rFonts w:asciiTheme="majorBidi" w:hAnsiTheme="majorBidi" w:cstheme="majorBidi"/>
                <w:sz w:val="30"/>
                <w:szCs w:val="30"/>
              </w:rPr>
              <w:t>13,740</w:t>
            </w:r>
          </w:p>
        </w:tc>
        <w:tc>
          <w:tcPr>
            <w:tcW w:w="144" w:type="pct"/>
            <w:shd w:val="clear" w:color="auto" w:fill="auto"/>
          </w:tcPr>
          <w:p w14:paraId="07B2455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2060"/>
            </w:tcBorders>
            <w:shd w:val="clear" w:color="auto" w:fill="auto"/>
          </w:tcPr>
          <w:p w14:paraId="5D1B497D" w14:textId="19440A32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</w:tr>
      <w:tr w:rsidR="001D2F07" w:rsidRPr="00A45906" w14:paraId="62D8C4ED" w14:textId="77777777" w:rsidTr="00077BEA">
        <w:tc>
          <w:tcPr>
            <w:tcW w:w="1828" w:type="pct"/>
            <w:shd w:val="clear" w:color="auto" w:fill="auto"/>
          </w:tcPr>
          <w:p w14:paraId="5BB41E48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27FAA7F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right w:val="nil"/>
            </w:tcBorders>
            <w:shd w:val="clear" w:color="auto" w:fill="auto"/>
            <w:vAlign w:val="center"/>
          </w:tcPr>
          <w:p w14:paraId="560A9994" w14:textId="623D08EE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59,919 </w:t>
            </w:r>
          </w:p>
        </w:tc>
        <w:tc>
          <w:tcPr>
            <w:tcW w:w="144" w:type="pct"/>
          </w:tcPr>
          <w:p w14:paraId="6FB29D5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002060"/>
            </w:tcBorders>
          </w:tcPr>
          <w:p w14:paraId="324B76B0" w14:textId="50AB91DA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45,487</w:t>
            </w:r>
          </w:p>
        </w:tc>
        <w:tc>
          <w:tcPr>
            <w:tcW w:w="145" w:type="pct"/>
            <w:shd w:val="clear" w:color="auto" w:fill="auto"/>
          </w:tcPr>
          <w:p w14:paraId="1415147C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right w:val="nil"/>
            </w:tcBorders>
            <w:shd w:val="clear" w:color="auto" w:fill="auto"/>
            <w:vAlign w:val="center"/>
          </w:tcPr>
          <w:p w14:paraId="07BF84A9" w14:textId="0D4CC125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45,246 </w:t>
            </w:r>
          </w:p>
        </w:tc>
        <w:tc>
          <w:tcPr>
            <w:tcW w:w="144" w:type="pct"/>
            <w:shd w:val="clear" w:color="auto" w:fill="auto"/>
          </w:tcPr>
          <w:p w14:paraId="5950EFE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2060"/>
            </w:tcBorders>
            <w:shd w:val="clear" w:color="auto" w:fill="auto"/>
          </w:tcPr>
          <w:p w14:paraId="11116191" w14:textId="5C8D1C06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5906">
              <w:rPr>
                <w:rFonts w:asciiTheme="majorBidi" w:hAnsiTheme="majorBidi"/>
                <w:b/>
                <w:bCs/>
                <w:sz w:val="30"/>
                <w:szCs w:val="30"/>
              </w:rPr>
              <w:t>469</w:t>
            </w:r>
          </w:p>
        </w:tc>
      </w:tr>
      <w:tr w:rsidR="001D2F07" w:rsidRPr="00A45906" w14:paraId="55ED8EDD" w14:textId="77777777" w:rsidTr="00077BEA">
        <w:tc>
          <w:tcPr>
            <w:tcW w:w="1828" w:type="pct"/>
            <w:shd w:val="clear" w:color="auto" w:fill="auto"/>
          </w:tcPr>
          <w:p w14:paraId="31079C5A" w14:textId="25FFFA26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0E2626"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="000E2626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</w:p>
          <w:p w14:paraId="0C0603E3" w14:textId="06C37B29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37" w:type="pct"/>
          </w:tcPr>
          <w:p w14:paraId="5DCFD11D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0896217A" w14:textId="39B9F655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  (220)</w:t>
            </w:r>
          </w:p>
        </w:tc>
        <w:tc>
          <w:tcPr>
            <w:tcW w:w="144" w:type="pct"/>
          </w:tcPr>
          <w:p w14:paraId="028EF3E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002060"/>
            </w:tcBorders>
            <w:vAlign w:val="bottom"/>
          </w:tcPr>
          <w:p w14:paraId="02179E29" w14:textId="6C427300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5F1B316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7D903061" w14:textId="2BB4BCE8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="00D837CB"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F9CF0AD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2060"/>
            </w:tcBorders>
            <w:shd w:val="clear" w:color="auto" w:fill="auto"/>
            <w:vAlign w:val="center"/>
          </w:tcPr>
          <w:p w14:paraId="7E78460B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76632E21" w14:textId="672403F0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1D2F07" w:rsidRPr="00A45906" w14:paraId="77EC1255" w14:textId="77777777" w:rsidTr="00077BEA">
        <w:tc>
          <w:tcPr>
            <w:tcW w:w="1828" w:type="pct"/>
            <w:shd w:val="clear" w:color="auto" w:fill="auto"/>
          </w:tcPr>
          <w:p w14:paraId="158E9D43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1B33D92D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double" w:sz="4" w:space="0" w:color="002060"/>
              <w:right w:val="nil"/>
            </w:tcBorders>
            <w:shd w:val="clear" w:color="auto" w:fill="auto"/>
            <w:vAlign w:val="center"/>
          </w:tcPr>
          <w:p w14:paraId="2F1F51EA" w14:textId="52133BAC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59,699 </w:t>
            </w:r>
          </w:p>
        </w:tc>
        <w:tc>
          <w:tcPr>
            <w:tcW w:w="144" w:type="pct"/>
          </w:tcPr>
          <w:p w14:paraId="5F964B2F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002060"/>
              <w:bottom w:val="double" w:sz="4" w:space="0" w:color="002060"/>
            </w:tcBorders>
          </w:tcPr>
          <w:p w14:paraId="23CF275D" w14:textId="354BF0D2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5D25D3BB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double" w:sz="4" w:space="0" w:color="002060"/>
              <w:right w:val="nil"/>
            </w:tcBorders>
            <w:shd w:val="clear" w:color="auto" w:fill="auto"/>
            <w:vAlign w:val="center"/>
          </w:tcPr>
          <w:p w14:paraId="0F388893" w14:textId="4DB4AAD4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45,227 </w:t>
            </w:r>
          </w:p>
        </w:tc>
        <w:tc>
          <w:tcPr>
            <w:tcW w:w="144" w:type="pct"/>
            <w:shd w:val="clear" w:color="auto" w:fill="auto"/>
          </w:tcPr>
          <w:p w14:paraId="06DC2880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2060"/>
              <w:bottom w:val="double" w:sz="4" w:space="0" w:color="002060"/>
            </w:tcBorders>
            <w:shd w:val="clear" w:color="auto" w:fill="auto"/>
            <w:vAlign w:val="center"/>
          </w:tcPr>
          <w:p w14:paraId="470A79B6" w14:textId="0B750D63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30,450 </w:t>
            </w:r>
          </w:p>
        </w:tc>
      </w:tr>
      <w:tr w:rsidR="001D2F07" w:rsidRPr="00A45906" w14:paraId="23CB03F4" w14:textId="77777777" w:rsidTr="00077BEA">
        <w:tc>
          <w:tcPr>
            <w:tcW w:w="1828" w:type="pct"/>
            <w:shd w:val="clear" w:color="auto" w:fill="auto"/>
          </w:tcPr>
          <w:p w14:paraId="605EBAC7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37" w:type="pct"/>
          </w:tcPr>
          <w:p w14:paraId="2D30603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77" w:type="pct"/>
            <w:tcBorders>
              <w:top w:val="double" w:sz="4" w:space="0" w:color="002060"/>
            </w:tcBorders>
            <w:shd w:val="clear" w:color="auto" w:fill="auto"/>
          </w:tcPr>
          <w:p w14:paraId="33E86C2F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8B1C1D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002060"/>
            </w:tcBorders>
          </w:tcPr>
          <w:p w14:paraId="51C28AF5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59ADC0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002060"/>
            </w:tcBorders>
            <w:shd w:val="clear" w:color="auto" w:fill="auto"/>
          </w:tcPr>
          <w:p w14:paraId="1E6B62F0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BF4FE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  <w:tc>
          <w:tcPr>
            <w:tcW w:w="570" w:type="pct"/>
            <w:tcBorders>
              <w:top w:val="double" w:sz="4" w:space="0" w:color="002060"/>
            </w:tcBorders>
            <w:shd w:val="clear" w:color="auto" w:fill="auto"/>
          </w:tcPr>
          <w:p w14:paraId="7E692C07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</w:rPr>
            </w:pPr>
          </w:p>
        </w:tc>
      </w:tr>
      <w:tr w:rsidR="001D2F07" w:rsidRPr="00A45906" w14:paraId="27F0FBC2" w14:textId="77777777" w:rsidTr="00776846">
        <w:tc>
          <w:tcPr>
            <w:tcW w:w="1828" w:type="pct"/>
            <w:shd w:val="clear" w:color="auto" w:fill="auto"/>
          </w:tcPr>
          <w:p w14:paraId="35D8684A" w14:textId="1CBAECA9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4A259DAC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1EB191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ED899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184605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942D886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797B0D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3726A8D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76E925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28DD0C83" w14:textId="77777777" w:rsidTr="00CD79E9">
        <w:tc>
          <w:tcPr>
            <w:tcW w:w="1828" w:type="pct"/>
            <w:shd w:val="clear" w:color="auto" w:fill="auto"/>
          </w:tcPr>
          <w:p w14:paraId="62F70762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9E32680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8C58E" w14:textId="3837F751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27,930 </w:t>
            </w:r>
          </w:p>
        </w:tc>
        <w:tc>
          <w:tcPr>
            <w:tcW w:w="144" w:type="pct"/>
          </w:tcPr>
          <w:p w14:paraId="34CFB63F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F6AAD" w14:textId="02DFCEF0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17,431</w:t>
            </w:r>
          </w:p>
        </w:tc>
        <w:tc>
          <w:tcPr>
            <w:tcW w:w="145" w:type="pct"/>
            <w:shd w:val="clear" w:color="auto" w:fill="auto"/>
          </w:tcPr>
          <w:p w14:paraId="5BFC35E1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DA11" w14:textId="57F42F93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31,406 </w:t>
            </w:r>
          </w:p>
        </w:tc>
        <w:tc>
          <w:tcPr>
            <w:tcW w:w="144" w:type="pct"/>
            <w:shd w:val="clear" w:color="auto" w:fill="auto"/>
          </w:tcPr>
          <w:p w14:paraId="5CD9BC81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21844B" w14:textId="29112269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</w:rPr>
              <w:t xml:space="preserve">     21,758 </w:t>
            </w:r>
          </w:p>
        </w:tc>
      </w:tr>
      <w:tr w:rsidR="001D2F07" w:rsidRPr="00A45906" w14:paraId="23C71448" w14:textId="77777777" w:rsidTr="00CD79E9">
        <w:tc>
          <w:tcPr>
            <w:tcW w:w="1828" w:type="pct"/>
            <w:shd w:val="clear" w:color="auto" w:fill="auto"/>
          </w:tcPr>
          <w:p w14:paraId="4335BA35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4590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F355B11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396E2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F031BE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B1377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DA9AA39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05F5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C9532C9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2CA3E5C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4C98CAAF" w14:textId="77777777" w:rsidTr="00CD79E9">
        <w:tc>
          <w:tcPr>
            <w:tcW w:w="1828" w:type="pct"/>
            <w:shd w:val="clear" w:color="auto" w:fill="auto"/>
          </w:tcPr>
          <w:p w14:paraId="2761E53A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1A3AF1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1216F" w14:textId="2C3F34F2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67 </w:t>
            </w:r>
          </w:p>
        </w:tc>
        <w:tc>
          <w:tcPr>
            <w:tcW w:w="144" w:type="pct"/>
          </w:tcPr>
          <w:p w14:paraId="07EC6097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2423C5A" w14:textId="636330FE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204B7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BA6E9" w14:textId="260251B7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24 </w:t>
            </w:r>
          </w:p>
        </w:tc>
        <w:tc>
          <w:tcPr>
            <w:tcW w:w="144" w:type="pct"/>
            <w:shd w:val="clear" w:color="auto" w:fill="auto"/>
          </w:tcPr>
          <w:p w14:paraId="694F2EF4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DC93F94" w14:textId="740FB5ED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166 </w:t>
            </w:r>
          </w:p>
        </w:tc>
      </w:tr>
      <w:tr w:rsidR="001D2F07" w:rsidRPr="00A45906" w14:paraId="0A325A79" w14:textId="77777777" w:rsidTr="00CD79E9">
        <w:tc>
          <w:tcPr>
            <w:tcW w:w="1828" w:type="pct"/>
            <w:shd w:val="clear" w:color="auto" w:fill="auto"/>
          </w:tcPr>
          <w:p w14:paraId="1CA48513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E91FA26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6723F" w14:textId="1CC2201E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4 </w:t>
            </w:r>
          </w:p>
        </w:tc>
        <w:tc>
          <w:tcPr>
            <w:tcW w:w="144" w:type="pct"/>
          </w:tcPr>
          <w:p w14:paraId="50C9D133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96B642C" w14:textId="1FCD8E80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57EED33C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8A2E" w14:textId="019B8675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</w:p>
        </w:tc>
        <w:tc>
          <w:tcPr>
            <w:tcW w:w="144" w:type="pct"/>
            <w:shd w:val="clear" w:color="auto" w:fill="auto"/>
          </w:tcPr>
          <w:p w14:paraId="7B03B0F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7A90504" w14:textId="6FAE961A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21 </w:t>
            </w:r>
          </w:p>
        </w:tc>
      </w:tr>
      <w:tr w:rsidR="001D2F07" w:rsidRPr="00A45906" w14:paraId="0761AB54" w14:textId="77777777" w:rsidTr="00077BEA">
        <w:tc>
          <w:tcPr>
            <w:tcW w:w="1828" w:type="pct"/>
            <w:shd w:val="clear" w:color="auto" w:fill="auto"/>
          </w:tcPr>
          <w:p w14:paraId="48C59CA3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016FA65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90E515" w14:textId="517CCAD1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67 </w:t>
            </w:r>
          </w:p>
        </w:tc>
        <w:tc>
          <w:tcPr>
            <w:tcW w:w="144" w:type="pct"/>
          </w:tcPr>
          <w:p w14:paraId="0DB1422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4439ED1" w14:textId="60DCDBA8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1130B12A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947B1" w14:textId="23E43A59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59</w:t>
            </w:r>
          </w:p>
        </w:tc>
        <w:tc>
          <w:tcPr>
            <w:tcW w:w="144" w:type="pct"/>
            <w:shd w:val="clear" w:color="auto" w:fill="auto"/>
          </w:tcPr>
          <w:p w14:paraId="431003F4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8747963" w14:textId="6E7AE742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55 </w:t>
            </w:r>
          </w:p>
        </w:tc>
      </w:tr>
      <w:tr w:rsidR="001D2F07" w:rsidRPr="00A45906" w14:paraId="7669BB0E" w14:textId="77777777" w:rsidTr="00077BEA">
        <w:tc>
          <w:tcPr>
            <w:tcW w:w="1828" w:type="pct"/>
            <w:shd w:val="clear" w:color="auto" w:fill="auto"/>
          </w:tcPr>
          <w:p w14:paraId="48F65942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DCB051B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608FA543" w14:textId="4966F4A9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18 </w:t>
            </w:r>
          </w:p>
        </w:tc>
        <w:tc>
          <w:tcPr>
            <w:tcW w:w="144" w:type="pct"/>
          </w:tcPr>
          <w:p w14:paraId="01C3EDFC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002060"/>
            </w:tcBorders>
            <w:vAlign w:val="center"/>
          </w:tcPr>
          <w:p w14:paraId="548D8C93" w14:textId="222961F0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5556CDCD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7E221F9D" w14:textId="57FF6B2D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17 </w:t>
            </w:r>
          </w:p>
        </w:tc>
        <w:tc>
          <w:tcPr>
            <w:tcW w:w="144" w:type="pct"/>
            <w:shd w:val="clear" w:color="auto" w:fill="auto"/>
          </w:tcPr>
          <w:p w14:paraId="7E23CAAF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2060"/>
            </w:tcBorders>
            <w:shd w:val="clear" w:color="auto" w:fill="auto"/>
            <w:vAlign w:val="center"/>
          </w:tcPr>
          <w:p w14:paraId="3E239722" w14:textId="28B7B288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10 </w:t>
            </w:r>
          </w:p>
        </w:tc>
      </w:tr>
      <w:tr w:rsidR="001D0E2F" w:rsidRPr="00A45906" w14:paraId="05E8A73C" w14:textId="77777777" w:rsidTr="00077BEA">
        <w:tc>
          <w:tcPr>
            <w:tcW w:w="1828" w:type="pct"/>
            <w:shd w:val="clear" w:color="auto" w:fill="auto"/>
          </w:tcPr>
          <w:p w14:paraId="513A01C5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962BBCF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1BCBB47D" w14:textId="3404E8DE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28,086 </w:t>
            </w:r>
          </w:p>
        </w:tc>
        <w:tc>
          <w:tcPr>
            <w:tcW w:w="144" w:type="pct"/>
          </w:tcPr>
          <w:p w14:paraId="70D7F367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002060"/>
              <w:bottom w:val="single" w:sz="4" w:space="0" w:color="002060"/>
            </w:tcBorders>
            <w:vAlign w:val="center"/>
          </w:tcPr>
          <w:p w14:paraId="27A1A803" w14:textId="753B1EA1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7FB73CA6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339EAA09" w14:textId="5FCD267B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31,506 </w:t>
            </w:r>
          </w:p>
        </w:tc>
        <w:tc>
          <w:tcPr>
            <w:tcW w:w="144" w:type="pct"/>
            <w:shd w:val="clear" w:color="auto" w:fill="auto"/>
          </w:tcPr>
          <w:p w14:paraId="68EDED50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2060"/>
              <w:bottom w:val="single" w:sz="4" w:space="0" w:color="002060"/>
            </w:tcBorders>
            <w:shd w:val="clear" w:color="auto" w:fill="auto"/>
            <w:vAlign w:val="center"/>
          </w:tcPr>
          <w:p w14:paraId="0AB6124C" w14:textId="46259AE0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22,010 </w:t>
            </w:r>
          </w:p>
        </w:tc>
      </w:tr>
    </w:tbl>
    <w:p w14:paraId="0AB81ECF" w14:textId="534FA6CC" w:rsidR="00776846" w:rsidRPr="00A45906" w:rsidRDefault="0077684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55B180D2" w14:textId="77777777" w:rsidR="001A0C06" w:rsidRPr="00A45906" w:rsidRDefault="001A0C06">
      <w:r w:rsidRPr="00A45906">
        <w:br w:type="page"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1D2F07" w:rsidRPr="00A45906" w14:paraId="143EAEFE" w14:textId="77777777" w:rsidTr="00032DF9">
        <w:tc>
          <w:tcPr>
            <w:tcW w:w="1828" w:type="pct"/>
          </w:tcPr>
          <w:p w14:paraId="37D51843" w14:textId="3CC110E2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5108E52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67309A4E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E9C9D38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94842FC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4C58A89C" w14:textId="77777777" w:rsidTr="00032DF9">
        <w:tc>
          <w:tcPr>
            <w:tcW w:w="1828" w:type="pct"/>
          </w:tcPr>
          <w:p w14:paraId="43CBF9E6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33ECC2B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B2B3868" w14:textId="25867669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563D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41FBCC2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993A31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15A29DE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04E8BC" w14:textId="0A8AD29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5563D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6617242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68F3AA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2F07" w:rsidRPr="00A45906" w14:paraId="0D257659" w14:textId="77777777" w:rsidTr="00032DF9">
        <w:tc>
          <w:tcPr>
            <w:tcW w:w="1828" w:type="pct"/>
          </w:tcPr>
          <w:p w14:paraId="0049391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41F3D8F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D895E8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9FB74FA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C37F5A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CF99E9F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472E9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8D29E10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068B9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D2F07" w:rsidRPr="00A45906" w14:paraId="7FA9012A" w14:textId="77777777" w:rsidTr="00032DF9">
        <w:tc>
          <w:tcPr>
            <w:tcW w:w="1828" w:type="pct"/>
          </w:tcPr>
          <w:p w14:paraId="7139F60B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7A0E94C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5322F8A0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1D9218F7" w14:textId="77777777" w:rsidTr="00032DF9">
        <w:tc>
          <w:tcPr>
            <w:tcW w:w="1828" w:type="pct"/>
            <w:shd w:val="clear" w:color="auto" w:fill="auto"/>
          </w:tcPr>
          <w:p w14:paraId="119EAFCE" w14:textId="77777777" w:rsidR="00F07A96" w:rsidRPr="00A45906" w:rsidRDefault="00F07A96" w:rsidP="00032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0FCB3BF1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2C758AF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4A1D3AB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F421367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4EF1D7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449A61C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65823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2019FF" w14:textId="77777777" w:rsidR="00F07A96" w:rsidRPr="00A45906" w:rsidRDefault="00F07A96" w:rsidP="00032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1B1867DA" w14:textId="77777777" w:rsidTr="00274013">
        <w:tc>
          <w:tcPr>
            <w:tcW w:w="1828" w:type="pct"/>
            <w:shd w:val="clear" w:color="auto" w:fill="auto"/>
          </w:tcPr>
          <w:p w14:paraId="08D48098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5B55F7EC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4F520" w14:textId="07B09F46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30,694 </w:t>
            </w:r>
          </w:p>
        </w:tc>
        <w:tc>
          <w:tcPr>
            <w:tcW w:w="144" w:type="pct"/>
          </w:tcPr>
          <w:p w14:paraId="1B0C7EA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649993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145" w:type="pct"/>
            <w:shd w:val="clear" w:color="auto" w:fill="auto"/>
          </w:tcPr>
          <w:p w14:paraId="3364775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41842" w14:textId="73BA9DBA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13,326 </w:t>
            </w:r>
          </w:p>
        </w:tc>
        <w:tc>
          <w:tcPr>
            <w:tcW w:w="144" w:type="pct"/>
            <w:shd w:val="clear" w:color="auto" w:fill="auto"/>
          </w:tcPr>
          <w:p w14:paraId="3F635DE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216ADD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8,016 </w:t>
            </w:r>
          </w:p>
        </w:tc>
      </w:tr>
      <w:tr w:rsidR="001D2F07" w:rsidRPr="00A45906" w14:paraId="6E88B312" w14:textId="77777777" w:rsidTr="00274013">
        <w:tc>
          <w:tcPr>
            <w:tcW w:w="1828" w:type="pct"/>
            <w:shd w:val="clear" w:color="auto" w:fill="auto"/>
          </w:tcPr>
          <w:p w14:paraId="1254E001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D22369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6245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FCE863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6BDC15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FE6DB5C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A2811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760179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C763980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1D2F07" w:rsidRPr="00A45906" w14:paraId="38FCCC7A" w14:textId="77777777" w:rsidTr="00032DF9">
        <w:tc>
          <w:tcPr>
            <w:tcW w:w="1828" w:type="pct"/>
            <w:shd w:val="clear" w:color="auto" w:fill="auto"/>
          </w:tcPr>
          <w:p w14:paraId="0D4AB600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0634C63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5DA64" w14:textId="520FA7E9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1D0E2F" w:rsidRPr="00A459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83 </w:t>
            </w:r>
          </w:p>
        </w:tc>
        <w:tc>
          <w:tcPr>
            <w:tcW w:w="144" w:type="pct"/>
          </w:tcPr>
          <w:p w14:paraId="42B80C10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29B3A492" w14:textId="77777777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5" w:type="pct"/>
            <w:shd w:val="clear" w:color="auto" w:fill="auto"/>
          </w:tcPr>
          <w:p w14:paraId="6BBD37F3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846FC" w14:textId="5941DAAF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390 </w:t>
            </w:r>
          </w:p>
        </w:tc>
        <w:tc>
          <w:tcPr>
            <w:tcW w:w="144" w:type="pct"/>
            <w:shd w:val="clear" w:color="auto" w:fill="auto"/>
          </w:tcPr>
          <w:p w14:paraId="1F6805FE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4BAAFF2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423 </w:t>
            </w:r>
          </w:p>
        </w:tc>
      </w:tr>
      <w:tr w:rsidR="001D2F07" w:rsidRPr="00A45906" w14:paraId="57A69551" w14:textId="77777777" w:rsidTr="00032DF9">
        <w:tc>
          <w:tcPr>
            <w:tcW w:w="1828" w:type="pct"/>
            <w:shd w:val="clear" w:color="auto" w:fill="auto"/>
          </w:tcPr>
          <w:p w14:paraId="553D3E02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980BCD4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CC49" w14:textId="53CC5DB5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11 </w:t>
            </w:r>
          </w:p>
        </w:tc>
        <w:tc>
          <w:tcPr>
            <w:tcW w:w="144" w:type="pct"/>
          </w:tcPr>
          <w:p w14:paraId="7A21D9FE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FB4DE6E" w14:textId="77777777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5" w:type="pct"/>
            <w:shd w:val="clear" w:color="auto" w:fill="auto"/>
          </w:tcPr>
          <w:p w14:paraId="58C61739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5C9E3" w14:textId="4E6F5DFD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 5 </w:t>
            </w:r>
          </w:p>
        </w:tc>
        <w:tc>
          <w:tcPr>
            <w:tcW w:w="144" w:type="pct"/>
            <w:shd w:val="clear" w:color="auto" w:fill="auto"/>
          </w:tcPr>
          <w:p w14:paraId="3BCEDDAF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A1B62B6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1 </w:t>
            </w:r>
          </w:p>
        </w:tc>
      </w:tr>
      <w:tr w:rsidR="001D2F07" w:rsidRPr="00A45906" w14:paraId="2C328537" w14:textId="77777777" w:rsidTr="00077BEA">
        <w:tc>
          <w:tcPr>
            <w:tcW w:w="1828" w:type="pct"/>
            <w:shd w:val="clear" w:color="auto" w:fill="auto"/>
          </w:tcPr>
          <w:p w14:paraId="2CBB1CEB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1512AB4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E0123C" w14:textId="4099DB78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25 </w:t>
            </w:r>
          </w:p>
        </w:tc>
        <w:tc>
          <w:tcPr>
            <w:tcW w:w="144" w:type="pct"/>
          </w:tcPr>
          <w:p w14:paraId="4C284F47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1763B92" w14:textId="77777777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6FD835A4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8EBA1B" w14:textId="21759AC3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  - </w:t>
            </w:r>
          </w:p>
        </w:tc>
        <w:tc>
          <w:tcPr>
            <w:tcW w:w="144" w:type="pct"/>
            <w:shd w:val="clear" w:color="auto" w:fill="auto"/>
          </w:tcPr>
          <w:p w14:paraId="02867C72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C60E4B2" w14:textId="2F258464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</w:tr>
      <w:tr w:rsidR="001D2F07" w:rsidRPr="00A45906" w14:paraId="05B54034" w14:textId="77777777" w:rsidTr="00077BEA">
        <w:tc>
          <w:tcPr>
            <w:tcW w:w="1828" w:type="pct"/>
            <w:shd w:val="clear" w:color="auto" w:fill="auto"/>
          </w:tcPr>
          <w:p w14:paraId="292D65D3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A81722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448C5821" w14:textId="3A75F621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220 </w:t>
            </w:r>
          </w:p>
        </w:tc>
        <w:tc>
          <w:tcPr>
            <w:tcW w:w="144" w:type="pct"/>
          </w:tcPr>
          <w:p w14:paraId="571DCF97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002060"/>
            </w:tcBorders>
            <w:vAlign w:val="center"/>
          </w:tcPr>
          <w:p w14:paraId="2DB1B962" w14:textId="77777777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5" w:type="pct"/>
            <w:shd w:val="clear" w:color="auto" w:fill="auto"/>
          </w:tcPr>
          <w:p w14:paraId="1621C32A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2848DE94" w14:textId="190D7DB4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19 </w:t>
            </w:r>
          </w:p>
        </w:tc>
        <w:tc>
          <w:tcPr>
            <w:tcW w:w="144" w:type="pct"/>
            <w:shd w:val="clear" w:color="auto" w:fill="auto"/>
          </w:tcPr>
          <w:p w14:paraId="0E8F8FB6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2060"/>
            </w:tcBorders>
            <w:shd w:val="clear" w:color="auto" w:fill="auto"/>
            <w:vAlign w:val="center"/>
          </w:tcPr>
          <w:p w14:paraId="3488F895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19 </w:t>
            </w:r>
          </w:p>
        </w:tc>
      </w:tr>
      <w:tr w:rsidR="001D2F07" w:rsidRPr="00A45906" w14:paraId="3C7C0A20" w14:textId="77777777" w:rsidTr="00077BEA">
        <w:tc>
          <w:tcPr>
            <w:tcW w:w="1828" w:type="pct"/>
            <w:shd w:val="clear" w:color="auto" w:fill="auto"/>
          </w:tcPr>
          <w:p w14:paraId="156CB6BA" w14:textId="77777777" w:rsidR="00C67D39" w:rsidRPr="00A45906" w:rsidRDefault="00C67D39" w:rsidP="00C6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06AABB04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right w:val="nil"/>
            </w:tcBorders>
            <w:shd w:val="clear" w:color="auto" w:fill="auto"/>
            <w:vAlign w:val="center"/>
          </w:tcPr>
          <w:p w14:paraId="5ED539D4" w14:textId="08783E2E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31,833 </w:t>
            </w:r>
          </w:p>
        </w:tc>
        <w:tc>
          <w:tcPr>
            <w:tcW w:w="144" w:type="pct"/>
          </w:tcPr>
          <w:p w14:paraId="35186EC1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002060"/>
            </w:tcBorders>
            <w:vAlign w:val="center"/>
          </w:tcPr>
          <w:p w14:paraId="055DBBCE" w14:textId="77777777" w:rsidR="00C67D39" w:rsidRPr="00A45906" w:rsidRDefault="00C67D39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77FA9191" w14:textId="77777777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right w:val="nil"/>
            </w:tcBorders>
            <w:shd w:val="clear" w:color="auto" w:fill="auto"/>
            <w:vAlign w:val="center"/>
          </w:tcPr>
          <w:p w14:paraId="62AF6FAB" w14:textId="05EB8064" w:rsidR="00C67D39" w:rsidRPr="00A45906" w:rsidRDefault="00C67D39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13,740 </w:t>
            </w:r>
          </w:p>
        </w:tc>
        <w:tc>
          <w:tcPr>
            <w:tcW w:w="144" w:type="pct"/>
            <w:shd w:val="clear" w:color="auto" w:fill="auto"/>
          </w:tcPr>
          <w:p w14:paraId="7F5BE708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2060"/>
            </w:tcBorders>
            <w:shd w:val="clear" w:color="auto" w:fill="auto"/>
            <w:vAlign w:val="center"/>
          </w:tcPr>
          <w:p w14:paraId="03BB1E0A" w14:textId="77777777" w:rsidR="00C67D39" w:rsidRPr="00A45906" w:rsidRDefault="00C67D39" w:rsidP="00C67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8,459 </w:t>
            </w:r>
          </w:p>
        </w:tc>
      </w:tr>
      <w:tr w:rsidR="001D2F07" w:rsidRPr="00A45906" w14:paraId="5A7126BE" w14:textId="77777777" w:rsidTr="00077BEA">
        <w:tc>
          <w:tcPr>
            <w:tcW w:w="1828" w:type="pct"/>
            <w:shd w:val="clear" w:color="auto" w:fill="auto"/>
          </w:tcPr>
          <w:p w14:paraId="7D9D32B5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7" w:type="pct"/>
          </w:tcPr>
          <w:p w14:paraId="12AF35BB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1399B0A2" w14:textId="45497182" w:rsidR="001D0E2F" w:rsidRPr="00A45906" w:rsidRDefault="001D0E2F" w:rsidP="00B24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  (220)</w:t>
            </w:r>
          </w:p>
        </w:tc>
        <w:tc>
          <w:tcPr>
            <w:tcW w:w="144" w:type="pct"/>
          </w:tcPr>
          <w:p w14:paraId="0A19E88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002060"/>
            </w:tcBorders>
            <w:vAlign w:val="bottom"/>
          </w:tcPr>
          <w:p w14:paraId="1EFA6D4B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083F9F74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2060"/>
              <w:right w:val="nil"/>
            </w:tcBorders>
            <w:shd w:val="clear" w:color="auto" w:fill="auto"/>
            <w:vAlign w:val="center"/>
          </w:tcPr>
          <w:p w14:paraId="0BD4EA61" w14:textId="458BA320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            (19)</w:t>
            </w:r>
          </w:p>
        </w:tc>
        <w:tc>
          <w:tcPr>
            <w:tcW w:w="144" w:type="pct"/>
            <w:shd w:val="clear" w:color="auto" w:fill="auto"/>
          </w:tcPr>
          <w:p w14:paraId="0230386D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002060"/>
            </w:tcBorders>
            <w:shd w:val="clear" w:color="auto" w:fill="auto"/>
            <w:vAlign w:val="bottom"/>
          </w:tcPr>
          <w:p w14:paraId="0EF14F05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1D0E2F" w:rsidRPr="00A45906" w14:paraId="21B77C97" w14:textId="77777777" w:rsidTr="00077BEA">
        <w:tc>
          <w:tcPr>
            <w:tcW w:w="1828" w:type="pct"/>
            <w:shd w:val="clear" w:color="auto" w:fill="auto"/>
          </w:tcPr>
          <w:p w14:paraId="41E83325" w14:textId="77777777" w:rsidR="001D0E2F" w:rsidRPr="00A45906" w:rsidRDefault="001D0E2F" w:rsidP="001D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03FEF06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double" w:sz="4" w:space="0" w:color="002060"/>
              <w:right w:val="nil"/>
            </w:tcBorders>
            <w:shd w:val="clear" w:color="auto" w:fill="auto"/>
            <w:vAlign w:val="center"/>
          </w:tcPr>
          <w:p w14:paraId="665970B7" w14:textId="1CBBCC9E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59,699 </w:t>
            </w:r>
          </w:p>
        </w:tc>
        <w:tc>
          <w:tcPr>
            <w:tcW w:w="144" w:type="pct"/>
          </w:tcPr>
          <w:p w14:paraId="1045F965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002060"/>
              <w:bottom w:val="double" w:sz="4" w:space="0" w:color="002060"/>
            </w:tcBorders>
          </w:tcPr>
          <w:p w14:paraId="677D5428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4E1272C6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002060"/>
              <w:left w:val="nil"/>
              <w:bottom w:val="double" w:sz="4" w:space="0" w:color="002060"/>
              <w:right w:val="nil"/>
            </w:tcBorders>
            <w:shd w:val="clear" w:color="auto" w:fill="auto"/>
            <w:vAlign w:val="center"/>
          </w:tcPr>
          <w:p w14:paraId="34C9F384" w14:textId="7445FE88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45,227</w:t>
            </w:r>
          </w:p>
        </w:tc>
        <w:tc>
          <w:tcPr>
            <w:tcW w:w="144" w:type="pct"/>
            <w:shd w:val="clear" w:color="auto" w:fill="auto"/>
          </w:tcPr>
          <w:p w14:paraId="428FE3C6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002060"/>
              <w:bottom w:val="double" w:sz="4" w:space="0" w:color="002060"/>
            </w:tcBorders>
            <w:shd w:val="clear" w:color="auto" w:fill="auto"/>
          </w:tcPr>
          <w:p w14:paraId="2521EE16" w14:textId="77777777" w:rsidR="001D0E2F" w:rsidRPr="00A45906" w:rsidRDefault="001D0E2F" w:rsidP="001D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30,450</w:t>
            </w:r>
          </w:p>
        </w:tc>
      </w:tr>
    </w:tbl>
    <w:p w14:paraId="55EE7396" w14:textId="77777777" w:rsidR="00F07A96" w:rsidRPr="00A45906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A1353F2" w14:textId="33445633" w:rsidR="00170DD7" w:rsidRPr="00A45906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A45906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A45906">
        <w:rPr>
          <w:rFonts w:asciiTheme="majorBidi" w:hAnsiTheme="majorBidi" w:cstheme="majorBidi"/>
          <w:sz w:val="30"/>
          <w:szCs w:val="30"/>
        </w:rPr>
        <w:t>7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A45906">
        <w:rPr>
          <w:rFonts w:asciiTheme="majorBidi" w:hAnsiTheme="majorBidi" w:cstheme="majorBidi"/>
          <w:sz w:val="30"/>
          <w:szCs w:val="30"/>
        </w:rPr>
        <w:t>135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596C00C1" w:rsidR="00781F32" w:rsidRPr="00A45906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04D3F4" w14:textId="77777777" w:rsidR="001C1D68" w:rsidRPr="00A45906" w:rsidRDefault="001C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F504ADE" w14:textId="2B3637BB" w:rsidR="00DF71B1" w:rsidRPr="00A45906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A45906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7FDD34D6" w14:textId="77777777" w:rsidR="0005396A" w:rsidRPr="00A45906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3"/>
        <w:gridCol w:w="988"/>
        <w:gridCol w:w="1619"/>
        <w:gridCol w:w="270"/>
        <w:gridCol w:w="1348"/>
      </w:tblGrid>
      <w:tr w:rsidR="001D2F07" w:rsidRPr="00A45906" w14:paraId="20695BCF" w14:textId="77777777" w:rsidTr="00F07A96">
        <w:trPr>
          <w:tblHeader/>
        </w:trPr>
        <w:tc>
          <w:tcPr>
            <w:tcW w:w="2743" w:type="pct"/>
          </w:tcPr>
          <w:p w14:paraId="2D46B71A" w14:textId="77777777" w:rsidR="002856AE" w:rsidRPr="00A45906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340CE362" w:rsidR="00FD5668" w:rsidRPr="00A45906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563D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8474E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0B6DAD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563D"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75CC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28" w:type="pct"/>
            <w:vAlign w:val="bottom"/>
          </w:tcPr>
          <w:p w14:paraId="66E74115" w14:textId="25E567A2" w:rsidR="00FD5668" w:rsidRPr="00A45906" w:rsidRDefault="0013383B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65" w:type="pct"/>
            <w:vAlign w:val="bottom"/>
          </w:tcPr>
          <w:p w14:paraId="116796A6" w14:textId="7B3DDEBF" w:rsidR="00FD5668" w:rsidRPr="00A45906" w:rsidRDefault="001C1D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0B08F0" w14:textId="77777777" w:rsidR="00FD5668" w:rsidRPr="00A45906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862C697" w14:textId="14B358BC" w:rsidR="00FD5668" w:rsidRPr="00A45906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A45906">
              <w:rPr>
                <w:b/>
                <w:bCs/>
                <w:sz w:val="30"/>
                <w:szCs w:val="30"/>
              </w:rPr>
              <w:br/>
            </w:r>
            <w:r w:rsidR="004A29F5" w:rsidRPr="00A45906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53F77095" w14:textId="77777777" w:rsidTr="00F07A96">
        <w:trPr>
          <w:trHeight w:val="344"/>
          <w:tblHeader/>
        </w:trPr>
        <w:tc>
          <w:tcPr>
            <w:tcW w:w="2743" w:type="pct"/>
          </w:tcPr>
          <w:p w14:paraId="26DD0372" w14:textId="77777777" w:rsidR="00FF725D" w:rsidRPr="00A45906" w:rsidRDefault="00FF725D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51D902B3" w14:textId="77777777" w:rsidR="00FF725D" w:rsidRPr="00A45906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30" w:type="pct"/>
            <w:gridSpan w:val="3"/>
          </w:tcPr>
          <w:p w14:paraId="11E9DE07" w14:textId="689097B3" w:rsidR="00FF725D" w:rsidRPr="00A45906" w:rsidRDefault="00FF725D" w:rsidP="001C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765C834E" w14:textId="77777777" w:rsidTr="00F07A96">
        <w:trPr>
          <w:trHeight w:val="344"/>
        </w:trPr>
        <w:tc>
          <w:tcPr>
            <w:tcW w:w="2743" w:type="pct"/>
          </w:tcPr>
          <w:p w14:paraId="04F3DC95" w14:textId="53A36209" w:rsidR="00FF725D" w:rsidRPr="00A45906" w:rsidRDefault="00B00610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14:paraId="54ACD0CB" w14:textId="77777777" w:rsidR="00FF725D" w:rsidRPr="00A45906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2AB1B28D" w14:textId="77777777" w:rsidR="00FF725D" w:rsidRPr="00A45906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1BA5E2" w14:textId="77777777" w:rsidR="00FF725D" w:rsidRPr="00A45906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5B7C711" w14:textId="77777777" w:rsidR="00FF725D" w:rsidRPr="00A45906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014BC033" w14:textId="77777777" w:rsidTr="00F07A96">
        <w:trPr>
          <w:trHeight w:val="344"/>
        </w:trPr>
        <w:tc>
          <w:tcPr>
            <w:tcW w:w="2743" w:type="pct"/>
          </w:tcPr>
          <w:p w14:paraId="169604CE" w14:textId="3461706A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bookmarkStart w:id="4" w:name="_Hlk117284706"/>
            <w:r w:rsidRPr="00A45906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14432197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6E6C4DA8" w14:textId="307EC10D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BEC21E3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3CDCE50C" w14:textId="69B35F20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1D2F07" w:rsidRPr="00A45906" w14:paraId="12C5203D" w14:textId="77777777" w:rsidTr="00F07A96">
        <w:trPr>
          <w:trHeight w:val="344"/>
        </w:trPr>
        <w:tc>
          <w:tcPr>
            <w:tcW w:w="2743" w:type="pct"/>
          </w:tcPr>
          <w:p w14:paraId="42F7D745" w14:textId="1922708C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จีซี เวนเจอร์ส จำกัด</w:t>
            </w:r>
          </w:p>
        </w:tc>
        <w:tc>
          <w:tcPr>
            <w:tcW w:w="528" w:type="pct"/>
          </w:tcPr>
          <w:p w14:paraId="390A3AAC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5879B2B2" w14:textId="108A9B91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FC94B2D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855E87E" w14:textId="21365867" w:rsidR="00773364" w:rsidRPr="00A45906" w:rsidRDefault="00544086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</w:tr>
      <w:tr w:rsidR="001D2F07" w:rsidRPr="00A45906" w14:paraId="5D19DBD1" w14:textId="77777777" w:rsidTr="00F07A96">
        <w:trPr>
          <w:trHeight w:val="344"/>
        </w:trPr>
        <w:tc>
          <w:tcPr>
            <w:tcW w:w="2743" w:type="pct"/>
          </w:tcPr>
          <w:p w14:paraId="3240958D" w14:textId="74EE48CD" w:rsidR="001C1D68" w:rsidRPr="00A45906" w:rsidRDefault="001C1D68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A45906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528" w:type="pct"/>
          </w:tcPr>
          <w:p w14:paraId="72B608CD" w14:textId="77777777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4C7CA4B8" w14:textId="5D90A158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4C8179C" w14:textId="77777777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6B3EA3AC" w14:textId="47475364" w:rsidR="001C1D68" w:rsidRPr="00A45906" w:rsidRDefault="00E70D6B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</w:p>
        </w:tc>
      </w:tr>
      <w:tr w:rsidR="001D2F07" w:rsidRPr="00A45906" w14:paraId="5E1434C6" w14:textId="77777777" w:rsidTr="00F07A96">
        <w:trPr>
          <w:trHeight w:val="344"/>
        </w:trPr>
        <w:tc>
          <w:tcPr>
            <w:tcW w:w="2743" w:type="pct"/>
          </w:tcPr>
          <w:p w14:paraId="395373F8" w14:textId="79A4C316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โซลูชั่น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5194C53D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535F8E53" w14:textId="09C0CC1E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3E3E5D7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8F51ADC" w14:textId="491A5659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1D2F07" w:rsidRPr="00A45906" w14:paraId="48CF0372" w14:textId="77777777" w:rsidTr="00F07A96">
        <w:tc>
          <w:tcPr>
            <w:tcW w:w="2743" w:type="pct"/>
          </w:tcPr>
          <w:p w14:paraId="11367D3D" w14:textId="24604842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ออกซิเรน จำกัด</w:t>
            </w:r>
          </w:p>
        </w:tc>
        <w:tc>
          <w:tcPr>
            <w:tcW w:w="528" w:type="pct"/>
          </w:tcPr>
          <w:p w14:paraId="726F547D" w14:textId="3FFCD9ED" w:rsidR="00773364" w:rsidRPr="00A45906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5" w:type="pct"/>
          </w:tcPr>
          <w:p w14:paraId="34093C9E" w14:textId="44635DCF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16740F4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5133BC63" w14:textId="126F70F2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(7,538)</w:t>
            </w:r>
          </w:p>
        </w:tc>
      </w:tr>
      <w:tr w:rsidR="001D2F07" w:rsidRPr="00A45906" w14:paraId="41561480" w14:textId="77777777" w:rsidTr="00F07A96">
        <w:tc>
          <w:tcPr>
            <w:tcW w:w="2743" w:type="pct"/>
          </w:tcPr>
          <w:p w14:paraId="783E157D" w14:textId="2BF8DA3C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พีทีที ฟีนอล จำกัด</w:t>
            </w:r>
          </w:p>
        </w:tc>
        <w:tc>
          <w:tcPr>
            <w:tcW w:w="528" w:type="pct"/>
          </w:tcPr>
          <w:p w14:paraId="00CB63F6" w14:textId="7AC78D4C" w:rsidR="00773364" w:rsidRPr="00A45906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65" w:type="pct"/>
          </w:tcPr>
          <w:p w14:paraId="15C6781C" w14:textId="3312AFE8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9FA964C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D64DBEF" w14:textId="584CBADF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(13,029)</w:t>
            </w:r>
          </w:p>
        </w:tc>
      </w:tr>
      <w:tr w:rsidR="001D2F07" w:rsidRPr="00A45906" w14:paraId="1DAE4E5B" w14:textId="77777777" w:rsidTr="00F07A96">
        <w:tc>
          <w:tcPr>
            <w:tcW w:w="2743" w:type="pct"/>
          </w:tcPr>
          <w:p w14:paraId="0891F281" w14:textId="652548C7" w:rsidR="001C1D68" w:rsidRPr="00A45906" w:rsidRDefault="001C1D68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ขาดทุนจากการด้อยค่าเงินลงทุนในบริษัท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>จีซี เวนเจอร์ส จำกัด</w:t>
            </w:r>
          </w:p>
        </w:tc>
        <w:tc>
          <w:tcPr>
            <w:tcW w:w="528" w:type="pct"/>
          </w:tcPr>
          <w:p w14:paraId="62110691" w14:textId="77777777" w:rsidR="001C1D68" w:rsidRPr="00A45906" w:rsidRDefault="001C1D68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4235E25C" w14:textId="1D876BCE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839BCAA" w14:textId="77777777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4A07860C" w14:textId="24C7C5F1" w:rsidR="001C1D68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70D6B" w:rsidRPr="00A45906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2F07" w:rsidRPr="00A45906" w14:paraId="5D9FA299" w14:textId="77777777" w:rsidTr="00F07A96">
        <w:tc>
          <w:tcPr>
            <w:tcW w:w="2743" w:type="pct"/>
          </w:tcPr>
          <w:p w14:paraId="1F8987F9" w14:textId="6B5E5122" w:rsidR="00773364" w:rsidRPr="00A45906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A7C3A" w:rsidRPr="00A45906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ในบริษัท พีทีที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8" w:type="pct"/>
          </w:tcPr>
          <w:p w14:paraId="7A322C27" w14:textId="77777777" w:rsidR="00773364" w:rsidRPr="00A45906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71D4C60E" w14:textId="6EF32BB9" w:rsidR="00773364" w:rsidRPr="00A45906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BF0AE3" w14:textId="77777777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5E116D6C" w14:textId="12A9D761" w:rsidR="00773364" w:rsidRPr="00A45906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</w:tr>
      <w:tr w:rsidR="001D2F07" w:rsidRPr="00A45906" w14:paraId="4F58B158" w14:textId="77777777" w:rsidTr="00F07A96">
        <w:tc>
          <w:tcPr>
            <w:tcW w:w="2743" w:type="pct"/>
          </w:tcPr>
          <w:p w14:paraId="140E20EA" w14:textId="77777777" w:rsidR="00B00610" w:rsidRPr="00A45906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7D115C3D" w14:textId="77777777" w:rsidR="00B00610" w:rsidRPr="00A45906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1E0C88F2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EE7E42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56E9BB8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67743516" w14:textId="77777777" w:rsidTr="00F07A96">
        <w:tc>
          <w:tcPr>
            <w:tcW w:w="2743" w:type="pct"/>
          </w:tcPr>
          <w:p w14:paraId="15201030" w14:textId="195E9E50" w:rsidR="00B00610" w:rsidRPr="00A45906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8" w:type="pct"/>
          </w:tcPr>
          <w:p w14:paraId="0A19C840" w14:textId="77777777" w:rsidR="00B00610" w:rsidRPr="00A45906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1A23E551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E211264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5CB687D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610" w:rsidRPr="00A45906" w14:paraId="5B789E2F" w14:textId="77777777" w:rsidTr="00F07A96">
        <w:tc>
          <w:tcPr>
            <w:tcW w:w="2743" w:type="pct"/>
          </w:tcPr>
          <w:p w14:paraId="1872956F" w14:textId="10646A72" w:rsidR="00B00610" w:rsidRPr="00A45906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จีจีซี เคทิส ไบโออินดัสเทรียล จำกัด</w:t>
            </w:r>
          </w:p>
        </w:tc>
        <w:tc>
          <w:tcPr>
            <w:tcW w:w="528" w:type="pct"/>
          </w:tcPr>
          <w:p w14:paraId="7EDB7227" w14:textId="77777777" w:rsidR="00B00610" w:rsidRPr="00A45906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65" w:type="pct"/>
          </w:tcPr>
          <w:p w14:paraId="43B7302A" w14:textId="631E81DC" w:rsidR="00B00610" w:rsidRPr="00A45906" w:rsidRDefault="00E70D6B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144" w:type="pct"/>
          </w:tcPr>
          <w:p w14:paraId="65BF879C" w14:textId="77777777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FC24907" w14:textId="3CFD5DBB" w:rsidR="00B00610" w:rsidRPr="00A45906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F1FA2C1" w14:textId="55307EA1" w:rsidR="00E575CC" w:rsidRPr="00A45906" w:rsidRDefault="00E575CC">
      <w:pPr>
        <w:rPr>
          <w:rFonts w:asciiTheme="majorBidi" w:hAnsiTheme="majorBidi" w:cstheme="majorBidi"/>
          <w:sz w:val="30"/>
          <w:szCs w:val="30"/>
        </w:rPr>
      </w:pPr>
    </w:p>
    <w:bookmarkEnd w:id="4"/>
    <w:p w14:paraId="320162B7" w14:textId="6DFC7C10" w:rsidR="009C321F" w:rsidRPr="00A45906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การเปลี่ยนแปลงของเงินลงทุนในบริษัทย่อย</w:t>
      </w:r>
      <w:r w:rsidR="004F7889" w:rsidRPr="00A459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1EA44934" w14:textId="1F99022B" w:rsidR="00A86810" w:rsidRPr="00A45906" w:rsidRDefault="00A868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30"/>
          <w:szCs w:val="30"/>
          <w:lang w:val="en-GB"/>
        </w:rPr>
      </w:pPr>
    </w:p>
    <w:p w14:paraId="743BAB22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โพลีออลส์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3EA4518" w14:textId="183D8C5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โพลีออลส์ จำกัด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วิ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สามัญผู้ถือหุ้น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ประจำปี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Polyols &amp; PU System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รวม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410.50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กุมภาพันธ์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0C3D9A6F" w14:textId="325A49F9" w:rsidR="00820E3A" w:rsidRPr="00A45906" w:rsidRDefault="00820E3A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696536" w14:textId="71D6F49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เวนเจอร์ส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118E570" w14:textId="4492A26F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27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26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Corporate Venture Capital (CVC)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44086" w:rsidRPr="00A45906">
        <w:rPr>
          <w:rFonts w:ascii="Angsana New" w:hAnsi="Angsana New" w:hint="cs"/>
          <w:spacing w:val="-6"/>
          <w:sz w:val="30"/>
          <w:szCs w:val="30"/>
          <w:lang w:val="en-US" w:bidi="th-TH"/>
        </w:rPr>
        <w:t>497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มีนาคม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64CEF77C" w14:textId="77777777" w:rsidR="00B00610" w:rsidRPr="00A45906" w:rsidRDefault="00B00610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FE0FEA8" w14:textId="77777777" w:rsidR="00B00610" w:rsidRPr="00A45906" w:rsidRDefault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5906">
        <w:rPr>
          <w:rFonts w:ascii="Angsana New" w:hAnsi="Angsana New"/>
          <w:i/>
          <w:iCs/>
          <w:sz w:val="30"/>
          <w:szCs w:val="30"/>
        </w:rPr>
        <w:br w:type="page"/>
      </w:r>
    </w:p>
    <w:p w14:paraId="0D92D187" w14:textId="48473C4C" w:rsidR="001C1D68" w:rsidRPr="00A45906" w:rsidRDefault="001C1D68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45906">
        <w:rPr>
          <w:rFonts w:ascii="Angsana New" w:hAnsi="Angsana New"/>
          <w:i/>
          <w:iCs/>
          <w:sz w:val="30"/>
          <w:szCs w:val="30"/>
          <w:lang w:val="en-US" w:bidi="th-TH"/>
        </w:rPr>
        <w:t>PTTGC America Corporation</w:t>
      </w:r>
    </w:p>
    <w:p w14:paraId="1E944CE7" w14:textId="4CE0AE1A" w:rsidR="003E1280" w:rsidRPr="00A45906" w:rsidRDefault="003E1280" w:rsidP="003E128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ในระหว่างงวดเก้าเดือนสิ้นสุดวันที่</w:t>
      </w:r>
      <w:r w:rsidRPr="00A45906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America Corporation (“GCA Corp.”)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คณะกรรมการของบริษัทย่อยเมื่อวันที่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9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และวันที่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กันยายน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2.09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73.36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ระหว่างงวดเก้าเดือนสิ้นสุดวันที่</w:t>
      </w:r>
      <w:r w:rsidRPr="00A45906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โดยบริษัทย่อยได้นำเงินจำนวน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1.43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49.87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ไปลงทุนในโครงการ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US Petrochemical Complex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และได้นำเงินจำนวน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0.6</w:t>
      </w:r>
      <w:r w:rsidR="000E2626" w:rsidRPr="00A45906">
        <w:rPr>
          <w:rFonts w:ascii="Angsana New" w:hAnsi="Angsana New"/>
          <w:spacing w:val="-6"/>
          <w:sz w:val="30"/>
          <w:szCs w:val="30"/>
          <w:lang w:val="en-US" w:bidi="th-TH"/>
        </w:rPr>
        <w:t>6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23.49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ไปใช้ในการเข้าทำธุรกรรมซื้อหุ้นสามัญจำนวน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2,000,000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GC America Sustainability Corporation (“GCAS”) (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เดิมชื่อ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Innovation America Corp.)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ซึ่งเป็นการเข้าซื้อหุ้นจาก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International Private Limited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ซึ่งเป็นบริษัทย่อยและเป็นผู้ถือหุ้นเดิม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จึงถือว่าการเข้าซื้อหุ้นดังกล่าวเป็นการซื้อธุรกิจภายใต้การควบคุมเดียวกันของบริษัทย่อย โดยการซื้อหุ้นดังกล่าวมีผลให้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 Corp.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มีสัดส่วนการถือหุ้นใน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GCAS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ซึ่งเป็นไปตามแผนการปรับโครงสร้างการถือหุ้นใน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GCAS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ื่อจัดโครงสร้างในระยะยาวของการลงทุนในสหรัฐอเมริกาให้มีประสิทธิภาพและมีประโยชน์สูงสุดต่อกลุ่มบริษัท</w:t>
      </w:r>
    </w:p>
    <w:p w14:paraId="5DFC21CA" w14:textId="77777777" w:rsidR="00B00610" w:rsidRPr="00A45906" w:rsidRDefault="00B00610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</w:p>
    <w:p w14:paraId="3326A346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ครีเอชั่น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3511F6C9" w14:textId="7CE790A9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โซลูชั่น ครีเอชั่น ครีเอชั่น จำกัด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ได้มีมติอนุมัติการลดทุนจดทะเบียนของบริษัทย่อยและ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คืนเงินลงทุนแก่บริษัทเป็นจำนวนเงิน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31.87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C1D68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โดยบริษัทย่อยได้จดทะเบียนลดทุนกับกรมพัฒนาธุรกิจการค้า</w:t>
      </w:r>
      <w:r w:rsidR="001C1D68"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กระทรวงพาณิชย์</w:t>
      </w:r>
      <w:r w:rsidR="001C1D68"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C1D68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แล้วเสร็จในวันที่ </w:t>
      </w:r>
      <w:r w:rsidR="001C1D68"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1C1D68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="001C1D68" w:rsidRPr="00A45906">
        <w:rPr>
          <w:rFonts w:ascii="Angsana New" w:hAnsi="Angsana New"/>
          <w:spacing w:val="-6"/>
          <w:sz w:val="30"/>
          <w:szCs w:val="30"/>
          <w:lang w:val="en-US"/>
        </w:rPr>
        <w:t>2566</w:t>
      </w:r>
    </w:p>
    <w:p w14:paraId="1E2A925E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D354EEB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ออกซิเรน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6D25334" w14:textId="5443C834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จีซี ออกซิเรน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 ซึ่งเป็นบริษัทย่อย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7,569.17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A45906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31.27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A45906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="004972AA" w:rsidRPr="00A45906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4972AA" w:rsidRPr="00A45906">
        <w:rPr>
          <w:rFonts w:ascii="Angsana New" w:hAnsi="Angsana New"/>
          <w:spacing w:val="-6"/>
          <w:sz w:val="30"/>
          <w:szCs w:val="30"/>
          <w:lang w:val="en-US" w:bidi="th-TH"/>
        </w:rPr>
        <w:t>0</w:t>
      </w:r>
      <w:r w:rsidR="004972AA"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5563D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="004972AA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4972AA" w:rsidRPr="00A45906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430CA93A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CE9867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A459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2EB73A98" w14:textId="0B1BCB7A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A45906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 31 </w:t>
      </w:r>
      <w:r w:rsidRPr="00A45906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2566  </w:t>
      </w:r>
      <w:r w:rsidRPr="00A45906">
        <w:rPr>
          <w:rFonts w:ascii="Angsana New" w:hAnsi="Angsana New"/>
          <w:sz w:val="30"/>
          <w:szCs w:val="30"/>
          <w:cs/>
          <w:lang w:val="en-US" w:bidi="th-TH"/>
        </w:rPr>
        <w:t>บริษัท พีทีที ฟีนอล จำกัด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A45906">
        <w:rPr>
          <w:rFonts w:ascii="Angsana New" w:hAnsi="Angsana New"/>
          <w:sz w:val="30"/>
          <w:szCs w:val="30"/>
          <w:lang w:val="en-US"/>
        </w:rPr>
        <w:t xml:space="preserve"> 13,028.67 </w:t>
      </w:r>
      <w:r w:rsidRPr="00A45906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val="en-US" w:bidi="th-TH"/>
        </w:rPr>
        <w:t>ทั้งนี้ ณ วันที่</w:t>
      </w:r>
      <w:r w:rsidRPr="00A4590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972AA" w:rsidRPr="00A45906">
        <w:rPr>
          <w:rFonts w:ascii="Angsana New" w:hAnsi="Angsana New"/>
          <w:sz w:val="30"/>
          <w:szCs w:val="30"/>
          <w:lang w:val="en-US"/>
        </w:rPr>
        <w:t>3</w:t>
      </w:r>
      <w:r w:rsidR="004972AA" w:rsidRPr="00A45906">
        <w:rPr>
          <w:rFonts w:ascii="Angsana New" w:hAnsi="Angsana New"/>
          <w:sz w:val="30"/>
          <w:szCs w:val="30"/>
          <w:lang w:val="en-US" w:bidi="th-TH"/>
        </w:rPr>
        <w:t>0</w:t>
      </w:r>
      <w:r w:rsidR="004972AA" w:rsidRPr="00A45906">
        <w:rPr>
          <w:rFonts w:ascii="Angsana New" w:hAnsi="Angsana New"/>
          <w:sz w:val="30"/>
          <w:szCs w:val="30"/>
          <w:lang w:val="en-US"/>
        </w:rPr>
        <w:t xml:space="preserve"> </w:t>
      </w:r>
      <w:r w:rsidR="00E5563D" w:rsidRPr="00A45906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4972AA" w:rsidRPr="00A4590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4972AA" w:rsidRPr="00A45906">
        <w:rPr>
          <w:rFonts w:ascii="Angsana New" w:hAnsi="Angsana New"/>
          <w:sz w:val="30"/>
          <w:szCs w:val="30"/>
          <w:lang w:val="en-US"/>
        </w:rPr>
        <w:t>2566</w:t>
      </w:r>
      <w:r w:rsidRPr="00A45906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</w:t>
      </w:r>
    </w:p>
    <w:p w14:paraId="0798DAF6" w14:textId="77777777" w:rsidR="000525CF" w:rsidRPr="00A45906" w:rsidRDefault="000525CF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5E10ED5" w14:textId="77777777" w:rsidR="003E1280" w:rsidRPr="00A45906" w:rsidRDefault="003E1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590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64FB35C" w14:textId="7802FE41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61B57D5E" w14:textId="77777777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54178F6" w14:textId="77777777" w:rsidR="001C1D68" w:rsidRPr="00A45906" w:rsidRDefault="001C1D68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เวนเจอร์ส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15B04F10" w14:textId="5376D515" w:rsidR="00B00610" w:rsidRPr="00A45906" w:rsidRDefault="001C1D68" w:rsidP="0039348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</w:t>
      </w:r>
      <w:r w:rsidR="00E5563D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เก้า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เดือนสิ้นสุดวันที่</w:t>
      </w:r>
      <w:r w:rsidRPr="00A45906">
        <w:rPr>
          <w:rFonts w:ascii="Angsana New" w:hAnsi="Angsana New" w:hint="cs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="00E5563D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บริษัทรับรู้ผลขาดทุนจากการด้อยค่าของเงินลงทุนใน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="003E1280" w:rsidRPr="00A45906">
        <w:rPr>
          <w:rFonts w:ascii="Angsana New" w:hAnsi="Angsana New"/>
          <w:spacing w:val="-6"/>
          <w:sz w:val="30"/>
          <w:szCs w:val="30"/>
          <w:lang w:val="en-US" w:bidi="th-TH"/>
        </w:rPr>
        <w:t>36.53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NirvaMed</w:t>
      </w:r>
      <w:proofErr w:type="spellEnd"/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Inc.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หรือขาดทุนของกลุ่มบริษัท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="003E1280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และเงินลงทุนใน </w:t>
      </w:r>
      <w:proofErr w:type="spellStart"/>
      <w:r w:rsidR="003E1280" w:rsidRPr="00A45906">
        <w:rPr>
          <w:rFonts w:ascii="Angsana New" w:hAnsi="Angsana New"/>
          <w:spacing w:val="-6"/>
          <w:sz w:val="30"/>
          <w:szCs w:val="30"/>
          <w:lang w:val="en-US" w:bidi="th-TH"/>
        </w:rPr>
        <w:t>Arevo</w:t>
      </w:r>
      <w:proofErr w:type="spellEnd"/>
      <w:r w:rsidR="003E1280"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Inc. </w:t>
      </w:r>
      <w:r w:rsidR="003E1280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="003E1280"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ดังกล่าว</w:t>
      </w:r>
    </w:p>
    <w:p w14:paraId="5E422381" w14:textId="77777777" w:rsidR="00393484" w:rsidRPr="00A45906" w:rsidRDefault="0039348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7AA0979A" w14:textId="6A245E44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A4590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DE4DE36" w14:textId="3093C1F2" w:rsidR="00773364" w:rsidRPr="00A45906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</w:t>
      </w:r>
      <w:r w:rsidR="00E5563D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เก้า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เดือนสิ้นสุด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วันที่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3</w:t>
      </w:r>
      <w:r w:rsidR="004D2427" w:rsidRPr="00A45906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E5563D"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บริษัท พีทีที </w:t>
      </w:r>
      <w:r w:rsidRPr="00A45906">
        <w:rPr>
          <w:rFonts w:ascii="Angsana New" w:hAnsi="Angsana New"/>
          <w:spacing w:val="-12"/>
          <w:sz w:val="30"/>
          <w:szCs w:val="30"/>
          <w:cs/>
          <w:lang w:val="en-US" w:bidi="th-TH"/>
        </w:rPr>
        <w:t>ฟีนอล จำกัด</w:t>
      </w:r>
      <w:r w:rsidRPr="00A45906">
        <w:rPr>
          <w:rFonts w:ascii="Angsana New" w:hAnsi="Angsana New"/>
          <w:spacing w:val="-12"/>
          <w:sz w:val="30"/>
          <w:szCs w:val="30"/>
          <w:lang w:val="en-US"/>
        </w:rPr>
        <w:t xml:space="preserve"> </w:t>
      </w:r>
      <w:r w:rsidRPr="00A45906">
        <w:rPr>
          <w:rFonts w:ascii="Angsana New" w:hAnsi="Angsana New"/>
          <w:spacing w:val="-12"/>
          <w:sz w:val="30"/>
          <w:szCs w:val="30"/>
          <w:cs/>
          <w:lang w:val="en-US" w:bidi="th-TH"/>
        </w:rPr>
        <w:t>ซึ่งเป็นบริษัทย่อย</w:t>
      </w:r>
      <w:r w:rsidRPr="00A45906">
        <w:rPr>
          <w:rFonts w:ascii="Angsana New" w:hAnsi="Angsana New" w:hint="cs"/>
          <w:spacing w:val="-12"/>
          <w:sz w:val="30"/>
          <w:szCs w:val="30"/>
          <w:cs/>
          <w:lang w:val="en-US" w:bidi="th-TH"/>
        </w:rPr>
        <w:t xml:space="preserve"> จำนวนเงิน </w:t>
      </w:r>
      <w:r w:rsidRPr="00A45906">
        <w:rPr>
          <w:rFonts w:ascii="Angsana New" w:hAnsi="Angsana New"/>
          <w:spacing w:val="-12"/>
          <w:sz w:val="30"/>
          <w:szCs w:val="30"/>
          <w:lang w:val="en-US"/>
        </w:rPr>
        <w:t xml:space="preserve">118.58 </w:t>
      </w:r>
      <w:r w:rsidRPr="00A45906">
        <w:rPr>
          <w:rFonts w:ascii="Angsana New" w:hAnsi="Angsana New" w:hint="cs"/>
          <w:spacing w:val="-12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A45906">
        <w:rPr>
          <w:rFonts w:ascii="Angsana New" w:hAnsi="Angsana New"/>
          <w:spacing w:val="-12"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 w:hint="cs"/>
          <w:spacing w:val="-12"/>
          <w:sz w:val="30"/>
          <w:szCs w:val="30"/>
          <w:cs/>
          <w:lang w:val="en-US" w:bidi="th-TH"/>
        </w:rPr>
        <w:t>ย่อย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จากการเลิกกิจการในบริษัทย่อย</w:t>
      </w:r>
    </w:p>
    <w:p w14:paraId="627C1089" w14:textId="77777777" w:rsidR="00FC286C" w:rsidRPr="00A45906" w:rsidRDefault="00FC286C" w:rsidP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i/>
          <w:iCs/>
          <w:sz w:val="30"/>
          <w:szCs w:val="30"/>
        </w:rPr>
      </w:pPr>
    </w:p>
    <w:p w14:paraId="0B92C88C" w14:textId="6FB088C6" w:rsidR="00B00610" w:rsidRPr="00A45906" w:rsidRDefault="00B00610" w:rsidP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</w:t>
      </w:r>
      <w:r w:rsidRPr="00A459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การร่วมค้า </w:t>
      </w:r>
    </w:p>
    <w:p w14:paraId="75CBB1B9" w14:textId="03AB9169" w:rsidR="00B00610" w:rsidRPr="00A45906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45906">
        <w:rPr>
          <w:rFonts w:ascii="Angsana New" w:hAnsi="Angsana New"/>
          <w:i/>
          <w:iCs/>
          <w:sz w:val="24"/>
          <w:szCs w:val="24"/>
          <w:cs/>
          <w:lang w:val="en-US"/>
        </w:rPr>
        <w:tab/>
      </w:r>
    </w:p>
    <w:p w14:paraId="226DFB2C" w14:textId="77777777" w:rsidR="00B00610" w:rsidRPr="00A45906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0498F4A" w14:textId="77777777" w:rsidR="00B00610" w:rsidRPr="00A45906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21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กุมภาพันธ์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2566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จีจีซี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เคทิส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ไบโออินดัสเทรียล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ได้เรียกชำระค่าหุ้นเพิ่มทุนจากบริษัท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จีจีซี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ไบโอเคมิคอล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A4590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850,000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มูลค่าหุ้นละ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บาท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</w:t>
      </w:r>
      <w:r w:rsidRPr="00A45906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จำนวน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9,500,000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หุ้น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มูลค่าหุ้นละ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บาท เป็นจำนวนเงินรวม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80.25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ซึ่งบริษัทย่อยได้จ่ายชำระเงินค่าหุ้นเต็มจำนวนแล้วในเดือนเมษายน</w:t>
      </w:r>
      <w:r w:rsidRPr="00A4590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6"/>
          <w:sz w:val="30"/>
          <w:szCs w:val="30"/>
          <w:lang w:val="en-US" w:bidi="th-TH"/>
        </w:rPr>
        <w:t>2566</w:t>
      </w:r>
    </w:p>
    <w:p w14:paraId="1F8A9875" w14:textId="191A5C9A" w:rsidR="001C1D68" w:rsidRPr="00A45906" w:rsidRDefault="001C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sz w:val="30"/>
          <w:szCs w:val="30"/>
          <w:cs/>
        </w:rPr>
      </w:pPr>
    </w:p>
    <w:p w14:paraId="74F7F5AE" w14:textId="11770F17" w:rsidR="004F3079" w:rsidRPr="00A4590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A4590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A45906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1"/>
        <w:gridCol w:w="1346"/>
        <w:gridCol w:w="264"/>
        <w:gridCol w:w="1358"/>
      </w:tblGrid>
      <w:tr w:rsidR="001D2F07" w:rsidRPr="00A45906" w14:paraId="42E7F22E" w14:textId="77777777" w:rsidTr="000525CF">
        <w:tc>
          <w:tcPr>
            <w:tcW w:w="2647" w:type="pct"/>
            <w:shd w:val="clear" w:color="auto" w:fill="auto"/>
            <w:vAlign w:val="bottom"/>
          </w:tcPr>
          <w:p w14:paraId="176B4099" w14:textId="7CEB59DA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563D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74E"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63D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6" w:type="pct"/>
            <w:vAlign w:val="bottom"/>
          </w:tcPr>
          <w:p w14:paraId="721B9C31" w14:textId="73319872" w:rsidR="005941C2" w:rsidRPr="00A45906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5C7DDE69" w14:textId="77777777" w:rsidTr="000525CF">
        <w:tc>
          <w:tcPr>
            <w:tcW w:w="2647" w:type="pct"/>
            <w:shd w:val="clear" w:color="auto" w:fill="auto"/>
            <w:vAlign w:val="bottom"/>
          </w:tcPr>
          <w:p w14:paraId="685C9598" w14:textId="77777777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53ADF3DE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171E9E6F" w14:textId="77777777" w:rsidTr="000525CF">
        <w:tc>
          <w:tcPr>
            <w:tcW w:w="2647" w:type="pct"/>
            <w:shd w:val="clear" w:color="auto" w:fill="auto"/>
          </w:tcPr>
          <w:p w14:paraId="0B099EF5" w14:textId="3887B712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36" w:type="pct"/>
          </w:tcPr>
          <w:p w14:paraId="43D8B558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02DB9BFD" w:rsidR="005941C2" w:rsidRPr="00A45906" w:rsidRDefault="005B1D1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23,527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0E7597B6" w:rsidR="005941C2" w:rsidRPr="00A45906" w:rsidRDefault="009050B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17,450</w:t>
            </w:r>
          </w:p>
        </w:tc>
      </w:tr>
      <w:tr w:rsidR="001D2F07" w:rsidRPr="00A45906" w14:paraId="29135A55" w14:textId="77777777" w:rsidTr="000525CF">
        <w:tc>
          <w:tcPr>
            <w:tcW w:w="2647" w:type="pct"/>
            <w:shd w:val="clear" w:color="auto" w:fill="auto"/>
          </w:tcPr>
          <w:p w14:paraId="035D3274" w14:textId="05476228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736" w:type="pct"/>
          </w:tcPr>
          <w:p w14:paraId="1F9B8EEA" w14:textId="255172E0" w:rsidR="005941C2" w:rsidRPr="00A45906" w:rsidRDefault="003D5990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3" w:type="pct"/>
            <w:shd w:val="clear" w:color="auto" w:fill="auto"/>
          </w:tcPr>
          <w:p w14:paraId="29654BAE" w14:textId="3DFBDA67" w:rsidR="005941C2" w:rsidRPr="00A45906" w:rsidRDefault="005B1D1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152D40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D75BE52" w14:textId="32A2B6A3" w:rsidR="005941C2" w:rsidRPr="00A45906" w:rsidRDefault="009050B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30,376</w:t>
            </w:r>
          </w:p>
        </w:tc>
      </w:tr>
      <w:tr w:rsidR="001D2F07" w:rsidRPr="00A45906" w14:paraId="29F37FF6" w14:textId="77777777" w:rsidTr="000525CF">
        <w:tc>
          <w:tcPr>
            <w:tcW w:w="2647" w:type="pct"/>
            <w:shd w:val="clear" w:color="auto" w:fill="auto"/>
          </w:tcPr>
          <w:p w14:paraId="2F3D07D5" w14:textId="0AFBB6E4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</w:tcPr>
          <w:p w14:paraId="31ABE921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664CBA30" w:rsidR="005941C2" w:rsidRPr="00A45906" w:rsidRDefault="005B1D1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07809" w:rsidRPr="00A45906">
              <w:rPr>
                <w:rFonts w:asciiTheme="majorBidi" w:hAnsiTheme="majorBidi" w:cstheme="majorBidi"/>
                <w:sz w:val="30"/>
                <w:szCs w:val="30"/>
              </w:rPr>
              <w:t>5,489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767A11EF" w:rsidR="005941C2" w:rsidRPr="00A45906" w:rsidRDefault="009050B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(9,611)</w:t>
            </w:r>
          </w:p>
        </w:tc>
      </w:tr>
      <w:tr w:rsidR="005941C2" w:rsidRPr="00A45906" w14:paraId="1ABFA3FD" w14:textId="77777777" w:rsidTr="000525CF">
        <w:tc>
          <w:tcPr>
            <w:tcW w:w="2647" w:type="pct"/>
            <w:shd w:val="clear" w:color="auto" w:fill="auto"/>
          </w:tcPr>
          <w:p w14:paraId="0145C4D8" w14:textId="75A40D29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6" w:type="pct"/>
          </w:tcPr>
          <w:p w14:paraId="53A52AA4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5C5492DB" w:rsidR="005941C2" w:rsidRPr="00A45906" w:rsidRDefault="005B1D17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(15,753)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00E53972" w:rsidR="005941C2" w:rsidRPr="00A45906" w:rsidRDefault="009050BE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(11,053)</w:t>
            </w:r>
          </w:p>
        </w:tc>
      </w:tr>
    </w:tbl>
    <w:p w14:paraId="4CD56578" w14:textId="77777777" w:rsidR="00BC5AB7" w:rsidRPr="00A45906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234501C7" w14:textId="22F83F0E" w:rsidR="00825627" w:rsidRPr="00A45906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E5563D" w:rsidRPr="00A45906">
        <w:rPr>
          <w:rFonts w:asciiTheme="majorBidi" w:hAnsiTheme="majorBidi" w:cstheme="majorBidi" w:hint="cs"/>
          <w:spacing w:val="8"/>
          <w:sz w:val="30"/>
          <w:szCs w:val="30"/>
          <w:cs/>
        </w:rPr>
        <w:t>เก้า</w:t>
      </w:r>
      <w:r w:rsidR="00EB547F" w:rsidRPr="00A45906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0B6DAD" w:rsidRPr="00A45906">
        <w:rPr>
          <w:rFonts w:asciiTheme="majorBidi" w:hAnsiTheme="majorBidi" w:cstheme="majorBidi"/>
          <w:spacing w:val="8"/>
          <w:sz w:val="30"/>
          <w:szCs w:val="30"/>
        </w:rPr>
        <w:t>3</w:t>
      </w:r>
      <w:r w:rsidR="004D2427" w:rsidRPr="00A45906">
        <w:rPr>
          <w:rFonts w:asciiTheme="majorBidi" w:hAnsiTheme="majorBidi" w:cstheme="majorBidi"/>
          <w:spacing w:val="8"/>
          <w:sz w:val="30"/>
          <w:szCs w:val="30"/>
        </w:rPr>
        <w:t>0</w:t>
      </w:r>
      <w:r w:rsidR="000B6DAD" w:rsidRPr="00A4590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E5563D" w:rsidRPr="00A45906">
        <w:rPr>
          <w:rFonts w:asciiTheme="majorBidi" w:hAnsiTheme="majorBidi" w:cstheme="majorBidi" w:hint="cs"/>
          <w:spacing w:val="8"/>
          <w:sz w:val="30"/>
          <w:szCs w:val="30"/>
          <w:cs/>
        </w:rPr>
        <w:t>กันยายน</w:t>
      </w:r>
      <w:r w:rsidR="00AA2D97" w:rsidRPr="00A45906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A45906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544086" w:rsidRPr="00A45906">
        <w:rPr>
          <w:rFonts w:asciiTheme="majorBidi" w:hAnsiTheme="majorBidi" w:cstheme="majorBidi" w:hint="cs"/>
          <w:spacing w:val="8"/>
          <w:sz w:val="30"/>
          <w:szCs w:val="30"/>
        </w:rPr>
        <w:t>6</w:t>
      </w:r>
      <w:r w:rsidR="00EB547F" w:rsidRPr="00A4590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A45906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A45906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A45906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9050BE" w:rsidRPr="00A45906">
        <w:rPr>
          <w:rFonts w:asciiTheme="majorBidi" w:hAnsiTheme="majorBidi" w:cstheme="majorBidi"/>
          <w:spacing w:val="-2"/>
          <w:sz w:val="30"/>
          <w:szCs w:val="30"/>
        </w:rPr>
        <w:t>89</w:t>
      </w:r>
      <w:r w:rsidR="00A923C6" w:rsidRPr="00A4590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A45906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58655B" w:rsidRPr="00A4590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050BE" w:rsidRPr="00A45906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A923C6" w:rsidRPr="00A4590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A4590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A45906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A45906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A45906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A45906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A4590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A45906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A45906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A45906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A4590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A459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A45906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A45906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A45906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A45906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A4590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A45906">
        <w:rPr>
          <w:rFonts w:asciiTheme="majorBidi" w:hAnsiTheme="majorBidi" w:cstheme="majorBidi"/>
          <w:sz w:val="30"/>
          <w:szCs w:val="30"/>
        </w:rPr>
        <w:t xml:space="preserve"> </w:t>
      </w:r>
      <w:r w:rsidR="009050BE" w:rsidRPr="00A45906">
        <w:rPr>
          <w:rFonts w:asciiTheme="majorBidi" w:hAnsiTheme="majorBidi" w:cstheme="majorBidi"/>
          <w:sz w:val="30"/>
          <w:szCs w:val="30"/>
        </w:rPr>
        <w:t>2.90</w:t>
      </w:r>
      <w:r w:rsidR="00EB547F" w:rsidRPr="00A45906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A4590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A45906">
        <w:rPr>
          <w:rFonts w:asciiTheme="majorBidi" w:hAnsiTheme="majorBidi" w:cstheme="majorBidi"/>
          <w:sz w:val="30"/>
          <w:szCs w:val="30"/>
        </w:rPr>
        <w:t xml:space="preserve"> </w:t>
      </w:r>
      <w:r w:rsidR="009050BE" w:rsidRPr="00A45906">
        <w:rPr>
          <w:rFonts w:asciiTheme="majorBidi" w:hAnsiTheme="majorBidi" w:cstheme="majorBidi"/>
          <w:sz w:val="30"/>
          <w:szCs w:val="30"/>
        </w:rPr>
        <w:t>7.00</w:t>
      </w:r>
      <w:r w:rsidR="00A13FF4" w:rsidRPr="00A45906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A45906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A45906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A45906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A45906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A45906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A45906">
        <w:rPr>
          <w:rFonts w:asciiTheme="majorBidi" w:hAnsiTheme="majorBidi" w:cstheme="majorBidi"/>
          <w:sz w:val="30"/>
          <w:szCs w:val="30"/>
        </w:rPr>
        <w:t xml:space="preserve"> </w:t>
      </w:r>
    </w:p>
    <w:p w14:paraId="0AFAAA43" w14:textId="7201C08E" w:rsidR="00A6773C" w:rsidRPr="00A45906" w:rsidRDefault="00A6773C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5053E" w14:textId="585860CB" w:rsidR="00D9413C" w:rsidRPr="00A45906" w:rsidRDefault="00D9413C" w:rsidP="00D9413C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E5563D" w:rsidRPr="00A45906">
        <w:rPr>
          <w:rFonts w:ascii="Angsana New" w:hAnsi="Angsana New" w:hint="cs"/>
          <w:sz w:val="30"/>
          <w:szCs w:val="30"/>
          <w:cs/>
        </w:rPr>
        <w:t>เก้า</w:t>
      </w:r>
      <w:r w:rsidRPr="00A4590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A45906">
        <w:rPr>
          <w:rFonts w:ascii="Angsana New" w:hAnsi="Angsana New" w:hint="cs"/>
          <w:sz w:val="30"/>
          <w:szCs w:val="30"/>
        </w:rPr>
        <w:t>30</w:t>
      </w:r>
      <w:r w:rsidRPr="00A45906">
        <w:rPr>
          <w:rFonts w:ascii="Angsana New" w:hAnsi="Angsana New" w:hint="cs"/>
          <w:sz w:val="30"/>
          <w:szCs w:val="30"/>
          <w:cs/>
        </w:rPr>
        <w:t xml:space="preserve"> </w:t>
      </w:r>
      <w:r w:rsidR="00E5563D" w:rsidRPr="00A45906">
        <w:rPr>
          <w:rFonts w:ascii="Angsana New" w:hAnsi="Angsana New" w:hint="cs"/>
          <w:sz w:val="30"/>
          <w:szCs w:val="30"/>
          <w:cs/>
        </w:rPr>
        <w:t>กันยายน</w:t>
      </w:r>
      <w:r w:rsidRPr="00A45906">
        <w:rPr>
          <w:rFonts w:ascii="Angsana New" w:hAnsi="Angsana New" w:hint="cs"/>
          <w:sz w:val="30"/>
          <w:szCs w:val="30"/>
          <w:cs/>
        </w:rPr>
        <w:t xml:space="preserve"> </w:t>
      </w:r>
      <w:r w:rsidRPr="00A45906">
        <w:rPr>
          <w:rFonts w:ascii="Angsana New" w:hAnsi="Angsana New" w:hint="cs"/>
          <w:sz w:val="30"/>
          <w:szCs w:val="30"/>
        </w:rPr>
        <w:t>2566</w:t>
      </w:r>
      <w:r w:rsidRPr="00A45906">
        <w:rPr>
          <w:rFonts w:ascii="Angsana New" w:hAnsi="Angsana New" w:hint="cs"/>
          <w:sz w:val="30"/>
          <w:szCs w:val="30"/>
          <w:cs/>
        </w:rPr>
        <w:t xml:space="preserve"> กลุ่มบริษัทได้จำหน่ายที่ดิน อาคารและอุปกรณ์ในราคาตามบัญชีสุทธิจำนวน </w:t>
      </w:r>
      <w:r w:rsidR="00B063AD" w:rsidRPr="00A45906">
        <w:rPr>
          <w:rFonts w:ascii="Angsana New" w:hAnsi="Angsana New"/>
          <w:sz w:val="30"/>
          <w:szCs w:val="30"/>
        </w:rPr>
        <w:t>2,453</w:t>
      </w:r>
      <w:r w:rsidRPr="00A45906">
        <w:rPr>
          <w:rFonts w:ascii="Angsana New" w:hAnsi="Angsana New" w:hint="cs"/>
          <w:sz w:val="30"/>
          <w:szCs w:val="30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ซึ่งเป็นการขายและเช่ากลับคืน โดยกลุ่มบริษัทรับรู้กำไรจากรายการดังกล่าวสุทธิจำนวน </w:t>
      </w:r>
      <w:r w:rsidR="005A2DA7" w:rsidRPr="00A45906">
        <w:rPr>
          <w:rFonts w:ascii="Angsana New" w:hAnsi="Angsana New"/>
          <w:sz w:val="30"/>
          <w:szCs w:val="30"/>
        </w:rPr>
        <w:t>499</w:t>
      </w:r>
      <w:r w:rsidRPr="00A45906">
        <w:rPr>
          <w:rFonts w:ascii="Angsana New" w:hAnsi="Angsana New" w:hint="cs"/>
          <w:sz w:val="30"/>
          <w:szCs w:val="30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</w:rPr>
        <w:t>ล้านบาทเป็นรายได้อื่นในงบกำไรขาดทุนรวม</w:t>
      </w:r>
    </w:p>
    <w:p w14:paraId="1A917661" w14:textId="77777777" w:rsidR="00B00610" w:rsidRPr="00A45906" w:rsidRDefault="00B006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27C5801" w14:textId="235F501F" w:rsidR="006215D5" w:rsidRPr="00A45906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0E7B014" w14:textId="77777777" w:rsidR="00D22F20" w:rsidRPr="00A45906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52AC9BF5" w14:textId="0597D25E" w:rsidR="001C790E" w:rsidRPr="00A45906" w:rsidRDefault="00CA495D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45906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4D2427" w:rsidRPr="00A45906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0B6DAD" w:rsidRPr="00A4590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60D87" w:rsidRPr="00A45906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952A68" w:rsidRPr="00A4590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A4590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575CC" w:rsidRPr="00A45906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A459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A45906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 w:rsidRPr="00A45906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A4590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F07809" w:rsidRPr="00A45906">
        <w:rPr>
          <w:rFonts w:asciiTheme="majorBidi" w:hAnsiTheme="majorBidi" w:cstheme="majorBidi"/>
          <w:spacing w:val="2"/>
          <w:sz w:val="30"/>
          <w:szCs w:val="30"/>
        </w:rPr>
        <w:t>9,457</w:t>
      </w:r>
      <w:r w:rsidR="00A923C6" w:rsidRPr="00A459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45906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095DED" w:rsidRPr="00A45906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A45906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F5C0E" w:rsidRPr="00A45906">
        <w:rPr>
          <w:rFonts w:asciiTheme="majorBidi" w:hAnsiTheme="majorBidi" w:hint="cs"/>
          <w:spacing w:val="-4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="00B83702" w:rsidRPr="00A4590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 w:rsidRPr="00A4590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อย่างไรก็ตาม </w:t>
      </w:r>
      <w:r w:rsidR="00DF5C0E" w:rsidRPr="00A45906">
        <w:rPr>
          <w:rFonts w:asciiTheme="majorBidi" w:hAnsiTheme="majorBidi" w:cstheme="majorBidi" w:hint="cs"/>
          <w:spacing w:val="4"/>
          <w:sz w:val="30"/>
          <w:szCs w:val="30"/>
          <w:cs/>
        </w:rPr>
        <w:t>บัญชี</w:t>
      </w:r>
      <w:r w:rsidR="00F82185" w:rsidRPr="00A45906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55FA5968" w14:textId="77777777" w:rsidR="00FC286C" w:rsidRPr="00A45906" w:rsidRDefault="00FC286C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14:paraId="463108A2" w14:textId="245E6FF9" w:rsidR="003D5990" w:rsidRPr="00A45906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45906">
        <w:rPr>
          <w:rFonts w:asciiTheme="majorBidi" w:hAnsiTheme="majorBidi" w:hint="cs"/>
          <w:i/>
          <w:iCs/>
          <w:sz w:val="30"/>
          <w:szCs w:val="30"/>
          <w:cs/>
        </w:rPr>
        <w:t>เหตุการณ์ขัดข้องการเตรียมดำเนินการโครงการคลังสินค้าของบริษัทย่อย</w:t>
      </w:r>
    </w:p>
    <w:p w14:paraId="62251B1F" w14:textId="77777777" w:rsidR="003D5990" w:rsidRPr="00A45906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7BD5F861" w14:textId="548D9BF0" w:rsidR="000E19EE" w:rsidRPr="00A45906" w:rsidRDefault="003D5990" w:rsidP="00E35D8F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 xml:space="preserve">ในเดือนสิงหาคม </w:t>
      </w:r>
      <w:r w:rsidRPr="00A45906">
        <w:rPr>
          <w:rFonts w:asciiTheme="majorBidi" w:hAnsiTheme="majorBidi"/>
          <w:sz w:val="30"/>
          <w:szCs w:val="30"/>
        </w:rPr>
        <w:t xml:space="preserve">2565 </w:t>
      </w:r>
      <w:r w:rsidRPr="00A45906">
        <w:rPr>
          <w:rFonts w:asciiTheme="majorBidi" w:hAnsiTheme="majorBidi" w:hint="cs"/>
          <w:sz w:val="30"/>
          <w:szCs w:val="30"/>
          <w:cs/>
        </w:rPr>
        <w:t>บริษัทย่อยแห่งหนึ่งมีเหตุการณ์ขัดข้องเกี่ยวกับการเตรียมดำเนินการโครงการคลังสินค้าของบริษัทย่อย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โดยโครงการดังกล่าวอยู่ในระหว่างการเตรียมการดำเนินการเชิงพาณิชย์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ส่งผลให้เกิดความเสียหายต่อการเตรียมการในการดำเนินการโครงการดังกล่าว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และส่งผลให้สินค้าผลิตภัณฑ์เม็ดพลาสติกโพลิเมอร์ของบริษัทบางส่วนได้รับความเสียหาย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0E7A43" w:rsidRPr="00A45906">
        <w:rPr>
          <w:rFonts w:asciiTheme="majorBidi" w:hAnsiTheme="majorBidi"/>
          <w:sz w:val="30"/>
          <w:szCs w:val="30"/>
          <w:cs/>
        </w:rPr>
        <w:t xml:space="preserve">ทั้งนี้ บริษัทได้รับรู้การปรับลดมูลค่าสำหรับค่าความเสียหายที่เกี่ยวข้องกับสินค้าของบริษัท และบริษัทย่อยได้รับรู้ประมาณการหนี้สินที่เกี่ยวข้องกับค่าใช้จ่ายในการกอบกู้คลังสินค้าจากความเสียหายดังกล่าวแล้วในปี </w:t>
      </w:r>
      <w:r w:rsidR="00544086" w:rsidRPr="00A45906">
        <w:rPr>
          <w:rFonts w:asciiTheme="majorBidi" w:hAnsiTheme="majorBidi"/>
          <w:sz w:val="30"/>
          <w:szCs w:val="30"/>
        </w:rPr>
        <w:t>2565</w:t>
      </w:r>
      <w:r w:rsidR="000E7A43" w:rsidRPr="00A45906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4D2427" w:rsidRPr="00A45906">
        <w:rPr>
          <w:rFonts w:asciiTheme="majorBidi" w:hAnsiTheme="majorBidi"/>
          <w:sz w:val="30"/>
          <w:szCs w:val="30"/>
        </w:rPr>
        <w:t xml:space="preserve">30 </w:t>
      </w:r>
      <w:r w:rsidR="00C60D87" w:rsidRPr="00A45906">
        <w:rPr>
          <w:rFonts w:asciiTheme="majorBidi" w:hAnsiTheme="majorBidi" w:hint="cs"/>
          <w:sz w:val="30"/>
          <w:szCs w:val="30"/>
          <w:cs/>
        </w:rPr>
        <w:t>กันยายน</w:t>
      </w:r>
      <w:r w:rsidR="000E7A43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544086" w:rsidRPr="00A45906">
        <w:rPr>
          <w:rFonts w:asciiTheme="majorBidi" w:hAnsiTheme="majorBidi"/>
          <w:sz w:val="30"/>
          <w:szCs w:val="30"/>
        </w:rPr>
        <w:t>2566</w:t>
      </w:r>
      <w:r w:rsidR="000E7A43" w:rsidRPr="00A45906">
        <w:rPr>
          <w:rFonts w:asciiTheme="majorBidi" w:hAnsiTheme="majorBidi"/>
          <w:sz w:val="30"/>
          <w:szCs w:val="30"/>
          <w:cs/>
        </w:rPr>
        <w:t xml:space="preserve"> ประมาณการหนี้สินดังกล่าวคงเหลือจำนวน </w:t>
      </w:r>
      <w:r w:rsidR="002A60C3" w:rsidRPr="00A45906">
        <w:rPr>
          <w:rFonts w:asciiTheme="majorBidi" w:hAnsiTheme="majorBidi"/>
          <w:sz w:val="30"/>
          <w:szCs w:val="30"/>
        </w:rPr>
        <w:t>26</w:t>
      </w:r>
      <w:r w:rsidR="000E7A43" w:rsidRPr="00A45906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443D95" w:rsidRPr="00A45906">
        <w:rPr>
          <w:rFonts w:asciiTheme="majorBidi" w:hAnsiTheme="majorBidi" w:hint="cs"/>
          <w:sz w:val="30"/>
          <w:szCs w:val="30"/>
          <w:cs/>
        </w:rPr>
        <w:t xml:space="preserve"> </w:t>
      </w:r>
      <w:r w:rsidR="001D6F2E" w:rsidRPr="00A45906">
        <w:rPr>
          <w:rFonts w:asciiTheme="majorBidi" w:hAnsiTheme="majorBidi" w:hint="cs"/>
          <w:sz w:val="30"/>
          <w:szCs w:val="30"/>
          <w:cs/>
        </w:rPr>
        <w:t xml:space="preserve">          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โดยในระหว่างงวดเก้าเดือนสิ้นสุดวันที่</w:t>
      </w:r>
      <w:r w:rsidR="00EE539B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35D8F" w:rsidRPr="00A45906">
        <w:rPr>
          <w:rFonts w:asciiTheme="majorBidi" w:hAnsiTheme="majorBidi"/>
          <w:sz w:val="30"/>
          <w:szCs w:val="30"/>
        </w:rPr>
        <w:t xml:space="preserve">30 </w:t>
      </w:r>
      <w:r w:rsidR="00E35D8F" w:rsidRPr="00A45906">
        <w:rPr>
          <w:rFonts w:asciiTheme="majorBidi" w:hAnsiTheme="majorBidi" w:hint="cs"/>
          <w:sz w:val="30"/>
          <w:szCs w:val="30"/>
          <w:cs/>
        </w:rPr>
        <w:t>กันยายน</w:t>
      </w:r>
      <w:r w:rsidR="00E35D8F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35D8F" w:rsidRPr="00A45906">
        <w:rPr>
          <w:rFonts w:asciiTheme="majorBidi" w:hAnsiTheme="majorBidi"/>
          <w:sz w:val="30"/>
          <w:szCs w:val="30"/>
        </w:rPr>
        <w:t>2566</w:t>
      </w:r>
      <w:r w:rsidR="00EE539B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บริษัทย่อยได้เข้าไปดำเนินการกอบกู้คลังสินค้าและรับรู้ผลขาดทุนจากการจำหน่ายสินทรัพย์ส่วนที่เสียหายจากเหตุการณ์ดังกล่าว</w:t>
      </w:r>
      <w:r w:rsidR="00A11E51" w:rsidRPr="00A45906">
        <w:rPr>
          <w:rFonts w:asciiTheme="majorBidi" w:hAnsiTheme="majorBidi"/>
          <w:sz w:val="30"/>
          <w:szCs w:val="30"/>
        </w:rPr>
        <w:t xml:space="preserve"> </w:t>
      </w:r>
      <w:r w:rsidR="00A11E51" w:rsidRPr="00A45906">
        <w:rPr>
          <w:rFonts w:asciiTheme="majorBidi" w:hAnsiTheme="majorBidi" w:hint="cs"/>
          <w:sz w:val="30"/>
          <w:szCs w:val="30"/>
          <w:cs/>
        </w:rPr>
        <w:t>โดย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บริษัทได้จำหน่ายสินค้าผลิตภัณฑ์เม็ดพลาสติกโพลิเมอร์ของบริษัทส่วนใหญ่ที่อยู่ในคลังสินค้าดังกล่าวไปในระหว่างวด</w:t>
      </w:r>
      <w:r w:rsidR="00E35D8F" w:rsidRPr="00A45906">
        <w:rPr>
          <w:rFonts w:asciiTheme="majorBidi" w:hAnsiTheme="majorBidi" w:hint="cs"/>
          <w:sz w:val="30"/>
          <w:szCs w:val="30"/>
          <w:cs/>
        </w:rPr>
        <w:t xml:space="preserve">แล้ว นอกจากนี้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ผู้รับประกันภัยได้ตกลงชดเชยความเสียหายบางส่วนแก่บริษัทย่อย</w:t>
      </w:r>
      <w:r w:rsidR="00E35D8F" w:rsidRPr="00A45906">
        <w:rPr>
          <w:rFonts w:asciiTheme="majorBidi" w:hAnsiTheme="majorBidi" w:hint="cs"/>
          <w:sz w:val="30"/>
          <w:szCs w:val="30"/>
          <w:cs/>
        </w:rPr>
        <w:t>โดย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บันทึกเป็นรายได้อื่น</w:t>
      </w:r>
      <w:r w:rsidR="00E35D8F" w:rsidRPr="00A45906">
        <w:rPr>
          <w:rFonts w:asciiTheme="majorBidi" w:hAnsiTheme="majorBidi" w:hint="cs"/>
          <w:sz w:val="30"/>
          <w:szCs w:val="30"/>
          <w:cs/>
        </w:rPr>
        <w:t>ในงบกำไรขาดทุน</w:t>
      </w:r>
      <w:r w:rsidR="005D6DDE" w:rsidRPr="00A45906">
        <w:rPr>
          <w:rFonts w:asciiTheme="majorBidi" w:hAnsiTheme="majorBidi" w:hint="cs"/>
          <w:sz w:val="30"/>
          <w:szCs w:val="30"/>
          <w:cs/>
        </w:rPr>
        <w:t>รวม</w:t>
      </w:r>
      <w:r w:rsidR="00EE539B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ทั้งนี้</w:t>
      </w:r>
      <w:r w:rsidR="00EE539B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ปัจจุบันบริษัทอยู่ระหว่างการประเมินถึงผลกระทบที่เกี่ยวข้อง</w:t>
      </w:r>
      <w:r w:rsidR="00EE539B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EE539B" w:rsidRPr="00A45906">
        <w:rPr>
          <w:rFonts w:asciiTheme="majorBidi" w:hAnsiTheme="majorBidi" w:hint="cs"/>
          <w:sz w:val="30"/>
          <w:szCs w:val="30"/>
          <w:cs/>
        </w:rPr>
        <w:t>รวมถึงความรับผิดชอบของผู้ที่เกี่ยวข้องและการพิจารณาจ่ายชดเชยความเสียหายจากผู้รับประกันภัยส่วนที่เหลือ</w:t>
      </w:r>
    </w:p>
    <w:p w14:paraId="386B4635" w14:textId="77777777" w:rsidR="000525CF" w:rsidRPr="00A45906" w:rsidRDefault="000525CF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4"/>
          <w:szCs w:val="24"/>
        </w:rPr>
      </w:pPr>
    </w:p>
    <w:p w14:paraId="1BFBBC5A" w14:textId="77777777" w:rsidR="00C054A0" w:rsidRPr="00A45906" w:rsidRDefault="00C054A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4"/>
          <w:szCs w:val="24"/>
        </w:rPr>
      </w:pPr>
    </w:p>
    <w:p w14:paraId="6D74324B" w14:textId="77777777" w:rsidR="00C054A0" w:rsidRPr="00A45906" w:rsidRDefault="00C054A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24"/>
          <w:szCs w:val="24"/>
        </w:rPr>
      </w:pPr>
    </w:p>
    <w:p w14:paraId="1FA14E76" w14:textId="092046B9" w:rsidR="006C4F7A" w:rsidRPr="00A45906" w:rsidRDefault="007B59AE" w:rsidP="00A37C69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774094D" w14:textId="77777777" w:rsidR="007B59AE" w:rsidRPr="00A45906" w:rsidRDefault="007B59AE" w:rsidP="00A37C69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83915D7" w14:textId="50D07BD1" w:rsidR="007B59AE" w:rsidRPr="00A45906" w:rsidRDefault="007B59AE" w:rsidP="00A37C69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4590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1D2F07" w:rsidRPr="00A45906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504BCC8E" w:rsidR="00C22142" w:rsidRPr="00A45906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60D87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2427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575CC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0D87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2F07" w:rsidRPr="00A45906" w14:paraId="59D54F56" w14:textId="77777777" w:rsidTr="00BD49EE">
        <w:tc>
          <w:tcPr>
            <w:tcW w:w="3383" w:type="pct"/>
          </w:tcPr>
          <w:p w14:paraId="6E1D1524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9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53C4C963" w:rsidR="00C22142" w:rsidRPr="00A45906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176,974</w:t>
            </w:r>
          </w:p>
        </w:tc>
        <w:tc>
          <w:tcPr>
            <w:tcW w:w="130" w:type="pct"/>
          </w:tcPr>
          <w:p w14:paraId="1A29FEF4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213CF9E0" w:rsidR="00C22142" w:rsidRPr="00A45906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89,930</w:t>
            </w:r>
          </w:p>
        </w:tc>
      </w:tr>
      <w:tr w:rsidR="001D2F07" w:rsidRPr="00A45906" w14:paraId="5FB7D7E1" w14:textId="77777777" w:rsidTr="00BD49EE">
        <w:tc>
          <w:tcPr>
            <w:tcW w:w="3383" w:type="pct"/>
          </w:tcPr>
          <w:p w14:paraId="650C422A" w14:textId="0973A6C0" w:rsidR="003D5990" w:rsidRPr="00A45906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ซื้อคืนหุ้นกู้</w:t>
            </w:r>
          </w:p>
        </w:tc>
        <w:tc>
          <w:tcPr>
            <w:tcW w:w="734" w:type="pct"/>
            <w:vAlign w:val="bottom"/>
          </w:tcPr>
          <w:p w14:paraId="22533A00" w14:textId="5FE04249" w:rsidR="003D5990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(4,868)</w:t>
            </w:r>
          </w:p>
        </w:tc>
        <w:tc>
          <w:tcPr>
            <w:tcW w:w="130" w:type="pct"/>
          </w:tcPr>
          <w:p w14:paraId="6DE4C553" w14:textId="77777777" w:rsidR="003D5990" w:rsidRPr="00A45906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7C72EB3F" w14:textId="772C7D2A" w:rsidR="003D5990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F07" w:rsidRPr="00A45906" w14:paraId="24C39229" w14:textId="77777777" w:rsidTr="00BD49EE">
        <w:tc>
          <w:tcPr>
            <w:tcW w:w="3383" w:type="pct"/>
          </w:tcPr>
          <w:p w14:paraId="0391E509" w14:textId="3A97FA9B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A4590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A45906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A45906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3D860911" w:rsidR="00C22142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</w:t>
            </w:r>
            <w:r w:rsidR="000005B4" w:rsidRPr="00A45906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0" w:type="pct"/>
          </w:tcPr>
          <w:p w14:paraId="24EE4808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7E50A73B" w:rsidR="00C22142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D2F07" w:rsidRPr="00A45906" w14:paraId="75E637A2" w14:textId="77777777" w:rsidTr="00BD49EE">
        <w:tc>
          <w:tcPr>
            <w:tcW w:w="3383" w:type="pct"/>
          </w:tcPr>
          <w:p w14:paraId="4EF3C5D9" w14:textId="11ADE2C4" w:rsidR="000F4C78" w:rsidRPr="00A4590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7C6AA348" w:rsidR="000F4C78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4,7</w:t>
            </w:r>
            <w:r w:rsidR="000005B4" w:rsidRPr="00A4590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0" w:type="pct"/>
          </w:tcPr>
          <w:p w14:paraId="2912F826" w14:textId="77777777" w:rsidR="000F4C78" w:rsidRPr="00A45906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00CAA27B" w:rsidR="000F4C78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A45906" w14:paraId="34579E89" w14:textId="77777777" w:rsidTr="00BD49EE">
        <w:tc>
          <w:tcPr>
            <w:tcW w:w="3383" w:type="pct"/>
          </w:tcPr>
          <w:p w14:paraId="579C64A6" w14:textId="49A195A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2427"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60D87"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D2427"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D2427" w:rsidRPr="00A4590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0C30955C" w:rsidR="00C22142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176,965</w:t>
            </w:r>
          </w:p>
        </w:tc>
        <w:tc>
          <w:tcPr>
            <w:tcW w:w="130" w:type="pct"/>
          </w:tcPr>
          <w:p w14:paraId="503A0150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1C66E4E9" w:rsidR="00C22142" w:rsidRPr="00A45906" w:rsidRDefault="00076539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89,940</w:t>
            </w:r>
          </w:p>
        </w:tc>
      </w:tr>
    </w:tbl>
    <w:p w14:paraId="557D4D0C" w14:textId="77777777" w:rsidR="001D6F2E" w:rsidRPr="00A45906" w:rsidRDefault="001D6F2E" w:rsidP="00A37C69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i/>
          <w:iCs/>
          <w:szCs w:val="22"/>
          <w:lang w:bidi="th-TH"/>
        </w:rPr>
      </w:pPr>
    </w:p>
    <w:p w14:paraId="636F908C" w14:textId="46986C3B" w:rsidR="003D5990" w:rsidRPr="00A45906" w:rsidRDefault="003D5990" w:rsidP="00A37C6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A45906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607CFF8E" w14:textId="77777777" w:rsidR="007061C9" w:rsidRPr="00A45906" w:rsidRDefault="007061C9" w:rsidP="00A37C6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Cs w:val="22"/>
          <w:cs/>
          <w:lang w:bidi="th-TH"/>
        </w:rPr>
      </w:pPr>
    </w:p>
    <w:p w14:paraId="1A3F5549" w14:textId="0DEB74C4" w:rsidR="00383DCB" w:rsidRPr="00A45906" w:rsidRDefault="00383DCB" w:rsidP="00383DCB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ในระหว่างงวด</w:t>
      </w:r>
      <w:r w:rsidR="00C62C1F"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เก้า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เดือนสิ้นสุดวันที่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C62C1F"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2566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บริษัท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จีซี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ศูนย์บริหารเงิน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จำกัด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(“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GCTC”)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ซึ่งเป็นบริษัทย่อยของบริษัท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ได้ดำเนินการซื้อคืนและยกเลิกหุ้นกู้บางส่วน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ดังนี้</w:t>
      </w:r>
    </w:p>
    <w:p w14:paraId="3C6C2C04" w14:textId="67E1A038" w:rsidR="00383DCB" w:rsidRPr="00A45906" w:rsidRDefault="00383DCB" w:rsidP="00383DCB">
      <w:pPr>
        <w:pStyle w:val="block"/>
        <w:numPr>
          <w:ilvl w:val="2"/>
          <w:numId w:val="25"/>
        </w:numPr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เป็นจำนวนเงินทั้งสิ้น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100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ในตลาดซื้อขายรองของหุ้นกู้ที่ไม่มีหลักประกันและไม่ด้อยสิทธิ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2565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1,000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10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4.40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2566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GCTC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2575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900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18DB17E1" w14:textId="1812C9D3" w:rsidR="00383DCB" w:rsidRPr="00A45906" w:rsidRDefault="00383DCB" w:rsidP="00383DCB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ในตลาดซื้อขายรองของหุ้นกู้ที่ไม่มีหลักประกันและไม่ด้อยสิทธิ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2565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5.20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2566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GCTC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2595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270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47D61047" w14:textId="77777777" w:rsidR="00FE7257" w:rsidRPr="00A45906" w:rsidRDefault="00FE7257" w:rsidP="00FE7257">
      <w:pPr>
        <w:pStyle w:val="block"/>
        <w:spacing w:after="0" w:line="240" w:lineRule="atLeast"/>
        <w:ind w:left="680"/>
        <w:jc w:val="thaiDistribute"/>
        <w:rPr>
          <w:rFonts w:asciiTheme="majorBidi" w:hAnsiTheme="majorBidi"/>
          <w:spacing w:val="-2"/>
          <w:szCs w:val="22"/>
          <w:shd w:val="clear" w:color="auto" w:fill="FFFFFF"/>
          <w:lang w:bidi="th-TH"/>
        </w:rPr>
      </w:pPr>
    </w:p>
    <w:p w14:paraId="3103071E" w14:textId="092D8850" w:rsidR="00FE7257" w:rsidRPr="00A45906" w:rsidRDefault="00FE7257" w:rsidP="004B2E21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11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ในตลาดซื้อขายรองของหุ้นกู้ที่ไม่มีหลักประกันและไม่ด้อยสิทธิ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2564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700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10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2.98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2566 GCTC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2574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689 </w:t>
      </w:r>
      <w:r w:rsidRPr="00A45906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7304C110" w14:textId="77777777" w:rsidR="00A37C69" w:rsidRPr="00A45906" w:rsidRDefault="00A37C69" w:rsidP="00FE7257">
      <w:pPr>
        <w:pStyle w:val="block"/>
        <w:spacing w:after="0" w:line="240" w:lineRule="atLeast"/>
        <w:ind w:left="680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</w:p>
    <w:p w14:paraId="77BE9D39" w14:textId="7DC4D547" w:rsidR="00897AD1" w:rsidRPr="00A45906" w:rsidRDefault="007B59AE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A45906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เงินกู้ยืมระยะยาวกับสถาบันการเงิน</w:t>
      </w:r>
    </w:p>
    <w:p w14:paraId="033706CC" w14:textId="77777777" w:rsidR="007061C9" w:rsidRPr="00A45906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</w:p>
    <w:p w14:paraId="1ECC18C7" w14:textId="166E61F4" w:rsidR="005905AF" w:rsidRPr="00A45906" w:rsidRDefault="006070CA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lang w:bidi="th-TH"/>
        </w:rPr>
      </w:pPr>
      <w:bookmarkStart w:id="5" w:name="_Hlk117261247"/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27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มกราคม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2566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บริษัทย่อ</w:t>
      </w:r>
      <w:r w:rsidR="00EC368C"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ย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ได้ลงนามในสัญญาเงินกู้ยืมประเภทไม่มีหลักประกันจากสถาบันการเงินแห่ง</w:t>
      </w:r>
      <w:r w:rsidRPr="00A45906">
        <w:rPr>
          <w:rFonts w:asciiTheme="majorBidi" w:hAnsiTheme="majorBidi" w:hint="cs"/>
          <w:spacing w:val="-6"/>
          <w:sz w:val="30"/>
          <w:szCs w:val="30"/>
          <w:shd w:val="clear" w:color="auto" w:fill="FFFFFF"/>
          <w:cs/>
          <w:lang w:bidi="th-TH"/>
        </w:rPr>
        <w:t>หนึ่งสำหรับวงเงินกู้ยืมจำนวน</w:t>
      </w:r>
      <w:r w:rsidRPr="00A45906">
        <w:rPr>
          <w:rFonts w:asciiTheme="majorBidi" w:hAnsiTheme="majorBidi"/>
          <w:spacing w:val="-6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6"/>
          <w:sz w:val="30"/>
          <w:szCs w:val="30"/>
          <w:shd w:val="clear" w:color="auto" w:fill="FFFFFF"/>
          <w:lang w:val="en-US" w:bidi="th-TH"/>
        </w:rPr>
        <w:t>100</w:t>
      </w:r>
      <w:r w:rsidR="009F0A0D" w:rsidRPr="00A45906">
        <w:rPr>
          <w:rFonts w:asciiTheme="majorBidi" w:hAnsiTheme="majorBidi"/>
          <w:spacing w:val="-6"/>
          <w:sz w:val="30"/>
          <w:szCs w:val="30"/>
          <w:shd w:val="clear" w:color="auto" w:fill="FFFFFF"/>
          <w:lang w:val="en-US" w:bidi="th-TH"/>
        </w:rPr>
        <w:t xml:space="preserve"> </w:t>
      </w:r>
      <w:r w:rsidRPr="00A45906">
        <w:rPr>
          <w:rFonts w:asciiTheme="majorBidi" w:hAnsiTheme="majorBidi" w:hint="cs"/>
          <w:spacing w:val="-6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A45906">
        <w:rPr>
          <w:rFonts w:asciiTheme="majorBidi" w:hAnsiTheme="majorBidi"/>
          <w:spacing w:val="-6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6"/>
          <w:sz w:val="30"/>
          <w:szCs w:val="30"/>
          <w:shd w:val="clear" w:color="auto" w:fill="FFFFFF"/>
          <w:cs/>
          <w:lang w:bidi="th-TH"/>
        </w:rPr>
        <w:t>เงินกู้ยืมดังกล่าวคิดอัตราดอกเบี้ย</w:t>
      </w:r>
      <w:r w:rsidRPr="00A45906">
        <w:rPr>
          <w:rFonts w:asciiTheme="majorBidi" w:hAnsiTheme="majorBidi"/>
          <w:spacing w:val="-6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6"/>
          <w:sz w:val="30"/>
          <w:szCs w:val="30"/>
          <w:shd w:val="clear" w:color="auto" w:fill="FFFFFF"/>
          <w:lang w:bidi="th-TH"/>
        </w:rPr>
        <w:t xml:space="preserve">SOFR </w:t>
      </w:r>
      <w:r w:rsidRPr="00A45906">
        <w:rPr>
          <w:rFonts w:asciiTheme="majorBidi" w:hAnsiTheme="majorBidi" w:hint="cs"/>
          <w:spacing w:val="-6"/>
          <w:sz w:val="30"/>
          <w:szCs w:val="30"/>
          <w:shd w:val="clear" w:color="auto" w:fill="FFFFFF"/>
          <w:cs/>
          <w:lang w:bidi="th-TH"/>
        </w:rPr>
        <w:t>บวกอัตราส่วนเพิ่ม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โดยมีกำหนดทยอยชำระคืน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และหมดอายุเมื่อครบ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7</w:t>
      </w:r>
      <w:r w:rsidRPr="00A45906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ปีนับจากวันลงนามสัญญาเงินกู้</w:t>
      </w:r>
    </w:p>
    <w:p w14:paraId="17D987A4" w14:textId="77777777" w:rsidR="00C17D66" w:rsidRPr="00A45906" w:rsidRDefault="00C17D66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shd w:val="clear" w:color="auto" w:fill="FFFFFF"/>
          <w:lang w:bidi="th-TH"/>
        </w:rPr>
      </w:pPr>
    </w:p>
    <w:p w14:paraId="328D38A9" w14:textId="2F8E40F8" w:rsidR="00B20300" w:rsidRPr="00A45906" w:rsidRDefault="00B20300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140504105"/>
      <w:bookmarkEnd w:id="5"/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AC07D0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bookmarkEnd w:id="6"/>
    <w:p w14:paraId="583B9E19" w14:textId="77777777" w:rsidR="007E7A4A" w:rsidRPr="00A45906" w:rsidRDefault="007E7A4A" w:rsidP="000736CD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25558" w14:textId="4491A541" w:rsidR="00B20300" w:rsidRPr="00A45906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A45906">
        <w:rPr>
          <w:rFonts w:asciiTheme="majorBidi" w:hAnsiTheme="majorBidi"/>
          <w:sz w:val="30"/>
          <w:szCs w:val="30"/>
        </w:rPr>
        <w:t>6</w:t>
      </w:r>
      <w:r w:rsidRPr="00A45906">
        <w:rPr>
          <w:rFonts w:asciiTheme="majorBidi" w:hAnsiTheme="majorBidi"/>
          <w:sz w:val="30"/>
          <w:szCs w:val="30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A45906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34F5248F" w14:textId="77777777" w:rsidR="000736CD" w:rsidRPr="00A45906" w:rsidRDefault="000736C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D2F07" w:rsidRPr="00A45906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D2F07" w:rsidRPr="00A45906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1D2F07" w:rsidRPr="00A45906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1D2F07" w:rsidRPr="00A45906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1D2F07" w:rsidRPr="00A45906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A45906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6242145" w14:textId="77777777" w:rsidR="00600A57" w:rsidRPr="00A45906" w:rsidRDefault="00600A5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76149D" w14:textId="6D6E2C02" w:rsidR="0079326C" w:rsidRPr="00A45906" w:rsidRDefault="00711CAF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906">
        <w:rPr>
          <w:rFonts w:asciiTheme="majorBidi" w:hAnsiTheme="majorBidi" w:hint="cs"/>
          <w:spacing w:val="-2"/>
          <w:sz w:val="30"/>
          <w:szCs w:val="30"/>
          <w:cs/>
        </w:rPr>
        <w:t xml:space="preserve">ทั้งนี้ กลุ่มบริษัทได้มีการทบทวนการจัดกลุ่มธุรกิจใหม่ในระหว่างปี </w:t>
      </w:r>
      <w:r w:rsidRPr="00A45906">
        <w:rPr>
          <w:rFonts w:asciiTheme="majorBidi" w:hAnsiTheme="majorBidi"/>
          <w:spacing w:val="-2"/>
          <w:sz w:val="30"/>
          <w:szCs w:val="30"/>
        </w:rPr>
        <w:t>2565</w:t>
      </w:r>
      <w:r w:rsidRPr="00A459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-2"/>
          <w:sz w:val="30"/>
          <w:szCs w:val="30"/>
          <w:cs/>
        </w:rPr>
        <w:t>ส่งผลให้การดำเนินงานของแต่ละส่วนงาน</w:t>
      </w:r>
      <w:r w:rsidRPr="00A45906">
        <w:rPr>
          <w:rFonts w:asciiTheme="majorBidi" w:hAnsiTheme="majorBidi" w:hint="cs"/>
          <w:sz w:val="30"/>
          <w:szCs w:val="30"/>
          <w:cs/>
        </w:rPr>
        <w:t>ที่รายการมีการเปลี่ยนแปลง</w:t>
      </w:r>
      <w:r w:rsidR="0079326C" w:rsidRPr="00A45906">
        <w:rPr>
          <w:rFonts w:ascii="Angsana New" w:hAnsi="Angsana New" w:hint="cs"/>
          <w:sz w:val="30"/>
          <w:szCs w:val="30"/>
          <w:cs/>
        </w:rPr>
        <w:t xml:space="preserve"> กลุ่มบริษัทได้ทำการปรับปรุงย้อนหลัง</w:t>
      </w:r>
      <w:r w:rsidR="0079326C" w:rsidRPr="00A45906">
        <w:rPr>
          <w:rFonts w:ascii="Angsana New" w:hAnsi="Angsana New"/>
          <w:sz w:val="30"/>
          <w:szCs w:val="30"/>
          <w:cs/>
        </w:rPr>
        <w:t>ข้อมูลแต่ละส่วนงานดำเนินงาน</w:t>
      </w:r>
      <w:r w:rsidR="0079326C" w:rsidRPr="00A45906">
        <w:rPr>
          <w:rFonts w:ascii="Angsana New" w:hAnsi="Angsana New" w:hint="cs"/>
          <w:sz w:val="30"/>
          <w:szCs w:val="30"/>
          <w:cs/>
        </w:rPr>
        <w:t>ที่เคยรายงานไว้ตามส่วนงานดำเนินงานใหม่ข้างต้น</w:t>
      </w:r>
    </w:p>
    <w:p w14:paraId="1CE9AC85" w14:textId="77777777" w:rsidR="0079326C" w:rsidRPr="00A45906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EC54188" w14:textId="456521FE" w:rsidR="00711CAF" w:rsidRPr="00A45906" w:rsidRDefault="00711CAF" w:rsidP="009F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A4590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A45906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A4590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A4590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A4590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711CAF" w:rsidRPr="00A45906" w:rsidRDefault="00711C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711CAF" w:rsidRPr="00A45906" w:rsidSect="000F2A0D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1D2F07" w:rsidRPr="00A45906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A45906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A45906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60041F44" w14:textId="77777777" w:rsidTr="00711CAF">
        <w:trPr>
          <w:cantSplit/>
        </w:trPr>
        <w:tc>
          <w:tcPr>
            <w:tcW w:w="3613" w:type="dxa"/>
          </w:tcPr>
          <w:p w14:paraId="48B55486" w14:textId="48570952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D2427"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6F7868E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A45906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A45906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A45906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2F07" w:rsidRPr="00A45906" w14:paraId="132F789E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C054A0" w:rsidRPr="00A45906" w:rsidRDefault="00C054A0" w:rsidP="00C054A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5FA6903F" w14:textId="3C75A55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248,425</w:t>
            </w:r>
          </w:p>
        </w:tc>
        <w:tc>
          <w:tcPr>
            <w:tcW w:w="186" w:type="dxa"/>
            <w:vAlign w:val="bottom"/>
          </w:tcPr>
          <w:p w14:paraId="13F89B67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36E8214" w14:textId="7E8B9F7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50,546</w:t>
            </w:r>
          </w:p>
        </w:tc>
        <w:tc>
          <w:tcPr>
            <w:tcW w:w="182" w:type="dxa"/>
            <w:vAlign w:val="bottom"/>
          </w:tcPr>
          <w:p w14:paraId="018113EF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FE6630F" w14:textId="3FE70302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72,088</w:t>
            </w:r>
          </w:p>
        </w:tc>
        <w:tc>
          <w:tcPr>
            <w:tcW w:w="181" w:type="dxa"/>
            <w:vAlign w:val="bottom"/>
          </w:tcPr>
          <w:p w14:paraId="547308D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2830D2" w14:textId="2A3445B3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11,331</w:t>
            </w:r>
          </w:p>
        </w:tc>
        <w:tc>
          <w:tcPr>
            <w:tcW w:w="181" w:type="dxa"/>
            <w:vAlign w:val="bottom"/>
          </w:tcPr>
          <w:p w14:paraId="0CE5D204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7B6A23E" w14:textId="35B73615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72,773</w:t>
            </w:r>
          </w:p>
        </w:tc>
        <w:tc>
          <w:tcPr>
            <w:tcW w:w="180" w:type="dxa"/>
            <w:vAlign w:val="bottom"/>
          </w:tcPr>
          <w:p w14:paraId="647B069A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EB9393B" w14:textId="273CCA1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2,610</w:t>
            </w:r>
          </w:p>
        </w:tc>
        <w:tc>
          <w:tcPr>
            <w:tcW w:w="180" w:type="dxa"/>
            <w:vAlign w:val="bottom"/>
          </w:tcPr>
          <w:p w14:paraId="02D56CD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0BE51B8" w14:textId="28D6BA83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051EE37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22C93D0" w14:textId="3345F19C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457,773</w:t>
            </w:r>
          </w:p>
        </w:tc>
      </w:tr>
      <w:tr w:rsidR="001D2F07" w:rsidRPr="00A45906" w14:paraId="0C16E84A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C054A0" w:rsidRPr="00A45906" w:rsidRDefault="00C054A0" w:rsidP="00C054A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3C720ED" w14:textId="08554B49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79,191</w:t>
            </w:r>
          </w:p>
        </w:tc>
        <w:tc>
          <w:tcPr>
            <w:tcW w:w="186" w:type="dxa"/>
            <w:vAlign w:val="bottom"/>
          </w:tcPr>
          <w:p w14:paraId="0946E2A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F7260EE" w14:textId="4D724046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6,066</w:t>
            </w:r>
          </w:p>
        </w:tc>
        <w:tc>
          <w:tcPr>
            <w:tcW w:w="182" w:type="dxa"/>
            <w:vAlign w:val="bottom"/>
          </w:tcPr>
          <w:p w14:paraId="61FD8E1C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41A78E" w14:textId="1C6B2CEF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3,025</w:t>
            </w:r>
          </w:p>
        </w:tc>
        <w:tc>
          <w:tcPr>
            <w:tcW w:w="181" w:type="dxa"/>
            <w:vAlign w:val="bottom"/>
          </w:tcPr>
          <w:p w14:paraId="0CC5D532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C909424" w14:textId="3262A6B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181" w:type="dxa"/>
            <w:vAlign w:val="bottom"/>
          </w:tcPr>
          <w:p w14:paraId="718FECA9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9770974" w14:textId="50A282F1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27CE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6FB5D7" w14:textId="6221A7F9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5,990</w:t>
            </w:r>
          </w:p>
        </w:tc>
        <w:tc>
          <w:tcPr>
            <w:tcW w:w="180" w:type="dxa"/>
            <w:vAlign w:val="bottom"/>
          </w:tcPr>
          <w:p w14:paraId="609FCADA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35ED8D" w14:textId="50BDEAF6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(96,526)</w:t>
            </w:r>
          </w:p>
        </w:tc>
        <w:tc>
          <w:tcPr>
            <w:tcW w:w="179" w:type="dxa"/>
            <w:vAlign w:val="bottom"/>
          </w:tcPr>
          <w:p w14:paraId="48E72AB1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75D9480" w14:textId="1D52CEEE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2F07" w:rsidRPr="00A45906" w14:paraId="3BC676FB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D188165" w14:textId="4B35DDF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327,616</w:t>
            </w:r>
          </w:p>
        </w:tc>
        <w:tc>
          <w:tcPr>
            <w:tcW w:w="186" w:type="dxa"/>
            <w:vAlign w:val="bottom"/>
          </w:tcPr>
          <w:p w14:paraId="30290CE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E1EF70" w14:textId="33188A62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56,612</w:t>
            </w:r>
          </w:p>
        </w:tc>
        <w:tc>
          <w:tcPr>
            <w:tcW w:w="182" w:type="dxa"/>
            <w:vAlign w:val="bottom"/>
          </w:tcPr>
          <w:p w14:paraId="43AB6185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0C9103F" w14:textId="56A7920F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75,113</w:t>
            </w:r>
          </w:p>
        </w:tc>
        <w:tc>
          <w:tcPr>
            <w:tcW w:w="181" w:type="dxa"/>
            <w:vAlign w:val="bottom"/>
          </w:tcPr>
          <w:p w14:paraId="5C810E1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5E055919" w14:textId="0DA28749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13,585</w:t>
            </w:r>
          </w:p>
        </w:tc>
        <w:tc>
          <w:tcPr>
            <w:tcW w:w="181" w:type="dxa"/>
            <w:vAlign w:val="bottom"/>
          </w:tcPr>
          <w:p w14:paraId="0E37F36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3811EF8" w14:textId="0586440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72,773</w:t>
            </w:r>
          </w:p>
        </w:tc>
        <w:tc>
          <w:tcPr>
            <w:tcW w:w="180" w:type="dxa"/>
            <w:vAlign w:val="bottom"/>
          </w:tcPr>
          <w:p w14:paraId="5B8DC93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96C2002" w14:textId="4035F092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8,600</w:t>
            </w:r>
          </w:p>
        </w:tc>
        <w:tc>
          <w:tcPr>
            <w:tcW w:w="180" w:type="dxa"/>
            <w:vAlign w:val="bottom"/>
          </w:tcPr>
          <w:p w14:paraId="7414EA4E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16D9CA8" w14:textId="20EBC220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(96,526)</w:t>
            </w:r>
          </w:p>
        </w:tc>
        <w:tc>
          <w:tcPr>
            <w:tcW w:w="179" w:type="dxa"/>
            <w:vAlign w:val="bottom"/>
          </w:tcPr>
          <w:p w14:paraId="451FCFA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06DB505" w14:textId="0CD95176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457,773</w:t>
            </w:r>
          </w:p>
        </w:tc>
      </w:tr>
      <w:tr w:rsidR="001D2F07" w:rsidRPr="00A45906" w14:paraId="39A7F8C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4D2FD52" w14:textId="276F445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(307,125)</w:t>
            </w:r>
          </w:p>
        </w:tc>
        <w:tc>
          <w:tcPr>
            <w:tcW w:w="186" w:type="dxa"/>
            <w:vAlign w:val="bottom"/>
          </w:tcPr>
          <w:p w14:paraId="5D4D176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1883B9C" w14:textId="4F8199F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(54,640)</w:t>
            </w:r>
          </w:p>
        </w:tc>
        <w:tc>
          <w:tcPr>
            <w:tcW w:w="182" w:type="dxa"/>
            <w:vAlign w:val="bottom"/>
          </w:tcPr>
          <w:p w14:paraId="1263C46A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1872C9FC" w14:textId="759B1CF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(66,874)</w:t>
            </w:r>
          </w:p>
        </w:tc>
        <w:tc>
          <w:tcPr>
            <w:tcW w:w="181" w:type="dxa"/>
            <w:vAlign w:val="bottom"/>
          </w:tcPr>
          <w:p w14:paraId="06BB9A39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182FBB" w14:textId="2F2CB5F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(12,878)</w:t>
            </w:r>
          </w:p>
        </w:tc>
        <w:tc>
          <w:tcPr>
            <w:tcW w:w="181" w:type="dxa"/>
            <w:vAlign w:val="bottom"/>
          </w:tcPr>
          <w:p w14:paraId="48EC0D8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2CF996F" w14:textId="0AED5AC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(58,252)</w:t>
            </w:r>
          </w:p>
        </w:tc>
        <w:tc>
          <w:tcPr>
            <w:tcW w:w="180" w:type="dxa"/>
            <w:vAlign w:val="bottom"/>
          </w:tcPr>
          <w:p w14:paraId="113E034E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31181DC" w14:textId="705AE734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(6,999)</w:t>
            </w:r>
          </w:p>
        </w:tc>
        <w:tc>
          <w:tcPr>
            <w:tcW w:w="180" w:type="dxa"/>
            <w:vAlign w:val="bottom"/>
          </w:tcPr>
          <w:p w14:paraId="21AF8314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5446BE8" w14:textId="0F83088A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95,220</w:t>
            </w:r>
          </w:p>
        </w:tc>
        <w:tc>
          <w:tcPr>
            <w:tcW w:w="179" w:type="dxa"/>
            <w:vAlign w:val="bottom"/>
          </w:tcPr>
          <w:p w14:paraId="0CEC94BA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B125732" w14:textId="0816DCE9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(411,548)</w:t>
            </w:r>
          </w:p>
        </w:tc>
      </w:tr>
      <w:tr w:rsidR="001D2F07" w:rsidRPr="00A45906" w14:paraId="3941B48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1706EF3E" w14:textId="6DC8870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(2,481)</w:t>
            </w:r>
          </w:p>
        </w:tc>
        <w:tc>
          <w:tcPr>
            <w:tcW w:w="186" w:type="dxa"/>
            <w:vAlign w:val="bottom"/>
          </w:tcPr>
          <w:p w14:paraId="0014E263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C3DA0AB" w14:textId="39FD1DD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(2,141)</w:t>
            </w:r>
          </w:p>
        </w:tc>
        <w:tc>
          <w:tcPr>
            <w:tcW w:w="182" w:type="dxa"/>
            <w:vAlign w:val="bottom"/>
          </w:tcPr>
          <w:p w14:paraId="23499C83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A060D47" w14:textId="5AB42A6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(3,462)</w:t>
            </w:r>
          </w:p>
        </w:tc>
        <w:tc>
          <w:tcPr>
            <w:tcW w:w="181" w:type="dxa"/>
            <w:vAlign w:val="bottom"/>
          </w:tcPr>
          <w:p w14:paraId="353845C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D95C66" w14:textId="614D924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(597)</w:t>
            </w:r>
          </w:p>
        </w:tc>
        <w:tc>
          <w:tcPr>
            <w:tcW w:w="181" w:type="dxa"/>
            <w:vAlign w:val="bottom"/>
          </w:tcPr>
          <w:p w14:paraId="0FBA99FD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4B225BA" w14:textId="4EC1272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(9,980)</w:t>
            </w:r>
          </w:p>
        </w:tc>
        <w:tc>
          <w:tcPr>
            <w:tcW w:w="180" w:type="dxa"/>
            <w:vAlign w:val="bottom"/>
          </w:tcPr>
          <w:p w14:paraId="415E077E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524C15" w14:textId="6A64B1BF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(2,053)</w:t>
            </w:r>
          </w:p>
        </w:tc>
        <w:tc>
          <w:tcPr>
            <w:tcW w:w="180" w:type="dxa"/>
            <w:vAlign w:val="bottom"/>
          </w:tcPr>
          <w:p w14:paraId="233D9D4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DC7192A" w14:textId="30EB517A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1,121</w:t>
            </w:r>
          </w:p>
        </w:tc>
        <w:tc>
          <w:tcPr>
            <w:tcW w:w="179" w:type="dxa"/>
            <w:vAlign w:val="bottom"/>
          </w:tcPr>
          <w:p w14:paraId="2A1D2378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E689D0" w14:textId="70257D3B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(19,593)</w:t>
            </w:r>
          </w:p>
        </w:tc>
      </w:tr>
      <w:tr w:rsidR="001D2F07" w:rsidRPr="00A45906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600A57" w:rsidRPr="00A45906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F07" w:rsidRPr="00A45906" w14:paraId="363F6CF8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C054A0" w:rsidRPr="00A45906" w:rsidRDefault="00C054A0" w:rsidP="00C054A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7CD97BB0" w14:textId="096F525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16,684</w:t>
            </w:r>
          </w:p>
        </w:tc>
        <w:tc>
          <w:tcPr>
            <w:tcW w:w="186" w:type="dxa"/>
            <w:vAlign w:val="bottom"/>
          </w:tcPr>
          <w:p w14:paraId="3E6AFC5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95F2A36" w14:textId="52D87E6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(204)</w:t>
            </w:r>
          </w:p>
        </w:tc>
        <w:tc>
          <w:tcPr>
            <w:tcW w:w="182" w:type="dxa"/>
            <w:vAlign w:val="bottom"/>
          </w:tcPr>
          <w:p w14:paraId="42E33195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0F20469" w14:textId="1A904CE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5,453</w:t>
            </w:r>
          </w:p>
        </w:tc>
        <w:tc>
          <w:tcPr>
            <w:tcW w:w="181" w:type="dxa"/>
            <w:vAlign w:val="bottom"/>
          </w:tcPr>
          <w:p w14:paraId="7F9FFD78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7CBCFD1" w14:textId="2621B039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181" w:type="dxa"/>
            <w:vAlign w:val="bottom"/>
          </w:tcPr>
          <w:p w14:paraId="20F05C12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008DB88" w14:textId="6E734FF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5,657</w:t>
            </w:r>
          </w:p>
        </w:tc>
        <w:tc>
          <w:tcPr>
            <w:tcW w:w="180" w:type="dxa"/>
            <w:vAlign w:val="bottom"/>
          </w:tcPr>
          <w:p w14:paraId="2EDAC4B4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9B8EE22" w14:textId="4CBF5B0D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66943F6D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05237D3" w14:textId="50FAF10D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(684)</w:t>
            </w:r>
          </w:p>
        </w:tc>
        <w:tc>
          <w:tcPr>
            <w:tcW w:w="179" w:type="dxa"/>
            <w:vAlign w:val="bottom"/>
          </w:tcPr>
          <w:p w14:paraId="4D3483D3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2B21E40" w14:textId="5039CDD0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27,864</w:t>
            </w:r>
          </w:p>
        </w:tc>
      </w:tr>
      <w:tr w:rsidR="001D2F07" w:rsidRPr="00A45906" w14:paraId="0C93C89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65890E0" w14:textId="0EB6AD26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186" w:type="dxa"/>
            <w:vAlign w:val="bottom"/>
          </w:tcPr>
          <w:p w14:paraId="6EBACC2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36A16E" w14:textId="56769EB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3DDBA159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DC9A980" w14:textId="2CE35E63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2C7868F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260BBC8" w14:textId="75724C1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181" w:type="dxa"/>
            <w:vAlign w:val="bottom"/>
          </w:tcPr>
          <w:p w14:paraId="7410A38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D5E2A8A" w14:textId="58CF2831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6092C879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A21A9B6" w14:textId="6414D651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10,842</w:t>
            </w:r>
          </w:p>
        </w:tc>
        <w:tc>
          <w:tcPr>
            <w:tcW w:w="180" w:type="dxa"/>
            <w:vAlign w:val="bottom"/>
          </w:tcPr>
          <w:p w14:paraId="7878B09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91A717C" w14:textId="45FE4FD2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(10,605)</w:t>
            </w:r>
          </w:p>
        </w:tc>
        <w:tc>
          <w:tcPr>
            <w:tcW w:w="179" w:type="dxa"/>
            <w:vAlign w:val="bottom"/>
          </w:tcPr>
          <w:p w14:paraId="16806E8D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81DDC28" w14:textId="54997CE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1D2F07" w:rsidRPr="00A45906" w14:paraId="01667B7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B1C0857" w14:textId="111D409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(1,778)</w:t>
            </w:r>
          </w:p>
        </w:tc>
        <w:tc>
          <w:tcPr>
            <w:tcW w:w="186" w:type="dxa"/>
            <w:vAlign w:val="bottom"/>
          </w:tcPr>
          <w:p w14:paraId="0D78D4D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F88F5EB" w14:textId="1FB4D0F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(708)</w:t>
            </w:r>
          </w:p>
        </w:tc>
        <w:tc>
          <w:tcPr>
            <w:tcW w:w="182" w:type="dxa"/>
            <w:vAlign w:val="bottom"/>
          </w:tcPr>
          <w:p w14:paraId="744F27B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BB36E53" w14:textId="29A8CA5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(793)</w:t>
            </w:r>
          </w:p>
        </w:tc>
        <w:tc>
          <w:tcPr>
            <w:tcW w:w="181" w:type="dxa"/>
            <w:vAlign w:val="bottom"/>
          </w:tcPr>
          <w:p w14:paraId="4D9C2DB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B92647F" w14:textId="3CDD7F25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(97)</w:t>
            </w:r>
          </w:p>
        </w:tc>
        <w:tc>
          <w:tcPr>
            <w:tcW w:w="181" w:type="dxa"/>
            <w:vAlign w:val="bottom"/>
          </w:tcPr>
          <w:p w14:paraId="3A2663F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DD67A29" w14:textId="1E45D70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(2,141)</w:t>
            </w:r>
          </w:p>
        </w:tc>
        <w:tc>
          <w:tcPr>
            <w:tcW w:w="180" w:type="dxa"/>
            <w:vAlign w:val="bottom"/>
          </w:tcPr>
          <w:p w14:paraId="581958E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F745FDF" w14:textId="0E6EBE0A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(3,492)</w:t>
            </w:r>
          </w:p>
        </w:tc>
        <w:tc>
          <w:tcPr>
            <w:tcW w:w="180" w:type="dxa"/>
            <w:vAlign w:val="bottom"/>
          </w:tcPr>
          <w:p w14:paraId="0E8ED292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830D560" w14:textId="48490BCC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79" w:type="dxa"/>
            <w:vAlign w:val="bottom"/>
          </w:tcPr>
          <w:p w14:paraId="24768F68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3683FDA" w14:textId="1F5989AE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(8,670)</w:t>
            </w:r>
          </w:p>
        </w:tc>
      </w:tr>
      <w:tr w:rsidR="001D2F07" w:rsidRPr="00A45906" w14:paraId="0AF2CDD7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704C25D" w14:textId="2A443DD2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(8,750)</w:t>
            </w:r>
          </w:p>
        </w:tc>
        <w:tc>
          <w:tcPr>
            <w:tcW w:w="186" w:type="dxa"/>
            <w:vAlign w:val="bottom"/>
          </w:tcPr>
          <w:p w14:paraId="3CA14F8A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3752E3D" w14:textId="76C25E50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(3,119)</w:t>
            </w:r>
          </w:p>
        </w:tc>
        <w:tc>
          <w:tcPr>
            <w:tcW w:w="182" w:type="dxa"/>
            <w:vAlign w:val="bottom"/>
          </w:tcPr>
          <w:p w14:paraId="117B8A1E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B6E5DF7" w14:textId="4B67454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(2,247)</w:t>
            </w:r>
          </w:p>
        </w:tc>
        <w:tc>
          <w:tcPr>
            <w:tcW w:w="181" w:type="dxa"/>
            <w:vAlign w:val="bottom"/>
          </w:tcPr>
          <w:p w14:paraId="6417A7FE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7A949E40" w14:textId="18638D3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(507)</w:t>
            </w:r>
          </w:p>
        </w:tc>
        <w:tc>
          <w:tcPr>
            <w:tcW w:w="181" w:type="dxa"/>
            <w:vAlign w:val="bottom"/>
          </w:tcPr>
          <w:p w14:paraId="3287FB6E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5C5804E" w14:textId="7856678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(6,463)</w:t>
            </w:r>
          </w:p>
        </w:tc>
        <w:tc>
          <w:tcPr>
            <w:tcW w:w="180" w:type="dxa"/>
            <w:vAlign w:val="bottom"/>
          </w:tcPr>
          <w:p w14:paraId="24D805E8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E675965" w14:textId="497D4C9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(417)</w:t>
            </w:r>
          </w:p>
        </w:tc>
        <w:tc>
          <w:tcPr>
            <w:tcW w:w="180" w:type="dxa"/>
            <w:vAlign w:val="bottom"/>
          </w:tcPr>
          <w:p w14:paraId="2DDD2F71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971BAED" w14:textId="3556692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79" w:type="dxa"/>
            <w:vAlign w:val="bottom"/>
          </w:tcPr>
          <w:p w14:paraId="3B1CC467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9A786FF" w14:textId="490390EE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(21,267)</w:t>
            </w:r>
          </w:p>
        </w:tc>
      </w:tr>
      <w:tr w:rsidR="001D2F07" w:rsidRPr="00A45906" w14:paraId="59D1CB96" w14:textId="77777777" w:rsidTr="00C054A0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C054A0" w:rsidRPr="00A45906" w:rsidRDefault="00C054A0" w:rsidP="00C054A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45906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7274F83F" w14:textId="17046E05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(38)</w:t>
            </w:r>
          </w:p>
        </w:tc>
        <w:tc>
          <w:tcPr>
            <w:tcW w:w="186" w:type="dxa"/>
            <w:vAlign w:val="bottom"/>
          </w:tcPr>
          <w:p w14:paraId="0C647D8E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06315D06" w14:textId="19A90C31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(83)</w:t>
            </w:r>
          </w:p>
        </w:tc>
        <w:tc>
          <w:tcPr>
            <w:tcW w:w="182" w:type="dxa"/>
            <w:vAlign w:val="bottom"/>
          </w:tcPr>
          <w:p w14:paraId="2ECA57A4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3910BB7" w14:textId="53DA385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181" w:type="dxa"/>
            <w:vAlign w:val="bottom"/>
          </w:tcPr>
          <w:p w14:paraId="0E7B3CDB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28DA5B14" w14:textId="3E2DBB4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5BE4C69C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2A43F49" w14:textId="25CF87C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(436)</w:t>
            </w:r>
          </w:p>
        </w:tc>
        <w:tc>
          <w:tcPr>
            <w:tcW w:w="180" w:type="dxa"/>
            <w:vAlign w:val="bottom"/>
          </w:tcPr>
          <w:p w14:paraId="221CD3F3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6FBD1A4" w14:textId="66F01738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(591)</w:t>
            </w:r>
          </w:p>
        </w:tc>
        <w:tc>
          <w:tcPr>
            <w:tcW w:w="180" w:type="dxa"/>
            <w:vAlign w:val="bottom"/>
          </w:tcPr>
          <w:p w14:paraId="45A65B8B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A12AA9B" w14:textId="4F0CC10D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79" w:type="dxa"/>
            <w:vAlign w:val="bottom"/>
          </w:tcPr>
          <w:p w14:paraId="5927BE3F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4BA4ABB" w14:textId="28DBE78F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(338)</w:t>
            </w:r>
          </w:p>
        </w:tc>
      </w:tr>
      <w:tr w:rsidR="001D2F07" w:rsidRPr="00A45906" w14:paraId="07528F23" w14:textId="77777777" w:rsidTr="00C054A0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16570F04" w14:textId="1FFD694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4E7BF08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699860AF" w14:textId="05456149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(741)</w:t>
            </w:r>
          </w:p>
        </w:tc>
        <w:tc>
          <w:tcPr>
            <w:tcW w:w="182" w:type="dxa"/>
            <w:vAlign w:val="bottom"/>
          </w:tcPr>
          <w:p w14:paraId="15C1FE0E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E3C28D1" w14:textId="75B06999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(365)</w:t>
            </w:r>
          </w:p>
        </w:tc>
        <w:tc>
          <w:tcPr>
            <w:tcW w:w="181" w:type="dxa"/>
            <w:vAlign w:val="bottom"/>
          </w:tcPr>
          <w:p w14:paraId="74F6A992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5D44977" w14:textId="7B77022F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(133)</w:t>
            </w:r>
          </w:p>
        </w:tc>
        <w:tc>
          <w:tcPr>
            <w:tcW w:w="181" w:type="dxa"/>
            <w:vAlign w:val="bottom"/>
          </w:tcPr>
          <w:p w14:paraId="2C1324C9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5770297" w14:textId="2598CB5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(129)</w:t>
            </w:r>
          </w:p>
        </w:tc>
        <w:tc>
          <w:tcPr>
            <w:tcW w:w="180" w:type="dxa"/>
            <w:vAlign w:val="bottom"/>
          </w:tcPr>
          <w:p w14:paraId="71AB574F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54166A9" w14:textId="23B79B6F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180" w:type="dxa"/>
            <w:vAlign w:val="bottom"/>
          </w:tcPr>
          <w:p w14:paraId="490C5010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8685A83" w14:textId="3756FF4B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9" w:type="dxa"/>
            <w:vAlign w:val="bottom"/>
          </w:tcPr>
          <w:p w14:paraId="56655896" w14:textId="7777777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9045C38" w14:textId="174F1E69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</w:tr>
      <w:tr w:rsidR="001D2F07" w:rsidRPr="00A45906" w14:paraId="0E43A77C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0268C40" w14:textId="57BD33EB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186" w:type="dxa"/>
            <w:vAlign w:val="bottom"/>
          </w:tcPr>
          <w:p w14:paraId="61DF2D51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DA73DD" w14:textId="51B1EACF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82" w:type="dxa"/>
            <w:vAlign w:val="bottom"/>
          </w:tcPr>
          <w:p w14:paraId="5C9BBBAD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D7BC63F" w14:textId="0BD0066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181" w:type="dxa"/>
            <w:vAlign w:val="bottom"/>
          </w:tcPr>
          <w:p w14:paraId="70713607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2328DE6" w14:textId="1F9BD26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1" w:type="dxa"/>
            <w:vAlign w:val="bottom"/>
          </w:tcPr>
          <w:p w14:paraId="287A850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F4D1FAC" w14:textId="71BE821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(276)</w:t>
            </w:r>
          </w:p>
        </w:tc>
        <w:tc>
          <w:tcPr>
            <w:tcW w:w="180" w:type="dxa"/>
            <w:vAlign w:val="bottom"/>
          </w:tcPr>
          <w:p w14:paraId="4CC4FF0C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79490D" w14:textId="55D2ADDE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(2,389)</w:t>
            </w:r>
          </w:p>
        </w:tc>
        <w:tc>
          <w:tcPr>
            <w:tcW w:w="180" w:type="dxa"/>
            <w:vAlign w:val="bottom"/>
          </w:tcPr>
          <w:p w14:paraId="13F43B7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B99D923" w14:textId="5CBF7B42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 w:rsidR="00E70D6B" w:rsidRPr="00A4590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782BE130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66AE799" w14:textId="377B67F8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(1,49</w:t>
            </w:r>
            <w:r w:rsidR="00E70D6B" w:rsidRPr="00A4590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2F07" w:rsidRPr="00A45906" w14:paraId="66B32779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5A20FBA2" w14:textId="107D97C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7,021</w:t>
            </w:r>
          </w:p>
        </w:tc>
        <w:tc>
          <w:tcPr>
            <w:tcW w:w="186" w:type="dxa"/>
            <w:vAlign w:val="bottom"/>
          </w:tcPr>
          <w:p w14:paraId="3E625A1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E2798FF" w14:textId="3189F75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(4,287)</w:t>
            </w:r>
          </w:p>
        </w:tc>
        <w:tc>
          <w:tcPr>
            <w:tcW w:w="182" w:type="dxa"/>
            <w:vAlign w:val="bottom"/>
          </w:tcPr>
          <w:p w14:paraId="30254AA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1AD9E3E" w14:textId="4693302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3,200</w:t>
            </w:r>
          </w:p>
        </w:tc>
        <w:tc>
          <w:tcPr>
            <w:tcW w:w="181" w:type="dxa"/>
            <w:vAlign w:val="bottom"/>
          </w:tcPr>
          <w:p w14:paraId="1C9C857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BBA0BDD" w14:textId="37E30FFC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(532)</w:t>
            </w:r>
          </w:p>
        </w:tc>
        <w:tc>
          <w:tcPr>
            <w:tcW w:w="181" w:type="dxa"/>
            <w:vAlign w:val="bottom"/>
          </w:tcPr>
          <w:p w14:paraId="6B65F5F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19B3A3D" w14:textId="34921F0D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(3,668)</w:t>
            </w:r>
          </w:p>
        </w:tc>
        <w:tc>
          <w:tcPr>
            <w:tcW w:w="180" w:type="dxa"/>
            <w:vAlign w:val="bottom"/>
          </w:tcPr>
          <w:p w14:paraId="7B1600B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6263C0F" w14:textId="0E64EE80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5,213</w:t>
            </w:r>
          </w:p>
        </w:tc>
        <w:tc>
          <w:tcPr>
            <w:tcW w:w="180" w:type="dxa"/>
            <w:vAlign w:val="bottom"/>
          </w:tcPr>
          <w:p w14:paraId="53DABB54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5161FB" w14:textId="71B5333A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(10,945)</w:t>
            </w:r>
          </w:p>
        </w:tc>
        <w:tc>
          <w:tcPr>
            <w:tcW w:w="179" w:type="dxa"/>
            <w:vAlign w:val="bottom"/>
          </w:tcPr>
          <w:p w14:paraId="12289335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9A4147F" w14:textId="47680D37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(3,998)</w:t>
            </w:r>
          </w:p>
        </w:tc>
      </w:tr>
      <w:tr w:rsidR="001D2F07" w:rsidRPr="00A45906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C054A0" w:rsidRPr="00A45906" w:rsidRDefault="00C054A0" w:rsidP="00C054A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DF145D5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24CF8CA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49768158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791C3051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7728F3C1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5C1D9D50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56984EF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2F07" w:rsidRPr="00A45906" w14:paraId="565B9DA4" w14:textId="77777777" w:rsidTr="00711CAF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C054A0" w:rsidRPr="00A45906" w:rsidRDefault="00C054A0" w:rsidP="00C054A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2EFDA816" w14:textId="3AF335D7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7,651</w:t>
            </w:r>
          </w:p>
        </w:tc>
        <w:tc>
          <w:tcPr>
            <w:tcW w:w="186" w:type="dxa"/>
            <w:vAlign w:val="bottom"/>
          </w:tcPr>
          <w:p w14:paraId="54261AA6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D93728" w14:textId="1F65496E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(4,468)</w:t>
            </w:r>
          </w:p>
        </w:tc>
        <w:tc>
          <w:tcPr>
            <w:tcW w:w="182" w:type="dxa"/>
            <w:vAlign w:val="bottom"/>
          </w:tcPr>
          <w:p w14:paraId="2C25E61B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F954DA" w14:textId="0BBED00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2,551</w:t>
            </w:r>
          </w:p>
        </w:tc>
        <w:tc>
          <w:tcPr>
            <w:tcW w:w="181" w:type="dxa"/>
            <w:vAlign w:val="bottom"/>
          </w:tcPr>
          <w:p w14:paraId="2C390E22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3DFE726" w14:textId="323ECEC5" w:rsidR="00C054A0" w:rsidRPr="00A45906" w:rsidRDefault="00C054A0" w:rsidP="00C054A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(428)</w:t>
            </w:r>
          </w:p>
        </w:tc>
        <w:tc>
          <w:tcPr>
            <w:tcW w:w="181" w:type="dxa"/>
            <w:vAlign w:val="bottom"/>
          </w:tcPr>
          <w:p w14:paraId="5FB36A81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109BE91" w14:textId="2E8F2094" w:rsidR="00C054A0" w:rsidRPr="00A45906" w:rsidRDefault="00C054A0" w:rsidP="00C054A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(3,633)</w:t>
            </w:r>
          </w:p>
        </w:tc>
        <w:tc>
          <w:tcPr>
            <w:tcW w:w="180" w:type="dxa"/>
            <w:vAlign w:val="bottom"/>
          </w:tcPr>
          <w:p w14:paraId="6DE08322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13B3F9" w14:textId="43E18C68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5,197</w:t>
            </w:r>
          </w:p>
        </w:tc>
        <w:tc>
          <w:tcPr>
            <w:tcW w:w="180" w:type="dxa"/>
            <w:vAlign w:val="bottom"/>
          </w:tcPr>
          <w:p w14:paraId="63EC502A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CC4CFF" w14:textId="3ED445ED" w:rsidR="00C054A0" w:rsidRPr="00A45906" w:rsidRDefault="00C054A0" w:rsidP="00C054A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(10,952)</w:t>
            </w:r>
          </w:p>
        </w:tc>
        <w:tc>
          <w:tcPr>
            <w:tcW w:w="179" w:type="dxa"/>
            <w:vAlign w:val="bottom"/>
          </w:tcPr>
          <w:p w14:paraId="67B2C87F" w14:textId="77777777" w:rsidR="00C054A0" w:rsidRPr="00A45906" w:rsidRDefault="00C054A0" w:rsidP="00C054A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0C2A5B3" w14:textId="708B6E42" w:rsidR="00C054A0" w:rsidRPr="00A45906" w:rsidRDefault="00C054A0" w:rsidP="00C054A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(4,082)</w:t>
            </w:r>
          </w:p>
        </w:tc>
      </w:tr>
    </w:tbl>
    <w:p w14:paraId="6830E78E" w14:textId="77777777" w:rsidR="002213B7" w:rsidRPr="00A45906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A45906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1D2F07" w:rsidRPr="00A45906" w14:paraId="2AF51DB4" w14:textId="77777777" w:rsidTr="00C167BF">
        <w:trPr>
          <w:cantSplit/>
        </w:trPr>
        <w:tc>
          <w:tcPr>
            <w:tcW w:w="3613" w:type="dxa"/>
          </w:tcPr>
          <w:p w14:paraId="2DC1F95F" w14:textId="77777777" w:rsidR="00C167BF" w:rsidRPr="00A45906" w:rsidRDefault="00C167B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1B07E96" w14:textId="7C6CF6EA" w:rsidR="00C167BF" w:rsidRPr="00A45906" w:rsidRDefault="00C167B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701EE3A2" w14:textId="77777777" w:rsidTr="00C167BF">
        <w:trPr>
          <w:cantSplit/>
        </w:trPr>
        <w:tc>
          <w:tcPr>
            <w:tcW w:w="3613" w:type="dxa"/>
          </w:tcPr>
          <w:p w14:paraId="36912D68" w14:textId="77777777" w:rsidR="00EA7C3A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D2427"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  <w:p w14:paraId="33209F92" w14:textId="3D07A89D" w:rsidR="00FA4191" w:rsidRPr="00A45906" w:rsidRDefault="00FA4191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354" w:type="dxa"/>
          </w:tcPr>
          <w:p w14:paraId="0596736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D5848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54996D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32C9CB0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183B299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678D4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3A474C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3721AE4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2285A9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1277F6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634EC577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FFA5187" w14:textId="48B8188D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2116918B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9DA51BE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7ED47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67A9CF8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88BDA1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9E76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4580D81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80" w:type="dxa"/>
          </w:tcPr>
          <w:p w14:paraId="7AEE4E7B" w14:textId="77777777" w:rsidR="00600A57" w:rsidRPr="00A45906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345AF0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57AFF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06D1E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EAF5AB8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838097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D075D9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45C83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A45906" w14:paraId="2736CBB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C0FAF24" w14:textId="77777777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30BEEA7F" w14:textId="77777777" w:rsidR="00600A57" w:rsidRPr="00A45906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D2F07" w:rsidRPr="00A45906" w14:paraId="5EB9A361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C316964" w14:textId="77777777" w:rsidR="00C1536D" w:rsidRPr="00A45906" w:rsidRDefault="00C1536D" w:rsidP="00C1536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0EA51997" w14:textId="628FDD89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287,132</w:t>
            </w:r>
          </w:p>
        </w:tc>
        <w:tc>
          <w:tcPr>
            <w:tcW w:w="186" w:type="dxa"/>
            <w:vAlign w:val="bottom"/>
          </w:tcPr>
          <w:p w14:paraId="6ED37DDC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290501E" w14:textId="0A65C464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69,517</w:t>
            </w:r>
          </w:p>
        </w:tc>
        <w:tc>
          <w:tcPr>
            <w:tcW w:w="182" w:type="dxa"/>
            <w:vAlign w:val="bottom"/>
          </w:tcPr>
          <w:p w14:paraId="355E57A8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F5589D1" w14:textId="5DD8DBB3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87,465</w:t>
            </w:r>
          </w:p>
        </w:tc>
        <w:tc>
          <w:tcPr>
            <w:tcW w:w="181" w:type="dxa"/>
            <w:vAlign w:val="bottom"/>
          </w:tcPr>
          <w:p w14:paraId="0F95033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2A88122" w14:textId="4606A678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18,119</w:t>
            </w:r>
          </w:p>
        </w:tc>
        <w:tc>
          <w:tcPr>
            <w:tcW w:w="181" w:type="dxa"/>
            <w:vAlign w:val="bottom"/>
          </w:tcPr>
          <w:p w14:paraId="756EEBBC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B568B33" w14:textId="3F546C96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92,579</w:t>
            </w:r>
          </w:p>
        </w:tc>
        <w:tc>
          <w:tcPr>
            <w:tcW w:w="180" w:type="dxa"/>
            <w:vAlign w:val="bottom"/>
          </w:tcPr>
          <w:p w14:paraId="0226FFC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2ECCAF" w14:textId="2F7C4D3E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2,699</w:t>
            </w:r>
          </w:p>
        </w:tc>
        <w:tc>
          <w:tcPr>
            <w:tcW w:w="180" w:type="dxa"/>
            <w:vAlign w:val="bottom"/>
          </w:tcPr>
          <w:p w14:paraId="776F1E2E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CE5BBED" w14:textId="7A0C4E29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4675E9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CA5C669" w14:textId="369B10B4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557,511</w:t>
            </w:r>
          </w:p>
        </w:tc>
      </w:tr>
      <w:tr w:rsidR="001D2F07" w:rsidRPr="00A45906" w14:paraId="719C109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2BD9609" w14:textId="77777777" w:rsidR="00C1536D" w:rsidRPr="00A45906" w:rsidRDefault="00C1536D" w:rsidP="00C1536D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E3189ED" w14:textId="160DDC94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106,205</w:t>
            </w:r>
          </w:p>
        </w:tc>
        <w:tc>
          <w:tcPr>
            <w:tcW w:w="186" w:type="dxa"/>
            <w:vAlign w:val="bottom"/>
          </w:tcPr>
          <w:p w14:paraId="1D84F47C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A3F30B" w14:textId="01EA8904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7,046</w:t>
            </w:r>
          </w:p>
        </w:tc>
        <w:tc>
          <w:tcPr>
            <w:tcW w:w="182" w:type="dxa"/>
            <w:vAlign w:val="bottom"/>
          </w:tcPr>
          <w:p w14:paraId="7CAFB719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C102C92" w14:textId="0DDE199D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1" w:type="dxa"/>
            <w:vAlign w:val="bottom"/>
          </w:tcPr>
          <w:p w14:paraId="138ACBDC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EBB8346" w14:textId="19C51ECC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2,461</w:t>
            </w:r>
          </w:p>
        </w:tc>
        <w:tc>
          <w:tcPr>
            <w:tcW w:w="181" w:type="dxa"/>
            <w:vAlign w:val="bottom"/>
          </w:tcPr>
          <w:p w14:paraId="0AA7F1CB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7F3B8A8" w14:textId="24D690A2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0002EA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77C847A" w14:textId="1431641F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6,642</w:t>
            </w:r>
          </w:p>
        </w:tc>
        <w:tc>
          <w:tcPr>
            <w:tcW w:w="180" w:type="dxa"/>
            <w:vAlign w:val="bottom"/>
          </w:tcPr>
          <w:p w14:paraId="7EF3225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07A7FA3" w14:textId="0F39245C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(122,441)</w:t>
            </w:r>
          </w:p>
        </w:tc>
        <w:tc>
          <w:tcPr>
            <w:tcW w:w="179" w:type="dxa"/>
            <w:vAlign w:val="bottom"/>
          </w:tcPr>
          <w:p w14:paraId="067F6410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2E771A" w14:textId="75DC937E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2F07" w:rsidRPr="00A45906" w14:paraId="3C8E8E35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B362DA8" w14:textId="48311508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882389C" w14:textId="186243CE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393,337</w:t>
            </w:r>
          </w:p>
        </w:tc>
        <w:tc>
          <w:tcPr>
            <w:tcW w:w="186" w:type="dxa"/>
            <w:vAlign w:val="bottom"/>
          </w:tcPr>
          <w:p w14:paraId="76C2837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F39B742" w14:textId="1D658824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76,563</w:t>
            </w:r>
          </w:p>
        </w:tc>
        <w:tc>
          <w:tcPr>
            <w:tcW w:w="182" w:type="dxa"/>
            <w:vAlign w:val="bottom"/>
          </w:tcPr>
          <w:p w14:paraId="043828C9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9815745" w14:textId="0B65E8A1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87,552</w:t>
            </w:r>
          </w:p>
        </w:tc>
        <w:tc>
          <w:tcPr>
            <w:tcW w:w="181" w:type="dxa"/>
            <w:vAlign w:val="bottom"/>
          </w:tcPr>
          <w:p w14:paraId="71FDF15E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3621945E" w14:textId="47EFDECE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20,580</w:t>
            </w:r>
          </w:p>
        </w:tc>
        <w:tc>
          <w:tcPr>
            <w:tcW w:w="181" w:type="dxa"/>
            <w:vAlign w:val="bottom"/>
          </w:tcPr>
          <w:p w14:paraId="41459F4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6FD6647" w14:textId="3E88312A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92,579</w:t>
            </w:r>
          </w:p>
        </w:tc>
        <w:tc>
          <w:tcPr>
            <w:tcW w:w="180" w:type="dxa"/>
            <w:vAlign w:val="bottom"/>
          </w:tcPr>
          <w:p w14:paraId="62497DB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867EF94" w14:textId="4649B540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9,341</w:t>
            </w:r>
          </w:p>
        </w:tc>
        <w:tc>
          <w:tcPr>
            <w:tcW w:w="180" w:type="dxa"/>
            <w:vAlign w:val="bottom"/>
          </w:tcPr>
          <w:p w14:paraId="065ED969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FC7400C" w14:textId="59950512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(122,441)</w:t>
            </w:r>
          </w:p>
        </w:tc>
        <w:tc>
          <w:tcPr>
            <w:tcW w:w="179" w:type="dxa"/>
            <w:vAlign w:val="bottom"/>
          </w:tcPr>
          <w:p w14:paraId="19F1015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DCC9575" w14:textId="190CEC66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557,511</w:t>
            </w:r>
          </w:p>
        </w:tc>
      </w:tr>
      <w:tr w:rsidR="001D2F07" w:rsidRPr="00A45906" w14:paraId="2BD4CBF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3F265E3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53B9F1D" w14:textId="26385367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(370,719)</w:t>
            </w:r>
          </w:p>
        </w:tc>
        <w:tc>
          <w:tcPr>
            <w:tcW w:w="186" w:type="dxa"/>
            <w:vAlign w:val="bottom"/>
          </w:tcPr>
          <w:p w14:paraId="1B53F9B9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F9FEE0B" w14:textId="4BF959A4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(69,458)</w:t>
            </w:r>
          </w:p>
        </w:tc>
        <w:tc>
          <w:tcPr>
            <w:tcW w:w="182" w:type="dxa"/>
            <w:vAlign w:val="bottom"/>
          </w:tcPr>
          <w:p w14:paraId="357C12E9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EE324F" w14:textId="2E387CC0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(75,396)</w:t>
            </w:r>
          </w:p>
        </w:tc>
        <w:tc>
          <w:tcPr>
            <w:tcW w:w="181" w:type="dxa"/>
            <w:vAlign w:val="bottom"/>
          </w:tcPr>
          <w:p w14:paraId="140CED59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EFA317E" w14:textId="35EA3D36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(18,329)</w:t>
            </w:r>
          </w:p>
        </w:tc>
        <w:tc>
          <w:tcPr>
            <w:tcW w:w="181" w:type="dxa"/>
            <w:vAlign w:val="bottom"/>
          </w:tcPr>
          <w:p w14:paraId="6F49978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46C6F8" w14:textId="3EA1067B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(73,448)</w:t>
            </w:r>
          </w:p>
        </w:tc>
        <w:tc>
          <w:tcPr>
            <w:tcW w:w="180" w:type="dxa"/>
            <w:vAlign w:val="bottom"/>
          </w:tcPr>
          <w:p w14:paraId="374C0976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B13C6F6" w14:textId="387712B1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(6,687)</w:t>
            </w:r>
          </w:p>
        </w:tc>
        <w:tc>
          <w:tcPr>
            <w:tcW w:w="180" w:type="dxa"/>
            <w:vAlign w:val="bottom"/>
          </w:tcPr>
          <w:p w14:paraId="40C4B611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58976D4" w14:textId="56B8C83F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122,722</w:t>
            </w:r>
          </w:p>
        </w:tc>
        <w:tc>
          <w:tcPr>
            <w:tcW w:w="179" w:type="dxa"/>
            <w:vAlign w:val="bottom"/>
          </w:tcPr>
          <w:p w14:paraId="15A075E4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7D75B42" w14:textId="17C4BD0D" w:rsidR="00C1536D" w:rsidRPr="00A45906" w:rsidRDefault="001D6B5C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(491,315)</w:t>
            </w:r>
          </w:p>
        </w:tc>
      </w:tr>
      <w:tr w:rsidR="001D2F07" w:rsidRPr="00A45906" w14:paraId="226864D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DA2A106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03081D2E" w14:textId="2D81E7D0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(2,820)</w:t>
            </w:r>
          </w:p>
        </w:tc>
        <w:tc>
          <w:tcPr>
            <w:tcW w:w="186" w:type="dxa"/>
            <w:vAlign w:val="bottom"/>
          </w:tcPr>
          <w:p w14:paraId="6954117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92E5B45" w14:textId="3373637F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(3,303)</w:t>
            </w:r>
          </w:p>
        </w:tc>
        <w:tc>
          <w:tcPr>
            <w:tcW w:w="182" w:type="dxa"/>
            <w:vAlign w:val="bottom"/>
          </w:tcPr>
          <w:p w14:paraId="62704586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8280F42" w14:textId="6E8A6900" w:rsidR="00C1536D" w:rsidRPr="00A45906" w:rsidRDefault="0025422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(5,115)</w:t>
            </w:r>
          </w:p>
        </w:tc>
        <w:tc>
          <w:tcPr>
            <w:tcW w:w="181" w:type="dxa"/>
            <w:vAlign w:val="bottom"/>
          </w:tcPr>
          <w:p w14:paraId="03DE07D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7DF3A56" w14:textId="2339930D" w:rsidR="00C1536D" w:rsidRPr="00A45906" w:rsidRDefault="0025422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(732)</w:t>
            </w:r>
          </w:p>
        </w:tc>
        <w:tc>
          <w:tcPr>
            <w:tcW w:w="181" w:type="dxa"/>
            <w:vAlign w:val="bottom"/>
          </w:tcPr>
          <w:p w14:paraId="49CDEBC7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BDB18EA" w14:textId="78962945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(12,273)</w:t>
            </w:r>
          </w:p>
        </w:tc>
        <w:tc>
          <w:tcPr>
            <w:tcW w:w="180" w:type="dxa"/>
            <w:vAlign w:val="bottom"/>
          </w:tcPr>
          <w:p w14:paraId="1F57D13B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702809B" w14:textId="1D2BC0F7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(1,953)</w:t>
            </w:r>
          </w:p>
        </w:tc>
        <w:tc>
          <w:tcPr>
            <w:tcW w:w="180" w:type="dxa"/>
            <w:vAlign w:val="bottom"/>
          </w:tcPr>
          <w:p w14:paraId="060C685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AB322" w14:textId="20F5DD21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2,390</w:t>
            </w:r>
          </w:p>
        </w:tc>
        <w:tc>
          <w:tcPr>
            <w:tcW w:w="179" w:type="dxa"/>
            <w:vAlign w:val="bottom"/>
          </w:tcPr>
          <w:p w14:paraId="2686F2AC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21889BA" w14:textId="67746CEA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(23,806)</w:t>
            </w:r>
          </w:p>
        </w:tc>
      </w:tr>
      <w:tr w:rsidR="001D2F07" w:rsidRPr="00A45906" w14:paraId="3F6B3CE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9F21FEB" w14:textId="2B35C2DD" w:rsidR="00600A57" w:rsidRPr="00A45906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="00227024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7024"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78BF4599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CDDE68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7E0E0AB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17D8FD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2EC25B8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86FEC71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8CE9AC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9144AD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A86DFEA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48B905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7EEEAAE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DE469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12069C3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3861A9B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AB79211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2F07" w:rsidRPr="00A45906" w14:paraId="5CBA5FF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00CB354" w14:textId="25EAAAFE" w:rsidR="00C1536D" w:rsidRPr="00A45906" w:rsidRDefault="008A185B" w:rsidP="00C1536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536D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="00C1536D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536D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="00C1536D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52485A95" w14:textId="00DF684D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(3,458)</w:t>
            </w:r>
          </w:p>
        </w:tc>
        <w:tc>
          <w:tcPr>
            <w:tcW w:w="186" w:type="dxa"/>
            <w:vAlign w:val="bottom"/>
          </w:tcPr>
          <w:p w14:paraId="3CC7E164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B1E9C4F" w14:textId="7EC000BA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3,766</w:t>
            </w:r>
          </w:p>
        </w:tc>
        <w:tc>
          <w:tcPr>
            <w:tcW w:w="182" w:type="dxa"/>
            <w:vAlign w:val="bottom"/>
          </w:tcPr>
          <w:p w14:paraId="405F5A84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5204F4C" w14:textId="3C23E164" w:rsidR="00C1536D" w:rsidRPr="00A45906" w:rsidRDefault="0025422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7,715</w:t>
            </w:r>
          </w:p>
        </w:tc>
        <w:tc>
          <w:tcPr>
            <w:tcW w:w="181" w:type="dxa"/>
            <w:vAlign w:val="bottom"/>
          </w:tcPr>
          <w:p w14:paraId="638EEC2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D0764D1" w14:textId="15B6E009" w:rsidR="00C1536D" w:rsidRPr="00A45906" w:rsidRDefault="0025422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1,554</w:t>
            </w:r>
          </w:p>
        </w:tc>
        <w:tc>
          <w:tcPr>
            <w:tcW w:w="181" w:type="dxa"/>
            <w:vAlign w:val="bottom"/>
          </w:tcPr>
          <w:p w14:paraId="1FB3AA67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A9CEA4A" w14:textId="4FBA6E9F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7,100</w:t>
            </w:r>
          </w:p>
        </w:tc>
        <w:tc>
          <w:tcPr>
            <w:tcW w:w="180" w:type="dxa"/>
            <w:vAlign w:val="bottom"/>
          </w:tcPr>
          <w:p w14:paraId="00D4ED8E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3AA1DCE" w14:textId="139A21D3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1,904</w:t>
            </w:r>
          </w:p>
        </w:tc>
        <w:tc>
          <w:tcPr>
            <w:tcW w:w="180" w:type="dxa"/>
            <w:vAlign w:val="bottom"/>
          </w:tcPr>
          <w:p w14:paraId="30462AA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EDFEEB9" w14:textId="67E74A03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</w:t>
            </w:r>
            <w:r w:rsidR="00E70D6B"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9" w:type="dxa"/>
            <w:vAlign w:val="bottom"/>
          </w:tcPr>
          <w:p w14:paraId="3FD5E86A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C420B5B" w14:textId="2A66D369" w:rsidR="00C1536D" w:rsidRPr="00A45906" w:rsidRDefault="001D6B5C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20,347</w:t>
            </w:r>
          </w:p>
        </w:tc>
      </w:tr>
      <w:tr w:rsidR="001D2F07" w:rsidRPr="00A45906" w14:paraId="31AFCEF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4FFC876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13BA593F" w14:textId="3D94F2F1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312</w:t>
            </w:r>
          </w:p>
        </w:tc>
        <w:tc>
          <w:tcPr>
            <w:tcW w:w="186" w:type="dxa"/>
            <w:vAlign w:val="bottom"/>
          </w:tcPr>
          <w:p w14:paraId="6EFE7B7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3D332D6" w14:textId="4CF1F6B7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</w:t>
            </w:r>
          </w:p>
        </w:tc>
        <w:tc>
          <w:tcPr>
            <w:tcW w:w="182" w:type="dxa"/>
            <w:vAlign w:val="bottom"/>
          </w:tcPr>
          <w:p w14:paraId="485214FB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FBC7D7" w14:textId="26F13227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</w:p>
        </w:tc>
        <w:tc>
          <w:tcPr>
            <w:tcW w:w="181" w:type="dxa"/>
            <w:vAlign w:val="bottom"/>
          </w:tcPr>
          <w:p w14:paraId="492E30B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108DE4" w14:textId="43419072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1" w:type="dxa"/>
            <w:vAlign w:val="bottom"/>
          </w:tcPr>
          <w:p w14:paraId="7220256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64744B2" w14:textId="61B20785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072332B7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C5D45FC" w14:textId="46250F63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19,714</w:t>
            </w:r>
          </w:p>
        </w:tc>
        <w:tc>
          <w:tcPr>
            <w:tcW w:w="180" w:type="dxa"/>
            <w:vAlign w:val="bottom"/>
          </w:tcPr>
          <w:p w14:paraId="5152B487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CE4931B" w14:textId="067DF185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(19,350)</w:t>
            </w:r>
          </w:p>
        </w:tc>
        <w:tc>
          <w:tcPr>
            <w:tcW w:w="179" w:type="dxa"/>
            <w:vAlign w:val="bottom"/>
          </w:tcPr>
          <w:p w14:paraId="17EC5A8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59160D" w14:textId="3D5D0520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852</w:t>
            </w:r>
          </w:p>
        </w:tc>
      </w:tr>
      <w:tr w:rsidR="001D2F07" w:rsidRPr="00A45906" w14:paraId="1834660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0A4605B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7D114F7B" w14:textId="3842FC5C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(1,631)</w:t>
            </w:r>
          </w:p>
        </w:tc>
        <w:tc>
          <w:tcPr>
            <w:tcW w:w="186" w:type="dxa"/>
            <w:vAlign w:val="bottom"/>
          </w:tcPr>
          <w:p w14:paraId="1C232C61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C6A411C" w14:textId="6FA9D20F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(466)</w:t>
            </w:r>
          </w:p>
        </w:tc>
        <w:tc>
          <w:tcPr>
            <w:tcW w:w="182" w:type="dxa"/>
            <w:vAlign w:val="bottom"/>
          </w:tcPr>
          <w:p w14:paraId="635087AA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3718350" w14:textId="148087A3" w:rsidR="00C1536D" w:rsidRPr="00A45906" w:rsidRDefault="0025422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(786)</w:t>
            </w:r>
          </w:p>
        </w:tc>
        <w:tc>
          <w:tcPr>
            <w:tcW w:w="181" w:type="dxa"/>
            <w:vAlign w:val="bottom"/>
          </w:tcPr>
          <w:p w14:paraId="54C765E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9C766F" w14:textId="4B0A5869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E70D6B" w:rsidRPr="00A4590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0D781FF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46E536B" w14:textId="14F9CCD8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(1,404)</w:t>
            </w:r>
          </w:p>
        </w:tc>
        <w:tc>
          <w:tcPr>
            <w:tcW w:w="180" w:type="dxa"/>
            <w:vAlign w:val="bottom"/>
          </w:tcPr>
          <w:p w14:paraId="2783004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7AF9CFB" w14:textId="4DC3CBE4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(6,855)</w:t>
            </w:r>
          </w:p>
        </w:tc>
        <w:tc>
          <w:tcPr>
            <w:tcW w:w="180" w:type="dxa"/>
            <w:vAlign w:val="bottom"/>
          </w:tcPr>
          <w:p w14:paraId="5726318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F4815C2" w14:textId="4F012279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3,910</w:t>
            </w:r>
          </w:p>
        </w:tc>
        <w:tc>
          <w:tcPr>
            <w:tcW w:w="179" w:type="dxa"/>
            <w:vAlign w:val="bottom"/>
          </w:tcPr>
          <w:p w14:paraId="3B77B960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B0F6220" w14:textId="2480B215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(7,270)</w:t>
            </w:r>
          </w:p>
        </w:tc>
      </w:tr>
      <w:tr w:rsidR="001D2F07" w:rsidRPr="00A45906" w14:paraId="0535037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2D3BE773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E2B01BD" w14:textId="0990088E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(8,369)</w:t>
            </w:r>
          </w:p>
        </w:tc>
        <w:tc>
          <w:tcPr>
            <w:tcW w:w="186" w:type="dxa"/>
            <w:vAlign w:val="bottom"/>
          </w:tcPr>
          <w:p w14:paraId="02EE9D2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70EE35E" w14:textId="4DA8BC8D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(3,180)</w:t>
            </w:r>
          </w:p>
        </w:tc>
        <w:tc>
          <w:tcPr>
            <w:tcW w:w="182" w:type="dxa"/>
            <w:vAlign w:val="bottom"/>
          </w:tcPr>
          <w:p w14:paraId="3135419A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322811E" w14:textId="63621D3F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(2,26</w:t>
            </w:r>
            <w:r w:rsidR="0025422D"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DC04360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13E58DCC" w14:textId="5BAF583E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(46</w:t>
            </w:r>
            <w:r w:rsidR="0025422D" w:rsidRPr="00A459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687D8F5E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3F1F532" w14:textId="38743137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(6,454)</w:t>
            </w:r>
          </w:p>
        </w:tc>
        <w:tc>
          <w:tcPr>
            <w:tcW w:w="180" w:type="dxa"/>
            <w:vAlign w:val="bottom"/>
          </w:tcPr>
          <w:p w14:paraId="64585627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2BEE11F3" w14:textId="170D99F1" w:rsidR="00C1536D" w:rsidRPr="00A45906" w:rsidRDefault="00227024" w:rsidP="00C1536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(761)</w:t>
            </w:r>
          </w:p>
        </w:tc>
        <w:tc>
          <w:tcPr>
            <w:tcW w:w="180" w:type="dxa"/>
            <w:vAlign w:val="bottom"/>
          </w:tcPr>
          <w:p w14:paraId="673373D0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3BEED8EA" w14:textId="02A6F135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179" w:type="dxa"/>
            <w:vAlign w:val="bottom"/>
          </w:tcPr>
          <w:p w14:paraId="5504677E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2503287D" w14:textId="3C24C5DF" w:rsidR="00C1536D" w:rsidRPr="00A45906" w:rsidRDefault="001D6B5C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(20,605)</w:t>
            </w:r>
          </w:p>
        </w:tc>
      </w:tr>
      <w:tr w:rsidR="001D2F07" w:rsidRPr="00A45906" w14:paraId="3681B30D" w14:textId="77777777" w:rsidTr="00C1536D">
        <w:trPr>
          <w:cantSplit/>
          <w:trHeight w:val="288"/>
        </w:trPr>
        <w:tc>
          <w:tcPr>
            <w:tcW w:w="3613" w:type="dxa"/>
            <w:vAlign w:val="bottom"/>
          </w:tcPr>
          <w:p w14:paraId="5DD31E69" w14:textId="19FEFBA2" w:rsidR="00C1536D" w:rsidRPr="00A45906" w:rsidRDefault="00C1536D" w:rsidP="00227024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จากการด้อยค่าของสินทรัพย์และการจำหน่ายสินทรัพย์</w:t>
            </w:r>
          </w:p>
        </w:tc>
        <w:tc>
          <w:tcPr>
            <w:tcW w:w="1354" w:type="dxa"/>
            <w:vAlign w:val="bottom"/>
          </w:tcPr>
          <w:p w14:paraId="074279BD" w14:textId="08C9A589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(23)</w:t>
            </w:r>
          </w:p>
        </w:tc>
        <w:tc>
          <w:tcPr>
            <w:tcW w:w="186" w:type="dxa"/>
            <w:vAlign w:val="bottom"/>
          </w:tcPr>
          <w:p w14:paraId="1C45081A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1F548904" w14:textId="6505B667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392</w:t>
            </w:r>
          </w:p>
        </w:tc>
        <w:tc>
          <w:tcPr>
            <w:tcW w:w="182" w:type="dxa"/>
            <w:vAlign w:val="bottom"/>
          </w:tcPr>
          <w:p w14:paraId="09192171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424AE5D" w14:textId="45725E8D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(786)</w:t>
            </w:r>
          </w:p>
        </w:tc>
        <w:tc>
          <w:tcPr>
            <w:tcW w:w="181" w:type="dxa"/>
            <w:vAlign w:val="bottom"/>
          </w:tcPr>
          <w:p w14:paraId="2E41F61C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38B5F39" w14:textId="371D7451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1" w:type="dxa"/>
            <w:vAlign w:val="bottom"/>
          </w:tcPr>
          <w:p w14:paraId="04D0D963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5B306FF9" w14:textId="337AE1B4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180" w:type="dxa"/>
            <w:vAlign w:val="bottom"/>
          </w:tcPr>
          <w:p w14:paraId="6C448875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C33EB04" w14:textId="359D6C19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0ECBAB55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36789C2B" w14:textId="5D49CC25" w:rsidR="00C1536D" w:rsidRPr="00A45906" w:rsidRDefault="001D6B5C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179" w:type="dxa"/>
            <w:vAlign w:val="bottom"/>
          </w:tcPr>
          <w:p w14:paraId="4C0BF19E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14105A1" w14:textId="15A1BC71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 w:rsidR="00EE6E75" w:rsidRPr="00A4590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2F07" w:rsidRPr="00A45906" w14:paraId="659A0250" w14:textId="77777777" w:rsidTr="00C1536D">
        <w:trPr>
          <w:cantSplit/>
          <w:trHeight w:val="288"/>
        </w:trPr>
        <w:tc>
          <w:tcPr>
            <w:tcW w:w="3613" w:type="dxa"/>
            <w:vAlign w:val="bottom"/>
          </w:tcPr>
          <w:p w14:paraId="57850DEF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 </w:t>
            </w:r>
          </w:p>
          <w:p w14:paraId="28BED118" w14:textId="63B3DE7D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3B683CB7" w14:textId="3AE01F5C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8EE1EC2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521ECFFE" w14:textId="72D7C91A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(256)</w:t>
            </w:r>
          </w:p>
        </w:tc>
        <w:tc>
          <w:tcPr>
            <w:tcW w:w="182" w:type="dxa"/>
            <w:vAlign w:val="bottom"/>
          </w:tcPr>
          <w:p w14:paraId="031E231C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635A8DD" w14:textId="47F6A18B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1,698</w:t>
            </w:r>
          </w:p>
        </w:tc>
        <w:tc>
          <w:tcPr>
            <w:tcW w:w="181" w:type="dxa"/>
            <w:vAlign w:val="bottom"/>
          </w:tcPr>
          <w:p w14:paraId="439BE8E6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4F429C64" w14:textId="6BD1BC31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1,287</w:t>
            </w:r>
          </w:p>
        </w:tc>
        <w:tc>
          <w:tcPr>
            <w:tcW w:w="181" w:type="dxa"/>
            <w:vAlign w:val="bottom"/>
          </w:tcPr>
          <w:p w14:paraId="49768431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62BA19CD" w14:textId="6B479F2B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187CAAB0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1ACD3EB" w14:textId="1D7B16F1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80" w:type="dxa"/>
            <w:vAlign w:val="bottom"/>
          </w:tcPr>
          <w:p w14:paraId="5E4A97C4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6EAD1949" w14:textId="44FEE176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79" w:type="dxa"/>
            <w:vAlign w:val="bottom"/>
          </w:tcPr>
          <w:p w14:paraId="01B0099F" w14:textId="77777777" w:rsidR="00C1536D" w:rsidRPr="00A45906" w:rsidRDefault="00C1536D" w:rsidP="00C153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96DD53A" w14:textId="5DE85D53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2,941</w:t>
            </w:r>
          </w:p>
        </w:tc>
      </w:tr>
      <w:tr w:rsidR="001D2F07" w:rsidRPr="00A45906" w14:paraId="177C1632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057ABA6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1E60F16C" w14:textId="29DFF45C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4,49</w:t>
            </w:r>
            <w:r w:rsidR="001C5DA4"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6" w:type="dxa"/>
            <w:vAlign w:val="bottom"/>
          </w:tcPr>
          <w:p w14:paraId="081A8837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CE8607F" w14:textId="6A613E28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403</w:t>
            </w:r>
          </w:p>
        </w:tc>
        <w:tc>
          <w:tcPr>
            <w:tcW w:w="182" w:type="dxa"/>
            <w:vAlign w:val="bottom"/>
          </w:tcPr>
          <w:p w14:paraId="79CAE304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7740C75" w14:textId="75A8C0CC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2,183</w:t>
            </w:r>
          </w:p>
        </w:tc>
        <w:tc>
          <w:tcPr>
            <w:tcW w:w="181" w:type="dxa"/>
            <w:vAlign w:val="bottom"/>
          </w:tcPr>
          <w:p w14:paraId="3A0ED60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355ED9" w14:textId="2F8900D6" w:rsidR="00C1536D" w:rsidRPr="00A45906" w:rsidRDefault="00227024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181" w:type="dxa"/>
            <w:vAlign w:val="bottom"/>
          </w:tcPr>
          <w:p w14:paraId="28848D4A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02D1D4A" w14:textId="14458BC3" w:rsidR="00C1536D" w:rsidRPr="00A45906" w:rsidRDefault="00227024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(92)</w:t>
            </w:r>
          </w:p>
        </w:tc>
        <w:tc>
          <w:tcPr>
            <w:tcW w:w="180" w:type="dxa"/>
            <w:vAlign w:val="bottom"/>
          </w:tcPr>
          <w:p w14:paraId="5DC94558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D763A48" w14:textId="0A3E6612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(10,60</w:t>
            </w:r>
            <w:r w:rsidR="001C5DA4"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A6A0F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790DA7" w14:textId="20F5187B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(670)</w:t>
            </w:r>
          </w:p>
        </w:tc>
        <w:tc>
          <w:tcPr>
            <w:tcW w:w="179" w:type="dxa"/>
            <w:vAlign w:val="bottom"/>
          </w:tcPr>
          <w:p w14:paraId="490D79D0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06F89B" w14:textId="7AA0AD0D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(4,30</w:t>
            </w:r>
            <w:r w:rsidR="00945E16" w:rsidRPr="00A459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2F07" w:rsidRPr="00A45906" w14:paraId="5418AED8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E6C455F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6AAE12BE" w14:textId="2AF3B265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(8,67</w:t>
            </w:r>
            <w:r w:rsidR="001C5DA4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3311FCE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21249B" w14:textId="221AF6EB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701</w:t>
            </w:r>
          </w:p>
        </w:tc>
        <w:tc>
          <w:tcPr>
            <w:tcW w:w="182" w:type="dxa"/>
            <w:vAlign w:val="bottom"/>
          </w:tcPr>
          <w:p w14:paraId="1686289A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3D04AB4" w14:textId="7AD70545" w:rsidR="00C1536D" w:rsidRPr="00A45906" w:rsidRDefault="0025422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7,875</w:t>
            </w:r>
          </w:p>
        </w:tc>
        <w:tc>
          <w:tcPr>
            <w:tcW w:w="181" w:type="dxa"/>
            <w:vAlign w:val="bottom"/>
          </w:tcPr>
          <w:p w14:paraId="58CE9C0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9459590" w14:textId="57A77D66" w:rsidR="00C1536D" w:rsidRPr="00A45906" w:rsidRDefault="0025422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2,325</w:t>
            </w:r>
          </w:p>
        </w:tc>
        <w:tc>
          <w:tcPr>
            <w:tcW w:w="181" w:type="dxa"/>
            <w:vAlign w:val="bottom"/>
          </w:tcPr>
          <w:p w14:paraId="4D876BE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F44999F" w14:textId="4DAA3A8E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(868)</w:t>
            </w:r>
          </w:p>
        </w:tc>
        <w:tc>
          <w:tcPr>
            <w:tcW w:w="180" w:type="dxa"/>
            <w:vAlign w:val="bottom"/>
          </w:tcPr>
          <w:p w14:paraId="65C654E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4B34011" w14:textId="3694B446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3,546</w:t>
            </w:r>
          </w:p>
        </w:tc>
        <w:tc>
          <w:tcPr>
            <w:tcW w:w="180" w:type="dxa"/>
            <w:vAlign w:val="bottom"/>
          </w:tcPr>
          <w:p w14:paraId="6BAD771B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8BF4A14" w14:textId="7A7DDAB6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(13,476)</w:t>
            </w:r>
          </w:p>
        </w:tc>
        <w:tc>
          <w:tcPr>
            <w:tcW w:w="179" w:type="dxa"/>
            <w:vAlign w:val="bottom"/>
          </w:tcPr>
          <w:p w14:paraId="5D89EA7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EF47AD3" w14:textId="3C57A584" w:rsidR="00C1536D" w:rsidRPr="00A45906" w:rsidRDefault="001D6B5C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(8,56</w:t>
            </w:r>
            <w:r w:rsidR="00945E16"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1D2F07" w:rsidRPr="00A45906" w14:paraId="03DA7569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51F8652A" w14:textId="77777777" w:rsidR="00C1536D" w:rsidRPr="00A45906" w:rsidRDefault="00C1536D" w:rsidP="00C1536D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414DEE26" w14:textId="4D4EAF94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5B6053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2F3E269" w14:textId="53734379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141832D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952358E" w14:textId="03D55C94" w:rsidR="00C1536D" w:rsidRPr="00A45906" w:rsidRDefault="00C1536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1DD6B1E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6633245" w14:textId="2F6D013D" w:rsidR="00C1536D" w:rsidRPr="00A45906" w:rsidRDefault="00C1536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68C48C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ED0A740" w14:textId="0FFB1BFA" w:rsidR="00C1536D" w:rsidRPr="00A45906" w:rsidRDefault="00C1536D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D1B7E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047110" w14:textId="4537FD3E" w:rsidR="00C1536D" w:rsidRPr="00A45906" w:rsidRDefault="00C1536D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7246CF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1133E6E" w14:textId="5D2DE85C" w:rsidR="00C1536D" w:rsidRPr="00A45906" w:rsidRDefault="00C1536D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A4EC38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AFC30C" w14:textId="253E2C15" w:rsidR="00C1536D" w:rsidRPr="00A45906" w:rsidRDefault="00C1536D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2F07" w:rsidRPr="00A45906" w14:paraId="303D3D36" w14:textId="77777777" w:rsidTr="00C167BF">
        <w:trPr>
          <w:cantSplit/>
          <w:trHeight w:val="80"/>
        </w:trPr>
        <w:tc>
          <w:tcPr>
            <w:tcW w:w="3613" w:type="dxa"/>
            <w:vAlign w:val="bottom"/>
          </w:tcPr>
          <w:p w14:paraId="6ED6ECA6" w14:textId="77777777" w:rsidR="00C1536D" w:rsidRPr="00A45906" w:rsidRDefault="00C1536D" w:rsidP="00C1536D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6417C4A" w14:textId="36BEDB71" w:rsidR="00C1536D" w:rsidRPr="00A45906" w:rsidRDefault="00D14A4B" w:rsidP="00C1536D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(7,437)</w:t>
            </w:r>
          </w:p>
        </w:tc>
        <w:tc>
          <w:tcPr>
            <w:tcW w:w="186" w:type="dxa"/>
            <w:vAlign w:val="bottom"/>
          </w:tcPr>
          <w:p w14:paraId="5949F095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49F6BD5" w14:textId="51C02D16" w:rsidR="00C1536D" w:rsidRPr="00A45906" w:rsidRDefault="00227024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(188)</w:t>
            </w:r>
          </w:p>
        </w:tc>
        <w:tc>
          <w:tcPr>
            <w:tcW w:w="182" w:type="dxa"/>
            <w:vAlign w:val="bottom"/>
          </w:tcPr>
          <w:p w14:paraId="72F88CD6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3FF25E" w14:textId="79E1BF30" w:rsidR="00C1536D" w:rsidRPr="00A45906" w:rsidRDefault="0025422D" w:rsidP="00C1536D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7,789</w:t>
            </w:r>
          </w:p>
        </w:tc>
        <w:tc>
          <w:tcPr>
            <w:tcW w:w="181" w:type="dxa"/>
            <w:vAlign w:val="bottom"/>
          </w:tcPr>
          <w:p w14:paraId="6441C71B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80312C" w14:textId="6D0CFF42" w:rsidR="00C1536D" w:rsidRPr="00A45906" w:rsidRDefault="0025422D" w:rsidP="00C1536D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1,877</w:t>
            </w:r>
          </w:p>
        </w:tc>
        <w:tc>
          <w:tcPr>
            <w:tcW w:w="181" w:type="dxa"/>
            <w:vAlign w:val="bottom"/>
          </w:tcPr>
          <w:p w14:paraId="32EB4113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62C3273" w14:textId="1D865152" w:rsidR="00C1536D" w:rsidRPr="00A45906" w:rsidRDefault="001D6B5C" w:rsidP="00C1536D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(837)</w:t>
            </w:r>
          </w:p>
        </w:tc>
        <w:tc>
          <w:tcPr>
            <w:tcW w:w="180" w:type="dxa"/>
            <w:vAlign w:val="bottom"/>
          </w:tcPr>
          <w:p w14:paraId="68981042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CB4B3CE" w14:textId="67EFEAB7" w:rsidR="00C1536D" w:rsidRPr="00A45906" w:rsidRDefault="00227024" w:rsidP="00C1536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2,847</w:t>
            </w:r>
          </w:p>
        </w:tc>
        <w:tc>
          <w:tcPr>
            <w:tcW w:w="180" w:type="dxa"/>
            <w:vAlign w:val="bottom"/>
          </w:tcPr>
          <w:p w14:paraId="2B62BB08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5ADE98B" w14:textId="24458622" w:rsidR="00C1536D" w:rsidRPr="00A45906" w:rsidRDefault="00227024" w:rsidP="00C1536D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(13,481)</w:t>
            </w:r>
          </w:p>
        </w:tc>
        <w:tc>
          <w:tcPr>
            <w:tcW w:w="179" w:type="dxa"/>
            <w:vAlign w:val="bottom"/>
          </w:tcPr>
          <w:p w14:paraId="7BE51F7B" w14:textId="77777777" w:rsidR="00C1536D" w:rsidRPr="00A45906" w:rsidRDefault="00C1536D" w:rsidP="00C1536D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FF5B569" w14:textId="61A7CC4C" w:rsidR="00C1536D" w:rsidRPr="00A45906" w:rsidRDefault="001D6B5C" w:rsidP="00C1536D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(9,430)</w:t>
            </w:r>
          </w:p>
        </w:tc>
      </w:tr>
    </w:tbl>
    <w:p w14:paraId="066560AF" w14:textId="77777777" w:rsidR="002213B7" w:rsidRPr="00A45906" w:rsidRDefault="002213B7" w:rsidP="002213B7">
      <w:pPr>
        <w:pStyle w:val="ListParagraph"/>
        <w:ind w:left="0"/>
        <w:rPr>
          <w:rFonts w:asciiTheme="majorBidi" w:hAnsiTheme="majorBidi"/>
          <w:sz w:val="14"/>
          <w:szCs w:val="14"/>
        </w:rPr>
      </w:pPr>
    </w:p>
    <w:p w14:paraId="440DFD1A" w14:textId="77777777" w:rsidR="009F1EA0" w:rsidRPr="00A45906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A45906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A4590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A45906" w:rsidSect="001C790E">
          <w:pgSz w:w="16840" w:h="11907" w:code="9"/>
          <w:pgMar w:top="1152" w:right="576" w:bottom="1152" w:left="900" w:header="720" w:footer="720" w:gutter="0"/>
          <w:cols w:space="708"/>
          <w:docGrid w:linePitch="360"/>
        </w:sectPr>
      </w:pPr>
    </w:p>
    <w:p w14:paraId="7A4E27DF" w14:textId="37E27F34" w:rsidR="003968AF" w:rsidRPr="00A45906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A4590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A45906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68D7988E" w14:textId="77777777" w:rsidTr="007E0220">
        <w:trPr>
          <w:tblHeader/>
        </w:trPr>
        <w:tc>
          <w:tcPr>
            <w:tcW w:w="2233" w:type="pct"/>
          </w:tcPr>
          <w:p w14:paraId="77DB8D6A" w14:textId="387EDE46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3CCD0156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FB91464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082F18A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D511CC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2F07" w:rsidRPr="00A45906" w14:paraId="1D09AEE3" w14:textId="77777777" w:rsidTr="007E0220">
        <w:trPr>
          <w:tblHeader/>
        </w:trPr>
        <w:tc>
          <w:tcPr>
            <w:tcW w:w="2233" w:type="pct"/>
          </w:tcPr>
          <w:p w14:paraId="320475F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2EAAFE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gridSpan w:val="3"/>
          </w:tcPr>
          <w:p w14:paraId="4962D4C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84" w:type="pct"/>
          </w:tcPr>
          <w:p w14:paraId="6F8A8021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627304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EE33233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39739AA2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9F666F4" w14:textId="2F39D453" w:rsidR="005F6493" w:rsidRPr="00A45906" w:rsidRDefault="005F6493" w:rsidP="007E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05793"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5793" w:rsidRPr="00A45906">
              <w:rPr>
                <w:rFonts w:ascii="Angsana New" w:hAnsi="Angsana New"/>
                <w:sz w:val="30"/>
                <w:szCs w:val="30"/>
              </w:rPr>
              <w:t>(</w:t>
            </w:r>
            <w:r w:rsidR="00B05793" w:rsidRPr="00A4590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5793" w:rsidRPr="00A4590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4CD847A0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0ACAE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C2D43B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8C69C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8C3A387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656BE1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1E8578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76B7D37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23000D99" w14:textId="3E548129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4166AC4" w14:textId="4E006CC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1,426.6</w:t>
            </w:r>
            <w:r w:rsidR="004E51D1" w:rsidRPr="00A4590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B0AC647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7659344" w14:textId="103FD92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Pr="00A45906">
              <w:rPr>
                <w:rFonts w:ascii="Angsana New" w:hAnsi="Angsana New"/>
                <w:sz w:val="30"/>
                <w:szCs w:val="30"/>
              </w:rPr>
              <w:t>404.05)</w:t>
            </w:r>
          </w:p>
        </w:tc>
        <w:tc>
          <w:tcPr>
            <w:tcW w:w="137" w:type="pct"/>
            <w:shd w:val="clear" w:color="auto" w:fill="auto"/>
          </w:tcPr>
          <w:p w14:paraId="3ECF931C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C4B793B" w14:textId="5A8765B9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4,477.03</w:t>
            </w:r>
          </w:p>
        </w:tc>
        <w:tc>
          <w:tcPr>
            <w:tcW w:w="142" w:type="pct"/>
            <w:shd w:val="clear" w:color="auto" w:fill="auto"/>
          </w:tcPr>
          <w:p w14:paraId="3676A107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00C6629" w14:textId="421CDB0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(9,214.48)</w:t>
            </w:r>
          </w:p>
        </w:tc>
      </w:tr>
      <w:tr w:rsidR="001D2F07" w:rsidRPr="00A45906" w14:paraId="588F127A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5393CC7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DD61CD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FDE88F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CFB627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08BC7EB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813C5E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1F5AC4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8DE05BD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0F5BC14B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3C4C4F7" w14:textId="6FC92F0F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A45906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C4E7C3" w14:textId="2B98BDD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52FBE7E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FB5385" w14:textId="1DB6F3A3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8BFD24F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1F3F4FE" w14:textId="0EAD7F99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70A9B61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F78952" w14:textId="3104B9B8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1D2F07" w:rsidRPr="00A45906" w14:paraId="6DD31BBD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4E131E0E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4E74E7AF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596F8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9BC546C" w14:textId="778D7ABD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18FF5854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9AA8BEA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02B24C5" w14:textId="6EC64F2B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22E463A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8298B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4A3D93D4" w14:textId="27BE9C54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375D0191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00C65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7575E8C" w14:textId="09685C48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B36F67" w:rsidRPr="00A45906" w14:paraId="42716F1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56DC1DAA" w14:textId="490BD0D6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6AF446" w14:textId="6FD02C61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146" w:type="pct"/>
          </w:tcPr>
          <w:p w14:paraId="032A0264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DAA6B73" w14:textId="2493BB79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(2.97)</w:t>
            </w:r>
          </w:p>
        </w:tc>
        <w:tc>
          <w:tcPr>
            <w:tcW w:w="137" w:type="pct"/>
            <w:shd w:val="clear" w:color="auto" w:fill="auto"/>
          </w:tcPr>
          <w:p w14:paraId="0DE912AB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7DE64A" w14:textId="1D9BCE1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DC4BDB" w:rsidRPr="00A4590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15F87941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507A51" w14:textId="62CC8F81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(2.04)</w:t>
            </w:r>
          </w:p>
        </w:tc>
      </w:tr>
    </w:tbl>
    <w:p w14:paraId="23AF1422" w14:textId="77777777" w:rsidR="005F6493" w:rsidRPr="00A45906" w:rsidRDefault="005F6493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0F9262FF" w14:textId="77777777" w:rsidTr="00C86A94">
        <w:trPr>
          <w:tblHeader/>
        </w:trPr>
        <w:tc>
          <w:tcPr>
            <w:tcW w:w="2233" w:type="pct"/>
          </w:tcPr>
          <w:p w14:paraId="2DCFF849" w14:textId="7A790ED9" w:rsidR="0077515E" w:rsidRPr="00A45906" w:rsidRDefault="005F6493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1E74D878" w14:textId="5E57D67F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3A1462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4BA59781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6DC82CA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0AF20BCB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79A949A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5EA5EC56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2F07" w:rsidRPr="00A45906" w14:paraId="362BC596" w14:textId="77777777" w:rsidTr="00EA7C3A">
        <w:trPr>
          <w:tblHeader/>
        </w:trPr>
        <w:tc>
          <w:tcPr>
            <w:tcW w:w="2233" w:type="pct"/>
          </w:tcPr>
          <w:p w14:paraId="2D7C4FFB" w14:textId="7777777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51515DF" w14:textId="7777777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gridSpan w:val="3"/>
          </w:tcPr>
          <w:p w14:paraId="3C2D772C" w14:textId="0A22182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84" w:type="pct"/>
          </w:tcPr>
          <w:p w14:paraId="3741B956" w14:textId="7777777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6FF6B9" w14:textId="7777777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591949" w14:textId="77777777" w:rsidR="00EA7C3A" w:rsidRPr="00A45906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21912E52" w:rsidR="0077515E" w:rsidRPr="00A45906" w:rsidRDefault="00B05793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45FCC46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588B93AB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(4,082.29)</w:t>
            </w:r>
          </w:p>
        </w:tc>
        <w:tc>
          <w:tcPr>
            <w:tcW w:w="146" w:type="pct"/>
          </w:tcPr>
          <w:p w14:paraId="400B8EE9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1174CC43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(9,430.13)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023C44F0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16,927.91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5E6AEB7A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2,245.00</w:t>
            </w:r>
          </w:p>
        </w:tc>
      </w:tr>
      <w:tr w:rsidR="001D2F07" w:rsidRPr="00A45906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F07" w:rsidRPr="00A45906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A45906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57A77C8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4F607AFD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435B2E1A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1C046E65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1D2F07" w:rsidRPr="00A45906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BCF16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6D147A3F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5A2BB72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0EFDE84C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563F5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5898784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A560A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7AD3A435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B36F67" w:rsidRPr="00A45906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1EECDF56" w:rsidR="00B36F67" w:rsidRPr="00A45906" w:rsidRDefault="00B36F67" w:rsidP="00B3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08C76499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(0.91)</w:t>
            </w:r>
          </w:p>
        </w:tc>
        <w:tc>
          <w:tcPr>
            <w:tcW w:w="146" w:type="pct"/>
          </w:tcPr>
          <w:p w14:paraId="62F233B1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0A0A14DD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(2.09)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01798B42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3.75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2025DA6A" w:rsidR="00B36F67" w:rsidRPr="00A45906" w:rsidRDefault="00B36F67" w:rsidP="00B36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</w:tr>
    </w:tbl>
    <w:p w14:paraId="1CE96096" w14:textId="04388F44" w:rsidR="003F7720" w:rsidRPr="00A45906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6CA739E0" w:rsidR="000736CD" w:rsidRPr="00A45906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5F6493" w:rsidRPr="00A45906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="008A185B" w:rsidRPr="00A45906">
        <w:rPr>
          <w:rFonts w:asciiTheme="majorBidi" w:hAnsiTheme="majorBidi" w:hint="cs"/>
          <w:spacing w:val="2"/>
          <w:sz w:val="30"/>
          <w:szCs w:val="30"/>
          <w:cs/>
        </w:rPr>
        <w:t>เก้า</w:t>
      </w:r>
      <w:r w:rsidR="005F6493" w:rsidRPr="00A45906">
        <w:rPr>
          <w:rFonts w:asciiTheme="majorBidi" w:hAnsiTheme="majorBidi" w:hint="cs"/>
          <w:spacing w:val="2"/>
          <w:sz w:val="30"/>
          <w:szCs w:val="30"/>
          <w:cs/>
        </w:rPr>
        <w:t>เดือน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5F6493" w:rsidRPr="00A45906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8A185B" w:rsidRPr="00A45906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716F86" w:rsidRPr="00A45906">
        <w:rPr>
          <w:rFonts w:asciiTheme="majorBidi" w:hAnsiTheme="majorBidi"/>
          <w:spacing w:val="2"/>
          <w:sz w:val="30"/>
          <w:szCs w:val="30"/>
        </w:rPr>
        <w:t>6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A45906">
        <w:rPr>
          <w:rFonts w:asciiTheme="majorBidi" w:hAnsiTheme="majorBidi"/>
          <w:spacing w:val="2"/>
          <w:sz w:val="30"/>
          <w:szCs w:val="30"/>
        </w:rPr>
        <w:t>2565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A45906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087B0522" w14:textId="77777777" w:rsidR="000736CD" w:rsidRPr="00A45906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1DE8869" w14:textId="77777777" w:rsidR="005F6493" w:rsidRPr="00A45906" w:rsidRDefault="005F6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1EF443" w14:textId="5CE3FFF0" w:rsidR="008A2E1B" w:rsidRPr="00A45906" w:rsidRDefault="008A2E1B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91A77F" w14:textId="689C961A" w:rsidR="008A2E1B" w:rsidRPr="00A45906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1"/>
        <w:gridCol w:w="1702"/>
        <w:gridCol w:w="1702"/>
        <w:gridCol w:w="1291"/>
        <w:gridCol w:w="277"/>
        <w:gridCol w:w="1347"/>
      </w:tblGrid>
      <w:tr w:rsidR="001D2F07" w:rsidRPr="00A45906" w:rsidDel="00D43E7A" w14:paraId="1B234144" w14:textId="77777777" w:rsidTr="00B20628">
        <w:trPr>
          <w:tblHeader/>
        </w:trPr>
        <w:tc>
          <w:tcPr>
            <w:tcW w:w="3041" w:type="dxa"/>
            <w:vAlign w:val="bottom"/>
          </w:tcPr>
          <w:p w14:paraId="3EB3A622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CF942BE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2" w:type="dxa"/>
            <w:vAlign w:val="bottom"/>
          </w:tcPr>
          <w:p w14:paraId="5182251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1" w:type="dxa"/>
            <w:vAlign w:val="bottom"/>
          </w:tcPr>
          <w:p w14:paraId="08D530A2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75B76B7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18A20840" w14:textId="77777777" w:rsidR="008A2E1B" w:rsidRPr="00A45906" w:rsidDel="00D43E7A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D2F07" w:rsidRPr="00A45906" w14:paraId="795BC7BE" w14:textId="77777777" w:rsidTr="00B20628">
        <w:trPr>
          <w:tblHeader/>
        </w:trPr>
        <w:tc>
          <w:tcPr>
            <w:tcW w:w="3041" w:type="dxa"/>
          </w:tcPr>
          <w:p w14:paraId="328B8227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D0CF1B4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4A15091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1B9CC42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681D370C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43D5BA60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51770C7A" w14:textId="77777777" w:rsidTr="00B20628">
        <w:tc>
          <w:tcPr>
            <w:tcW w:w="3041" w:type="dxa"/>
          </w:tcPr>
          <w:p w14:paraId="510AC02E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247B7DCD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02" w:type="dxa"/>
          </w:tcPr>
          <w:p w14:paraId="3095FA30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1" w:type="dxa"/>
          </w:tcPr>
          <w:p w14:paraId="04ABDFAE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0B0BA5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E8F11F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2F07" w:rsidRPr="00A45906" w14:paraId="01C4A014" w14:textId="77777777" w:rsidTr="00B20628">
        <w:tc>
          <w:tcPr>
            <w:tcW w:w="3041" w:type="dxa"/>
          </w:tcPr>
          <w:p w14:paraId="70FF8D81" w14:textId="70FDAA41" w:rsidR="008A2E1B" w:rsidRPr="00A45906" w:rsidRDefault="00711FB7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16E47FAF" w14:textId="292B4CE7" w:rsidR="008A2E1B" w:rsidRPr="00A45906" w:rsidRDefault="00A02BAF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57030CC1" w14:textId="5767B730" w:rsidR="008A2E1B" w:rsidRPr="00A45906" w:rsidRDefault="00A02BAF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1" w:type="dxa"/>
          </w:tcPr>
          <w:p w14:paraId="2B0D1A16" w14:textId="0B0E3FC8" w:rsidR="008A2E1B" w:rsidRPr="00A45906" w:rsidRDefault="00A02BAF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7" w:type="dxa"/>
          </w:tcPr>
          <w:p w14:paraId="30AE8CE5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35FEAEF" w14:textId="36636C46" w:rsidR="008A2E1B" w:rsidRPr="00A45906" w:rsidRDefault="00A02BAF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  <w:tr w:rsidR="001D2F07" w:rsidRPr="00A45906" w14:paraId="69EC8EFD" w14:textId="77777777" w:rsidTr="00B20628">
        <w:tc>
          <w:tcPr>
            <w:tcW w:w="3041" w:type="dxa"/>
          </w:tcPr>
          <w:p w14:paraId="588DEFF1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83AD2EE" w14:textId="77777777" w:rsidR="008A185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3BAE141" w14:textId="77777777" w:rsidR="008A185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36070EE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5D906AA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1E1AE68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4EB04335" w14:textId="77777777" w:rsidTr="00B20628">
        <w:tc>
          <w:tcPr>
            <w:tcW w:w="3041" w:type="dxa"/>
          </w:tcPr>
          <w:p w14:paraId="71A1922B" w14:textId="704DD0DC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5E716B1D" w14:textId="77777777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271C2A" w14:textId="77777777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7704EED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A90A181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990AFAC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29C9148D" w14:textId="77777777" w:rsidTr="00B20628">
        <w:tc>
          <w:tcPr>
            <w:tcW w:w="3041" w:type="dxa"/>
          </w:tcPr>
          <w:p w14:paraId="70D41916" w14:textId="391CAD75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02" w:type="dxa"/>
          </w:tcPr>
          <w:p w14:paraId="13D34EC4" w14:textId="07065F20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2C816CBA" w14:textId="00254050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1" w:type="dxa"/>
          </w:tcPr>
          <w:p w14:paraId="7C34E5E5" w14:textId="70479151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77" w:type="dxa"/>
          </w:tcPr>
          <w:p w14:paraId="14648997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FFF2205" w14:textId="7B0ED551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</w:tr>
      <w:tr w:rsidR="008A2E1B" w:rsidRPr="00A45906" w14:paraId="167E2CAE" w14:textId="77777777" w:rsidTr="00B20628">
        <w:tc>
          <w:tcPr>
            <w:tcW w:w="3041" w:type="dxa"/>
          </w:tcPr>
          <w:p w14:paraId="6F3039A7" w14:textId="3B16C0B6" w:rsidR="008A2E1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2820B32E" w14:textId="3CA2F5A4" w:rsidR="008A2E1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0986BAC4" w14:textId="629B0F97" w:rsidR="008A2E1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  <w:r w:rsidR="00DC4BDB"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ายน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1" w:type="dxa"/>
          </w:tcPr>
          <w:p w14:paraId="10B79685" w14:textId="2D6E77D2" w:rsidR="008A2E1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77" w:type="dxa"/>
          </w:tcPr>
          <w:p w14:paraId="6E16315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46F2227" w14:textId="01A441B4" w:rsidR="008A2E1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</w:tbl>
    <w:p w14:paraId="5A375A6E" w14:textId="16C54114" w:rsidR="008A2E1B" w:rsidRPr="00A45906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5150A6E1" w:rsidR="005116B7" w:rsidRPr="00A45906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A4590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A4590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A4590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A45906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A4590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A45906" w:rsidSect="000F2A0D">
          <w:headerReference w:type="default" r:id="rId14"/>
          <w:footerReference w:type="default" r:id="rId15"/>
          <w:headerReference w:type="first" r:id="rId16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D2F07" w:rsidRPr="00A45906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A45906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A4590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D2F07" w:rsidRPr="00A45906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22D5DF5E" w:rsidR="00195EF2" w:rsidRPr="00A45906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11FB7"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C7318"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44086"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A45906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A45906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6425610" w14:textId="77777777" w:rsidR="008F0358" w:rsidRPr="00A45906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6ABBEB64" w:rsidR="00195EF2" w:rsidRPr="00A45906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A4590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A4590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A45906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A45906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2F07" w:rsidRPr="00A45906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A45906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A45906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D2F07" w:rsidRPr="00A45906" w14:paraId="170C9F53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EE7C28" w:rsidRPr="00A45906" w:rsidRDefault="00EE7C28" w:rsidP="00EE7C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07FFC3B1" w:rsidR="00EE7C28" w:rsidRPr="00A45906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0CCA2B" w14:textId="77777777" w:rsidR="00EE7C28" w:rsidRPr="00A45906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F80B72A" w:rsidR="00EE7C28" w:rsidRPr="00A45906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011FB" w14:textId="77777777" w:rsidR="00EE7C28" w:rsidRPr="00A45906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4F94189A" w:rsidR="00EE7C28" w:rsidRPr="00A45906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39895" w14:textId="77777777" w:rsidR="00EE7C28" w:rsidRPr="00A45906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98A7414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7CDEF" w14:textId="77777777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14F441BC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7279F" w14:textId="77777777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6E10C8CD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3257D19A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F8F2A54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353CFBA8" w:rsidR="00EE7C28" w:rsidRPr="00A45906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232211F0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7C72DE13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5DBE82D9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719D2C0A" w:rsidR="00340025" w:rsidRPr="00A45906" w:rsidRDefault="00FD51D7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9D8C5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05B8B520" w:rsidR="00340025" w:rsidRPr="00A45906" w:rsidRDefault="00FD51D7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40,028</w:t>
            </w:r>
          </w:p>
        </w:tc>
        <w:tc>
          <w:tcPr>
            <w:tcW w:w="236" w:type="dxa"/>
          </w:tcPr>
          <w:p w14:paraId="3F123198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7329ED94" w:rsidR="00340025" w:rsidRPr="00A45906" w:rsidRDefault="00FD51D7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40,028</w:t>
            </w:r>
          </w:p>
        </w:tc>
        <w:tc>
          <w:tcPr>
            <w:tcW w:w="236" w:type="dxa"/>
          </w:tcPr>
          <w:p w14:paraId="444D7C42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15945179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61213A22" w:rsidR="00340025" w:rsidRPr="00A45906" w:rsidRDefault="00FD51D7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F5D109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6874966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2F7B4ECA" w:rsidR="00340025" w:rsidRPr="00A45906" w:rsidRDefault="00FD51D7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D2F07" w:rsidRPr="00A45906" w14:paraId="0A597A6F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340025" w:rsidRPr="00A45906" w:rsidRDefault="00340025" w:rsidP="0034002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2752C27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2CFAEF3A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03213C1C" w:rsidR="00340025" w:rsidRPr="00A45906" w:rsidRDefault="0076039A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804</w:t>
            </w:r>
          </w:p>
        </w:tc>
        <w:tc>
          <w:tcPr>
            <w:tcW w:w="236" w:type="dxa"/>
          </w:tcPr>
          <w:p w14:paraId="7E8ECE6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6B4D3477" w:rsidR="00340025" w:rsidRPr="00A45906" w:rsidRDefault="0076039A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6,534</w:t>
            </w:r>
          </w:p>
        </w:tc>
        <w:tc>
          <w:tcPr>
            <w:tcW w:w="236" w:type="dxa"/>
          </w:tcPr>
          <w:p w14:paraId="122176DB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74F53D5B" w:rsidR="00340025" w:rsidRPr="00A45906" w:rsidRDefault="0076039A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7,338</w:t>
            </w:r>
          </w:p>
        </w:tc>
        <w:tc>
          <w:tcPr>
            <w:tcW w:w="236" w:type="dxa"/>
          </w:tcPr>
          <w:p w14:paraId="358B4F86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451D9B87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3DA689E8" w:rsidR="00340025" w:rsidRPr="00A45906" w:rsidRDefault="0076039A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804</w:t>
            </w:r>
          </w:p>
        </w:tc>
        <w:tc>
          <w:tcPr>
            <w:tcW w:w="236" w:type="dxa"/>
            <w:vAlign w:val="bottom"/>
          </w:tcPr>
          <w:p w14:paraId="3A83CF29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257F33C4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5774E4C1" w:rsidR="00340025" w:rsidRPr="00A45906" w:rsidRDefault="0076039A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804</w:t>
            </w:r>
          </w:p>
        </w:tc>
      </w:tr>
      <w:tr w:rsidR="001D2F07" w:rsidRPr="00A45906" w14:paraId="21E43715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340025" w:rsidRPr="00A45906" w:rsidRDefault="00340025" w:rsidP="0034002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2F968C0E" w:rsidR="00340025" w:rsidRPr="00A45906" w:rsidRDefault="00FD51D7" w:rsidP="00FD51D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C7A44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369049A9" w:rsidR="00340025" w:rsidRPr="00A45906" w:rsidRDefault="0006689B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36" w:type="dxa"/>
          </w:tcPr>
          <w:p w14:paraId="6EF8A15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417AD07A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1F9CC006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76326094" w:rsidR="00340025" w:rsidRPr="00A45906" w:rsidRDefault="0006689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5</w:t>
            </w:r>
            <w:r w:rsidR="00340025" w:rsidRPr="00A4590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C7A9EC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41DE39D7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05B00A00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33336C2C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76CBE46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4D7C5BC5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1D2F07" w:rsidRPr="00A45906" w14:paraId="0B65590E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340025" w:rsidRPr="00A45906" w:rsidRDefault="00340025" w:rsidP="0034002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402D9AE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4EAF7A7A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06689B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DF35B2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130A39AA" w:rsidR="00340025" w:rsidRPr="00A45906" w:rsidRDefault="0006689B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15,341</w:t>
            </w:r>
          </w:p>
        </w:tc>
        <w:tc>
          <w:tcPr>
            <w:tcW w:w="236" w:type="dxa"/>
            <w:vAlign w:val="bottom"/>
          </w:tcPr>
          <w:p w14:paraId="5F4B5BA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7C0FBED8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0DAA1C12" w:rsidR="00340025" w:rsidRPr="00A45906" w:rsidRDefault="0006689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15,925</w:t>
            </w:r>
          </w:p>
        </w:tc>
        <w:tc>
          <w:tcPr>
            <w:tcW w:w="236" w:type="dxa"/>
            <w:vAlign w:val="bottom"/>
          </w:tcPr>
          <w:p w14:paraId="34D59FB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74F0D812" w:rsidR="00340025" w:rsidRPr="00A45906" w:rsidRDefault="0006689B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12,992</w:t>
            </w:r>
          </w:p>
        </w:tc>
        <w:tc>
          <w:tcPr>
            <w:tcW w:w="236" w:type="dxa"/>
            <w:vAlign w:val="bottom"/>
          </w:tcPr>
          <w:p w14:paraId="2F816638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1615ACBD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</w:t>
            </w:r>
            <w:r w:rsidR="0006689B" w:rsidRPr="00A45906">
              <w:rPr>
                <w:rFonts w:ascii="Angsana New" w:hAnsi="Angsana New"/>
                <w:sz w:val="26"/>
                <w:szCs w:val="26"/>
              </w:rPr>
              <w:t>039</w:t>
            </w:r>
          </w:p>
        </w:tc>
        <w:tc>
          <w:tcPr>
            <w:tcW w:w="236" w:type="dxa"/>
            <w:vAlign w:val="bottom"/>
          </w:tcPr>
          <w:p w14:paraId="048276CF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17A1521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1,8</w:t>
            </w:r>
            <w:r w:rsidR="0006689B" w:rsidRPr="00A4590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36" w:type="dxa"/>
            <w:vAlign w:val="bottom"/>
          </w:tcPr>
          <w:p w14:paraId="5E01CFB7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752F07D2" w:rsidR="00340025" w:rsidRPr="00A45906" w:rsidRDefault="0006689B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15,925</w:t>
            </w:r>
          </w:p>
        </w:tc>
      </w:tr>
      <w:tr w:rsidR="001D2F07" w:rsidRPr="00A45906" w14:paraId="2EC34F4C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340025" w:rsidRPr="00A45906" w:rsidRDefault="00340025" w:rsidP="0034002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20C8F09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2536C9AA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</w:t>
            </w:r>
            <w:r w:rsidR="00F711EB" w:rsidRPr="00A45906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36" w:type="dxa"/>
          </w:tcPr>
          <w:p w14:paraId="441E356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57A888AC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88FC0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77901954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283BE401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</w:t>
            </w:r>
            <w:r w:rsidR="00F711EB" w:rsidRPr="00A45906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36" w:type="dxa"/>
          </w:tcPr>
          <w:p w14:paraId="70B8B37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296D424D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5725BF9D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711EB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,862</w:t>
            </w:r>
          </w:p>
        </w:tc>
        <w:tc>
          <w:tcPr>
            <w:tcW w:w="236" w:type="dxa"/>
            <w:vAlign w:val="bottom"/>
          </w:tcPr>
          <w:p w14:paraId="61520C24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7B0CC1FB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6ED085D5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711EB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,862</w:t>
            </w:r>
          </w:p>
        </w:tc>
      </w:tr>
      <w:tr w:rsidR="001D2F07" w:rsidRPr="00A45906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590786" w:rsidRPr="00A45906" w:rsidRDefault="00590786" w:rsidP="00590786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63E38238" w14:textId="77777777" w:rsidR="00590786" w:rsidRPr="00A45906" w:rsidRDefault="00590786" w:rsidP="00590786"/>
        </w:tc>
        <w:tc>
          <w:tcPr>
            <w:tcW w:w="1204" w:type="dxa"/>
            <w:vAlign w:val="bottom"/>
          </w:tcPr>
          <w:p w14:paraId="2A077D5B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7C60CBD2" w14:textId="77777777" w:rsidR="00590786" w:rsidRPr="00A45906" w:rsidRDefault="00590786" w:rsidP="00590786"/>
        </w:tc>
        <w:tc>
          <w:tcPr>
            <w:tcW w:w="1204" w:type="dxa"/>
            <w:vAlign w:val="bottom"/>
          </w:tcPr>
          <w:p w14:paraId="2878273C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2485EAA9" w14:textId="77777777" w:rsidR="00590786" w:rsidRPr="00A45906" w:rsidRDefault="00590786" w:rsidP="00590786"/>
        </w:tc>
        <w:tc>
          <w:tcPr>
            <w:tcW w:w="1114" w:type="dxa"/>
            <w:vAlign w:val="bottom"/>
          </w:tcPr>
          <w:p w14:paraId="40882245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419798D8" w14:textId="77777777" w:rsidR="00590786" w:rsidRPr="00A45906" w:rsidRDefault="00590786" w:rsidP="00590786"/>
        </w:tc>
        <w:tc>
          <w:tcPr>
            <w:tcW w:w="1024" w:type="dxa"/>
            <w:vAlign w:val="bottom"/>
          </w:tcPr>
          <w:p w14:paraId="6FCF5FE5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019ED4B3" w14:textId="77777777" w:rsidR="00590786" w:rsidRPr="00A45906" w:rsidRDefault="00590786" w:rsidP="00590786"/>
        </w:tc>
        <w:tc>
          <w:tcPr>
            <w:tcW w:w="1024" w:type="dxa"/>
            <w:vAlign w:val="bottom"/>
          </w:tcPr>
          <w:p w14:paraId="455277EC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07CF689D" w14:textId="77777777" w:rsidR="00590786" w:rsidRPr="00A45906" w:rsidRDefault="00590786" w:rsidP="00590786"/>
        </w:tc>
        <w:tc>
          <w:tcPr>
            <w:tcW w:w="1024" w:type="dxa"/>
            <w:vAlign w:val="bottom"/>
          </w:tcPr>
          <w:p w14:paraId="3AECFFBD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311BD20C" w14:textId="77777777" w:rsidR="00590786" w:rsidRPr="00A45906" w:rsidRDefault="00590786" w:rsidP="00590786"/>
        </w:tc>
        <w:tc>
          <w:tcPr>
            <w:tcW w:w="934" w:type="dxa"/>
            <w:vAlign w:val="bottom"/>
          </w:tcPr>
          <w:p w14:paraId="1355EEC7" w14:textId="77777777" w:rsidR="00590786" w:rsidRPr="00A45906" w:rsidRDefault="00590786" w:rsidP="00590786"/>
        </w:tc>
        <w:tc>
          <w:tcPr>
            <w:tcW w:w="236" w:type="dxa"/>
            <w:vAlign w:val="bottom"/>
          </w:tcPr>
          <w:p w14:paraId="62B608A8" w14:textId="77777777" w:rsidR="00590786" w:rsidRPr="00A45906" w:rsidRDefault="00590786" w:rsidP="00590786"/>
        </w:tc>
        <w:tc>
          <w:tcPr>
            <w:tcW w:w="1024" w:type="dxa"/>
            <w:vAlign w:val="bottom"/>
          </w:tcPr>
          <w:p w14:paraId="7C76EFFE" w14:textId="77777777" w:rsidR="00590786" w:rsidRPr="00A45906" w:rsidRDefault="00590786" w:rsidP="00590786"/>
        </w:tc>
      </w:tr>
      <w:tr w:rsidR="001D2F07" w:rsidRPr="00A45906" w14:paraId="51C9F270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590786" w:rsidRPr="00A45906" w:rsidRDefault="00590786" w:rsidP="0059078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26004FF3" w:rsidR="00590786" w:rsidRPr="00A45906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DEA710F" w:rsidR="00590786" w:rsidRPr="00A45906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51C7ED61" w:rsidR="00590786" w:rsidRPr="00A45906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12F8119A" w:rsidR="00590786" w:rsidRPr="00A45906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590786" w:rsidRPr="00A45906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4A35F4AB" w:rsidR="00590786" w:rsidRPr="00A45906" w:rsidRDefault="00590786" w:rsidP="0059078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3DA6FC9D" w:rsidR="00590786" w:rsidRPr="00A45906" w:rsidRDefault="00590786" w:rsidP="0059078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6B1FCA76" w:rsidR="00590786" w:rsidRPr="00A45906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590786" w:rsidRPr="00A45906" w:rsidRDefault="00590786" w:rsidP="0059078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519C1007" w:rsidR="00590786" w:rsidRPr="00A45906" w:rsidRDefault="00590786" w:rsidP="0059078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590786" w:rsidRPr="00A45906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51CA1BDF" w:rsidR="00590786" w:rsidRPr="00A45906" w:rsidRDefault="00590786" w:rsidP="0059078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34F813E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3358012E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363F71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13BBA93A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236" w:type="dxa"/>
            <w:vAlign w:val="bottom"/>
          </w:tcPr>
          <w:p w14:paraId="0ED777B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3E904562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3FC2A262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0A1F151F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40025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D96577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2A1C1502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6A46BB20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837</w:t>
            </w:r>
          </w:p>
        </w:tc>
        <w:tc>
          <w:tcPr>
            <w:tcW w:w="236" w:type="dxa"/>
            <w:vAlign w:val="bottom"/>
          </w:tcPr>
          <w:p w14:paraId="6FBD3CB3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57910910" w:rsidR="00340025" w:rsidRPr="00A45906" w:rsidRDefault="00340025" w:rsidP="003400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7A05AEC1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</w:t>
            </w:r>
            <w:r w:rsidR="00340025" w:rsidRPr="00A45906">
              <w:rPr>
                <w:rFonts w:ascii="Angsana New" w:hAnsi="Angsana New"/>
                <w:sz w:val="26"/>
                <w:szCs w:val="26"/>
              </w:rPr>
              <w:t>3</w:t>
            </w:r>
            <w:r w:rsidRPr="00A4590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D2F07" w:rsidRPr="00A45906" w14:paraId="65AD0152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429C7DA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088D519A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308043EF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589FBD64" w:rsidR="00340025" w:rsidRPr="00A45906" w:rsidRDefault="00F13686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99,821</w:t>
            </w:r>
          </w:p>
        </w:tc>
        <w:tc>
          <w:tcPr>
            <w:tcW w:w="236" w:type="dxa"/>
            <w:vAlign w:val="bottom"/>
          </w:tcPr>
          <w:p w14:paraId="754310C3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28E4C846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99,821</w:t>
            </w:r>
          </w:p>
        </w:tc>
        <w:tc>
          <w:tcPr>
            <w:tcW w:w="236" w:type="dxa"/>
            <w:vAlign w:val="bottom"/>
          </w:tcPr>
          <w:p w14:paraId="3FDA64BC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615B7BAE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5BCBFA30" w:rsidR="00340025" w:rsidRPr="00A45906" w:rsidRDefault="00165551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1,061</w:t>
            </w:r>
            <w:r w:rsidR="00340025" w:rsidRPr="00A4590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02A6C67F" w:rsidR="00340025" w:rsidRPr="00A45906" w:rsidRDefault="00340025" w:rsidP="003400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671F6A24" w:rsidR="00340025" w:rsidRPr="00A45906" w:rsidRDefault="00165551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1,061</w:t>
            </w:r>
          </w:p>
        </w:tc>
      </w:tr>
      <w:tr w:rsidR="001D2F07" w:rsidRPr="00A45906" w14:paraId="7CBF279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459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1B9AF18E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22319AD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640F1F06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004E9E98" w:rsidR="00340025" w:rsidRPr="00A45906" w:rsidRDefault="00F13686" w:rsidP="0034002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176,965</w:t>
            </w:r>
          </w:p>
        </w:tc>
        <w:tc>
          <w:tcPr>
            <w:tcW w:w="236" w:type="dxa"/>
            <w:vAlign w:val="bottom"/>
          </w:tcPr>
          <w:p w14:paraId="10F0BD30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37D076E2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176,965</w:t>
            </w:r>
          </w:p>
        </w:tc>
        <w:tc>
          <w:tcPr>
            <w:tcW w:w="236" w:type="dxa"/>
            <w:vAlign w:val="bottom"/>
          </w:tcPr>
          <w:p w14:paraId="6F3CADC8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0235FD62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66F719DB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154,547</w:t>
            </w:r>
          </w:p>
        </w:tc>
        <w:tc>
          <w:tcPr>
            <w:tcW w:w="236" w:type="dxa"/>
            <w:vAlign w:val="bottom"/>
          </w:tcPr>
          <w:p w14:paraId="5AF3A208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5EDEB894" w:rsidR="00340025" w:rsidRPr="00A45906" w:rsidRDefault="00340025" w:rsidP="003400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4836FC0A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154,547</w:t>
            </w:r>
          </w:p>
        </w:tc>
      </w:tr>
      <w:tr w:rsidR="001D2F07" w:rsidRPr="00A45906" w14:paraId="766A08DA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5E197DE8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7DCD47E3" w:rsidR="00340025" w:rsidRPr="00A45906" w:rsidRDefault="00F13686" w:rsidP="0034002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03D1509D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07C40C65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071C45F4" w:rsidR="00340025" w:rsidRPr="00A45906" w:rsidRDefault="00340025" w:rsidP="00BD54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0DC05C75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71D3314D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39B3E2C5" w:rsidR="00340025" w:rsidRPr="00A45906" w:rsidRDefault="00340025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4574E083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04B6AF60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7F46AA3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55B29203" w:rsidR="00340025" w:rsidRPr="00A45906" w:rsidRDefault="00F13686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1D2F07" w:rsidRPr="00A45906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7C2945" w:rsidRPr="00A45906" w:rsidRDefault="007C2945" w:rsidP="007C294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A459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590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A45906" w:rsidRDefault="00195EF2">
      <w:r w:rsidRPr="00A4590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D2F07" w:rsidRPr="00A45906" w14:paraId="2A1A7A8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95C5986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16E35401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64CED236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DBC13F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0D9161CF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D620676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549EA28D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D2F07" w:rsidRPr="00A45906" w14:paraId="48A72521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6D635D65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2EE9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87FD4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0C989C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5477044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AAA124" w14:textId="77777777" w:rsidR="0077515E" w:rsidRPr="00A45906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6CF4C402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5106A14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1C243B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AD14D4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F04F630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C655BF0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784F17D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310016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7CDCFDE4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0512FB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EB60A76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BC448E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99EE6CF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0096A43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43E8F17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F043DD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0C5752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22CA319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3579E3EE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029E007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18439B9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2F07" w:rsidRPr="00A45906" w14:paraId="646CD18E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4F48424C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222444B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D2F07" w:rsidRPr="00A45906" w14:paraId="045D6D3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DB033D1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BC09CB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49C0E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7A00E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81BDD0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5BC63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D08E0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E5EFD9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2F25FC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11055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6C7A4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9BB0C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D900CE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00C244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2985F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0537B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3718F0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C45E2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27C648C1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0F32B4EA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7532CC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8C75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34760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9FC19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D233F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</w:tcPr>
          <w:p w14:paraId="7620657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E1852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25,658</w:t>
            </w:r>
          </w:p>
        </w:tc>
        <w:tc>
          <w:tcPr>
            <w:tcW w:w="236" w:type="dxa"/>
          </w:tcPr>
          <w:p w14:paraId="0DBE4459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50C4A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25,940</w:t>
            </w:r>
          </w:p>
        </w:tc>
        <w:tc>
          <w:tcPr>
            <w:tcW w:w="236" w:type="dxa"/>
          </w:tcPr>
          <w:p w14:paraId="5094141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D40B73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C82B18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2A1C4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4C8B7A4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DECF42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C1EC2C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8E1B9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</w:tr>
      <w:tr w:rsidR="001D2F07" w:rsidRPr="00A45906" w14:paraId="5C148E2F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CE1CB1B" w14:textId="77777777" w:rsidR="0077515E" w:rsidRPr="00A45906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D39D77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0B2E5F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FEB30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26D61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4EFA27F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</w:tcPr>
          <w:p w14:paraId="7839A4E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77DF5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5,107</w:t>
            </w:r>
          </w:p>
        </w:tc>
        <w:tc>
          <w:tcPr>
            <w:tcW w:w="236" w:type="dxa"/>
          </w:tcPr>
          <w:p w14:paraId="4FBF4FF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6C78C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  <w:tc>
          <w:tcPr>
            <w:tcW w:w="236" w:type="dxa"/>
          </w:tcPr>
          <w:p w14:paraId="516211E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56B4BF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60E2B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5A24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vAlign w:val="bottom"/>
          </w:tcPr>
          <w:p w14:paraId="0A90436F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77BC8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88AAF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146FD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</w:tr>
      <w:tr w:rsidR="001D2F07" w:rsidRPr="00A45906" w14:paraId="02B69A2B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1B9F888E" w14:textId="77777777" w:rsidR="0077515E" w:rsidRPr="00A45906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2465D2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</w:tcPr>
          <w:p w14:paraId="707018B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70771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36" w:type="dxa"/>
          </w:tcPr>
          <w:p w14:paraId="5094EB0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09E85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2398F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B10917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B66F6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DC972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2B9FEA72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F1D648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4AD8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620D4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10A3F0E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5C8EE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E3F3DE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0F302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1D2F07" w:rsidRPr="00A45906" w14:paraId="74C1B673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324502DE" w14:textId="77777777" w:rsidR="0077515E" w:rsidRPr="00A45906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C8BCEA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848D07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318A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7F750FE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050A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36" w:type="dxa"/>
            <w:vAlign w:val="bottom"/>
          </w:tcPr>
          <w:p w14:paraId="4653365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58845F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DADF0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B7B1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24,462</w:t>
            </w:r>
          </w:p>
        </w:tc>
        <w:tc>
          <w:tcPr>
            <w:tcW w:w="236" w:type="dxa"/>
            <w:vAlign w:val="bottom"/>
          </w:tcPr>
          <w:p w14:paraId="0B9F163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23765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236" w:type="dxa"/>
            <w:vAlign w:val="bottom"/>
          </w:tcPr>
          <w:p w14:paraId="7880FE2A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A3819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26AEC908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630F9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  <w:vAlign w:val="bottom"/>
          </w:tcPr>
          <w:p w14:paraId="655941CF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3E800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24,462</w:t>
            </w:r>
          </w:p>
        </w:tc>
      </w:tr>
      <w:tr w:rsidR="001D2F07" w:rsidRPr="00A45906" w14:paraId="517A005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813EEE" w14:textId="77777777" w:rsidR="0077515E" w:rsidRPr="00A45906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75812B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D1EF2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8D0D01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2DCBADD1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D7EBE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814FC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DFAB3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2FE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1373D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5F5093D0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438B0C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3A2833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24E20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AFFF48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5555B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C5D91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264D8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</w:tr>
      <w:tr w:rsidR="001D2F07" w:rsidRPr="00A45906" w14:paraId="4C968AF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06C4646" w14:textId="77777777" w:rsidR="0077515E" w:rsidRPr="00A45906" w:rsidRDefault="0077515E" w:rsidP="00C86A94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4D0D381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3A4EE12B" w14:textId="77777777" w:rsidR="0077515E" w:rsidRPr="00A45906" w:rsidRDefault="0077515E" w:rsidP="00C86A94"/>
        </w:tc>
        <w:tc>
          <w:tcPr>
            <w:tcW w:w="1204" w:type="dxa"/>
            <w:vAlign w:val="bottom"/>
          </w:tcPr>
          <w:p w14:paraId="7F20F846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2EE1847A" w14:textId="77777777" w:rsidR="0077515E" w:rsidRPr="00A45906" w:rsidRDefault="0077515E" w:rsidP="00C86A94"/>
        </w:tc>
        <w:tc>
          <w:tcPr>
            <w:tcW w:w="1204" w:type="dxa"/>
            <w:vAlign w:val="bottom"/>
          </w:tcPr>
          <w:p w14:paraId="1CA3F74B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5952A9D9" w14:textId="77777777" w:rsidR="0077515E" w:rsidRPr="00A45906" w:rsidRDefault="0077515E" w:rsidP="00C86A94"/>
        </w:tc>
        <w:tc>
          <w:tcPr>
            <w:tcW w:w="1114" w:type="dxa"/>
            <w:vAlign w:val="bottom"/>
          </w:tcPr>
          <w:p w14:paraId="534ACD1C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77AB9EDC" w14:textId="77777777" w:rsidR="0077515E" w:rsidRPr="00A45906" w:rsidRDefault="0077515E" w:rsidP="00C86A94"/>
        </w:tc>
        <w:tc>
          <w:tcPr>
            <w:tcW w:w="1024" w:type="dxa"/>
            <w:vAlign w:val="bottom"/>
          </w:tcPr>
          <w:p w14:paraId="0DFA4926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55D4E795" w14:textId="77777777" w:rsidR="0077515E" w:rsidRPr="00A45906" w:rsidRDefault="0077515E" w:rsidP="00C86A94"/>
        </w:tc>
        <w:tc>
          <w:tcPr>
            <w:tcW w:w="1024" w:type="dxa"/>
            <w:vAlign w:val="bottom"/>
          </w:tcPr>
          <w:p w14:paraId="63C5227B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1CC8C358" w14:textId="77777777" w:rsidR="0077515E" w:rsidRPr="00A45906" w:rsidRDefault="0077515E" w:rsidP="00C86A94"/>
        </w:tc>
        <w:tc>
          <w:tcPr>
            <w:tcW w:w="1024" w:type="dxa"/>
            <w:vAlign w:val="bottom"/>
          </w:tcPr>
          <w:p w14:paraId="5CFAC7B5" w14:textId="77777777" w:rsidR="0077515E" w:rsidRPr="00A45906" w:rsidRDefault="0077515E" w:rsidP="00C86A94"/>
        </w:tc>
        <w:tc>
          <w:tcPr>
            <w:tcW w:w="236" w:type="dxa"/>
            <w:vAlign w:val="bottom"/>
          </w:tcPr>
          <w:p w14:paraId="1BCC4233" w14:textId="77777777" w:rsidR="0077515E" w:rsidRPr="00A45906" w:rsidRDefault="0077515E" w:rsidP="00C86A94"/>
        </w:tc>
        <w:tc>
          <w:tcPr>
            <w:tcW w:w="934" w:type="dxa"/>
            <w:vAlign w:val="bottom"/>
          </w:tcPr>
          <w:p w14:paraId="0614510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7563B7" w14:textId="77777777" w:rsidR="0077515E" w:rsidRPr="00A45906" w:rsidRDefault="0077515E" w:rsidP="00C86A94"/>
        </w:tc>
        <w:tc>
          <w:tcPr>
            <w:tcW w:w="1024" w:type="dxa"/>
            <w:vAlign w:val="bottom"/>
          </w:tcPr>
          <w:p w14:paraId="367F4C15" w14:textId="77777777" w:rsidR="0077515E" w:rsidRPr="00A45906" w:rsidRDefault="0077515E" w:rsidP="00C86A94"/>
        </w:tc>
      </w:tr>
      <w:tr w:rsidR="001D2F07" w:rsidRPr="00A45906" w14:paraId="79CEDE96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5EB8B8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AE1362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E7185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89D6E7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A483C2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45F74E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15A4ED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65097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28ED54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2573D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DA3ED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A9DDC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ADF80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1205F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7C404E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BBCD2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BAECD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1D0ED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44FE4D4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103E1F33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A3FA0FF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6103CB1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F514E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1,621</w:t>
            </w:r>
          </w:p>
        </w:tc>
        <w:tc>
          <w:tcPr>
            <w:tcW w:w="236" w:type="dxa"/>
            <w:vAlign w:val="bottom"/>
          </w:tcPr>
          <w:p w14:paraId="00301AD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828F0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B6197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FB161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8B2481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0452E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  <w:tc>
          <w:tcPr>
            <w:tcW w:w="236" w:type="dxa"/>
            <w:vAlign w:val="bottom"/>
          </w:tcPr>
          <w:p w14:paraId="33ECA921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212896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ED4E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1DAE75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Pr="00A4590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05EA5971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75ED31" w14:textId="77777777" w:rsidR="0077515E" w:rsidRPr="00A45906" w:rsidRDefault="0077515E" w:rsidP="00BD541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19198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F67BF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</w:tr>
      <w:tr w:rsidR="001D2F07" w:rsidRPr="00A45906" w14:paraId="00C7722D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6AE69BFE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BFB46E7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DBC77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80C96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B105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6FB67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0F01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248B6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1E04D9CB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3FF6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6F094D1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E00456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13371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4B9F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  <w:r w:rsidRPr="00A4590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7CCEAEC3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1368FA" w14:textId="77777777" w:rsidR="0077515E" w:rsidRPr="00A45906" w:rsidRDefault="0077515E" w:rsidP="00BD541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EF54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051A1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</w:p>
        </w:tc>
      </w:tr>
      <w:tr w:rsidR="001D2F07" w:rsidRPr="00A45906" w14:paraId="5B3F8136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7E73DF31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459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46598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4953D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3E03C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24A39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A5BDA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68FCD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B9A4A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00EE192C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486E8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7AC5C83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9F366F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F8006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333BB6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  <w:tc>
          <w:tcPr>
            <w:tcW w:w="236" w:type="dxa"/>
            <w:vAlign w:val="bottom"/>
          </w:tcPr>
          <w:p w14:paraId="62A9CF76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88C8AC" w14:textId="77777777" w:rsidR="0077515E" w:rsidRPr="00A45906" w:rsidRDefault="0077515E" w:rsidP="00BD541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872A0D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651E1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</w:tr>
      <w:tr w:rsidR="001D2F07" w:rsidRPr="00A45906" w14:paraId="5078B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4CEB61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7EEBE4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05B18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789A27" w14:textId="77777777" w:rsidR="0077515E" w:rsidRPr="00A45906" w:rsidRDefault="0077515E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53BEABC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D1A4F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B1D11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AE94B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8C80B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32712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C2ABC8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8E7F92" w14:textId="77777777" w:rsidR="0077515E" w:rsidRPr="00A45906" w:rsidRDefault="0077515E" w:rsidP="00BD54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C0F4A9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76AB1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78E9E4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5B96A2" w14:textId="77777777" w:rsidR="0077515E" w:rsidRPr="00A45906" w:rsidRDefault="0077515E" w:rsidP="00BD541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AEBA9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80DD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1D2F07" w:rsidRPr="00A45906" w14:paraId="6E160977" w14:textId="77777777" w:rsidTr="00C86A94">
        <w:trPr>
          <w:trHeight w:val="261"/>
        </w:trPr>
        <w:tc>
          <w:tcPr>
            <w:tcW w:w="15030" w:type="dxa"/>
            <w:gridSpan w:val="18"/>
            <w:vAlign w:val="bottom"/>
          </w:tcPr>
          <w:p w14:paraId="4158287D" w14:textId="77777777" w:rsidR="0077515E" w:rsidRPr="00A45906" w:rsidRDefault="0077515E" w:rsidP="00C86A94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A459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590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2DC15D24" w14:textId="77777777" w:rsidR="0077515E" w:rsidRPr="00A45906" w:rsidRDefault="0077515E" w:rsidP="0077515E">
      <w:pPr>
        <w:pStyle w:val="block"/>
        <w:spacing w:after="0" w:line="120" w:lineRule="exact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1D2F07" w:rsidRPr="00A45906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A45906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D2F07" w:rsidRPr="00A45906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A45906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D2F07" w:rsidRPr="00A45906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0283F6F0" w:rsidR="00EE6E6E" w:rsidRPr="00A45906" w:rsidRDefault="00711FB7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C7318"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A45906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A45906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4D6F181" w14:textId="77777777" w:rsidR="008F0358" w:rsidRPr="00A45906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510EEE40" w:rsidR="00EE6E6E" w:rsidRPr="00A45906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A4590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A4590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A45906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A45906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2F07" w:rsidRPr="00A45906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A4590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D2F07" w:rsidRPr="00A45906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A45906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A4590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A4590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A45906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A4590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A4590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A45906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A45906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7E27F37E" w14:textId="77777777" w:rsidTr="001D5132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298C589C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0830234E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39C71784" w:rsidR="00340025" w:rsidRPr="00A45906" w:rsidRDefault="00340025" w:rsidP="0034002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D6C22B5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25DDF4ED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21,241</w:t>
            </w:r>
          </w:p>
        </w:tc>
        <w:tc>
          <w:tcPr>
            <w:tcW w:w="236" w:type="dxa"/>
          </w:tcPr>
          <w:p w14:paraId="446082BC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4F09F6F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21,241</w:t>
            </w:r>
          </w:p>
        </w:tc>
        <w:tc>
          <w:tcPr>
            <w:tcW w:w="236" w:type="dxa"/>
            <w:gridSpan w:val="2"/>
          </w:tcPr>
          <w:p w14:paraId="7FA2B91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4C5578BE" w:rsidR="00340025" w:rsidRPr="00A45906" w:rsidRDefault="00340025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0605DE4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2A2D07A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1C8C9FC4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2F07" w:rsidRPr="00A45906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340025" w:rsidRPr="00A45906" w:rsidRDefault="00340025" w:rsidP="00340025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184C81CD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4A1C5FBA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16CAB02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236" w:type="dxa"/>
            <w:gridSpan w:val="2"/>
          </w:tcPr>
          <w:p w14:paraId="36A7F465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6E57D8A8" w:rsidR="00340025" w:rsidRPr="00A45906" w:rsidRDefault="007A03D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4,427</w:t>
            </w:r>
          </w:p>
        </w:tc>
        <w:tc>
          <w:tcPr>
            <w:tcW w:w="236" w:type="dxa"/>
          </w:tcPr>
          <w:p w14:paraId="0F57A2DC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23BEF880" w:rsidR="00340025" w:rsidRPr="00A45906" w:rsidRDefault="007A03DB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5,231</w:t>
            </w:r>
          </w:p>
        </w:tc>
        <w:tc>
          <w:tcPr>
            <w:tcW w:w="236" w:type="dxa"/>
            <w:gridSpan w:val="2"/>
          </w:tcPr>
          <w:p w14:paraId="5F07658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41A56242" w:rsidR="00340025" w:rsidRPr="00A45906" w:rsidRDefault="00340025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734F81A1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16BEC6E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778AADF2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804</w:t>
            </w:r>
          </w:p>
        </w:tc>
      </w:tr>
      <w:tr w:rsidR="001D2F07" w:rsidRPr="00A45906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340025" w:rsidRPr="00A45906" w:rsidRDefault="00340025" w:rsidP="0034002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5272139E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EFCEC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3BE6DB8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290E31A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1C24140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5336BF01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4C973D5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gridSpan w:val="2"/>
          </w:tcPr>
          <w:p w14:paraId="7AEB7A62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056F7C3F" w:rsidR="00340025" w:rsidRPr="00A45906" w:rsidRDefault="00340025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54EF28A0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024560C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689F57B4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1D2F07" w:rsidRPr="00A45906" w14:paraId="14F56ED7" w14:textId="77777777" w:rsidTr="00A930EB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340025" w:rsidRPr="00A45906" w:rsidRDefault="00340025" w:rsidP="00340025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02172408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7A3BCF13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317</w:t>
            </w:r>
          </w:p>
        </w:tc>
        <w:tc>
          <w:tcPr>
            <w:tcW w:w="236" w:type="dxa"/>
            <w:vAlign w:val="bottom"/>
          </w:tcPr>
          <w:p w14:paraId="53ED4E3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6D611C69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13,670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772EDFE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312DA4A9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13,987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3FBABB16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12,936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2FFF0B99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1,03</w:t>
            </w:r>
            <w:r w:rsidR="00E70D6B" w:rsidRPr="00A45906">
              <w:rPr>
                <w:rFonts w:ascii="Angsana New" w:hAnsi="Angsana New" w:hint="cs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215AC9A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30A82BE5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13,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</w:tr>
      <w:tr w:rsidR="001D2F07" w:rsidRPr="00A45906" w14:paraId="756B795B" w14:textId="77777777" w:rsidTr="00A930EB">
        <w:trPr>
          <w:trHeight w:val="261"/>
        </w:trPr>
        <w:tc>
          <w:tcPr>
            <w:tcW w:w="3420" w:type="dxa"/>
            <w:vAlign w:val="bottom"/>
          </w:tcPr>
          <w:p w14:paraId="460402CF" w14:textId="6CBB15A8" w:rsidR="00340025" w:rsidRPr="00A45906" w:rsidRDefault="00340025" w:rsidP="00340025">
            <w:pPr>
              <w:ind w:right="-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2EC96F1" w14:textId="57F38AE4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6769EC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5782CA" w14:textId="1768882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</w:t>
            </w:r>
            <w:r w:rsidR="00E5033B" w:rsidRPr="00A45906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36" w:type="dxa"/>
          </w:tcPr>
          <w:p w14:paraId="1B41431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B8B788" w14:textId="50D051B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665A9E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53315E5" w14:textId="209DCC6C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DBE762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485160" w14:textId="530D7F1E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5033B" w:rsidRPr="00A45906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236" w:type="dxa"/>
            <w:gridSpan w:val="2"/>
          </w:tcPr>
          <w:p w14:paraId="5F66A13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44D1C3" w14:textId="276B1020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302AEA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EB1D42" w14:textId="56F55848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E5033B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236" w:type="dxa"/>
            <w:gridSpan w:val="2"/>
            <w:vAlign w:val="bottom"/>
          </w:tcPr>
          <w:p w14:paraId="1ECE6D68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047EEFE" w14:textId="14136364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A879AB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503E1B" w14:textId="68A7E8E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E5033B"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772</w:t>
            </w:r>
          </w:p>
        </w:tc>
      </w:tr>
      <w:tr w:rsidR="001D2F07" w:rsidRPr="00A45906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340025" w:rsidRPr="00A45906" w:rsidRDefault="00340025" w:rsidP="0034002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1D2F07" w:rsidRPr="00A45906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340025" w:rsidRPr="00A45906" w:rsidRDefault="00340025" w:rsidP="0034002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48F14568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30BF6931" w:rsidR="00340025" w:rsidRPr="00A45906" w:rsidRDefault="00E5033B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36" w:type="dxa"/>
            <w:vAlign w:val="bottom"/>
          </w:tcPr>
          <w:p w14:paraId="3085B8FB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0C30D280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480825D5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2170F05C" w:rsidR="00340025" w:rsidRPr="00A45906" w:rsidRDefault="00E70D6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4BAEBB21" w:rsidR="00340025" w:rsidRPr="00A45906" w:rsidRDefault="00340025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4B3DA871" w:rsidR="00340025" w:rsidRPr="00A45906" w:rsidRDefault="00E70D6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699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340025" w:rsidRPr="00A45906" w:rsidRDefault="00340025" w:rsidP="003400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056FAF6B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04142DA9" w:rsidR="00340025" w:rsidRPr="00A45906" w:rsidRDefault="00E70D6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699</w:t>
            </w:r>
          </w:p>
        </w:tc>
      </w:tr>
      <w:tr w:rsidR="001D2F07" w:rsidRPr="00A45906" w14:paraId="59022E57" w14:textId="77777777" w:rsidTr="00364D28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E5033B" w:rsidRPr="00A45906" w:rsidRDefault="00E5033B" w:rsidP="00E5033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7FE33731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4AC96296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2AD80436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24F50CAF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87,141</w:t>
            </w:r>
          </w:p>
        </w:tc>
        <w:tc>
          <w:tcPr>
            <w:tcW w:w="236" w:type="dxa"/>
            <w:vAlign w:val="bottom"/>
          </w:tcPr>
          <w:p w14:paraId="7743B9B2" w14:textId="77777777" w:rsidR="00E5033B" w:rsidRPr="00A45906" w:rsidRDefault="00E5033B" w:rsidP="00E71A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13150562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87,141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0DB1C679" w:rsidR="00E5033B" w:rsidRPr="00A45906" w:rsidRDefault="00E5033B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F3DE919" w14:textId="16831911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72,117</w:t>
            </w:r>
            <w:r w:rsidRPr="00A4590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2447A9" w14:textId="77777777" w:rsidR="00E5033B" w:rsidRPr="00A45906" w:rsidRDefault="00E5033B" w:rsidP="00E503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DE0799" w14:textId="41B45661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D62CF5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878B92" w14:textId="7261ACEC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72,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117</w:t>
            </w:r>
          </w:p>
        </w:tc>
      </w:tr>
      <w:tr w:rsidR="001D2F07" w:rsidRPr="00A45906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E5033B" w:rsidRPr="00A45906" w:rsidRDefault="00E5033B" w:rsidP="00E5033B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459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6599F2AA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5DFF50A1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26C50768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7CF7B7E8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89,940</w:t>
            </w:r>
          </w:p>
        </w:tc>
        <w:tc>
          <w:tcPr>
            <w:tcW w:w="236" w:type="dxa"/>
            <w:vAlign w:val="bottom"/>
          </w:tcPr>
          <w:p w14:paraId="77BEE41B" w14:textId="77777777" w:rsidR="00E5033B" w:rsidRPr="00A45906" w:rsidRDefault="00E5033B" w:rsidP="00E503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40E0C9B0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89,940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7AB3D77B" w:rsidR="00E5033B" w:rsidRPr="00A45906" w:rsidRDefault="00E5033B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19CB6D36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86,022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E5033B" w:rsidRPr="00A45906" w:rsidRDefault="00E5033B" w:rsidP="00E5033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236CD75A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E5033B" w:rsidRPr="00A45906" w:rsidRDefault="00E5033B" w:rsidP="00E5033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7A67923A" w:rsidR="00E5033B" w:rsidRPr="00A45906" w:rsidRDefault="00E5033B" w:rsidP="00E5033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86,022</w:t>
            </w:r>
          </w:p>
        </w:tc>
      </w:tr>
      <w:tr w:rsidR="001D2F07" w:rsidRPr="00A45906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340025" w:rsidRPr="00A45906" w:rsidRDefault="00340025" w:rsidP="0034002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6EB51CD0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5E2B07C6" w:rsidR="00340025" w:rsidRPr="00A45906" w:rsidRDefault="00E5033B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DD2AC4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0C014833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340025" w:rsidRPr="00A45906" w:rsidRDefault="00340025" w:rsidP="003400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283B93B6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24B521A2" w:rsidR="00340025" w:rsidRPr="00A45906" w:rsidRDefault="00E5033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2A2293E8" w:rsidR="00340025" w:rsidRPr="00A45906" w:rsidRDefault="00340025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22EF9862" w:rsidR="00340025" w:rsidRPr="00A45906" w:rsidRDefault="00E5033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5145788F" w:rsidR="00340025" w:rsidRPr="00A45906" w:rsidRDefault="00340025" w:rsidP="003400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340025" w:rsidRPr="00A45906" w:rsidRDefault="00340025" w:rsidP="003400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4086635B" w:rsidR="00340025" w:rsidRPr="00A45906" w:rsidRDefault="00E5033B" w:rsidP="0034002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2F07" w:rsidRPr="00A45906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340025" w:rsidRPr="00A45906" w:rsidRDefault="00340025" w:rsidP="0034002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423A77E1" w:rsidR="00340025" w:rsidRPr="00A45906" w:rsidRDefault="00340025" w:rsidP="0034002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A45906">
              <w:rPr>
                <w:sz w:val="36"/>
                <w:szCs w:val="32"/>
              </w:rPr>
              <w:t xml:space="preserve"> </w:t>
            </w:r>
            <w:r w:rsidRPr="00A4590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A45906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1D2F07" w:rsidRPr="00A45906" w14:paraId="4922BE0F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7E4B93A9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46CB32E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D2F07" w:rsidRPr="00A45906" w14:paraId="668441E5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E210D3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FAC6483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398EB15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6C7F30E9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D2F07" w:rsidRPr="00A45906" w14:paraId="4BED3DC8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7AE0D3B7" w14:textId="77777777" w:rsidR="0077515E" w:rsidRPr="00A45906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186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E00A3F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0322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E2E694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B46A38" w14:textId="77777777" w:rsidR="0077515E" w:rsidRPr="00A45906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85BD7DD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74F3E1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BCDA3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0CB497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178F6AC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89BFB0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2FA0D83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2DE54FDB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5135424C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33D513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261DBF6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A459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40478E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006059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4211B7D1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CC5A2B8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050045DD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684DAAA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61C5B27A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85CE2EF" w14:textId="77777777" w:rsidR="0077515E" w:rsidRPr="00A45906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459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1E7AEB41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C9FDCF9" w14:textId="77777777" w:rsidR="0077515E" w:rsidRPr="00A45906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2F07" w:rsidRPr="00A45906" w14:paraId="2283F9B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7680F46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E1EE6A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D2F07" w:rsidRPr="00A45906" w14:paraId="6D3406F8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C10129D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FA6D3C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80CE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B2F06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BE538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9711ED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97673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5EC88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0857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44D019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4201A0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452AD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88900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096EC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EB77CC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65FAD1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803F58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AF3B4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07" w:rsidRPr="00A45906" w14:paraId="7B92DE97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FFC5C57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F6F666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7329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1C89C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DF20C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9F8C7F5" w14:textId="245B12CB" w:rsidR="0077515E" w:rsidRPr="00A45906" w:rsidRDefault="00544086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</w:tcPr>
          <w:p w14:paraId="681BEA2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F2C67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bidi="th-TH"/>
              </w:rPr>
              <w:t>4,905</w:t>
            </w:r>
          </w:p>
        </w:tc>
        <w:tc>
          <w:tcPr>
            <w:tcW w:w="236" w:type="dxa"/>
          </w:tcPr>
          <w:p w14:paraId="29B3A29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B711D8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5,186</w:t>
            </w:r>
          </w:p>
        </w:tc>
        <w:tc>
          <w:tcPr>
            <w:tcW w:w="236" w:type="dxa"/>
            <w:gridSpan w:val="2"/>
          </w:tcPr>
          <w:p w14:paraId="6D87618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B50740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E41DA9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52962A" w14:textId="7B18C436" w:rsidR="0077515E" w:rsidRPr="00A45906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  <w:vAlign w:val="bottom"/>
          </w:tcPr>
          <w:p w14:paraId="2157A4D3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5AE4C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0793F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C527C0" w14:textId="59EFA87A" w:rsidR="0077515E" w:rsidRPr="00A45906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</w:p>
        </w:tc>
      </w:tr>
      <w:tr w:rsidR="001D2F07" w:rsidRPr="00A45906" w14:paraId="4455E874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C7251FF" w14:textId="77777777" w:rsidR="0077515E" w:rsidRPr="00A45906" w:rsidRDefault="0077515E" w:rsidP="00C86A94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8C0895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60AE8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157E6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9E7F1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B7EA17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</w:tcPr>
          <w:p w14:paraId="44056C0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F0F51D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236" w:type="dxa"/>
          </w:tcPr>
          <w:p w14:paraId="29C38F8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E651F0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236" w:type="dxa"/>
            <w:gridSpan w:val="2"/>
          </w:tcPr>
          <w:p w14:paraId="18634CB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830324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1C3CD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55F55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  <w:vAlign w:val="bottom"/>
          </w:tcPr>
          <w:p w14:paraId="23B2F004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2AE8D4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6E2BF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9885E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1D2F07" w:rsidRPr="00A45906" w14:paraId="55DB5D1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C37572" w14:textId="77777777" w:rsidR="0077515E" w:rsidRPr="00A45906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B7D5EF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33B03D2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27202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7709D60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64C487" w14:textId="77777777" w:rsidR="0077515E" w:rsidRPr="00A45906" w:rsidRDefault="0077515E" w:rsidP="00E71A9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D43DC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536AE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96881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86ADA0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</w:tcPr>
          <w:p w14:paraId="363A3A9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E6B826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338F54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0E575F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  <w:vAlign w:val="bottom"/>
          </w:tcPr>
          <w:p w14:paraId="7A3A806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5D8FD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63240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DD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1D2F07" w:rsidRPr="00A45906" w14:paraId="29E18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B8FE39F" w14:textId="77777777" w:rsidR="0077515E" w:rsidRPr="00A45906" w:rsidRDefault="0077515E" w:rsidP="00C86A94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A1C2C8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E5ABE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00D43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35D9781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E1538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22,212</w:t>
            </w:r>
          </w:p>
        </w:tc>
        <w:tc>
          <w:tcPr>
            <w:tcW w:w="236" w:type="dxa"/>
            <w:gridSpan w:val="2"/>
            <w:vAlign w:val="bottom"/>
          </w:tcPr>
          <w:p w14:paraId="494EA3A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E94BA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084DE3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EA0DFD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  <w:tc>
          <w:tcPr>
            <w:tcW w:w="236" w:type="dxa"/>
            <w:gridSpan w:val="2"/>
            <w:vAlign w:val="bottom"/>
          </w:tcPr>
          <w:p w14:paraId="6CB84E4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59F56A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20,967</w:t>
            </w:r>
          </w:p>
        </w:tc>
        <w:tc>
          <w:tcPr>
            <w:tcW w:w="236" w:type="dxa"/>
            <w:gridSpan w:val="2"/>
            <w:vAlign w:val="bottom"/>
          </w:tcPr>
          <w:p w14:paraId="7CCC174F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A73F6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gridSpan w:val="2"/>
            <w:vAlign w:val="bottom"/>
          </w:tcPr>
          <w:p w14:paraId="7737A562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D09A7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59C17BA6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B17BA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</w:tr>
      <w:tr w:rsidR="001D2F07" w:rsidRPr="00A45906" w14:paraId="664A13A0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B4B96FE" w14:textId="77777777" w:rsidR="0077515E" w:rsidRPr="00A45906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DEC7347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0F3EF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EE565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04739A62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F6535A" w14:textId="77777777" w:rsidR="0077515E" w:rsidRPr="00A45906" w:rsidRDefault="0077515E" w:rsidP="00E71A96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1E894E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A59A18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55053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B7768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</w:tcPr>
          <w:p w14:paraId="5B4B65A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8853A5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FDCAD0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5A80B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78094060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F796C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609D39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7C656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1D2F07" w:rsidRPr="00A45906" w14:paraId="73B9FEB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2DFD5B7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16993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E015EC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359DB2D0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E1AA1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5546BD4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D7F19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5BC21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331A17C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0CBD3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C365B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21A74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1BE0A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8662F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8FD169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06172CD" w14:textId="77777777" w:rsidR="0077515E" w:rsidRPr="00A45906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7DEB2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6AB3185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F07" w:rsidRPr="00A45906" w14:paraId="0D3BBF3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16DEABB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0D2D49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32515D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68329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6930C8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813A6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AA61C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75D98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27A9EC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AEA950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A22F2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F8349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05CED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DC9CA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72228F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9A49FC4" w14:textId="77777777" w:rsidR="0077515E" w:rsidRPr="00A45906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91F78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D28B6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F07" w:rsidRPr="00A45906" w14:paraId="65100237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4823B364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CA5DA5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B5513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F93ACA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vAlign w:val="bottom"/>
          </w:tcPr>
          <w:p w14:paraId="4B513DBC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6BA33C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0615B5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FB0B9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F7EBDB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020082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47E5809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839C3D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0DB98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79298E7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5E00A63D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F66792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F03E14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8A70A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1D2F07" w:rsidRPr="00A45906" w14:paraId="13EE5A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231F27D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307E9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4AD15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20FD1C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9AE60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75FA1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69C691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978B41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vAlign w:val="bottom"/>
          </w:tcPr>
          <w:p w14:paraId="66A24959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AE4B77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gridSpan w:val="2"/>
            <w:vAlign w:val="bottom"/>
          </w:tcPr>
          <w:p w14:paraId="336046A6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831B1C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B3BB9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3169F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75,977*</w:t>
            </w:r>
          </w:p>
        </w:tc>
        <w:tc>
          <w:tcPr>
            <w:tcW w:w="236" w:type="dxa"/>
            <w:gridSpan w:val="2"/>
            <w:vAlign w:val="bottom"/>
          </w:tcPr>
          <w:p w14:paraId="2FBA690B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D5C95B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E7D18B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F5E68F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75,977</w:t>
            </w:r>
          </w:p>
        </w:tc>
      </w:tr>
      <w:tr w:rsidR="001D2F07" w:rsidRPr="00A45906" w14:paraId="535DC0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A1F0B06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A45906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F6ABC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2835BA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A1EAE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D5A9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490EF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CF4DAE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E3D80B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vAlign w:val="bottom"/>
          </w:tcPr>
          <w:p w14:paraId="56E3CA94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BDF6C8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gridSpan w:val="2"/>
            <w:vAlign w:val="bottom"/>
          </w:tcPr>
          <w:p w14:paraId="45534BF0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950863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6F7B69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DE1C8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  <w:tc>
          <w:tcPr>
            <w:tcW w:w="236" w:type="dxa"/>
            <w:gridSpan w:val="2"/>
            <w:vAlign w:val="bottom"/>
          </w:tcPr>
          <w:p w14:paraId="49F90F0E" w14:textId="77777777" w:rsidR="0077515E" w:rsidRPr="00A45906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C365C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244707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C5B92E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</w:tr>
      <w:tr w:rsidR="001D2F07" w:rsidRPr="00A45906" w14:paraId="28C84DFA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EBB3173" w14:textId="77777777" w:rsidR="0077515E" w:rsidRPr="00A45906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59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E64D79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B00C14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CC5313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A9BEAD3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A8C823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B6C181F" w14:textId="77777777" w:rsidR="0077515E" w:rsidRPr="00A45906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E65A9D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2F34E5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0CF269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4DBC68FB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143FEC" w14:textId="77777777" w:rsidR="0077515E" w:rsidRPr="00A45906" w:rsidRDefault="0077515E" w:rsidP="00E71A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E5194D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086D45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1954E927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814506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459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41D870" w14:textId="77777777" w:rsidR="0077515E" w:rsidRPr="00A45906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1911B0" w14:textId="77777777" w:rsidR="0077515E" w:rsidRPr="00A45906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45906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1D2F07" w:rsidRPr="00A45906" w14:paraId="78BC025E" w14:textId="77777777" w:rsidTr="00C86A94">
        <w:trPr>
          <w:trHeight w:val="594"/>
        </w:trPr>
        <w:tc>
          <w:tcPr>
            <w:tcW w:w="15030" w:type="dxa"/>
            <w:gridSpan w:val="28"/>
            <w:vAlign w:val="bottom"/>
          </w:tcPr>
          <w:p w14:paraId="27643CC6" w14:textId="77777777" w:rsidR="0077515E" w:rsidRPr="00A45906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4B7C404F" w14:textId="77777777" w:rsidR="0077515E" w:rsidRPr="00A45906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A45906">
              <w:rPr>
                <w:sz w:val="36"/>
                <w:szCs w:val="32"/>
              </w:rPr>
              <w:t xml:space="preserve"> </w:t>
            </w:r>
            <w:r w:rsidRPr="00A4590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50754E8E" w:rsidR="006A0FCA" w:rsidRPr="00A45906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A45906" w:rsidSect="006A0FCA">
          <w:headerReference w:type="default" r:id="rId17"/>
          <w:footerReference w:type="default" r:id="rId18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</w:p>
    <w:p w14:paraId="7B1718C4" w14:textId="349E4630" w:rsidR="00F03B2B" w:rsidRPr="00A4590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A4590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A4590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1D2F07" w:rsidRPr="00A45906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1091C98C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1FB7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51A12" w:rsidRPr="00A459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6827"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A45906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A45906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A45906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D2F07" w:rsidRPr="00A45906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A45906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A45906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2F07" w:rsidRPr="00A45906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07746C98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81D31E2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1876CA7A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2F07" w:rsidRPr="00A45906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33BBA868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3,909</w:t>
            </w:r>
          </w:p>
        </w:tc>
        <w:tc>
          <w:tcPr>
            <w:tcW w:w="142" w:type="pct"/>
          </w:tcPr>
          <w:p w14:paraId="56B16BF6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77D7B3ED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</w:tr>
      <w:tr w:rsidR="001D2F07" w:rsidRPr="00A45906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A45906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1860171A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2" w:type="pct"/>
          </w:tcPr>
          <w:p w14:paraId="14245BB4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18E34D9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1D2F07" w:rsidRPr="00A45906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6C09E914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2" w:type="pct"/>
          </w:tcPr>
          <w:p w14:paraId="21F6697B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0CD2633B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1D2F07" w:rsidRPr="00A45906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1374A07C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4,649</w:t>
            </w:r>
          </w:p>
        </w:tc>
        <w:tc>
          <w:tcPr>
            <w:tcW w:w="142" w:type="pct"/>
          </w:tcPr>
          <w:p w14:paraId="35D4E86C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4CBA9F0A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2,797</w:t>
            </w:r>
          </w:p>
        </w:tc>
      </w:tr>
      <w:tr w:rsidR="001D2F07" w:rsidRPr="00A45906" w14:paraId="2DCED44F" w14:textId="77777777" w:rsidTr="005171B2">
        <w:tc>
          <w:tcPr>
            <w:tcW w:w="3496" w:type="pct"/>
          </w:tcPr>
          <w:p w14:paraId="30C64D4D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A45906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440CAD8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A45906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1D2F07" w:rsidRPr="00A45906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A45906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A45906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6E3DB23F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2" w:type="pct"/>
          </w:tcPr>
          <w:p w14:paraId="3CBBFB28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4AA29CDC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1D2F07" w:rsidRPr="00A45906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6AC24B29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2" w:type="pct"/>
          </w:tcPr>
          <w:p w14:paraId="79CB52AA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50CD691C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1D2F07" w:rsidRPr="00A45906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284BB7EC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2" w:type="pct"/>
          </w:tcPr>
          <w:p w14:paraId="5DC29E3D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5A2FF159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</w:tr>
      <w:tr w:rsidR="001D2F07" w:rsidRPr="00A45906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A45906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A45906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1C1321B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A45906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D2F07" w:rsidRPr="00A45906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A45906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A45906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A45906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064A7584" w:rsidR="00096A9B" w:rsidRPr="00A45906" w:rsidRDefault="00C167CC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2" w:type="pct"/>
          </w:tcPr>
          <w:p w14:paraId="470F925D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5D41D062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1D2F07" w:rsidRPr="00A45906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7BBB2061" w:rsidR="00096A9B" w:rsidRPr="00A45906" w:rsidRDefault="00C167CC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9,332</w:t>
            </w:r>
          </w:p>
        </w:tc>
        <w:tc>
          <w:tcPr>
            <w:tcW w:w="142" w:type="pct"/>
          </w:tcPr>
          <w:p w14:paraId="661B59BB" w14:textId="77777777" w:rsidR="00096A9B" w:rsidRPr="00A45906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4FCB01D8" w:rsidR="00096A9B" w:rsidRPr="00A45906" w:rsidRDefault="00C167CC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4,855</w:t>
            </w:r>
          </w:p>
        </w:tc>
      </w:tr>
      <w:tr w:rsidR="001D2F07" w:rsidRPr="00A45906" w14:paraId="08B4D125" w14:textId="77777777" w:rsidTr="000F4A15">
        <w:tc>
          <w:tcPr>
            <w:tcW w:w="3496" w:type="pct"/>
          </w:tcPr>
          <w:p w14:paraId="6015C5E5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E55D13C" w14:textId="6DB1407A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7,610</w:t>
            </w:r>
          </w:p>
        </w:tc>
        <w:tc>
          <w:tcPr>
            <w:tcW w:w="142" w:type="pct"/>
          </w:tcPr>
          <w:p w14:paraId="7D48CBFA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2C4EE857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7,609</w:t>
            </w:r>
          </w:p>
        </w:tc>
      </w:tr>
      <w:tr w:rsidR="001D2F07" w:rsidRPr="00A45906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A45906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A4590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312CC18D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  <w:tc>
          <w:tcPr>
            <w:tcW w:w="142" w:type="pct"/>
          </w:tcPr>
          <w:p w14:paraId="54CABF59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627BAF6D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99,258</w:t>
            </w:r>
          </w:p>
        </w:tc>
      </w:tr>
      <w:tr w:rsidR="001D2F07" w:rsidRPr="00A45906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757559C6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6,428</w:t>
            </w:r>
          </w:p>
        </w:tc>
        <w:tc>
          <w:tcPr>
            <w:tcW w:w="142" w:type="pct"/>
          </w:tcPr>
          <w:p w14:paraId="63BFE472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0F900179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0E4183" w:rsidRPr="00A45906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39A1A57D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27,579</w:t>
            </w:r>
          </w:p>
        </w:tc>
        <w:tc>
          <w:tcPr>
            <w:tcW w:w="142" w:type="pct"/>
          </w:tcPr>
          <w:p w14:paraId="25176457" w14:textId="77777777" w:rsidR="000E4183" w:rsidRPr="00A45906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A97DB7D" w:rsidR="000E4183" w:rsidRPr="00A45906" w:rsidRDefault="00C167CC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112,225</w:t>
            </w:r>
          </w:p>
        </w:tc>
      </w:tr>
    </w:tbl>
    <w:p w14:paraId="36C54F1E" w14:textId="77777777" w:rsidR="004823E4" w:rsidRPr="00A45906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1D6293BA" w14:textId="2163353D" w:rsidR="008F0358" w:rsidRPr="00A45906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45906">
        <w:rPr>
          <w:rFonts w:asciiTheme="majorBidi" w:hAnsiTheme="majorBidi" w:hint="cs"/>
          <w:spacing w:val="-2"/>
          <w:sz w:val="30"/>
          <w:szCs w:val="30"/>
          <w:cs/>
        </w:rPr>
        <w:t>ภายใต้สัญญา</w:t>
      </w:r>
      <w:r w:rsidRPr="00A45906">
        <w:rPr>
          <w:rFonts w:asciiTheme="majorBidi" w:hAnsiTheme="majorBidi" w:hint="eastAsia"/>
          <w:spacing w:val="-2"/>
          <w:sz w:val="30"/>
          <w:szCs w:val="30"/>
        </w:rPr>
        <w:t> </w:t>
      </w:r>
      <w:r w:rsidRPr="00A45906">
        <w:rPr>
          <w:rFonts w:asciiTheme="majorBidi" w:hAnsiTheme="majorBidi"/>
          <w:spacing w:val="-2"/>
          <w:sz w:val="30"/>
          <w:szCs w:val="30"/>
        </w:rPr>
        <w:t>The Equity Contribution and Shareholders Support Agreement </w:t>
      </w:r>
      <w:r w:rsidRPr="00A45906">
        <w:rPr>
          <w:rFonts w:asciiTheme="majorBidi" w:hAnsiTheme="majorBidi" w:hint="cs"/>
          <w:spacing w:val="-2"/>
          <w:sz w:val="30"/>
          <w:szCs w:val="30"/>
          <w:cs/>
        </w:rPr>
        <w:t>ระหว่างบริษัทและบริษัทย่อยแห่งหนึ่ง</w:t>
      </w:r>
      <w:r w:rsidRPr="00A45906">
        <w:rPr>
          <w:rFonts w:asciiTheme="majorBidi" w:hAnsiTheme="majorBidi" w:hint="cs"/>
          <w:sz w:val="30"/>
          <w:szCs w:val="30"/>
          <w:cs/>
        </w:rPr>
        <w:t>บริษัทจะให้การสนับสนุนทางการเงินในกรณีที่มีการขาดสภาพคล่อง</w:t>
      </w:r>
      <w:r w:rsidRPr="00A45906">
        <w:rPr>
          <w:rFonts w:asciiTheme="majorBidi" w:hAnsiTheme="majorBidi"/>
          <w:sz w:val="30"/>
          <w:szCs w:val="30"/>
          <w:cs/>
        </w:rPr>
        <w:t xml:space="preserve"> (“</w:t>
      </w:r>
      <w:r w:rsidRPr="00A45906">
        <w:rPr>
          <w:rFonts w:asciiTheme="majorBidi" w:hAnsiTheme="majorBidi"/>
          <w:sz w:val="30"/>
          <w:szCs w:val="30"/>
        </w:rPr>
        <w:t>Cash deficiency”) </w:t>
      </w:r>
      <w:r w:rsidRPr="00A45906">
        <w:rPr>
          <w:rFonts w:asciiTheme="majorBidi" w:hAnsiTheme="majorBidi" w:hint="cs"/>
          <w:sz w:val="30"/>
          <w:szCs w:val="30"/>
          <w:cs/>
        </w:rPr>
        <w:t>แก่บริษัทย่อยแห่งหนึ่งตามสัดส่วนการถือหุ้นในวงเงินไม่เกิน</w:t>
      </w:r>
      <w:r w:rsidRPr="00A45906">
        <w:rPr>
          <w:rFonts w:asciiTheme="majorBidi" w:hAnsiTheme="majorBidi" w:hint="eastAsia"/>
          <w:sz w:val="30"/>
          <w:szCs w:val="30"/>
        </w:rPr>
        <w:t> </w:t>
      </w:r>
      <w:r w:rsidR="00D907B0" w:rsidRPr="00A45906">
        <w:rPr>
          <w:rFonts w:asciiTheme="majorBidi" w:hAnsiTheme="majorBidi"/>
          <w:sz w:val="30"/>
          <w:szCs w:val="30"/>
        </w:rPr>
        <w:t>410</w:t>
      </w:r>
      <w:r w:rsidRPr="00A45906">
        <w:rPr>
          <w:rFonts w:asciiTheme="majorBidi" w:hAnsiTheme="majorBidi"/>
          <w:sz w:val="30"/>
          <w:szCs w:val="30"/>
          <w:cs/>
        </w:rPr>
        <w:t>.</w:t>
      </w:r>
      <w:r w:rsidR="00D907B0" w:rsidRPr="00A45906">
        <w:rPr>
          <w:rFonts w:asciiTheme="majorBidi" w:hAnsiTheme="majorBidi"/>
          <w:sz w:val="30"/>
          <w:szCs w:val="30"/>
        </w:rPr>
        <w:t>50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ล้านบาท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ในเดือนกุมภาพันธ์</w:t>
      </w:r>
      <w:r w:rsidRPr="00A45906">
        <w:rPr>
          <w:rFonts w:asciiTheme="majorBidi" w:hAnsiTheme="majorBidi" w:hint="eastAsia"/>
          <w:sz w:val="30"/>
          <w:szCs w:val="30"/>
        </w:rPr>
        <w:t> </w:t>
      </w:r>
      <w:r w:rsidR="00D907B0" w:rsidRPr="00A45906">
        <w:rPr>
          <w:rFonts w:asciiTheme="majorBidi" w:hAnsiTheme="majorBidi"/>
          <w:sz w:val="30"/>
          <w:szCs w:val="30"/>
        </w:rPr>
        <w:t>2566</w:t>
      </w:r>
      <w:r w:rsidRPr="00A45906">
        <w:rPr>
          <w:rFonts w:asciiTheme="majorBidi" w:hAnsiTheme="majorBidi"/>
          <w:sz w:val="30"/>
          <w:szCs w:val="30"/>
        </w:rPr>
        <w:t> </w:t>
      </w:r>
      <w:r w:rsidRPr="00A45906">
        <w:rPr>
          <w:rFonts w:asciiTheme="majorBidi" w:hAnsiTheme="majorBidi" w:hint="cs"/>
          <w:sz w:val="30"/>
          <w:szCs w:val="30"/>
          <w:cs/>
        </w:rPr>
        <w:t>บริษัทได้มีการจ่ายค่าหุ้นเพิ่มทุนในบริษัทย่อยดังกล่าวภายใต้สัญญานี้เต็มวงเงินจำนวนเงิน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A45906">
        <w:rPr>
          <w:rFonts w:asciiTheme="majorBidi" w:hAnsiTheme="majorBidi"/>
          <w:sz w:val="30"/>
          <w:szCs w:val="30"/>
        </w:rPr>
        <w:t>410</w:t>
      </w:r>
      <w:r w:rsidRPr="00A45906">
        <w:rPr>
          <w:rFonts w:asciiTheme="majorBidi" w:hAnsiTheme="majorBidi"/>
          <w:sz w:val="30"/>
          <w:szCs w:val="30"/>
          <w:cs/>
        </w:rPr>
        <w:t>.</w:t>
      </w:r>
      <w:r w:rsidR="00D907B0" w:rsidRPr="00A45906">
        <w:rPr>
          <w:rFonts w:asciiTheme="majorBidi" w:hAnsiTheme="majorBidi"/>
          <w:sz w:val="30"/>
          <w:szCs w:val="30"/>
        </w:rPr>
        <w:t>50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9C9F540" w14:textId="77777777" w:rsidR="008F0358" w:rsidRPr="00A45906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77A690B2" w14:textId="76A7B63C" w:rsidR="000736CD" w:rsidRPr="00A45906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>ณ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วันที่</w:t>
      </w:r>
      <w:r w:rsidRPr="00A45906">
        <w:rPr>
          <w:rFonts w:asciiTheme="majorBidi" w:hAnsiTheme="majorBidi" w:hint="eastAsia"/>
          <w:sz w:val="30"/>
          <w:szCs w:val="30"/>
        </w:rPr>
        <w:t> </w:t>
      </w:r>
      <w:r w:rsidR="00D907B0" w:rsidRPr="00A45906">
        <w:rPr>
          <w:rFonts w:asciiTheme="majorBidi" w:hAnsiTheme="majorBidi"/>
          <w:sz w:val="30"/>
          <w:szCs w:val="30"/>
        </w:rPr>
        <w:t>3</w:t>
      </w:r>
      <w:r w:rsidR="00711FB7" w:rsidRPr="00A45906">
        <w:rPr>
          <w:rFonts w:asciiTheme="majorBidi" w:hAnsiTheme="majorBidi"/>
          <w:sz w:val="30"/>
          <w:szCs w:val="30"/>
        </w:rPr>
        <w:t xml:space="preserve">0 </w:t>
      </w:r>
      <w:r w:rsidR="00751A12" w:rsidRPr="00A45906">
        <w:rPr>
          <w:rFonts w:asciiTheme="majorBidi" w:hAnsiTheme="majorBidi" w:hint="cs"/>
          <w:sz w:val="30"/>
          <w:szCs w:val="30"/>
          <w:cs/>
        </w:rPr>
        <w:t>กันยายน</w:t>
      </w:r>
      <w:r w:rsidRPr="00A45906">
        <w:rPr>
          <w:rFonts w:asciiTheme="majorBidi" w:hAnsiTheme="majorBidi" w:hint="eastAsia"/>
          <w:sz w:val="30"/>
          <w:szCs w:val="30"/>
        </w:rPr>
        <w:t> </w:t>
      </w:r>
      <w:r w:rsidR="00D907B0" w:rsidRPr="00A45906">
        <w:rPr>
          <w:rFonts w:asciiTheme="majorBidi" w:hAnsiTheme="majorBidi"/>
          <w:sz w:val="30"/>
          <w:szCs w:val="30"/>
        </w:rPr>
        <w:t>2566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A45906">
        <w:rPr>
          <w:rFonts w:asciiTheme="majorBidi" w:hAnsiTheme="majorBidi"/>
          <w:sz w:val="30"/>
          <w:szCs w:val="30"/>
        </w:rPr>
        <w:t>31</w:t>
      </w:r>
      <w:r w:rsidRPr="00A45906">
        <w:rPr>
          <w:rFonts w:asciiTheme="majorBidi" w:hAnsi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>ธันวาคม</w:t>
      </w:r>
      <w:r w:rsidRPr="00A45906">
        <w:rPr>
          <w:rFonts w:asciiTheme="majorBidi" w:hAnsiTheme="majorBidi" w:hint="eastAsia"/>
          <w:sz w:val="30"/>
          <w:szCs w:val="30"/>
        </w:rPr>
        <w:t> </w:t>
      </w:r>
      <w:r w:rsidR="00D907B0" w:rsidRPr="00A45906">
        <w:rPr>
          <w:rFonts w:asciiTheme="majorBidi" w:hAnsiTheme="majorBidi"/>
          <w:sz w:val="30"/>
          <w:szCs w:val="30"/>
        </w:rPr>
        <w:t>2565</w:t>
      </w:r>
    </w:p>
    <w:p w14:paraId="49E61363" w14:textId="0606AA2B" w:rsidR="00F03B2B" w:rsidRPr="00A45906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16608EB8" w14:textId="77777777" w:rsidR="00435D47" w:rsidRPr="00A45906" w:rsidRDefault="00435D47" w:rsidP="00435D47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7" w:name="_Hlk7173166"/>
      <w:bookmarkStart w:id="8" w:name="_Hlk7192586"/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114FE41D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  <w:bookmarkStart w:id="9" w:name="_Hlk7192634"/>
    </w:p>
    <w:p w14:paraId="40EEFA03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A4590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45906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2AFA17E3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</w:p>
    <w:bookmarkEnd w:id="7"/>
    <w:bookmarkEnd w:id="8"/>
    <w:bookmarkEnd w:id="9"/>
    <w:p w14:paraId="57732E4A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A45906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A459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4590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4590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A45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78C3AA04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18"/>
          <w:szCs w:val="18"/>
          <w:lang w:val="en-US" w:bidi="th-TH"/>
        </w:rPr>
      </w:pPr>
    </w:p>
    <w:p w14:paraId="055E5331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val="en-US" w:bidi="th-TH"/>
        </w:rPr>
        <w:t>28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val="en-US" w:bidi="th-TH"/>
        </w:rPr>
        <w:t>2566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val="en-US" w:bidi="th-TH"/>
        </w:rPr>
        <w:t>2556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</w:t>
      </w:r>
      <w:r w:rsidRPr="00A45906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ที่เกี่ยวข้องแล้ว</w:t>
      </w:r>
      <w:r w:rsidRPr="00A45906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เห็นว่า</w:t>
      </w:r>
      <w:r w:rsidRPr="00A45906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บริษัทได้ชดใช้</w:t>
      </w:r>
      <w:r w:rsidRPr="00A45906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เยียวยา</w:t>
      </w:r>
      <w:r w:rsidRPr="00A45906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A4590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EAA3C78" w14:textId="77777777" w:rsidR="00435D47" w:rsidRPr="00A45906" w:rsidRDefault="00435D47" w:rsidP="00435D47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3DE8DE1" w14:textId="77777777" w:rsidR="00435D47" w:rsidRPr="00A45906" w:rsidRDefault="00435D47" w:rsidP="00435D47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7BF5B2BF" w14:textId="77777777" w:rsidR="00435D47" w:rsidRPr="00A45906" w:rsidRDefault="00435D47" w:rsidP="00435D47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A4590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A4590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A45906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A45906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A45906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1BD74A91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2D5455D9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76E3004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7934B62F" w14:textId="49268C00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A45906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763E13C5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46895F95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A45906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F24AA14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5C9D77AA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10" w:name="_Hlk110412512"/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20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</w:p>
    <w:p w14:paraId="200489A7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</w:p>
    <w:p w14:paraId="69219DCA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ACAP 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11" w:name="_Hlk110412473"/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ACAP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</w:rPr>
        <w:t xml:space="preserve">444 </w:t>
      </w: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10"/>
    <w:bookmarkEnd w:id="11"/>
    <w:p w14:paraId="49AF2B38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cs/>
          <w:lang w:bidi="th-TH"/>
        </w:rPr>
      </w:pPr>
    </w:p>
    <w:p w14:paraId="6019DF34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12" w:name="_Hlk110434480"/>
      <w:r w:rsidRPr="00A45906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val="en-US" w:bidi="th-TH"/>
        </w:rPr>
        <w:t>31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val="en-US" w:bidi="th-TH"/>
        </w:rPr>
        <w:t>2565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val="en-US" w:bidi="th-TH"/>
        </w:rPr>
        <w:t>17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val="en-US" w:bidi="th-TH"/>
        </w:rPr>
        <w:t>2565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A45906">
        <w:rPr>
          <w:rFonts w:ascii="Angsana New" w:hAnsi="Angsana New"/>
          <w:sz w:val="30"/>
          <w:szCs w:val="30"/>
          <w:lang w:bidi="th-TH"/>
        </w:rPr>
        <w:t xml:space="preserve"> </w:t>
      </w:r>
      <w:r w:rsidRPr="00A45906">
        <w:rPr>
          <w:rFonts w:ascii="Angsana New" w:hAnsi="Angsana New"/>
          <w:sz w:val="30"/>
          <w:szCs w:val="30"/>
          <w:lang w:val="en-US" w:bidi="th-TH"/>
        </w:rPr>
        <w:t>503</w:t>
      </w:r>
      <w:r w:rsidRPr="00A45906">
        <w:rPr>
          <w:rFonts w:ascii="Angsana New" w:hAnsi="Angsana New"/>
          <w:sz w:val="30"/>
          <w:szCs w:val="30"/>
          <w:cs/>
          <w:lang w:bidi="th-TH"/>
        </w:rPr>
        <w:t>.</w:t>
      </w:r>
      <w:r w:rsidRPr="00A45906">
        <w:rPr>
          <w:rFonts w:ascii="Angsana New" w:hAnsi="Angsana New"/>
          <w:sz w:val="30"/>
          <w:szCs w:val="30"/>
          <w:lang w:val="en-US" w:bidi="th-TH"/>
        </w:rPr>
        <w:t>31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bookmarkEnd w:id="12"/>
    <w:p w14:paraId="5B94C241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74ED14D2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ต่อมาเมื่อวันที่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กุมภาพันธ์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ศาลฎีกามีคําสั่งรับฎีกาของบริษัทย่อยไว้พิจารณา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</w:p>
    <w:p w14:paraId="4644BAFE" w14:textId="77777777" w:rsidR="00435D47" w:rsidRPr="00A45906" w:rsidRDefault="00435D47" w:rsidP="009614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3B7A2BDD" w14:textId="69017407" w:rsidR="00435D47" w:rsidRPr="00A45906" w:rsidRDefault="00435D47" w:rsidP="009614F8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  <w:r w:rsidRPr="00A4590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ในปี </w:t>
      </w:r>
      <w:r w:rsidRPr="00A45906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Pr="00A45906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45906">
        <w:rPr>
          <w:rFonts w:ascii="Angsana New" w:hAnsi="Angsana New"/>
          <w:spacing w:val="-2"/>
          <w:sz w:val="30"/>
          <w:szCs w:val="30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A45906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</w:t>
      </w:r>
      <w:r w:rsidR="009614F8" w:rsidRPr="00A45906">
        <w:rPr>
          <w:rFonts w:ascii="Angsana New" w:hAnsi="Angsana New" w:hint="cs"/>
          <w:spacing w:val="-2"/>
          <w:sz w:val="30"/>
          <w:szCs w:val="30"/>
          <w:cs/>
        </w:rPr>
        <w:t>คดีอยู่ระหว่างการพิจารณาของศาลชั้นต้น และบางคดีศาลชั้นต้นมีคำพิพากษายกฟ้องแล้ว</w:t>
      </w:r>
      <w:r w:rsidR="009614F8" w:rsidRPr="00A45906">
        <w:rPr>
          <w:rFonts w:hint="cs"/>
          <w:lang w:bidi="th-TH"/>
        </w:rPr>
        <w:t> </w:t>
      </w:r>
      <w:r w:rsidR="009614F8" w:rsidRPr="00A45906">
        <w:rPr>
          <w:rFonts w:ascii="Angsana New" w:hAnsi="Angsana New" w:hint="cs"/>
          <w:spacing w:val="-2"/>
          <w:sz w:val="30"/>
          <w:szCs w:val="30"/>
          <w:cs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58F17FE5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C46063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FB29AE4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1ED105E" w14:textId="77777777" w:rsidR="00435D47" w:rsidRPr="00A45906" w:rsidRDefault="00435D47" w:rsidP="00435D47">
      <w:pPr>
        <w:pStyle w:val="block"/>
        <w:tabs>
          <w:tab w:val="left" w:pos="117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3351285" w14:textId="77777777" w:rsidR="009614F8" w:rsidRPr="00A45906" w:rsidRDefault="009614F8" w:rsidP="00435D47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sectPr w:rsidR="009614F8" w:rsidRPr="00A45906" w:rsidSect="000F2A0D">
          <w:headerReference w:type="default" r:id="rId19"/>
          <w:footerReference w:type="default" r:id="rId20"/>
          <w:headerReference w:type="first" r:id="rId21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E99C36F" w14:textId="77777777" w:rsidR="00435D47" w:rsidRPr="00A45906" w:rsidRDefault="00435D47" w:rsidP="00435D47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A4590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A4590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4BEB58A2" w14:textId="77777777" w:rsidR="00435D47" w:rsidRPr="00A45906" w:rsidRDefault="00435D47" w:rsidP="00435D47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</w:pPr>
    </w:p>
    <w:p w14:paraId="1EB41A7E" w14:textId="77777777" w:rsidR="00435D47" w:rsidRPr="00A45906" w:rsidRDefault="00435D47" w:rsidP="00435D47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>พฤษภาคม</w:t>
      </w:r>
      <w:r w:rsidRPr="00A4590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>ศาลอุทธรณ์พิพากษายืน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>อย่างไรก็ตาม</w:t>
      </w:r>
      <w:r w:rsidRPr="00A4590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>คดียังไม่ถึงที่สุด</w:t>
      </w:r>
      <w:r w:rsidRPr="00A4590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7E690CDE" w14:textId="77777777" w:rsidR="00435D47" w:rsidRPr="00A45906" w:rsidRDefault="00435D47" w:rsidP="00435D47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1F1F8A3A" w14:textId="77777777" w:rsidR="00435D47" w:rsidRPr="00A45906" w:rsidRDefault="00435D47" w:rsidP="00435D47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A45906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18068400" w14:textId="77777777" w:rsidR="00435D47" w:rsidRPr="00A45906" w:rsidRDefault="00435D47" w:rsidP="00435D4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697361" w14:textId="6CAC9570" w:rsidR="00435D47" w:rsidRPr="00A45906" w:rsidRDefault="00435D47" w:rsidP="00435D47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45906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45906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117FFE03" w14:textId="77777777" w:rsidR="00435D47" w:rsidRPr="00A45906" w:rsidRDefault="00435D47" w:rsidP="00B14F6F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="Angsana New" w:hAnsi="Angsana New"/>
          <w:spacing w:val="-2"/>
          <w:sz w:val="18"/>
          <w:szCs w:val="18"/>
          <w:lang w:val="en-US" w:bidi="th-TH"/>
        </w:rPr>
      </w:pPr>
    </w:p>
    <w:p w14:paraId="7C7ACC74" w14:textId="77777777" w:rsidR="00B14F6F" w:rsidRPr="00A45906" w:rsidRDefault="00B14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A45906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72D9D2C" w14:textId="2EE75A2A" w:rsidR="003B7BB8" w:rsidRPr="00A45906" w:rsidRDefault="00435D47" w:rsidP="00EB0D1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36627C2" w14:textId="648BA8B9" w:rsidR="00435D47" w:rsidRPr="00A45906" w:rsidRDefault="00435D47" w:rsidP="00435D47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/>
          <w:i/>
          <w:iCs/>
          <w:sz w:val="28"/>
          <w:szCs w:val="28"/>
          <w:cs/>
          <w:lang w:val="en-GB"/>
        </w:rPr>
      </w:pPr>
    </w:p>
    <w:p w14:paraId="79180185" w14:textId="28B56CEB" w:rsidR="00435D47" w:rsidRPr="00A45906" w:rsidRDefault="00435D47" w:rsidP="00860DB3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A45906">
        <w:rPr>
          <w:rFonts w:asciiTheme="majorBidi" w:hAnsiTheme="majorBidi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5320354F" w14:textId="77777777" w:rsidR="00860DB3" w:rsidRPr="00A45906" w:rsidRDefault="00860DB3" w:rsidP="00860DB3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28"/>
          <w:szCs w:val="28"/>
          <w:lang w:bidi="th-TH"/>
        </w:rPr>
      </w:pPr>
    </w:p>
    <w:p w14:paraId="141D940B" w14:textId="4DF0650C" w:rsidR="00E549C1" w:rsidRPr="00A45906" w:rsidRDefault="00E549C1" w:rsidP="00B14F6F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ตั้งแต่เดือนตุลาคม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2566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จนถึงวันที่ได้รับอนุมัติให้ออกงบการเงินระหว่างกาลนี้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จีซี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ศูนย์บริหารเงิน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Pr="00A45906">
        <w:rPr>
          <w:rFonts w:asciiTheme="majorBidi" w:hAnsiTheme="majorBidi"/>
          <w:sz w:val="30"/>
          <w:szCs w:val="30"/>
        </w:rPr>
        <w:t xml:space="preserve">GCTC”)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ซึ่งเป็นบริษัทย่อยของบริษัท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ได้ดำเนินการซื้อคืนและยกเลิกหุ้นกู้บางส่วนดังนี้</w:t>
      </w:r>
    </w:p>
    <w:p w14:paraId="1A614E49" w14:textId="77777777" w:rsidR="00B14F6F" w:rsidRPr="00A45906" w:rsidRDefault="00B14F6F" w:rsidP="00B14F6F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33528C7B" w14:textId="613B8CBD" w:rsidR="00E549C1" w:rsidRPr="00A45906" w:rsidRDefault="00E549C1" w:rsidP="00B14F6F">
      <w:pPr>
        <w:pStyle w:val="block"/>
        <w:numPr>
          <w:ilvl w:val="2"/>
          <w:numId w:val="25"/>
        </w:numPr>
        <w:spacing w:after="0" w:line="240" w:lineRule="auto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สำหรับหุ้นกู้ที่ไม่มีหลักประกันและไม่ด้อยสิทธิจำนวน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1,000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ล้านเหรียญสหรัฐอเมริกาอายุ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10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4.40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2565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ได้ดำเนินการซื้อคืนและยกเลิกหุ้นกู้บางส่วนของหุ้นกู้ฉบับดังกล่าวเพิ่มเติมจาก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งวดเก้าเดือนสิ้นสุดวันที่ </w:t>
      </w:r>
      <w:r w:rsidR="00C52CBF" w:rsidRPr="00A45906">
        <w:rPr>
          <w:rFonts w:asciiTheme="majorBidi" w:hAnsiTheme="majorBidi"/>
          <w:sz w:val="30"/>
          <w:szCs w:val="30"/>
        </w:rPr>
        <w:t>30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C52CBF" w:rsidRPr="00A45906">
        <w:rPr>
          <w:rFonts w:asciiTheme="majorBidi" w:hAnsiTheme="majorBidi"/>
          <w:sz w:val="30"/>
          <w:szCs w:val="30"/>
        </w:rPr>
        <w:t xml:space="preserve"> 2566</w:t>
      </w:r>
      <w:r w:rsidRPr="00A45906">
        <w:rPr>
          <w:rFonts w:asciiTheme="majorBidi" w:hAnsiTheme="majorBidi"/>
          <w:sz w:val="30"/>
          <w:szCs w:val="30"/>
          <w:lang w:bidi="th-TH"/>
        </w:rPr>
        <w:t xml:space="preserve"> (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ดูหมายเหตุข้อ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bidi="th-TH"/>
        </w:rPr>
        <w:t xml:space="preserve">8)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เป็นจำนวนเงินทั้งสิ้น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bidi="th-TH"/>
        </w:rPr>
        <w:t xml:space="preserve">100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ล้านเหรียญสหรัฐอเมริกาในตลาดซื้อขายรอง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ส่งผลให้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bidi="th-TH"/>
        </w:rPr>
        <w:t xml:space="preserve">8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พฤศจิกายน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  <w:lang w:bidi="th-TH"/>
        </w:rPr>
        <w:t>2566</w:t>
      </w:r>
      <w:r w:rsidRPr="00A45906">
        <w:rPr>
          <w:rFonts w:asciiTheme="majorBidi" w:hAnsiTheme="majorBidi"/>
          <w:sz w:val="30"/>
          <w:szCs w:val="30"/>
        </w:rPr>
        <w:t xml:space="preserve">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มีมูลค่าหุ้นกู้เหรียญสหรัฐอเมริกาที่จะครบกำหนดในปี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2575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800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</w:t>
      </w:r>
    </w:p>
    <w:p w14:paraId="2E1D9765" w14:textId="77777777" w:rsidR="00B14F6F" w:rsidRPr="00A45906" w:rsidRDefault="00B14F6F" w:rsidP="00B14F6F">
      <w:pPr>
        <w:pStyle w:val="block"/>
        <w:spacing w:after="0" w:line="240" w:lineRule="auto"/>
        <w:ind w:left="1020"/>
        <w:jc w:val="thaiDistribute"/>
        <w:rPr>
          <w:rFonts w:asciiTheme="majorBidi" w:hAnsiTheme="majorBidi"/>
          <w:sz w:val="28"/>
          <w:szCs w:val="28"/>
        </w:rPr>
      </w:pPr>
    </w:p>
    <w:p w14:paraId="76840DDC" w14:textId="72E62AEC" w:rsidR="00E549C1" w:rsidRPr="00A45906" w:rsidRDefault="00E549C1" w:rsidP="00B14F6F">
      <w:pPr>
        <w:pStyle w:val="block"/>
        <w:numPr>
          <w:ilvl w:val="2"/>
          <w:numId w:val="25"/>
        </w:numPr>
        <w:spacing w:after="0" w:line="240" w:lineRule="auto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สำหรับหุ้นกู้ที่ไม่มีหลักประกันและไม่ด้อยสิทธิจำนวน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300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ล้านเหรียญสหรัฐอเมริกาอายุ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30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5.20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2565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ได้ดำเนินการซื้อคืนและยกเลิกหุ้นกู้บางส่วนของหุ้นกู้ฉบับดังกล่าวเพิ่มเติมจาก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งวดเก้าเดือนสิ้นสุดวันที่ </w:t>
      </w:r>
      <w:r w:rsidR="00C52CBF" w:rsidRPr="00A45906">
        <w:rPr>
          <w:rFonts w:asciiTheme="majorBidi" w:hAnsiTheme="majorBidi"/>
          <w:sz w:val="30"/>
          <w:szCs w:val="30"/>
        </w:rPr>
        <w:t>30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C52CBF" w:rsidRPr="00A45906">
        <w:rPr>
          <w:rFonts w:asciiTheme="majorBidi" w:hAnsiTheme="majorBidi"/>
          <w:sz w:val="30"/>
          <w:szCs w:val="30"/>
        </w:rPr>
        <w:t>2566</w:t>
      </w:r>
      <w:r w:rsidR="009614F8" w:rsidRPr="00A45906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(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ดูหมายเหตุข้อ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8)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เป็นจำนวนเงินทั้งสิ้น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30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ล้านเหรียญสหรัฐอเมริกาในตลาดซื้อขายรอง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ส่งผลให้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8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พฤศจิกายน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2566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มีมูลค่าหุ้นกู้เหรียญสหรัฐอเมริกาที่จะครบกำหนดในปี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2595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240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</w:t>
      </w:r>
    </w:p>
    <w:p w14:paraId="06A6BDA2" w14:textId="151BAF87" w:rsidR="00B14F6F" w:rsidRPr="00A45906" w:rsidRDefault="00B14F6F" w:rsidP="00B14F6F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28"/>
          <w:szCs w:val="28"/>
        </w:rPr>
      </w:pPr>
    </w:p>
    <w:p w14:paraId="6BE73CF6" w14:textId="1F333B03" w:rsidR="00E549C1" w:rsidRPr="00A45906" w:rsidRDefault="00E549C1" w:rsidP="00B14F6F">
      <w:pPr>
        <w:pStyle w:val="block"/>
        <w:numPr>
          <w:ilvl w:val="2"/>
          <w:numId w:val="25"/>
        </w:numPr>
        <w:spacing w:after="0" w:line="240" w:lineRule="auto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สำหรับหุ้นกู้ที่ไม่มีหลักประกันและไม่ด้อยสิทธิจำนวน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700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ล้านเหรียญสหรัฐอเมริกาอายุ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10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2.98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2564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ได้ดำเนินการซื้อคืนและยกเลิกหุ้นกู้บางส่วนของหุ้นกู้ฉบับดังกล่าวเพิ่มเติมจาก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งวดเก้าเดือนสิ้นสุดวันที่ </w:t>
      </w:r>
      <w:r w:rsidR="00C52CBF" w:rsidRPr="00A45906">
        <w:rPr>
          <w:rFonts w:asciiTheme="majorBidi" w:hAnsiTheme="majorBidi"/>
          <w:sz w:val="30"/>
          <w:szCs w:val="30"/>
        </w:rPr>
        <w:t>30</w:t>
      </w:r>
      <w:r w:rsidR="009614F8" w:rsidRPr="00A45906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C52CBF" w:rsidRPr="00A45906">
        <w:rPr>
          <w:rFonts w:asciiTheme="majorBidi" w:hAnsiTheme="majorBidi"/>
          <w:sz w:val="30"/>
          <w:szCs w:val="30"/>
        </w:rPr>
        <w:t>2566</w:t>
      </w:r>
      <w:r w:rsidRPr="00A45906">
        <w:rPr>
          <w:rFonts w:asciiTheme="majorBidi" w:hAnsiTheme="majorBidi"/>
          <w:sz w:val="30"/>
          <w:szCs w:val="30"/>
        </w:rPr>
        <w:t xml:space="preserve"> (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ดูหมายเหตุข้อ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8)</w:t>
      </w:r>
      <w:r w:rsidR="00731703" w:rsidRPr="00A45906">
        <w:rPr>
          <w:rFonts w:asciiTheme="majorBidi" w:hAnsiTheme="majorBidi"/>
          <w:sz w:val="30"/>
          <w:szCs w:val="30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เป็นจำนวนเงินทั้งสิ้น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59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ล้านเหรียญสหรัฐอเมริกาในตลาดซื้อขายรอง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ส่งผลให้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8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พฤศจิกายน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2566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มีมูลค่าหุ้นกู้เหรียญสหรัฐอเมริกาที่จะครบกำหนดในปี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2574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630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</w:t>
      </w:r>
    </w:p>
    <w:p w14:paraId="2D6E90B3" w14:textId="77777777" w:rsidR="00B14F6F" w:rsidRPr="00A45906" w:rsidRDefault="00B14F6F" w:rsidP="00B14F6F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28"/>
          <w:szCs w:val="28"/>
        </w:rPr>
      </w:pPr>
    </w:p>
    <w:p w14:paraId="28FF356B" w14:textId="026466ED" w:rsidR="00435D47" w:rsidRPr="00A45906" w:rsidRDefault="00E549C1" w:rsidP="00B14F6F">
      <w:pPr>
        <w:pStyle w:val="block"/>
        <w:numPr>
          <w:ilvl w:val="2"/>
          <w:numId w:val="25"/>
        </w:numPr>
        <w:spacing w:after="0" w:line="240" w:lineRule="auto"/>
        <w:jc w:val="thaiDistribute"/>
        <w:rPr>
          <w:rFonts w:asciiTheme="majorBidi" w:hAnsiTheme="majorBidi"/>
          <w:sz w:val="30"/>
          <w:szCs w:val="30"/>
          <w:cs/>
        </w:rPr>
      </w:pP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สำหรับหุ้นกู้ที่ไม่มีหลักประกันและไม่ด้อยสิทธิจำนวน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550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ล้านเหรียญสหรัฐอเมริกาอายุ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30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อัตราดอกเบี้ยคงที่ร้อยละ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4.30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ต่อปี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2564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ได้ดำเนินการซื้อคืนและยกเลิกหุ้นกู้บางส่วนของหุ้นกู้ฉบับดังกล่าวเป็นจำนวนเงินทั้งสิ้น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24.837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ล้านเหรียญสหรัฐอเมริกาในตลาดซื้อขายรอง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ส่งผลให้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วันที่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8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พฤศจิกายน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 xml:space="preserve">2566 GCTC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มีมูลค่าหุ้นกู้เหรียญสหรัฐอเมริกาที่จะครบกำหนดในปี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2594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คงเหลือทั้งสิ้นจำนวน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/>
          <w:sz w:val="30"/>
          <w:szCs w:val="30"/>
        </w:rPr>
        <w:t>525.163</w:t>
      </w:r>
      <w:r w:rsidRPr="00A45906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  <w:lang w:bidi="th-TH"/>
        </w:rPr>
        <w:t>ล้านเหรียญสหรัฐอเมริกา</w:t>
      </w:r>
    </w:p>
    <w:sectPr w:rsidR="00435D47" w:rsidRPr="00A45906" w:rsidSect="000F2A0D"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0D386" w14:textId="77777777" w:rsidR="004D6352" w:rsidRDefault="004D6352" w:rsidP="004956B4">
      <w:r>
        <w:separator/>
      </w:r>
    </w:p>
  </w:endnote>
  <w:endnote w:type="continuationSeparator" w:id="0">
    <w:p w14:paraId="21E39222" w14:textId="77777777" w:rsidR="004D6352" w:rsidRDefault="004D6352" w:rsidP="004956B4">
      <w:r>
        <w:continuationSeparator/>
      </w:r>
    </w:p>
  </w:endnote>
  <w:endnote w:type="continuationNotice" w:id="1">
    <w:p w14:paraId="25E30226" w14:textId="77777777" w:rsidR="004D6352" w:rsidRDefault="004D63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322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46B71" w14:textId="77777777" w:rsidR="003F7720" w:rsidRPr="000945FC" w:rsidRDefault="003F77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33C9" w14:textId="77777777" w:rsidR="004D6352" w:rsidRDefault="004D6352" w:rsidP="004956B4">
      <w:r>
        <w:separator/>
      </w:r>
    </w:p>
  </w:footnote>
  <w:footnote w:type="continuationSeparator" w:id="0">
    <w:p w14:paraId="29726BF7" w14:textId="77777777" w:rsidR="004D6352" w:rsidRDefault="004D6352" w:rsidP="004956B4">
      <w:r>
        <w:continuationSeparator/>
      </w:r>
    </w:p>
  </w:footnote>
  <w:footnote w:type="continuationNotice" w:id="1">
    <w:p w14:paraId="39BB178B" w14:textId="77777777" w:rsidR="004D6352" w:rsidRDefault="004D63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AFCAD59" w14:textId="46526AC9" w:rsidR="00CF3DDB" w:rsidRDefault="00CF3DDB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0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8D0127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585F3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8D0127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bookmarkEnd w:id="0"/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286FEDC8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="0077515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4431F473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8B3EF8" w14:textId="0FB8D56D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751A12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751A12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4CEC5B06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85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BEA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E2F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2E21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187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917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BF4"/>
    <w:rsid w:val="005F5CB6"/>
    <w:rsid w:val="005F5EDD"/>
    <w:rsid w:val="005F6057"/>
    <w:rsid w:val="005F6445"/>
    <w:rsid w:val="005F6493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4F8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7F4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CB9"/>
    <w:rsid w:val="00B05CD1"/>
    <w:rsid w:val="00B05D14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4F6F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2E4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1EB9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4B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505"/>
    <w:rsid w:val="00DC46CA"/>
    <w:rsid w:val="00DC46E1"/>
    <w:rsid w:val="00DC4BDB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7CF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7938</Words>
  <Characters>45248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53080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Somjai, Nigonyanont</cp:lastModifiedBy>
  <cp:revision>2</cp:revision>
  <cp:lastPrinted>2023-04-24T14:39:00Z</cp:lastPrinted>
  <dcterms:created xsi:type="dcterms:W3CDTF">2023-11-03T09:33:00Z</dcterms:created>
  <dcterms:modified xsi:type="dcterms:W3CDTF">2023-11-03T09:33:00Z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