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CFDB4" w14:textId="77777777"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14:paraId="5F7DD9C0" w14:textId="77777777"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14:paraId="7A178226" w14:textId="77777777" w:rsidR="00282794" w:rsidRDefault="00282794" w:rsidP="00282794">
      <w:pPr>
        <w:spacing w:after="200"/>
        <w:rPr>
          <w:b/>
          <w:bCs/>
          <w:sz w:val="28"/>
          <w:szCs w:val="28"/>
        </w:rPr>
      </w:pPr>
    </w:p>
    <w:p w14:paraId="72E8DF1E" w14:textId="77777777" w:rsidR="00282794" w:rsidRDefault="00282794" w:rsidP="00282794">
      <w:pPr>
        <w:spacing w:after="200"/>
        <w:rPr>
          <w:b/>
          <w:bCs/>
          <w:sz w:val="24"/>
          <w:szCs w:val="24"/>
          <w:cs/>
        </w:rPr>
      </w:pPr>
      <w:r>
        <w:rPr>
          <w:b/>
          <w:bCs/>
          <w:sz w:val="24"/>
          <w:szCs w:val="24"/>
        </w:rPr>
        <w:t>Interim Financial Information</w:t>
      </w:r>
    </w:p>
    <w:p w14:paraId="6AC470B7" w14:textId="2BB6F283" w:rsidR="00282794" w:rsidRDefault="00282794" w:rsidP="00282794">
      <w:pPr>
        <w:pStyle w:val="ReportHeading1"/>
        <w:framePr w:w="0" w:hRule="auto" w:hSpace="0" w:wrap="auto" w:vAnchor="margin" w:hAnchor="text" w:xAlign="left" w:yAlign="inline"/>
        <w:spacing w:after="200" w:line="260" w:lineRule="atLeast"/>
        <w:ind w:right="-763"/>
      </w:pPr>
      <w:r>
        <w:t>For</w:t>
      </w:r>
      <w:r w:rsidR="0045477E">
        <w:t xml:space="preserve"> </w:t>
      </w:r>
      <w:r>
        <w:t xml:space="preserve">the Period Ended </w:t>
      </w:r>
      <w:r w:rsidR="006943B7">
        <w:t>September</w:t>
      </w:r>
      <w:r w:rsidR="00B21388">
        <w:t xml:space="preserve"> 30</w:t>
      </w:r>
      <w:r>
        <w:t xml:space="preserve">, </w:t>
      </w:r>
      <w:r w:rsidR="000324FC">
        <w:t>202</w:t>
      </w:r>
      <w:r w:rsidR="00484286">
        <w:t>3</w:t>
      </w:r>
    </w:p>
    <w:p w14:paraId="0D250F33" w14:textId="77777777"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14:paraId="61C4CE99" w14:textId="77777777" w:rsidR="00282794" w:rsidRPr="00DF2184" w:rsidRDefault="00282794" w:rsidP="00282794">
      <w:pPr>
        <w:spacing w:after="200"/>
        <w:rPr>
          <w:b/>
          <w:bCs/>
          <w:sz w:val="24"/>
          <w:szCs w:val="24"/>
        </w:rPr>
      </w:pPr>
      <w:r w:rsidRPr="00DF2184">
        <w:rPr>
          <w:b/>
          <w:bCs/>
          <w:sz w:val="24"/>
          <w:szCs w:val="24"/>
        </w:rPr>
        <w:t>by the Certified Public Accountant</w:t>
      </w:r>
    </w:p>
    <w:p w14:paraId="5636B0D4" w14:textId="77777777" w:rsidR="00875CE6" w:rsidRDefault="00875CE6">
      <w:pPr>
        <w:spacing w:after="200"/>
        <w:jc w:val="center"/>
        <w:rPr>
          <w:b/>
          <w:bCs/>
          <w:sz w:val="28"/>
          <w:szCs w:val="28"/>
        </w:rPr>
      </w:pPr>
    </w:p>
    <w:p w14:paraId="0B2A886A" w14:textId="77777777" w:rsidR="00875CE6" w:rsidRDefault="00875CE6">
      <w:pPr>
        <w:spacing w:after="200"/>
        <w:jc w:val="center"/>
        <w:rPr>
          <w:b/>
          <w:bCs/>
          <w:sz w:val="28"/>
          <w:szCs w:val="28"/>
        </w:rPr>
      </w:pPr>
    </w:p>
    <w:p w14:paraId="79C00459" w14:textId="77777777" w:rsidR="00875CE6" w:rsidRDefault="00875CE6">
      <w:pPr>
        <w:spacing w:after="200"/>
        <w:jc w:val="center"/>
        <w:rPr>
          <w:b/>
          <w:bCs/>
          <w:sz w:val="28"/>
          <w:szCs w:val="28"/>
        </w:rPr>
      </w:pPr>
    </w:p>
    <w:p w14:paraId="5673D33A" w14:textId="77777777" w:rsidR="00875CE6" w:rsidRDefault="00875CE6">
      <w:pPr>
        <w:spacing w:after="200"/>
        <w:jc w:val="center"/>
        <w:rPr>
          <w:b/>
          <w:bCs/>
          <w:sz w:val="28"/>
          <w:szCs w:val="28"/>
        </w:rPr>
      </w:pPr>
    </w:p>
    <w:p w14:paraId="347B2C84" w14:textId="77777777" w:rsidR="00875CE6" w:rsidRDefault="00875CE6">
      <w:pPr>
        <w:spacing w:after="200"/>
        <w:jc w:val="center"/>
        <w:rPr>
          <w:b/>
          <w:bCs/>
          <w:sz w:val="28"/>
          <w:szCs w:val="28"/>
        </w:rPr>
      </w:pPr>
    </w:p>
    <w:p w14:paraId="746792A0" w14:textId="77777777" w:rsidR="00875CE6" w:rsidRDefault="00875CE6">
      <w:pPr>
        <w:spacing w:after="200"/>
        <w:jc w:val="center"/>
        <w:rPr>
          <w:b/>
          <w:bCs/>
          <w:sz w:val="28"/>
          <w:szCs w:val="28"/>
        </w:rPr>
      </w:pPr>
    </w:p>
    <w:p w14:paraId="4470F9B0" w14:textId="77777777" w:rsidR="00875CE6" w:rsidRDefault="00875CE6">
      <w:pPr>
        <w:spacing w:after="200"/>
        <w:jc w:val="center"/>
        <w:rPr>
          <w:b/>
          <w:bCs/>
          <w:sz w:val="28"/>
          <w:szCs w:val="28"/>
        </w:rPr>
      </w:pPr>
    </w:p>
    <w:p w14:paraId="3D27AEA1" w14:textId="77777777" w:rsidR="00875CE6" w:rsidRDefault="00875CE6" w:rsidP="00875CE6">
      <w:pPr>
        <w:spacing w:after="200"/>
        <w:rPr>
          <w:b/>
          <w:bCs/>
          <w:sz w:val="28"/>
          <w:szCs w:val="28"/>
        </w:rPr>
      </w:pPr>
    </w:p>
    <w:p w14:paraId="36631A39" w14:textId="77777777" w:rsidR="00875CE6" w:rsidRDefault="00875CE6" w:rsidP="00875CE6">
      <w:pPr>
        <w:spacing w:after="200"/>
        <w:rPr>
          <w:b/>
          <w:bCs/>
          <w:sz w:val="28"/>
          <w:szCs w:val="28"/>
        </w:rPr>
      </w:pPr>
    </w:p>
    <w:p w14:paraId="12F1DE57" w14:textId="77777777" w:rsidR="007109BC" w:rsidRDefault="007109BC" w:rsidP="00875CE6">
      <w:pPr>
        <w:spacing w:after="200"/>
        <w:rPr>
          <w:b/>
          <w:bCs/>
          <w:sz w:val="28"/>
          <w:szCs w:val="28"/>
        </w:rPr>
      </w:pPr>
    </w:p>
    <w:p w14:paraId="63EB7D14" w14:textId="77777777" w:rsidR="007109BC" w:rsidRDefault="007109BC" w:rsidP="00875CE6">
      <w:pPr>
        <w:spacing w:after="200"/>
        <w:rPr>
          <w:b/>
          <w:bCs/>
          <w:sz w:val="28"/>
          <w:szCs w:val="28"/>
        </w:rPr>
      </w:pPr>
    </w:p>
    <w:p w14:paraId="5C2A616C" w14:textId="77777777" w:rsidR="00BE46E3" w:rsidRDefault="00BE46E3" w:rsidP="00875CE6">
      <w:pPr>
        <w:spacing w:after="200"/>
        <w:rPr>
          <w:b/>
          <w:bCs/>
          <w:sz w:val="28"/>
          <w:szCs w:val="28"/>
        </w:rPr>
      </w:pPr>
    </w:p>
    <w:p w14:paraId="60E8616C" w14:textId="77777777" w:rsidR="00BE46E3" w:rsidRDefault="00BE46E3" w:rsidP="00875CE6">
      <w:pPr>
        <w:spacing w:after="200"/>
        <w:rPr>
          <w:b/>
          <w:bCs/>
          <w:sz w:val="28"/>
          <w:szCs w:val="28"/>
        </w:rPr>
      </w:pPr>
    </w:p>
    <w:p w14:paraId="4DEE495F" w14:textId="77777777" w:rsidR="00BE46E3" w:rsidRDefault="00BE46E3" w:rsidP="00875CE6">
      <w:pPr>
        <w:spacing w:after="200"/>
        <w:rPr>
          <w:b/>
          <w:bCs/>
          <w:sz w:val="28"/>
          <w:szCs w:val="28"/>
        </w:rPr>
      </w:pPr>
    </w:p>
    <w:p w14:paraId="498192E2" w14:textId="77777777" w:rsidR="008B5CA8" w:rsidRDefault="008B5CA8" w:rsidP="00875CE6">
      <w:pPr>
        <w:spacing w:after="200"/>
        <w:rPr>
          <w:b/>
          <w:bCs/>
          <w:sz w:val="28"/>
          <w:szCs w:val="28"/>
        </w:rPr>
      </w:pPr>
    </w:p>
    <w:p w14:paraId="0AECCBFC" w14:textId="77777777" w:rsidR="0003005B" w:rsidRDefault="0003005B" w:rsidP="00875CE6">
      <w:pPr>
        <w:spacing w:after="200"/>
        <w:rPr>
          <w:b/>
          <w:bCs/>
          <w:i/>
          <w:iCs/>
          <w:sz w:val="24"/>
          <w:szCs w:val="24"/>
        </w:rPr>
      </w:pPr>
    </w:p>
    <w:p w14:paraId="395A3AE5"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55922D72" w14:textId="77777777" w:rsidR="009D24D8" w:rsidRPr="008F1265" w:rsidRDefault="00875CE6" w:rsidP="00FD76C9">
      <w:pPr>
        <w:spacing w:after="200"/>
        <w:rPr>
          <w:b/>
          <w:bCs/>
          <w:i/>
          <w:iCs/>
          <w:sz w:val="24"/>
          <w:szCs w:val="24"/>
        </w:rPr>
        <w:sectPr w:rsidR="009D24D8" w:rsidRPr="008F1265" w:rsidSect="0003005B">
          <w:footerReference w:type="default" r:id="rId7"/>
          <w:pgSz w:w="11909" w:h="16834" w:code="9"/>
          <w:pgMar w:top="288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63E6487A" w14:textId="77777777" w:rsidR="00CC1077" w:rsidRPr="00A079A9" w:rsidRDefault="00C60A6D" w:rsidP="00A0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A079A9">
        <w:rPr>
          <w:b/>
          <w:bCs/>
          <w:sz w:val="26"/>
          <w:szCs w:val="26"/>
        </w:rPr>
        <w:lastRenderedPageBreak/>
        <w:t xml:space="preserve">REPORT </w:t>
      </w:r>
      <w:r w:rsidR="00CC1077" w:rsidRPr="00A079A9">
        <w:rPr>
          <w:b/>
          <w:bCs/>
          <w:sz w:val="26"/>
          <w:szCs w:val="26"/>
        </w:rPr>
        <w:t xml:space="preserve">ON </w:t>
      </w:r>
      <w:r w:rsidR="00A52DAC" w:rsidRPr="00A079A9">
        <w:rPr>
          <w:b/>
          <w:bCs/>
          <w:sz w:val="26"/>
          <w:szCs w:val="26"/>
        </w:rPr>
        <w:t xml:space="preserve">REVIEW OF </w:t>
      </w:r>
      <w:r w:rsidR="00CC1077" w:rsidRPr="00A079A9">
        <w:rPr>
          <w:b/>
          <w:bCs/>
          <w:sz w:val="26"/>
          <w:szCs w:val="26"/>
        </w:rPr>
        <w:t>INTERIM FINANCIAL INFORMATION</w:t>
      </w:r>
    </w:p>
    <w:p w14:paraId="147756E6" w14:textId="7E43C3F7" w:rsidR="00C60A6D" w:rsidRPr="00A079A9" w:rsidRDefault="00A52DAC" w:rsidP="00A0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sidRPr="00A079A9">
        <w:rPr>
          <w:b/>
          <w:bCs/>
          <w:sz w:val="26"/>
          <w:szCs w:val="26"/>
        </w:rPr>
        <w:t xml:space="preserve">PERFORMED </w:t>
      </w:r>
      <w:r w:rsidR="00CC1077" w:rsidRPr="00A079A9">
        <w:rPr>
          <w:b/>
          <w:bCs/>
          <w:sz w:val="26"/>
          <w:szCs w:val="26"/>
        </w:rPr>
        <w:t>BY</w:t>
      </w:r>
      <w:r w:rsidR="00FE38E5">
        <w:rPr>
          <w:b/>
          <w:bCs/>
          <w:sz w:val="26"/>
          <w:szCs w:val="26"/>
        </w:rPr>
        <w:t xml:space="preserve"> </w:t>
      </w:r>
      <w:r w:rsidR="00F275C9" w:rsidRPr="00A079A9">
        <w:rPr>
          <w:b/>
          <w:bCs/>
          <w:sz w:val="26"/>
          <w:szCs w:val="26"/>
        </w:rPr>
        <w:t xml:space="preserve">THE </w:t>
      </w:r>
      <w:r w:rsidR="00C60A6D" w:rsidRPr="00A079A9">
        <w:rPr>
          <w:b/>
          <w:bCs/>
          <w:sz w:val="26"/>
          <w:szCs w:val="26"/>
        </w:rPr>
        <w:t>CERTIFIED PUBLIC ACCOUNTANT</w:t>
      </w:r>
    </w:p>
    <w:p w14:paraId="414D8295" w14:textId="77777777" w:rsidR="00C60A6D" w:rsidRPr="00A079A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5975D7A" w14:textId="77777777" w:rsidR="00C60A6D" w:rsidRPr="00A079A9"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A079A9">
        <w:rPr>
          <w:sz w:val="22"/>
          <w:szCs w:val="22"/>
        </w:rPr>
        <w:t>To the Board of Directors of</w:t>
      </w:r>
      <w:r w:rsidR="00023548" w:rsidRPr="00A079A9">
        <w:rPr>
          <w:sz w:val="22"/>
          <w:szCs w:val="22"/>
        </w:rPr>
        <w:t xml:space="preserve"> </w:t>
      </w:r>
      <w:r w:rsidR="00282794" w:rsidRPr="00A079A9">
        <w:rPr>
          <w:sz w:val="22"/>
          <w:szCs w:val="22"/>
        </w:rPr>
        <w:t>East Coast Furnitech Public Company Limited</w:t>
      </w:r>
    </w:p>
    <w:p w14:paraId="2AE9F8DF" w14:textId="77777777" w:rsidR="00E56879" w:rsidRPr="00A079A9"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CFD5DE6" w14:textId="31A7C621" w:rsidR="007E468A" w:rsidRPr="00A079A9"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 xml:space="preserve">I have reviewed the accompanying consolidated financial statements of </w:t>
      </w:r>
      <w:r w:rsidR="00282794" w:rsidRPr="00A079A9">
        <w:rPr>
          <w:sz w:val="22"/>
          <w:szCs w:val="22"/>
        </w:rPr>
        <w:t>East Coast Furnitech Public Company Limited</w:t>
      </w:r>
      <w:r w:rsidR="00B74931" w:rsidRPr="00A079A9">
        <w:rPr>
          <w:sz w:val="22"/>
          <w:szCs w:val="22"/>
        </w:rPr>
        <w:t xml:space="preserve"> and its subsidiaries</w:t>
      </w:r>
      <w:r w:rsidRPr="00A079A9">
        <w:rPr>
          <w:sz w:val="22"/>
          <w:szCs w:val="22"/>
        </w:rPr>
        <w:t xml:space="preserve">, which comprise the consolidated statement of financial position as at </w:t>
      </w:r>
      <w:r w:rsidR="006943B7" w:rsidRPr="00A079A9">
        <w:rPr>
          <w:sz w:val="22"/>
          <w:szCs w:val="22"/>
        </w:rPr>
        <w:t>September</w:t>
      </w:r>
      <w:r w:rsidR="005B70CA" w:rsidRPr="00A079A9">
        <w:rPr>
          <w:sz w:val="22"/>
          <w:szCs w:val="22"/>
        </w:rPr>
        <w:t xml:space="preserve"> 30</w:t>
      </w:r>
      <w:r w:rsidRPr="00A079A9">
        <w:rPr>
          <w:sz w:val="22"/>
          <w:szCs w:val="22"/>
        </w:rPr>
        <w:t xml:space="preserve">, </w:t>
      </w:r>
      <w:r w:rsidR="000324FC" w:rsidRPr="00A079A9">
        <w:rPr>
          <w:sz w:val="22"/>
          <w:szCs w:val="22"/>
        </w:rPr>
        <w:t>202</w:t>
      </w:r>
      <w:r w:rsidR="00484286" w:rsidRPr="00A079A9">
        <w:rPr>
          <w:sz w:val="22"/>
          <w:szCs w:val="22"/>
        </w:rPr>
        <w:t>3</w:t>
      </w:r>
      <w:r w:rsidRPr="00A079A9">
        <w:rPr>
          <w:sz w:val="22"/>
          <w:szCs w:val="22"/>
        </w:rPr>
        <w:t>, and the related consolidated statement</w:t>
      </w:r>
      <w:r w:rsidR="00CF133F" w:rsidRPr="00A079A9">
        <w:rPr>
          <w:sz w:val="22"/>
          <w:szCs w:val="22"/>
        </w:rPr>
        <w:t>s</w:t>
      </w:r>
      <w:r w:rsidRPr="00A079A9">
        <w:rPr>
          <w:sz w:val="22"/>
          <w:szCs w:val="22"/>
        </w:rPr>
        <w:t xml:space="preserve"> of comprehensive income</w:t>
      </w:r>
      <w:r w:rsidR="005B70CA" w:rsidRPr="00A079A9">
        <w:rPr>
          <w:sz w:val="22"/>
          <w:szCs w:val="22"/>
        </w:rPr>
        <w:t xml:space="preserve"> for the three-month and </w:t>
      </w:r>
      <w:r w:rsidR="006943B7" w:rsidRPr="00A079A9">
        <w:rPr>
          <w:sz w:val="22"/>
          <w:szCs w:val="22"/>
        </w:rPr>
        <w:t>nine</w:t>
      </w:r>
      <w:r w:rsidR="005B70CA" w:rsidRPr="00A079A9">
        <w:rPr>
          <w:sz w:val="22"/>
          <w:szCs w:val="22"/>
        </w:rPr>
        <w:t>-month periods then ended</w:t>
      </w:r>
      <w:r w:rsidRPr="00A079A9">
        <w:rPr>
          <w:sz w:val="22"/>
          <w:szCs w:val="22"/>
        </w:rPr>
        <w:t xml:space="preserve">, </w:t>
      </w:r>
      <w:r w:rsidR="0006556C" w:rsidRPr="00A079A9">
        <w:rPr>
          <w:sz w:val="22"/>
          <w:szCs w:val="22"/>
        </w:rPr>
        <w:t>the consolidated statement</w:t>
      </w:r>
      <w:r w:rsidR="004A67BF" w:rsidRPr="00A079A9">
        <w:rPr>
          <w:sz w:val="22"/>
          <w:szCs w:val="22"/>
        </w:rPr>
        <w:t xml:space="preserve"> of changes in shareholders’</w:t>
      </w:r>
      <w:r w:rsidRPr="00A079A9">
        <w:rPr>
          <w:sz w:val="22"/>
          <w:szCs w:val="22"/>
        </w:rPr>
        <w:t xml:space="preserve">equity and </w:t>
      </w:r>
      <w:r w:rsidR="0006556C" w:rsidRPr="00A079A9">
        <w:rPr>
          <w:sz w:val="22"/>
          <w:szCs w:val="22"/>
        </w:rPr>
        <w:t xml:space="preserve">the consolidated statement of </w:t>
      </w:r>
      <w:r w:rsidRPr="00A079A9">
        <w:rPr>
          <w:sz w:val="22"/>
          <w:szCs w:val="22"/>
        </w:rPr>
        <w:t xml:space="preserve">cash flows for the </w:t>
      </w:r>
      <w:r w:rsidR="006943B7" w:rsidRPr="00A079A9">
        <w:rPr>
          <w:sz w:val="22"/>
          <w:szCs w:val="22"/>
        </w:rPr>
        <w:t>nine</w:t>
      </w:r>
      <w:r w:rsidRPr="00A079A9">
        <w:rPr>
          <w:sz w:val="22"/>
          <w:szCs w:val="22"/>
        </w:rPr>
        <w:t>-month</w:t>
      </w:r>
      <w:r w:rsidR="000766F5">
        <w:rPr>
          <w:sz w:val="22"/>
          <w:szCs w:val="22"/>
        </w:rPr>
        <w:t xml:space="preserve"> </w:t>
      </w:r>
      <w:r w:rsidRPr="00A079A9">
        <w:rPr>
          <w:sz w:val="22"/>
          <w:szCs w:val="22"/>
        </w:rPr>
        <w:t xml:space="preserve">period then ended, and the condensed notes to the consolidated financial statements. I have also reviewed the accompanying separate financial statements of </w:t>
      </w:r>
      <w:r w:rsidR="00282794" w:rsidRPr="00A079A9">
        <w:rPr>
          <w:sz w:val="22"/>
          <w:szCs w:val="22"/>
        </w:rPr>
        <w:t>East Coast Furnitech Public Company Limited</w:t>
      </w:r>
      <w:r w:rsidRPr="00A079A9">
        <w:rPr>
          <w:sz w:val="22"/>
          <w:szCs w:val="22"/>
        </w:rPr>
        <w:t>, which comprise the s</w:t>
      </w:r>
      <w:r w:rsidR="00AE2743" w:rsidRPr="00A079A9">
        <w:rPr>
          <w:sz w:val="22"/>
          <w:szCs w:val="22"/>
        </w:rPr>
        <w:t xml:space="preserve">tatement of financial position </w:t>
      </w:r>
      <w:r w:rsidRPr="00A079A9">
        <w:rPr>
          <w:sz w:val="22"/>
          <w:szCs w:val="22"/>
        </w:rPr>
        <w:t xml:space="preserve">as </w:t>
      </w:r>
      <w:proofErr w:type="gramStart"/>
      <w:r w:rsidRPr="00A079A9">
        <w:rPr>
          <w:sz w:val="22"/>
          <w:szCs w:val="22"/>
        </w:rPr>
        <w:t>at</w:t>
      </w:r>
      <w:proofErr w:type="gramEnd"/>
      <w:r w:rsidR="000766F5">
        <w:rPr>
          <w:sz w:val="22"/>
          <w:szCs w:val="22"/>
        </w:rPr>
        <w:t xml:space="preserve"> </w:t>
      </w:r>
      <w:r w:rsidR="006943B7" w:rsidRPr="00A079A9">
        <w:rPr>
          <w:sz w:val="22"/>
          <w:szCs w:val="22"/>
        </w:rPr>
        <w:t>September</w:t>
      </w:r>
      <w:r w:rsidR="0059025E" w:rsidRPr="00A079A9">
        <w:rPr>
          <w:sz w:val="22"/>
          <w:szCs w:val="22"/>
        </w:rPr>
        <w:t xml:space="preserve"> 30</w:t>
      </w:r>
      <w:r w:rsidRPr="00A079A9">
        <w:rPr>
          <w:sz w:val="22"/>
          <w:szCs w:val="22"/>
        </w:rPr>
        <w:t xml:space="preserve">, </w:t>
      </w:r>
      <w:r w:rsidR="000324FC" w:rsidRPr="00A079A9">
        <w:rPr>
          <w:sz w:val="22"/>
          <w:szCs w:val="22"/>
        </w:rPr>
        <w:t>202</w:t>
      </w:r>
      <w:r w:rsidR="00484286" w:rsidRPr="00A079A9">
        <w:rPr>
          <w:sz w:val="22"/>
          <w:szCs w:val="22"/>
        </w:rPr>
        <w:t>3</w:t>
      </w:r>
      <w:r w:rsidRPr="00A079A9">
        <w:rPr>
          <w:sz w:val="22"/>
          <w:szCs w:val="22"/>
        </w:rPr>
        <w:t>, and the related statement</w:t>
      </w:r>
      <w:r w:rsidR="00CF133F" w:rsidRPr="00A079A9">
        <w:rPr>
          <w:sz w:val="22"/>
          <w:szCs w:val="22"/>
        </w:rPr>
        <w:t>s</w:t>
      </w:r>
      <w:r w:rsidRPr="00A079A9">
        <w:rPr>
          <w:sz w:val="22"/>
          <w:szCs w:val="22"/>
        </w:rPr>
        <w:t xml:space="preserve"> of comprehensive income</w:t>
      </w:r>
      <w:r w:rsidR="0059025E" w:rsidRPr="00A079A9">
        <w:rPr>
          <w:sz w:val="22"/>
          <w:szCs w:val="22"/>
        </w:rPr>
        <w:t xml:space="preserve"> for the three-month and </w:t>
      </w:r>
      <w:r w:rsidR="006943B7" w:rsidRPr="00A079A9">
        <w:rPr>
          <w:sz w:val="22"/>
          <w:szCs w:val="22"/>
        </w:rPr>
        <w:t>nine</w:t>
      </w:r>
      <w:r w:rsidR="0059025E" w:rsidRPr="00A079A9">
        <w:rPr>
          <w:sz w:val="22"/>
          <w:szCs w:val="22"/>
        </w:rPr>
        <w:t>-month periods then ended</w:t>
      </w:r>
      <w:r w:rsidRPr="00A079A9">
        <w:rPr>
          <w:sz w:val="22"/>
          <w:szCs w:val="22"/>
        </w:rPr>
        <w:t>,</w:t>
      </w:r>
      <w:r w:rsidR="008B23D0" w:rsidRPr="00A079A9">
        <w:rPr>
          <w:sz w:val="22"/>
          <w:szCs w:val="22"/>
        </w:rPr>
        <w:t xml:space="preserve"> the statement of</w:t>
      </w:r>
      <w:r w:rsidRPr="00A079A9">
        <w:rPr>
          <w:sz w:val="22"/>
          <w:szCs w:val="22"/>
        </w:rPr>
        <w:t xml:space="preserve"> changes in shareholders’ equity and</w:t>
      </w:r>
      <w:r w:rsidR="0006556C" w:rsidRPr="00A079A9">
        <w:rPr>
          <w:sz w:val="22"/>
          <w:szCs w:val="22"/>
        </w:rPr>
        <w:t xml:space="preserve"> the statement of</w:t>
      </w:r>
      <w:r w:rsidRPr="00A079A9">
        <w:rPr>
          <w:sz w:val="22"/>
          <w:szCs w:val="22"/>
        </w:rPr>
        <w:t xml:space="preserve"> cash flows for the </w:t>
      </w:r>
      <w:r w:rsidR="006943B7" w:rsidRPr="00A079A9">
        <w:rPr>
          <w:sz w:val="22"/>
          <w:szCs w:val="22"/>
        </w:rPr>
        <w:t>nine</w:t>
      </w:r>
      <w:r w:rsidRPr="00A079A9">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0766F5">
        <w:rPr>
          <w:sz w:val="22"/>
          <w:szCs w:val="22"/>
        </w:rPr>
        <w:t xml:space="preserve"> </w:t>
      </w:r>
      <w:r w:rsidRPr="00A079A9">
        <w:rPr>
          <w:sz w:val="22"/>
          <w:szCs w:val="22"/>
        </w:rPr>
        <w:t xml:space="preserve">“Interim Financial </w:t>
      </w:r>
      <w:r w:rsidR="00327FF7" w:rsidRPr="00A079A9">
        <w:rPr>
          <w:sz w:val="22"/>
          <w:szCs w:val="22"/>
        </w:rPr>
        <w:t>Reporting</w:t>
      </w:r>
      <w:r w:rsidRPr="00A079A9">
        <w:rPr>
          <w:sz w:val="22"/>
          <w:szCs w:val="22"/>
        </w:rPr>
        <w:t>”. My</w:t>
      </w:r>
      <w:r w:rsidR="00A079A9">
        <w:rPr>
          <w:sz w:val="22"/>
          <w:szCs w:val="22"/>
        </w:rPr>
        <w:t xml:space="preserve"> responsibility is to express a </w:t>
      </w:r>
      <w:r w:rsidRPr="00A079A9">
        <w:rPr>
          <w:sz w:val="22"/>
          <w:szCs w:val="22"/>
        </w:rPr>
        <w:t>conclusion on this interim financial information based on my review.</w:t>
      </w:r>
    </w:p>
    <w:p w14:paraId="4F08270E" w14:textId="77777777" w:rsidR="007E468A" w:rsidRPr="00A079A9"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6CF3083" w14:textId="77777777" w:rsidR="000C0C6F" w:rsidRPr="00A079A9" w:rsidRDefault="000C0C6F" w:rsidP="000C0C6F">
      <w:pPr>
        <w:jc w:val="thaiDistribute"/>
        <w:rPr>
          <w:b/>
          <w:bCs/>
          <w:sz w:val="22"/>
          <w:szCs w:val="22"/>
        </w:rPr>
      </w:pPr>
      <w:r w:rsidRPr="00A079A9">
        <w:rPr>
          <w:b/>
          <w:bCs/>
          <w:sz w:val="22"/>
          <w:szCs w:val="22"/>
        </w:rPr>
        <w:t>Scope of Review</w:t>
      </w:r>
    </w:p>
    <w:p w14:paraId="5584BEB2" w14:textId="77777777" w:rsidR="000C0C6F" w:rsidRPr="00A079A9" w:rsidRDefault="000C0C6F" w:rsidP="000C0C6F">
      <w:pPr>
        <w:jc w:val="thaiDistribute"/>
        <w:rPr>
          <w:sz w:val="22"/>
          <w:szCs w:val="22"/>
        </w:rPr>
      </w:pPr>
    </w:p>
    <w:p w14:paraId="609499D7" w14:textId="0C68A1DB" w:rsidR="005039BF" w:rsidRPr="00A079A9"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0766F5">
        <w:rPr>
          <w:sz w:val="22"/>
          <w:szCs w:val="22"/>
        </w:rPr>
        <w:t xml:space="preserve"> </w:t>
      </w:r>
      <w:r w:rsidRPr="00A079A9">
        <w:rPr>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DEAB84" w14:textId="77777777" w:rsidR="00A2280B" w:rsidRPr="00A079A9"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C66BBB2" w14:textId="77777777" w:rsidR="008E278F" w:rsidRPr="00A079A9"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A079A9">
        <w:rPr>
          <w:b/>
          <w:bCs/>
          <w:sz w:val="22"/>
          <w:szCs w:val="22"/>
        </w:rPr>
        <w:t>Conclusion</w:t>
      </w:r>
    </w:p>
    <w:p w14:paraId="6C3B8636" w14:textId="77777777" w:rsidR="008E278F" w:rsidRPr="00A079A9"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98AAB2" w14:textId="08C1C475" w:rsidR="005039BF" w:rsidRPr="00A079A9"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Based on my review, nothing has come to my attention that causes me to believe that the accompanying interim financial information is not prepared, in all material respects, in accordance with the Thai Accounting Standard No. 34</w:t>
      </w:r>
      <w:r w:rsidR="00FE38E5">
        <w:rPr>
          <w:sz w:val="22"/>
          <w:szCs w:val="22"/>
        </w:rPr>
        <w:t xml:space="preserve"> </w:t>
      </w:r>
      <w:r w:rsidRPr="00A079A9">
        <w:rPr>
          <w:sz w:val="22"/>
          <w:szCs w:val="22"/>
        </w:rPr>
        <w:t>“Interim Financial Reporting”.</w:t>
      </w:r>
    </w:p>
    <w:p w14:paraId="75D949D9" w14:textId="77777777" w:rsidR="00A2280B" w:rsidRPr="00A079A9"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8A184D3" w14:textId="77777777" w:rsidR="00B94DA2" w:rsidRPr="00A079A9"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7714F7E"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103817F" w14:textId="77777777" w:rsidR="00A079A9" w:rsidRDefault="00A079A9"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DB41EB4" w14:textId="77777777" w:rsidR="002D6F18" w:rsidRDefault="002D6F18"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E8BAE1D"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(Mr. Akadet</w:t>
      </w:r>
      <w:r w:rsidR="00023548" w:rsidRPr="00A079A9">
        <w:rPr>
          <w:rFonts w:hint="cs"/>
          <w:sz w:val="22"/>
          <w:szCs w:val="22"/>
          <w:cs/>
        </w:rPr>
        <w:t xml:space="preserve"> </w:t>
      </w:r>
      <w:r w:rsidRPr="00A079A9">
        <w:rPr>
          <w:sz w:val="22"/>
          <w:szCs w:val="22"/>
        </w:rPr>
        <w:t>Pliensakul)</w:t>
      </w:r>
    </w:p>
    <w:p w14:paraId="7FA38B96"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Certified Public Accountant</w:t>
      </w:r>
    </w:p>
    <w:p w14:paraId="402EFFD7"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Registration No. 5389</w:t>
      </w:r>
    </w:p>
    <w:p w14:paraId="6619A8CE"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16DCE8A"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M.R. &amp; ASSOCIATES CO.,</w:t>
      </w:r>
      <w:r w:rsidR="00F360C7" w:rsidRPr="00A079A9">
        <w:rPr>
          <w:sz w:val="22"/>
          <w:szCs w:val="22"/>
        </w:rPr>
        <w:t xml:space="preserve"> </w:t>
      </w:r>
      <w:r w:rsidRPr="00A079A9">
        <w:rPr>
          <w:sz w:val="22"/>
          <w:szCs w:val="22"/>
        </w:rPr>
        <w:t>LTD.</w:t>
      </w:r>
    </w:p>
    <w:p w14:paraId="6C994698" w14:textId="77777777" w:rsidR="00B94DA2" w:rsidRPr="00A079A9"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079A9">
        <w:rPr>
          <w:sz w:val="22"/>
          <w:szCs w:val="22"/>
        </w:rPr>
        <w:t>Bangkok</w:t>
      </w:r>
    </w:p>
    <w:p w14:paraId="4F36137B" w14:textId="0DD09DDC" w:rsidR="00B94DA2" w:rsidRPr="00A079A9" w:rsidRDefault="006943B7" w:rsidP="00B94DA2">
      <w:pPr>
        <w:pStyle w:val="E"/>
        <w:spacing w:line="260" w:lineRule="atLeast"/>
        <w:ind w:right="29"/>
        <w:jc w:val="thaiDistribute"/>
        <w:rPr>
          <w:lang w:val="en-US"/>
        </w:rPr>
      </w:pPr>
      <w:r w:rsidRPr="00A079A9">
        <w:rPr>
          <w:rFonts w:ascii="Times New Roman" w:hAnsi="Times New Roman"/>
          <w:b w:val="0"/>
          <w:bCs w:val="0"/>
          <w:lang w:val="en-US"/>
        </w:rPr>
        <w:t>November</w:t>
      </w:r>
      <w:r w:rsidR="00023548" w:rsidRPr="00A079A9">
        <w:rPr>
          <w:rFonts w:ascii="Times New Roman" w:hAnsi="Times New Roman" w:hint="cs"/>
          <w:b w:val="0"/>
          <w:bCs w:val="0"/>
          <w:cs/>
          <w:lang w:val="en-US"/>
        </w:rPr>
        <w:t xml:space="preserve"> </w:t>
      </w:r>
      <w:r w:rsidR="000E7A59">
        <w:rPr>
          <w:rFonts w:ascii="Times New Roman" w:hAnsi="Times New Roman"/>
          <w:b w:val="0"/>
          <w:bCs w:val="0"/>
          <w:lang w:val="en-US"/>
        </w:rPr>
        <w:t>14</w:t>
      </w:r>
      <w:r w:rsidR="00B94DA2" w:rsidRPr="00A079A9">
        <w:rPr>
          <w:rFonts w:ascii="Times New Roman" w:hAnsi="Times New Roman"/>
          <w:b w:val="0"/>
          <w:bCs w:val="0"/>
          <w:lang w:val="en-US"/>
        </w:rPr>
        <w:t xml:space="preserve">, </w:t>
      </w:r>
      <w:r w:rsidR="000324FC" w:rsidRPr="00A079A9">
        <w:rPr>
          <w:rFonts w:ascii="Times New Roman" w:hAnsi="Times New Roman"/>
          <w:b w:val="0"/>
          <w:bCs w:val="0"/>
          <w:lang w:val="en-US"/>
        </w:rPr>
        <w:t>202</w:t>
      </w:r>
      <w:r w:rsidR="00484286" w:rsidRPr="00A079A9">
        <w:rPr>
          <w:rFonts w:ascii="Times New Roman" w:hAnsi="Times New Roman"/>
          <w:b w:val="0"/>
          <w:bCs w:val="0"/>
          <w:lang w:val="en-US"/>
        </w:rPr>
        <w:t>3</w:t>
      </w:r>
    </w:p>
    <w:sectPr w:rsidR="00B94DA2" w:rsidRPr="00A079A9" w:rsidSect="00880D35">
      <w:footerReference w:type="first" r:id="rId8"/>
      <w:pgSz w:w="11909" w:h="16834" w:code="9"/>
      <w:pgMar w:top="3600" w:right="852" w:bottom="576" w:left="1440" w:header="475" w:footer="4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E433" w14:textId="77777777" w:rsidR="003506C0" w:rsidRDefault="003506C0">
      <w:r>
        <w:separator/>
      </w:r>
    </w:p>
  </w:endnote>
  <w:endnote w:type="continuationSeparator" w:id="0">
    <w:p w14:paraId="4D9D7CE3" w14:textId="77777777" w:rsidR="003506C0" w:rsidRDefault="0035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F3EB"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r>
    <w:r w:rsidR="007F569B" w:rsidRPr="00B05B57">
      <w:rPr>
        <w:rStyle w:val="PageNumber"/>
        <w:sz w:val="20"/>
        <w:szCs w:val="20"/>
      </w:rPr>
      <w:fldChar w:fldCharType="begin"/>
    </w:r>
    <w:r w:rsidRPr="00B05B57">
      <w:rPr>
        <w:rStyle w:val="PageNumber"/>
        <w:sz w:val="20"/>
        <w:szCs w:val="20"/>
      </w:rPr>
      <w:instrText xml:space="preserve"> PAGE </w:instrText>
    </w:r>
    <w:r w:rsidR="007F569B" w:rsidRPr="00B05B57">
      <w:rPr>
        <w:rStyle w:val="PageNumber"/>
        <w:sz w:val="20"/>
        <w:szCs w:val="20"/>
      </w:rPr>
      <w:fldChar w:fldCharType="separate"/>
    </w:r>
    <w:r w:rsidR="00023548">
      <w:rPr>
        <w:rStyle w:val="PageNumber"/>
        <w:noProof/>
        <w:sz w:val="20"/>
        <w:szCs w:val="20"/>
      </w:rPr>
      <w:t>2</w:t>
    </w:r>
    <w:r w:rsidR="007F569B"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3630"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2807" w14:textId="77777777" w:rsidR="003506C0" w:rsidRDefault="003506C0">
      <w:r>
        <w:separator/>
      </w:r>
    </w:p>
  </w:footnote>
  <w:footnote w:type="continuationSeparator" w:id="0">
    <w:p w14:paraId="544E6E04" w14:textId="77777777" w:rsidR="003506C0" w:rsidRDefault="00350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15:restartNumberingAfterBreak="0">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16cid:durableId="231088131">
    <w:abstractNumId w:val="6"/>
  </w:num>
  <w:num w:numId="2" w16cid:durableId="857545141">
    <w:abstractNumId w:val="5"/>
  </w:num>
  <w:num w:numId="3" w16cid:durableId="1108233946">
    <w:abstractNumId w:val="9"/>
  </w:num>
  <w:num w:numId="4" w16cid:durableId="987706828">
    <w:abstractNumId w:val="7"/>
  </w:num>
  <w:num w:numId="5" w16cid:durableId="2103644537">
    <w:abstractNumId w:val="8"/>
  </w:num>
  <w:num w:numId="6" w16cid:durableId="428741109">
    <w:abstractNumId w:val="3"/>
  </w:num>
  <w:num w:numId="7" w16cid:durableId="1202480068">
    <w:abstractNumId w:val="2"/>
  </w:num>
  <w:num w:numId="8" w16cid:durableId="530267199">
    <w:abstractNumId w:val="0"/>
  </w:num>
  <w:num w:numId="9" w16cid:durableId="1613242128">
    <w:abstractNumId w:val="1"/>
  </w:num>
  <w:num w:numId="10" w16cid:durableId="154148658">
    <w:abstractNumId w:val="4"/>
  </w:num>
  <w:num w:numId="11" w16cid:durableId="826363646">
    <w:abstractNumId w:val="13"/>
  </w:num>
  <w:num w:numId="12" w16cid:durableId="696194938">
    <w:abstractNumId w:val="11"/>
  </w:num>
  <w:num w:numId="13" w16cid:durableId="2096433903">
    <w:abstractNumId w:val="16"/>
  </w:num>
  <w:num w:numId="14" w16cid:durableId="1596789157">
    <w:abstractNumId w:val="12"/>
  </w:num>
  <w:num w:numId="15" w16cid:durableId="1471945479">
    <w:abstractNumId w:val="14"/>
  </w:num>
  <w:num w:numId="16" w16cid:durableId="936400945">
    <w:abstractNumId w:val="10"/>
  </w:num>
  <w:num w:numId="17" w16cid:durableId="2127178">
    <w:abstractNumId w:val="17"/>
  </w:num>
  <w:num w:numId="18" w16cid:durableId="13083648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DAA"/>
    <w:rsid w:val="00007EAF"/>
    <w:rsid w:val="00011675"/>
    <w:rsid w:val="00023548"/>
    <w:rsid w:val="0002716E"/>
    <w:rsid w:val="000273D2"/>
    <w:rsid w:val="0003005B"/>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766F5"/>
    <w:rsid w:val="00084C5C"/>
    <w:rsid w:val="0008792F"/>
    <w:rsid w:val="00091365"/>
    <w:rsid w:val="000A297F"/>
    <w:rsid w:val="000B3780"/>
    <w:rsid w:val="000C09E7"/>
    <w:rsid w:val="000C0C6F"/>
    <w:rsid w:val="000D3224"/>
    <w:rsid w:val="000E0C86"/>
    <w:rsid w:val="000E7A59"/>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2269E"/>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6F18"/>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06C0"/>
    <w:rsid w:val="003521EC"/>
    <w:rsid w:val="00353BF6"/>
    <w:rsid w:val="003572C0"/>
    <w:rsid w:val="003716DC"/>
    <w:rsid w:val="00371D40"/>
    <w:rsid w:val="00376EF4"/>
    <w:rsid w:val="003A0BEB"/>
    <w:rsid w:val="003B5C2F"/>
    <w:rsid w:val="003C714F"/>
    <w:rsid w:val="003D1745"/>
    <w:rsid w:val="003E1214"/>
    <w:rsid w:val="003E4D22"/>
    <w:rsid w:val="003F28BD"/>
    <w:rsid w:val="00401A0A"/>
    <w:rsid w:val="00406644"/>
    <w:rsid w:val="004069D5"/>
    <w:rsid w:val="00411589"/>
    <w:rsid w:val="004232CC"/>
    <w:rsid w:val="0042462B"/>
    <w:rsid w:val="004350EC"/>
    <w:rsid w:val="0045477E"/>
    <w:rsid w:val="00460D0D"/>
    <w:rsid w:val="00462197"/>
    <w:rsid w:val="00471988"/>
    <w:rsid w:val="00484286"/>
    <w:rsid w:val="004A0EA9"/>
    <w:rsid w:val="004A2F65"/>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025E"/>
    <w:rsid w:val="0059485F"/>
    <w:rsid w:val="005B2EFB"/>
    <w:rsid w:val="005B4439"/>
    <w:rsid w:val="005B681A"/>
    <w:rsid w:val="005B70C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618B3"/>
    <w:rsid w:val="00665260"/>
    <w:rsid w:val="006709CB"/>
    <w:rsid w:val="00670C18"/>
    <w:rsid w:val="00673CA6"/>
    <w:rsid w:val="006765CF"/>
    <w:rsid w:val="006943B7"/>
    <w:rsid w:val="006A1B22"/>
    <w:rsid w:val="006A2C3A"/>
    <w:rsid w:val="006A6D54"/>
    <w:rsid w:val="006B16B4"/>
    <w:rsid w:val="006B2628"/>
    <w:rsid w:val="006B4B1F"/>
    <w:rsid w:val="006B6C1D"/>
    <w:rsid w:val="006C46FA"/>
    <w:rsid w:val="006E5F26"/>
    <w:rsid w:val="006E7D03"/>
    <w:rsid w:val="006F12A1"/>
    <w:rsid w:val="006F1D31"/>
    <w:rsid w:val="006F7799"/>
    <w:rsid w:val="007013CF"/>
    <w:rsid w:val="00703F55"/>
    <w:rsid w:val="00705704"/>
    <w:rsid w:val="00706C96"/>
    <w:rsid w:val="007109BC"/>
    <w:rsid w:val="00723995"/>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97D3A"/>
    <w:rsid w:val="007A35C8"/>
    <w:rsid w:val="007A3D9D"/>
    <w:rsid w:val="007A5268"/>
    <w:rsid w:val="007C79E0"/>
    <w:rsid w:val="007D0E31"/>
    <w:rsid w:val="007D30FA"/>
    <w:rsid w:val="007D69A9"/>
    <w:rsid w:val="007E064A"/>
    <w:rsid w:val="007E468A"/>
    <w:rsid w:val="007E4F35"/>
    <w:rsid w:val="007E56A9"/>
    <w:rsid w:val="007F569B"/>
    <w:rsid w:val="0080394F"/>
    <w:rsid w:val="00805B90"/>
    <w:rsid w:val="00805EF4"/>
    <w:rsid w:val="008144CA"/>
    <w:rsid w:val="0081534D"/>
    <w:rsid w:val="008170AD"/>
    <w:rsid w:val="008205B6"/>
    <w:rsid w:val="00820768"/>
    <w:rsid w:val="00833194"/>
    <w:rsid w:val="00841BA1"/>
    <w:rsid w:val="008439A0"/>
    <w:rsid w:val="00854D35"/>
    <w:rsid w:val="00856AF8"/>
    <w:rsid w:val="00857762"/>
    <w:rsid w:val="00861057"/>
    <w:rsid w:val="00863C4E"/>
    <w:rsid w:val="00865E11"/>
    <w:rsid w:val="00870E5F"/>
    <w:rsid w:val="00875CE6"/>
    <w:rsid w:val="00877855"/>
    <w:rsid w:val="00880D3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079A9"/>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E6EC7"/>
    <w:rsid w:val="00AF49F9"/>
    <w:rsid w:val="00AF700E"/>
    <w:rsid w:val="00B03D2A"/>
    <w:rsid w:val="00B05B57"/>
    <w:rsid w:val="00B10B1B"/>
    <w:rsid w:val="00B21041"/>
    <w:rsid w:val="00B21388"/>
    <w:rsid w:val="00B30C0F"/>
    <w:rsid w:val="00B4437A"/>
    <w:rsid w:val="00B51B6F"/>
    <w:rsid w:val="00B51C3F"/>
    <w:rsid w:val="00B652DC"/>
    <w:rsid w:val="00B70282"/>
    <w:rsid w:val="00B71FFF"/>
    <w:rsid w:val="00B74931"/>
    <w:rsid w:val="00B75870"/>
    <w:rsid w:val="00B86B22"/>
    <w:rsid w:val="00B94DA2"/>
    <w:rsid w:val="00B97977"/>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53E00"/>
    <w:rsid w:val="00C60A6D"/>
    <w:rsid w:val="00C726F0"/>
    <w:rsid w:val="00C73212"/>
    <w:rsid w:val="00C73FAD"/>
    <w:rsid w:val="00C82A4A"/>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33F"/>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312"/>
    <w:rsid w:val="00E239DF"/>
    <w:rsid w:val="00E24A29"/>
    <w:rsid w:val="00E2578B"/>
    <w:rsid w:val="00E31D27"/>
    <w:rsid w:val="00E3497B"/>
    <w:rsid w:val="00E409B8"/>
    <w:rsid w:val="00E4125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00716"/>
    <w:rsid w:val="00F11C76"/>
    <w:rsid w:val="00F1400C"/>
    <w:rsid w:val="00F275C9"/>
    <w:rsid w:val="00F360C7"/>
    <w:rsid w:val="00F37385"/>
    <w:rsid w:val="00F406B3"/>
    <w:rsid w:val="00F43D4D"/>
    <w:rsid w:val="00F45649"/>
    <w:rsid w:val="00F47E7E"/>
    <w:rsid w:val="00F52026"/>
    <w:rsid w:val="00F52593"/>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38E5"/>
    <w:rsid w:val="00FE4319"/>
    <w:rsid w:val="00FE4DAA"/>
    <w:rsid w:val="00FE5A91"/>
    <w:rsid w:val="00FF57CA"/>
    <w:rsid w:val="00FF5D35"/>
    <w:rsid w:val="00FF6E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343CEC7"/>
  <w15:docId w15:val="{1AE5873C-A068-4B8F-8108-31837121B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44</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Suda Kositjinda</cp:lastModifiedBy>
  <cp:revision>35</cp:revision>
  <cp:lastPrinted>2023-11-06T11:17:00Z</cp:lastPrinted>
  <dcterms:created xsi:type="dcterms:W3CDTF">2019-05-08T00:44:00Z</dcterms:created>
  <dcterms:modified xsi:type="dcterms:W3CDTF">2023-11-06T11:18:00Z</dcterms:modified>
</cp:coreProperties>
</file>