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6374" w14:textId="77777777" w:rsidR="004A4440" w:rsidRPr="006A5DCA" w:rsidRDefault="004A4440" w:rsidP="00102D48">
      <w:pPr>
        <w:pStyle w:val="Caption"/>
      </w:pPr>
      <w:bookmarkStart w:id="0" w:name="Title"/>
    </w:p>
    <w:p w14:paraId="63422F62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09F0F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Start"/>
      <w:bookmarkEnd w:id="1"/>
    </w:p>
    <w:p w14:paraId="67830832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DE48D9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9D68C6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C959C3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6853BA0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04D1BEE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93532C7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8E9FAC7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34648C9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A630C1B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2" w:name="SubTitle"/>
      <w:bookmarkEnd w:id="0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bookmarkEnd w:id="2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C44BD5E" w14:textId="34CBCE2E" w:rsidR="00112351" w:rsidRPr="00446F2D" w:rsidRDefault="00112351" w:rsidP="001123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D830A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3" w:name="_Ref46730557"/>
      <w:bookmarkEnd w:id="3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6D12D2B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51BEBED6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1DABE718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66CD44E8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6BD9532B" w14:textId="5AA01BAD" w:rsidR="004A4440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4B52A93E" w14:textId="77777777" w:rsidR="00720977" w:rsidRPr="006A5DCA" w:rsidRDefault="00720977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0B587F20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5D11B4A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0B4D710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34F69A2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78DCA216" w14:textId="0131206E" w:rsidR="00112351" w:rsidRPr="00144E97" w:rsidRDefault="00112351" w:rsidP="00112351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2566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75D39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566</w:t>
      </w:r>
      <w:r w:rsidR="000D59BE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</w:t>
      </w:r>
      <w:r w:rsidR="000D59BE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BF9EAD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465F8C20" w:rsidR="004A4440" w:rsidRPr="006A5DCA" w:rsidRDefault="0082607E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112351" w:rsidRPr="00A0788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12351" w:rsidRPr="00075D39">
        <w:rPr>
          <w:rFonts w:ascii="Angsana New" w:hAnsi="Angsana New" w:hint="cs"/>
          <w:sz w:val="30"/>
          <w:szCs w:val="30"/>
        </w:rPr>
        <w:t>256</w:t>
      </w:r>
      <w:r w:rsidR="00112351">
        <w:rPr>
          <w:rFonts w:ascii="Angsana New" w:hAnsi="Angsana New"/>
          <w:sz w:val="30"/>
          <w:szCs w:val="30"/>
        </w:rPr>
        <w:t>6</w:t>
      </w:r>
    </w:p>
    <w:p w14:paraId="5E3D38B1" w14:textId="50A84190" w:rsidR="00C470ED" w:rsidRPr="006A5DCA" w:rsidRDefault="00C470ED" w:rsidP="000C2997">
      <w:pPr>
        <w:pStyle w:val="a"/>
        <w:ind w:right="-176"/>
        <w:jc w:val="thaiDistribute"/>
        <w:rPr>
          <w:rFonts w:asciiTheme="majorBidi" w:hAnsiTheme="majorBidi" w:cstheme="majorBidi"/>
          <w:cs/>
        </w:rPr>
      </w:pPr>
    </w:p>
    <w:sectPr w:rsidR="00C470ED" w:rsidRPr="006A5DCA" w:rsidSect="00DB73FD">
      <w:headerReference w:type="default" r:id="rId16"/>
      <w:footerReference w:type="default" r:id="rId17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764FA" w14:textId="77777777" w:rsidR="00953B43" w:rsidRDefault="00953B43" w:rsidP="00FC04D5">
      <w:r>
        <w:separator/>
      </w:r>
    </w:p>
  </w:endnote>
  <w:endnote w:type="continuationSeparator" w:id="0">
    <w:p w14:paraId="41A720F1" w14:textId="77777777" w:rsidR="00953B43" w:rsidRDefault="00953B43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2F22F" w14:textId="77777777" w:rsidR="00DC37E7" w:rsidRDefault="00DC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B16F2" w14:textId="77777777" w:rsidR="00DC37E7" w:rsidRDefault="00DC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F345" w14:textId="77777777" w:rsidR="00DC37E7" w:rsidRDefault="00DC37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5F89" w14:textId="77777777" w:rsidR="00D223B2" w:rsidRPr="00D8432A" w:rsidRDefault="00D223B2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223B2" w:rsidRPr="00860E15" w:rsidRDefault="00D223B2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937766">
      <w:rPr>
        <w:rStyle w:val="PageNumber"/>
        <w:rFonts w:ascii="Angsana New" w:hAnsi="Angsana New"/>
        <w:noProof/>
        <w:sz w:val="30"/>
        <w:szCs w:val="30"/>
      </w:rPr>
      <w:t>33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223B2" w:rsidRPr="00D8432A" w:rsidRDefault="00D223B2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4B1D" w14:textId="77777777" w:rsidR="00953B43" w:rsidRDefault="00953B43" w:rsidP="00FC04D5">
      <w:r>
        <w:separator/>
      </w:r>
    </w:p>
  </w:footnote>
  <w:footnote w:type="continuationSeparator" w:id="0">
    <w:p w14:paraId="49719FDE" w14:textId="77777777" w:rsidR="00953B43" w:rsidRDefault="00953B43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B9A8B" w14:textId="77777777" w:rsidR="00DC37E7" w:rsidRDefault="00DC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0EDA" w14:textId="77777777" w:rsidR="00DC37E7" w:rsidRDefault="00DC3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9C6BA" w14:textId="77777777" w:rsidR="00DC37E7" w:rsidRDefault="00DC37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57EF" w14:textId="77777777" w:rsidR="00D223B2" w:rsidRPr="006A1449" w:rsidRDefault="00D223B2" w:rsidP="006A14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7DB58CBB" w:rsidR="00D223B2" w:rsidRDefault="00D223B2" w:rsidP="00485DC7">
    <w:pPr>
      <w:rPr>
        <w:rFonts w:ascii="Angsana New" w:hAnsi="Angsana New"/>
        <w:b/>
        <w:bCs/>
        <w:sz w:val="32"/>
        <w:szCs w:val="32"/>
      </w:rPr>
    </w:pPr>
  </w:p>
  <w:p w14:paraId="38E4ED14" w14:textId="4167D795" w:rsidR="00DC37E7" w:rsidRDefault="00DC37E7" w:rsidP="00485DC7">
    <w:pPr>
      <w:rPr>
        <w:rFonts w:ascii="Angsana New" w:hAnsi="Angsana New"/>
        <w:b/>
        <w:bCs/>
        <w:sz w:val="32"/>
        <w:szCs w:val="32"/>
      </w:rPr>
    </w:pPr>
  </w:p>
  <w:p w14:paraId="47C63543" w14:textId="19F625C8" w:rsidR="00DC37E7" w:rsidRDefault="00DC37E7" w:rsidP="00485DC7">
    <w:pPr>
      <w:rPr>
        <w:rFonts w:ascii="Angsana New" w:hAnsi="Angsana New"/>
        <w:b/>
        <w:bCs/>
        <w:sz w:val="32"/>
        <w:szCs w:val="32"/>
      </w:rPr>
    </w:pPr>
  </w:p>
  <w:p w14:paraId="1314265A" w14:textId="77777777" w:rsidR="00DC37E7" w:rsidRPr="001C28F5" w:rsidRDefault="00DC37E7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582339">
    <w:abstractNumId w:val="6"/>
  </w:num>
  <w:num w:numId="2" w16cid:durableId="1134447200">
    <w:abstractNumId w:val="5"/>
  </w:num>
  <w:num w:numId="3" w16cid:durableId="2031640172">
    <w:abstractNumId w:val="9"/>
  </w:num>
  <w:num w:numId="4" w16cid:durableId="1710063162">
    <w:abstractNumId w:val="7"/>
  </w:num>
  <w:num w:numId="5" w16cid:durableId="125782261">
    <w:abstractNumId w:val="8"/>
  </w:num>
  <w:num w:numId="6" w16cid:durableId="798037616">
    <w:abstractNumId w:val="3"/>
  </w:num>
  <w:num w:numId="7" w16cid:durableId="1463646965">
    <w:abstractNumId w:val="2"/>
  </w:num>
  <w:num w:numId="8" w16cid:durableId="1368331384">
    <w:abstractNumId w:val="0"/>
  </w:num>
  <w:num w:numId="9" w16cid:durableId="1568422303">
    <w:abstractNumId w:val="1"/>
  </w:num>
  <w:num w:numId="10" w16cid:durableId="954098676">
    <w:abstractNumId w:val="4"/>
  </w:num>
  <w:num w:numId="11" w16cid:durableId="1107430978">
    <w:abstractNumId w:val="16"/>
  </w:num>
  <w:num w:numId="12" w16cid:durableId="2122528268">
    <w:abstractNumId w:val="12"/>
  </w:num>
  <w:num w:numId="13" w16cid:durableId="1327398826">
    <w:abstractNumId w:val="21"/>
  </w:num>
  <w:num w:numId="14" w16cid:durableId="835652430">
    <w:abstractNumId w:val="14"/>
  </w:num>
  <w:num w:numId="15" w16cid:durableId="1467578354">
    <w:abstractNumId w:val="17"/>
  </w:num>
  <w:num w:numId="16" w16cid:durableId="2102678179">
    <w:abstractNumId w:val="24"/>
  </w:num>
  <w:num w:numId="17" w16cid:durableId="1565986163">
    <w:abstractNumId w:val="25"/>
  </w:num>
  <w:num w:numId="18" w16cid:durableId="242841836">
    <w:abstractNumId w:val="22"/>
  </w:num>
  <w:num w:numId="19" w16cid:durableId="1498809728">
    <w:abstractNumId w:val="11"/>
  </w:num>
  <w:num w:numId="20" w16cid:durableId="1655915178">
    <w:abstractNumId w:val="18"/>
  </w:num>
  <w:num w:numId="21" w16cid:durableId="1190484277">
    <w:abstractNumId w:val="13"/>
  </w:num>
  <w:num w:numId="22" w16cid:durableId="621301538">
    <w:abstractNumId w:val="10"/>
  </w:num>
  <w:num w:numId="23" w16cid:durableId="1915427645">
    <w:abstractNumId w:val="20"/>
  </w:num>
  <w:num w:numId="24" w16cid:durableId="1856260379">
    <w:abstractNumId w:val="23"/>
  </w:num>
  <w:num w:numId="25" w16cid:durableId="330180521">
    <w:abstractNumId w:val="19"/>
  </w:num>
  <w:num w:numId="26" w16cid:durableId="122487764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BD1"/>
    <w:rsid w:val="00003D9F"/>
    <w:rsid w:val="000042F9"/>
    <w:rsid w:val="000045B5"/>
    <w:rsid w:val="00004D45"/>
    <w:rsid w:val="0000537B"/>
    <w:rsid w:val="000057D4"/>
    <w:rsid w:val="000067F0"/>
    <w:rsid w:val="00007ED1"/>
    <w:rsid w:val="00007FE9"/>
    <w:rsid w:val="0001036C"/>
    <w:rsid w:val="000105A2"/>
    <w:rsid w:val="000106A9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FC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3E1F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D48"/>
    <w:rsid w:val="00103372"/>
    <w:rsid w:val="00103507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3BA9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2AB7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ED6"/>
    <w:rsid w:val="003B48CE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FA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36F"/>
    <w:rsid w:val="007E24C1"/>
    <w:rsid w:val="007E2CC4"/>
    <w:rsid w:val="007E31C5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627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4A4"/>
    <w:rsid w:val="008D17A5"/>
    <w:rsid w:val="008D1E90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6D7"/>
    <w:rsid w:val="00957974"/>
    <w:rsid w:val="00957CFC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018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6DFA"/>
    <w:rsid w:val="00CD7B78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7E7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CE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0B3"/>
    <w:rsid w:val="00E7737C"/>
    <w:rsid w:val="00E7772A"/>
    <w:rsid w:val="00E77C73"/>
    <w:rsid w:val="00E803CC"/>
    <w:rsid w:val="00E80A43"/>
    <w:rsid w:val="00E8108B"/>
    <w:rsid w:val="00E8190A"/>
    <w:rsid w:val="00E81AA1"/>
    <w:rsid w:val="00E81C7D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AA3"/>
    <w:rsid w:val="00ED0FC7"/>
    <w:rsid w:val="00ED1029"/>
    <w:rsid w:val="00ED18E3"/>
    <w:rsid w:val="00ED1B05"/>
    <w:rsid w:val="00ED1F1C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96D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65E2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04B19120-EEDC-4A3A-96FE-E2096330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8538A-2F65-4D9D-8EFC-DAA11491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</TotalTime>
  <Pages>3</Pages>
  <Words>416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10</cp:revision>
  <cp:lastPrinted>2023-11-06T10:56:00Z</cp:lastPrinted>
  <dcterms:created xsi:type="dcterms:W3CDTF">2023-11-03T14:20:00Z</dcterms:created>
  <dcterms:modified xsi:type="dcterms:W3CDTF">2023-11-13T01:39:00Z</dcterms:modified>
</cp:coreProperties>
</file>