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9D65E" w14:textId="77777777" w:rsidR="00644987" w:rsidRPr="006A5DCA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A5D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A5DC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6A5D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5D1DA92" w14:textId="77777777" w:rsidR="001764F6" w:rsidRPr="006A5DCA" w:rsidRDefault="001764F6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35ACE35" w14:textId="3295D2C5" w:rsidR="004B71BE" w:rsidRPr="006A5DCA" w:rsidRDefault="009A63B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1</w:t>
      </w:r>
      <w:r w:rsidR="00644987" w:rsidRPr="006A5DCA">
        <w:rPr>
          <w:rFonts w:asciiTheme="majorBidi" w:hAnsiTheme="majorBidi" w:cstheme="majorBidi"/>
          <w:sz w:val="30"/>
          <w:szCs w:val="30"/>
          <w:cs/>
        </w:rPr>
        <w:tab/>
        <w:t>เกณฑ์การจัดทำงบการเงิน</w:t>
      </w:r>
      <w:r w:rsidR="004B71BE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14:paraId="6ED51B50" w14:textId="25D23748" w:rsidR="007818AA" w:rsidRDefault="002136CF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2</w:t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AB1D813" w14:textId="0E9B2779" w:rsidR="00745D88" w:rsidRPr="006A5DCA" w:rsidRDefault="002136CF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>3</w:t>
      </w:r>
      <w:r w:rsidR="00742140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13BB5827" w14:textId="33D695F3" w:rsidR="00487C44" w:rsidRPr="006A5DCA" w:rsidRDefault="002136C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4</w:t>
      </w:r>
      <w:r w:rsidR="00644987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เงินลงทุนในบริษัทย่อยและการร่วมค้า</w:t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26CAEBAB" w14:textId="36058C24" w:rsidR="00A56312" w:rsidRPr="006A5DCA" w:rsidRDefault="002136CF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>5</w:t>
      </w:r>
      <w:r w:rsidR="002D73D6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อาคารและอุปกรณ์และสินทรัพย์สิทธิการเช่า</w:t>
      </w:r>
      <w:r w:rsidR="00A56312" w:rsidRPr="006A5DCA">
        <w:rPr>
          <w:rFonts w:asciiTheme="majorBidi" w:hAnsiTheme="majorBidi" w:cstheme="majorBidi"/>
          <w:sz w:val="30"/>
          <w:szCs w:val="30"/>
          <w:cs/>
        </w:rPr>
        <w:tab/>
      </w:r>
      <w:r w:rsidR="00A56312"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51BFC614" w14:textId="5A34C2B0" w:rsidR="00A37243" w:rsidRPr="006A5DCA" w:rsidRDefault="002136C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6</w:t>
      </w:r>
      <w:r w:rsidR="00A37243" w:rsidRPr="006A5DCA">
        <w:rPr>
          <w:rFonts w:asciiTheme="majorBidi" w:hAnsiTheme="majorBidi" w:cstheme="majorBidi"/>
          <w:sz w:val="30"/>
          <w:szCs w:val="30"/>
          <w:cs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สำรองกิจกรรมความรับผิดชอบต่อสังคม</w:t>
      </w:r>
    </w:p>
    <w:p w14:paraId="236A1B73" w14:textId="49FF39BB" w:rsidR="003C0ABC" w:rsidRPr="006A5DCA" w:rsidRDefault="002136C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>7</w:t>
      </w:r>
      <w:r w:rsidR="003C0ABC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</w:p>
    <w:p w14:paraId="451EC7A1" w14:textId="53552480" w:rsidR="00C43DDE" w:rsidRPr="006A5DCA" w:rsidRDefault="002136CF" w:rsidP="0093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>8</w:t>
      </w:r>
      <w:r w:rsidR="00C43DDE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48DD4793" w14:textId="1E183931" w:rsidR="00B04F19" w:rsidRPr="006A5DCA" w:rsidRDefault="002136CF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9</w:t>
      </w:r>
      <w:r w:rsidR="00A56312" w:rsidRPr="006A5DCA">
        <w:rPr>
          <w:rFonts w:asciiTheme="majorBidi" w:hAnsiTheme="majorBidi" w:cstheme="majorBidi"/>
          <w:sz w:val="30"/>
          <w:szCs w:val="30"/>
          <w:cs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30EDEC7A" w14:textId="6151B84F" w:rsidR="002136CF" w:rsidRPr="006A5DCA" w:rsidRDefault="002136CF" w:rsidP="00826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10</w:t>
      </w:r>
      <w:r w:rsidR="00CA72D0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621E248" w14:textId="77777777" w:rsidR="00933B80" w:rsidRPr="006A5DCA" w:rsidRDefault="00933B80" w:rsidP="002A7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</w:p>
    <w:p w14:paraId="0CF2E45D" w14:textId="77777777" w:rsidR="007D4F3A" w:rsidRPr="006A5DCA" w:rsidRDefault="007D4F3A" w:rsidP="001E5073">
      <w:pPr>
        <w:pStyle w:val="a"/>
        <w:tabs>
          <w:tab w:val="clear" w:pos="1080"/>
        </w:tabs>
        <w:ind w:left="540" w:hanging="540"/>
        <w:jc w:val="thaiDistribute"/>
        <w:rPr>
          <w:rFonts w:asciiTheme="majorBidi" w:hAnsiTheme="majorBidi" w:cstheme="majorBidi"/>
          <w:cs/>
        </w:rPr>
      </w:pPr>
      <w:r w:rsidRPr="006A5DCA">
        <w:rPr>
          <w:rFonts w:asciiTheme="majorBidi" w:hAnsiTheme="majorBidi" w:cstheme="majorBidi"/>
          <w:lang w:val="en-US"/>
        </w:rPr>
        <w:tab/>
        <w:t xml:space="preserve">              </w:t>
      </w:r>
      <w:r w:rsidRPr="006A5DCA">
        <w:rPr>
          <w:rFonts w:asciiTheme="majorBidi" w:hAnsiTheme="majorBidi" w:cstheme="majorBidi"/>
          <w:cs/>
          <w:lang w:val="en-US"/>
        </w:rPr>
        <w:t xml:space="preserve"> </w:t>
      </w:r>
    </w:p>
    <w:p w14:paraId="5D2F6F2B" w14:textId="77777777" w:rsidR="00FF4BEE" w:rsidRPr="006A5DCA" w:rsidRDefault="00FF4BEE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</w:p>
    <w:p w14:paraId="7FC8A4FA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4F6DFB49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494E1216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5318A56A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738EC206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46B65D4F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5D2686B9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2A0B5E0C" w14:textId="77777777" w:rsidR="00FF4BEE" w:rsidRPr="006A5DCA" w:rsidRDefault="00726579" w:rsidP="00A7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</w:p>
    <w:p w14:paraId="1123A8FC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20168EFC" w14:textId="77777777" w:rsidR="0099323E" w:rsidRPr="006A5DCA" w:rsidRDefault="0099323E" w:rsidP="00A73C5C">
      <w:pPr>
        <w:rPr>
          <w:rFonts w:asciiTheme="majorBidi" w:hAnsiTheme="majorBidi" w:cstheme="majorBidi"/>
          <w:sz w:val="30"/>
          <w:szCs w:val="30"/>
          <w:cs/>
        </w:rPr>
        <w:sectPr w:rsidR="0099323E" w:rsidRPr="006A5DCA" w:rsidSect="00B302C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1C781F4F" w14:textId="77777777" w:rsidR="009F2180" w:rsidRPr="006A5DCA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352798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6A5DCA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755D14C" w14:textId="77777777" w:rsidR="009F2180" w:rsidRPr="006A5DCA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4B21E8" w14:textId="66D543BC" w:rsidR="009F2180" w:rsidRPr="006A5DCA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B5EBA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D1D13" w:rsidRPr="006A5DCA">
        <w:rPr>
          <w:rFonts w:asciiTheme="majorBidi" w:hAnsiTheme="majorBidi" w:cstheme="majorBidi"/>
          <w:sz w:val="30"/>
          <w:szCs w:val="30"/>
          <w:cs/>
        </w:rPr>
        <w:t>นี้</w:t>
      </w:r>
      <w:r w:rsidRPr="006A5DCA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60E43" w:rsidRPr="006A5DCA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Pr="006A5DCA">
        <w:rPr>
          <w:rFonts w:asciiTheme="majorBidi" w:hAnsiTheme="majorBidi" w:cstheme="majorBidi"/>
          <w:sz w:val="30"/>
          <w:szCs w:val="30"/>
          <w:cs/>
        </w:rPr>
        <w:t>จาก</w:t>
      </w:r>
      <w:r w:rsidR="009B75F0" w:rsidRPr="006A5DCA">
        <w:rPr>
          <w:rFonts w:asciiTheme="majorBidi" w:hAnsiTheme="majorBidi" w:cstheme="majorBidi"/>
          <w:sz w:val="30"/>
          <w:szCs w:val="30"/>
          <w:cs/>
        </w:rPr>
        <w:t>คณะ</w:t>
      </w:r>
      <w:r w:rsidR="00AA061E" w:rsidRPr="006A5DCA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B9253C" w:rsidRPr="006A5DCA">
        <w:rPr>
          <w:rFonts w:asciiTheme="majorBidi" w:hAnsiTheme="majorBidi" w:cstheme="majorBidi"/>
          <w:sz w:val="30"/>
          <w:szCs w:val="30"/>
          <w:cs/>
        </w:rPr>
        <w:t>ตรวจสอบ</w:t>
      </w:r>
      <w:r w:rsidR="00AA061E" w:rsidRPr="006A5DCA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94410E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82607E">
        <w:rPr>
          <w:rFonts w:ascii="Angsana New" w:hAnsi="Angsana New"/>
          <w:sz w:val="30"/>
          <w:szCs w:val="30"/>
        </w:rPr>
        <w:t>13</w:t>
      </w:r>
      <w:r w:rsidR="00112351">
        <w:rPr>
          <w:rFonts w:ascii="Angsana New" w:hAnsi="Angsana New"/>
          <w:sz w:val="30"/>
          <w:szCs w:val="30"/>
        </w:rPr>
        <w:t xml:space="preserve"> </w:t>
      </w:r>
      <w:r w:rsidR="00112351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112351">
        <w:rPr>
          <w:rFonts w:ascii="Angsana New" w:hAnsi="Angsana New"/>
          <w:sz w:val="30"/>
          <w:szCs w:val="30"/>
        </w:rPr>
        <w:t>2566</w:t>
      </w:r>
    </w:p>
    <w:p w14:paraId="3FBEEA23" w14:textId="77777777" w:rsidR="00A13F31" w:rsidRPr="006A5DCA" w:rsidRDefault="00A13F31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A290BDF" w14:textId="77777777" w:rsidR="00FC04D5" w:rsidRPr="006A5DCA" w:rsidRDefault="00FC04D5" w:rsidP="00EF3232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352798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30371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B9249B" w14:textId="77777777" w:rsidR="00FC04D5" w:rsidRPr="006A5DCA" w:rsidRDefault="00FC04D5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31D8FB7F" w14:textId="4A4351B6" w:rsidR="009A63BE" w:rsidRPr="006A5DCA" w:rsidRDefault="00472A4E" w:rsidP="00030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130F3" w:rsidRPr="006A5DCA">
        <w:rPr>
          <w:rFonts w:asciiTheme="majorBidi" w:hAnsiTheme="majorBidi" w:cstheme="majorBidi"/>
          <w:sz w:val="30"/>
          <w:szCs w:val="30"/>
        </w:rPr>
        <w:t>34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A63BE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เมก้า ไลฟ์ไซแอ็นซ์ จำกัด </w:t>
      </w:r>
      <w:r w:rsidR="00291BA6" w:rsidRPr="006A5DCA">
        <w:rPr>
          <w:rFonts w:asciiTheme="majorBidi" w:hAnsiTheme="majorBidi" w:cstheme="majorBidi"/>
          <w:sz w:val="30"/>
          <w:szCs w:val="30"/>
        </w:rPr>
        <w:t>(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มหาชน</w:t>
      </w:r>
      <w:r w:rsidR="00291BA6" w:rsidRPr="006A5DCA">
        <w:rPr>
          <w:rFonts w:asciiTheme="majorBidi" w:hAnsiTheme="majorBidi" w:cstheme="majorBidi"/>
          <w:sz w:val="30"/>
          <w:szCs w:val="30"/>
        </w:rPr>
        <w:t>)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1BA6" w:rsidRPr="006A5DCA">
        <w:rPr>
          <w:rFonts w:asciiTheme="majorBidi" w:hAnsiTheme="majorBidi" w:cstheme="majorBidi"/>
          <w:sz w:val="30"/>
          <w:szCs w:val="30"/>
        </w:rPr>
        <w:t>(“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91BA6" w:rsidRPr="006A5DCA">
        <w:rPr>
          <w:rFonts w:asciiTheme="majorBidi" w:hAnsiTheme="majorBidi" w:cstheme="majorBidi"/>
          <w:sz w:val="30"/>
          <w:szCs w:val="30"/>
        </w:rPr>
        <w:t>”)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 และของบริษัท เมก้า ไลฟ์ไซแอ็นซ์ จำกัด </w:t>
      </w:r>
      <w:r w:rsidR="00291BA6" w:rsidRPr="006A5DCA">
        <w:rPr>
          <w:rFonts w:asciiTheme="majorBidi" w:hAnsiTheme="majorBidi" w:cstheme="majorBidi"/>
          <w:sz w:val="30"/>
          <w:szCs w:val="30"/>
        </w:rPr>
        <w:t>(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มหาชน</w:t>
      </w:r>
      <w:r w:rsidR="00291BA6" w:rsidRPr="006A5DCA">
        <w:rPr>
          <w:rFonts w:asciiTheme="majorBidi" w:hAnsiTheme="majorBidi" w:cstheme="majorBidi"/>
          <w:sz w:val="30"/>
          <w:szCs w:val="30"/>
        </w:rPr>
        <w:t>)</w:t>
      </w:r>
      <w:r w:rsidR="00D5654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291BA6" w:rsidRPr="006A5DCA">
        <w:rPr>
          <w:rFonts w:asciiTheme="majorBidi" w:hAnsiTheme="majorBidi" w:cstheme="majorBidi"/>
          <w:sz w:val="30"/>
          <w:szCs w:val="30"/>
        </w:rPr>
        <w:t>(“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91BA6" w:rsidRPr="006A5DCA">
        <w:rPr>
          <w:rFonts w:asciiTheme="majorBidi" w:hAnsiTheme="majorBidi" w:cstheme="majorBidi"/>
          <w:sz w:val="30"/>
          <w:szCs w:val="30"/>
        </w:rPr>
        <w:t>”)</w:t>
      </w:r>
      <w:r w:rsidR="00D5654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9A63BE" w:rsidRPr="006A5DCA">
        <w:rPr>
          <w:rFonts w:asciiTheme="majorBidi" w:hAnsiTheme="majorBidi" w:cstheme="majorBidi"/>
          <w:sz w:val="30"/>
          <w:szCs w:val="30"/>
        </w:rPr>
        <w:t xml:space="preserve"> 31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9A63BE" w:rsidRPr="006A5DCA">
        <w:rPr>
          <w:rFonts w:asciiTheme="majorBidi" w:hAnsiTheme="majorBidi" w:cstheme="majorBidi"/>
          <w:sz w:val="30"/>
          <w:szCs w:val="30"/>
        </w:rPr>
        <w:t xml:space="preserve"> 256</w:t>
      </w:r>
      <w:r w:rsidR="007818AA">
        <w:rPr>
          <w:rFonts w:asciiTheme="majorBidi" w:hAnsiTheme="majorBidi" w:cstheme="majorBidi"/>
          <w:sz w:val="30"/>
          <w:szCs w:val="30"/>
        </w:rPr>
        <w:t>5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C350D01" w14:textId="77777777" w:rsidR="009A63BE" w:rsidRPr="006A5DCA" w:rsidRDefault="009A63BE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0BF59" w14:textId="1687C918" w:rsidR="009A63BE" w:rsidRPr="006A5DCA" w:rsidRDefault="009A63BE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ทั้งนี้นโยบายการบัญชี</w:t>
      </w:r>
      <w:r w:rsidR="0027542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อธิบายไว้ในงบการเงินสำหรับปีสิ้นสุดวันที่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3C7E3E">
        <w:rPr>
          <w:rFonts w:asciiTheme="majorBidi" w:hAnsiTheme="majorBidi" w:cstheme="majorBidi"/>
          <w:sz w:val="30"/>
          <w:szCs w:val="30"/>
        </w:rPr>
        <w:t>5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D748166" w14:textId="77777777" w:rsidR="002136CF" w:rsidRPr="006A5DCA" w:rsidRDefault="002136CF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6E74B" w14:textId="77777777" w:rsidR="00FC04D5" w:rsidRPr="006A5DCA" w:rsidRDefault="00095950" w:rsidP="002136CF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A62D43" w:rsidRPr="006A5DCA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E24218F" w14:textId="77777777" w:rsidR="00E631C3" w:rsidRPr="006A5DCA" w:rsidRDefault="00E631C3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2"/>
          <w:szCs w:val="22"/>
        </w:rPr>
      </w:pPr>
    </w:p>
    <w:p w14:paraId="2106A086" w14:textId="3B7B349B" w:rsidR="009601EC" w:rsidRPr="006A5DCA" w:rsidRDefault="002136CF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และการร่วมค้าที่มีการเปลี่ยนแปลงอย่างมีสาระสำคัญได้เปิดเผยใน</w:t>
      </w:r>
      <w:r w:rsidR="00D83878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7818AA">
        <w:rPr>
          <w:rFonts w:asciiTheme="majorBidi" w:hAnsiTheme="majorBidi" w:cstheme="majorBidi"/>
          <w:sz w:val="30"/>
          <w:szCs w:val="30"/>
        </w:rPr>
        <w:t>4</w:t>
      </w:r>
      <w:r w:rsidR="006B3567">
        <w:rPr>
          <w:rFonts w:asciiTheme="majorBidi" w:hAnsiTheme="majorBidi" w:cstheme="majorBidi" w:hint="cs"/>
          <w:sz w:val="30"/>
          <w:szCs w:val="30"/>
          <w:cs/>
        </w:rPr>
        <w:t xml:space="preserve"> ความสัมพันธ์ที่มีกับ</w:t>
      </w:r>
      <w:r w:rsidRPr="006A5DCA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="006B3567"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ไม่มีการเปลี่ยนแปลงอย่างมีสาระสำคัญ</w:t>
      </w:r>
      <w:r w:rsidR="00D83878">
        <w:rPr>
          <w:rFonts w:asciiTheme="majorBidi" w:hAnsiTheme="majorBidi" w:cstheme="majorBidi"/>
          <w:sz w:val="30"/>
          <w:szCs w:val="30"/>
        </w:rPr>
        <w:br/>
      </w:r>
      <w:r w:rsidR="006B3567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ในระหว่างงวดเก้าเดือนสิ้นสุดวันที่ </w:t>
      </w:r>
      <w:r w:rsidR="006B3567">
        <w:rPr>
          <w:rFonts w:asciiTheme="majorBidi" w:hAnsiTheme="majorBidi" w:cstheme="majorBidi"/>
          <w:sz w:val="30"/>
          <w:szCs w:val="30"/>
        </w:rPr>
        <w:t xml:space="preserve">30 </w:t>
      </w:r>
      <w:r w:rsidR="006B356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6B3567">
        <w:rPr>
          <w:rFonts w:asciiTheme="majorBidi" w:hAnsiTheme="majorBidi" w:cstheme="majorBidi"/>
          <w:sz w:val="30"/>
          <w:szCs w:val="30"/>
        </w:rPr>
        <w:t>2566</w:t>
      </w:r>
    </w:p>
    <w:p w14:paraId="63B22DE6" w14:textId="77777777" w:rsidR="00CB744B" w:rsidRDefault="00CB744B" w:rsidP="00CB7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01A1BBA7" w14:textId="0D2387F1" w:rsidR="00112351" w:rsidRPr="009B7E86" w:rsidRDefault="00CB744B" w:rsidP="009B7E86">
      <w:pPr>
        <w:rPr>
          <w:b/>
          <w:bCs/>
        </w:rPr>
      </w:pPr>
      <w:r>
        <w:rPr>
          <w:b/>
          <w:bCs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1170"/>
      </w:tblGrid>
      <w:tr w:rsidR="00112351" w:rsidRPr="008A3FF3" w14:paraId="2D0942C7" w14:textId="77777777" w:rsidTr="000305BF">
        <w:trPr>
          <w:tblHeader/>
        </w:trPr>
        <w:tc>
          <w:tcPr>
            <w:tcW w:w="4230" w:type="dxa"/>
          </w:tcPr>
          <w:p w14:paraId="34A8A027" w14:textId="77777777" w:rsidR="00112351" w:rsidRPr="008A3FF3" w:rsidRDefault="00112351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4414D1A2" w14:textId="77777777" w:rsidR="00112351" w:rsidRPr="008A3FF3" w:rsidRDefault="00112351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A3FF3">
              <w:rPr>
                <w:rFonts w:ascii="Angsana New" w:eastAsia="MS Mincho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DBB148B" w14:textId="77777777" w:rsidR="00112351" w:rsidRPr="008A3FF3" w:rsidRDefault="00112351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D10152D" w14:textId="77777777" w:rsidR="00112351" w:rsidRPr="008A3FF3" w:rsidRDefault="00112351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12351" w:rsidRPr="008A3FF3" w14:paraId="232AD556" w14:textId="77777777" w:rsidTr="000305BF">
        <w:trPr>
          <w:tblHeader/>
        </w:trPr>
        <w:tc>
          <w:tcPr>
            <w:tcW w:w="4230" w:type="dxa"/>
          </w:tcPr>
          <w:p w14:paraId="5753A78E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A3FF3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30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90" w:type="dxa"/>
          </w:tcPr>
          <w:p w14:paraId="3F4FD591" w14:textId="483FF7F9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4C0F37D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49FE1E" w14:textId="28B48238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6A69A8B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839194" w14:textId="25DE2285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2748E65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8771EF" w14:textId="6831B81D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</w:tr>
      <w:tr w:rsidR="00112351" w:rsidRPr="008A3FF3" w14:paraId="46F01C1B" w14:textId="77777777" w:rsidTr="000305BF">
        <w:trPr>
          <w:tblHeader/>
        </w:trPr>
        <w:tc>
          <w:tcPr>
            <w:tcW w:w="4230" w:type="dxa"/>
          </w:tcPr>
          <w:p w14:paraId="3D47134B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ABBEFEC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351" w:rsidRPr="008A3FF3" w14:paraId="3F8725FF" w14:textId="77777777" w:rsidTr="000305BF">
        <w:tc>
          <w:tcPr>
            <w:tcW w:w="4230" w:type="dxa"/>
          </w:tcPr>
          <w:p w14:paraId="04731CD1" w14:textId="77777777" w:rsidR="00112351" w:rsidRPr="008A3FF3" w:rsidRDefault="00112351" w:rsidP="0011235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F252BB5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A97EB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72F20F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CDB35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3224BE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B87879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8" w:firstLine="1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F29691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223B2" w:rsidRPr="008A3FF3" w14:paraId="65B316D1" w14:textId="77777777" w:rsidTr="000305BF">
        <w:tc>
          <w:tcPr>
            <w:tcW w:w="4230" w:type="dxa"/>
          </w:tcPr>
          <w:p w14:paraId="3EC98200" w14:textId="77777777" w:rsidR="00D223B2" w:rsidRPr="008A3FF3" w:rsidRDefault="00D223B2" w:rsidP="0011235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990" w:type="dxa"/>
          </w:tcPr>
          <w:p w14:paraId="538D1616" w14:textId="2DA12300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52CE5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E84468" w14:textId="526477B6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94FCE3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B63F4B" w14:textId="4AE3171D" w:rsidR="00D223B2" w:rsidRPr="00F74FC7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1,539,709</w:t>
            </w:r>
          </w:p>
        </w:tc>
        <w:tc>
          <w:tcPr>
            <w:tcW w:w="270" w:type="dxa"/>
          </w:tcPr>
          <w:p w14:paraId="60A70E3E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DA386B" w14:textId="5E02237F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2,251,095</w:t>
            </w:r>
          </w:p>
        </w:tc>
      </w:tr>
      <w:tr w:rsidR="00D223B2" w:rsidRPr="008A3FF3" w14:paraId="3D8F57B1" w14:textId="77777777" w:rsidTr="000305BF">
        <w:tc>
          <w:tcPr>
            <w:tcW w:w="4230" w:type="dxa"/>
          </w:tcPr>
          <w:p w14:paraId="227F47BD" w14:textId="77777777" w:rsidR="00D223B2" w:rsidRPr="008A3FF3" w:rsidRDefault="00D223B2" w:rsidP="0011235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990" w:type="dxa"/>
          </w:tcPr>
          <w:p w14:paraId="07EFE226" w14:textId="19C88CF2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C38008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137D8A" w14:textId="11A58B7E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C3C750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21A08" w14:textId="04FA92B3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122,084</w:t>
            </w:r>
          </w:p>
        </w:tc>
        <w:tc>
          <w:tcPr>
            <w:tcW w:w="270" w:type="dxa"/>
          </w:tcPr>
          <w:p w14:paraId="0F6D9A2C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C047CC" w14:textId="3596F39E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76,525</w:t>
            </w:r>
          </w:p>
        </w:tc>
      </w:tr>
      <w:tr w:rsidR="00D223B2" w:rsidRPr="008A3FF3" w14:paraId="2CDDCD49" w14:textId="77777777" w:rsidTr="000305BF">
        <w:tc>
          <w:tcPr>
            <w:tcW w:w="4230" w:type="dxa"/>
          </w:tcPr>
          <w:p w14:paraId="3F24016F" w14:textId="4DF0E5FE" w:rsidR="00D223B2" w:rsidRPr="008A3FF3" w:rsidRDefault="00D223B2" w:rsidP="0011235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6357DAE2" w14:textId="3DD3E081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750EF5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CB9455" w14:textId="6FE30BD4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067E16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D98C" w14:textId="1BDA8FD5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2,965</w:t>
            </w:r>
          </w:p>
        </w:tc>
        <w:tc>
          <w:tcPr>
            <w:tcW w:w="270" w:type="dxa"/>
          </w:tcPr>
          <w:p w14:paraId="1EE9BB9C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CF0ACB" w14:textId="49DA4E0B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1,823</w:t>
            </w:r>
          </w:p>
        </w:tc>
      </w:tr>
      <w:tr w:rsidR="00D223B2" w:rsidRPr="008A3FF3" w14:paraId="3790FDEC" w14:textId="77777777" w:rsidTr="000305BF">
        <w:tc>
          <w:tcPr>
            <w:tcW w:w="4230" w:type="dxa"/>
          </w:tcPr>
          <w:p w14:paraId="5419448E" w14:textId="707C0215" w:rsidR="00D223B2" w:rsidRPr="008A3FF3" w:rsidRDefault="00D223B2" w:rsidP="0011235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6867F006" w14:textId="04587E5F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6FFA5B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E46FA4" w14:textId="32B03C81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9BC6B7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30FAD" w14:textId="2ACC97B3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849,939</w:t>
            </w:r>
          </w:p>
        </w:tc>
        <w:tc>
          <w:tcPr>
            <w:tcW w:w="270" w:type="dxa"/>
          </w:tcPr>
          <w:p w14:paraId="691D5EB3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C6E6CD" w14:textId="6A463253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779,944</w:t>
            </w:r>
          </w:p>
        </w:tc>
      </w:tr>
      <w:tr w:rsidR="00D223B2" w:rsidRPr="008A3FF3" w14:paraId="1F82FD87" w14:textId="77777777" w:rsidTr="000305BF">
        <w:tc>
          <w:tcPr>
            <w:tcW w:w="4230" w:type="dxa"/>
          </w:tcPr>
          <w:p w14:paraId="506A0A18" w14:textId="4C69C1F2" w:rsidR="00D223B2" w:rsidRDefault="00D223B2" w:rsidP="0011235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F121FE0" w14:textId="51F4BD41" w:rsidR="00D223B2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5D9018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6DB9A4" w14:textId="57E8EEE1" w:rsidR="00D223B2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77A902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9BA929" w14:textId="05E48626" w:rsidR="00D223B2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4B57844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D39189" w14:textId="75885AC9" w:rsidR="00D223B2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19</w:t>
            </w:r>
          </w:p>
        </w:tc>
      </w:tr>
      <w:tr w:rsidR="00D223B2" w:rsidRPr="008A3FF3" w14:paraId="421C0AD0" w14:textId="77777777" w:rsidTr="000305BF">
        <w:tc>
          <w:tcPr>
            <w:tcW w:w="4230" w:type="dxa"/>
          </w:tcPr>
          <w:p w14:paraId="7F44E5D4" w14:textId="78CBEA2C" w:rsidR="00D223B2" w:rsidRPr="008A3FF3" w:rsidRDefault="00D223B2" w:rsidP="0011235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990" w:type="dxa"/>
          </w:tcPr>
          <w:p w14:paraId="1131E24A" w14:textId="350D500A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C2F67E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770FCB" w14:textId="52FB1CA1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5DEA6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5B628C" w14:textId="2AFB044C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56,284</w:t>
            </w:r>
          </w:p>
        </w:tc>
        <w:tc>
          <w:tcPr>
            <w:tcW w:w="270" w:type="dxa"/>
          </w:tcPr>
          <w:p w14:paraId="57E038F9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F6976D" w14:textId="6633B6C2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57,473</w:t>
            </w:r>
          </w:p>
        </w:tc>
      </w:tr>
      <w:tr w:rsidR="00D223B2" w:rsidRPr="008A3FF3" w14:paraId="061FCB9D" w14:textId="77777777" w:rsidTr="000305BF">
        <w:tc>
          <w:tcPr>
            <w:tcW w:w="4230" w:type="dxa"/>
          </w:tcPr>
          <w:p w14:paraId="48D79BB6" w14:textId="6D69BC83" w:rsidR="00D223B2" w:rsidRPr="008A3FF3" w:rsidRDefault="00D223B2" w:rsidP="0011235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ขนส่งรับคืน</w:t>
            </w:r>
          </w:p>
        </w:tc>
        <w:tc>
          <w:tcPr>
            <w:tcW w:w="990" w:type="dxa"/>
          </w:tcPr>
          <w:p w14:paraId="127D8045" w14:textId="5AC458E9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AE80CC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9018FC" w14:textId="05DCA330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B2D3A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2CDF4" w14:textId="7AE09CB1" w:rsidR="00D223B2" w:rsidRPr="008A3FF3" w:rsidRDefault="00D223B2" w:rsidP="0082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3,835</w:t>
            </w:r>
          </w:p>
        </w:tc>
        <w:tc>
          <w:tcPr>
            <w:tcW w:w="270" w:type="dxa"/>
          </w:tcPr>
          <w:p w14:paraId="0CC3F936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C51ED" w14:textId="03333665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16,868</w:t>
            </w:r>
          </w:p>
        </w:tc>
      </w:tr>
      <w:tr w:rsidR="00D223B2" w:rsidRPr="008A3FF3" w14:paraId="2E796C59" w14:textId="77777777" w:rsidTr="000305BF">
        <w:trPr>
          <w:trHeight w:val="281"/>
        </w:trPr>
        <w:tc>
          <w:tcPr>
            <w:tcW w:w="4230" w:type="dxa"/>
          </w:tcPr>
          <w:p w14:paraId="0CD309B3" w14:textId="5EBA809B" w:rsidR="00D223B2" w:rsidRPr="008A3FF3" w:rsidRDefault="00D223B2" w:rsidP="0011235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727CC55" w14:textId="1909486E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6841C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971EF4" w14:textId="33E491D4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8B6F5A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3B9B27" w14:textId="05140814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BD746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3E6370" w14:textId="62BB427D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223B2" w:rsidRPr="008A3FF3" w14:paraId="73DE5376" w14:textId="77777777" w:rsidTr="000305BF">
        <w:tc>
          <w:tcPr>
            <w:tcW w:w="4230" w:type="dxa"/>
          </w:tcPr>
          <w:p w14:paraId="033E4FB4" w14:textId="44F29265" w:rsidR="00D223B2" w:rsidRPr="008A3FF3" w:rsidRDefault="00D223B2" w:rsidP="00112351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0099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08846DCF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754144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55BED6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6ECF0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C7AD2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4096A5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DFEEF0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D223B2" w:rsidRPr="008A3FF3" w14:paraId="43F60A1D" w14:textId="77777777" w:rsidTr="000305BF">
        <w:tc>
          <w:tcPr>
            <w:tcW w:w="4230" w:type="dxa"/>
          </w:tcPr>
          <w:p w14:paraId="3334D3BF" w14:textId="4456A588" w:rsidR="00D223B2" w:rsidRPr="00800994" w:rsidRDefault="00D223B2" w:rsidP="00112351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</w:tcPr>
          <w:p w14:paraId="0CAC2639" w14:textId="1E946FA5" w:rsidR="00D223B2" w:rsidRDefault="00D223B2" w:rsidP="0082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</w:t>
            </w:r>
            <w:r w:rsidR="0082607E">
              <w:rPr>
                <w:rFonts w:ascii="Angsana New" w:eastAsia="MS Mincho" w:hAnsi="Angsana New"/>
                <w:sz w:val="30"/>
                <w:szCs w:val="30"/>
              </w:rPr>
              <w:t>0</w:t>
            </w:r>
            <w:r>
              <w:rPr>
                <w:rFonts w:ascii="Angsana New" w:eastAsia="MS Mincho" w:hAnsi="Angsana New"/>
                <w:sz w:val="30"/>
                <w:szCs w:val="30"/>
              </w:rPr>
              <w:t>,696</w:t>
            </w:r>
          </w:p>
        </w:tc>
        <w:tc>
          <w:tcPr>
            <w:tcW w:w="270" w:type="dxa"/>
          </w:tcPr>
          <w:p w14:paraId="43431865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0BC3AC" w14:textId="4B19305E" w:rsidR="00D223B2" w:rsidRDefault="00D223B2" w:rsidP="0082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262,324</w:t>
            </w:r>
          </w:p>
        </w:tc>
        <w:tc>
          <w:tcPr>
            <w:tcW w:w="270" w:type="dxa"/>
          </w:tcPr>
          <w:p w14:paraId="5E5E3CF4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54192" w14:textId="04DE3388" w:rsidR="00D223B2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108,033</w:t>
            </w:r>
          </w:p>
        </w:tc>
        <w:tc>
          <w:tcPr>
            <w:tcW w:w="270" w:type="dxa"/>
          </w:tcPr>
          <w:p w14:paraId="41C158DA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7A82BB" w14:textId="20615773" w:rsidR="00D223B2" w:rsidRDefault="00D223B2" w:rsidP="0082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112,578</w:t>
            </w:r>
          </w:p>
        </w:tc>
      </w:tr>
      <w:tr w:rsidR="00D223B2" w:rsidRPr="008A3FF3" w14:paraId="048CCDE8" w14:textId="77777777" w:rsidTr="000305BF">
        <w:tc>
          <w:tcPr>
            <w:tcW w:w="4230" w:type="dxa"/>
          </w:tcPr>
          <w:p w14:paraId="50EECDA1" w14:textId="50F29585" w:rsidR="00D223B2" w:rsidRPr="008A3FF3" w:rsidRDefault="006B3567" w:rsidP="006B3567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 xml:space="preserve">    </w:t>
            </w:r>
            <w:r w:rsidR="00D223B2" w:rsidRPr="0080099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990" w:type="dxa"/>
          </w:tcPr>
          <w:p w14:paraId="7453842F" w14:textId="142C6CF2" w:rsidR="00D223B2" w:rsidRPr="00891C66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02F217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0E2F4D" w14:textId="0C9D0C6E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3979BC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FF630" w14:textId="6C868D0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9487EC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2F4592" w14:textId="7FF28F2E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D223B2" w:rsidRPr="008A3FF3" w14:paraId="54EB4D48" w14:textId="77777777" w:rsidTr="000305BF">
        <w:tc>
          <w:tcPr>
            <w:tcW w:w="4230" w:type="dxa"/>
          </w:tcPr>
          <w:p w14:paraId="28C3E4EC" w14:textId="1E866659" w:rsidR="00D223B2" w:rsidRDefault="00D223B2" w:rsidP="00ED5DC0">
            <w:pPr>
              <w:tabs>
                <w:tab w:val="clear" w:pos="227"/>
                <w:tab w:val="left" w:pos="250"/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7E31E894" w14:textId="4B47D343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1,745</w:t>
            </w:r>
          </w:p>
        </w:tc>
        <w:tc>
          <w:tcPr>
            <w:tcW w:w="270" w:type="dxa"/>
          </w:tcPr>
          <w:p w14:paraId="5BB47478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E4FF6E" w14:textId="25111EEE" w:rsidR="00D223B2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1,719</w:t>
            </w:r>
          </w:p>
        </w:tc>
        <w:tc>
          <w:tcPr>
            <w:tcW w:w="270" w:type="dxa"/>
          </w:tcPr>
          <w:p w14:paraId="5027DEA6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956F48" w14:textId="5B6BA28D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1,637</w:t>
            </w:r>
          </w:p>
        </w:tc>
        <w:tc>
          <w:tcPr>
            <w:tcW w:w="270" w:type="dxa"/>
          </w:tcPr>
          <w:p w14:paraId="13DAE2FE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42E8D7" w14:textId="1CDC4596" w:rsidR="00D223B2" w:rsidRDefault="00D223B2" w:rsidP="0082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1,611</w:t>
            </w:r>
          </w:p>
        </w:tc>
      </w:tr>
      <w:tr w:rsidR="00D223B2" w:rsidRPr="008A3FF3" w14:paraId="6B3D0A7F" w14:textId="77777777" w:rsidTr="000305BF">
        <w:tc>
          <w:tcPr>
            <w:tcW w:w="4230" w:type="dxa"/>
          </w:tcPr>
          <w:p w14:paraId="6200A071" w14:textId="49665D04" w:rsidR="00D223B2" w:rsidRPr="008A3FF3" w:rsidRDefault="00D223B2" w:rsidP="00112351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17EE5C" w14:textId="075C303F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201B10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BAEDE9" w14:textId="770B2DE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45C6DC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A96C7" w14:textId="00DD345E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A71441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C0D1C9" w14:textId="02ECF3C1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D223B2" w:rsidRPr="000A0940" w14:paraId="4F7EF84F" w14:textId="77777777" w:rsidTr="000305BF">
        <w:tc>
          <w:tcPr>
            <w:tcW w:w="4230" w:type="dxa"/>
          </w:tcPr>
          <w:p w14:paraId="1FC89B5B" w14:textId="574FD7E7" w:rsidR="00D223B2" w:rsidRPr="000A0940" w:rsidRDefault="00D223B2" w:rsidP="00112351">
            <w:pPr>
              <w:spacing w:line="240" w:lineRule="auto"/>
              <w:rPr>
                <w:rFonts w:ascii="Angsana New" w:eastAsia="MS Mincho" w:hAnsi="Angsana New"/>
                <w:sz w:val="16"/>
                <w:szCs w:val="16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6DFCB737" w14:textId="77777777" w:rsidR="00D223B2" w:rsidRPr="000A0940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30DABEC" w14:textId="77777777" w:rsidR="00D223B2" w:rsidRPr="000A0940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0E8948CA" w14:textId="77777777" w:rsidR="00D223B2" w:rsidRPr="000A0940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3BA2EDF" w14:textId="77777777" w:rsidR="00D223B2" w:rsidRPr="000A0940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8A4F169" w14:textId="77777777" w:rsidR="00D223B2" w:rsidRPr="000A0940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ACE1F29" w14:textId="77777777" w:rsidR="00D223B2" w:rsidRPr="000A0940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08E55D0" w14:textId="77777777" w:rsidR="00D223B2" w:rsidRPr="000A0940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D223B2" w:rsidRPr="008A3FF3" w14:paraId="66559CAF" w14:textId="77777777" w:rsidTr="000305BF">
        <w:tc>
          <w:tcPr>
            <w:tcW w:w="4230" w:type="dxa"/>
          </w:tcPr>
          <w:p w14:paraId="5508D02E" w14:textId="4BF0E4C7" w:rsidR="00D223B2" w:rsidRPr="008A3FF3" w:rsidRDefault="00D223B2" w:rsidP="0011235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990" w:type="dxa"/>
          </w:tcPr>
          <w:p w14:paraId="4E275A9D" w14:textId="1D809B9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2,267</w:t>
            </w:r>
          </w:p>
        </w:tc>
        <w:tc>
          <w:tcPr>
            <w:tcW w:w="270" w:type="dxa"/>
          </w:tcPr>
          <w:p w14:paraId="56CC1412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2AEAFA" w14:textId="6357EC9C" w:rsidR="00D223B2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2,473</w:t>
            </w:r>
          </w:p>
        </w:tc>
        <w:tc>
          <w:tcPr>
            <w:tcW w:w="270" w:type="dxa"/>
          </w:tcPr>
          <w:p w14:paraId="7F855CFF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4D9D4C" w14:textId="079E7FE8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1,166</w:t>
            </w:r>
          </w:p>
        </w:tc>
        <w:tc>
          <w:tcPr>
            <w:tcW w:w="270" w:type="dxa"/>
          </w:tcPr>
          <w:p w14:paraId="4E982D6C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1366A5" w14:textId="55F8C7F3" w:rsidR="00D223B2" w:rsidRDefault="00D223B2" w:rsidP="0082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1,643</w:t>
            </w:r>
          </w:p>
        </w:tc>
      </w:tr>
      <w:tr w:rsidR="00D223B2" w:rsidRPr="008A3FF3" w14:paraId="20D736D0" w14:textId="77777777" w:rsidTr="000305BF">
        <w:tc>
          <w:tcPr>
            <w:tcW w:w="4230" w:type="dxa"/>
          </w:tcPr>
          <w:p w14:paraId="7D68D01E" w14:textId="71C3F2C1" w:rsidR="00D223B2" w:rsidRPr="008A3FF3" w:rsidRDefault="00D223B2" w:rsidP="00112351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39051A57" w14:textId="69DDB90F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13D056CC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9E85C2" w14:textId="3D01319F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1,289</w:t>
            </w:r>
          </w:p>
        </w:tc>
        <w:tc>
          <w:tcPr>
            <w:tcW w:w="270" w:type="dxa"/>
          </w:tcPr>
          <w:p w14:paraId="6E7E3F69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539A79" w14:textId="669DAF23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5A1390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AD3BAD" w14:textId="3E91DF82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223B2" w:rsidRPr="008A3FF3" w14:paraId="2A83EA0F" w14:textId="77777777" w:rsidTr="000305BF">
        <w:tc>
          <w:tcPr>
            <w:tcW w:w="4230" w:type="dxa"/>
          </w:tcPr>
          <w:p w14:paraId="7B5E90AB" w14:textId="0B6DB19B" w:rsidR="00D223B2" w:rsidRPr="008A3FF3" w:rsidRDefault="00D223B2" w:rsidP="0011235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136CF">
              <w:rPr>
                <w:rFonts w:ascii="Angsana New" w:eastAsia="MS Mincho" w:hAnsi="Angsana New"/>
                <w:sz w:val="30"/>
                <w:szCs w:val="30"/>
                <w:cs/>
              </w:rPr>
              <w:t>จ่ายสำรองกิจกรรมความรับผิดชอบต่อสังคม</w:t>
            </w:r>
          </w:p>
        </w:tc>
        <w:tc>
          <w:tcPr>
            <w:tcW w:w="990" w:type="dxa"/>
          </w:tcPr>
          <w:p w14:paraId="75E0D86B" w14:textId="7A11600B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DB7B14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0D91FE" w14:textId="53749D30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3BA6B469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63F2CB" w14:textId="4A54B2F9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6616A2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7F2A3A" w14:textId="2B884454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500</w:t>
            </w:r>
          </w:p>
        </w:tc>
      </w:tr>
      <w:tr w:rsidR="00D223B2" w:rsidRPr="008A3FF3" w14:paraId="69714329" w14:textId="77777777" w:rsidTr="000305BF">
        <w:tc>
          <w:tcPr>
            <w:tcW w:w="4230" w:type="dxa"/>
          </w:tcPr>
          <w:p w14:paraId="21B70603" w14:textId="25B224CE" w:rsidR="00D223B2" w:rsidRPr="008A3FF3" w:rsidRDefault="00D223B2" w:rsidP="0011235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6E5C49" w14:textId="0407341E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72306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679A75" w14:textId="3E3AC7F4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D6F50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C45716" w14:textId="1A8796A5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4DA6C1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032A0E" w14:textId="7015C2AA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223B2" w:rsidRPr="008A3FF3" w14:paraId="3DF4FEDE" w14:textId="77777777" w:rsidTr="000305BF">
        <w:tc>
          <w:tcPr>
            <w:tcW w:w="4230" w:type="dxa"/>
          </w:tcPr>
          <w:p w14:paraId="392A6133" w14:textId="7B2FDB83" w:rsidR="00D223B2" w:rsidRPr="008A3FF3" w:rsidRDefault="00D223B2" w:rsidP="0011235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DFAB2F" w14:textId="236709B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6F2C2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8BB74B" w14:textId="760526F9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3A8A5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6960BD" w14:textId="5EAB0770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B0FF3E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3CA0E2" w14:textId="3EB51E5C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D223B2" w:rsidRPr="008A3FF3" w14:paraId="4EA5611E" w14:textId="77777777" w:rsidTr="000305BF">
        <w:tc>
          <w:tcPr>
            <w:tcW w:w="4230" w:type="dxa"/>
          </w:tcPr>
          <w:p w14:paraId="7AE25726" w14:textId="1C5F6F56" w:rsidR="00D223B2" w:rsidRPr="008A3FF3" w:rsidRDefault="00D223B2" w:rsidP="0011235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836381A" w14:textId="42EC686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131B7B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1215F2" w14:textId="050E9B10" w:rsidR="00D223B2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0E411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A4375" w14:textId="6249492C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1AACE7" w14:textId="77777777" w:rsidR="00D223B2" w:rsidRPr="008A3FF3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680C1C" w14:textId="53F55018" w:rsidR="00D223B2" w:rsidRDefault="00D223B2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</w:tbl>
    <w:p w14:paraId="398B98A9" w14:textId="77777777" w:rsidR="00112351" w:rsidRDefault="00112351" w:rsidP="00112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20FA6A" w14:textId="77777777" w:rsidR="002A641D" w:rsidRDefault="002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BDF0F60" w14:textId="3A1894B1" w:rsidR="00E7347E" w:rsidRPr="006A5DCA" w:rsidRDefault="00E7347E" w:rsidP="00AC5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C10AFC">
        <w:rPr>
          <w:rFonts w:asciiTheme="majorBidi" w:hAnsiTheme="majorBidi" w:cstheme="majorBidi"/>
          <w:sz w:val="30"/>
          <w:szCs w:val="30"/>
        </w:rPr>
        <w:t xml:space="preserve">30 </w:t>
      </w:r>
      <w:r w:rsidR="0011235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04897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F04897" w:rsidRPr="006A5DCA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F04897" w:rsidRPr="006A5DCA">
        <w:rPr>
          <w:rFonts w:asciiTheme="majorBidi" w:hAnsiTheme="majorBidi" w:cstheme="majorBidi"/>
          <w:sz w:val="30"/>
          <w:szCs w:val="30"/>
        </w:rPr>
        <w:t>5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E09EB1F" w14:textId="3E380497" w:rsidR="00A07525" w:rsidRPr="006A5DCA" w:rsidRDefault="00A07525" w:rsidP="00AC5CED">
      <w:pPr>
        <w:tabs>
          <w:tab w:val="clear" w:pos="454"/>
          <w:tab w:val="left" w:pos="540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1172"/>
      </w:tblGrid>
      <w:tr w:rsidR="00F04897" w:rsidRPr="006A5DCA" w14:paraId="45F48E51" w14:textId="77777777" w:rsidTr="000305BF">
        <w:trPr>
          <w:tblHeader/>
        </w:trPr>
        <w:tc>
          <w:tcPr>
            <w:tcW w:w="4230" w:type="dxa"/>
          </w:tcPr>
          <w:p w14:paraId="1E5D5CB6" w14:textId="5DEC14D9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EBA79D2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"/>
              </w:tabs>
              <w:spacing w:line="380" w:lineRule="exact"/>
              <w:ind w:left="-79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2E066F9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05DB37B3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2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12351" w:rsidRPr="006A5DCA" w14:paraId="1091AD43" w14:textId="77777777" w:rsidTr="000305BF">
        <w:trPr>
          <w:tblHeader/>
        </w:trPr>
        <w:tc>
          <w:tcPr>
            <w:tcW w:w="4230" w:type="dxa"/>
          </w:tcPr>
          <w:p w14:paraId="0EB07626" w14:textId="77777777" w:rsidR="00112351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C6642E" w14:textId="16C7EBDF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990" w:type="dxa"/>
          </w:tcPr>
          <w:p w14:paraId="7B3DFBB2" w14:textId="5C3C78FE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8FE2642" w14:textId="6282A7D0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90E7B08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92BF90" w14:textId="07953970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7CBF97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18888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72E1156" w14:textId="493A771D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D5BF88B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B3B2A7F" w14:textId="77777777" w:rsidR="003C1097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0C5AC058" w14:textId="36F5B55B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12351" w:rsidRPr="006A5DCA" w14:paraId="61859DD4" w14:textId="77777777" w:rsidTr="000305BF">
        <w:trPr>
          <w:tblHeader/>
        </w:trPr>
        <w:tc>
          <w:tcPr>
            <w:tcW w:w="4230" w:type="dxa"/>
          </w:tcPr>
          <w:p w14:paraId="52048D6B" w14:textId="088CA5F9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90" w:type="dxa"/>
          </w:tcPr>
          <w:p w14:paraId="13B23377" w14:textId="4027DF0D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66D1DCB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1CCC1E" w14:textId="537924F0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2CF466E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DD841" w14:textId="6E695A7A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7EE1DD7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4FB8E0F" w14:textId="5D990018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12351" w:rsidRPr="006A5DCA" w14:paraId="204478CE" w14:textId="77777777" w:rsidTr="000305BF">
        <w:trPr>
          <w:trHeight w:val="281"/>
          <w:tblHeader/>
        </w:trPr>
        <w:tc>
          <w:tcPr>
            <w:tcW w:w="4230" w:type="dxa"/>
          </w:tcPr>
          <w:p w14:paraId="5E04B9B0" w14:textId="77777777" w:rsidR="00112351" w:rsidRPr="006A5DCA" w:rsidRDefault="00112351" w:rsidP="00112351">
            <w:pPr>
              <w:spacing w:line="380" w:lineRule="exact"/>
              <w:ind w:right="-20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042" w:type="dxa"/>
            <w:gridSpan w:val="7"/>
          </w:tcPr>
          <w:p w14:paraId="76546F73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351" w:rsidRPr="006A5DCA" w14:paraId="00E826A0" w14:textId="77777777" w:rsidTr="000305BF">
        <w:tc>
          <w:tcPr>
            <w:tcW w:w="4230" w:type="dxa"/>
          </w:tcPr>
          <w:p w14:paraId="7DDB2B35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C158F2E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2CC8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0D115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EF639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8A459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5DAA7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C81F6DB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351" w:rsidRPr="006A5DCA" w14:paraId="3F24B465" w14:textId="77777777" w:rsidTr="000305BF">
        <w:tc>
          <w:tcPr>
            <w:tcW w:w="4230" w:type="dxa"/>
          </w:tcPr>
          <w:p w14:paraId="651E6D4A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B538D51" w14:textId="2E62CB75" w:rsidR="00112351" w:rsidRPr="006A5DCA" w:rsidRDefault="00DE3864" w:rsidP="00EA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615523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0BEB18" w14:textId="3EFF3759" w:rsidR="00112351" w:rsidRPr="006A5DCA" w:rsidRDefault="00112351" w:rsidP="00EA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46C738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57E77" w14:textId="1B47787B" w:rsidR="00112351" w:rsidRPr="006A5DCA" w:rsidRDefault="00DE3864" w:rsidP="0005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1,363,118</w:t>
            </w:r>
          </w:p>
        </w:tc>
        <w:tc>
          <w:tcPr>
            <w:tcW w:w="270" w:type="dxa"/>
          </w:tcPr>
          <w:p w14:paraId="60E1943D" w14:textId="285E65B8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900CF7C" w14:textId="639F7F9E" w:rsidR="00112351" w:rsidRPr="006A5DCA" w:rsidRDefault="00112351" w:rsidP="00D6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1,724,365</w:t>
            </w:r>
          </w:p>
        </w:tc>
      </w:tr>
      <w:tr w:rsidR="00112351" w:rsidRPr="006A5DCA" w14:paraId="537520AE" w14:textId="77777777" w:rsidTr="000305BF">
        <w:tc>
          <w:tcPr>
            <w:tcW w:w="4230" w:type="dxa"/>
          </w:tcPr>
          <w:p w14:paraId="7E295331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696A1A" w14:textId="1F24088B" w:rsidR="00112351" w:rsidRPr="006A5DCA" w:rsidRDefault="00DE386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181F1D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6E9A2A" w14:textId="3F3E84FB" w:rsidR="00112351" w:rsidRPr="006A5DCA" w:rsidRDefault="00112351" w:rsidP="00EA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2,135</w:t>
            </w:r>
          </w:p>
        </w:tc>
        <w:tc>
          <w:tcPr>
            <w:tcW w:w="270" w:type="dxa"/>
          </w:tcPr>
          <w:p w14:paraId="3F1D1633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E96D4E" w14:textId="1FE5D151" w:rsidR="00112351" w:rsidRPr="006A5DCA" w:rsidRDefault="00DE3864" w:rsidP="0005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132DD0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9D174A7" w14:textId="200BF92F" w:rsidR="00112351" w:rsidRPr="006A5DCA" w:rsidRDefault="00112351" w:rsidP="00F7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2351" w:rsidRPr="006A5DCA" w14:paraId="071F74CD" w14:textId="77777777" w:rsidTr="000305BF">
        <w:tc>
          <w:tcPr>
            <w:tcW w:w="4230" w:type="dxa"/>
          </w:tcPr>
          <w:p w14:paraId="4F739045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7297D6" w14:textId="44688973" w:rsidR="00112351" w:rsidRPr="006A5DCA" w:rsidRDefault="00DE386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37AE62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299D93" w14:textId="42CAD70E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2,135</w:t>
            </w:r>
          </w:p>
        </w:tc>
        <w:tc>
          <w:tcPr>
            <w:tcW w:w="270" w:type="dxa"/>
          </w:tcPr>
          <w:p w14:paraId="788EDE2D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EE5305" w14:textId="4E9BC09B" w:rsidR="00112351" w:rsidRPr="00050AAA" w:rsidRDefault="00DE3864" w:rsidP="0005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0A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1,363,118</w:t>
            </w:r>
          </w:p>
        </w:tc>
        <w:tc>
          <w:tcPr>
            <w:tcW w:w="270" w:type="dxa"/>
          </w:tcPr>
          <w:p w14:paraId="20F3A53C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E16AE09" w14:textId="29CB56B8" w:rsidR="00112351" w:rsidRPr="00F765E2" w:rsidRDefault="00112351" w:rsidP="00F7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6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1,724,365</w:t>
            </w:r>
          </w:p>
        </w:tc>
      </w:tr>
      <w:tr w:rsidR="00112351" w:rsidRPr="006A5DCA" w14:paraId="47EF0915" w14:textId="77777777" w:rsidTr="000305BF">
        <w:tc>
          <w:tcPr>
            <w:tcW w:w="4230" w:type="dxa"/>
          </w:tcPr>
          <w:p w14:paraId="5CD094AB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E446CD" w14:textId="796DC928" w:rsidR="00112351" w:rsidRPr="006A5DCA" w:rsidRDefault="00DE386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7D08C7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C6A01E" w14:textId="4104003B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F99968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7F0405" w14:textId="4838CC48" w:rsidR="00112351" w:rsidRPr="006A5DCA" w:rsidRDefault="00DE3864" w:rsidP="0005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A1A78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2664197" w14:textId="10AF9C82" w:rsidR="00112351" w:rsidRPr="006A5DCA" w:rsidRDefault="00112351" w:rsidP="00F7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2351" w:rsidRPr="006A5DCA" w14:paraId="280E18CB" w14:textId="77777777" w:rsidTr="000305BF">
        <w:tc>
          <w:tcPr>
            <w:tcW w:w="4230" w:type="dxa"/>
          </w:tcPr>
          <w:p w14:paraId="383C528E" w14:textId="7EEEBB9C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37E8F3" w14:textId="03CAEF35" w:rsidR="00112351" w:rsidRPr="006A5DCA" w:rsidRDefault="00DE386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F0AA89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CB3823" w14:textId="27773DBA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2,135</w:t>
            </w:r>
          </w:p>
        </w:tc>
        <w:tc>
          <w:tcPr>
            <w:tcW w:w="270" w:type="dxa"/>
          </w:tcPr>
          <w:p w14:paraId="323585E9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5F0466" w14:textId="4601B50E" w:rsidR="00112351" w:rsidRPr="00050AAA" w:rsidRDefault="00DE3864" w:rsidP="0005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0A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1,363,118</w:t>
            </w:r>
          </w:p>
        </w:tc>
        <w:tc>
          <w:tcPr>
            <w:tcW w:w="270" w:type="dxa"/>
          </w:tcPr>
          <w:p w14:paraId="3A38A535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A26A82A" w14:textId="648B5117" w:rsidR="00112351" w:rsidRPr="00F765E2" w:rsidRDefault="00112351" w:rsidP="00F7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6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1,724,365</w:t>
            </w:r>
          </w:p>
        </w:tc>
      </w:tr>
      <w:tr w:rsidR="00112351" w:rsidRPr="006A5DCA" w14:paraId="4FD0F77F" w14:textId="77777777" w:rsidTr="000305BF">
        <w:tc>
          <w:tcPr>
            <w:tcW w:w="4230" w:type="dxa"/>
          </w:tcPr>
          <w:p w14:paraId="2C4C9583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108308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F8579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4305C4E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520502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B97146B" w14:textId="77777777" w:rsidR="00112351" w:rsidRPr="00050AAA" w:rsidRDefault="00112351" w:rsidP="0005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F6F58F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46373AA0" w14:textId="77777777" w:rsidR="00112351" w:rsidRPr="00F765E2" w:rsidRDefault="00112351" w:rsidP="00F7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351" w:rsidRPr="006A5DCA" w14:paraId="27C7C465" w14:textId="77777777" w:rsidTr="000305BF">
        <w:tc>
          <w:tcPr>
            <w:tcW w:w="4230" w:type="dxa"/>
          </w:tcPr>
          <w:p w14:paraId="673F8DAE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0C2B479F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75874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B95519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27CC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95F7F" w14:textId="77777777" w:rsidR="00112351" w:rsidRPr="006A5DCA" w:rsidRDefault="00112351" w:rsidP="0005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13B05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351E4E9" w14:textId="77777777" w:rsidR="00112351" w:rsidRPr="006A5DCA" w:rsidRDefault="00112351" w:rsidP="00F7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351" w:rsidRPr="006A5DCA" w14:paraId="50F05D9C" w14:textId="77777777" w:rsidTr="000305BF">
        <w:tc>
          <w:tcPr>
            <w:tcW w:w="4230" w:type="dxa"/>
          </w:tcPr>
          <w:p w14:paraId="35C61302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AD41609" w14:textId="4A8BBE31" w:rsidR="00112351" w:rsidRPr="006A5DCA" w:rsidRDefault="00DE3864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5E16BD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9AFE5F" w14:textId="0B8CED40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1D2E59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7C9C6" w14:textId="6F82E2FC" w:rsidR="00112351" w:rsidRPr="006A5DCA" w:rsidRDefault="00DE3864" w:rsidP="0005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45,00</w:t>
            </w:r>
            <w:r w:rsidR="00ED5DC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C5488AC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20BFCDB" w14:textId="1923A60F" w:rsidR="00112351" w:rsidRPr="006A5DCA" w:rsidRDefault="00112351" w:rsidP="00F7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63,977</w:t>
            </w:r>
          </w:p>
        </w:tc>
      </w:tr>
      <w:tr w:rsidR="00112351" w:rsidRPr="006A5DCA" w14:paraId="006E31BE" w14:textId="77777777" w:rsidTr="000305BF">
        <w:tc>
          <w:tcPr>
            <w:tcW w:w="4230" w:type="dxa"/>
          </w:tcPr>
          <w:p w14:paraId="304413D9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BA2E12" w14:textId="6E0C2B0D" w:rsidR="00112351" w:rsidRPr="006A5DCA" w:rsidRDefault="00DE3864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2,916</w:t>
            </w:r>
          </w:p>
        </w:tc>
        <w:tc>
          <w:tcPr>
            <w:tcW w:w="270" w:type="dxa"/>
          </w:tcPr>
          <w:p w14:paraId="078631E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34F15D" w14:textId="33BC8723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1,947</w:t>
            </w:r>
          </w:p>
        </w:tc>
        <w:tc>
          <w:tcPr>
            <w:tcW w:w="270" w:type="dxa"/>
          </w:tcPr>
          <w:p w14:paraId="041C4818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0662E3" w14:textId="307C9FF5" w:rsidR="00112351" w:rsidRPr="006A5DCA" w:rsidRDefault="00DE3864" w:rsidP="0005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2,306</w:t>
            </w:r>
          </w:p>
        </w:tc>
        <w:tc>
          <w:tcPr>
            <w:tcW w:w="270" w:type="dxa"/>
          </w:tcPr>
          <w:p w14:paraId="2C0C71B6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4732563" w14:textId="128279D7" w:rsidR="00112351" w:rsidRPr="006A5DCA" w:rsidRDefault="00112351" w:rsidP="00F7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1,680</w:t>
            </w:r>
          </w:p>
        </w:tc>
      </w:tr>
      <w:tr w:rsidR="00112351" w:rsidRPr="006A5DCA" w14:paraId="6AD26A9A" w14:textId="77777777" w:rsidTr="000305BF">
        <w:tc>
          <w:tcPr>
            <w:tcW w:w="4230" w:type="dxa"/>
          </w:tcPr>
          <w:p w14:paraId="1E76F35C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62BFC7" w14:textId="63DC75FA" w:rsidR="00112351" w:rsidRPr="006A5DCA" w:rsidRDefault="00DE3864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2,916</w:t>
            </w:r>
          </w:p>
        </w:tc>
        <w:tc>
          <w:tcPr>
            <w:tcW w:w="270" w:type="dxa"/>
          </w:tcPr>
          <w:p w14:paraId="6B6412D7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33A6A8" w14:textId="2504B225" w:rsidR="00112351" w:rsidRPr="007818A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1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1,947</w:t>
            </w:r>
          </w:p>
        </w:tc>
        <w:tc>
          <w:tcPr>
            <w:tcW w:w="270" w:type="dxa"/>
          </w:tcPr>
          <w:p w14:paraId="4D8D723E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648E10" w14:textId="38114C0D" w:rsidR="00112351" w:rsidRPr="00050AAA" w:rsidRDefault="00DE3864" w:rsidP="0005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0A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47,311</w:t>
            </w:r>
          </w:p>
        </w:tc>
        <w:tc>
          <w:tcPr>
            <w:tcW w:w="270" w:type="dxa"/>
          </w:tcPr>
          <w:p w14:paraId="1AAAD7FA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72C5555" w14:textId="46E05407" w:rsidR="00112351" w:rsidRPr="00F765E2" w:rsidRDefault="00112351" w:rsidP="00F7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6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65,657</w:t>
            </w:r>
          </w:p>
        </w:tc>
      </w:tr>
      <w:tr w:rsidR="00112351" w:rsidRPr="006A5DCA" w14:paraId="6AF55922" w14:textId="77777777" w:rsidTr="000305BF">
        <w:tc>
          <w:tcPr>
            <w:tcW w:w="4230" w:type="dxa"/>
          </w:tcPr>
          <w:p w14:paraId="2550962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9D018E" w14:textId="1BA6D329" w:rsidR="00112351" w:rsidRPr="006A5DCA" w:rsidRDefault="00DE3864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515E94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A6443B" w14:textId="7CE1C83F" w:rsidR="00112351" w:rsidRPr="007818A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47DEC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AFB58D" w14:textId="5C0C09BB" w:rsidR="00112351" w:rsidRPr="006A5DCA" w:rsidRDefault="00DE3864" w:rsidP="0005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(44,051)</w:t>
            </w:r>
          </w:p>
        </w:tc>
        <w:tc>
          <w:tcPr>
            <w:tcW w:w="270" w:type="dxa"/>
          </w:tcPr>
          <w:p w14:paraId="5CD4D4F0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BF9D88C" w14:textId="6E529034" w:rsidR="00112351" w:rsidRPr="00F765E2" w:rsidRDefault="00112351" w:rsidP="00F7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(41,627)</w:t>
            </w:r>
          </w:p>
        </w:tc>
      </w:tr>
      <w:tr w:rsidR="00112351" w:rsidRPr="006A5DCA" w14:paraId="5E5339B7" w14:textId="77777777" w:rsidTr="000305BF">
        <w:trPr>
          <w:trHeight w:hRule="exact" w:val="360"/>
        </w:trPr>
        <w:tc>
          <w:tcPr>
            <w:tcW w:w="4230" w:type="dxa"/>
          </w:tcPr>
          <w:p w14:paraId="61696B4E" w14:textId="067BB168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467637" w14:textId="69FF8F7A" w:rsidR="00112351" w:rsidRPr="00DF4B83" w:rsidRDefault="00DE3864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2,916</w:t>
            </w:r>
          </w:p>
        </w:tc>
        <w:tc>
          <w:tcPr>
            <w:tcW w:w="270" w:type="dxa"/>
          </w:tcPr>
          <w:p w14:paraId="3E31DE84" w14:textId="77777777" w:rsidR="00112351" w:rsidRPr="00DF4B8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32532F" w14:textId="3B19AE0E" w:rsidR="00112351" w:rsidRPr="00DF4B8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B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1,947</w:t>
            </w:r>
          </w:p>
        </w:tc>
        <w:tc>
          <w:tcPr>
            <w:tcW w:w="270" w:type="dxa"/>
          </w:tcPr>
          <w:p w14:paraId="17ADF4C3" w14:textId="77777777" w:rsidR="00112351" w:rsidRPr="00DF4B8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93A9A5" w14:textId="54DE2BAA" w:rsidR="00112351" w:rsidRPr="00050AAA" w:rsidRDefault="00DE3864" w:rsidP="0005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0A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3,260</w:t>
            </w:r>
          </w:p>
        </w:tc>
        <w:tc>
          <w:tcPr>
            <w:tcW w:w="270" w:type="dxa"/>
          </w:tcPr>
          <w:p w14:paraId="46DFD963" w14:textId="77777777" w:rsidR="00112351" w:rsidRPr="00DF4B83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4A37885" w14:textId="09568B51" w:rsidR="00112351" w:rsidRPr="00F765E2" w:rsidRDefault="00112351" w:rsidP="00F7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6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24,030</w:t>
            </w:r>
          </w:p>
        </w:tc>
      </w:tr>
      <w:tr w:rsidR="00112351" w:rsidRPr="006A5DCA" w14:paraId="6B0C4F56" w14:textId="77777777" w:rsidTr="000305BF">
        <w:tc>
          <w:tcPr>
            <w:tcW w:w="4230" w:type="dxa"/>
          </w:tcPr>
          <w:p w14:paraId="0D55A62F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D504C2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45C58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F77BF4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5B0D58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1BAA4E" w14:textId="77777777" w:rsidR="00112351" w:rsidRPr="006A5DCA" w:rsidRDefault="00112351" w:rsidP="0005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15B29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FF31228" w14:textId="77777777" w:rsidR="00112351" w:rsidRPr="006A5DCA" w:rsidRDefault="00112351" w:rsidP="00F7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351" w:rsidRPr="006A5DCA" w14:paraId="6DC9E499" w14:textId="77777777" w:rsidTr="000305BF">
        <w:tc>
          <w:tcPr>
            <w:tcW w:w="4230" w:type="dxa"/>
          </w:tcPr>
          <w:p w14:paraId="3E9146CE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990" w:type="dxa"/>
          </w:tcPr>
          <w:p w14:paraId="6656335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C56AB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958B3A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0B173F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7AA4D" w14:textId="77777777" w:rsidR="00112351" w:rsidRPr="006A5DCA" w:rsidRDefault="00112351" w:rsidP="0005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9CFA5A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E3D393E" w14:textId="77777777" w:rsidR="00112351" w:rsidRPr="006A5DCA" w:rsidRDefault="00112351" w:rsidP="00F7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3864" w:rsidRPr="006A5DCA" w14:paraId="23ECF8A6" w14:textId="77777777" w:rsidTr="000305BF">
        <w:tc>
          <w:tcPr>
            <w:tcW w:w="4230" w:type="dxa"/>
          </w:tcPr>
          <w:p w14:paraId="7553C30E" w14:textId="77777777" w:rsidR="00DE3864" w:rsidRPr="006A5DCA" w:rsidRDefault="00DE386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96EEB7F" w14:textId="6AEB0529" w:rsidR="00DE3864" w:rsidRPr="006A5DCA" w:rsidRDefault="00DE3864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4D20E9" w14:textId="77777777" w:rsidR="00DE3864" w:rsidRPr="006A5DCA" w:rsidRDefault="00DE386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F43FD7" w14:textId="53B739F6" w:rsidR="00DE3864" w:rsidRPr="006A5DCA" w:rsidRDefault="00DE386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4219F5" w14:textId="77777777" w:rsidR="00DE3864" w:rsidRPr="006A5DCA" w:rsidRDefault="00DE386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AB9C7" w14:textId="6A3E05B4" w:rsidR="00DE3864" w:rsidRPr="006A5DCA" w:rsidRDefault="00DE3864" w:rsidP="0005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282,631</w:t>
            </w:r>
          </w:p>
        </w:tc>
        <w:tc>
          <w:tcPr>
            <w:tcW w:w="270" w:type="dxa"/>
          </w:tcPr>
          <w:p w14:paraId="3AE5BED1" w14:textId="77777777" w:rsidR="00DE3864" w:rsidRPr="006A5DCA" w:rsidRDefault="00DE386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AD62242" w14:textId="118590DA" w:rsidR="00DE3864" w:rsidRPr="006A5DCA" w:rsidRDefault="00DE3864" w:rsidP="00F7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228,230</w:t>
            </w:r>
          </w:p>
        </w:tc>
      </w:tr>
      <w:tr w:rsidR="00DE3864" w:rsidRPr="006A5DCA" w14:paraId="2595C7F5" w14:textId="77777777" w:rsidTr="000305BF">
        <w:tc>
          <w:tcPr>
            <w:tcW w:w="4230" w:type="dxa"/>
          </w:tcPr>
          <w:p w14:paraId="550BB465" w14:textId="77777777" w:rsidR="00DE3864" w:rsidRPr="006A5DCA" w:rsidRDefault="00DE386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147A75" w14:textId="5531E490" w:rsidR="00DE3864" w:rsidRPr="006A5DCA" w:rsidRDefault="00DE3864" w:rsidP="00ED5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AAA655" w14:textId="77777777" w:rsidR="00DE3864" w:rsidRPr="006A5DCA" w:rsidRDefault="00DE386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BBDDD4" w14:textId="6694E406" w:rsidR="00DE3864" w:rsidRPr="006A5DCA" w:rsidRDefault="00DE386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39C46A" w14:textId="77777777" w:rsidR="00DE3864" w:rsidRPr="006A5DCA" w:rsidRDefault="00DE386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30EB67" w14:textId="3809644B" w:rsidR="00DE3864" w:rsidRPr="006A5DCA" w:rsidRDefault="00DE3864" w:rsidP="0005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(260,457)</w:t>
            </w:r>
          </w:p>
        </w:tc>
        <w:tc>
          <w:tcPr>
            <w:tcW w:w="270" w:type="dxa"/>
          </w:tcPr>
          <w:p w14:paraId="5EC3A08A" w14:textId="77777777" w:rsidR="00DE3864" w:rsidRPr="006A5DCA" w:rsidRDefault="00DE386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1F2AAF9" w14:textId="04EEC0B6" w:rsidR="00DE3864" w:rsidRPr="006A5DCA" w:rsidRDefault="00DE3864" w:rsidP="00F7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(228,230)</w:t>
            </w:r>
          </w:p>
        </w:tc>
      </w:tr>
      <w:tr w:rsidR="00DE3864" w:rsidRPr="006A5DCA" w14:paraId="6B313F6C" w14:textId="77777777" w:rsidTr="000305BF">
        <w:trPr>
          <w:trHeight w:hRule="exact" w:val="360"/>
        </w:trPr>
        <w:tc>
          <w:tcPr>
            <w:tcW w:w="4230" w:type="dxa"/>
          </w:tcPr>
          <w:p w14:paraId="7E24D000" w14:textId="4233024D" w:rsidR="00DE3864" w:rsidRPr="006A5DCA" w:rsidRDefault="00DE386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4C9392" w14:textId="761A4D17" w:rsidR="00DE3864" w:rsidRPr="006A5DCA" w:rsidRDefault="00DE3864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1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646BE" w14:textId="77777777" w:rsidR="00DE3864" w:rsidRPr="006A5DCA" w:rsidRDefault="00DE386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94C6C8" w14:textId="107BEAD0" w:rsidR="00DE3864" w:rsidRPr="007818AA" w:rsidRDefault="00DE386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1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9AC5BF" w14:textId="77777777" w:rsidR="00DE3864" w:rsidRPr="006A5DCA" w:rsidRDefault="00DE386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A0D0C1" w14:textId="5B5973B3" w:rsidR="00DE3864" w:rsidRPr="00050AAA" w:rsidRDefault="00DE3864" w:rsidP="0005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0A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22,174</w:t>
            </w:r>
          </w:p>
        </w:tc>
        <w:tc>
          <w:tcPr>
            <w:tcW w:w="270" w:type="dxa"/>
          </w:tcPr>
          <w:p w14:paraId="507567F0" w14:textId="77777777" w:rsidR="00DE3864" w:rsidRPr="006A5DCA" w:rsidRDefault="00DE386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3212FBD" w14:textId="49C59A0C" w:rsidR="00DE3864" w:rsidRPr="00F765E2" w:rsidRDefault="00DE3864" w:rsidP="00F7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6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5C5F2B7" w14:textId="7BC1020B" w:rsidR="002A641D" w:rsidRPr="005E58E9" w:rsidRDefault="002A641D" w:rsidP="002A641D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1170"/>
      </w:tblGrid>
      <w:tr w:rsidR="002A641D" w:rsidRPr="00144E97" w14:paraId="5424BF65" w14:textId="77777777" w:rsidTr="000305BF">
        <w:trPr>
          <w:trHeight w:hRule="exact" w:val="389"/>
        </w:trPr>
        <w:tc>
          <w:tcPr>
            <w:tcW w:w="4230" w:type="dxa"/>
          </w:tcPr>
          <w:p w14:paraId="35FD2B9A" w14:textId="77777777" w:rsidR="002A641D" w:rsidRPr="00BB7831" w:rsidRDefault="002A641D" w:rsidP="006B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br w:type="page"/>
            </w:r>
            <w:r w:rsidRPr="00BB7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4C7E739C" w14:textId="77777777" w:rsidR="002A641D" w:rsidRPr="00144E97" w:rsidRDefault="002A641D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A25F826" w14:textId="77777777" w:rsidR="002A641D" w:rsidRPr="00144E97" w:rsidRDefault="002A641D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DAD806E" w14:textId="77777777" w:rsidR="002A641D" w:rsidRPr="00144E97" w:rsidRDefault="002A641D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A641D" w:rsidRPr="00B87F43" w14:paraId="6FE67F7E" w14:textId="77777777" w:rsidTr="000305BF">
        <w:trPr>
          <w:trHeight w:hRule="exact" w:val="389"/>
        </w:trPr>
        <w:tc>
          <w:tcPr>
            <w:tcW w:w="4230" w:type="dxa"/>
          </w:tcPr>
          <w:p w14:paraId="20CF71D1" w14:textId="12E53B56" w:rsidR="002A641D" w:rsidRPr="00BB7831" w:rsidRDefault="002A641D" w:rsidP="006B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123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451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123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vAlign w:val="center"/>
          </w:tcPr>
          <w:p w14:paraId="514E1686" w14:textId="5EF4DE0C" w:rsidR="002A641D" w:rsidRPr="00B87F43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center"/>
          </w:tcPr>
          <w:p w14:paraId="3BC2E3FA" w14:textId="77777777" w:rsidR="002A641D" w:rsidRPr="00B87F43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3EB0CABB" w14:textId="182124F0" w:rsidR="002A641D" w:rsidRPr="00B87F43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F5E4AC4" w14:textId="77777777" w:rsid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F670B14" w14:textId="6252E2D0" w:rsidR="002A641D" w:rsidRPr="00B87F43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center"/>
          </w:tcPr>
          <w:p w14:paraId="2F210237" w14:textId="77777777" w:rsidR="002A641D" w:rsidRPr="00B87F43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205ECCE0" w14:textId="05AB79BF" w:rsidR="002A641D" w:rsidRPr="00B87F43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2A641D" w:rsidRPr="00144E97" w14:paraId="51F472BC" w14:textId="77777777" w:rsidTr="000305BF">
        <w:trPr>
          <w:trHeight w:hRule="exact" w:val="389"/>
        </w:trPr>
        <w:tc>
          <w:tcPr>
            <w:tcW w:w="4230" w:type="dxa"/>
          </w:tcPr>
          <w:p w14:paraId="78B607F8" w14:textId="77777777" w:rsidR="002A641D" w:rsidRPr="00144E97" w:rsidRDefault="002A641D" w:rsidP="006B356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7A5CB764" w14:textId="77777777" w:rsidR="002A641D" w:rsidRPr="00144E97" w:rsidRDefault="002A641D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41D" w14:paraId="7B186DED" w14:textId="77777777" w:rsidTr="000305BF">
        <w:trPr>
          <w:trHeight w:hRule="exact" w:val="389"/>
        </w:trPr>
        <w:tc>
          <w:tcPr>
            <w:tcW w:w="4230" w:type="dxa"/>
          </w:tcPr>
          <w:p w14:paraId="529EF8C3" w14:textId="77777777" w:rsidR="002A641D" w:rsidRPr="00BB7831" w:rsidRDefault="002A641D" w:rsidP="006B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7831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990" w:type="dxa"/>
          </w:tcPr>
          <w:p w14:paraId="37BA3ACA" w14:textId="6A0C50F5" w:rsidR="002A641D" w:rsidRPr="00E22D25" w:rsidRDefault="00DE3864" w:rsidP="00ED5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6E2B13" w14:textId="77777777" w:rsidR="002A641D" w:rsidRPr="00E22D25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7773FB" w14:textId="79DAE946" w:rsidR="002A641D" w:rsidRPr="00E22D25" w:rsidRDefault="00977185" w:rsidP="00ED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A95C97" w14:textId="77777777" w:rsidR="002A641D" w:rsidRPr="00E22D25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520917" w14:textId="758AAC87" w:rsidR="002A641D" w:rsidRPr="00ED60A2" w:rsidRDefault="00DE3864" w:rsidP="00CC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32,227</w:t>
            </w:r>
          </w:p>
        </w:tc>
        <w:tc>
          <w:tcPr>
            <w:tcW w:w="270" w:type="dxa"/>
          </w:tcPr>
          <w:p w14:paraId="2A337120" w14:textId="77777777" w:rsidR="002A641D" w:rsidRPr="00E22D25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87B431" w14:textId="033AEEBF" w:rsidR="002A641D" w:rsidRPr="00ED60A2" w:rsidRDefault="00977185" w:rsidP="00F7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33,303</w:t>
            </w:r>
          </w:p>
        </w:tc>
      </w:tr>
    </w:tbl>
    <w:p w14:paraId="60AE3304" w14:textId="29DF42DD" w:rsidR="003F7179" w:rsidRDefault="003F7179" w:rsidP="00884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DE4495D" w14:textId="305CC7EC" w:rsidR="002A641D" w:rsidRPr="00884AE9" w:rsidRDefault="003F7179" w:rsidP="00884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990"/>
        <w:gridCol w:w="270"/>
        <w:gridCol w:w="1080"/>
        <w:gridCol w:w="270"/>
        <w:gridCol w:w="1188"/>
      </w:tblGrid>
      <w:tr w:rsidR="003F14C0" w:rsidRPr="006A5DCA" w14:paraId="71A672B2" w14:textId="77777777" w:rsidTr="000305BF">
        <w:tc>
          <w:tcPr>
            <w:tcW w:w="4230" w:type="dxa"/>
          </w:tcPr>
          <w:p w14:paraId="2073A4AF" w14:textId="1409BAB9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F81907D" w14:textId="77777777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890C6C0" w14:textId="77777777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6525AE8E" w14:textId="77777777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2A641D" w:rsidRPr="006A5DCA" w14:paraId="1B54D3DF" w14:textId="77777777" w:rsidTr="000305BF">
        <w:tc>
          <w:tcPr>
            <w:tcW w:w="4230" w:type="dxa"/>
          </w:tcPr>
          <w:p w14:paraId="198B1333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C3AD0" w14:textId="4E9A8636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5E18E247" w14:textId="7777777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AD97C7" w14:textId="524AEF98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DA4B344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7E08DA" w14:textId="334117D3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7826622B" w14:textId="7777777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390F6B1" w14:textId="444B424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112351" w:rsidRPr="006A5DCA" w14:paraId="594B13EB" w14:textId="77777777" w:rsidTr="000305BF">
        <w:tc>
          <w:tcPr>
            <w:tcW w:w="4230" w:type="dxa"/>
          </w:tcPr>
          <w:p w14:paraId="2050D753" w14:textId="10125A5F" w:rsidR="00112351" w:rsidRPr="006A5DCA" w:rsidRDefault="00112351" w:rsidP="008B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080" w:type="dxa"/>
          </w:tcPr>
          <w:p w14:paraId="58613F4D" w14:textId="1C9AB214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5C65700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044F4D" w14:textId="37D93879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1630E92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2C975" w14:textId="33AECC91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7678637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994B75B" w14:textId="68B00E4C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12351" w:rsidRPr="006A5DCA" w14:paraId="08617E9C" w14:textId="77777777" w:rsidTr="000305BF">
        <w:tc>
          <w:tcPr>
            <w:tcW w:w="4230" w:type="dxa"/>
          </w:tcPr>
          <w:p w14:paraId="304813EF" w14:textId="107879BF" w:rsidR="00112351" w:rsidRPr="008A1A50" w:rsidRDefault="00112351" w:rsidP="008B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A1A5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vAlign w:val="center"/>
          </w:tcPr>
          <w:p w14:paraId="58319170" w14:textId="29BD09DD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center"/>
          </w:tcPr>
          <w:p w14:paraId="00A558D2" w14:textId="77777777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24D2FAD" w14:textId="59F642AD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462AF350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C525D7" w14:textId="6A1E87AF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center"/>
          </w:tcPr>
          <w:p w14:paraId="3E49AAE2" w14:textId="77777777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center"/>
          </w:tcPr>
          <w:p w14:paraId="2B2D6AA8" w14:textId="54C62313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112351" w:rsidRPr="006A5DCA" w14:paraId="32F9342D" w14:textId="77777777" w:rsidTr="000305BF">
        <w:tc>
          <w:tcPr>
            <w:tcW w:w="4230" w:type="dxa"/>
          </w:tcPr>
          <w:p w14:paraId="1F42D667" w14:textId="77777777" w:rsidR="00112351" w:rsidRPr="006A5DCA" w:rsidRDefault="00112351" w:rsidP="008B1200">
            <w:pPr>
              <w:spacing w:line="240" w:lineRule="auto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8" w:type="dxa"/>
            <w:gridSpan w:val="7"/>
          </w:tcPr>
          <w:p w14:paraId="6227FBF1" w14:textId="701211C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351" w:rsidRPr="006A5DCA" w14:paraId="483E82BC" w14:textId="77777777" w:rsidTr="000305BF">
        <w:tc>
          <w:tcPr>
            <w:tcW w:w="4230" w:type="dxa"/>
          </w:tcPr>
          <w:p w14:paraId="7050D40B" w14:textId="23B145D6" w:rsidR="00112351" w:rsidRPr="006A5DCA" w:rsidRDefault="00112351" w:rsidP="008B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67E38C2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48C3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3B781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39912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340CC6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ADB7B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1229F1B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351" w:rsidRPr="006A5DCA" w14:paraId="7BD86AFA" w14:textId="77777777" w:rsidTr="000305BF">
        <w:tc>
          <w:tcPr>
            <w:tcW w:w="4230" w:type="dxa"/>
          </w:tcPr>
          <w:p w14:paraId="1D538435" w14:textId="77777777" w:rsidR="00112351" w:rsidRPr="006A5DCA" w:rsidRDefault="00112351" w:rsidP="008B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803A146" w14:textId="6409BBF7" w:rsidR="00112351" w:rsidRPr="006A5DCA" w:rsidRDefault="00DE3864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EC0DD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49AE3C" w14:textId="77777777" w:rsidR="00112351" w:rsidRPr="006A5DCA" w:rsidRDefault="00112351" w:rsidP="00112351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E065F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7246F" w14:textId="2419BF32" w:rsidR="00112351" w:rsidRPr="006A5DCA" w:rsidRDefault="00DE386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91,878</w:t>
            </w:r>
          </w:p>
        </w:tc>
        <w:tc>
          <w:tcPr>
            <w:tcW w:w="270" w:type="dxa"/>
          </w:tcPr>
          <w:p w14:paraId="147D7977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A9741E" w14:textId="7F8B21FA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72,582</w:t>
            </w:r>
          </w:p>
        </w:tc>
      </w:tr>
      <w:tr w:rsidR="00112351" w:rsidRPr="006A5DCA" w14:paraId="40F1C43C" w14:textId="77777777" w:rsidTr="000305BF">
        <w:tc>
          <w:tcPr>
            <w:tcW w:w="4230" w:type="dxa"/>
          </w:tcPr>
          <w:p w14:paraId="388CEEFC" w14:textId="77777777" w:rsidR="00112351" w:rsidRPr="006A5DCA" w:rsidRDefault="00112351" w:rsidP="008B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B8FE42" w14:textId="647CD58F" w:rsidR="00112351" w:rsidRPr="005D34B3" w:rsidRDefault="00DE3864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EF31C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C13770" w14:textId="77777777" w:rsidR="00112351" w:rsidRPr="008A72A9" w:rsidRDefault="00112351" w:rsidP="00112351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2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789B5B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ECC4EE" w14:textId="0AC89864" w:rsidR="00112351" w:rsidRPr="0053620F" w:rsidRDefault="00DE386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91,878</w:t>
            </w:r>
          </w:p>
        </w:tc>
        <w:tc>
          <w:tcPr>
            <w:tcW w:w="270" w:type="dxa"/>
          </w:tcPr>
          <w:p w14:paraId="414BB441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04EFAA2" w14:textId="134718BC" w:rsidR="00112351" w:rsidRPr="0053620F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62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72,582</w:t>
            </w:r>
          </w:p>
        </w:tc>
      </w:tr>
    </w:tbl>
    <w:p w14:paraId="1D053FE1" w14:textId="6C4FE998" w:rsidR="00795920" w:rsidRPr="00AD2603" w:rsidRDefault="00795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213"/>
        <w:gridCol w:w="1085"/>
        <w:gridCol w:w="270"/>
        <w:gridCol w:w="987"/>
        <w:gridCol w:w="270"/>
        <w:gridCol w:w="1092"/>
        <w:gridCol w:w="274"/>
        <w:gridCol w:w="1169"/>
      </w:tblGrid>
      <w:tr w:rsidR="002A641D" w:rsidRPr="006A5DCA" w14:paraId="17085331" w14:textId="77777777" w:rsidTr="000305BF">
        <w:tc>
          <w:tcPr>
            <w:tcW w:w="4213" w:type="dxa"/>
          </w:tcPr>
          <w:p w14:paraId="2E4C0F1C" w14:textId="77777777" w:rsidR="002A641D" w:rsidRPr="006A5DCA" w:rsidRDefault="002A641D" w:rsidP="008B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5" w:type="dxa"/>
            <w:vAlign w:val="center"/>
          </w:tcPr>
          <w:p w14:paraId="36EC77AB" w14:textId="77777777" w:rsidR="002A641D" w:rsidRPr="003E1066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8B7B470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2A91F3F2" w14:textId="77777777" w:rsidR="002A641D" w:rsidRPr="006A5DCA" w:rsidRDefault="002A641D" w:rsidP="002A641D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85ACA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3ECFC2FC" w14:textId="77777777" w:rsidR="002A641D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vAlign w:val="center"/>
          </w:tcPr>
          <w:p w14:paraId="437821F3" w14:textId="7777777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72BB5066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6F10" w:rsidRPr="006A5DCA" w14:paraId="33B532FE" w14:textId="77777777" w:rsidTr="000305BF">
        <w:tc>
          <w:tcPr>
            <w:tcW w:w="4213" w:type="dxa"/>
          </w:tcPr>
          <w:p w14:paraId="356C3546" w14:textId="77777777" w:rsidR="00276F10" w:rsidRPr="006A5DCA" w:rsidRDefault="00276F10" w:rsidP="008B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5" w:type="dxa"/>
          </w:tcPr>
          <w:p w14:paraId="13449A4B" w14:textId="56A8EAA4" w:rsidR="00276F10" w:rsidRPr="008B1200" w:rsidRDefault="008B1200" w:rsidP="00ED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DFFD3F" w14:textId="77777777" w:rsidR="00276F10" w:rsidRPr="006A5DCA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</w:tcPr>
          <w:p w14:paraId="31033719" w14:textId="77777777" w:rsidR="00276F10" w:rsidRPr="006A5DCA" w:rsidRDefault="00276F10" w:rsidP="002A641D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65926C" w14:textId="77777777" w:rsidR="00276F10" w:rsidRPr="006A5DCA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4AAF18FE" w14:textId="30569F1E" w:rsidR="00276F10" w:rsidRPr="005D34B3" w:rsidRDefault="00DE3864" w:rsidP="00ED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45,990</w:t>
            </w:r>
          </w:p>
        </w:tc>
        <w:tc>
          <w:tcPr>
            <w:tcW w:w="274" w:type="dxa"/>
            <w:vAlign w:val="bottom"/>
          </w:tcPr>
          <w:p w14:paraId="3A5EA75C" w14:textId="77777777" w:rsidR="00276F10" w:rsidRPr="006A5DCA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5C473B27" w14:textId="77777777" w:rsidR="00276F10" w:rsidRPr="006A5DCA" w:rsidRDefault="00276F10" w:rsidP="00ED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46,650</w:t>
            </w:r>
          </w:p>
        </w:tc>
      </w:tr>
      <w:tr w:rsidR="00DE3864" w:rsidRPr="006A5DCA" w14:paraId="35CE54C0" w14:textId="77777777" w:rsidTr="000305BF">
        <w:tc>
          <w:tcPr>
            <w:tcW w:w="4213" w:type="dxa"/>
          </w:tcPr>
          <w:p w14:paraId="4971FC5C" w14:textId="77777777" w:rsidR="00DE3864" w:rsidRPr="006A5DCA" w:rsidRDefault="00DE3864" w:rsidP="008B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4EB3734" w14:textId="44257449" w:rsidR="00DE3864" w:rsidRPr="003E1066" w:rsidRDefault="00DE3864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EB1A14E" w14:textId="77777777" w:rsidR="00DE3864" w:rsidRPr="006A5DCA" w:rsidRDefault="00DE3864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F85F7E4" w14:textId="77777777" w:rsidR="00DE3864" w:rsidRPr="006A5DCA" w:rsidRDefault="00DE3864" w:rsidP="002A641D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14:paraId="1183B568" w14:textId="77777777" w:rsidR="00DE3864" w:rsidRPr="006A5DCA" w:rsidRDefault="00DE3864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04D30684" w14:textId="06231DFD" w:rsidR="00DE3864" w:rsidRPr="00113A71" w:rsidRDefault="00DE3864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2EAD9E1E" w14:textId="77777777" w:rsidR="00DE3864" w:rsidRPr="006A5DCA" w:rsidRDefault="00DE3864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597A629" w14:textId="77777777" w:rsidR="00DE3864" w:rsidRPr="006A5DCA" w:rsidRDefault="00DE3864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3864" w:rsidRPr="006A5DCA" w14:paraId="309D9215" w14:textId="77777777" w:rsidTr="000305BF">
        <w:tc>
          <w:tcPr>
            <w:tcW w:w="4213" w:type="dxa"/>
          </w:tcPr>
          <w:p w14:paraId="47962C21" w14:textId="77777777" w:rsidR="00DE3864" w:rsidRPr="006A5DCA" w:rsidRDefault="00DE3864" w:rsidP="008B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727DAC8" w14:textId="6BEAF8C5" w:rsidR="00DE3864" w:rsidRPr="003E1066" w:rsidRDefault="00DE3864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0120F7" w14:textId="77777777" w:rsidR="00DE3864" w:rsidRPr="006A5DCA" w:rsidRDefault="00DE3864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695A9CAA" w14:textId="77777777" w:rsidR="00DE3864" w:rsidRPr="006A5DCA" w:rsidRDefault="00DE3864" w:rsidP="002A641D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14:paraId="54390631" w14:textId="77777777" w:rsidR="00DE3864" w:rsidRPr="006A5DCA" w:rsidRDefault="00DE3864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2AAF56E0" w14:textId="0C422F75" w:rsidR="00DE3864" w:rsidRDefault="00DE3864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45,990</w:t>
            </w:r>
          </w:p>
        </w:tc>
        <w:tc>
          <w:tcPr>
            <w:tcW w:w="274" w:type="dxa"/>
          </w:tcPr>
          <w:p w14:paraId="23A49762" w14:textId="77777777" w:rsidR="00DE3864" w:rsidRPr="006A5DCA" w:rsidRDefault="00DE3864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C50536E" w14:textId="77777777" w:rsidR="00DE3864" w:rsidRPr="006A5DCA" w:rsidRDefault="00DE3864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46,650</w:t>
            </w:r>
          </w:p>
        </w:tc>
      </w:tr>
    </w:tbl>
    <w:p w14:paraId="6C5B84F7" w14:textId="3D9D2520" w:rsidR="0088788E" w:rsidRDefault="00887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39908C1" w14:textId="2C87AF44" w:rsidR="00EA3AEC" w:rsidRPr="006A5DCA" w:rsidRDefault="00EA3AEC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630" w:hanging="9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  <w:r w:rsidR="000E66BF" w:rsidRPr="006A5DC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00F1BE97" w14:textId="77777777" w:rsidR="00EA3AEC" w:rsidRPr="006A5DCA" w:rsidRDefault="00EA3AEC" w:rsidP="00EF731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5295E9A" w14:textId="027438A0" w:rsidR="000B1721" w:rsidRPr="006A5DCA" w:rsidRDefault="00AA723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B80CA4" w:rsidRPr="006A5DC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A641D">
        <w:rPr>
          <w:rFonts w:asciiTheme="majorBidi" w:hAnsiTheme="majorBidi" w:cstheme="majorBidi"/>
          <w:sz w:val="30"/>
          <w:szCs w:val="30"/>
        </w:rPr>
        <w:t>30</w:t>
      </w:r>
      <w:r w:rsidR="003F14C0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11235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3F14C0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347E" w:rsidRPr="006A5DCA">
        <w:rPr>
          <w:rFonts w:asciiTheme="majorBidi" w:hAnsiTheme="majorBidi" w:cstheme="majorBidi"/>
          <w:sz w:val="30"/>
          <w:szCs w:val="30"/>
        </w:rPr>
        <w:t>256</w:t>
      </w:r>
      <w:r w:rsidR="003F14C0" w:rsidRPr="006A5DCA">
        <w:rPr>
          <w:rFonts w:asciiTheme="majorBidi" w:hAnsiTheme="majorBidi" w:cstheme="majorBidi"/>
          <w:sz w:val="30"/>
          <w:szCs w:val="30"/>
        </w:rPr>
        <w:t>6</w:t>
      </w:r>
      <w:r w:rsidR="00E7347E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171149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A3AEC" w:rsidRPr="006A5DCA">
        <w:rPr>
          <w:rFonts w:asciiTheme="majorBidi" w:hAnsiTheme="majorBidi" w:cstheme="majorBidi"/>
          <w:sz w:val="30"/>
          <w:szCs w:val="30"/>
          <w:cs/>
        </w:rPr>
        <w:t>มีสัญญาสำคัญที่ทำกับบุคคลหรือกิจการที่เกี่ยวข้องกันดังต่อไปนี้</w:t>
      </w:r>
    </w:p>
    <w:p w14:paraId="654B1BA5" w14:textId="0E08D997" w:rsidR="002A641D" w:rsidRDefault="002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715D9D8" w14:textId="73481F61" w:rsidR="00F47696" w:rsidRPr="006A5DCA" w:rsidRDefault="00F47696" w:rsidP="00EF7317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1A1C3F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</w:t>
      </w:r>
    </w:p>
    <w:p w14:paraId="7C530F07" w14:textId="77777777" w:rsidR="00F47696" w:rsidRPr="006A5DCA" w:rsidRDefault="00F4769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9747E66" w14:textId="3D6CB235" w:rsidR="008919F3" w:rsidRPr="006A5DCA" w:rsidRDefault="000E66BF" w:rsidP="008E489C">
      <w:pPr>
        <w:ind w:left="540" w:right="18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</w:t>
      </w:r>
      <w:r w:rsidR="009C7AF3" w:rsidRPr="006A5DCA">
        <w:rPr>
          <w:rFonts w:asciiTheme="majorBidi" w:hAnsiTheme="majorBidi" w:cstheme="majorBidi"/>
          <w:spacing w:val="-4"/>
          <w:sz w:val="30"/>
          <w:szCs w:val="30"/>
          <w:cs/>
        </w:rPr>
        <w:t>ญญาเงินให้กู้ยืมกับบริษัทย่อย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โดยมีอัตราดอกเบี้ยตามที่กำหนดในสัญญา เงินต้นและดอกเบี้ย</w:t>
      </w:r>
      <w:r w:rsidR="001D17AF"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A6B3E" w:rsidRPr="006A5DCA">
        <w:rPr>
          <w:rFonts w:asciiTheme="majorBidi" w:hAnsiTheme="majorBidi" w:cstheme="majorBidi"/>
          <w:spacing w:val="-4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มีกำหนดชำระคืนภายใน </w:t>
      </w:r>
      <w:r w:rsidR="00D830A6" w:rsidRPr="006A5DCA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5D34B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D34B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ถึง </w:t>
      </w:r>
      <w:r w:rsidR="005D34B3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ปี นับจากวันที่สัญญา ข้อกำหนดและเงื่อนไขสามารถเปลี่ยนแปลงได้ตามความยินยอม</w:t>
      </w:r>
      <w:r w:rsidR="001A6B3E" w:rsidRPr="006A5DCA">
        <w:rPr>
          <w:rFonts w:asciiTheme="majorBidi" w:hAnsiTheme="majorBidi" w:cstheme="majorBidi"/>
          <w:spacing w:val="-4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เป็นลายลักษณ์อักษรของทั้งสองฝ่าย ณ วันที่ </w:t>
      </w:r>
      <w:r w:rsidR="002A641D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3F14C0"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12351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3F14C0"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7347E" w:rsidRPr="006A5DC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3F14C0" w:rsidRPr="006A5DCA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ยอดเงินกู้</w:t>
      </w:r>
      <w:r w:rsidR="00DE785C" w:rsidRPr="006A5DCA">
        <w:rPr>
          <w:rFonts w:asciiTheme="majorBidi" w:hAnsiTheme="majorBidi" w:cstheme="majorBidi"/>
          <w:spacing w:val="-4"/>
          <w:sz w:val="30"/>
          <w:szCs w:val="30"/>
          <w:cs/>
        </w:rPr>
        <w:t>ยืม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คงเหลือมีจำนวน</w:t>
      </w:r>
      <w:r w:rsidR="00581EF1"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E3864">
        <w:rPr>
          <w:rFonts w:asciiTheme="majorBidi" w:hAnsiTheme="majorBidi" w:cstheme="majorBidi"/>
          <w:spacing w:val="-4"/>
          <w:sz w:val="30"/>
          <w:szCs w:val="30"/>
        </w:rPr>
        <w:t>282.6</w:t>
      </w:r>
      <w:r w:rsidR="00B037C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133FF"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1A6B3E" w:rsidRPr="006A5DCA">
        <w:rPr>
          <w:rFonts w:asciiTheme="majorBidi" w:hAnsiTheme="majorBidi" w:cstheme="majorBidi"/>
          <w:spacing w:val="-4"/>
          <w:sz w:val="30"/>
          <w:szCs w:val="30"/>
        </w:rPr>
        <w:br/>
      </w:r>
      <w:r w:rsidR="003133FF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D130F3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="003133FF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3133FF" w:rsidRPr="006A5DC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CF50EF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3F14C0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3133FF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6302DB">
        <w:rPr>
          <w:rFonts w:asciiTheme="majorBidi" w:hAnsiTheme="majorBidi" w:cstheme="majorBidi"/>
          <w:i/>
          <w:iCs/>
          <w:spacing w:val="-4"/>
          <w:sz w:val="30"/>
          <w:szCs w:val="30"/>
        </w:rPr>
        <w:t>228.2</w:t>
      </w:r>
      <w:r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="003133FF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14:paraId="0DA79131" w14:textId="7079BFB1" w:rsidR="001E2FAF" w:rsidRPr="006A5DCA" w:rsidRDefault="005D34B3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E489FE2" w14:textId="77777777" w:rsidR="00EA3AEC" w:rsidRPr="006A5DCA" w:rsidRDefault="00865CBC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865"/>
        </w:tabs>
        <w:spacing w:line="240" w:lineRule="auto"/>
        <w:ind w:right="-29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  <w:r w:rsidR="00EA3AEC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สัญญาจัดหาสินค้า  </w:t>
      </w:r>
    </w:p>
    <w:p w14:paraId="032A7207" w14:textId="77777777" w:rsidR="00A43014" w:rsidRPr="006A5DCA" w:rsidRDefault="00A43014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865"/>
        </w:tabs>
        <w:spacing w:line="240" w:lineRule="auto"/>
        <w:ind w:right="-29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5909AE" w14:textId="1792B48F" w:rsidR="00B81D01" w:rsidRDefault="00EA3AEC" w:rsidP="008E4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720"/>
          <w:tab w:val="left" w:pos="810"/>
          <w:tab w:val="left" w:pos="9270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บริษัทมีสัญญาจัดหาสินค้ากับ</w:t>
      </w:r>
      <w:r w:rsidR="001A1C3F" w:rsidRPr="006A5DCA">
        <w:rPr>
          <w:rFonts w:asciiTheme="majorBidi" w:hAnsiTheme="majorBidi" w:cstheme="majorBidi"/>
          <w:sz w:val="30"/>
          <w:szCs w:val="30"/>
          <w:cs/>
        </w:rPr>
        <w:t>บริษัท เมก้า ไลฟ์ไซแอ็นซ์ พีทีวาย จำกัด</w:t>
      </w:r>
      <w:r w:rsidR="007C26D7" w:rsidRPr="006A5DCA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</w:t>
      </w:r>
      <w:r w:rsidR="000C0E75" w:rsidRPr="006A5DCA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6A5DCA">
        <w:rPr>
          <w:rFonts w:asciiTheme="majorBidi" w:hAnsiTheme="majorBidi" w:cstheme="majorBidi"/>
          <w:sz w:val="30"/>
          <w:szCs w:val="30"/>
          <w:cs/>
        </w:rPr>
        <w:t>บริษัทตกลงที่จะผลิตและจัดหาสินค้า</w:t>
      </w:r>
      <w:r w:rsidR="001A1C3F" w:rsidRPr="006A5DCA">
        <w:rPr>
          <w:rFonts w:asciiTheme="majorBidi" w:hAnsiTheme="majorBidi" w:cstheme="majorBidi"/>
          <w:sz w:val="30"/>
          <w:szCs w:val="30"/>
          <w:cs/>
        </w:rPr>
        <w:t>ตามความต้องการของบริษัทย่อย ซึ่งสินค้าดังกล่าวเป็นไปตาม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คุณสมบัติที่ตกลงกันและเป็นไปตามมาตรฐาน </w:t>
      </w:r>
      <w:r w:rsidRPr="006A5DCA">
        <w:rPr>
          <w:rFonts w:asciiTheme="majorBidi" w:hAnsiTheme="majorBidi" w:cstheme="majorBidi"/>
          <w:sz w:val="30"/>
          <w:szCs w:val="30"/>
        </w:rPr>
        <w:t>GMP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2259F46" w14:textId="77777777" w:rsidR="002A641D" w:rsidRPr="006A5DCA" w:rsidRDefault="002A641D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865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E37B92F" w14:textId="196BE468" w:rsidR="00E21ABB" w:rsidRPr="006A5DCA" w:rsidRDefault="00B81D01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865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E21ABB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  <w:r w:rsidR="00A650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สนับสนุน</w:t>
      </w:r>
    </w:p>
    <w:p w14:paraId="2AC7FFD7" w14:textId="77777777" w:rsidR="00E21ABB" w:rsidRPr="006A5DCA" w:rsidRDefault="00E21ABB" w:rsidP="00071000">
      <w:pPr>
        <w:tabs>
          <w:tab w:val="clear" w:pos="454"/>
          <w:tab w:val="clear" w:pos="907"/>
          <w:tab w:val="left" w:pos="45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0A5C7BB" w14:textId="334DE933" w:rsidR="00D2285F" w:rsidRPr="006A5DCA" w:rsidRDefault="00E21ABB" w:rsidP="008E4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720"/>
          <w:tab w:val="left" w:pos="810"/>
          <w:tab w:val="left" w:pos="9270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เมษายน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55</w:t>
      </w:r>
      <w:r w:rsidR="001855F0" w:rsidRPr="006A5DCA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บริษัทได้ทำสัญญาบริการกับ 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Mega Lifesciences Private Limited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</w:t>
      </w:r>
      <w:r w:rsidR="008D1E90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="00BD734E" w:rsidRPr="006A5DCA">
        <w:rPr>
          <w:rFonts w:asciiTheme="majorBidi" w:hAnsiTheme="majorBidi" w:cstheme="majorBidi"/>
          <w:spacing w:val="-2"/>
          <w:sz w:val="30"/>
          <w:szCs w:val="30"/>
          <w:cs/>
        </w:rPr>
        <w:t>ทางอ้อม</w:t>
      </w:r>
      <w:r w:rsidR="000710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56119">
        <w:rPr>
          <w:rFonts w:asciiTheme="majorBidi" w:hAnsiTheme="majorBidi" w:cstheme="majorBidi" w:hint="cs"/>
          <w:spacing w:val="-2"/>
          <w:sz w:val="30"/>
          <w:szCs w:val="30"/>
          <w:cs/>
        </w:rPr>
        <w:t>และต่อมา</w:t>
      </w:r>
      <w:r w:rsidR="000710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สัญญาเพิ่มเติมของสัญญานี้ได้ถูกจัดทำขึ้นเมื่อวันที่ </w:t>
      </w:r>
      <w:r w:rsidR="00071000">
        <w:rPr>
          <w:rFonts w:asciiTheme="majorBidi" w:hAnsiTheme="majorBidi" w:cstheme="majorBidi"/>
          <w:spacing w:val="-2"/>
          <w:sz w:val="30"/>
          <w:szCs w:val="30"/>
        </w:rPr>
        <w:t xml:space="preserve">14 </w:t>
      </w:r>
      <w:r w:rsidR="000710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กรกฎาคม </w:t>
      </w:r>
      <w:r w:rsidR="00071000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ทั้งนี้ 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 xml:space="preserve">Mega Lifesciences Private Limited 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ตกลงที่จะให้บริการช่วยเหลือและสนับสนุน โดยไม่ผูกขาดในด้าน</w:t>
      </w:r>
      <w:r w:rsidRPr="008E489C">
        <w:rPr>
          <w:rFonts w:asciiTheme="majorBidi" w:hAnsiTheme="majorBidi" w:cstheme="majorBidi"/>
          <w:sz w:val="30"/>
          <w:szCs w:val="30"/>
          <w:cs/>
        </w:rPr>
        <w:t>การ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จัดเก็บข้อมูล การติดต่อ </w:t>
      </w:r>
      <w:r w:rsidR="00071000">
        <w:rPr>
          <w:rFonts w:asciiTheme="majorBidi" w:hAnsiTheme="majorBidi" w:cstheme="majorBidi"/>
          <w:spacing w:val="-4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และประสานงาน บริษัทตกลงที่จะจ่ายค่าบริการเป็นรายไตรมาสเท่ากับต้นทุนการดำเนินงานที่เกิดขึ้น</w:t>
      </w:r>
      <w:r w:rsidR="00071000">
        <w:rPr>
          <w:rFonts w:asciiTheme="majorBidi" w:hAnsiTheme="majorBidi" w:cstheme="majorBidi"/>
          <w:spacing w:val="-4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ของบริษัท 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>Mega Lifesciences Private Limited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บวกส่วนเพิ่ม สัญญาดังกล่าวมีผลบังคับใช้ตั้งแต่วันที่ในสัญญาหรือ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D830A6" w:rsidRPr="006A5DCA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</w:t>
      </w:r>
      <w:r w:rsidR="000E66BF"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73037CCF" w14:textId="7971BD65" w:rsidR="002A641D" w:rsidRDefault="002A641D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</w:p>
    <w:p w14:paraId="01C15984" w14:textId="285C2BA7" w:rsidR="00A144BC" w:rsidRPr="006A5DCA" w:rsidRDefault="00A144BC" w:rsidP="00071000">
      <w:pPr>
        <w:pStyle w:val="Heading5"/>
        <w:numPr>
          <w:ilvl w:val="0"/>
          <w:numId w:val="16"/>
        </w:numPr>
        <w:tabs>
          <w:tab w:val="left" w:pos="450"/>
          <w:tab w:val="left" w:pos="540"/>
        </w:tabs>
        <w:spacing w:line="240" w:lineRule="auto"/>
        <w:ind w:right="65" w:hanging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D0F656D" w14:textId="77777777" w:rsidR="00A07525" w:rsidRPr="006A5DCA" w:rsidRDefault="00A07525" w:rsidP="00614C16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608"/>
        <w:gridCol w:w="1081"/>
        <w:gridCol w:w="236"/>
        <w:gridCol w:w="1027"/>
        <w:gridCol w:w="252"/>
        <w:gridCol w:w="1008"/>
        <w:gridCol w:w="252"/>
        <w:gridCol w:w="986"/>
      </w:tblGrid>
      <w:tr w:rsidR="00A07525" w:rsidRPr="006A5DCA" w14:paraId="5B18D773" w14:textId="77777777" w:rsidTr="000305BF">
        <w:trPr>
          <w:trHeight w:hRule="exact" w:val="403"/>
        </w:trPr>
        <w:tc>
          <w:tcPr>
            <w:tcW w:w="4608" w:type="dxa"/>
          </w:tcPr>
          <w:p w14:paraId="62B2E767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4" w:type="dxa"/>
            <w:gridSpan w:val="3"/>
          </w:tcPr>
          <w:p w14:paraId="04644E56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171DECA5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46" w:type="dxa"/>
            <w:gridSpan w:val="3"/>
          </w:tcPr>
          <w:p w14:paraId="720C40A4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41D" w:rsidRPr="006A5DCA" w14:paraId="3BA6A0A1" w14:textId="77777777" w:rsidTr="000305BF">
        <w:trPr>
          <w:trHeight w:hRule="exact" w:val="403"/>
        </w:trPr>
        <w:tc>
          <w:tcPr>
            <w:tcW w:w="4608" w:type="dxa"/>
          </w:tcPr>
          <w:p w14:paraId="630E4AFD" w14:textId="7777777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365FC18C" w14:textId="3DAB4054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1290F872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E97E60F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" w:type="dxa"/>
          </w:tcPr>
          <w:p w14:paraId="0461B395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3332FE59" w14:textId="25C25650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52" w:type="dxa"/>
          </w:tcPr>
          <w:p w14:paraId="46545E0B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DA8B14D" w14:textId="134CA560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112351" w:rsidRPr="006A5DCA" w14:paraId="476D4238" w14:textId="77777777" w:rsidTr="000305BF">
        <w:trPr>
          <w:trHeight w:hRule="exact" w:val="403"/>
        </w:trPr>
        <w:tc>
          <w:tcPr>
            <w:tcW w:w="4608" w:type="dxa"/>
          </w:tcPr>
          <w:p w14:paraId="026D092C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C0597CE" w14:textId="3FF1BEE8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6D9D83DD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4ED8B7CF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</w:tcPr>
          <w:p w14:paraId="6B106A38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6FC7E75E" w14:textId="6E78FACE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14:paraId="6303F942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A7E3969" w14:textId="35224D85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12351" w:rsidRPr="006A5DCA" w14:paraId="2163FE0C" w14:textId="77777777" w:rsidTr="000305BF">
        <w:trPr>
          <w:trHeight w:hRule="exact" w:val="403"/>
        </w:trPr>
        <w:tc>
          <w:tcPr>
            <w:tcW w:w="4608" w:type="dxa"/>
          </w:tcPr>
          <w:p w14:paraId="4592265A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2D61387" w14:textId="0E55AD51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9B7EACD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FB77C42" w14:textId="367E7388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1D26DC40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76DC48C8" w14:textId="0CA74C6C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2" w:type="dxa"/>
          </w:tcPr>
          <w:p w14:paraId="7BE11012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043286A4" w14:textId="169F26BB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12351" w:rsidRPr="006A5DCA" w14:paraId="42E38D35" w14:textId="77777777" w:rsidTr="000305BF">
        <w:trPr>
          <w:trHeight w:hRule="exact" w:val="403"/>
        </w:trPr>
        <w:tc>
          <w:tcPr>
            <w:tcW w:w="4608" w:type="dxa"/>
          </w:tcPr>
          <w:p w14:paraId="1415DC3E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14:paraId="25AEEDBF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351" w:rsidRPr="006A5DCA" w14:paraId="7186A724" w14:textId="77777777" w:rsidTr="000305BF">
        <w:trPr>
          <w:trHeight w:hRule="exact" w:val="403"/>
        </w:trPr>
        <w:tc>
          <w:tcPr>
            <w:tcW w:w="4608" w:type="dxa"/>
          </w:tcPr>
          <w:p w14:paraId="2EACF569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1" w:type="dxa"/>
            <w:vAlign w:val="bottom"/>
          </w:tcPr>
          <w:p w14:paraId="3C4F77BD" w14:textId="727BA68C" w:rsidR="00112351" w:rsidRPr="006A5DCA" w:rsidRDefault="000C473B" w:rsidP="007905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2,184,565</w:t>
            </w:r>
          </w:p>
        </w:tc>
        <w:tc>
          <w:tcPr>
            <w:tcW w:w="236" w:type="dxa"/>
          </w:tcPr>
          <w:p w14:paraId="4FB16926" w14:textId="29140605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641BA853" w14:textId="656FACF7" w:rsidR="00112351" w:rsidRPr="006A5DCA" w:rsidRDefault="00112351" w:rsidP="0079053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2,523,370</w:t>
            </w:r>
          </w:p>
        </w:tc>
        <w:tc>
          <w:tcPr>
            <w:tcW w:w="252" w:type="dxa"/>
          </w:tcPr>
          <w:p w14:paraId="141569F9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8F2590" w14:textId="11C29B1D" w:rsidR="00112351" w:rsidRPr="006A5DCA" w:rsidRDefault="000C473B" w:rsidP="0011235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874,88</w:t>
            </w:r>
            <w:r w:rsidR="00790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2" w:type="dxa"/>
          </w:tcPr>
          <w:p w14:paraId="52A0D051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E648671" w14:textId="15986151" w:rsidR="00112351" w:rsidRPr="006A5DCA" w:rsidRDefault="00112351" w:rsidP="0011235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1,119,837</w:t>
            </w:r>
          </w:p>
        </w:tc>
      </w:tr>
      <w:tr w:rsidR="00112351" w:rsidRPr="006A5DCA" w14:paraId="0B08E524" w14:textId="77777777" w:rsidTr="000305BF">
        <w:trPr>
          <w:trHeight w:hRule="exact" w:val="403"/>
        </w:trPr>
        <w:tc>
          <w:tcPr>
            <w:tcW w:w="4608" w:type="dxa"/>
          </w:tcPr>
          <w:p w14:paraId="55C7074A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1" w:type="dxa"/>
            <w:vAlign w:val="bottom"/>
          </w:tcPr>
          <w:p w14:paraId="4F6F7B6C" w14:textId="77777777" w:rsidR="00112351" w:rsidRPr="006A5DCA" w:rsidRDefault="00112351" w:rsidP="0011235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2DEBA6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5A19E91" w14:textId="77777777" w:rsidR="00112351" w:rsidRPr="006A5DCA" w:rsidRDefault="00112351" w:rsidP="0011235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144CED68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3C7942" w14:textId="77777777" w:rsidR="00112351" w:rsidRPr="006A5DCA" w:rsidRDefault="00112351" w:rsidP="0011235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904C7F2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07776922" w14:textId="77777777" w:rsidR="00112351" w:rsidRPr="006A5DCA" w:rsidRDefault="00112351" w:rsidP="0011235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12351" w:rsidRPr="006A5DCA" w14:paraId="0A46C5F7" w14:textId="77777777" w:rsidTr="000305BF">
        <w:trPr>
          <w:trHeight w:hRule="exact" w:val="403"/>
        </w:trPr>
        <w:tc>
          <w:tcPr>
            <w:tcW w:w="4608" w:type="dxa"/>
          </w:tcPr>
          <w:p w14:paraId="6F4B5ADC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2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1" w:type="dxa"/>
            <w:vAlign w:val="bottom"/>
          </w:tcPr>
          <w:p w14:paraId="38E9A062" w14:textId="0CB1495D" w:rsidR="00112351" w:rsidRPr="006A5DCA" w:rsidRDefault="000C473B" w:rsidP="0011235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1,020,786</w:t>
            </w:r>
          </w:p>
        </w:tc>
        <w:tc>
          <w:tcPr>
            <w:tcW w:w="236" w:type="dxa"/>
          </w:tcPr>
          <w:p w14:paraId="75BAB02E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605DA16" w14:textId="084B711A" w:rsidR="00112351" w:rsidRPr="006A5DCA" w:rsidRDefault="00112351" w:rsidP="00112351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408,361</w:t>
            </w:r>
          </w:p>
        </w:tc>
        <w:tc>
          <w:tcPr>
            <w:tcW w:w="252" w:type="dxa"/>
          </w:tcPr>
          <w:p w14:paraId="798C3DC1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2A050F" w14:textId="6BDDA2E6" w:rsidR="00112351" w:rsidRPr="006A5DCA" w:rsidRDefault="000C473B" w:rsidP="0011235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716,137</w:t>
            </w:r>
          </w:p>
        </w:tc>
        <w:tc>
          <w:tcPr>
            <w:tcW w:w="252" w:type="dxa"/>
          </w:tcPr>
          <w:p w14:paraId="2B10D250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3F6113F0" w14:textId="11DA0B10" w:rsidR="00112351" w:rsidRPr="006A5DCA" w:rsidRDefault="00112351" w:rsidP="0079053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379,952</w:t>
            </w:r>
          </w:p>
        </w:tc>
      </w:tr>
      <w:tr w:rsidR="00112351" w:rsidRPr="006A5DCA" w14:paraId="3A29E885" w14:textId="77777777" w:rsidTr="000305BF">
        <w:trPr>
          <w:trHeight w:hRule="exact" w:val="403"/>
        </w:trPr>
        <w:tc>
          <w:tcPr>
            <w:tcW w:w="4608" w:type="dxa"/>
          </w:tcPr>
          <w:p w14:paraId="58255E29" w14:textId="36F98B2D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1" w:type="dxa"/>
            <w:vAlign w:val="bottom"/>
          </w:tcPr>
          <w:p w14:paraId="2C9A2509" w14:textId="08583C0C" w:rsidR="00112351" w:rsidRPr="006A5DCA" w:rsidRDefault="000C473B" w:rsidP="0011235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157,896</w:t>
            </w:r>
          </w:p>
        </w:tc>
        <w:tc>
          <w:tcPr>
            <w:tcW w:w="236" w:type="dxa"/>
          </w:tcPr>
          <w:p w14:paraId="308B9174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7557D80B" w14:textId="513E9F1A" w:rsidR="00112351" w:rsidRPr="006A5DCA" w:rsidRDefault="00112351" w:rsidP="00112351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70,131</w:t>
            </w:r>
          </w:p>
        </w:tc>
        <w:tc>
          <w:tcPr>
            <w:tcW w:w="252" w:type="dxa"/>
          </w:tcPr>
          <w:p w14:paraId="46081415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F74DA9" w14:textId="30BF47F1" w:rsidR="00112351" w:rsidRPr="006A5DCA" w:rsidRDefault="000C473B" w:rsidP="0011235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229,482</w:t>
            </w:r>
          </w:p>
        </w:tc>
        <w:tc>
          <w:tcPr>
            <w:tcW w:w="252" w:type="dxa"/>
          </w:tcPr>
          <w:p w14:paraId="306B12AE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16B85F3A" w14:textId="74E725D9" w:rsidR="00112351" w:rsidRPr="006A5DCA" w:rsidRDefault="00112351" w:rsidP="0011235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160,149</w:t>
            </w:r>
          </w:p>
        </w:tc>
      </w:tr>
      <w:tr w:rsidR="00112351" w:rsidRPr="006A5DCA" w14:paraId="06666687" w14:textId="77777777" w:rsidTr="000305BF">
        <w:trPr>
          <w:trHeight w:hRule="exact" w:val="403"/>
        </w:trPr>
        <w:tc>
          <w:tcPr>
            <w:tcW w:w="4608" w:type="dxa"/>
          </w:tcPr>
          <w:p w14:paraId="74CA15D9" w14:textId="748E9B43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1" w:type="dxa"/>
            <w:vAlign w:val="bottom"/>
          </w:tcPr>
          <w:p w14:paraId="07B51661" w14:textId="3C0441DF" w:rsidR="00112351" w:rsidRPr="006A5DCA" w:rsidRDefault="000C473B" w:rsidP="0011235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111,421</w:t>
            </w:r>
          </w:p>
        </w:tc>
        <w:tc>
          <w:tcPr>
            <w:tcW w:w="236" w:type="dxa"/>
          </w:tcPr>
          <w:p w14:paraId="4928341F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6645B89" w14:textId="6A6A8C2C" w:rsidR="00112351" w:rsidRPr="006A5DCA" w:rsidRDefault="00112351" w:rsidP="00112351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87,678</w:t>
            </w:r>
          </w:p>
        </w:tc>
        <w:tc>
          <w:tcPr>
            <w:tcW w:w="252" w:type="dxa"/>
          </w:tcPr>
          <w:p w14:paraId="73185B2D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6EC756" w14:textId="3537C217" w:rsidR="00112351" w:rsidRPr="006A5DCA" w:rsidRDefault="000C473B" w:rsidP="0011235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204,964</w:t>
            </w:r>
          </w:p>
        </w:tc>
        <w:tc>
          <w:tcPr>
            <w:tcW w:w="252" w:type="dxa"/>
          </w:tcPr>
          <w:p w14:paraId="1CE1D6A2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1EF3B4A8" w14:textId="62A3E925" w:rsidR="00112351" w:rsidRPr="006A5DCA" w:rsidRDefault="00112351" w:rsidP="0011235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276,191</w:t>
            </w:r>
          </w:p>
        </w:tc>
      </w:tr>
      <w:tr w:rsidR="00112351" w:rsidRPr="006A5DCA" w14:paraId="639D97FD" w14:textId="77777777" w:rsidTr="000305BF">
        <w:trPr>
          <w:trHeight w:hRule="exact" w:val="403"/>
        </w:trPr>
        <w:tc>
          <w:tcPr>
            <w:tcW w:w="4608" w:type="dxa"/>
          </w:tcPr>
          <w:p w14:paraId="21780630" w14:textId="0772F72F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1081" w:type="dxa"/>
            <w:vAlign w:val="bottom"/>
          </w:tcPr>
          <w:p w14:paraId="14921B4F" w14:textId="0A5FD39E" w:rsidR="00112351" w:rsidRPr="006A5DCA" w:rsidRDefault="000C473B" w:rsidP="0011235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71,578</w:t>
            </w:r>
          </w:p>
        </w:tc>
        <w:tc>
          <w:tcPr>
            <w:tcW w:w="236" w:type="dxa"/>
          </w:tcPr>
          <w:p w14:paraId="442E5E32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41E07C5B" w14:textId="14906B20" w:rsidR="00112351" w:rsidRPr="006A5DCA" w:rsidRDefault="00112351" w:rsidP="00112351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64,268</w:t>
            </w:r>
          </w:p>
        </w:tc>
        <w:tc>
          <w:tcPr>
            <w:tcW w:w="252" w:type="dxa"/>
          </w:tcPr>
          <w:p w14:paraId="5C0F80E1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9D01F10" w14:textId="371DC885" w:rsidR="00112351" w:rsidRPr="006A5DCA" w:rsidRDefault="000C473B" w:rsidP="0079053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155,417</w:t>
            </w:r>
          </w:p>
        </w:tc>
        <w:tc>
          <w:tcPr>
            <w:tcW w:w="252" w:type="dxa"/>
          </w:tcPr>
          <w:p w14:paraId="20449529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021B1267" w14:textId="45341F43" w:rsidR="00112351" w:rsidRPr="006A5DCA" w:rsidRDefault="00112351" w:rsidP="0011235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158,113</w:t>
            </w:r>
          </w:p>
        </w:tc>
      </w:tr>
      <w:tr w:rsidR="00112351" w:rsidRPr="006A5DCA" w14:paraId="7D33DFA6" w14:textId="77777777" w:rsidTr="000305BF">
        <w:trPr>
          <w:trHeight w:hRule="exact" w:val="403"/>
        </w:trPr>
        <w:tc>
          <w:tcPr>
            <w:tcW w:w="4608" w:type="dxa"/>
          </w:tcPr>
          <w:p w14:paraId="2FDCA2F3" w14:textId="01BE30DB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 w:firstLine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E640D2F" w14:textId="19461271" w:rsidR="00112351" w:rsidRPr="006A5DCA" w:rsidRDefault="000C473B" w:rsidP="0011235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3,546,246</w:t>
            </w:r>
          </w:p>
        </w:tc>
        <w:tc>
          <w:tcPr>
            <w:tcW w:w="236" w:type="dxa"/>
          </w:tcPr>
          <w:p w14:paraId="1F5A93CD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70E4DD23" w14:textId="036A56C3" w:rsidR="00112351" w:rsidRPr="006A5DCA" w:rsidRDefault="00112351" w:rsidP="00112351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3,153,808</w:t>
            </w:r>
          </w:p>
        </w:tc>
        <w:tc>
          <w:tcPr>
            <w:tcW w:w="252" w:type="dxa"/>
          </w:tcPr>
          <w:p w14:paraId="1704745D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0F0D5F3" w14:textId="0CA259D5" w:rsidR="00112351" w:rsidRPr="006A5DCA" w:rsidRDefault="000C473B" w:rsidP="0011235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2,180,886</w:t>
            </w:r>
          </w:p>
        </w:tc>
        <w:tc>
          <w:tcPr>
            <w:tcW w:w="252" w:type="dxa"/>
          </w:tcPr>
          <w:p w14:paraId="524C8DAA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5DE38A0C" w14:textId="7BA0199D" w:rsidR="00112351" w:rsidRPr="006A5DCA" w:rsidRDefault="00112351" w:rsidP="0011235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2,094,242</w:t>
            </w:r>
          </w:p>
        </w:tc>
      </w:tr>
      <w:tr w:rsidR="00112351" w:rsidRPr="006A5DCA" w14:paraId="4D830B61" w14:textId="77777777" w:rsidTr="000305BF">
        <w:trPr>
          <w:trHeight w:hRule="exact" w:val="443"/>
        </w:trPr>
        <w:tc>
          <w:tcPr>
            <w:tcW w:w="4608" w:type="dxa"/>
          </w:tcPr>
          <w:p w14:paraId="4A17D5B8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F6EDBC6" w14:textId="595A8F90" w:rsidR="00112351" w:rsidRPr="006A5DCA" w:rsidRDefault="000C473B" w:rsidP="0011235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(37,463)</w:t>
            </w:r>
          </w:p>
        </w:tc>
        <w:tc>
          <w:tcPr>
            <w:tcW w:w="236" w:type="dxa"/>
          </w:tcPr>
          <w:p w14:paraId="2AF1EBEF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1DF501B9" w14:textId="218F29CB" w:rsidR="00112351" w:rsidRPr="006A5DCA" w:rsidRDefault="00112351" w:rsidP="00112351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(46,588)</w:t>
            </w:r>
          </w:p>
        </w:tc>
        <w:tc>
          <w:tcPr>
            <w:tcW w:w="252" w:type="dxa"/>
          </w:tcPr>
          <w:p w14:paraId="5B4FDE23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9CCF1" w14:textId="771B4FF4" w:rsidR="00112351" w:rsidRPr="006A5DCA" w:rsidRDefault="000C473B" w:rsidP="0011235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(16,155)</w:t>
            </w:r>
          </w:p>
        </w:tc>
        <w:tc>
          <w:tcPr>
            <w:tcW w:w="252" w:type="dxa"/>
          </w:tcPr>
          <w:p w14:paraId="6D08066D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67EB6B5F" w14:textId="480398CA" w:rsidR="00112351" w:rsidRPr="006A5DCA" w:rsidRDefault="00112351" w:rsidP="0011235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(22,210)</w:t>
            </w:r>
          </w:p>
        </w:tc>
      </w:tr>
      <w:tr w:rsidR="00112351" w:rsidRPr="006A5DCA" w14:paraId="0F886565" w14:textId="77777777" w:rsidTr="000305BF">
        <w:trPr>
          <w:trHeight w:hRule="exact" w:val="403"/>
        </w:trPr>
        <w:tc>
          <w:tcPr>
            <w:tcW w:w="4608" w:type="dxa"/>
          </w:tcPr>
          <w:p w14:paraId="37586959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 w:firstLine="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55CE3E64" w14:textId="02427B9B" w:rsidR="00112351" w:rsidRPr="006A5DCA" w:rsidRDefault="000C473B" w:rsidP="0011235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3,508,783</w:t>
            </w:r>
          </w:p>
        </w:tc>
        <w:tc>
          <w:tcPr>
            <w:tcW w:w="236" w:type="dxa"/>
          </w:tcPr>
          <w:p w14:paraId="643C71F8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7DED29A8" w14:textId="0C431802" w:rsidR="00112351" w:rsidRPr="006A5DCA" w:rsidRDefault="00112351" w:rsidP="00112351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3,107,220</w:t>
            </w:r>
          </w:p>
        </w:tc>
        <w:tc>
          <w:tcPr>
            <w:tcW w:w="252" w:type="dxa"/>
          </w:tcPr>
          <w:p w14:paraId="0E6407D2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2E8CCB72" w14:textId="6DD74364" w:rsidR="00112351" w:rsidRPr="006A5DCA" w:rsidRDefault="000C473B" w:rsidP="0011235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2,164,731</w:t>
            </w:r>
          </w:p>
        </w:tc>
        <w:tc>
          <w:tcPr>
            <w:tcW w:w="252" w:type="dxa"/>
          </w:tcPr>
          <w:p w14:paraId="6A65AB2E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5964EA96" w14:textId="4D0967DB" w:rsidR="00112351" w:rsidRPr="006A5DCA" w:rsidRDefault="00112351" w:rsidP="0079053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2,072,032</w:t>
            </w:r>
          </w:p>
        </w:tc>
      </w:tr>
    </w:tbl>
    <w:p w14:paraId="5858E9B0" w14:textId="77777777" w:rsidR="002A641D" w:rsidRPr="00071000" w:rsidRDefault="002A641D" w:rsidP="00071000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12"/>
          <w:szCs w:val="12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077"/>
        <w:gridCol w:w="236"/>
        <w:gridCol w:w="1027"/>
        <w:gridCol w:w="252"/>
        <w:gridCol w:w="1008"/>
        <w:gridCol w:w="252"/>
        <w:gridCol w:w="1098"/>
      </w:tblGrid>
      <w:tr w:rsidR="002A641D" w:rsidRPr="00383542" w14:paraId="1C41BAF3" w14:textId="77777777" w:rsidTr="000305BF">
        <w:trPr>
          <w:trHeight w:hRule="exact" w:val="403"/>
        </w:trPr>
        <w:tc>
          <w:tcPr>
            <w:tcW w:w="4410" w:type="dxa"/>
          </w:tcPr>
          <w:p w14:paraId="6609ECB6" w14:textId="77777777" w:rsidR="002A641D" w:rsidRPr="00383542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</w:tcPr>
          <w:p w14:paraId="25CAF1EA" w14:textId="77777777" w:rsidR="002A641D" w:rsidRPr="00383542" w:rsidRDefault="002A641D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75AF51C8" w14:textId="77777777" w:rsidR="002A641D" w:rsidRPr="00383542" w:rsidRDefault="002A641D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61E15333" w14:textId="77777777" w:rsidR="002A641D" w:rsidRPr="00383542" w:rsidRDefault="002A641D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41D" w:rsidRPr="00383542" w14:paraId="49725662" w14:textId="77777777" w:rsidTr="000305BF">
        <w:trPr>
          <w:trHeight w:hRule="exact" w:val="403"/>
        </w:trPr>
        <w:tc>
          <w:tcPr>
            <w:tcW w:w="4410" w:type="dxa"/>
          </w:tcPr>
          <w:p w14:paraId="20ADB394" w14:textId="61357F46" w:rsidR="002A641D" w:rsidRPr="00383542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123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451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123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7" w:type="dxa"/>
          </w:tcPr>
          <w:p w14:paraId="42CEEA31" w14:textId="105B9F89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5B1C" w:rsidRPr="002A5B1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6FB20D6" w14:textId="77777777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B276CB6" w14:textId="1911EDCE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5B1C" w:rsidRPr="002A5B1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72825A15" w14:textId="77777777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0DC6BAEA" w14:textId="0206EB05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5B1C" w:rsidRPr="002A5B1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1BFD4A0C" w14:textId="77777777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F0E7A2F" w14:textId="2FECCA81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5B1C" w:rsidRPr="002A5B1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2A641D" w:rsidRPr="00383542" w14:paraId="2460B356" w14:textId="77777777" w:rsidTr="000305BF">
        <w:trPr>
          <w:trHeight w:hRule="exact" w:val="403"/>
        </w:trPr>
        <w:tc>
          <w:tcPr>
            <w:tcW w:w="4410" w:type="dxa"/>
          </w:tcPr>
          <w:p w14:paraId="4268CA5D" w14:textId="77777777" w:rsidR="002A641D" w:rsidRPr="00383542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492826AE" w14:textId="77777777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41D" w:rsidRPr="00383542" w14:paraId="2B491D0F" w14:textId="77777777" w:rsidTr="000305BF">
        <w:trPr>
          <w:trHeight w:hRule="exact" w:val="403"/>
        </w:trPr>
        <w:tc>
          <w:tcPr>
            <w:tcW w:w="4410" w:type="dxa"/>
          </w:tcPr>
          <w:p w14:paraId="2CCCA0B7" w14:textId="77777777" w:rsidR="002A641D" w:rsidRPr="00383542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7" w:type="dxa"/>
          </w:tcPr>
          <w:p w14:paraId="413E6858" w14:textId="3FFFEB90" w:rsidR="002A641D" w:rsidRPr="0079053B" w:rsidRDefault="0079053B" w:rsidP="002A641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3,736</w:t>
            </w:r>
          </w:p>
        </w:tc>
        <w:tc>
          <w:tcPr>
            <w:tcW w:w="236" w:type="dxa"/>
          </w:tcPr>
          <w:p w14:paraId="1235C5F9" w14:textId="77777777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33F8984E" w14:textId="0504AC68" w:rsidR="002A641D" w:rsidRPr="00383542" w:rsidRDefault="00977185" w:rsidP="002A641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4,289</w:t>
            </w:r>
          </w:p>
        </w:tc>
        <w:tc>
          <w:tcPr>
            <w:tcW w:w="252" w:type="dxa"/>
          </w:tcPr>
          <w:p w14:paraId="62F7C0AD" w14:textId="77777777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A78C9B" w14:textId="57FCBE2A" w:rsidR="002A641D" w:rsidRPr="00383542" w:rsidRDefault="0079053B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7C9F565" w14:textId="77777777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9D7EA6D" w14:textId="1F56BD3E" w:rsidR="002A641D" w:rsidRPr="00383542" w:rsidRDefault="00977185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053B" w:rsidRPr="00383542" w14:paraId="0C43B025" w14:textId="77777777" w:rsidTr="000305BF">
        <w:trPr>
          <w:trHeight w:hRule="exact" w:val="403"/>
        </w:trPr>
        <w:tc>
          <w:tcPr>
            <w:tcW w:w="4410" w:type="dxa"/>
          </w:tcPr>
          <w:p w14:paraId="571707D4" w14:textId="1632C2A9" w:rsidR="0079053B" w:rsidRPr="00383542" w:rsidRDefault="0079053B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77" w:type="dxa"/>
          </w:tcPr>
          <w:p w14:paraId="299430E6" w14:textId="1CD9E6A9" w:rsidR="0079053B" w:rsidRPr="00383542" w:rsidRDefault="0079053B" w:rsidP="007905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(3,121)</w:t>
            </w:r>
          </w:p>
        </w:tc>
        <w:tc>
          <w:tcPr>
            <w:tcW w:w="236" w:type="dxa"/>
          </w:tcPr>
          <w:p w14:paraId="3524BC13" w14:textId="77777777" w:rsidR="0079053B" w:rsidRPr="00383542" w:rsidRDefault="0079053B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5D4FFA8B" w14:textId="6E729BE9" w:rsidR="0079053B" w:rsidRDefault="0079053B" w:rsidP="002A641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604B97F0" w14:textId="77777777" w:rsidR="0079053B" w:rsidRPr="00383542" w:rsidRDefault="0079053B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10AC2D" w14:textId="3DD43487" w:rsidR="0079053B" w:rsidRPr="00383542" w:rsidRDefault="0079053B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DAA19F5" w14:textId="77777777" w:rsidR="0079053B" w:rsidRPr="00383542" w:rsidRDefault="0079053B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1B29D28" w14:textId="10EFF4B0" w:rsidR="0079053B" w:rsidRDefault="0079053B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AF1A0E1" w14:textId="210BBC1F" w:rsidR="00CB19A0" w:rsidRPr="00F73A29" w:rsidRDefault="00062DE0" w:rsidP="0024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</w:p>
    <w:p w14:paraId="52B5BD31" w14:textId="0B6BADF6" w:rsidR="009F1AB4" w:rsidRPr="006A5DCA" w:rsidRDefault="009F1AB4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061CFB" w:rsidRPr="006A5DCA">
        <w:rPr>
          <w:rFonts w:asciiTheme="majorBidi" w:hAnsiTheme="majorBidi" w:cstheme="majorBidi"/>
          <w:sz w:val="30"/>
          <w:szCs w:val="30"/>
          <w:cs/>
        </w:rPr>
        <w:t xml:space="preserve"> มีระยะเวลาตั้งแต่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="00395712" w:rsidRPr="006A5DCA">
        <w:rPr>
          <w:rFonts w:asciiTheme="majorBidi" w:hAnsiTheme="majorBidi" w:cstheme="majorBidi"/>
          <w:sz w:val="30"/>
          <w:szCs w:val="30"/>
          <w:cs/>
        </w:rPr>
        <w:t xml:space="preserve"> วัน ถึง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3CFD7F0C" w14:textId="77777777" w:rsidR="0086529C" w:rsidRPr="006A5DCA" w:rsidRDefault="0086529C" w:rsidP="00005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both"/>
        <w:rPr>
          <w:rFonts w:asciiTheme="majorBidi" w:hAnsiTheme="majorBidi" w:cstheme="majorBidi"/>
          <w:sz w:val="24"/>
          <w:szCs w:val="24"/>
        </w:rPr>
      </w:pPr>
    </w:p>
    <w:p w14:paraId="10AB1AE0" w14:textId="77777777" w:rsidR="00823471" w:rsidRPr="006A5DCA" w:rsidRDefault="009F1AB4" w:rsidP="008E4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720"/>
          <w:tab w:val="left" w:pos="810"/>
          <w:tab w:val="left" w:pos="9270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อายุของลูกหนี้การค้าเริ่มนับตั้งแต่วันที่กลุ่มบริษัทได้</w:t>
      </w:r>
      <w:r w:rsidR="00B630F0" w:rsidRPr="006A5DCA">
        <w:rPr>
          <w:rFonts w:asciiTheme="majorBidi" w:hAnsiTheme="majorBidi" w:cstheme="majorBidi"/>
          <w:sz w:val="30"/>
          <w:szCs w:val="30"/>
          <w:cs/>
        </w:rPr>
        <w:t>ส่ง</w:t>
      </w:r>
      <w:r w:rsidRPr="006A5DCA">
        <w:rPr>
          <w:rFonts w:asciiTheme="majorBidi" w:hAnsiTheme="majorBidi" w:cstheme="majorBidi"/>
          <w:sz w:val="30"/>
          <w:szCs w:val="30"/>
          <w:cs/>
        </w:rPr>
        <w:t>สินค้าและออกใบแจ้งหนี้แก่ผู้นำเข้าหรือผู้จัดจำหน่ายในท้องถิ่น อย่างไรก็ตามกลุ่มบริษัทจะรับรู้รายได้จากการขายก็ต่อเมื่อผู้นำเข้าหรือผู้จัดจำหน่ายในท้องถิ่นเหล่านั้นขายสินค้าผ่านช่องทางการจำหน่ายผลิตภัณฑ</w:t>
      </w:r>
      <w:r w:rsidR="00415858" w:rsidRPr="006A5DCA">
        <w:rPr>
          <w:rFonts w:asciiTheme="majorBidi" w:hAnsiTheme="majorBidi" w:cstheme="majorBidi"/>
          <w:sz w:val="30"/>
          <w:szCs w:val="30"/>
          <w:cs/>
        </w:rPr>
        <w:t>์ต่างๆของกลุ่มบริษัทไปยัง</w:t>
      </w:r>
      <w:r w:rsidR="00DC2494"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  <w:r w:rsidR="00415858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ด้วยเหตุนี้จึงมี</w:t>
      </w:r>
      <w:r w:rsidR="001E3DB7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ความแตกต่างระหว่างระยะเวลาที่กลุ่มบริษัทเริ่มนับอายุลูกหนี้การค้าและเวลาที่กลุ่มบริษัท</w:t>
      </w:r>
      <w:r w:rsidR="00E30D98" w:rsidRPr="006A5DCA">
        <w:rPr>
          <w:rFonts w:asciiTheme="majorBidi" w:hAnsiTheme="majorBidi" w:cstheme="majorBidi"/>
          <w:sz w:val="30"/>
          <w:szCs w:val="30"/>
          <w:cs/>
        </w:rPr>
        <w:t>รับรู้รายได้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ส่งผลให้กลุ่มบริษัทมี</w:t>
      </w:r>
      <w:r w:rsidR="007C26D7" w:rsidRPr="006A5DCA">
        <w:rPr>
          <w:rFonts w:asciiTheme="majorBidi" w:hAnsiTheme="majorBidi" w:cstheme="majorBidi"/>
          <w:sz w:val="30"/>
          <w:szCs w:val="30"/>
          <w:cs/>
        </w:rPr>
        <w:t>ยอด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ลูกหนี้การค้าที่เกินกำหนดชำระเป็นจำนวนมาก</w:t>
      </w:r>
    </w:p>
    <w:p w14:paraId="0DA0FB6E" w14:textId="5598D902" w:rsidR="002A641D" w:rsidRDefault="002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797DB21" w14:textId="4EF80698" w:rsidR="00946DD6" w:rsidRPr="006A5DCA" w:rsidRDefault="006302DB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946DD6" w:rsidRPr="006A5DCA">
        <w:rPr>
          <w:rFonts w:asciiTheme="majorBidi" w:hAnsiTheme="majorBidi" w:cstheme="majorBidi"/>
          <w:b/>
          <w:bCs/>
          <w:sz w:val="30"/>
          <w:szCs w:val="30"/>
        </w:rPr>
        <w:tab/>
      </w:r>
      <w:r w:rsidR="00946DD6" w:rsidRPr="006A5DCA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="00C16E5F" w:rsidRPr="006A5DCA">
        <w:rPr>
          <w:rFonts w:asciiTheme="majorBidi" w:hAnsiTheme="majorBidi" w:cstheme="majorBidi"/>
          <w:b/>
          <w:bCs/>
          <w:sz w:val="30"/>
          <w:szCs w:val="30"/>
          <w:cs/>
        </w:rPr>
        <w:t>บริษัทย่อย</w:t>
      </w:r>
      <w:r w:rsidR="00946DD6" w:rsidRPr="006A5DCA">
        <w:rPr>
          <w:rFonts w:asciiTheme="majorBidi" w:hAnsiTheme="majorBidi" w:cstheme="majorBidi"/>
          <w:b/>
          <w:bCs/>
          <w:sz w:val="30"/>
          <w:szCs w:val="30"/>
          <w:cs/>
        </w:rPr>
        <w:t>และการร่วมค้า</w:t>
      </w:r>
    </w:p>
    <w:p w14:paraId="1DC66C89" w14:textId="77777777" w:rsidR="00112351" w:rsidRPr="00B81D01" w:rsidRDefault="00112351" w:rsidP="00112351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42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730"/>
        <w:gridCol w:w="903"/>
        <w:gridCol w:w="271"/>
        <w:gridCol w:w="993"/>
        <w:gridCol w:w="271"/>
        <w:gridCol w:w="914"/>
        <w:gridCol w:w="270"/>
        <w:gridCol w:w="1073"/>
      </w:tblGrid>
      <w:tr w:rsidR="00EA6CF1" w:rsidRPr="004F38D7" w14:paraId="2255CC19" w14:textId="77777777" w:rsidTr="000305BF">
        <w:trPr>
          <w:tblHeader/>
        </w:trPr>
        <w:tc>
          <w:tcPr>
            <w:tcW w:w="2509" w:type="pct"/>
          </w:tcPr>
          <w:p w14:paraId="125265D8" w14:textId="1D39B0BF" w:rsidR="00EA6CF1" w:rsidRPr="0041130A" w:rsidRDefault="00EA6CF1" w:rsidP="00EA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7" w:firstLine="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150" w:type="pct"/>
            <w:gridSpan w:val="3"/>
          </w:tcPr>
          <w:p w14:paraId="7E19DB4B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7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44" w:type="pct"/>
          </w:tcPr>
          <w:p w14:paraId="40FEC58E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pct"/>
            <w:gridSpan w:val="3"/>
          </w:tcPr>
          <w:p w14:paraId="08EDB56D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CF1" w:rsidRPr="004F38D7" w14:paraId="1D42C072" w14:textId="77777777" w:rsidTr="000305BF">
        <w:trPr>
          <w:tblHeader/>
        </w:trPr>
        <w:tc>
          <w:tcPr>
            <w:tcW w:w="2509" w:type="pct"/>
          </w:tcPr>
          <w:p w14:paraId="65FA67D6" w14:textId="06B153DF" w:rsidR="00EA6CF1" w:rsidRPr="0041130A" w:rsidRDefault="00EA6CF1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5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30 </w:t>
            </w:r>
            <w:r w:rsidRPr="0072557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79" w:type="pct"/>
          </w:tcPr>
          <w:p w14:paraId="526E7B72" w14:textId="762576FA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A5B1C" w:rsidRPr="002A5B1C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7382A42B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5E10B11" w14:textId="60B6E93B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A5B1C" w:rsidRPr="002A5B1C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5727858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237FBAD6" w14:textId="6F721A7A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A5B1C" w:rsidRPr="002A5B1C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762F68AC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3CF92E3" w14:textId="7CD1D6BA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A5B1C" w:rsidRPr="002A5B1C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EA6CF1" w:rsidRPr="004F38D7" w14:paraId="55674310" w14:textId="77777777" w:rsidTr="000305BF">
        <w:trPr>
          <w:tblHeader/>
        </w:trPr>
        <w:tc>
          <w:tcPr>
            <w:tcW w:w="2509" w:type="pct"/>
          </w:tcPr>
          <w:p w14:paraId="73AC0940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1" w:type="pct"/>
            <w:gridSpan w:val="7"/>
          </w:tcPr>
          <w:p w14:paraId="29EBC813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113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A6CF1" w:rsidRPr="004F38D7" w14:paraId="09CAC72C" w14:textId="77777777" w:rsidTr="000305BF">
        <w:trPr>
          <w:trHeight w:hRule="exact" w:val="360"/>
        </w:trPr>
        <w:tc>
          <w:tcPr>
            <w:tcW w:w="2509" w:type="pct"/>
          </w:tcPr>
          <w:p w14:paraId="607D714F" w14:textId="16325102" w:rsidR="00EA6CF1" w:rsidRPr="0041130A" w:rsidRDefault="00EA6CF1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479" w:type="pct"/>
          </w:tcPr>
          <w:p w14:paraId="4770DD28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FE1323A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D50CE17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FFEF4DC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23049815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24B105C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4BF4BC7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6CF1" w:rsidRPr="004F38D7" w14:paraId="09F9B624" w14:textId="77777777" w:rsidTr="000305BF">
        <w:trPr>
          <w:trHeight w:hRule="exact" w:val="360"/>
        </w:trPr>
        <w:tc>
          <w:tcPr>
            <w:tcW w:w="2509" w:type="pct"/>
          </w:tcPr>
          <w:p w14:paraId="0336FE60" w14:textId="6E35AB6F" w:rsidR="00EA6CF1" w:rsidRPr="0041130A" w:rsidRDefault="00EA6CF1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/>
              <w:rPr>
                <w:rFonts w:ascii="Angsana New" w:hAnsi="Angsana New"/>
                <w:sz w:val="30"/>
                <w:szCs w:val="30"/>
              </w:rPr>
            </w:pPr>
            <w:r w:rsidRPr="00EC321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C321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321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9" w:type="pct"/>
          </w:tcPr>
          <w:p w14:paraId="6FC95096" w14:textId="154D34BB" w:rsidR="00EA6CF1" w:rsidRPr="0041130A" w:rsidRDefault="00EA6CF1" w:rsidP="00A6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9256EAD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C13A7B5" w14:textId="46DC7D11" w:rsidR="00EA6CF1" w:rsidRPr="0041130A" w:rsidRDefault="00EA6CF1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915A1D3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3DEDD1AD" w14:textId="2CCCC339" w:rsidR="00EA6CF1" w:rsidRPr="0041130A" w:rsidRDefault="00EA6CF1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1,264,265</w:t>
            </w:r>
          </w:p>
        </w:tc>
        <w:tc>
          <w:tcPr>
            <w:tcW w:w="143" w:type="pct"/>
          </w:tcPr>
          <w:p w14:paraId="6791B243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5B709B11" w14:textId="6EFCFEE2" w:rsidR="00EA6CF1" w:rsidRPr="0041130A" w:rsidRDefault="00EA6CF1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1,298,782</w:t>
            </w:r>
          </w:p>
        </w:tc>
      </w:tr>
      <w:tr w:rsidR="00EA6CF1" w:rsidRPr="004F38D7" w14:paraId="46C0DCE4" w14:textId="77777777" w:rsidTr="000305BF">
        <w:trPr>
          <w:trHeight w:hRule="exact" w:val="360"/>
        </w:trPr>
        <w:tc>
          <w:tcPr>
            <w:tcW w:w="2509" w:type="pct"/>
          </w:tcPr>
          <w:p w14:paraId="313D97B9" w14:textId="5FD9E896" w:rsidR="00EA6CF1" w:rsidRPr="0041130A" w:rsidRDefault="00EA6CF1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/>
              <w:rPr>
                <w:rFonts w:ascii="Angsana New" w:hAnsi="Angsana New"/>
                <w:sz w:val="30"/>
                <w:szCs w:val="30"/>
              </w:rPr>
            </w:pPr>
            <w:r w:rsidRPr="00EC321B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  <w:r w:rsidRPr="00EC321B">
              <w:rPr>
                <w:rFonts w:ascii="Angsana New" w:hAnsi="Angsana New" w:hint="cs"/>
                <w:sz w:val="30"/>
                <w:szCs w:val="30"/>
                <w:cs/>
              </w:rPr>
              <w:t>เพิ่มเติม</w:t>
            </w:r>
          </w:p>
        </w:tc>
        <w:tc>
          <w:tcPr>
            <w:tcW w:w="479" w:type="pct"/>
          </w:tcPr>
          <w:p w14:paraId="22F25180" w14:textId="4DECA20E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52D654E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99437F3" w14:textId="6938E6B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6336495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3CA672FC" w14:textId="466A394C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895F2A1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B89F677" w14:textId="5C53EC11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4,910</w:t>
            </w:r>
          </w:p>
        </w:tc>
      </w:tr>
      <w:tr w:rsidR="00EA6CF1" w:rsidRPr="004F38D7" w14:paraId="328F09C0" w14:textId="77777777" w:rsidTr="000305BF">
        <w:trPr>
          <w:trHeight w:hRule="exact" w:val="360"/>
        </w:trPr>
        <w:tc>
          <w:tcPr>
            <w:tcW w:w="2509" w:type="pct"/>
          </w:tcPr>
          <w:p w14:paraId="5F511AB9" w14:textId="4531CFCB" w:rsidR="00EA6CF1" w:rsidRPr="0041130A" w:rsidRDefault="00EA6CF1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/>
              <w:rPr>
                <w:rFonts w:ascii="Angsana New" w:hAnsi="Angsana New"/>
                <w:sz w:val="30"/>
                <w:szCs w:val="30"/>
              </w:rPr>
            </w:pPr>
            <w:r w:rsidRPr="00EC321B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479" w:type="pct"/>
            <w:tcBorders>
              <w:bottom w:val="single" w:sz="4" w:space="0" w:color="auto"/>
            </w:tcBorders>
          </w:tcPr>
          <w:p w14:paraId="457B05DF" w14:textId="0A11CECD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B9D0D9C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731FEC17" w14:textId="2FBB1B61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AB12711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14:paraId="693482A0" w14:textId="7424FF68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63,273</w:t>
            </w:r>
          </w:p>
        </w:tc>
        <w:tc>
          <w:tcPr>
            <w:tcW w:w="143" w:type="pct"/>
          </w:tcPr>
          <w:p w14:paraId="1E8430F5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056F202" w14:textId="4267E86A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EA6CF1" w:rsidRPr="004F38D7" w14:paraId="43694396" w14:textId="77777777" w:rsidTr="000305BF">
        <w:trPr>
          <w:trHeight w:hRule="exact" w:val="360"/>
        </w:trPr>
        <w:tc>
          <w:tcPr>
            <w:tcW w:w="2509" w:type="pct"/>
          </w:tcPr>
          <w:p w14:paraId="5F4C53FB" w14:textId="342CC1B4" w:rsidR="00EA6CF1" w:rsidRPr="0041130A" w:rsidRDefault="00EA6CF1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</w:tcPr>
          <w:p w14:paraId="0E3E9D80" w14:textId="68374E89" w:rsidR="00EA6CF1" w:rsidRPr="00EC31E6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1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32CFEC3" w14:textId="77777777" w:rsidR="00EA6CF1" w:rsidRPr="00EC31E6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4036285A" w14:textId="46A5D9C6" w:rsidR="00EA6CF1" w:rsidRPr="00EC31E6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1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8B6D04B" w14:textId="77777777" w:rsidR="00EA6CF1" w:rsidRPr="00EC31E6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14:paraId="1861D804" w14:textId="4A674113" w:rsidR="00EA6CF1" w:rsidRPr="00EC31E6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1,327,538</w:t>
            </w:r>
          </w:p>
        </w:tc>
        <w:tc>
          <w:tcPr>
            <w:tcW w:w="143" w:type="pct"/>
          </w:tcPr>
          <w:p w14:paraId="7CA8D436" w14:textId="77777777" w:rsidR="00EA6CF1" w:rsidRPr="00EC31E6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3E215BF" w14:textId="2B1E92B2" w:rsidR="00EA6CF1" w:rsidRPr="00EC31E6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1,303,732</w:t>
            </w:r>
          </w:p>
        </w:tc>
      </w:tr>
      <w:tr w:rsidR="00EA6CF1" w:rsidRPr="004F38D7" w14:paraId="3645DBBE" w14:textId="77777777" w:rsidTr="000305BF">
        <w:trPr>
          <w:trHeight w:hRule="exact" w:val="360"/>
        </w:trPr>
        <w:tc>
          <w:tcPr>
            <w:tcW w:w="2509" w:type="pct"/>
          </w:tcPr>
          <w:p w14:paraId="2459688D" w14:textId="135890D4" w:rsidR="00EA6CF1" w:rsidRPr="0041130A" w:rsidRDefault="00EA6CF1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9" w:type="pct"/>
            <w:tcBorders>
              <w:top w:val="double" w:sz="4" w:space="0" w:color="auto"/>
            </w:tcBorders>
          </w:tcPr>
          <w:p w14:paraId="150CC1F1" w14:textId="77777777" w:rsidR="00EA6CF1" w:rsidRPr="00EC31E6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578F06D" w14:textId="77777777" w:rsidR="00EA6CF1" w:rsidRPr="00EC31E6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double" w:sz="4" w:space="0" w:color="auto"/>
              <w:bottom w:val="double" w:sz="4" w:space="0" w:color="auto"/>
            </w:tcBorders>
          </w:tcPr>
          <w:p w14:paraId="2BAC5014" w14:textId="7F31A53F" w:rsidR="00EA6CF1" w:rsidRPr="00EC31E6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C88D7E0" w14:textId="77777777" w:rsidR="00EA6CF1" w:rsidRPr="00EC31E6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double" w:sz="4" w:space="0" w:color="auto"/>
            </w:tcBorders>
          </w:tcPr>
          <w:p w14:paraId="78CE6039" w14:textId="77777777" w:rsidR="00EA6CF1" w:rsidRPr="00EC31E6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04E5F39" w14:textId="77777777" w:rsidR="00EA6CF1" w:rsidRPr="00EC31E6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</w:tcPr>
          <w:p w14:paraId="79A7D290" w14:textId="21135F09" w:rsidR="00EA6CF1" w:rsidRPr="00EC31E6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1,264,265</w:t>
            </w:r>
          </w:p>
        </w:tc>
      </w:tr>
      <w:tr w:rsidR="00EA6CF1" w:rsidRPr="004F38D7" w14:paraId="5B5B1993" w14:textId="77777777" w:rsidTr="000305BF">
        <w:trPr>
          <w:trHeight w:hRule="exact" w:val="257"/>
        </w:trPr>
        <w:tc>
          <w:tcPr>
            <w:tcW w:w="2509" w:type="pct"/>
          </w:tcPr>
          <w:p w14:paraId="74B2F074" w14:textId="77777777" w:rsidR="00EA6CF1" w:rsidRPr="0041130A" w:rsidRDefault="00EA6CF1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</w:tcPr>
          <w:p w14:paraId="0FBF9438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A5E868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double" w:sz="4" w:space="0" w:color="auto"/>
            </w:tcBorders>
          </w:tcPr>
          <w:p w14:paraId="4ED1C33C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03BAC63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6C5138C4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2FB9923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092E96C8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6CF1" w:rsidRPr="004F38D7" w14:paraId="47AD4EB6" w14:textId="77777777" w:rsidTr="000305BF">
        <w:trPr>
          <w:trHeight w:hRule="exact" w:val="360"/>
        </w:trPr>
        <w:tc>
          <w:tcPr>
            <w:tcW w:w="2509" w:type="pct"/>
          </w:tcPr>
          <w:p w14:paraId="01AB7CB4" w14:textId="7F12596A" w:rsidR="00EA6CF1" w:rsidRPr="0041130A" w:rsidRDefault="00EA6CF1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79" w:type="pct"/>
          </w:tcPr>
          <w:p w14:paraId="2ADBB26D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58B972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BCF1D95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AECECD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644030B7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D99B6B3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5D0298D0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6CF1" w:rsidRPr="004F38D7" w14:paraId="528559EE" w14:textId="77777777" w:rsidTr="000305BF">
        <w:trPr>
          <w:trHeight w:hRule="exact" w:val="360"/>
        </w:trPr>
        <w:tc>
          <w:tcPr>
            <w:tcW w:w="2509" w:type="pct"/>
          </w:tcPr>
          <w:p w14:paraId="7E494573" w14:textId="7B6D2DE2" w:rsidR="00EA6CF1" w:rsidRPr="0041130A" w:rsidRDefault="00EA6CF1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/>
              <w:rPr>
                <w:rFonts w:ascii="Angsana New" w:hAnsi="Angsana New"/>
                <w:sz w:val="30"/>
                <w:szCs w:val="30"/>
              </w:rPr>
            </w:pPr>
            <w:r w:rsidRPr="00864B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4B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64B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9" w:type="pct"/>
          </w:tcPr>
          <w:p w14:paraId="5BFA3706" w14:textId="76385F53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222,875</w:t>
            </w:r>
          </w:p>
        </w:tc>
        <w:tc>
          <w:tcPr>
            <w:tcW w:w="144" w:type="pct"/>
          </w:tcPr>
          <w:p w14:paraId="291DD0E6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7E3DAB9" w14:textId="6CF06A1E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214,789</w:t>
            </w:r>
          </w:p>
        </w:tc>
        <w:tc>
          <w:tcPr>
            <w:tcW w:w="144" w:type="pct"/>
          </w:tcPr>
          <w:p w14:paraId="7B4ADCDF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020845FC" w14:textId="32618B38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216,886</w:t>
            </w:r>
          </w:p>
        </w:tc>
        <w:tc>
          <w:tcPr>
            <w:tcW w:w="143" w:type="pct"/>
          </w:tcPr>
          <w:p w14:paraId="1271887A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88D5F14" w14:textId="250C0279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216,886</w:t>
            </w:r>
          </w:p>
        </w:tc>
      </w:tr>
      <w:tr w:rsidR="000C473B" w:rsidRPr="004F38D7" w14:paraId="2343ABE7" w14:textId="58C7B26C" w:rsidTr="000305BF">
        <w:trPr>
          <w:trHeight w:hRule="exact" w:val="360"/>
        </w:trPr>
        <w:tc>
          <w:tcPr>
            <w:tcW w:w="2509" w:type="pct"/>
          </w:tcPr>
          <w:p w14:paraId="60D7ED3B" w14:textId="1D5CA58A" w:rsidR="000C473B" w:rsidRPr="0041130A" w:rsidRDefault="000C473B" w:rsidP="00EA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7"/>
              <w:rPr>
                <w:rFonts w:ascii="Angsana New" w:hAnsi="Angsana New"/>
                <w:sz w:val="30"/>
                <w:szCs w:val="30"/>
              </w:rPr>
            </w:pPr>
            <w:r w:rsidRPr="00902C29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902C2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902C2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79" w:type="pct"/>
          </w:tcPr>
          <w:p w14:paraId="56B4CE3E" w14:textId="6BADE2CB" w:rsidR="000C473B" w:rsidRPr="003D196B" w:rsidRDefault="000C473B" w:rsidP="00E81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144" w:type="pct"/>
          </w:tcPr>
          <w:p w14:paraId="71590A3F" w14:textId="320C1675" w:rsidR="000C473B" w:rsidRPr="0041130A" w:rsidRDefault="000C473B" w:rsidP="00E81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FEAF809" w14:textId="3C716E7E" w:rsidR="000C473B" w:rsidRPr="003D196B" w:rsidRDefault="000C473B" w:rsidP="00E81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44" w:type="pct"/>
          </w:tcPr>
          <w:p w14:paraId="743A79DC" w14:textId="6E4001E6" w:rsidR="000C473B" w:rsidRPr="0041130A" w:rsidRDefault="000C473B" w:rsidP="00E81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0261F239" w14:textId="6326B6E3" w:rsidR="000C473B" w:rsidRPr="0041130A" w:rsidRDefault="000C473B" w:rsidP="00E81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2962D95" w14:textId="7BEBAA80" w:rsidR="000C473B" w:rsidRPr="0041130A" w:rsidRDefault="000C473B" w:rsidP="00E81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565F5B70" w14:textId="399BA1F2" w:rsidR="000C473B" w:rsidRPr="0041130A" w:rsidRDefault="000C473B" w:rsidP="00E81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473B" w:rsidRPr="004F38D7" w14:paraId="7C6D1C11" w14:textId="39F77658" w:rsidTr="000305BF">
        <w:trPr>
          <w:trHeight w:hRule="exact" w:val="360"/>
        </w:trPr>
        <w:tc>
          <w:tcPr>
            <w:tcW w:w="2509" w:type="pct"/>
          </w:tcPr>
          <w:p w14:paraId="76269568" w14:textId="43B96D0E" w:rsidR="000C473B" w:rsidRPr="0041130A" w:rsidRDefault="000C473B" w:rsidP="00EA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7"/>
              <w:rPr>
                <w:rFonts w:ascii="Angsana New" w:hAnsi="Angsana New"/>
                <w:sz w:val="30"/>
                <w:szCs w:val="30"/>
              </w:rPr>
            </w:pP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ส่วนแบ่งกำไรเบ็ดเสร็จอื่นของการร่วมค้า</w:t>
            </w:r>
          </w:p>
        </w:tc>
        <w:tc>
          <w:tcPr>
            <w:tcW w:w="479" w:type="pct"/>
          </w:tcPr>
          <w:p w14:paraId="413EA47A" w14:textId="7291AA82" w:rsidR="000C473B" w:rsidRPr="005A42DF" w:rsidRDefault="000C473B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10,59</w:t>
            </w:r>
            <w:r w:rsidR="001B32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1B38B32A" w14:textId="14C65E2C" w:rsidR="000C473B" w:rsidRPr="005A42DF" w:rsidRDefault="000C473B" w:rsidP="00E81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93E19BD" w14:textId="66A8A147" w:rsidR="000C473B" w:rsidRPr="003D196B" w:rsidRDefault="000C473B" w:rsidP="00E81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28,839</w:t>
            </w:r>
          </w:p>
        </w:tc>
        <w:tc>
          <w:tcPr>
            <w:tcW w:w="144" w:type="pct"/>
          </w:tcPr>
          <w:p w14:paraId="0E6E4C71" w14:textId="2895BDFB" w:rsidR="000C473B" w:rsidRPr="0041130A" w:rsidRDefault="000C473B" w:rsidP="00E81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38774A4B" w14:textId="5F43109C" w:rsidR="000C473B" w:rsidRPr="0041130A" w:rsidRDefault="000C473B" w:rsidP="00E81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369DE69" w14:textId="7CEB50A5" w:rsidR="000C473B" w:rsidRPr="0041130A" w:rsidRDefault="000C473B" w:rsidP="00E81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F8640B5" w14:textId="22A0A46C" w:rsidR="000C473B" w:rsidRDefault="000C473B" w:rsidP="00E81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6CF1" w:rsidRPr="004F38D7" w14:paraId="4DFDA08D" w14:textId="77777777" w:rsidTr="000305BF">
        <w:trPr>
          <w:trHeight w:hRule="exact" w:val="360"/>
        </w:trPr>
        <w:tc>
          <w:tcPr>
            <w:tcW w:w="2509" w:type="pct"/>
          </w:tcPr>
          <w:p w14:paraId="1E22ABAF" w14:textId="00036C24" w:rsidR="00EA6CF1" w:rsidRPr="0041130A" w:rsidRDefault="00EA6CF1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</w:tcPr>
          <w:p w14:paraId="33210FDF" w14:textId="7334244D" w:rsidR="00EA6CF1" w:rsidRPr="00BF0BA0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233,646</w:t>
            </w:r>
          </w:p>
        </w:tc>
        <w:tc>
          <w:tcPr>
            <w:tcW w:w="144" w:type="pct"/>
          </w:tcPr>
          <w:p w14:paraId="166AB9CD" w14:textId="77777777" w:rsidR="00EA6CF1" w:rsidRPr="00BF0BA0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1766B482" w14:textId="355FA577" w:rsidR="00EA6CF1" w:rsidRPr="00BF0BA0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243,661</w:t>
            </w:r>
          </w:p>
        </w:tc>
        <w:tc>
          <w:tcPr>
            <w:tcW w:w="144" w:type="pct"/>
          </w:tcPr>
          <w:p w14:paraId="5A279A32" w14:textId="77777777" w:rsidR="00EA6CF1" w:rsidRPr="00BF0BA0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14:paraId="3C534821" w14:textId="2AE10AF6" w:rsidR="00EA6CF1" w:rsidRPr="00BF0BA0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216,886</w:t>
            </w:r>
          </w:p>
        </w:tc>
        <w:tc>
          <w:tcPr>
            <w:tcW w:w="143" w:type="pct"/>
          </w:tcPr>
          <w:p w14:paraId="6202FD44" w14:textId="77777777" w:rsidR="00EA6CF1" w:rsidRPr="00BF0BA0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7BB0D65" w14:textId="225258A3" w:rsidR="00EA6CF1" w:rsidRPr="00BF0BA0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216,886</w:t>
            </w:r>
          </w:p>
        </w:tc>
      </w:tr>
      <w:tr w:rsidR="00EA6CF1" w:rsidRPr="004F38D7" w14:paraId="012A115F" w14:textId="77777777" w:rsidTr="000305BF">
        <w:trPr>
          <w:trHeight w:hRule="exact" w:val="360"/>
        </w:trPr>
        <w:tc>
          <w:tcPr>
            <w:tcW w:w="2509" w:type="pct"/>
          </w:tcPr>
          <w:p w14:paraId="75944E7B" w14:textId="346564BF" w:rsidR="00EA6CF1" w:rsidRPr="0041130A" w:rsidRDefault="00EA6CF1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9" w:type="pct"/>
            <w:tcBorders>
              <w:top w:val="double" w:sz="4" w:space="0" w:color="auto"/>
            </w:tcBorders>
          </w:tcPr>
          <w:p w14:paraId="5593AB69" w14:textId="77777777" w:rsidR="00EA6CF1" w:rsidRPr="00BF0BA0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D23B62F" w14:textId="77777777" w:rsidR="00EA6CF1" w:rsidRPr="00BF0BA0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double" w:sz="4" w:space="0" w:color="auto"/>
              <w:bottom w:val="double" w:sz="4" w:space="0" w:color="auto"/>
            </w:tcBorders>
          </w:tcPr>
          <w:p w14:paraId="7E10F725" w14:textId="2CDAE834" w:rsidR="00EA6CF1" w:rsidRPr="00BF0BA0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222,875</w:t>
            </w:r>
          </w:p>
        </w:tc>
        <w:tc>
          <w:tcPr>
            <w:tcW w:w="144" w:type="pct"/>
          </w:tcPr>
          <w:p w14:paraId="6BE650FB" w14:textId="77777777" w:rsidR="00EA6CF1" w:rsidRPr="00BF0BA0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double" w:sz="4" w:space="0" w:color="auto"/>
            </w:tcBorders>
          </w:tcPr>
          <w:p w14:paraId="7DBDA7D6" w14:textId="77777777" w:rsidR="00EA6CF1" w:rsidRPr="00BF0BA0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FDCCA47" w14:textId="77777777" w:rsidR="00EA6CF1" w:rsidRPr="00BF0BA0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</w:tcPr>
          <w:p w14:paraId="04490AA5" w14:textId="6B3A80DE" w:rsidR="00EA6CF1" w:rsidRPr="00BF0BA0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216,886</w:t>
            </w:r>
          </w:p>
        </w:tc>
      </w:tr>
    </w:tbl>
    <w:p w14:paraId="40D4ABC6" w14:textId="77777777" w:rsidR="00112351" w:rsidRDefault="00112351" w:rsidP="00112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36DC593" w14:textId="13776C8C" w:rsidR="009F49AB" w:rsidRPr="006A5DCA" w:rsidRDefault="00B61C0A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การร่วมค้าไม่ใช่บริษัทจดทะเบียนในตลาดหลักทรัพย์ ดังนั้นจึงไม่มีราคาที่เปิดเผยต่อสาธารณชน</w:t>
      </w:r>
    </w:p>
    <w:p w14:paraId="1C406A3D" w14:textId="77777777" w:rsidR="00414D31" w:rsidRPr="006A5DCA" w:rsidRDefault="00414D31" w:rsidP="00EA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72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การเพิ่มขึ้นของเงินลงทุนในบริษัทย่อยทา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งตรง</w:t>
      </w:r>
    </w:p>
    <w:p w14:paraId="6E3857C3" w14:textId="77777777" w:rsidR="00414D31" w:rsidRPr="000C0F7D" w:rsidRDefault="00414D31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0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028BB720" w14:textId="028F5342" w:rsidR="00414D31" w:rsidRPr="007547F3" w:rsidRDefault="00414D31" w:rsidP="008E4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547F3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11235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7547F3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7547F3">
        <w:rPr>
          <w:rFonts w:asciiTheme="majorBidi" w:hAnsiTheme="majorBidi" w:cstheme="majorBidi"/>
          <w:sz w:val="30"/>
          <w:szCs w:val="30"/>
        </w:rPr>
        <w:t xml:space="preserve"> </w:t>
      </w:r>
      <w:r w:rsidR="002A641D" w:rsidRPr="007547F3">
        <w:rPr>
          <w:rFonts w:asciiTheme="majorBidi" w:hAnsiTheme="majorBidi" w:cstheme="majorBidi"/>
          <w:sz w:val="30"/>
          <w:szCs w:val="30"/>
        </w:rPr>
        <w:t>30</w:t>
      </w:r>
      <w:r w:rsidRPr="007547F3">
        <w:rPr>
          <w:rFonts w:asciiTheme="majorBidi" w:hAnsiTheme="majorBidi" w:cstheme="majorBidi"/>
          <w:sz w:val="30"/>
          <w:szCs w:val="30"/>
        </w:rPr>
        <w:t xml:space="preserve"> </w:t>
      </w:r>
      <w:r w:rsidR="0011235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7547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47F3">
        <w:rPr>
          <w:rFonts w:asciiTheme="majorBidi" w:hAnsiTheme="majorBidi" w:cstheme="majorBidi"/>
          <w:sz w:val="30"/>
          <w:szCs w:val="30"/>
        </w:rPr>
        <w:t>2566</w:t>
      </w:r>
      <w:r w:rsidRPr="007547F3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8E3C8F" w:rsidRPr="007547F3">
        <w:rPr>
          <w:rFonts w:asciiTheme="majorBidi" w:hAnsiTheme="majorBidi" w:cstheme="majorBidi" w:hint="cs"/>
          <w:sz w:val="30"/>
          <w:szCs w:val="30"/>
          <w:cs/>
        </w:rPr>
        <w:t>จ่ายชำระทุนแก่</w:t>
      </w:r>
      <w:r w:rsidRPr="007547F3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7547F3">
        <w:rPr>
          <w:rFonts w:asciiTheme="majorBidi" w:hAnsiTheme="majorBidi" w:cstheme="majorBidi"/>
          <w:sz w:val="30"/>
          <w:szCs w:val="30"/>
        </w:rPr>
        <w:t xml:space="preserve">Mega </w:t>
      </w:r>
      <w:r w:rsidR="007759E6" w:rsidRPr="007547F3">
        <w:rPr>
          <w:rFonts w:asciiTheme="majorBidi" w:hAnsiTheme="majorBidi" w:cstheme="majorBidi"/>
          <w:sz w:val="30"/>
          <w:szCs w:val="30"/>
        </w:rPr>
        <w:t xml:space="preserve">Lifesciences Colombia </w:t>
      </w:r>
      <w:r w:rsidR="007547F3">
        <w:rPr>
          <w:rFonts w:asciiTheme="majorBidi" w:hAnsiTheme="majorBidi" w:cstheme="majorBidi"/>
          <w:sz w:val="30"/>
          <w:szCs w:val="30"/>
        </w:rPr>
        <w:br/>
      </w:r>
      <w:r w:rsidRPr="007547F3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ซึ่งเป็นบริษัทย่อยทางตรงในประเทศ</w:t>
      </w:r>
      <w:r w:rsidRPr="007547F3">
        <w:rPr>
          <w:rFonts w:asciiTheme="majorBidi" w:hAnsiTheme="majorBidi" w:cstheme="majorBidi" w:hint="cs"/>
          <w:sz w:val="30"/>
          <w:szCs w:val="30"/>
          <w:cs/>
        </w:rPr>
        <w:t>โคลอ</w:t>
      </w:r>
      <w:r w:rsidR="007759E6" w:rsidRPr="007547F3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7547F3">
        <w:rPr>
          <w:rFonts w:asciiTheme="majorBidi" w:hAnsiTheme="majorBidi" w:cstheme="majorBidi" w:hint="cs"/>
          <w:sz w:val="30"/>
          <w:szCs w:val="30"/>
          <w:cs/>
        </w:rPr>
        <w:t>เบีย</w:t>
      </w:r>
      <w:r w:rsidR="008E3C8F" w:rsidRPr="007547F3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8E3C8F" w:rsidRPr="007547F3">
        <w:rPr>
          <w:rFonts w:asciiTheme="majorBidi" w:hAnsiTheme="majorBidi" w:cstheme="majorBidi"/>
          <w:sz w:val="30"/>
          <w:szCs w:val="30"/>
        </w:rPr>
        <w:t xml:space="preserve"> </w:t>
      </w:r>
      <w:r w:rsidR="000C473B">
        <w:rPr>
          <w:rFonts w:asciiTheme="majorBidi" w:hAnsiTheme="majorBidi" w:cstheme="majorBidi"/>
          <w:sz w:val="30"/>
          <w:szCs w:val="30"/>
        </w:rPr>
        <w:t>5.73</w:t>
      </w:r>
      <w:r w:rsidR="005E6E77" w:rsidRPr="007547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E3C8F" w:rsidRPr="007547F3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37B91A86" w14:textId="77777777" w:rsidR="00D3084E" w:rsidRPr="000C0F7D" w:rsidRDefault="00D3084E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0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4E5C1CA5" w14:textId="754557A9" w:rsidR="00053E1F" w:rsidRPr="007547F3" w:rsidRDefault="00D3084E" w:rsidP="008E4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547F3">
        <w:rPr>
          <w:rFonts w:asciiTheme="majorBidi" w:hAnsiTheme="majorBidi" w:cstheme="majorBidi" w:hint="cs"/>
          <w:spacing w:val="-4"/>
          <w:sz w:val="30"/>
          <w:szCs w:val="30"/>
          <w:cs/>
        </w:rPr>
        <w:t>ในระหว่างงวด</w:t>
      </w:r>
      <w:r w:rsidR="00112351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Pr="007547F3">
        <w:rPr>
          <w:rFonts w:asciiTheme="majorBidi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7547F3">
        <w:rPr>
          <w:rFonts w:asciiTheme="majorBidi" w:hAnsiTheme="majorBidi" w:cstheme="majorBidi"/>
          <w:spacing w:val="-4"/>
          <w:sz w:val="30"/>
          <w:szCs w:val="30"/>
        </w:rPr>
        <w:t xml:space="preserve"> 30 </w:t>
      </w:r>
      <w:r w:rsidR="00112351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7547F3">
        <w:rPr>
          <w:rFonts w:asciiTheme="majorBidi" w:hAnsiTheme="majorBidi" w:cstheme="majorBidi"/>
          <w:spacing w:val="-4"/>
          <w:sz w:val="30"/>
          <w:szCs w:val="30"/>
        </w:rPr>
        <w:t xml:space="preserve"> 256</w:t>
      </w:r>
      <w:r w:rsidR="00776D36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7547F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547F3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บริษัทได้เพิ่มเงินลงทุนเป็นจำนวนเงิน</w:t>
      </w:r>
      <w:r w:rsidRPr="007547F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C473B">
        <w:rPr>
          <w:rFonts w:asciiTheme="majorBidi" w:hAnsiTheme="majorBidi" w:cstheme="majorBidi"/>
          <w:spacing w:val="-4"/>
          <w:sz w:val="30"/>
          <w:szCs w:val="30"/>
        </w:rPr>
        <w:t>57.54</w:t>
      </w:r>
      <w:r w:rsidRPr="007547F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547F3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ในทุนที่ออก</w:t>
      </w:r>
      <w:r w:rsidR="00113A71" w:rsidRPr="007547F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547F3">
        <w:rPr>
          <w:rFonts w:asciiTheme="majorBidi" w:hAnsiTheme="majorBidi" w:cstheme="majorBidi"/>
          <w:spacing w:val="-4"/>
          <w:sz w:val="30"/>
          <w:szCs w:val="30"/>
        </w:rPr>
        <w:br/>
      </w:r>
      <w:r w:rsidRPr="008E489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และชำระแล้วของบริษัท </w:t>
      </w:r>
      <w:r w:rsidRPr="008E489C">
        <w:rPr>
          <w:rFonts w:asciiTheme="majorBidi" w:hAnsiTheme="majorBidi" w:cstheme="majorBidi"/>
          <w:spacing w:val="-4"/>
          <w:sz w:val="30"/>
          <w:szCs w:val="30"/>
        </w:rPr>
        <w:t>PT Mega Lifesciences Indonesia</w:t>
      </w:r>
      <w:r w:rsidRPr="008E489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ซึ่งเป็นบริษัทย่อยทางตรงในประเทศอิ</w:t>
      </w:r>
      <w:r w:rsidR="007547F3" w:rsidRPr="008E489C">
        <w:rPr>
          <w:rFonts w:asciiTheme="majorBidi" w:hAnsiTheme="majorBidi" w:cstheme="majorBidi" w:hint="cs"/>
          <w:spacing w:val="-4"/>
          <w:sz w:val="30"/>
          <w:szCs w:val="30"/>
          <w:cs/>
        </w:rPr>
        <w:t>น</w:t>
      </w:r>
      <w:r w:rsidRPr="008E489C">
        <w:rPr>
          <w:rFonts w:asciiTheme="majorBidi" w:hAnsiTheme="majorBidi" w:cstheme="majorBidi" w:hint="cs"/>
          <w:spacing w:val="-4"/>
          <w:sz w:val="30"/>
          <w:szCs w:val="30"/>
          <w:cs/>
        </w:rPr>
        <w:t>โดนีเซียเพื่อขยายธุรกิจ</w:t>
      </w:r>
    </w:p>
    <w:p w14:paraId="7DBFC671" w14:textId="77777777" w:rsidR="000C0F7D" w:rsidRPr="000C0F7D" w:rsidRDefault="000C0F7D" w:rsidP="000C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72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7620019C" w14:textId="3585C4C0" w:rsidR="00EA3D0D" w:rsidRPr="007079CD" w:rsidRDefault="00EA3D0D" w:rsidP="008E4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ในเดือน</w:t>
      </w:r>
      <w:r w:rsidR="00F12C51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กลุ่มบริษัทได้ซื้อส่วนได้เสียในบริษัท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PT Mega Lifesciences Indonesia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ท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ย่อย</w:t>
      </w:r>
      <w:r w:rsidR="007079CD">
        <w:rPr>
          <w:rFonts w:asciiTheme="majorBidi" w:hAnsiTheme="majorBidi" w:cstheme="majorBidi"/>
          <w:spacing w:val="-4"/>
          <w:sz w:val="30"/>
          <w:szCs w:val="30"/>
        </w:rPr>
        <w:br/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เพิ่มเติมร้อยละ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12C51">
        <w:rPr>
          <w:rFonts w:asciiTheme="majorBidi" w:hAnsiTheme="majorBidi" w:cstheme="majorBidi"/>
          <w:spacing w:val="-4"/>
          <w:sz w:val="30"/>
          <w:szCs w:val="30"/>
        </w:rPr>
        <w:t>15.38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เป็นเงินสดจำนวน </w:t>
      </w:r>
      <w:r w:rsidR="00F12C51">
        <w:rPr>
          <w:rFonts w:asciiTheme="majorBidi" w:hAnsiTheme="majorBidi" w:cstheme="majorBidi"/>
          <w:spacing w:val="-4"/>
          <w:sz w:val="30"/>
          <w:szCs w:val="30"/>
        </w:rPr>
        <w:t xml:space="preserve">4.91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ทำให้สัดส่วนความเป็นเจ้าของเพิ่มขึ้นจากร้อยละ </w:t>
      </w:r>
      <w:r w:rsidR="00F12C51">
        <w:rPr>
          <w:rFonts w:asciiTheme="majorBidi" w:hAnsiTheme="majorBidi" w:cstheme="majorBidi"/>
          <w:spacing w:val="-4"/>
          <w:sz w:val="30"/>
          <w:szCs w:val="30"/>
        </w:rPr>
        <w:t>84.62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เป็น</w:t>
      </w:r>
      <w:r w:rsidR="0040585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ร้อยละ</w:t>
      </w:r>
      <w:r w:rsidR="001051C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F12C51">
        <w:rPr>
          <w:rFonts w:asciiTheme="majorBidi" w:hAnsiTheme="majorBidi" w:cstheme="majorBidi"/>
          <w:spacing w:val="-4"/>
          <w:sz w:val="30"/>
          <w:szCs w:val="30"/>
        </w:rPr>
        <w:t>100.00</w:t>
      </w:r>
      <w:r w:rsidR="001051C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กลุ่มบริษัทรับรู้ส่วนได้เสียที่ไม่มีอำนาจควบคุมลดลงเป็นจำนวน </w:t>
      </w:r>
      <w:r w:rsidR="00F12C51">
        <w:rPr>
          <w:rFonts w:asciiTheme="majorBidi" w:hAnsiTheme="majorBidi" w:cstheme="majorBidi"/>
          <w:spacing w:val="-4"/>
          <w:sz w:val="30"/>
          <w:szCs w:val="30"/>
        </w:rPr>
        <w:t>20.75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C56119">
        <w:rPr>
          <w:rFonts w:asciiTheme="majorBidi" w:hAnsiTheme="majorBidi" w:cstheme="majorBidi" w:hint="cs"/>
          <w:spacing w:val="-4"/>
          <w:sz w:val="30"/>
          <w:szCs w:val="30"/>
          <w:cs/>
        </w:rPr>
        <w:t>ส่วนเกินทุนอื่น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เพิ่มขึ้น</w:t>
      </w:r>
      <w:r w:rsidR="00C5611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เป็</w:t>
      </w:r>
      <w:r w:rsidR="00C56119">
        <w:rPr>
          <w:rFonts w:asciiTheme="majorBidi" w:hAnsiTheme="majorBidi" w:cstheme="majorBidi" w:hint="cs"/>
          <w:spacing w:val="-4"/>
          <w:sz w:val="30"/>
          <w:szCs w:val="30"/>
          <w:cs/>
        </w:rPr>
        <w:t>น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F12C51">
        <w:rPr>
          <w:rFonts w:asciiTheme="majorBidi" w:hAnsiTheme="majorBidi" w:cstheme="majorBidi"/>
          <w:spacing w:val="-4"/>
          <w:sz w:val="30"/>
          <w:szCs w:val="30"/>
        </w:rPr>
        <w:t>14.12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และสำรองการแปลงค่างบการเงินเพิ่มขึ้นเป็นจำนวน </w:t>
      </w:r>
      <w:r w:rsidR="00F12C51">
        <w:rPr>
          <w:rFonts w:asciiTheme="majorBidi" w:hAnsiTheme="majorBidi" w:cstheme="majorBidi"/>
          <w:spacing w:val="-4"/>
          <w:sz w:val="30"/>
          <w:szCs w:val="30"/>
        </w:rPr>
        <w:t>1.72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ล้านบาทไปยังส่วนของผู้ถือหุ้น</w:t>
      </w:r>
      <w:r w:rsidR="00C5611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ของกลุ่มบริษัทเป็นจำนวนเงิน </w:t>
      </w:r>
      <w:r w:rsidR="00F12C51">
        <w:rPr>
          <w:rFonts w:asciiTheme="majorBidi" w:hAnsiTheme="majorBidi" w:cstheme="majorBidi"/>
          <w:spacing w:val="-4"/>
          <w:sz w:val="30"/>
          <w:szCs w:val="30"/>
        </w:rPr>
        <w:t>15.84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ล้านบาทซึ่งเกิดจากการเปลี่ยนแปลงส่วนของเจ้าของในบริษัท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>PT Mega Lifesciences Indonesia</w:t>
      </w:r>
    </w:p>
    <w:p w14:paraId="44EAB974" w14:textId="77777777" w:rsidR="00EA3D0D" w:rsidRPr="000C0F7D" w:rsidRDefault="00EA3D0D" w:rsidP="00053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7BD973AC" w14:textId="0CDAF7B6" w:rsidR="00EA3D0D" w:rsidRPr="007079CD" w:rsidRDefault="00EA3D0D" w:rsidP="008E4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ในระหว่างงวด</w:t>
      </w:r>
      <w:r w:rsidR="00112351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30 </w:t>
      </w:r>
      <w:r w:rsidR="00F12C51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2565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บริษัทได้เพิ่มเงินลงทุนเป็นจำนวนเงิน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12C51">
        <w:rPr>
          <w:rFonts w:asciiTheme="majorBidi" w:hAnsiTheme="majorBidi" w:cstheme="majorBidi"/>
          <w:spacing w:val="-4"/>
          <w:sz w:val="30"/>
          <w:szCs w:val="30"/>
        </w:rPr>
        <w:t xml:space="preserve">0.01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ในทุนที่ออก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และชำระแล้วของบริษัท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Mega We Care Tanzania Ltd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ซึ่งเป็นบริษัทย่อยทางตรงในประเทศแทนซาเนียเพื่อขยายธุรกิจ</w:t>
      </w:r>
    </w:p>
    <w:p w14:paraId="60379A33" w14:textId="77777777" w:rsidR="00EA3D0D" w:rsidRPr="000C0F7D" w:rsidRDefault="00EA3D0D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72"/>
        <w:jc w:val="thaiDistribute"/>
        <w:rPr>
          <w:rFonts w:ascii="Angsana New" w:hAnsi="Angsana New"/>
          <w:sz w:val="26"/>
          <w:szCs w:val="26"/>
        </w:rPr>
      </w:pPr>
    </w:p>
    <w:p w14:paraId="50237529" w14:textId="221310C5" w:rsidR="00EA3D0D" w:rsidRPr="007079CD" w:rsidRDefault="00EA3D0D" w:rsidP="008E4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ในระหว่างงวด</w:t>
      </w:r>
      <w:r w:rsidR="00112351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30 </w:t>
      </w:r>
      <w:r w:rsidR="00112351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2565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บริษัทได้เพิ่มเงินลงทุนเป็นจำนวนเงิน</w:t>
      </w:r>
      <w:r w:rsidR="00F12C5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FB0EFF">
        <w:rPr>
          <w:rFonts w:asciiTheme="majorBidi" w:hAnsiTheme="majorBidi" w:cstheme="majorBidi"/>
          <w:spacing w:val="-4"/>
          <w:sz w:val="30"/>
          <w:szCs w:val="30"/>
        </w:rPr>
        <w:t>0.03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ในทุนที่ออก และชำระแล้วของบริษัท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Mega We Care Uzbekistan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ซึ่งเป็นบริษัทย่อยทางตรงในประเทศอุซเบกิสถานเพื่อขยายธุรกิจ</w:t>
      </w:r>
    </w:p>
    <w:p w14:paraId="55C478AB" w14:textId="41AED197" w:rsidR="00112351" w:rsidRDefault="00112351" w:rsidP="009B7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72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AFF1109" w14:textId="1DC97CC6" w:rsidR="00D675E6" w:rsidRPr="006A5DCA" w:rsidRDefault="00D675E6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0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การเพิ่มขึ้นของเงินลงทุนในบริษัทย่อยทางอ้อม</w:t>
      </w:r>
    </w:p>
    <w:p w14:paraId="663D668D" w14:textId="77777777" w:rsidR="00D675E6" w:rsidRPr="000C0F7D" w:rsidRDefault="00D675E6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08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41A94C40" w14:textId="76FBB35B" w:rsidR="00FE6827" w:rsidRPr="007079CD" w:rsidRDefault="00FE6827" w:rsidP="008E4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="00112351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12351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56F9F"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B56F9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เมก้า ไลฟ์ไซแอ็นซ์ พีทีวาย จำกัด ประเทศไทย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ได้เพิ่มเงินลงทุนเป็นจำนวนเงิน </w:t>
      </w:r>
      <w:r w:rsidR="000C473B">
        <w:rPr>
          <w:rFonts w:asciiTheme="majorBidi" w:hAnsiTheme="majorBidi" w:cstheme="majorBidi"/>
          <w:spacing w:val="-4"/>
          <w:sz w:val="30"/>
          <w:szCs w:val="30"/>
        </w:rPr>
        <w:t>15.54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ในทุนที่ออกและชำระแล้ว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ของบริษัท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PT Mega Lifesciences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ซึ่งเป็นบริษัทย่อย</w:t>
      </w:r>
      <w:r w:rsidR="003D100C">
        <w:rPr>
          <w:rFonts w:asciiTheme="majorBidi" w:hAnsiTheme="majorBidi" w:cstheme="majorBidi"/>
          <w:spacing w:val="-4"/>
          <w:sz w:val="30"/>
          <w:szCs w:val="30"/>
        </w:rPr>
        <w:br/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ทางอ้อมในประเทศอินโดนีเซียเพื่อขยายธุรกิจ</w:t>
      </w:r>
    </w:p>
    <w:p w14:paraId="0598C1F2" w14:textId="77777777" w:rsidR="00FE6827" w:rsidRPr="000C0F7D" w:rsidRDefault="00FE6827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450" w:right="-72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6D34883F" w14:textId="53CEB672" w:rsidR="000C0F7D" w:rsidRPr="000C0F7D" w:rsidRDefault="00EA3D0D" w:rsidP="008E4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C0F7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0C0F7D">
        <w:rPr>
          <w:rFonts w:asciiTheme="majorBidi" w:hAnsiTheme="majorBidi" w:cstheme="majorBidi"/>
          <w:spacing w:val="-4"/>
          <w:sz w:val="30"/>
          <w:szCs w:val="30"/>
        </w:rPr>
        <w:t xml:space="preserve">11 </w:t>
      </w:r>
      <w:r w:rsidRPr="000C0F7D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Pr="000C0F7D">
        <w:rPr>
          <w:rFonts w:asciiTheme="majorBidi" w:hAnsiTheme="majorBidi" w:cstheme="majorBidi"/>
          <w:spacing w:val="-4"/>
          <w:sz w:val="30"/>
          <w:szCs w:val="30"/>
        </w:rPr>
        <w:t>2565</w:t>
      </w:r>
      <w:r w:rsidR="000C0F7D" w:rsidRPr="000C0F7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C56119" w:rsidRPr="000C0F7D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 เมก้า ไลฟ์ไซแอ็นซ์ พีทีวาย จำกัด ประเทศไทย</w:t>
      </w:r>
      <w:r w:rsidR="00003BD1" w:rsidRPr="000C0F7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0C0F7D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ซื้อหุ้นเพิ่มร้อยละ </w:t>
      </w:r>
      <w:r w:rsidRPr="000C0F7D">
        <w:rPr>
          <w:rFonts w:asciiTheme="majorBidi" w:hAnsiTheme="majorBidi" w:cstheme="majorBidi"/>
          <w:spacing w:val="-4"/>
          <w:sz w:val="30"/>
          <w:szCs w:val="30"/>
        </w:rPr>
        <w:t xml:space="preserve">51 </w:t>
      </w:r>
      <w:r w:rsidRPr="000C0F7D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ในบริษัท </w:t>
      </w:r>
      <w:r w:rsidRPr="000C0F7D">
        <w:rPr>
          <w:rFonts w:asciiTheme="majorBidi" w:hAnsiTheme="majorBidi" w:cstheme="majorBidi"/>
          <w:spacing w:val="-4"/>
          <w:sz w:val="30"/>
          <w:szCs w:val="30"/>
        </w:rPr>
        <w:t xml:space="preserve">Mega Product (Yemen) Limited </w:t>
      </w:r>
      <w:r w:rsidRPr="000C0F7D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ดังนั้นสัดส่วนการถือหุ้นของกลุ่มบริษัทจึงเพิ่มขึ้นเป็นร้อยละ </w:t>
      </w:r>
      <w:r w:rsidRPr="000C0F7D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0C0F7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และกลุ่มบริษัทได้มาซึ่งอำนาจควบคุมใน</w:t>
      </w:r>
      <w:r w:rsidRPr="008E489C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15292B" w:rsidRPr="008E489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8E489C">
        <w:rPr>
          <w:rFonts w:asciiTheme="majorBidi" w:hAnsiTheme="majorBidi" w:cstheme="majorBidi"/>
          <w:spacing w:val="-6"/>
          <w:sz w:val="30"/>
          <w:szCs w:val="30"/>
        </w:rPr>
        <w:t>Mega Product (Yemen) Limited</w:t>
      </w:r>
      <w:r w:rsidRPr="000C0F7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เป็นผลให้เงินลงทุนใน</w:t>
      </w:r>
      <w:r w:rsidRPr="008E489C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 </w:t>
      </w:r>
      <w:r w:rsidRPr="008E489C">
        <w:rPr>
          <w:rFonts w:asciiTheme="majorBidi" w:hAnsiTheme="majorBidi" w:cstheme="majorBidi"/>
          <w:spacing w:val="-6"/>
          <w:sz w:val="30"/>
          <w:szCs w:val="30"/>
        </w:rPr>
        <w:t>Mega Product (Yemen) Limited</w:t>
      </w:r>
      <w:r w:rsidRPr="000C0F7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C0F7D">
        <w:rPr>
          <w:rFonts w:asciiTheme="majorBidi" w:hAnsiTheme="majorBidi" w:cstheme="majorBidi"/>
          <w:spacing w:val="-4"/>
          <w:sz w:val="30"/>
          <w:szCs w:val="30"/>
          <w:cs/>
        </w:rPr>
        <w:t xml:space="preserve">ถูกจัดประเภทรายการใหม่จากเงินลงทุนในบริษัทร่วมเป็นเงินลงทุนในบริษัทย่อย และงบการเงินของบริษัท </w:t>
      </w:r>
      <w:r w:rsidRPr="000C0F7D">
        <w:rPr>
          <w:rFonts w:asciiTheme="majorBidi" w:hAnsiTheme="majorBidi" w:cstheme="majorBidi"/>
          <w:spacing w:val="-4"/>
          <w:sz w:val="30"/>
          <w:szCs w:val="30"/>
        </w:rPr>
        <w:t>Mega Product (Yemen) Limited</w:t>
      </w:r>
      <w:r w:rsidRPr="000C0F7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จะถูกรวมในงบการเงินรวมตั้งแต่ </w:t>
      </w:r>
      <w:r w:rsidRPr="000C0F7D">
        <w:rPr>
          <w:rFonts w:asciiTheme="majorBidi" w:hAnsiTheme="majorBidi" w:cstheme="majorBidi"/>
          <w:spacing w:val="-4"/>
          <w:sz w:val="30"/>
          <w:szCs w:val="30"/>
        </w:rPr>
        <w:t xml:space="preserve">11 </w:t>
      </w:r>
      <w:r w:rsidRPr="000C0F7D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Pr="000C0F7D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0C0F7D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ซึ่งเป็นวันที่กลุ่มบริษัทได้มาซึ่งอำนาจควบคุม </w:t>
      </w:r>
    </w:p>
    <w:p w14:paraId="0380141E" w14:textId="639064C4" w:rsidR="00904194" w:rsidRDefault="009B7E86" w:rsidP="009B7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164215C1" w14:textId="2B081E81" w:rsidR="006302DB" w:rsidRPr="00BB2974" w:rsidRDefault="006302DB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450" w:right="108"/>
        <w:jc w:val="thaiDistribute"/>
        <w:rPr>
          <w:rFonts w:ascii="Angsana New" w:hAnsi="Angsana New"/>
          <w:i/>
          <w:iCs/>
          <w:sz w:val="30"/>
          <w:szCs w:val="30"/>
        </w:rPr>
      </w:pPr>
      <w:r w:rsidRPr="00BB2974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</w:p>
    <w:p w14:paraId="00495C65" w14:textId="77777777" w:rsidR="006302DB" w:rsidRPr="00365770" w:rsidRDefault="006302DB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450" w:right="10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96A3035" w14:textId="1C6FCE33" w:rsidR="006302DB" w:rsidRPr="00BB2974" w:rsidRDefault="006302DB" w:rsidP="008E4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"/>
        <w:jc w:val="thaiDistribute"/>
        <w:rPr>
          <w:rFonts w:ascii="Angsana New" w:hAnsi="Angsana New"/>
          <w:sz w:val="30"/>
          <w:szCs w:val="30"/>
        </w:rPr>
      </w:pP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="00112351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A641D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12351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กลุ่มบริษัทรับรู้ส่วนแบ่ง</w:t>
      </w:r>
      <w:r w:rsidR="00C56119">
        <w:rPr>
          <w:rFonts w:asciiTheme="majorBidi" w:hAnsiTheme="majorBidi" w:cstheme="majorBidi" w:hint="cs"/>
          <w:spacing w:val="-4"/>
          <w:sz w:val="30"/>
          <w:szCs w:val="30"/>
          <w:cs/>
        </w:rPr>
        <w:t>กำไร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เบ็ดเสร็จ</w:t>
      </w:r>
      <w:r w:rsidR="00C56119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ของบริษัท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MEGA MSN PTE. LTD.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0C473B">
        <w:rPr>
          <w:rFonts w:asciiTheme="majorBidi" w:hAnsiTheme="majorBidi" w:cstheme="majorBidi"/>
          <w:spacing w:val="-4"/>
          <w:sz w:val="30"/>
          <w:szCs w:val="30"/>
        </w:rPr>
        <w:t>10.77</w:t>
      </w:r>
      <w:r w:rsidR="00AB4662" w:rsidRPr="007079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BD33F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="00EA3D0D" w:rsidRPr="00BD33F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30 </w:t>
      </w:r>
      <w:r w:rsidR="00E3032B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กันยายน</w:t>
      </w:r>
      <w:r w:rsidRPr="00BD33F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 </w:t>
      </w:r>
      <w:r w:rsidRPr="00BD33F9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2A5B1C" w:rsidRPr="002A5B1C">
        <w:rPr>
          <w:rFonts w:asciiTheme="majorBidi" w:hAnsiTheme="majorBidi" w:cstheme="majorBidi" w:hint="cs"/>
          <w:i/>
          <w:iCs/>
          <w:spacing w:val="-4"/>
          <w:sz w:val="30"/>
          <w:szCs w:val="30"/>
        </w:rPr>
        <w:t>5</w:t>
      </w:r>
      <w:r w:rsidRPr="00BD33F9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Pr="00BD33F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BD33F9" w:rsidRPr="00BD33F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กำไร</w:t>
      </w:r>
      <w:r w:rsidRPr="00BD33F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เบ็ดเสร็จ </w:t>
      </w:r>
      <w:r w:rsidR="00904194">
        <w:rPr>
          <w:rFonts w:asciiTheme="majorBidi" w:hAnsiTheme="majorBidi" w:cstheme="majorBidi"/>
          <w:i/>
          <w:iCs/>
          <w:spacing w:val="-4"/>
          <w:sz w:val="30"/>
          <w:szCs w:val="30"/>
        </w:rPr>
        <w:t>28.87</w:t>
      </w:r>
      <w:r w:rsidRPr="00BD33F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ล้านบาท)</w:t>
      </w:r>
    </w:p>
    <w:p w14:paraId="01DB269C" w14:textId="63550A2B" w:rsidR="00CA5551" w:rsidRPr="003A6621" w:rsidRDefault="00CA5551" w:rsidP="003A6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2C1A9B4" w14:textId="5CAC56C3" w:rsidR="00F96958" w:rsidRPr="006A5DCA" w:rsidRDefault="006302DB" w:rsidP="00C20A88">
      <w:pPr>
        <w:pStyle w:val="Heading5"/>
        <w:spacing w:line="240" w:lineRule="auto"/>
        <w:ind w:left="450" w:hanging="450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5</w:t>
      </w:r>
      <w:r w:rsidR="00AF6475" w:rsidRPr="006A5DCA">
        <w:rPr>
          <w:rFonts w:asciiTheme="majorBidi" w:hAnsiTheme="majorBidi" w:cstheme="majorBidi"/>
          <w:sz w:val="30"/>
          <w:szCs w:val="30"/>
        </w:rPr>
        <w:tab/>
      </w:r>
      <w:r w:rsidR="00F96958"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2B22CA" w:rsidRPr="006A5DCA">
        <w:rPr>
          <w:rFonts w:asciiTheme="majorBidi" w:hAnsiTheme="majorBidi" w:cstheme="majorBidi"/>
          <w:sz w:val="30"/>
          <w:szCs w:val="30"/>
          <w:cs/>
          <w:lang w:val="en-US"/>
        </w:rPr>
        <w:t>และสินทรัพย์สิทธิการใช้</w:t>
      </w:r>
    </w:p>
    <w:p w14:paraId="6A983DC6" w14:textId="77777777" w:rsidR="008013BF" w:rsidRPr="006A5DCA" w:rsidRDefault="008013BF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D86B788" w14:textId="782D0682" w:rsidR="00A17B2E" w:rsidRPr="006A5DCA" w:rsidRDefault="00A17B2E" w:rsidP="008E4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  <w:tab w:val="left" w:pos="5865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6A5DCA">
        <w:rPr>
          <w:rFonts w:asciiTheme="majorBidi" w:hAnsiTheme="majorBidi" w:cstheme="majorBidi"/>
          <w:sz w:val="30"/>
          <w:szCs w:val="30"/>
          <w:cs/>
        </w:rPr>
        <w:t>ารซื้อ จำหน่าย โอน</w:t>
      </w:r>
      <w:r w:rsidR="0083579B">
        <w:rPr>
          <w:rFonts w:asciiTheme="majorBidi" w:hAnsiTheme="majorBidi" w:cstheme="majorBidi"/>
          <w:sz w:val="30"/>
          <w:szCs w:val="30"/>
        </w:rPr>
        <w:t xml:space="preserve"> </w:t>
      </w:r>
      <w:r w:rsidR="0083579B">
        <w:rPr>
          <w:rFonts w:asciiTheme="majorBidi" w:hAnsiTheme="majorBidi" w:cstheme="majorBidi" w:hint="cs"/>
          <w:sz w:val="30"/>
          <w:szCs w:val="30"/>
          <w:cs/>
        </w:rPr>
        <w:t>และกลับรายการขาดทุนจากการด้อยค่าของ</w:t>
      </w:r>
      <w:r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อาคารและอุปกรณ์ระหว่างงวด</w:t>
      </w:r>
      <w:r w:rsidR="00E3032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842835" w:rsidRPr="006A5DCA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A641D">
        <w:rPr>
          <w:rFonts w:asciiTheme="majorBidi" w:hAnsiTheme="majorBidi" w:cstheme="majorBidi"/>
          <w:sz w:val="30"/>
          <w:szCs w:val="30"/>
        </w:rPr>
        <w:t>30</w:t>
      </w:r>
      <w:r w:rsidR="009F49AB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E3032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F49AB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9F49AB" w:rsidRPr="006A5DCA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43BDE1B" w14:textId="17E9383E" w:rsidR="00A17B2E" w:rsidRPr="006A5DCA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628"/>
        <w:gridCol w:w="1253"/>
        <w:gridCol w:w="236"/>
        <w:gridCol w:w="1151"/>
        <w:gridCol w:w="236"/>
        <w:gridCol w:w="1055"/>
        <w:gridCol w:w="266"/>
        <w:gridCol w:w="1113"/>
        <w:gridCol w:w="268"/>
        <w:gridCol w:w="1244"/>
      </w:tblGrid>
      <w:tr w:rsidR="001E0297" w:rsidRPr="006A5DCA" w14:paraId="68373AC8" w14:textId="1DE699C8" w:rsidTr="00B443C9">
        <w:trPr>
          <w:trHeight w:val="416"/>
          <w:tblHeader/>
        </w:trPr>
        <w:tc>
          <w:tcPr>
            <w:tcW w:w="1390" w:type="pct"/>
          </w:tcPr>
          <w:p w14:paraId="76B0DBF0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0" w:type="pct"/>
            <w:gridSpan w:val="5"/>
          </w:tcPr>
          <w:p w14:paraId="79F28723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0" w:type="pct"/>
            <w:gridSpan w:val="4"/>
          </w:tcPr>
          <w:p w14:paraId="32A65B22" w14:textId="308A287F" w:rsidR="00E5736B" w:rsidRPr="006A5DCA" w:rsidRDefault="001E0297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0297" w:rsidRPr="006A5DCA" w14:paraId="65813523" w14:textId="3302FA26" w:rsidTr="00B443C9">
        <w:trPr>
          <w:trHeight w:val="1109"/>
          <w:tblHeader/>
        </w:trPr>
        <w:tc>
          <w:tcPr>
            <w:tcW w:w="1390" w:type="pct"/>
            <w:vAlign w:val="bottom"/>
          </w:tcPr>
          <w:p w14:paraId="29D6E8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  <w:vAlign w:val="bottom"/>
          </w:tcPr>
          <w:p w14:paraId="34986758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5C1661F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5" w:type="pct"/>
            <w:vAlign w:val="bottom"/>
          </w:tcPr>
          <w:p w14:paraId="77779437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4F81F0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6EA4CDF" w14:textId="4771E534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7759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5" w:type="pct"/>
            <w:vAlign w:val="bottom"/>
          </w:tcPr>
          <w:p w14:paraId="2593D264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32FB15D4" w14:textId="07F84A7F" w:rsidR="00E5736B" w:rsidRPr="006A5DCA" w:rsidRDefault="007759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E5736B"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41" w:type="pct"/>
          </w:tcPr>
          <w:p w14:paraId="571DBD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60683E3A" w14:textId="77777777" w:rsidR="001E0297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AD02DD" w14:textId="34B6B5C6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253C1A2" w14:textId="77777777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  <w:p w14:paraId="2AF1E857" w14:textId="12384CAE" w:rsidR="00E5736B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</w:tcPr>
          <w:p w14:paraId="1D6B0BE7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</w:tcPr>
          <w:p w14:paraId="1C9BDD42" w14:textId="77777777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0011C8D" w14:textId="09B5141A" w:rsidR="007759E6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106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759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</w:p>
          <w:p w14:paraId="144352A2" w14:textId="71C2248D" w:rsidR="00E5736B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1E0297" w:rsidRPr="006A5DCA" w14:paraId="5976C5E1" w14:textId="75C5C79F" w:rsidTr="00B443C9">
        <w:trPr>
          <w:tblHeader/>
        </w:trPr>
        <w:tc>
          <w:tcPr>
            <w:tcW w:w="1390" w:type="pct"/>
          </w:tcPr>
          <w:p w14:paraId="28E078BA" w14:textId="77777777" w:rsidR="001E0297" w:rsidRPr="006A5DCA" w:rsidRDefault="001E0297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10" w:type="pct"/>
            <w:gridSpan w:val="9"/>
            <w:vAlign w:val="bottom"/>
          </w:tcPr>
          <w:p w14:paraId="3F88167F" w14:textId="16DEAE4C" w:rsidR="001E0297" w:rsidRPr="006A5DCA" w:rsidRDefault="001E0297" w:rsidP="00775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left" w:pos="5133"/>
              </w:tabs>
              <w:spacing w:after="0" w:line="240" w:lineRule="auto"/>
              <w:ind w:left="-108" w:right="-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1EA5" w:rsidRPr="006A5DCA" w14:paraId="3802FCC0" w14:textId="62D3EA2A" w:rsidTr="00B443C9">
        <w:trPr>
          <w:tblHeader/>
        </w:trPr>
        <w:tc>
          <w:tcPr>
            <w:tcW w:w="1390" w:type="pct"/>
          </w:tcPr>
          <w:p w14:paraId="3C923FBA" w14:textId="77777777" w:rsidR="00C81EA5" w:rsidRPr="006A5DCA" w:rsidRDefault="00C81EA5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63" w:type="pct"/>
            <w:vAlign w:val="bottom"/>
          </w:tcPr>
          <w:p w14:paraId="51A38721" w14:textId="29D9ABCC" w:rsidR="00C81EA5" w:rsidRPr="006A5DCA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257,974</w:t>
            </w:r>
          </w:p>
        </w:tc>
        <w:tc>
          <w:tcPr>
            <w:tcW w:w="125" w:type="pct"/>
            <w:vAlign w:val="bottom"/>
          </w:tcPr>
          <w:p w14:paraId="0983DE8C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5A0652A0" w14:textId="7E7E8D1E" w:rsidR="00C81EA5" w:rsidRPr="006A5DCA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3F9CA4DC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776D5280" w14:textId="2DA82980" w:rsidR="00C81EA5" w:rsidRPr="006A5DCA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B0FD920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A0969E7" w14:textId="25BAF676" w:rsidR="00C81EA5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250,757</w:t>
            </w:r>
          </w:p>
        </w:tc>
        <w:tc>
          <w:tcPr>
            <w:tcW w:w="142" w:type="pct"/>
          </w:tcPr>
          <w:p w14:paraId="0630B57D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76CB39E7" w14:textId="2293598D" w:rsidR="00C81EA5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1EA5" w:rsidRPr="006A5DCA" w14:paraId="3EB58BE8" w14:textId="6D793B4A" w:rsidTr="00B443C9">
        <w:trPr>
          <w:tblHeader/>
        </w:trPr>
        <w:tc>
          <w:tcPr>
            <w:tcW w:w="1390" w:type="pct"/>
          </w:tcPr>
          <w:p w14:paraId="65A71C27" w14:textId="77777777" w:rsidR="00C81EA5" w:rsidRPr="006A5DCA" w:rsidRDefault="00C81EA5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63" w:type="pct"/>
            <w:vAlign w:val="bottom"/>
          </w:tcPr>
          <w:p w14:paraId="56EFEC2B" w14:textId="5EC9CA3D" w:rsidR="00C81EA5" w:rsidRPr="006A5DCA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EA6CF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  <w:vAlign w:val="bottom"/>
          </w:tcPr>
          <w:p w14:paraId="4D440BF5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727A5D11" w14:textId="71B566DD" w:rsidR="00C81EA5" w:rsidRPr="006A5DCA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5B515A2C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5AFD33B5" w14:textId="123C6133" w:rsidR="00C81EA5" w:rsidRPr="006A5DCA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(251)</w:t>
            </w:r>
          </w:p>
        </w:tc>
        <w:tc>
          <w:tcPr>
            <w:tcW w:w="141" w:type="pct"/>
          </w:tcPr>
          <w:p w14:paraId="54095DE3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663BA31" w14:textId="108DC25F" w:rsidR="00C81EA5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AEA8C6B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5EE48722" w14:textId="09DF43ED" w:rsidR="00C81EA5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1EA5" w:rsidRPr="006A5DCA" w14:paraId="1587A96C" w14:textId="002109EF" w:rsidTr="00B443C9">
        <w:trPr>
          <w:tblHeader/>
        </w:trPr>
        <w:tc>
          <w:tcPr>
            <w:tcW w:w="1390" w:type="pct"/>
          </w:tcPr>
          <w:p w14:paraId="55C5255D" w14:textId="77777777" w:rsidR="00C81EA5" w:rsidRPr="0083579B" w:rsidRDefault="00C81EA5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3" w:type="pct"/>
            <w:vAlign w:val="bottom"/>
          </w:tcPr>
          <w:p w14:paraId="073731B6" w14:textId="55468F87" w:rsidR="00C81EA5" w:rsidRPr="006A5DCA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120,34</w:t>
            </w:r>
            <w:r w:rsidR="00EA6CF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5" w:type="pct"/>
            <w:vAlign w:val="bottom"/>
          </w:tcPr>
          <w:p w14:paraId="6B7ACD2F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4C432E27" w14:textId="349921E0" w:rsidR="00C81EA5" w:rsidRPr="006A5DCA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(184)</w:t>
            </w:r>
          </w:p>
        </w:tc>
        <w:tc>
          <w:tcPr>
            <w:tcW w:w="125" w:type="pct"/>
            <w:vAlign w:val="bottom"/>
          </w:tcPr>
          <w:p w14:paraId="484E750B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04ED0FE6" w14:textId="180932B2" w:rsidR="00C81EA5" w:rsidRPr="006A5DCA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41" w:type="pct"/>
          </w:tcPr>
          <w:p w14:paraId="292C316E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F710189" w14:textId="29665E27" w:rsidR="00C81EA5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82,011</w:t>
            </w:r>
          </w:p>
        </w:tc>
        <w:tc>
          <w:tcPr>
            <w:tcW w:w="142" w:type="pct"/>
          </w:tcPr>
          <w:p w14:paraId="4D549D91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E86BC7E" w14:textId="24FB8B11" w:rsidR="00C81EA5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(133)</w:t>
            </w:r>
          </w:p>
        </w:tc>
      </w:tr>
      <w:tr w:rsidR="00C81EA5" w:rsidRPr="006A5DCA" w14:paraId="3F818D0D" w14:textId="61F9D6C2" w:rsidTr="00B443C9">
        <w:trPr>
          <w:tblHeader/>
        </w:trPr>
        <w:tc>
          <w:tcPr>
            <w:tcW w:w="1390" w:type="pct"/>
          </w:tcPr>
          <w:p w14:paraId="65EA6E25" w14:textId="77777777" w:rsidR="00C81EA5" w:rsidRPr="006A5DCA" w:rsidRDefault="00C81EA5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</w:t>
            </w:r>
          </w:p>
          <w:p w14:paraId="66C26889" w14:textId="7DAE9CAB" w:rsidR="00C81EA5" w:rsidRPr="0083579B" w:rsidRDefault="00C81EA5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3" w:type="pct"/>
            <w:vAlign w:val="bottom"/>
          </w:tcPr>
          <w:p w14:paraId="4B313094" w14:textId="5B77A2E2" w:rsidR="00C81EA5" w:rsidRPr="006A5DCA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32,159</w:t>
            </w:r>
          </w:p>
        </w:tc>
        <w:tc>
          <w:tcPr>
            <w:tcW w:w="125" w:type="pct"/>
            <w:vAlign w:val="bottom"/>
          </w:tcPr>
          <w:p w14:paraId="39216B51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5523485F" w14:textId="7C5462D5" w:rsidR="00C81EA5" w:rsidRPr="006A5DCA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(236)</w:t>
            </w:r>
          </w:p>
        </w:tc>
        <w:tc>
          <w:tcPr>
            <w:tcW w:w="125" w:type="pct"/>
            <w:vAlign w:val="bottom"/>
          </w:tcPr>
          <w:p w14:paraId="459C58BA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1A04A6D9" w14:textId="5DF71142" w:rsidR="00C81EA5" w:rsidRPr="006A5DCA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(585)</w:t>
            </w:r>
          </w:p>
        </w:tc>
        <w:tc>
          <w:tcPr>
            <w:tcW w:w="141" w:type="pct"/>
          </w:tcPr>
          <w:p w14:paraId="6445615D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4B5111D" w14:textId="1C827CEB" w:rsidR="00C81EA5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2,96</w:t>
            </w:r>
            <w:r w:rsidR="001B320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415E67B1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0A07644" w14:textId="77777777" w:rsidR="003F2354" w:rsidRDefault="003F235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B0C665" w14:textId="13F1DC63" w:rsidR="00E44F79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F45DB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81EA5" w:rsidRPr="006A5DCA" w14:paraId="4B06B409" w14:textId="40B7EEA7" w:rsidTr="00B443C9">
        <w:trPr>
          <w:tblHeader/>
        </w:trPr>
        <w:tc>
          <w:tcPr>
            <w:tcW w:w="1390" w:type="pct"/>
          </w:tcPr>
          <w:p w14:paraId="680D0ABB" w14:textId="77777777" w:rsidR="00C81EA5" w:rsidRPr="006A5DCA" w:rsidRDefault="00C81EA5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63" w:type="pct"/>
            <w:vAlign w:val="bottom"/>
          </w:tcPr>
          <w:p w14:paraId="57618E0F" w14:textId="17B0A0EE" w:rsidR="00C81EA5" w:rsidRPr="006A5DCA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12,366</w:t>
            </w:r>
          </w:p>
        </w:tc>
        <w:tc>
          <w:tcPr>
            <w:tcW w:w="125" w:type="pct"/>
            <w:vAlign w:val="bottom"/>
          </w:tcPr>
          <w:p w14:paraId="5493C564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CEFE3DD" w14:textId="2EAD6C98" w:rsidR="00C81EA5" w:rsidRPr="006A5DCA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(114)</w:t>
            </w:r>
          </w:p>
        </w:tc>
        <w:tc>
          <w:tcPr>
            <w:tcW w:w="125" w:type="pct"/>
            <w:vAlign w:val="bottom"/>
          </w:tcPr>
          <w:p w14:paraId="3A055DF7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7AF2ADE9" w14:textId="5144ED79" w:rsidR="00C81EA5" w:rsidRPr="006A5DCA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(61)</w:t>
            </w:r>
          </w:p>
        </w:tc>
        <w:tc>
          <w:tcPr>
            <w:tcW w:w="141" w:type="pct"/>
          </w:tcPr>
          <w:p w14:paraId="2667A9D8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1EB7A9D" w14:textId="68CB32CB" w:rsidR="00C81EA5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2,231</w:t>
            </w:r>
          </w:p>
        </w:tc>
        <w:tc>
          <w:tcPr>
            <w:tcW w:w="142" w:type="pct"/>
          </w:tcPr>
          <w:p w14:paraId="71CBCD3F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6B4B4DF6" w14:textId="734A8778" w:rsidR="00C81EA5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</w:tr>
      <w:tr w:rsidR="00C81EA5" w:rsidRPr="006A5DCA" w14:paraId="26D63D8C" w14:textId="42FAD9A4" w:rsidTr="00B443C9">
        <w:trPr>
          <w:tblHeader/>
        </w:trPr>
        <w:tc>
          <w:tcPr>
            <w:tcW w:w="1390" w:type="pct"/>
          </w:tcPr>
          <w:p w14:paraId="5B35A8CA" w14:textId="77777777" w:rsidR="00C81EA5" w:rsidRPr="006A5DCA" w:rsidRDefault="00C81EA5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34994053" w14:textId="1D0025F7" w:rsidR="00C81EA5" w:rsidRPr="006A5DCA" w:rsidRDefault="00C81EA5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63" w:type="pct"/>
            <w:vAlign w:val="bottom"/>
          </w:tcPr>
          <w:p w14:paraId="76457C0D" w14:textId="6E1A825B" w:rsidR="00C81EA5" w:rsidRPr="006A5DCA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71,694</w:t>
            </w:r>
          </w:p>
        </w:tc>
        <w:tc>
          <w:tcPr>
            <w:tcW w:w="125" w:type="pct"/>
            <w:vAlign w:val="bottom"/>
          </w:tcPr>
          <w:p w14:paraId="62B4FF00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6782AE6E" w14:textId="61DA3A04" w:rsidR="00C81EA5" w:rsidRPr="006A5DCA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(302,047)</w:t>
            </w:r>
          </w:p>
        </w:tc>
        <w:tc>
          <w:tcPr>
            <w:tcW w:w="125" w:type="pct"/>
            <w:vAlign w:val="bottom"/>
          </w:tcPr>
          <w:p w14:paraId="1B6AA08F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649E4552" w14:textId="5C572D25" w:rsidR="00C81EA5" w:rsidRPr="006A5DCA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3FCD0C4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4E1C1C6" w14:textId="56687581" w:rsidR="00C81EA5" w:rsidRPr="001E0297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68,943</w:t>
            </w:r>
          </w:p>
        </w:tc>
        <w:tc>
          <w:tcPr>
            <w:tcW w:w="142" w:type="pct"/>
          </w:tcPr>
          <w:p w14:paraId="73D3A936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383A3C6" w14:textId="77777777" w:rsidR="00E44F79" w:rsidRDefault="00E44F79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7C4B69" w14:textId="2C2EC90F" w:rsidR="003B519A" w:rsidRDefault="003B519A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(302,047)</w:t>
            </w:r>
          </w:p>
        </w:tc>
      </w:tr>
      <w:tr w:rsidR="00C81EA5" w:rsidRPr="006A5DCA" w14:paraId="13CCABDE" w14:textId="3765C506" w:rsidTr="00B443C9">
        <w:trPr>
          <w:tblHeader/>
        </w:trPr>
        <w:tc>
          <w:tcPr>
            <w:tcW w:w="1390" w:type="pct"/>
          </w:tcPr>
          <w:p w14:paraId="0403E6C6" w14:textId="77777777" w:rsidR="00C81EA5" w:rsidRPr="006A5DCA" w:rsidRDefault="00C81EA5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24B8F546" w14:textId="0A07CA3C" w:rsidR="00C81EA5" w:rsidRPr="006A5DCA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34,219</w:t>
            </w:r>
          </w:p>
        </w:tc>
        <w:tc>
          <w:tcPr>
            <w:tcW w:w="125" w:type="pct"/>
            <w:vAlign w:val="bottom"/>
          </w:tcPr>
          <w:p w14:paraId="66A652DF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5BCB4E59" w14:textId="0BF095DB" w:rsidR="00C81EA5" w:rsidRPr="006A5DCA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21898F77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vAlign w:val="bottom"/>
          </w:tcPr>
          <w:p w14:paraId="3551879F" w14:textId="176BDDC1" w:rsidR="00C81EA5" w:rsidRPr="006A5DCA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5126AA3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E91D3D8" w14:textId="0070B4F4" w:rsidR="00C81EA5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B78DD22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564454C4" w14:textId="5DDD9B84" w:rsidR="00C81EA5" w:rsidRDefault="003B519A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1EA5" w:rsidRPr="006A5DCA" w14:paraId="42D81F0D" w14:textId="1674B806" w:rsidTr="00B443C9">
        <w:trPr>
          <w:tblHeader/>
        </w:trPr>
        <w:tc>
          <w:tcPr>
            <w:tcW w:w="1390" w:type="pct"/>
          </w:tcPr>
          <w:p w14:paraId="2DEA139B" w14:textId="77777777" w:rsidR="00C81EA5" w:rsidRPr="0015292B" w:rsidRDefault="00C81EA5" w:rsidP="00EA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29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FEDE61" w14:textId="67E605EF" w:rsidR="00C81EA5" w:rsidRPr="00E5736B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08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529,282</w:t>
            </w:r>
          </w:p>
        </w:tc>
        <w:tc>
          <w:tcPr>
            <w:tcW w:w="125" w:type="pct"/>
            <w:vAlign w:val="center"/>
          </w:tcPr>
          <w:p w14:paraId="57A5E423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089507" w14:textId="1BC9F426" w:rsidR="00C81EA5" w:rsidRPr="00B443C9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3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(302,581)</w:t>
            </w:r>
          </w:p>
        </w:tc>
        <w:tc>
          <w:tcPr>
            <w:tcW w:w="125" w:type="pct"/>
            <w:vAlign w:val="center"/>
          </w:tcPr>
          <w:p w14:paraId="454A031C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6633A5" w14:textId="167BC82C" w:rsidR="00C81EA5" w:rsidRPr="00B443C9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3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(901)</w:t>
            </w:r>
          </w:p>
        </w:tc>
        <w:tc>
          <w:tcPr>
            <w:tcW w:w="141" w:type="pct"/>
          </w:tcPr>
          <w:p w14:paraId="7D6319D9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DE38C05" w14:textId="7EDA9502" w:rsidR="00C81EA5" w:rsidRPr="00B443C9" w:rsidRDefault="000C473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3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406,910</w:t>
            </w:r>
          </w:p>
        </w:tc>
        <w:tc>
          <w:tcPr>
            <w:tcW w:w="142" w:type="pct"/>
          </w:tcPr>
          <w:p w14:paraId="7D7F951F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16C48956" w14:textId="5BED252A" w:rsidR="00C81EA5" w:rsidRPr="00B443C9" w:rsidRDefault="003B519A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3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(302,209)</w:t>
            </w:r>
          </w:p>
        </w:tc>
      </w:tr>
    </w:tbl>
    <w:p w14:paraId="3185C9ED" w14:textId="6E452CC2" w:rsidR="009B7E86" w:rsidRDefault="009B7E86" w:rsidP="001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4ECB749B" w14:textId="2D2CD17B" w:rsidR="001E0A88" w:rsidRDefault="009B7E86" w:rsidP="001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2D62CF4F" w14:textId="602D0813" w:rsidR="00A17B2E" w:rsidRPr="006A5DCA" w:rsidRDefault="00A17B2E" w:rsidP="00303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hanging="97"/>
        <w:jc w:val="thaiDistribute"/>
        <w:rPr>
          <w:rFonts w:asciiTheme="majorBidi" w:hAnsiTheme="majorBidi" w:cstheme="majorBidi"/>
          <w:sz w:val="30"/>
          <w:szCs w:val="30"/>
        </w:rPr>
      </w:pPr>
      <w:r w:rsidRPr="00AB4662">
        <w:rPr>
          <w:rFonts w:asciiTheme="majorBidi" w:hAnsiTheme="majorBidi" w:cstheme="majorBidi"/>
          <w:b/>
          <w:sz w:val="30"/>
          <w:szCs w:val="30"/>
          <w:cs/>
        </w:rPr>
        <w:t>รายการเคลื่อนไหวของสินทรัพย์สิทธิการใช้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>ระหว่างงว</w:t>
      </w:r>
      <w:r w:rsidR="009F49AB" w:rsidRPr="00AB4662">
        <w:rPr>
          <w:rFonts w:asciiTheme="majorBidi" w:hAnsiTheme="majorBidi" w:cstheme="majorBidi"/>
          <w:b/>
          <w:sz w:val="30"/>
          <w:szCs w:val="30"/>
          <w:cs/>
        </w:rPr>
        <w:t>ด</w:t>
      </w:r>
      <w:r w:rsidR="00E3032B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2A641D">
        <w:rPr>
          <w:rFonts w:asciiTheme="majorBidi" w:hAnsiTheme="majorBidi" w:cstheme="majorBidi"/>
          <w:bCs/>
          <w:sz w:val="30"/>
          <w:szCs w:val="30"/>
        </w:rPr>
        <w:t>30</w:t>
      </w:r>
      <w:r w:rsidR="009F49AB" w:rsidRPr="00AB466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3032B">
        <w:rPr>
          <w:rFonts w:asciiTheme="majorBidi" w:hAnsiTheme="majorBidi" w:cstheme="majorBidi" w:hint="cs"/>
          <w:b/>
          <w:sz w:val="30"/>
          <w:szCs w:val="30"/>
          <w:cs/>
        </w:rPr>
        <w:t>กันยายน</w:t>
      </w:r>
      <w:r w:rsidR="009F49AB" w:rsidRPr="00AB466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2B22CA" w:rsidRPr="00636CBF">
        <w:rPr>
          <w:rFonts w:asciiTheme="majorBidi" w:hAnsiTheme="majorBidi" w:cstheme="majorBidi"/>
          <w:bCs/>
          <w:sz w:val="30"/>
          <w:szCs w:val="30"/>
        </w:rPr>
        <w:t>256</w:t>
      </w:r>
      <w:r w:rsidR="009F49AB" w:rsidRPr="00636CBF">
        <w:rPr>
          <w:rFonts w:asciiTheme="majorBidi" w:hAnsiTheme="majorBidi" w:cstheme="majorBidi"/>
          <w:bCs/>
          <w:sz w:val="30"/>
          <w:szCs w:val="30"/>
        </w:rPr>
        <w:t>6</w:t>
      </w:r>
      <w:r w:rsidR="002B22CA" w:rsidRPr="00AB466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42B7C831" w14:textId="77777777" w:rsidR="00A17B2E" w:rsidRPr="006A5DCA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529"/>
        <w:gridCol w:w="1339"/>
        <w:gridCol w:w="270"/>
        <w:gridCol w:w="1350"/>
        <w:gridCol w:w="270"/>
        <w:gridCol w:w="1350"/>
        <w:gridCol w:w="270"/>
        <w:gridCol w:w="1361"/>
      </w:tblGrid>
      <w:tr w:rsidR="00A17B2E" w:rsidRPr="006A5DCA" w14:paraId="47EE86AE" w14:textId="77777777" w:rsidTr="000305BF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1F87C603" w14:textId="77777777" w:rsidR="00A17B2E" w:rsidRPr="006A5DCA" w:rsidRDefault="00A17B2E" w:rsidP="00015A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9" w:type="dxa"/>
          </w:tcPr>
          <w:p w14:paraId="36C41C22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1C78234A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7B2E" w:rsidRPr="006A5DCA" w14:paraId="4B8942F7" w14:textId="77777777" w:rsidTr="000305BF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24B18EEA" w14:textId="77777777" w:rsidR="00A17B2E" w:rsidRPr="006A5DCA" w:rsidRDefault="00A17B2E" w:rsidP="00835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5" w:right="-131" w:firstLine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29" w:type="dxa"/>
          </w:tcPr>
          <w:p w14:paraId="4AC46858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6BE3E0CB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033AA02" w14:textId="77777777" w:rsidR="00A17B2E" w:rsidRPr="006A5DCA" w:rsidRDefault="00A17B2E" w:rsidP="00015A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0DD5AE" w14:textId="77777777" w:rsidR="00A17B2E" w:rsidRPr="006A5DCA" w:rsidRDefault="00A17B2E" w:rsidP="00015AFF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2CB74F1" w14:textId="77777777" w:rsidR="00A17B2E" w:rsidRPr="006A5DCA" w:rsidRDefault="00A17B2E" w:rsidP="00015A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251F76C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D8DDB13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561A5705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17B2E" w:rsidRPr="006A5DCA" w14:paraId="1A889356" w14:textId="77777777" w:rsidTr="000305BF">
        <w:trPr>
          <w:trHeight w:val="20"/>
          <w:tblHeader/>
        </w:trPr>
        <w:tc>
          <w:tcPr>
            <w:tcW w:w="2610" w:type="dxa"/>
          </w:tcPr>
          <w:p w14:paraId="6BDAEA00" w14:textId="77777777" w:rsidR="00A17B2E" w:rsidRPr="006A5DCA" w:rsidRDefault="00A17B2E" w:rsidP="00015A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dxa"/>
          </w:tcPr>
          <w:p w14:paraId="484FEDE6" w14:textId="7BAB56A8" w:rsidR="00A17B2E" w:rsidRPr="006A5DCA" w:rsidRDefault="00A17B2E" w:rsidP="00015AF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210" w:type="dxa"/>
            <w:gridSpan w:val="7"/>
          </w:tcPr>
          <w:p w14:paraId="3D66599C" w14:textId="77777777" w:rsidR="00A17B2E" w:rsidRPr="006A5DCA" w:rsidRDefault="00A17B2E" w:rsidP="00015AF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B7E86" w:rsidRPr="006A5DCA" w14:paraId="08E23BF5" w14:textId="77777777" w:rsidTr="000305BF">
        <w:trPr>
          <w:trHeight w:val="20"/>
        </w:trPr>
        <w:tc>
          <w:tcPr>
            <w:tcW w:w="2610" w:type="dxa"/>
          </w:tcPr>
          <w:p w14:paraId="0488FFAC" w14:textId="173A9857" w:rsidR="009B7E86" w:rsidRPr="006A5DCA" w:rsidRDefault="009B7E86" w:rsidP="009B7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3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529" w:type="dxa"/>
          </w:tcPr>
          <w:p w14:paraId="16C50A28" w14:textId="772858E0" w:rsidR="009B7E86" w:rsidRPr="006A5DCA" w:rsidRDefault="009B7E86" w:rsidP="009B7E8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20235B81" w14:textId="519807CA" w:rsidR="009B7E86" w:rsidRPr="006A5DCA" w:rsidRDefault="009B7E86" w:rsidP="00F45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109,127</w:t>
            </w:r>
          </w:p>
        </w:tc>
        <w:tc>
          <w:tcPr>
            <w:tcW w:w="270" w:type="dxa"/>
          </w:tcPr>
          <w:p w14:paraId="077A1578" w14:textId="77777777" w:rsidR="009B7E86" w:rsidRPr="006A5DCA" w:rsidRDefault="009B7E86" w:rsidP="009B7E8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965982" w14:textId="506FA86C" w:rsidR="009B7E86" w:rsidRPr="006A5DCA" w:rsidRDefault="009B7E86" w:rsidP="00F45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139,161</w:t>
            </w:r>
          </w:p>
        </w:tc>
        <w:tc>
          <w:tcPr>
            <w:tcW w:w="270" w:type="dxa"/>
          </w:tcPr>
          <w:p w14:paraId="2FF4C3EB" w14:textId="77777777" w:rsidR="009B7E86" w:rsidRPr="006A5DCA" w:rsidRDefault="009B7E86" w:rsidP="009B7E8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C0CD33B" w14:textId="669D217B" w:rsidR="009B7E86" w:rsidRPr="006A5DCA" w:rsidRDefault="009B7E86" w:rsidP="00A6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270" w:type="dxa"/>
          </w:tcPr>
          <w:p w14:paraId="7310557F" w14:textId="77777777" w:rsidR="009B7E86" w:rsidRPr="006A5DCA" w:rsidRDefault="009B7E86" w:rsidP="009B7E8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</w:tcPr>
          <w:p w14:paraId="54ACEBE3" w14:textId="351A5B41" w:rsidR="009B7E86" w:rsidRPr="006A5DCA" w:rsidRDefault="009B7E86" w:rsidP="00A6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249,274</w:t>
            </w:r>
          </w:p>
        </w:tc>
      </w:tr>
      <w:tr w:rsidR="00AB4662" w:rsidRPr="006A5DCA" w14:paraId="285337B8" w14:textId="77777777" w:rsidTr="000305BF">
        <w:trPr>
          <w:trHeight w:val="20"/>
        </w:trPr>
        <w:tc>
          <w:tcPr>
            <w:tcW w:w="2610" w:type="dxa"/>
          </w:tcPr>
          <w:p w14:paraId="6A22ED55" w14:textId="77777777" w:rsidR="00AB4662" w:rsidRPr="006A5DCA" w:rsidRDefault="00AB4662" w:rsidP="00835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29" w:type="dxa"/>
          </w:tcPr>
          <w:p w14:paraId="58F7D315" w14:textId="77777777" w:rsidR="00AB4662" w:rsidRPr="006A5DCA" w:rsidRDefault="00AB4662" w:rsidP="00015A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669BA7A" w14:textId="33B79C9E" w:rsidR="00AB4662" w:rsidRPr="006A5DCA" w:rsidRDefault="003B519A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2398BD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DA749E7" w14:textId="0C05B805" w:rsidR="00AB4662" w:rsidRPr="006A5DCA" w:rsidRDefault="003B519A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38,473</w:t>
            </w:r>
          </w:p>
        </w:tc>
        <w:tc>
          <w:tcPr>
            <w:tcW w:w="270" w:type="dxa"/>
          </w:tcPr>
          <w:p w14:paraId="35CAE215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501E30" w14:textId="57248335" w:rsidR="00AB4662" w:rsidRPr="006A5DCA" w:rsidRDefault="003B519A" w:rsidP="00F45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A2FA1D" w14:textId="77777777" w:rsidR="00AB4662" w:rsidRPr="006A5DCA" w:rsidRDefault="00AB4662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</w:tcPr>
          <w:p w14:paraId="4E623334" w14:textId="061DAA48" w:rsidR="00AB4662" w:rsidRPr="006A5DCA" w:rsidRDefault="003B519A" w:rsidP="00A6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38,473</w:t>
            </w:r>
          </w:p>
        </w:tc>
      </w:tr>
      <w:tr w:rsidR="00AB4662" w:rsidRPr="006A5DCA" w14:paraId="45C89F6D" w14:textId="77777777" w:rsidTr="000305BF">
        <w:trPr>
          <w:trHeight w:val="20"/>
        </w:trPr>
        <w:tc>
          <w:tcPr>
            <w:tcW w:w="2610" w:type="dxa"/>
          </w:tcPr>
          <w:p w14:paraId="1B8D61EA" w14:textId="77777777" w:rsidR="00AB4662" w:rsidRPr="006A5DCA" w:rsidRDefault="00AB4662" w:rsidP="00835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529" w:type="dxa"/>
          </w:tcPr>
          <w:p w14:paraId="19F22035" w14:textId="77777777" w:rsidR="00AB4662" w:rsidRPr="006A5DCA" w:rsidRDefault="00AB4662" w:rsidP="00015A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8CA4EB1" w14:textId="26002381" w:rsidR="00AB4662" w:rsidRPr="006A5DCA" w:rsidRDefault="003B519A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6,164</w:t>
            </w:r>
          </w:p>
        </w:tc>
        <w:tc>
          <w:tcPr>
            <w:tcW w:w="270" w:type="dxa"/>
          </w:tcPr>
          <w:p w14:paraId="0439DA69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A7C963B" w14:textId="527148F8" w:rsidR="00AB4662" w:rsidRPr="006A5DCA" w:rsidRDefault="003B519A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2,610</w:t>
            </w:r>
          </w:p>
        </w:tc>
        <w:tc>
          <w:tcPr>
            <w:tcW w:w="270" w:type="dxa"/>
          </w:tcPr>
          <w:p w14:paraId="589C3617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BD3F654" w14:textId="2ECA77AC" w:rsidR="00AB4662" w:rsidRPr="006A5DCA" w:rsidRDefault="003B519A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9DFCE3" w14:textId="77777777" w:rsidR="00AB4662" w:rsidRPr="006A5DCA" w:rsidRDefault="00AB4662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</w:tcPr>
          <w:p w14:paraId="00FB5A6C" w14:textId="3B1A4913" w:rsidR="00AB4662" w:rsidRPr="006A5DCA" w:rsidRDefault="003B519A" w:rsidP="00A6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8,774</w:t>
            </w:r>
          </w:p>
        </w:tc>
      </w:tr>
      <w:tr w:rsidR="00AB4662" w:rsidRPr="006A5DCA" w14:paraId="2DE7D487" w14:textId="77777777" w:rsidTr="000305BF">
        <w:trPr>
          <w:trHeight w:val="20"/>
        </w:trPr>
        <w:tc>
          <w:tcPr>
            <w:tcW w:w="2610" w:type="dxa"/>
          </w:tcPr>
          <w:p w14:paraId="3C98E94C" w14:textId="77777777" w:rsidR="00AB4662" w:rsidRPr="006A5DCA" w:rsidRDefault="00AB4662" w:rsidP="00835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4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529" w:type="dxa"/>
          </w:tcPr>
          <w:p w14:paraId="513ADF9A" w14:textId="77777777" w:rsidR="00AB4662" w:rsidRPr="006A5DCA" w:rsidRDefault="00AB4662" w:rsidP="00015AFF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AA0EC5D" w14:textId="1EE3194A" w:rsidR="00AB4662" w:rsidRPr="006A5DCA" w:rsidRDefault="003B519A" w:rsidP="00A6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(2,549)</w:t>
            </w:r>
          </w:p>
        </w:tc>
        <w:tc>
          <w:tcPr>
            <w:tcW w:w="270" w:type="dxa"/>
          </w:tcPr>
          <w:p w14:paraId="6A988852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B29823" w14:textId="21C995C8" w:rsidR="00AB4662" w:rsidRPr="006A5DCA" w:rsidRDefault="003B519A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(51,335)</w:t>
            </w:r>
          </w:p>
        </w:tc>
        <w:tc>
          <w:tcPr>
            <w:tcW w:w="270" w:type="dxa"/>
          </w:tcPr>
          <w:p w14:paraId="76837B8F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281F1A" w14:textId="0C662078" w:rsidR="00AB4662" w:rsidRPr="006A5DCA" w:rsidRDefault="003B519A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  <w:tc>
          <w:tcPr>
            <w:tcW w:w="270" w:type="dxa"/>
          </w:tcPr>
          <w:p w14:paraId="773DEF8D" w14:textId="77777777" w:rsidR="00AB4662" w:rsidRPr="006A5DCA" w:rsidRDefault="00AB4662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E1BDC86" w14:textId="297C8364" w:rsidR="00AB4662" w:rsidRPr="006A5DCA" w:rsidRDefault="003B519A" w:rsidP="00A6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(54,095)</w:t>
            </w:r>
          </w:p>
        </w:tc>
      </w:tr>
      <w:tr w:rsidR="00AB4662" w:rsidRPr="006A5DCA" w14:paraId="571459E5" w14:textId="77777777" w:rsidTr="000305BF">
        <w:trPr>
          <w:trHeight w:val="20"/>
        </w:trPr>
        <w:tc>
          <w:tcPr>
            <w:tcW w:w="2610" w:type="dxa"/>
            <w:vAlign w:val="bottom"/>
          </w:tcPr>
          <w:p w14:paraId="31D0FC56" w14:textId="3BA333B7" w:rsidR="00AB4662" w:rsidRPr="006A5DCA" w:rsidRDefault="00AB4662" w:rsidP="00835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187" w:right="-131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E30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529" w:type="dxa"/>
          </w:tcPr>
          <w:p w14:paraId="396D390C" w14:textId="77777777" w:rsidR="00AB4662" w:rsidRPr="006A5DCA" w:rsidRDefault="00AB4662" w:rsidP="0010187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257FA" w14:textId="094DE2E2" w:rsidR="00AB4662" w:rsidRPr="006A5DCA" w:rsidRDefault="003B519A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112,742</w:t>
            </w:r>
          </w:p>
        </w:tc>
        <w:tc>
          <w:tcPr>
            <w:tcW w:w="270" w:type="dxa"/>
          </w:tcPr>
          <w:p w14:paraId="5C65EAC2" w14:textId="77777777" w:rsidR="00AB4662" w:rsidRPr="006A5DCA" w:rsidRDefault="00AB4662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059E" w14:textId="2FBBE887" w:rsidR="00AB4662" w:rsidRPr="006A5DCA" w:rsidRDefault="003B519A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128,9</w:t>
            </w:r>
            <w:r w:rsidR="00F45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15A062E1" w14:textId="77777777" w:rsidR="00AB4662" w:rsidRPr="006A5DCA" w:rsidRDefault="00AB4662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1B78" w14:textId="27C34C67" w:rsidR="00AB4662" w:rsidRPr="006A5DCA" w:rsidRDefault="003B519A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="00F45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3709A3E" w14:textId="77777777" w:rsidR="00AB4662" w:rsidRPr="006A5DCA" w:rsidRDefault="00AB4662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A1995" w14:textId="28C95052" w:rsidR="00AB4662" w:rsidRPr="006A5DCA" w:rsidRDefault="003B519A" w:rsidP="00A6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242,426</w:t>
            </w:r>
          </w:p>
        </w:tc>
      </w:tr>
    </w:tbl>
    <w:p w14:paraId="1063A49E" w14:textId="55870560" w:rsidR="001E0A88" w:rsidRPr="00E6142C" w:rsidRDefault="001E0A88" w:rsidP="00A54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6"/>
          <w:szCs w:val="36"/>
        </w:rPr>
      </w:pPr>
    </w:p>
    <w:p w14:paraId="36FC97C4" w14:textId="2C296FA2" w:rsidR="008A7FF0" w:rsidRPr="006A5DCA" w:rsidRDefault="006302DB" w:rsidP="00005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8A7FF0" w:rsidRPr="006A5DCA">
        <w:rPr>
          <w:rFonts w:asciiTheme="majorBidi" w:hAnsiTheme="majorBidi" w:cstheme="majorBidi"/>
          <w:b/>
          <w:bCs/>
          <w:sz w:val="30"/>
          <w:szCs w:val="30"/>
          <w:cs/>
        </w:rPr>
        <w:tab/>
        <w:t>ส</w:t>
      </w:r>
      <w:r w:rsidR="00420288" w:rsidRPr="006A5DCA">
        <w:rPr>
          <w:rFonts w:asciiTheme="majorBidi" w:hAnsiTheme="majorBidi" w:cstheme="majorBidi"/>
          <w:b/>
          <w:bCs/>
          <w:sz w:val="30"/>
          <w:szCs w:val="30"/>
          <w:cs/>
        </w:rPr>
        <w:t>ำรองกิจกรรมความรับผิดชอบต่อสังคม</w:t>
      </w:r>
    </w:p>
    <w:p w14:paraId="4CFF2609" w14:textId="73630FF1" w:rsidR="00587852" w:rsidRPr="006A5DCA" w:rsidRDefault="00587852" w:rsidP="00005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BE2E8E" w14:textId="4B7978F9" w:rsidR="009C3BB7" w:rsidRPr="006A5DCA" w:rsidRDefault="00B30C55" w:rsidP="00A65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9000"/>
          <w:tab w:val="left" w:pos="9270"/>
          <w:tab w:val="left" w:pos="9630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คณะกรรมการมีมติอนุมัติการจัดสรรกำไรในอัตราไม่เกินร้อยละ </w:t>
      </w:r>
      <w:r w:rsidR="00E449F3" w:rsidRPr="006A5DCA">
        <w:rPr>
          <w:rFonts w:asciiTheme="majorBidi" w:hAnsiTheme="majorBidi" w:cstheme="majorBidi"/>
          <w:sz w:val="30"/>
          <w:szCs w:val="30"/>
        </w:rPr>
        <w:t>2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ของผลกำไรหลังหักภาษีของกลุ่มกิจการเพื่อสนับสนุนกิจกรรมความรับผิดชอบต่อสังคม</w:t>
      </w:r>
      <w:r w:rsidR="007E397A">
        <w:rPr>
          <w:rFonts w:asciiTheme="majorBidi" w:hAnsiTheme="majorBidi" w:cstheme="majorBidi"/>
          <w:sz w:val="30"/>
          <w:szCs w:val="30"/>
        </w:rPr>
        <w:t xml:space="preserve"> </w:t>
      </w:r>
      <w:r w:rsidR="007E397A" w:rsidRPr="0027018F">
        <w:rPr>
          <w:rFonts w:asciiTheme="majorBidi" w:hAnsiTheme="majorBidi" w:cstheme="majorBidi" w:hint="cs"/>
          <w:sz w:val="30"/>
          <w:szCs w:val="30"/>
          <w:cs/>
        </w:rPr>
        <w:t>กลุ่มกิจการบันทึกสำรองความรับผิดชอบต่อสังคมในระหว่างงวด</w:t>
      </w:r>
      <w:r w:rsidR="00492519">
        <w:rPr>
          <w:rFonts w:asciiTheme="majorBidi" w:hAnsiTheme="majorBidi" w:cstheme="majorBidi"/>
          <w:sz w:val="30"/>
          <w:szCs w:val="30"/>
        </w:rPr>
        <w:br/>
      </w:r>
      <w:r w:rsidR="00E3032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7E397A" w:rsidRPr="0027018F">
        <w:rPr>
          <w:rFonts w:asciiTheme="majorBidi" w:hAnsiTheme="majorBidi" w:cstheme="majorBidi" w:hint="cs"/>
          <w:sz w:val="30"/>
          <w:szCs w:val="30"/>
          <w:cs/>
        </w:rPr>
        <w:t>เดือนสิ้นสุดวันที่</w:t>
      </w:r>
      <w:r w:rsidR="007E397A" w:rsidRPr="0027018F">
        <w:rPr>
          <w:rFonts w:asciiTheme="majorBidi" w:hAnsiTheme="majorBidi" w:cstheme="majorBidi"/>
          <w:sz w:val="30"/>
          <w:szCs w:val="30"/>
        </w:rPr>
        <w:t xml:space="preserve"> </w:t>
      </w:r>
      <w:r w:rsidR="002A641D">
        <w:rPr>
          <w:rFonts w:asciiTheme="majorBidi" w:hAnsiTheme="majorBidi" w:cstheme="majorBidi"/>
          <w:sz w:val="30"/>
          <w:szCs w:val="30"/>
        </w:rPr>
        <w:t>30</w:t>
      </w:r>
      <w:r w:rsidR="007E397A" w:rsidRPr="0027018F">
        <w:rPr>
          <w:rFonts w:asciiTheme="majorBidi" w:hAnsiTheme="majorBidi" w:cstheme="majorBidi"/>
          <w:sz w:val="30"/>
          <w:szCs w:val="30"/>
        </w:rPr>
        <w:t xml:space="preserve"> </w:t>
      </w:r>
      <w:r w:rsidR="00E3032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7E397A" w:rsidRPr="002701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E397A" w:rsidRPr="0027018F">
        <w:rPr>
          <w:rFonts w:asciiTheme="majorBidi" w:hAnsiTheme="majorBidi" w:cstheme="majorBidi"/>
          <w:sz w:val="30"/>
          <w:szCs w:val="30"/>
        </w:rPr>
        <w:t xml:space="preserve">2565 </w:t>
      </w:r>
      <w:r w:rsidR="007E397A" w:rsidRPr="0027018F">
        <w:rPr>
          <w:rFonts w:asciiTheme="majorBidi" w:hAnsiTheme="majorBidi" w:cstheme="majorBidi" w:hint="cs"/>
          <w:sz w:val="30"/>
          <w:szCs w:val="30"/>
          <w:cs/>
        </w:rPr>
        <w:t xml:space="preserve">เป็นเงินจำนวน </w:t>
      </w:r>
      <w:r w:rsidR="009B7E86">
        <w:rPr>
          <w:rFonts w:asciiTheme="majorBidi" w:hAnsiTheme="majorBidi" w:cstheme="majorBidi"/>
          <w:sz w:val="30"/>
          <w:szCs w:val="30"/>
        </w:rPr>
        <w:t>0.5</w:t>
      </w:r>
      <w:r w:rsidR="007E397A" w:rsidRPr="0027018F">
        <w:rPr>
          <w:rFonts w:asciiTheme="majorBidi" w:hAnsiTheme="majorBidi" w:cstheme="majorBidi"/>
          <w:sz w:val="30"/>
          <w:szCs w:val="30"/>
        </w:rPr>
        <w:t xml:space="preserve"> </w:t>
      </w:r>
      <w:r w:rsidR="007E397A" w:rsidRPr="0027018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7E397A" w:rsidRPr="0027018F">
        <w:rPr>
          <w:rFonts w:asciiTheme="majorBidi" w:hAnsiTheme="majorBidi" w:cstheme="majorBidi"/>
          <w:sz w:val="30"/>
          <w:szCs w:val="30"/>
          <w:cs/>
        </w:rPr>
        <w:t>ในงบ</w:t>
      </w:r>
      <w:r w:rsidR="00B469FB" w:rsidRPr="0027018F">
        <w:rPr>
          <w:rFonts w:asciiTheme="majorBidi" w:hAnsiTheme="majorBidi" w:cstheme="majorBidi" w:hint="cs"/>
          <w:sz w:val="30"/>
          <w:szCs w:val="30"/>
          <w:cs/>
        </w:rPr>
        <w:t>การเงิน</w:t>
      </w:r>
      <w:r w:rsidR="007E397A" w:rsidRPr="0027018F">
        <w:rPr>
          <w:rFonts w:asciiTheme="majorBidi" w:hAnsiTheme="majorBidi" w:cstheme="majorBidi"/>
          <w:sz w:val="30"/>
          <w:szCs w:val="30"/>
          <w:cs/>
        </w:rPr>
        <w:t>รวมและเฉพาะกิจการ</w:t>
      </w:r>
    </w:p>
    <w:p w14:paraId="74592D79" w14:textId="77777777" w:rsidR="007F1A01" w:rsidRPr="006A5DCA" w:rsidRDefault="007F1A01" w:rsidP="00005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9000"/>
          <w:tab w:val="left" w:pos="9270"/>
          <w:tab w:val="left" w:pos="9630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581C7" w14:textId="1C58E75C" w:rsidR="009C3BB7" w:rsidRDefault="007F1A01" w:rsidP="00005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9000"/>
          <w:tab w:val="left" w:pos="9270"/>
          <w:tab w:val="left" w:pos="9630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E3032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A641D">
        <w:rPr>
          <w:rFonts w:asciiTheme="majorBidi" w:hAnsiTheme="majorBidi" w:cstheme="majorBidi"/>
          <w:sz w:val="30"/>
          <w:szCs w:val="30"/>
        </w:rPr>
        <w:t>30</w:t>
      </w:r>
      <w:r w:rsidR="009F49AB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E3032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F49AB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705CAA" w:rsidRPr="00705CAA">
        <w:rPr>
          <w:rFonts w:asciiTheme="majorBidi" w:hAnsiTheme="majorBidi" w:cstheme="majorBidi" w:hint="cs"/>
          <w:sz w:val="30"/>
          <w:szCs w:val="30"/>
        </w:rPr>
        <w:t>5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บริษัทบริจาคเงินจำนวน </w:t>
      </w:r>
      <w:r w:rsidR="009B7E86">
        <w:rPr>
          <w:rFonts w:asciiTheme="majorBidi" w:hAnsiTheme="majorBidi" w:cstheme="majorBidi"/>
          <w:sz w:val="30"/>
          <w:szCs w:val="30"/>
        </w:rPr>
        <w:t>0.5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ล้านบาทให้โรงเรียนมีชัยพัฒนา</w:t>
      </w:r>
      <w:r w:rsidR="001E0A88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จึงทำให้สำรองกิจกรรมความรับผิดชอบต่อสังคมลดลงในงบแสดงการเปลี่ยนแปลงของผู้ถือหุ้นรวมและเฉพาะกิจการ</w:t>
      </w:r>
    </w:p>
    <w:p w14:paraId="6128442C" w14:textId="77777777" w:rsidR="008A7FF0" w:rsidRPr="006A5DCA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2808514" w14:textId="77777777" w:rsidR="008A7FF0" w:rsidRPr="006A5DCA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FCA9262" w14:textId="677E07B6" w:rsidR="008A7FF0" w:rsidRPr="006A5DCA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8A7FF0" w:rsidRPr="006A5DCA" w:rsidSect="00201914">
          <w:headerReference w:type="default" r:id="rId10"/>
          <w:footerReference w:type="default" r:id="rId11"/>
          <w:type w:val="nextColumn"/>
          <w:pgSz w:w="11909" w:h="16834" w:code="9"/>
          <w:pgMar w:top="691" w:right="1019" w:bottom="576" w:left="1152" w:header="720" w:footer="720" w:gutter="0"/>
          <w:cols w:space="720"/>
        </w:sectPr>
      </w:pPr>
    </w:p>
    <w:p w14:paraId="695E8248" w14:textId="31E1E90F" w:rsidR="00820347" w:rsidRPr="0041682E" w:rsidRDefault="006302DB" w:rsidP="00005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1682E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FF7402" w:rsidRPr="0041682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03507" w:rsidRPr="0041682E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</w:p>
    <w:p w14:paraId="69B8E556" w14:textId="77777777" w:rsidR="008B7003" w:rsidRPr="0041682E" w:rsidRDefault="008B7003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C4FA7E6" w14:textId="77777777" w:rsidR="0041682E" w:rsidRPr="0041682E" w:rsidRDefault="0041682E" w:rsidP="00005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168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365A3FEB" w14:textId="77777777" w:rsidR="00E3032B" w:rsidRPr="00B63980" w:rsidRDefault="00E3032B" w:rsidP="00E30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6"/>
        </w:tabs>
        <w:spacing w:line="240" w:lineRule="auto"/>
        <w:rPr>
          <w:rFonts w:ascii="Angsana New" w:hAnsi="Angsana New"/>
          <w:sz w:val="16"/>
          <w:szCs w:val="16"/>
        </w:rPr>
      </w:pPr>
      <w:r w:rsidRPr="00D940B0">
        <w:rPr>
          <w:rFonts w:ascii="Angsana New" w:hAnsi="Angsana New"/>
          <w:sz w:val="12"/>
          <w:szCs w:val="12"/>
          <w:cs/>
        </w:rPr>
        <w:tab/>
      </w:r>
    </w:p>
    <w:tbl>
      <w:tblPr>
        <w:tblW w:w="1411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9"/>
        <w:gridCol w:w="990"/>
        <w:gridCol w:w="184"/>
        <w:gridCol w:w="1076"/>
        <w:gridCol w:w="184"/>
        <w:gridCol w:w="1166"/>
        <w:gridCol w:w="180"/>
        <w:gridCol w:w="1170"/>
        <w:gridCol w:w="184"/>
        <w:gridCol w:w="986"/>
        <w:gridCol w:w="180"/>
        <w:gridCol w:w="1080"/>
        <w:gridCol w:w="180"/>
        <w:gridCol w:w="1080"/>
        <w:gridCol w:w="180"/>
        <w:gridCol w:w="1080"/>
      </w:tblGrid>
      <w:tr w:rsidR="00E3032B" w:rsidRPr="00D36939" w14:paraId="202AA66B" w14:textId="77777777" w:rsidTr="000305BF">
        <w:trPr>
          <w:cantSplit/>
        </w:trPr>
        <w:tc>
          <w:tcPr>
            <w:tcW w:w="4219" w:type="dxa"/>
            <w:shd w:val="clear" w:color="auto" w:fill="auto"/>
          </w:tcPr>
          <w:p w14:paraId="3F52F735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  <w:shd w:val="clear" w:color="auto" w:fill="FFFFFF"/>
            <w:vAlign w:val="bottom"/>
          </w:tcPr>
          <w:p w14:paraId="6CE2881D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ส่วนงานเครื่องหมายการค้า</w:t>
            </w:r>
          </w:p>
        </w:tc>
        <w:tc>
          <w:tcPr>
            <w:tcW w:w="184" w:type="dxa"/>
            <w:vAlign w:val="center"/>
          </w:tcPr>
          <w:p w14:paraId="498CB4E6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16" w:type="dxa"/>
            <w:gridSpan w:val="3"/>
            <w:vAlign w:val="center"/>
          </w:tcPr>
          <w:p w14:paraId="6E33EF69" w14:textId="2DA84D32" w:rsidR="00E3032B" w:rsidRPr="00D36939" w:rsidRDefault="00E3032B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ส่วนงานการจัดจำหน่ายสินค้า</w:t>
            </w:r>
          </w:p>
        </w:tc>
        <w:tc>
          <w:tcPr>
            <w:tcW w:w="184" w:type="dxa"/>
            <w:vAlign w:val="center"/>
          </w:tcPr>
          <w:p w14:paraId="59749125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67F117F9" w14:textId="77777777" w:rsidR="00E3032B" w:rsidRPr="00D36939" w:rsidRDefault="00E3032B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180" w:type="dxa"/>
            <w:vAlign w:val="bottom"/>
          </w:tcPr>
          <w:p w14:paraId="27319C00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53A7F19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3032B" w:rsidRPr="00D36939" w14:paraId="06CC1D62" w14:textId="77777777" w:rsidTr="000305BF">
        <w:trPr>
          <w:cantSplit/>
        </w:trPr>
        <w:tc>
          <w:tcPr>
            <w:tcW w:w="4219" w:type="dxa"/>
            <w:shd w:val="clear" w:color="auto" w:fill="auto"/>
          </w:tcPr>
          <w:p w14:paraId="1F3F2386" w14:textId="77777777" w:rsidR="00E3032B" w:rsidRPr="00D36939" w:rsidRDefault="00E3032B" w:rsidP="00E3032B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FFFFFF"/>
          </w:tcPr>
          <w:p w14:paraId="54429E8D" w14:textId="283B79FC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2566</w:t>
            </w:r>
          </w:p>
        </w:tc>
        <w:tc>
          <w:tcPr>
            <w:tcW w:w="184" w:type="dxa"/>
            <w:shd w:val="clear" w:color="auto" w:fill="auto"/>
          </w:tcPr>
          <w:p w14:paraId="1AC95D05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FFFFFF"/>
          </w:tcPr>
          <w:p w14:paraId="3A023B78" w14:textId="40A96D20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184" w:type="dxa"/>
          </w:tcPr>
          <w:p w14:paraId="02B03C58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3E07B5F7" w14:textId="33F9CE30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8DC8ED6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0608ADF" w14:textId="59F7E9EE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184" w:type="dxa"/>
          </w:tcPr>
          <w:p w14:paraId="22BC72C4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</w:tcPr>
          <w:p w14:paraId="328B964E" w14:textId="394DBD38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301204A8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E495E19" w14:textId="7B644C58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1FABC059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AFED2F4" w14:textId="3A586F0D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3CEF8C18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CDE4A10" w14:textId="0A71FCE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</w:tr>
      <w:tr w:rsidR="00E3032B" w:rsidRPr="00D36939" w14:paraId="471B804E" w14:textId="77777777" w:rsidTr="000305BF">
        <w:trPr>
          <w:cantSplit/>
        </w:trPr>
        <w:tc>
          <w:tcPr>
            <w:tcW w:w="4219" w:type="dxa"/>
          </w:tcPr>
          <w:p w14:paraId="5F8FFCB6" w14:textId="77777777" w:rsidR="00E3032B" w:rsidRPr="00D36939" w:rsidRDefault="00E3032B" w:rsidP="00E3032B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0" w:type="dxa"/>
            <w:gridSpan w:val="15"/>
            <w:vAlign w:val="center"/>
          </w:tcPr>
          <w:p w14:paraId="31DEB03A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3032B" w:rsidRPr="00D36939" w14:paraId="41CFDFEC" w14:textId="77777777" w:rsidTr="000305BF">
        <w:trPr>
          <w:cantSplit/>
        </w:trPr>
        <w:tc>
          <w:tcPr>
            <w:tcW w:w="4219" w:type="dxa"/>
            <w:vAlign w:val="bottom"/>
          </w:tcPr>
          <w:p w14:paraId="05160502" w14:textId="77777777" w:rsidR="00E3032B" w:rsidRPr="00D36939" w:rsidRDefault="00E3032B" w:rsidP="00E3032B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</w:t>
            </w:r>
            <w:r w:rsidRPr="00D36939">
              <w:rPr>
                <w:rFonts w:ascii="Angsana New" w:eastAsia="MS Mincho" w:hAnsi="Angsana New" w:hint="cs"/>
                <w:sz w:val="30"/>
                <w:szCs w:val="30"/>
                <w:cs/>
              </w:rPr>
              <w:t>จาก</w:t>
            </w: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990" w:type="dxa"/>
            <w:vAlign w:val="bottom"/>
          </w:tcPr>
          <w:p w14:paraId="38CADAF2" w14:textId="03C2D515" w:rsidR="00E3032B" w:rsidRPr="00AD43F9" w:rsidRDefault="002A5B1C" w:rsidP="00DD3C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A5B1C">
              <w:rPr>
                <w:rFonts w:ascii="Angsana New" w:eastAsia="MS Mincho" w:hAnsi="Angsana New" w:hint="cs"/>
                <w:sz w:val="30"/>
                <w:szCs w:val="30"/>
              </w:rPr>
              <w:t>6</w:t>
            </w:r>
            <w:r w:rsidR="003B519A">
              <w:rPr>
                <w:rFonts w:ascii="Angsana New" w:eastAsia="MS Mincho" w:hAnsi="Angsana New"/>
                <w:sz w:val="30"/>
                <w:szCs w:val="30"/>
                <w:lang w:val="en-GB"/>
              </w:rPr>
              <w:t>,082,601</w:t>
            </w:r>
          </w:p>
        </w:tc>
        <w:tc>
          <w:tcPr>
            <w:tcW w:w="184" w:type="dxa"/>
            <w:vAlign w:val="bottom"/>
          </w:tcPr>
          <w:p w14:paraId="593E38C0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bottom"/>
          </w:tcPr>
          <w:p w14:paraId="4313F87D" w14:textId="500D7F21" w:rsidR="00E3032B" w:rsidRPr="00D36939" w:rsidRDefault="00E3032B" w:rsidP="00303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6,201,177</w:t>
            </w:r>
          </w:p>
        </w:tc>
        <w:tc>
          <w:tcPr>
            <w:tcW w:w="184" w:type="dxa"/>
          </w:tcPr>
          <w:p w14:paraId="7030ABF9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6426420" w14:textId="7E1A6432" w:rsidR="00E3032B" w:rsidRPr="00D36939" w:rsidRDefault="003B519A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5,213,983</w:t>
            </w:r>
          </w:p>
        </w:tc>
        <w:tc>
          <w:tcPr>
            <w:tcW w:w="180" w:type="dxa"/>
          </w:tcPr>
          <w:p w14:paraId="0C07CC10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2C2A47" w14:textId="68171544" w:rsidR="00E3032B" w:rsidRPr="00D36939" w:rsidRDefault="00E3032B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5,357,836</w:t>
            </w:r>
          </w:p>
        </w:tc>
        <w:tc>
          <w:tcPr>
            <w:tcW w:w="184" w:type="dxa"/>
          </w:tcPr>
          <w:p w14:paraId="135E9C92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2FA9380D" w14:textId="025950DE" w:rsidR="00E3032B" w:rsidRPr="00D36939" w:rsidRDefault="003B519A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226,825</w:t>
            </w:r>
          </w:p>
        </w:tc>
        <w:tc>
          <w:tcPr>
            <w:tcW w:w="180" w:type="dxa"/>
          </w:tcPr>
          <w:p w14:paraId="09D8083E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0EADF" w14:textId="3CB16191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242,748</w:t>
            </w:r>
          </w:p>
        </w:tc>
        <w:tc>
          <w:tcPr>
            <w:tcW w:w="180" w:type="dxa"/>
          </w:tcPr>
          <w:p w14:paraId="66FF3743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805C4" w14:textId="59C029BF" w:rsidR="00E3032B" w:rsidRPr="00D36939" w:rsidRDefault="003B519A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11,523,409</w:t>
            </w:r>
          </w:p>
        </w:tc>
        <w:tc>
          <w:tcPr>
            <w:tcW w:w="180" w:type="dxa"/>
          </w:tcPr>
          <w:p w14:paraId="310216C8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30C3AF" w14:textId="554B1983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11,801,761</w:t>
            </w:r>
          </w:p>
        </w:tc>
      </w:tr>
      <w:tr w:rsidR="00E3032B" w:rsidRPr="00D36939" w14:paraId="021EC35A" w14:textId="77777777" w:rsidTr="000305BF">
        <w:trPr>
          <w:cantSplit/>
        </w:trPr>
        <w:tc>
          <w:tcPr>
            <w:tcW w:w="4219" w:type="dxa"/>
            <w:vAlign w:val="bottom"/>
          </w:tcPr>
          <w:p w14:paraId="5ECE4849" w14:textId="77777777" w:rsidR="00E3032B" w:rsidRPr="00D36939" w:rsidRDefault="00E3032B" w:rsidP="00E3032B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990" w:type="dxa"/>
          </w:tcPr>
          <w:p w14:paraId="2AB7F369" w14:textId="71135789" w:rsidR="00E3032B" w:rsidRPr="00D36939" w:rsidRDefault="003B519A" w:rsidP="00DD3C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7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(203,416)</w:t>
            </w:r>
          </w:p>
        </w:tc>
        <w:tc>
          <w:tcPr>
            <w:tcW w:w="184" w:type="dxa"/>
          </w:tcPr>
          <w:p w14:paraId="6E01C348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4AD8D94" w14:textId="2ADB61C1" w:rsidR="00E3032B" w:rsidRPr="00303995" w:rsidRDefault="00E3032B" w:rsidP="00303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303995">
              <w:rPr>
                <w:rFonts w:ascii="Angsana New" w:eastAsia="MS Mincho" w:hAnsi="Angsana New"/>
                <w:sz w:val="30"/>
                <w:szCs w:val="30"/>
                <w:lang w:val="en-GB"/>
              </w:rPr>
              <w:t>(209,882)</w:t>
            </w:r>
          </w:p>
        </w:tc>
        <w:tc>
          <w:tcPr>
            <w:tcW w:w="184" w:type="dxa"/>
          </w:tcPr>
          <w:p w14:paraId="211D3A50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952D6D7" w14:textId="5582CB8C" w:rsidR="00E3032B" w:rsidRPr="00D36939" w:rsidRDefault="003B519A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203,416</w:t>
            </w:r>
          </w:p>
        </w:tc>
        <w:tc>
          <w:tcPr>
            <w:tcW w:w="180" w:type="dxa"/>
          </w:tcPr>
          <w:p w14:paraId="7A08F6C1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EF45AC" w14:textId="5187F808" w:rsidR="00E3032B" w:rsidRPr="00D36939" w:rsidRDefault="00E3032B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209,882</w:t>
            </w:r>
          </w:p>
        </w:tc>
        <w:tc>
          <w:tcPr>
            <w:tcW w:w="184" w:type="dxa"/>
          </w:tcPr>
          <w:p w14:paraId="2A509F31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71F7EE1E" w14:textId="377FF58B" w:rsidR="00E3032B" w:rsidRPr="00D36939" w:rsidRDefault="003B519A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F76F480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8EB93B" w14:textId="11909D64" w:rsidR="00E3032B" w:rsidRPr="00B040F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B040F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64C108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E3D60" w14:textId="3C0E583B" w:rsidR="00E3032B" w:rsidRPr="00D36939" w:rsidRDefault="003B519A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957440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99610" w14:textId="574D0C81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E3032B" w:rsidRPr="00D36939" w14:paraId="5EE2AED6" w14:textId="77777777" w:rsidTr="000305BF">
        <w:trPr>
          <w:cantSplit/>
        </w:trPr>
        <w:tc>
          <w:tcPr>
            <w:tcW w:w="4219" w:type="dxa"/>
            <w:vAlign w:val="bottom"/>
          </w:tcPr>
          <w:p w14:paraId="7138F782" w14:textId="77777777" w:rsidR="00E3032B" w:rsidRPr="00D36939" w:rsidRDefault="00E3032B" w:rsidP="00E3032B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7C2FB0" w14:textId="5A567E25" w:rsidR="00E3032B" w:rsidRPr="00D36939" w:rsidRDefault="003B519A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5,44</w:t>
            </w:r>
            <w:r w:rsidR="00F45DB3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84" w:type="dxa"/>
          </w:tcPr>
          <w:p w14:paraId="043E4E47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54DBD60" w14:textId="24958910" w:rsidR="00E3032B" w:rsidRPr="00303995" w:rsidRDefault="00E3032B" w:rsidP="00303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303995">
              <w:rPr>
                <w:rFonts w:ascii="Angsana New" w:eastAsia="MS Mincho" w:hAnsi="Angsana New"/>
                <w:sz w:val="30"/>
                <w:szCs w:val="30"/>
                <w:lang w:val="en-GB"/>
              </w:rPr>
              <w:t>4,748</w:t>
            </w:r>
          </w:p>
        </w:tc>
        <w:tc>
          <w:tcPr>
            <w:tcW w:w="184" w:type="dxa"/>
          </w:tcPr>
          <w:p w14:paraId="726705EE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55B778A" w14:textId="15C79D98" w:rsidR="00E3032B" w:rsidRPr="00D36939" w:rsidRDefault="003B519A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13,057</w:t>
            </w:r>
          </w:p>
        </w:tc>
        <w:tc>
          <w:tcPr>
            <w:tcW w:w="180" w:type="dxa"/>
          </w:tcPr>
          <w:p w14:paraId="5105E18B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AA6770" w14:textId="75C28414" w:rsidR="00E3032B" w:rsidRPr="00D36939" w:rsidRDefault="00E3032B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15,119</w:t>
            </w:r>
          </w:p>
        </w:tc>
        <w:tc>
          <w:tcPr>
            <w:tcW w:w="184" w:type="dxa"/>
          </w:tcPr>
          <w:p w14:paraId="494F1AA4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7ABDCF14" w14:textId="42FBA55F" w:rsidR="00E3032B" w:rsidRPr="00D36939" w:rsidRDefault="003B519A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113</w:t>
            </w:r>
          </w:p>
        </w:tc>
        <w:tc>
          <w:tcPr>
            <w:tcW w:w="180" w:type="dxa"/>
          </w:tcPr>
          <w:p w14:paraId="5EBE39BC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B9CAB9" w14:textId="41130F3C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118</w:t>
            </w:r>
          </w:p>
        </w:tc>
        <w:tc>
          <w:tcPr>
            <w:tcW w:w="180" w:type="dxa"/>
          </w:tcPr>
          <w:p w14:paraId="6CA2E47C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245B9D" w14:textId="0D5BB317" w:rsidR="00E3032B" w:rsidRPr="00D36939" w:rsidRDefault="003B519A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18,611</w:t>
            </w:r>
          </w:p>
        </w:tc>
        <w:tc>
          <w:tcPr>
            <w:tcW w:w="180" w:type="dxa"/>
          </w:tcPr>
          <w:p w14:paraId="4DDB6589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D307E4" w14:textId="1FFDF66F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19,985</w:t>
            </w:r>
          </w:p>
        </w:tc>
      </w:tr>
      <w:tr w:rsidR="00E3032B" w:rsidRPr="00D36939" w14:paraId="467CFEC8" w14:textId="77777777" w:rsidTr="000305BF">
        <w:trPr>
          <w:cantSplit/>
        </w:trPr>
        <w:tc>
          <w:tcPr>
            <w:tcW w:w="4219" w:type="dxa"/>
            <w:vAlign w:val="bottom"/>
          </w:tcPr>
          <w:p w14:paraId="395A2F12" w14:textId="77777777" w:rsidR="00E3032B" w:rsidRPr="004A64EB" w:rsidRDefault="00E3032B" w:rsidP="00E3032B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A64E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รวมรายได้</w:t>
            </w:r>
            <w:r w:rsidRPr="004A64E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CC8B85" w14:textId="77F80C36" w:rsidR="00E3032B" w:rsidRPr="00317850" w:rsidRDefault="003B519A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5,884,62</w:t>
            </w:r>
            <w:r w:rsidR="00F45DB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" w:type="dxa"/>
          </w:tcPr>
          <w:p w14:paraId="6911602E" w14:textId="77777777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5AA3B002" w14:textId="04BD8436" w:rsidR="00E3032B" w:rsidRPr="00303995" w:rsidRDefault="00E3032B" w:rsidP="00303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303995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5,996,043</w:t>
            </w:r>
          </w:p>
        </w:tc>
        <w:tc>
          <w:tcPr>
            <w:tcW w:w="184" w:type="dxa"/>
          </w:tcPr>
          <w:p w14:paraId="54A41AC3" w14:textId="77777777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36A3831B" w14:textId="25F57AA1" w:rsidR="00E3032B" w:rsidRPr="00317850" w:rsidRDefault="003B519A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5,430,456</w:t>
            </w:r>
          </w:p>
        </w:tc>
        <w:tc>
          <w:tcPr>
            <w:tcW w:w="180" w:type="dxa"/>
          </w:tcPr>
          <w:p w14:paraId="39E97B99" w14:textId="77777777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377FC9" w14:textId="5AA30F09" w:rsidR="00E3032B" w:rsidRPr="00317850" w:rsidRDefault="00E3032B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5,582,837</w:t>
            </w:r>
          </w:p>
        </w:tc>
        <w:tc>
          <w:tcPr>
            <w:tcW w:w="184" w:type="dxa"/>
          </w:tcPr>
          <w:p w14:paraId="652E2EBD" w14:textId="77777777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37C3F801" w14:textId="4B04101E" w:rsidR="00E3032B" w:rsidRPr="00317850" w:rsidRDefault="003B519A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226,938</w:t>
            </w:r>
          </w:p>
        </w:tc>
        <w:tc>
          <w:tcPr>
            <w:tcW w:w="180" w:type="dxa"/>
          </w:tcPr>
          <w:p w14:paraId="740E150D" w14:textId="77777777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4A99FE" w14:textId="089B3CD3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242,866</w:t>
            </w:r>
          </w:p>
        </w:tc>
        <w:tc>
          <w:tcPr>
            <w:tcW w:w="180" w:type="dxa"/>
          </w:tcPr>
          <w:p w14:paraId="5802924B" w14:textId="77777777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B32C19" w14:textId="11F2432A" w:rsidR="00E3032B" w:rsidRPr="00317850" w:rsidRDefault="003B519A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11,542,020</w:t>
            </w:r>
          </w:p>
        </w:tc>
        <w:tc>
          <w:tcPr>
            <w:tcW w:w="180" w:type="dxa"/>
          </w:tcPr>
          <w:p w14:paraId="75AFA7A6" w14:textId="77777777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BF9326" w14:textId="778C6499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11,821,746</w:t>
            </w:r>
          </w:p>
        </w:tc>
      </w:tr>
      <w:tr w:rsidR="00E3032B" w:rsidRPr="00D36939" w14:paraId="4A50B399" w14:textId="77777777" w:rsidTr="000305BF">
        <w:trPr>
          <w:cantSplit/>
          <w:trHeight w:val="179"/>
        </w:trPr>
        <w:tc>
          <w:tcPr>
            <w:tcW w:w="4219" w:type="dxa"/>
            <w:vAlign w:val="bottom"/>
          </w:tcPr>
          <w:p w14:paraId="444720BD" w14:textId="77777777" w:rsidR="00E3032B" w:rsidRPr="005D6EFA" w:rsidRDefault="00E3032B" w:rsidP="00E3032B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7BFC394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12BF0B91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14:paraId="462B6476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9B9D1D8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38B4102E" w14:textId="77777777" w:rsidR="00E3032B" w:rsidRPr="005D6EFA" w:rsidRDefault="00E3032B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EDD7DD7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23185BC" w14:textId="77777777" w:rsidR="00E3032B" w:rsidRPr="005D6EFA" w:rsidRDefault="00E3032B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0E4550B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529F2F02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FDB396B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8368D12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FCEC527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A6E4C4B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471E55C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078EE09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</w:tr>
      <w:tr w:rsidR="00E3032B" w:rsidRPr="00D36939" w14:paraId="3C63B138" w14:textId="77777777" w:rsidTr="000305BF">
        <w:trPr>
          <w:cantSplit/>
        </w:trPr>
        <w:tc>
          <w:tcPr>
            <w:tcW w:w="4219" w:type="dxa"/>
            <w:vAlign w:val="bottom"/>
          </w:tcPr>
          <w:p w14:paraId="1506D6BE" w14:textId="77777777" w:rsidR="00E3032B" w:rsidRPr="00D36939" w:rsidRDefault="00E3032B" w:rsidP="00E3032B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กำไรตามส่วนงานก่อนภาษีเงินได้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268E88D" w14:textId="6435C6D9" w:rsidR="00E3032B" w:rsidRPr="00317850" w:rsidRDefault="003B519A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1,682,462</w:t>
            </w:r>
          </w:p>
        </w:tc>
        <w:tc>
          <w:tcPr>
            <w:tcW w:w="184" w:type="dxa"/>
            <w:vAlign w:val="bottom"/>
          </w:tcPr>
          <w:p w14:paraId="4DAE4589" w14:textId="77777777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31AE6A38" w14:textId="29457345" w:rsidR="00E3032B" w:rsidRPr="00303995" w:rsidRDefault="00E3032B" w:rsidP="00303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0399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1,890,</w:t>
            </w:r>
            <w:r w:rsidRPr="00303995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354</w:t>
            </w:r>
          </w:p>
        </w:tc>
        <w:tc>
          <w:tcPr>
            <w:tcW w:w="184" w:type="dxa"/>
            <w:vAlign w:val="bottom"/>
          </w:tcPr>
          <w:p w14:paraId="0B2DAAD5" w14:textId="77777777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1FF619A" w14:textId="556E44FC" w:rsidR="00E3032B" w:rsidRPr="00317850" w:rsidRDefault="003B519A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825,800</w:t>
            </w:r>
          </w:p>
        </w:tc>
        <w:tc>
          <w:tcPr>
            <w:tcW w:w="180" w:type="dxa"/>
            <w:vAlign w:val="bottom"/>
          </w:tcPr>
          <w:p w14:paraId="6D5041EF" w14:textId="77777777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FE6ABB" w14:textId="492FE2F9" w:rsidR="00E3032B" w:rsidRPr="00317850" w:rsidRDefault="00E3032B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597,805</w:t>
            </w:r>
          </w:p>
        </w:tc>
        <w:tc>
          <w:tcPr>
            <w:tcW w:w="184" w:type="dxa"/>
            <w:vAlign w:val="bottom"/>
          </w:tcPr>
          <w:p w14:paraId="4D5159FB" w14:textId="77777777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4F5C80D" w14:textId="75EB2A3C" w:rsidR="00E3032B" w:rsidRPr="00317850" w:rsidRDefault="003B519A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69,408</w:t>
            </w:r>
          </w:p>
        </w:tc>
        <w:tc>
          <w:tcPr>
            <w:tcW w:w="180" w:type="dxa"/>
            <w:vAlign w:val="bottom"/>
          </w:tcPr>
          <w:p w14:paraId="24087AB5" w14:textId="77777777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583F60" w14:textId="309F5CFD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86,458</w:t>
            </w:r>
          </w:p>
        </w:tc>
        <w:tc>
          <w:tcPr>
            <w:tcW w:w="180" w:type="dxa"/>
            <w:vAlign w:val="bottom"/>
          </w:tcPr>
          <w:p w14:paraId="78844CF8" w14:textId="77777777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89B31E" w14:textId="6A14DC66" w:rsidR="00E3032B" w:rsidRPr="00317850" w:rsidRDefault="003B519A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2,577,670</w:t>
            </w:r>
          </w:p>
        </w:tc>
        <w:tc>
          <w:tcPr>
            <w:tcW w:w="180" w:type="dxa"/>
            <w:vAlign w:val="bottom"/>
          </w:tcPr>
          <w:p w14:paraId="6BA94476" w14:textId="77777777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B45668" w14:textId="68FC2A37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2,574,617</w:t>
            </w:r>
          </w:p>
        </w:tc>
      </w:tr>
      <w:tr w:rsidR="00E3032B" w:rsidRPr="00D36939" w14:paraId="4296ED6E" w14:textId="77777777" w:rsidTr="000305BF">
        <w:trPr>
          <w:cantSplit/>
        </w:trPr>
        <w:tc>
          <w:tcPr>
            <w:tcW w:w="4219" w:type="dxa"/>
            <w:vAlign w:val="bottom"/>
          </w:tcPr>
          <w:p w14:paraId="5792783A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1B1C78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101FE171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2186838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6D6300B6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A1F3431" w14:textId="77777777" w:rsidR="00E3032B" w:rsidRPr="005D6EFA" w:rsidRDefault="00E3032B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A21E8D5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EE1397" w14:textId="77777777" w:rsidR="00E3032B" w:rsidRPr="005D6EFA" w:rsidRDefault="00E3032B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15724407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5BA86E8C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7A5DEED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6623C8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267788E6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CB9FD8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8BFF576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38A176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</w:tr>
      <w:tr w:rsidR="0055779D" w:rsidRPr="00D36939" w14:paraId="6FFBFF64" w14:textId="77777777" w:rsidTr="000305BF">
        <w:trPr>
          <w:cantSplit/>
        </w:trPr>
        <w:tc>
          <w:tcPr>
            <w:tcW w:w="4219" w:type="dxa"/>
            <w:vAlign w:val="bottom"/>
          </w:tcPr>
          <w:p w14:paraId="295BE62B" w14:textId="77777777" w:rsidR="00B040F9" w:rsidRDefault="0055779D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578BA469" w14:textId="11BA69B6" w:rsidR="0055779D" w:rsidRPr="00D36939" w:rsidRDefault="00A65018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3"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5779D"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5779D"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30</w:t>
            </w:r>
            <w:r w:rsidR="0055779D"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กันยายน/</w:t>
            </w:r>
            <w:r w:rsidR="0055779D"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="0055779D"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2F3E71" w14:textId="6FCA5320" w:rsidR="0055779D" w:rsidRPr="00317850" w:rsidRDefault="00F45DB3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5,551,126</w:t>
            </w:r>
          </w:p>
        </w:tc>
        <w:tc>
          <w:tcPr>
            <w:tcW w:w="184" w:type="dxa"/>
            <w:vAlign w:val="bottom"/>
          </w:tcPr>
          <w:p w14:paraId="667B36E9" w14:textId="77777777" w:rsidR="0055779D" w:rsidRPr="00317850" w:rsidRDefault="0055779D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1FF67BE3" w14:textId="56E28905" w:rsidR="0055779D" w:rsidRPr="00303995" w:rsidRDefault="0055779D" w:rsidP="00303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039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5,304,322</w:t>
            </w:r>
          </w:p>
        </w:tc>
        <w:tc>
          <w:tcPr>
            <w:tcW w:w="184" w:type="dxa"/>
            <w:vAlign w:val="bottom"/>
          </w:tcPr>
          <w:p w14:paraId="4DFB74E0" w14:textId="77777777" w:rsidR="0055779D" w:rsidRPr="00317850" w:rsidRDefault="0055779D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2BFA52B" w14:textId="1C004756" w:rsidR="0055779D" w:rsidRPr="00317850" w:rsidRDefault="00F45DB3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3,063,786</w:t>
            </w:r>
          </w:p>
        </w:tc>
        <w:tc>
          <w:tcPr>
            <w:tcW w:w="180" w:type="dxa"/>
            <w:vAlign w:val="bottom"/>
          </w:tcPr>
          <w:p w14:paraId="4D303CC2" w14:textId="77777777" w:rsidR="0055779D" w:rsidRPr="00317850" w:rsidRDefault="0055779D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97CC05" w14:textId="6CE8D96F" w:rsidR="0055779D" w:rsidRPr="00317850" w:rsidRDefault="0055779D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3,059,686</w:t>
            </w:r>
          </w:p>
        </w:tc>
        <w:tc>
          <w:tcPr>
            <w:tcW w:w="184" w:type="dxa"/>
            <w:vAlign w:val="bottom"/>
          </w:tcPr>
          <w:p w14:paraId="307ACB16" w14:textId="77777777" w:rsidR="0055779D" w:rsidRPr="00317850" w:rsidRDefault="0055779D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71CDDAB7" w14:textId="7F17969C" w:rsidR="0055779D" w:rsidRPr="00317850" w:rsidRDefault="00F45DB3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145,314</w:t>
            </w:r>
          </w:p>
        </w:tc>
        <w:tc>
          <w:tcPr>
            <w:tcW w:w="180" w:type="dxa"/>
            <w:vAlign w:val="bottom"/>
          </w:tcPr>
          <w:p w14:paraId="014C8284" w14:textId="77777777" w:rsidR="0055779D" w:rsidRPr="00317850" w:rsidRDefault="0055779D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37A1F2" w14:textId="78D79476" w:rsidR="0055779D" w:rsidRPr="00317850" w:rsidRDefault="0055779D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145,383</w:t>
            </w:r>
          </w:p>
        </w:tc>
        <w:tc>
          <w:tcPr>
            <w:tcW w:w="180" w:type="dxa"/>
            <w:vAlign w:val="bottom"/>
          </w:tcPr>
          <w:p w14:paraId="444CB042" w14:textId="77777777" w:rsidR="0055779D" w:rsidRPr="00317850" w:rsidRDefault="0055779D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12B635" w14:textId="6C2DA6CF" w:rsidR="0055779D" w:rsidRPr="00317850" w:rsidRDefault="00F45DB3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8,760,226</w:t>
            </w:r>
          </w:p>
        </w:tc>
        <w:tc>
          <w:tcPr>
            <w:tcW w:w="180" w:type="dxa"/>
            <w:vAlign w:val="bottom"/>
          </w:tcPr>
          <w:p w14:paraId="61E4EE1D" w14:textId="77777777" w:rsidR="0055779D" w:rsidRPr="00317850" w:rsidRDefault="0055779D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8FA6BA" w14:textId="47A8EC0E" w:rsidR="0055779D" w:rsidRPr="00317850" w:rsidRDefault="0055779D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8,509,391</w:t>
            </w:r>
          </w:p>
        </w:tc>
      </w:tr>
    </w:tbl>
    <w:p w14:paraId="4968B63B" w14:textId="7AEBECBC" w:rsidR="0041682E" w:rsidRDefault="0041682E" w:rsidP="00416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58D63687" w14:textId="77777777" w:rsidR="0041682E" w:rsidRDefault="0041682E" w:rsidP="0096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กลุ่มบริษัทมีจังหวะเวลาในการรับรู้รายได้ ณ เวลาใดเวลาหนึ่ง</w:t>
      </w:r>
    </w:p>
    <w:p w14:paraId="5123C6CE" w14:textId="030F56E0" w:rsidR="0041682E" w:rsidRDefault="0041682E" w:rsidP="00416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  <w:sectPr w:rsidR="0041682E" w:rsidSect="0041682E">
          <w:headerReference w:type="default" r:id="rId12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6DBACE0" w14:textId="0483DCCE" w:rsidR="002726A8" w:rsidRPr="006A5DCA" w:rsidRDefault="002726A8">
      <w:pPr>
        <w:rPr>
          <w:rFonts w:asciiTheme="majorBidi" w:hAnsiTheme="majorBidi" w:cstheme="majorBidi"/>
        </w:rPr>
      </w:pPr>
    </w:p>
    <w:p w14:paraId="7168A7EE" w14:textId="77777777" w:rsidR="00164EBE" w:rsidRPr="006A5DCA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</w:rPr>
      </w:pPr>
    </w:p>
    <w:tbl>
      <w:tblPr>
        <w:tblW w:w="936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270"/>
        <w:gridCol w:w="1440"/>
        <w:gridCol w:w="270"/>
        <w:gridCol w:w="1350"/>
      </w:tblGrid>
      <w:tr w:rsidR="00E3032B" w:rsidRPr="00EC275B" w14:paraId="098CB319" w14:textId="77777777" w:rsidTr="000305B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72CDC6F" w14:textId="77777777" w:rsidR="00E3032B" w:rsidRPr="00EC275B" w:rsidRDefault="00E3032B" w:rsidP="00AC5CED">
            <w:pPr>
              <w:tabs>
                <w:tab w:val="clear" w:pos="680"/>
                <w:tab w:val="left" w:pos="540"/>
              </w:tabs>
              <w:ind w:left="70"/>
              <w:rPr>
                <w:rFonts w:ascii="Angsana New" w:eastAsia="MS Mincho" w:hAnsi="Angsana New"/>
                <w:sz w:val="30"/>
                <w:szCs w:val="30"/>
              </w:rPr>
            </w:pPr>
            <w:r w:rsidRPr="008C24D8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การกระทบยอดกำไรหรือขาดทุนและสินทรัพย์ตามส่วนงานที่รายงาน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11859D" w14:textId="77777777" w:rsidR="00E3032B" w:rsidRPr="00B81D01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3F9D92" w14:textId="77777777" w:rsidR="00E3032B" w:rsidRPr="00EC275B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3032B" w:rsidRPr="00EC275B" w14:paraId="5AC226D2" w14:textId="77777777" w:rsidTr="000305B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5BF7D60" w14:textId="77777777" w:rsidR="00E3032B" w:rsidRPr="00EC275B" w:rsidRDefault="00E3032B" w:rsidP="00AC5CED">
            <w:pPr>
              <w:tabs>
                <w:tab w:val="clear" w:pos="680"/>
                <w:tab w:val="left" w:pos="540"/>
              </w:tabs>
              <w:ind w:left="70"/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เก้าเดือน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39CE06" w14:textId="77777777" w:rsidR="00E3032B" w:rsidRPr="00EC275B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A1A9A7" w14:textId="0ECD76D3" w:rsidR="00E3032B" w:rsidRPr="00EC275B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F62D9B" w14:textId="77777777" w:rsidR="00E3032B" w:rsidRPr="00EC275B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406727" w14:textId="6AB29208" w:rsidR="00E3032B" w:rsidRPr="00EC275B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</w:tr>
      <w:tr w:rsidR="00E3032B" w:rsidRPr="00EC275B" w14:paraId="0EA0A114" w14:textId="77777777" w:rsidTr="000305B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558369B" w14:textId="77777777" w:rsidR="00E3032B" w:rsidRPr="00EC275B" w:rsidRDefault="00E3032B" w:rsidP="00AC5CED">
            <w:pPr>
              <w:tabs>
                <w:tab w:val="clear" w:pos="680"/>
                <w:tab w:val="left" w:pos="540"/>
              </w:tabs>
              <w:ind w:left="7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3BCDE" w14:textId="77777777" w:rsidR="00E3032B" w:rsidRDefault="00E3032B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13AFB" w14:textId="77777777" w:rsidR="00E3032B" w:rsidRDefault="00E3032B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032B" w:rsidRPr="00EC275B" w14:paraId="443EA54E" w14:textId="77777777" w:rsidTr="000305B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3503357" w14:textId="77777777" w:rsidR="00E3032B" w:rsidRPr="00EC275B" w:rsidRDefault="00E3032B" w:rsidP="00AC5CED">
            <w:pPr>
              <w:tabs>
                <w:tab w:val="clear" w:pos="680"/>
                <w:tab w:val="left" w:pos="540"/>
              </w:tabs>
              <w:ind w:left="70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CE577C" w14:textId="77777777" w:rsidR="00E3032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FF29CE" w14:textId="31F54488" w:rsidR="00E3032B" w:rsidRPr="0079083A" w:rsidRDefault="003B519A" w:rsidP="00D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eastAsia="MS Mincho" w:hAnsi="Angsana New"/>
                <w:sz w:val="30"/>
                <w:szCs w:val="30"/>
              </w:rPr>
            </w:pPr>
            <w:r w:rsidRPr="0079083A">
              <w:rPr>
                <w:rFonts w:ascii="Angsana New" w:eastAsia="MS Mincho" w:hAnsi="Angsana New"/>
                <w:sz w:val="30"/>
                <w:szCs w:val="30"/>
              </w:rPr>
              <w:t>2,577,670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F3A41F" w14:textId="77777777" w:rsidR="00E3032B" w:rsidRPr="0079083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EBFC66" w14:textId="23BEE687" w:rsidR="00E3032B" w:rsidRPr="0079083A" w:rsidRDefault="00E3032B" w:rsidP="00D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79083A">
              <w:rPr>
                <w:rFonts w:ascii="Angsana New" w:eastAsia="MS Mincho" w:hAnsi="Angsana New"/>
                <w:sz w:val="30"/>
                <w:szCs w:val="30"/>
              </w:rPr>
              <w:t>2,574,617</w:t>
            </w:r>
          </w:p>
        </w:tc>
      </w:tr>
      <w:tr w:rsidR="00E3032B" w:rsidRPr="00EC275B" w14:paraId="12A518D7" w14:textId="77777777" w:rsidTr="000305B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258696B" w14:textId="77777777" w:rsidR="00E3032B" w:rsidRPr="00EC275B" w:rsidRDefault="00E3032B" w:rsidP="00AC5CED">
            <w:pPr>
              <w:tabs>
                <w:tab w:val="clear" w:pos="680"/>
                <w:tab w:val="left" w:pos="540"/>
              </w:tabs>
              <w:ind w:left="7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D0FDAC" w14:textId="77777777" w:rsidR="00E3032B" w:rsidRPr="00EC275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0741E" w14:textId="77777777" w:rsidR="00E3032B" w:rsidRPr="00A46026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938B6D" w14:textId="77777777" w:rsidR="00E3032B" w:rsidRPr="00A46026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896FB" w14:textId="77777777" w:rsidR="00E3032B" w:rsidRPr="00A46026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</w:tr>
      <w:tr w:rsidR="00E3032B" w:rsidRPr="00EC275B" w14:paraId="69E37F88" w14:textId="77777777" w:rsidTr="000305B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2B6BB08" w14:textId="77777777" w:rsidR="00E3032B" w:rsidRPr="00EC275B" w:rsidRDefault="00E3032B" w:rsidP="00AC5CED">
            <w:pPr>
              <w:tabs>
                <w:tab w:val="clear" w:pos="680"/>
                <w:tab w:val="left" w:pos="540"/>
              </w:tabs>
              <w:ind w:left="7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21453" w14:textId="77777777" w:rsidR="00E3032B" w:rsidRPr="00EC275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4275A3" w14:textId="77777777" w:rsidR="00E3032B" w:rsidRPr="00EC275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A7E4FA" w14:textId="77777777" w:rsidR="00E3032B" w:rsidRPr="00EC275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0820EB" w14:textId="77777777" w:rsidR="00E3032B" w:rsidRPr="00EC275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E3032B" w:rsidRPr="00EC275B" w14:paraId="4C3DD665" w14:textId="77777777" w:rsidTr="000305B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7A06C09" w14:textId="77777777" w:rsidR="00E3032B" w:rsidRPr="00EC275B" w:rsidRDefault="00E3032B" w:rsidP="00AC5CED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5D67C4" w14:textId="77777777" w:rsidR="00E3032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62A384" w14:textId="0C8A36BD" w:rsidR="00E3032B" w:rsidRPr="00DD3CE3" w:rsidRDefault="003B519A" w:rsidP="00D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(243,1</w:t>
            </w:r>
            <w:r w:rsidR="00F45DB3" w:rsidRPr="00DD3CE3">
              <w:rPr>
                <w:rFonts w:ascii="Angsana New" w:hAnsi="Angsana New"/>
                <w:sz w:val="30"/>
                <w:szCs w:val="30"/>
              </w:rPr>
              <w:t>29</w:t>
            </w:r>
            <w:r w:rsidRPr="00DD3C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27EC93" w14:textId="77777777" w:rsidR="00E3032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AB9347" w14:textId="77E48067" w:rsidR="00E3032B" w:rsidRPr="00EC275B" w:rsidRDefault="00E3032B" w:rsidP="00D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(269,352)</w:t>
            </w:r>
          </w:p>
        </w:tc>
      </w:tr>
      <w:tr w:rsidR="00E3032B" w:rsidRPr="00EC275B" w14:paraId="71B1AEFE" w14:textId="77777777" w:rsidTr="000305B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B56C518" w14:textId="77777777" w:rsidR="00E3032B" w:rsidRPr="00EC275B" w:rsidRDefault="00E3032B" w:rsidP="00AC5CED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D412D8" w14:textId="77777777" w:rsidR="00E3032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E3BC50" w14:textId="4A5D2E49" w:rsidR="00E3032B" w:rsidRPr="00DD3CE3" w:rsidRDefault="003B519A" w:rsidP="00D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(212,741)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BC2CB7" w14:textId="77777777" w:rsidR="00E3032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0C58A6" w14:textId="00A5067B" w:rsidR="00E3032B" w:rsidRPr="00EC275B" w:rsidRDefault="00E3032B" w:rsidP="00D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(203,989)</w:t>
            </w:r>
          </w:p>
        </w:tc>
      </w:tr>
      <w:tr w:rsidR="00E3032B" w:rsidRPr="00EC275B" w14:paraId="7EBCF75E" w14:textId="77777777" w:rsidTr="000305B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8934C8B" w14:textId="77777777" w:rsidR="00E3032B" w:rsidRPr="00EC275B" w:rsidRDefault="00E3032B" w:rsidP="00AC5CED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EC5D84" w14:textId="77777777" w:rsidR="00E3032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CC75CE" w14:textId="06E60022" w:rsidR="00E3032B" w:rsidRPr="00DD3CE3" w:rsidRDefault="003B519A" w:rsidP="00D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(26,640)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D04C69" w14:textId="77777777" w:rsidR="00E3032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101330" w14:textId="641DB5B2" w:rsidR="00E3032B" w:rsidRPr="00EC275B" w:rsidRDefault="00E3032B" w:rsidP="00D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(19,891)</w:t>
            </w:r>
          </w:p>
        </w:tc>
      </w:tr>
      <w:tr w:rsidR="00E3032B" w:rsidRPr="00EC275B" w14:paraId="42C81A6C" w14:textId="77777777" w:rsidTr="000305B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26AD6AC" w14:textId="77777777" w:rsidR="00E3032B" w:rsidRPr="00EC275B" w:rsidRDefault="00E3032B" w:rsidP="00AC5CED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A5256" w14:textId="77777777" w:rsidR="00E3032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F57C84" w14:textId="409FC1A3" w:rsidR="00E3032B" w:rsidRPr="00DD3CE3" w:rsidRDefault="003B519A" w:rsidP="00D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38,104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B6B489" w14:textId="77777777" w:rsidR="00E3032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38CAC7" w14:textId="703EF8E3" w:rsidR="00E3032B" w:rsidRPr="00EC275B" w:rsidRDefault="00E3032B" w:rsidP="00D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31,221</w:t>
            </w:r>
          </w:p>
        </w:tc>
      </w:tr>
      <w:tr w:rsidR="00E3032B" w:rsidRPr="00EC275B" w14:paraId="05CD22E7" w14:textId="77777777" w:rsidTr="000305B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1AA6AD1" w14:textId="77777777" w:rsidR="00E3032B" w:rsidRPr="00EC275B" w:rsidRDefault="00E3032B" w:rsidP="00AC5CED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180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095A3" w14:textId="77777777" w:rsidR="00E3032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097385" w14:textId="4BD46746" w:rsidR="00E3032B" w:rsidRPr="00DD3CE3" w:rsidRDefault="003B519A" w:rsidP="00D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7,017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A17EF8" w14:textId="77777777" w:rsidR="00E3032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90DF23" w14:textId="1BFFA202" w:rsidR="00E3032B" w:rsidRPr="00EC275B" w:rsidRDefault="00E3032B" w:rsidP="00D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11,947</w:t>
            </w:r>
          </w:p>
        </w:tc>
      </w:tr>
      <w:tr w:rsidR="00E3032B" w:rsidRPr="00EC275B" w14:paraId="79F5A83F" w14:textId="77777777" w:rsidTr="000305B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9C09B96" w14:textId="66CC2793" w:rsidR="00E3032B" w:rsidRPr="00EC275B" w:rsidRDefault="00E3032B" w:rsidP="00AC5CED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</w:t>
            </w:r>
            <w:r w:rsidR="009B7E86">
              <w:rPr>
                <w:rFonts w:ascii="Angsana New" w:eastAsia="MS Mincho" w:hAnsi="Angsana New"/>
                <w:sz w:val="30"/>
                <w:szCs w:val="30"/>
              </w:rPr>
              <w:t xml:space="preserve"> (</w:t>
            </w:r>
            <w:r w:rsidR="009B7E86"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</w:t>
            </w:r>
            <w:r w:rsidR="009B7E86">
              <w:rPr>
                <w:rFonts w:ascii="Angsana New" w:eastAsia="MS Mincho" w:hAnsi="Angsana New"/>
                <w:sz w:val="30"/>
                <w:szCs w:val="30"/>
              </w:rPr>
              <w:t xml:space="preserve">) </w:t>
            </w: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จากอัตราแลกเปลี่ยน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1D8EA6" w14:textId="77777777" w:rsidR="00E3032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F6693E" w14:textId="6CD99897" w:rsidR="00E3032B" w:rsidRPr="00DD3CE3" w:rsidRDefault="003B519A" w:rsidP="00D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(410,402)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3061C9" w14:textId="77777777" w:rsidR="00E3032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245C4C" w14:textId="749BC657" w:rsidR="00E3032B" w:rsidRPr="00EC275B" w:rsidRDefault="00E3032B" w:rsidP="00D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2,475</w:t>
            </w:r>
          </w:p>
        </w:tc>
      </w:tr>
      <w:tr w:rsidR="00E3032B" w:rsidRPr="00EC275B" w14:paraId="3735909D" w14:textId="77777777" w:rsidTr="000305B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447484" w14:textId="5AA71241" w:rsidR="00E3032B" w:rsidRPr="00EC275B" w:rsidRDefault="00E3032B" w:rsidP="00AC5CED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180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ส่วนแบ่ง</w:t>
            </w:r>
            <w:r w:rsidR="00E5504F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</w:t>
            </w: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จากการร่วมค้า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36E111" w14:textId="77777777" w:rsidR="00E3032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651F57" w14:textId="72BFCCFE" w:rsidR="00E3032B" w:rsidRPr="00DD3CE3" w:rsidRDefault="003B519A" w:rsidP="00D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704877" w14:textId="77777777" w:rsidR="00E3032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98BA73" w14:textId="18098DAE" w:rsidR="00E3032B" w:rsidRPr="00EC275B" w:rsidRDefault="00E3032B" w:rsidP="00D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33</w:t>
            </w:r>
          </w:p>
        </w:tc>
      </w:tr>
      <w:tr w:rsidR="00E3032B" w:rsidRPr="00EC275B" w14:paraId="0B745743" w14:textId="77777777" w:rsidTr="000305B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CF9B1C7" w14:textId="77777777" w:rsidR="00E3032B" w:rsidRPr="00EC275B" w:rsidRDefault="00E3032B" w:rsidP="00AC5CED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25D17F" w14:textId="77777777" w:rsidR="00E3032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2C36F" w14:textId="0B88E0C0" w:rsidR="00E3032B" w:rsidRPr="00DD3CE3" w:rsidRDefault="003B519A" w:rsidP="00D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(210,66</w:t>
            </w:r>
            <w:r w:rsidR="00E37382" w:rsidRPr="00DD3CE3">
              <w:rPr>
                <w:rFonts w:ascii="Angsana New" w:hAnsi="Angsana New"/>
                <w:sz w:val="30"/>
                <w:szCs w:val="30"/>
              </w:rPr>
              <w:t>2</w:t>
            </w:r>
            <w:r w:rsidRPr="00DD3C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707268" w14:textId="77777777" w:rsidR="00E3032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1EE01" w14:textId="59B56F0C" w:rsidR="00E3032B" w:rsidRPr="00EC275B" w:rsidRDefault="00E3032B" w:rsidP="00D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(286,757)</w:t>
            </w:r>
          </w:p>
        </w:tc>
      </w:tr>
      <w:tr w:rsidR="00E3032B" w:rsidRPr="00EC275B" w14:paraId="32C6D389" w14:textId="77777777" w:rsidTr="000305B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9444FFA" w14:textId="0C84E950" w:rsidR="00E3032B" w:rsidRPr="00EC275B" w:rsidRDefault="00E3032B" w:rsidP="00AC5CED">
            <w:pPr>
              <w:tabs>
                <w:tab w:val="clear" w:pos="680"/>
                <w:tab w:val="left" w:pos="540"/>
              </w:tabs>
              <w:ind w:left="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CEADC" w14:textId="77777777" w:rsidR="00E3032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8AC6E0" w14:textId="5A6124FB" w:rsidR="00E3032B" w:rsidRPr="00A91120" w:rsidRDefault="003B519A" w:rsidP="00D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1,519,396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C47C1" w14:textId="77777777" w:rsidR="00E3032B" w:rsidRPr="00A91120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9A2C9" w14:textId="519132C1" w:rsidR="00E3032B" w:rsidRPr="00315B20" w:rsidRDefault="00E3032B" w:rsidP="00D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5B2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1,840,</w:t>
            </w:r>
            <w:r w:rsidRPr="00315B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</w:p>
        </w:tc>
      </w:tr>
    </w:tbl>
    <w:p w14:paraId="10ADF26F" w14:textId="77777777" w:rsidR="00E3032B" w:rsidRPr="00B63855" w:rsidRDefault="00E3032B" w:rsidP="00E30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7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6"/>
        <w:gridCol w:w="414"/>
        <w:gridCol w:w="1440"/>
        <w:gridCol w:w="270"/>
        <w:gridCol w:w="1368"/>
      </w:tblGrid>
      <w:tr w:rsidR="00B63855" w:rsidRPr="006A5DCA" w14:paraId="1EC8497F" w14:textId="77777777" w:rsidTr="000305BF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52B549B2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FD919D1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6B93CC" w14:textId="7220F455" w:rsidR="00B63855" w:rsidRPr="006A5DCA" w:rsidRDefault="0041682E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16C02CD6" w14:textId="75FA82F6" w:rsidR="0031095C" w:rsidRPr="006A5DCA" w:rsidRDefault="00E3032B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4D346" w14:textId="77777777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9014D9" w14:textId="77777777" w:rsidR="0031095C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3AA13D9" w14:textId="78E35064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63855" w:rsidRPr="006A5DCA" w14:paraId="2D7BDDEC" w14:textId="77777777" w:rsidTr="000305BF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4B84291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BDE5559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7CF24E" w14:textId="04657AFE" w:rsidR="00B63855" w:rsidRPr="006A5DCA" w:rsidRDefault="00075D39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095C"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84BF0" w14:textId="77777777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361977" w14:textId="67711945" w:rsidR="00B63855" w:rsidRPr="006A5DCA" w:rsidRDefault="00075D39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095C" w:rsidRPr="006A5D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63855" w:rsidRPr="006A5DCA" w14:paraId="3844DDB3" w14:textId="77777777" w:rsidTr="000305BF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3FD6B99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C157D49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435E8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95C" w:rsidRPr="006A5DCA" w14:paraId="54D64CCC" w14:textId="77777777" w:rsidTr="000305BF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4045B1F" w14:textId="0C5B96C6" w:rsidR="0031095C" w:rsidRPr="006A5DCA" w:rsidRDefault="0031095C" w:rsidP="00AC5CED">
            <w:pPr>
              <w:tabs>
                <w:tab w:val="clear" w:pos="680"/>
                <w:tab w:val="left" w:pos="540"/>
              </w:tabs>
              <w:ind w:left="7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62876B9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5F7577" w14:textId="77777777" w:rsidR="0031095C" w:rsidRPr="00EA3D0D" w:rsidRDefault="0031095C" w:rsidP="00EA3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2A4366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6892D8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095C" w:rsidRPr="006A5DCA" w14:paraId="3611F1E7" w14:textId="77777777" w:rsidTr="000305BF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2B061F1F" w14:textId="30B3D145" w:rsidR="0031095C" w:rsidRPr="006A5DCA" w:rsidRDefault="0031095C" w:rsidP="00AC5CED">
            <w:pPr>
              <w:tabs>
                <w:tab w:val="clear" w:pos="680"/>
                <w:tab w:val="left" w:pos="540"/>
              </w:tabs>
              <w:ind w:left="7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4E4B13E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706E36" w14:textId="421A1D4A" w:rsidR="0031095C" w:rsidRPr="00EA3D0D" w:rsidRDefault="00E37382" w:rsidP="00EA3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8,760,226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4113E4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4D87D" w14:textId="606E842A" w:rsidR="0031095C" w:rsidRPr="006A5DCA" w:rsidRDefault="0031095C" w:rsidP="00A6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>8,509,391</w:t>
            </w:r>
          </w:p>
        </w:tc>
      </w:tr>
      <w:tr w:rsidR="0031095C" w:rsidRPr="006A5DCA" w14:paraId="2374BDE6" w14:textId="77777777" w:rsidTr="000305BF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0372414" w14:textId="7D700567" w:rsidR="0031095C" w:rsidRPr="006A5DCA" w:rsidRDefault="0031095C" w:rsidP="00AC5CED">
            <w:pPr>
              <w:tabs>
                <w:tab w:val="clear" w:pos="680"/>
                <w:tab w:val="left" w:pos="540"/>
              </w:tabs>
              <w:ind w:left="7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E6FB488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DB81F" w14:textId="736811B6" w:rsidR="0031095C" w:rsidRPr="00EA3D0D" w:rsidRDefault="00E37382" w:rsidP="00EA3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5,978,767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D6902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2535C" w14:textId="0AD130B4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>6,137,044</w:t>
            </w:r>
          </w:p>
        </w:tc>
      </w:tr>
      <w:tr w:rsidR="0031095C" w:rsidRPr="006A5DCA" w14:paraId="41049DDE" w14:textId="77777777" w:rsidTr="000305BF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37CB1A61" w14:textId="4D8C293E" w:rsidR="0031095C" w:rsidRPr="006A5DCA" w:rsidRDefault="0031095C" w:rsidP="00AC5CED">
            <w:pPr>
              <w:tabs>
                <w:tab w:val="clear" w:pos="680"/>
                <w:tab w:val="left" w:pos="540"/>
              </w:tabs>
              <w:ind w:left="7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5BFDFCC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93F72" w14:textId="45FF9FAF" w:rsidR="0031095C" w:rsidRPr="00EA3D0D" w:rsidRDefault="00E37382" w:rsidP="00EA3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14,738,993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03C3F0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80D1FD" w14:textId="16461D05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sz w:val="30"/>
                <w:szCs w:val="30"/>
              </w:rPr>
              <w:t>14,646,435</w:t>
            </w:r>
          </w:p>
        </w:tc>
      </w:tr>
      <w:tr w:rsidR="0031095C" w:rsidRPr="006A5DCA" w14:paraId="7234DD21" w14:textId="77777777" w:rsidTr="000305BF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126206EE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5B08737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403001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7E8D33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FBBAAA" w14:textId="77777777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89BC7D5" w14:textId="77777777" w:rsidR="00AA6AED" w:rsidRPr="006A5DCA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D8BF2B2" w14:textId="77777777" w:rsidR="00763552" w:rsidRPr="006A5DCA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6A5DCA">
        <w:rPr>
          <w:rFonts w:asciiTheme="majorBidi" w:hAnsiTheme="majorBidi" w:cstheme="majorBidi"/>
          <w:sz w:val="30"/>
          <w:szCs w:val="30"/>
        </w:rPr>
        <w:br w:type="page"/>
      </w:r>
    </w:p>
    <w:p w14:paraId="6D651925" w14:textId="73B83C34" w:rsidR="00813EAE" w:rsidRPr="006A5DCA" w:rsidRDefault="006302DB" w:rsidP="000C2031">
      <w:pPr>
        <w:pStyle w:val="Heading5"/>
        <w:tabs>
          <w:tab w:val="left" w:pos="450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="002726A8" w:rsidRPr="006A5DCA">
        <w:rPr>
          <w:rFonts w:asciiTheme="majorBidi" w:hAnsiTheme="majorBidi" w:cstheme="majorBidi"/>
          <w:sz w:val="30"/>
          <w:szCs w:val="30"/>
          <w:lang w:val="en-US"/>
        </w:rPr>
        <w:tab/>
      </w:r>
      <w:r w:rsidR="00734C15" w:rsidRPr="006A5DCA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5A8286F1" w14:textId="77777777" w:rsidR="00F613D7" w:rsidRPr="006A5DCA" w:rsidRDefault="00F613D7" w:rsidP="002A437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5C7FB7F8" w14:textId="562EE26E" w:rsidR="009F7C16" w:rsidRPr="006A5DCA" w:rsidRDefault="009F7C16" w:rsidP="0096380B">
      <w:pPr>
        <w:pStyle w:val="a"/>
        <w:tabs>
          <w:tab w:val="clear" w:pos="1080"/>
          <w:tab w:val="left" w:pos="540"/>
        </w:tabs>
        <w:ind w:left="540" w:hanging="9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6A5DCA">
        <w:rPr>
          <w:rFonts w:asciiTheme="majorBidi" w:hAnsiTheme="majorBidi" w:cstheme="majorBidi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4BA0C44F" w14:textId="77777777" w:rsidR="00E3032B" w:rsidRPr="002B22CA" w:rsidRDefault="00E3032B" w:rsidP="00E3032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tbl>
      <w:tblPr>
        <w:tblW w:w="9349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360"/>
        <w:gridCol w:w="1170"/>
        <w:gridCol w:w="180"/>
        <w:gridCol w:w="1170"/>
        <w:gridCol w:w="180"/>
        <w:gridCol w:w="1170"/>
        <w:gridCol w:w="180"/>
        <w:gridCol w:w="1159"/>
      </w:tblGrid>
      <w:tr w:rsidR="00E3032B" w:rsidRPr="00471937" w14:paraId="0957AF2E" w14:textId="77777777" w:rsidTr="000305BF">
        <w:trPr>
          <w:cantSplit/>
          <w:trHeight w:hRule="exact" w:val="389"/>
        </w:trPr>
        <w:tc>
          <w:tcPr>
            <w:tcW w:w="3780" w:type="dxa"/>
          </w:tcPr>
          <w:p w14:paraId="7197EA01" w14:textId="77777777" w:rsidR="00E3032B" w:rsidRPr="00471937" w:rsidRDefault="00E3032B" w:rsidP="000C473B">
            <w:pPr>
              <w:tabs>
                <w:tab w:val="clear" w:pos="3515"/>
              </w:tabs>
              <w:ind w:right="-25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BF92A5D" w14:textId="77777777" w:rsidR="00E3032B" w:rsidRPr="00471937" w:rsidRDefault="00E3032B" w:rsidP="000C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0DB1151" w14:textId="77777777" w:rsidR="00E3032B" w:rsidRPr="00471937" w:rsidRDefault="00E3032B" w:rsidP="000C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F34410A" w14:textId="77777777" w:rsidR="00E3032B" w:rsidRPr="00471937" w:rsidRDefault="00E3032B" w:rsidP="000C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12B01D10" w14:textId="77777777" w:rsidR="00E3032B" w:rsidRPr="00471937" w:rsidRDefault="00E3032B" w:rsidP="000C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32B" w:rsidRPr="00471937" w14:paraId="41772927" w14:textId="77777777" w:rsidTr="000305BF">
        <w:trPr>
          <w:cantSplit/>
          <w:trHeight w:hRule="exact" w:val="389"/>
        </w:trPr>
        <w:tc>
          <w:tcPr>
            <w:tcW w:w="3780" w:type="dxa"/>
          </w:tcPr>
          <w:p w14:paraId="03E82C51" w14:textId="77777777" w:rsidR="00E3032B" w:rsidRPr="00471937" w:rsidRDefault="00E3032B" w:rsidP="00E3738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471937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7193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7193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360" w:type="dxa"/>
          </w:tcPr>
          <w:p w14:paraId="7CF8C02B" w14:textId="77777777" w:rsidR="00E3032B" w:rsidRPr="006D1904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F119EB" w14:textId="7DA52D9C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2A5B1C" w:rsidRPr="002A5B1C">
              <w:rPr>
                <w:rFonts w:ascii="Angsana New" w:eastAsia="MS Mincho" w:hAnsi="Angsana New" w:hint="cs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57C4694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AC7F7F" w14:textId="66DED035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2A5B1C" w:rsidRPr="002A5B1C">
              <w:rPr>
                <w:rFonts w:ascii="Angsana New" w:eastAsia="MS Mincho" w:hAnsi="Angsana New" w:hint="cs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3A3FBE9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03EC25" w14:textId="09A876E3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2A5B1C" w:rsidRPr="002A5B1C">
              <w:rPr>
                <w:rFonts w:ascii="Angsana New" w:eastAsia="MS Mincho" w:hAnsi="Angsana New" w:hint="cs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286FA66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F40BBF4" w14:textId="7DD3E748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2A5B1C" w:rsidRPr="002A5B1C">
              <w:rPr>
                <w:rFonts w:ascii="Angsana New" w:eastAsia="MS Mincho" w:hAnsi="Angsana New" w:hint="cs"/>
                <w:sz w:val="30"/>
                <w:szCs w:val="30"/>
              </w:rPr>
              <w:t>5</w:t>
            </w:r>
          </w:p>
        </w:tc>
      </w:tr>
      <w:tr w:rsidR="00E3032B" w:rsidRPr="00471937" w14:paraId="4DEA665D" w14:textId="77777777" w:rsidTr="000305BF">
        <w:trPr>
          <w:cantSplit/>
          <w:trHeight w:hRule="exact" w:val="389"/>
        </w:trPr>
        <w:tc>
          <w:tcPr>
            <w:tcW w:w="3780" w:type="dxa"/>
          </w:tcPr>
          <w:p w14:paraId="13729FC7" w14:textId="77777777" w:rsidR="00E3032B" w:rsidRPr="00471937" w:rsidRDefault="00E3032B" w:rsidP="00E37382">
            <w:pPr>
              <w:ind w:firstLine="184"/>
              <w:rPr>
                <w:rFonts w:ascii="Angsana New" w:eastAsia="MS Mincho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0" w:type="dxa"/>
          </w:tcPr>
          <w:p w14:paraId="2F684A45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209" w:type="dxa"/>
            <w:gridSpan w:val="7"/>
          </w:tcPr>
          <w:p w14:paraId="4EF5FCA7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471937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471937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471937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E3032B" w:rsidRPr="00471937" w14:paraId="728DC9ED" w14:textId="77777777" w:rsidTr="000305BF">
        <w:trPr>
          <w:cantSplit/>
          <w:trHeight w:hRule="exact" w:val="389"/>
        </w:trPr>
        <w:tc>
          <w:tcPr>
            <w:tcW w:w="3780" w:type="dxa"/>
          </w:tcPr>
          <w:p w14:paraId="3465D381" w14:textId="77777777" w:rsidR="00E3032B" w:rsidRPr="00693DA4" w:rsidRDefault="00E3032B" w:rsidP="00E3738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93DA4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ภาษี</w:t>
            </w:r>
            <w:r w:rsidRPr="00693DA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เงินได้ของงวดปัจจุบัน</w:t>
            </w:r>
          </w:p>
        </w:tc>
        <w:tc>
          <w:tcPr>
            <w:tcW w:w="360" w:type="dxa"/>
          </w:tcPr>
          <w:p w14:paraId="416FCDE9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3B3982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1A3692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8AC731B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C89438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EB1824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509D0DA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749E28BD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E3032B" w:rsidRPr="00471937" w14:paraId="0EADF55F" w14:textId="77777777" w:rsidTr="000305BF">
        <w:trPr>
          <w:cantSplit/>
          <w:trHeight w:hRule="exact" w:val="389"/>
        </w:trPr>
        <w:tc>
          <w:tcPr>
            <w:tcW w:w="3780" w:type="dxa"/>
          </w:tcPr>
          <w:p w14:paraId="44887F42" w14:textId="77777777" w:rsidR="00E3032B" w:rsidRPr="00471937" w:rsidRDefault="00E3032B" w:rsidP="00E3738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360" w:type="dxa"/>
          </w:tcPr>
          <w:p w14:paraId="4386F20D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00A5DB" w14:textId="5BD496A3" w:rsidR="00E3032B" w:rsidRPr="00471937" w:rsidRDefault="003B519A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247,108</w:t>
            </w:r>
          </w:p>
        </w:tc>
        <w:tc>
          <w:tcPr>
            <w:tcW w:w="180" w:type="dxa"/>
          </w:tcPr>
          <w:p w14:paraId="52E780D3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645F652" w14:textId="02611CBA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361,102</w:t>
            </w:r>
          </w:p>
        </w:tc>
        <w:tc>
          <w:tcPr>
            <w:tcW w:w="180" w:type="dxa"/>
          </w:tcPr>
          <w:p w14:paraId="15076F33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41AEF9" w14:textId="6810722E" w:rsidR="00E3032B" w:rsidRPr="00471937" w:rsidRDefault="003B519A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41,317</w:t>
            </w:r>
          </w:p>
        </w:tc>
        <w:tc>
          <w:tcPr>
            <w:tcW w:w="180" w:type="dxa"/>
          </w:tcPr>
          <w:p w14:paraId="47E2702E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54F679DD" w14:textId="43171668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127,928</w:t>
            </w:r>
          </w:p>
        </w:tc>
      </w:tr>
      <w:tr w:rsidR="00E3032B" w:rsidRPr="00471937" w14:paraId="7F3183C6" w14:textId="77777777" w:rsidTr="000305BF">
        <w:trPr>
          <w:cantSplit/>
          <w:trHeight w:hRule="exact" w:val="389"/>
        </w:trPr>
        <w:tc>
          <w:tcPr>
            <w:tcW w:w="3780" w:type="dxa"/>
          </w:tcPr>
          <w:p w14:paraId="42AAE812" w14:textId="77777777" w:rsidR="00E3032B" w:rsidRPr="00471937" w:rsidRDefault="00E3032B" w:rsidP="00E3738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ภาษีงวดก่อนที่บันทึกต่ำไป</w:t>
            </w:r>
          </w:p>
        </w:tc>
        <w:tc>
          <w:tcPr>
            <w:tcW w:w="360" w:type="dxa"/>
          </w:tcPr>
          <w:p w14:paraId="3195DAF9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FE5387" w14:textId="05A3C2CF" w:rsidR="00E3032B" w:rsidRPr="00471937" w:rsidRDefault="003B519A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6,684</w:t>
            </w:r>
          </w:p>
        </w:tc>
        <w:tc>
          <w:tcPr>
            <w:tcW w:w="180" w:type="dxa"/>
          </w:tcPr>
          <w:p w14:paraId="23D7506A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34BB57" w14:textId="71F0A7E3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1,845</w:t>
            </w:r>
          </w:p>
        </w:tc>
        <w:tc>
          <w:tcPr>
            <w:tcW w:w="180" w:type="dxa"/>
          </w:tcPr>
          <w:p w14:paraId="0003C15D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1DCE93" w14:textId="59F93D3B" w:rsidR="00E3032B" w:rsidRPr="008575C0" w:rsidRDefault="003B519A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808</w:t>
            </w:r>
          </w:p>
        </w:tc>
        <w:tc>
          <w:tcPr>
            <w:tcW w:w="180" w:type="dxa"/>
          </w:tcPr>
          <w:p w14:paraId="318AA350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2EA8076C" w14:textId="51B2A304" w:rsidR="00E3032B" w:rsidRPr="008575C0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815</w:t>
            </w:r>
          </w:p>
        </w:tc>
      </w:tr>
      <w:tr w:rsidR="00E3032B" w:rsidRPr="00471937" w14:paraId="36A08C66" w14:textId="77777777" w:rsidTr="000305BF">
        <w:trPr>
          <w:cantSplit/>
          <w:trHeight w:hRule="exact" w:val="389"/>
        </w:trPr>
        <w:tc>
          <w:tcPr>
            <w:tcW w:w="3780" w:type="dxa"/>
          </w:tcPr>
          <w:p w14:paraId="29993AB4" w14:textId="77777777" w:rsidR="00E3032B" w:rsidRPr="00471937" w:rsidRDefault="00E3032B" w:rsidP="00E37382">
            <w:pPr>
              <w:ind w:firstLine="184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14:paraId="766DDFAF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2B23AC" w14:textId="76753FA2" w:rsidR="00E3032B" w:rsidRPr="008575C0" w:rsidRDefault="003B519A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253,792</w:t>
            </w:r>
          </w:p>
        </w:tc>
        <w:tc>
          <w:tcPr>
            <w:tcW w:w="180" w:type="dxa"/>
          </w:tcPr>
          <w:p w14:paraId="42047B4A" w14:textId="77777777" w:rsidR="00E3032B" w:rsidRPr="008575C0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FA9ED3" w14:textId="2BEF3476" w:rsidR="00E3032B" w:rsidRPr="008575C0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362,947</w:t>
            </w:r>
          </w:p>
        </w:tc>
        <w:tc>
          <w:tcPr>
            <w:tcW w:w="180" w:type="dxa"/>
          </w:tcPr>
          <w:p w14:paraId="69ABCF6E" w14:textId="77777777" w:rsidR="00E3032B" w:rsidRPr="008575C0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419370" w14:textId="16CC9470" w:rsidR="00E3032B" w:rsidRPr="008575C0" w:rsidRDefault="003B519A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42,12</w:t>
            </w:r>
            <w:r w:rsidR="00E3738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11C21FC9" w14:textId="77777777" w:rsidR="00E3032B" w:rsidRPr="008575C0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5F4A0B4E" w14:textId="13E202B2" w:rsidR="00E3032B" w:rsidRPr="008575C0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128,743</w:t>
            </w:r>
          </w:p>
        </w:tc>
      </w:tr>
      <w:tr w:rsidR="00E3032B" w:rsidRPr="00471937" w14:paraId="551DF8DC" w14:textId="77777777" w:rsidTr="000305BF">
        <w:trPr>
          <w:cantSplit/>
          <w:trHeight w:hRule="exact" w:val="389"/>
        </w:trPr>
        <w:tc>
          <w:tcPr>
            <w:tcW w:w="3780" w:type="dxa"/>
          </w:tcPr>
          <w:p w14:paraId="4836EF75" w14:textId="77777777" w:rsidR="00E3032B" w:rsidRPr="00693DA4" w:rsidRDefault="00E3032B" w:rsidP="00E3738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93DA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14:paraId="7E8D4380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638A34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B99460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7E1C84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18AE2D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DEACFE" w14:textId="77777777" w:rsidR="00E3032B" w:rsidRPr="008575C0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9F7266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45F4A2FF" w14:textId="77777777" w:rsidR="00E3032B" w:rsidRPr="008575C0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E3032B" w:rsidRPr="00471937" w14:paraId="4B7CB2FA" w14:textId="77777777" w:rsidTr="000305BF">
        <w:trPr>
          <w:cantSplit/>
          <w:trHeight w:hRule="exact" w:val="389"/>
        </w:trPr>
        <w:tc>
          <w:tcPr>
            <w:tcW w:w="3780" w:type="dxa"/>
          </w:tcPr>
          <w:p w14:paraId="79E10329" w14:textId="77777777" w:rsidR="00E3032B" w:rsidRPr="00471937" w:rsidRDefault="00E3032B" w:rsidP="00E3738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360" w:type="dxa"/>
          </w:tcPr>
          <w:p w14:paraId="484323AC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BC46FD" w14:textId="513A73ED" w:rsidR="00E3032B" w:rsidRPr="00471937" w:rsidRDefault="003B519A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(43,130)</w:t>
            </w:r>
          </w:p>
        </w:tc>
        <w:tc>
          <w:tcPr>
            <w:tcW w:w="180" w:type="dxa"/>
          </w:tcPr>
          <w:p w14:paraId="1BFC3905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62437E1" w14:textId="5FEB6136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(76,190)</w:t>
            </w:r>
          </w:p>
        </w:tc>
        <w:tc>
          <w:tcPr>
            <w:tcW w:w="180" w:type="dxa"/>
          </w:tcPr>
          <w:p w14:paraId="26807C05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A229805" w14:textId="5382A667" w:rsidR="00E3032B" w:rsidRPr="008575C0" w:rsidRDefault="003B519A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16,371</w:t>
            </w:r>
          </w:p>
        </w:tc>
        <w:tc>
          <w:tcPr>
            <w:tcW w:w="180" w:type="dxa"/>
          </w:tcPr>
          <w:p w14:paraId="0C2EC73E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99E5DAD" w14:textId="478A9D5F" w:rsidR="00E3032B" w:rsidRPr="008575C0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(7,242)</w:t>
            </w:r>
          </w:p>
        </w:tc>
      </w:tr>
      <w:tr w:rsidR="00E3032B" w:rsidRPr="00471937" w14:paraId="16CEA4DF" w14:textId="77777777" w:rsidTr="000305BF">
        <w:trPr>
          <w:cantSplit/>
          <w:trHeight w:hRule="exact" w:val="390"/>
        </w:trPr>
        <w:tc>
          <w:tcPr>
            <w:tcW w:w="3780" w:type="dxa"/>
          </w:tcPr>
          <w:p w14:paraId="09EB07DA" w14:textId="77777777" w:rsidR="00E3032B" w:rsidRPr="00471937" w:rsidRDefault="00E3032B" w:rsidP="00E3738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360" w:type="dxa"/>
          </w:tcPr>
          <w:p w14:paraId="1898E04F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E1ED53" w14:textId="32B34A4F" w:rsidR="00E3032B" w:rsidRPr="008575C0" w:rsidRDefault="003B519A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210,66</w:t>
            </w:r>
            <w:r w:rsidR="00E3738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655A4C96" w14:textId="77777777" w:rsidR="00E3032B" w:rsidRPr="008575C0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39029D" w14:textId="055BD41E" w:rsidR="00E3032B" w:rsidRPr="008575C0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286,757</w:t>
            </w:r>
          </w:p>
        </w:tc>
        <w:tc>
          <w:tcPr>
            <w:tcW w:w="180" w:type="dxa"/>
          </w:tcPr>
          <w:p w14:paraId="2A261EFF" w14:textId="77777777" w:rsidR="00E3032B" w:rsidRPr="008575C0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7FEDF0" w14:textId="5636A651" w:rsidR="00E3032B" w:rsidRPr="008575C0" w:rsidRDefault="003B519A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58,496</w:t>
            </w:r>
          </w:p>
        </w:tc>
        <w:tc>
          <w:tcPr>
            <w:tcW w:w="180" w:type="dxa"/>
          </w:tcPr>
          <w:p w14:paraId="2DD7C6BD" w14:textId="77777777" w:rsidR="00E3032B" w:rsidRPr="008575C0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49EFFD21" w14:textId="1B477026" w:rsidR="00E3032B" w:rsidRPr="008575C0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121,501</w:t>
            </w:r>
          </w:p>
        </w:tc>
      </w:tr>
    </w:tbl>
    <w:p w14:paraId="4ADAF6A0" w14:textId="77777777" w:rsidR="0041682E" w:rsidRPr="00EA6127" w:rsidRDefault="0041682E" w:rsidP="0041682E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6CF7F57C" w14:textId="4C197F6B" w:rsidR="00382CBD" w:rsidRPr="006A5DCA" w:rsidRDefault="00382CBD" w:rsidP="001E0A88">
      <w:pPr>
        <w:tabs>
          <w:tab w:val="clear" w:pos="454"/>
          <w:tab w:val="left" w:pos="9270"/>
          <w:tab w:val="left" w:pos="9630"/>
        </w:tabs>
        <w:spacing w:line="240" w:lineRule="auto"/>
        <w:ind w:left="450" w:right="28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จำนวนภาษีเงินได้ในงบกำไรขาดทุนเบ็ดเสร็จรวมและงบกำไรขาดทุนเบ็ดเสร็จเฉพาะกิจการแตกต่างจากจำนวน</w:t>
      </w:r>
      <w:r w:rsidR="00173CCB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7F919306" w14:textId="77777777" w:rsidR="00382CBD" w:rsidRPr="006A5DCA" w:rsidRDefault="00382CBD" w:rsidP="001E0A88">
      <w:pPr>
        <w:tabs>
          <w:tab w:val="left" w:pos="630"/>
        </w:tabs>
        <w:spacing w:line="240" w:lineRule="auto"/>
        <w:ind w:right="288" w:firstLine="540"/>
        <w:rPr>
          <w:rFonts w:asciiTheme="majorBidi" w:hAnsiTheme="majorBidi" w:cstheme="majorBidi"/>
          <w:sz w:val="30"/>
          <w:szCs w:val="30"/>
        </w:rPr>
      </w:pPr>
    </w:p>
    <w:p w14:paraId="1B1A217C" w14:textId="4EEEEAB3" w:rsidR="00113D34" w:rsidRPr="006A5DCA" w:rsidRDefault="0004458E" w:rsidP="001E0A88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</w:tabs>
        <w:spacing w:line="240" w:lineRule="auto"/>
        <w:ind w:left="990" w:right="288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ส่งเสริมการลงทุน พ.ศ.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ในการผลิตยาเริ่มตั้งแต่วันที่ </w:t>
      </w:r>
      <w:r w:rsidR="00D830A6"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สิทธิประโยชน์ที่ได้รับ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ประกอบด้วยการได้รับยกเว้นอากรขาเข้าสำหรับเครื่องจักรที่นำเข้าตามที่คณะกรรมการอนุมัติ และ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มีรายได้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จากการประกอบกิจการนั้น</w:t>
      </w:r>
      <w:r w:rsidR="00422B34" w:rsidRPr="006A5DCA">
        <w:rPr>
          <w:rFonts w:asciiTheme="majorBidi" w:hAnsiTheme="majorBidi" w:cstheme="majorBidi"/>
          <w:sz w:val="30"/>
          <w:szCs w:val="30"/>
        </w:rPr>
        <w:tab/>
      </w:r>
    </w:p>
    <w:p w14:paraId="2F040C20" w14:textId="77777777" w:rsidR="002B22CA" w:rsidRPr="006A5DCA" w:rsidRDefault="002B22CA" w:rsidP="001E0A88">
      <w:pPr>
        <w:tabs>
          <w:tab w:val="clear" w:pos="907"/>
          <w:tab w:val="left" w:pos="900"/>
        </w:tabs>
        <w:spacing w:line="240" w:lineRule="auto"/>
        <w:ind w:left="900" w:right="288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834539" w14:textId="27F4088A" w:rsidR="00697E7C" w:rsidRPr="006A5DCA" w:rsidRDefault="001A41DD" w:rsidP="001E0A8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990" w:right="288" w:hanging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บริษัทได้รับการอนุมัติจากกรมสรรพากรให้ได้รับสิทธิประโยชน์ตามพระราชกฤษฎีกาออกตามความใน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ประมวลรัษฎากรว่าด้วยการลดอัตราและยกเว้นรัษฎากรฉบับที่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877598" w:rsidRPr="006A5DCA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พ.ศ.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ในฐานะที่เป็นศูนย์กลางธุรกิจระหว่าง</w:t>
      </w:r>
      <w:r w:rsidR="001F2E93"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สี่ปี</w:t>
      </w:r>
      <w:r w:rsidR="008A3027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842835" w:rsidRPr="006A5DCA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เริ่มตั้งแต่วันที่ 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62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เนื่องจากเป็นกิจการ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ศูนย์กลางธุรกิจระหว่างประเทศ</w:t>
      </w:r>
    </w:p>
    <w:p w14:paraId="4B0377DE" w14:textId="232BF462" w:rsidR="00D26680" w:rsidRPr="006A5DCA" w:rsidRDefault="00697E7C" w:rsidP="00697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4B2ACE39" w14:textId="00762A1F" w:rsidR="00422B34" w:rsidRPr="006A5DCA" w:rsidRDefault="00382CBD" w:rsidP="008E489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990" w:right="288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ค่าเผื่อมูลค่าสินค้าลดลงและผลแตกต่างชั่วคราวในเรื่องเกี่ยวกับรายได้และต้นทุนขายจากการส่งออกสินค้า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ต้นทุนขายในงบกำไรขาดทุนเบ็ดเสร็จเกิดขึ้นภายหลังจากสินค้าได้ถูกขายออกจากกลุ่มบริษัทไปยังลูกค้า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ซึ่งเป็นบุคคลภายนอก</w:t>
      </w:r>
    </w:p>
    <w:p w14:paraId="503A9C76" w14:textId="77777777" w:rsidR="00697E7C" w:rsidRPr="006A5DCA" w:rsidRDefault="00697E7C" w:rsidP="002A4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48657D" w14:textId="638E832F" w:rsidR="0077024E" w:rsidRPr="006A5DCA" w:rsidRDefault="0077024E" w:rsidP="0096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41682E">
        <w:rPr>
          <w:rFonts w:asciiTheme="majorBidi" w:hAnsiTheme="majorBidi" w:cstheme="majorBidi"/>
          <w:sz w:val="30"/>
          <w:szCs w:val="30"/>
        </w:rPr>
        <w:t>30</w:t>
      </w:r>
      <w:r w:rsidR="002A437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E3032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A4375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2A4375" w:rsidRPr="006A5DCA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2A4375" w:rsidRPr="006A5DCA">
        <w:rPr>
          <w:rFonts w:asciiTheme="majorBidi" w:hAnsiTheme="majorBidi" w:cstheme="majorBidi"/>
          <w:sz w:val="30"/>
          <w:szCs w:val="30"/>
        </w:rPr>
        <w:t>5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76CAE6F" w14:textId="77777777" w:rsidR="00B85EE4" w:rsidRPr="006A5DCA" w:rsidRDefault="00B85EE4" w:rsidP="002A4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08"/>
        <w:gridCol w:w="1170"/>
        <w:gridCol w:w="270"/>
        <w:gridCol w:w="1170"/>
        <w:gridCol w:w="270"/>
        <w:gridCol w:w="1170"/>
        <w:gridCol w:w="270"/>
        <w:gridCol w:w="1188"/>
      </w:tblGrid>
      <w:tr w:rsidR="00B85EE4" w:rsidRPr="006A5DCA" w14:paraId="5B64F681" w14:textId="77777777" w:rsidTr="000305BF">
        <w:tc>
          <w:tcPr>
            <w:tcW w:w="3708" w:type="dxa"/>
          </w:tcPr>
          <w:p w14:paraId="0F6CB1B8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57EA87B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5EE4" w:rsidRPr="006A5DCA" w14:paraId="3577B350" w14:textId="77777777" w:rsidTr="000305BF">
        <w:tc>
          <w:tcPr>
            <w:tcW w:w="3708" w:type="dxa"/>
          </w:tcPr>
          <w:p w14:paraId="4B51A53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63B9CC7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7FA2C7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23880D6C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3032B" w:rsidRPr="006A5DCA" w14:paraId="700C5680" w14:textId="77777777" w:rsidTr="000305BF">
        <w:tc>
          <w:tcPr>
            <w:tcW w:w="3708" w:type="dxa"/>
          </w:tcPr>
          <w:p w14:paraId="4C26DE0D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217856" w14:textId="7A11E552" w:rsidR="00E3032B" w:rsidRPr="006A5DCA" w:rsidRDefault="00E3032B" w:rsidP="0075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41122607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49A984" w14:textId="529A5D9F" w:rsidR="00E3032B" w:rsidRPr="006A5DCA" w:rsidRDefault="00E3032B" w:rsidP="0075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54F91806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1B8DBF" w14:textId="76AD69CD" w:rsidR="00E3032B" w:rsidRPr="006A5DCA" w:rsidRDefault="00E3032B" w:rsidP="0075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0319C3FD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E806E18" w14:textId="016425FC" w:rsidR="00E3032B" w:rsidRPr="006A5DCA" w:rsidRDefault="00E3032B" w:rsidP="0075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7501B9" w:rsidRPr="006A5DCA" w14:paraId="7EB3C5F1" w14:textId="77777777" w:rsidTr="000305BF">
        <w:tc>
          <w:tcPr>
            <w:tcW w:w="3708" w:type="dxa"/>
          </w:tcPr>
          <w:p w14:paraId="4CF70DB8" w14:textId="77777777" w:rsidR="007501B9" w:rsidRPr="006A5DCA" w:rsidRDefault="007501B9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D61D4B" w14:textId="6B50BBB8" w:rsidR="007501B9" w:rsidRDefault="007501B9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7D2E8ABA" w14:textId="77777777" w:rsidR="007501B9" w:rsidRPr="006A5DCA" w:rsidRDefault="007501B9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8D0285" w14:textId="37CF6F24" w:rsidR="007501B9" w:rsidRPr="006A5DCA" w:rsidRDefault="007501B9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25A69963" w14:textId="77777777" w:rsidR="007501B9" w:rsidRPr="006A5DCA" w:rsidRDefault="007501B9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572231" w14:textId="7E0C67E8" w:rsidR="007501B9" w:rsidRDefault="007501B9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40C76042" w14:textId="77777777" w:rsidR="007501B9" w:rsidRPr="006A5DCA" w:rsidRDefault="007501B9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BC48F21" w14:textId="16A0129A" w:rsidR="007501B9" w:rsidRPr="006A5DCA" w:rsidRDefault="007501B9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3032B" w:rsidRPr="006A5DCA" w14:paraId="08EFE5AD" w14:textId="77777777" w:rsidTr="000305BF">
        <w:tc>
          <w:tcPr>
            <w:tcW w:w="3708" w:type="dxa"/>
          </w:tcPr>
          <w:p w14:paraId="245F5DCB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9E00CC" w14:textId="1FA3D66D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D9179F6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00A2EB" w14:textId="735A0636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076CEF6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EE990B" w14:textId="131AE818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472277F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A61E737" w14:textId="132334A5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3032B" w:rsidRPr="006A5DCA" w14:paraId="2D317AD4" w14:textId="77777777" w:rsidTr="000305BF">
        <w:trPr>
          <w:trHeight w:val="362"/>
        </w:trPr>
        <w:tc>
          <w:tcPr>
            <w:tcW w:w="3708" w:type="dxa"/>
          </w:tcPr>
          <w:p w14:paraId="764AD644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300AE64A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032B" w:rsidRPr="006A5DCA" w14:paraId="75DAEE2D" w14:textId="77777777" w:rsidTr="000305BF">
        <w:trPr>
          <w:trHeight w:val="308"/>
        </w:trPr>
        <w:tc>
          <w:tcPr>
            <w:tcW w:w="3708" w:type="dxa"/>
          </w:tcPr>
          <w:p w14:paraId="5E41D79A" w14:textId="77777777" w:rsidR="00E3032B" w:rsidRPr="006A5DCA" w:rsidRDefault="00E3032B" w:rsidP="00E303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EF91ED1" w14:textId="099756A8" w:rsidR="00E3032B" w:rsidRPr="006A5DCA" w:rsidRDefault="003B519A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578,371</w:t>
            </w:r>
          </w:p>
        </w:tc>
        <w:tc>
          <w:tcPr>
            <w:tcW w:w="270" w:type="dxa"/>
          </w:tcPr>
          <w:p w14:paraId="561FF2AB" w14:textId="77777777" w:rsidR="00E3032B" w:rsidRPr="006A5DCA" w:rsidRDefault="00E3032B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D738C" w14:textId="522255B6" w:rsidR="00E3032B" w:rsidRPr="006A5DCA" w:rsidRDefault="00E3032B" w:rsidP="00A6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599,181</w:t>
            </w:r>
          </w:p>
        </w:tc>
        <w:tc>
          <w:tcPr>
            <w:tcW w:w="270" w:type="dxa"/>
          </w:tcPr>
          <w:p w14:paraId="73368B23" w14:textId="77777777" w:rsidR="00E3032B" w:rsidRPr="006A5DCA" w:rsidRDefault="00E3032B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84B049" w14:textId="3D22D67E" w:rsidR="00E3032B" w:rsidRPr="006A5DCA" w:rsidRDefault="003B519A" w:rsidP="00E37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(305,89</w:t>
            </w:r>
            <w:r w:rsidR="00E3738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6B89A9" w14:textId="77777777" w:rsidR="00E3032B" w:rsidRPr="006A5DCA" w:rsidRDefault="00E3032B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F8CC128" w14:textId="083E411D" w:rsidR="00E3032B" w:rsidRPr="006A5DCA" w:rsidRDefault="00E3032B" w:rsidP="00E37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(348,864)</w:t>
            </w:r>
          </w:p>
        </w:tc>
      </w:tr>
      <w:tr w:rsidR="00E3032B" w:rsidRPr="006A5DCA" w14:paraId="13D4F894" w14:textId="77777777" w:rsidTr="000305BF">
        <w:tc>
          <w:tcPr>
            <w:tcW w:w="3708" w:type="dxa"/>
          </w:tcPr>
          <w:p w14:paraId="6AF01B99" w14:textId="77777777" w:rsidR="00E3032B" w:rsidRPr="006A5DCA" w:rsidRDefault="00E3032B" w:rsidP="00E303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185FA21D" w14:textId="7CDD699E" w:rsidR="00E3032B" w:rsidRPr="006A5DCA" w:rsidRDefault="003B519A" w:rsidP="00E37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(305,89</w:t>
            </w:r>
            <w:r w:rsidR="00E3738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27DAEACF" w14:textId="77777777" w:rsidR="00E3032B" w:rsidRPr="006A5DCA" w:rsidRDefault="00E3032B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ECA7D" w14:textId="30AF6AAC" w:rsidR="00E3032B" w:rsidRPr="006A5DCA" w:rsidRDefault="00E3032B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(348,864)</w:t>
            </w:r>
          </w:p>
        </w:tc>
        <w:tc>
          <w:tcPr>
            <w:tcW w:w="270" w:type="dxa"/>
          </w:tcPr>
          <w:p w14:paraId="795AD53B" w14:textId="77777777" w:rsidR="00E3032B" w:rsidRPr="006A5DCA" w:rsidRDefault="00E3032B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B31EA3" w14:textId="593654E2" w:rsidR="00E3032B" w:rsidRPr="006A5DCA" w:rsidRDefault="003B519A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305,89</w:t>
            </w:r>
            <w:r w:rsidR="00E3738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EAB23C3" w14:textId="77777777" w:rsidR="00E3032B" w:rsidRPr="006A5DCA" w:rsidRDefault="00E3032B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687D3CC" w14:textId="669CA17C" w:rsidR="00E3032B" w:rsidRPr="006A5DCA" w:rsidRDefault="00E3032B" w:rsidP="00A6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348,864</w:t>
            </w:r>
          </w:p>
        </w:tc>
      </w:tr>
      <w:tr w:rsidR="00E3032B" w:rsidRPr="006A5DCA" w14:paraId="776178DC" w14:textId="77777777" w:rsidTr="000305BF">
        <w:tc>
          <w:tcPr>
            <w:tcW w:w="3708" w:type="dxa"/>
          </w:tcPr>
          <w:p w14:paraId="6C50F378" w14:textId="52C8D59A" w:rsidR="00E3032B" w:rsidRPr="006A5DCA" w:rsidRDefault="00E3032B" w:rsidP="00E303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993B26" w14:textId="2E20FD4D" w:rsidR="00E3032B" w:rsidRPr="006A5DCA" w:rsidRDefault="003B519A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272,472</w:t>
            </w:r>
          </w:p>
        </w:tc>
        <w:tc>
          <w:tcPr>
            <w:tcW w:w="270" w:type="dxa"/>
          </w:tcPr>
          <w:p w14:paraId="297F2B0D" w14:textId="77777777" w:rsidR="00E3032B" w:rsidRPr="006A5DCA" w:rsidRDefault="00E3032B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A34A26" w14:textId="053F576E" w:rsidR="00E3032B" w:rsidRPr="006A5DCA" w:rsidRDefault="00E3032B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250,317</w:t>
            </w:r>
          </w:p>
        </w:tc>
        <w:tc>
          <w:tcPr>
            <w:tcW w:w="270" w:type="dxa"/>
          </w:tcPr>
          <w:p w14:paraId="29603EAA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3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50D5B3" w14:textId="4F1BDD37" w:rsidR="00E3032B" w:rsidRPr="001402CF" w:rsidRDefault="003B519A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231AFA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36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1CED8D8" w14:textId="736BEDA2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71667812" w14:textId="77777777" w:rsidR="00446EE4" w:rsidRPr="006A5DCA" w:rsidRDefault="00446EE4" w:rsidP="006A5DC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08"/>
        <w:gridCol w:w="1170"/>
        <w:gridCol w:w="270"/>
        <w:gridCol w:w="1170"/>
        <w:gridCol w:w="270"/>
        <w:gridCol w:w="1170"/>
        <w:gridCol w:w="270"/>
        <w:gridCol w:w="1188"/>
      </w:tblGrid>
      <w:tr w:rsidR="00B85EE4" w:rsidRPr="006A5DCA" w14:paraId="0230C157" w14:textId="77777777" w:rsidTr="000305BF">
        <w:tc>
          <w:tcPr>
            <w:tcW w:w="3708" w:type="dxa"/>
          </w:tcPr>
          <w:p w14:paraId="03194DE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7CCDE756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EE4" w:rsidRPr="006A5DCA" w14:paraId="39AF2A14" w14:textId="77777777" w:rsidTr="000305BF">
        <w:tc>
          <w:tcPr>
            <w:tcW w:w="3708" w:type="dxa"/>
          </w:tcPr>
          <w:p w14:paraId="2375CACC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8F1C3AF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DECFDAB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37CC74F2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3032B" w:rsidRPr="006A5DCA" w14:paraId="4176A1AF" w14:textId="77777777" w:rsidTr="000305BF">
        <w:tc>
          <w:tcPr>
            <w:tcW w:w="3708" w:type="dxa"/>
          </w:tcPr>
          <w:p w14:paraId="0FEE03A8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0EF4F6" w14:textId="35E0134D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0DD84C4D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F3CBA9" w14:textId="1838AC83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4CD8FA3F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051349" w14:textId="14FF1AC5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4CC1AD89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D2B4EB1" w14:textId="2A39F4C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BB761C" w:rsidRPr="006A5DCA" w14:paraId="1C325AD0" w14:textId="77777777" w:rsidTr="000305BF">
        <w:tc>
          <w:tcPr>
            <w:tcW w:w="3708" w:type="dxa"/>
          </w:tcPr>
          <w:p w14:paraId="5FA4A5EF" w14:textId="77777777" w:rsidR="00BB761C" w:rsidRPr="006A5DCA" w:rsidRDefault="00BB761C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7EBBBB" w14:textId="4E726701" w:rsidR="00BB761C" w:rsidRDefault="00BB761C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7AF4E313" w14:textId="77777777" w:rsidR="00BB761C" w:rsidRPr="006A5DCA" w:rsidRDefault="00BB761C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B8508E" w14:textId="3DE625F6" w:rsidR="00BB761C" w:rsidRPr="006A5DCA" w:rsidRDefault="00BB761C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7CF72CC7" w14:textId="77777777" w:rsidR="00BB761C" w:rsidRPr="006A5DCA" w:rsidRDefault="00BB761C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7DBC4A" w14:textId="3ED5C0AF" w:rsidR="00BB761C" w:rsidRDefault="00BB761C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FAD2F3C" w14:textId="77777777" w:rsidR="00BB761C" w:rsidRPr="006A5DCA" w:rsidRDefault="00BB761C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71F9EE28" w14:textId="578399DB" w:rsidR="00BB761C" w:rsidRPr="006A5DCA" w:rsidRDefault="00BB761C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3032B" w:rsidRPr="006A5DCA" w14:paraId="59ADE6AB" w14:textId="77777777" w:rsidTr="000305BF">
        <w:tc>
          <w:tcPr>
            <w:tcW w:w="3708" w:type="dxa"/>
          </w:tcPr>
          <w:p w14:paraId="7F25980D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4736FD" w14:textId="794EE809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71562F3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81D259" w14:textId="7825FA9E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16FAADF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FB27AC" w14:textId="07D359D2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52DB239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51B0C25" w14:textId="475E0513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3032B" w:rsidRPr="006A5DCA" w14:paraId="71AA972F" w14:textId="77777777" w:rsidTr="000305BF">
        <w:trPr>
          <w:trHeight w:val="362"/>
        </w:trPr>
        <w:tc>
          <w:tcPr>
            <w:tcW w:w="3708" w:type="dxa"/>
          </w:tcPr>
          <w:p w14:paraId="7F77184A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16EBDDD9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032B" w:rsidRPr="006A5DCA" w14:paraId="089FF4EB" w14:textId="77777777" w:rsidTr="000305BF">
        <w:tc>
          <w:tcPr>
            <w:tcW w:w="3708" w:type="dxa"/>
          </w:tcPr>
          <w:p w14:paraId="3876DF9C" w14:textId="77777777" w:rsidR="00E3032B" w:rsidRPr="006A5DCA" w:rsidRDefault="00E3032B" w:rsidP="00E303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36D2F20" w14:textId="7B026E9A" w:rsidR="00E3032B" w:rsidRPr="006A5DCA" w:rsidRDefault="003B519A" w:rsidP="00A6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94,582</w:t>
            </w:r>
          </w:p>
        </w:tc>
        <w:tc>
          <w:tcPr>
            <w:tcW w:w="270" w:type="dxa"/>
          </w:tcPr>
          <w:p w14:paraId="4EB5B517" w14:textId="77777777" w:rsidR="00E3032B" w:rsidRPr="006A5DCA" w:rsidRDefault="00E3032B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124B9" w14:textId="7EBA2BDE" w:rsidR="00E3032B" w:rsidRPr="006A5DCA" w:rsidRDefault="00E3032B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121,259</w:t>
            </w:r>
          </w:p>
        </w:tc>
        <w:tc>
          <w:tcPr>
            <w:tcW w:w="270" w:type="dxa"/>
          </w:tcPr>
          <w:p w14:paraId="5D1AA03A" w14:textId="77777777" w:rsidR="00E3032B" w:rsidRPr="006A5DCA" w:rsidRDefault="00E3032B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1B4CC" w14:textId="3C13BC4C" w:rsidR="00E3032B" w:rsidRPr="006A5DCA" w:rsidRDefault="003B519A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(27,967)</w:t>
            </w:r>
          </w:p>
        </w:tc>
        <w:tc>
          <w:tcPr>
            <w:tcW w:w="270" w:type="dxa"/>
          </w:tcPr>
          <w:p w14:paraId="4801ED3F" w14:textId="77777777" w:rsidR="00E3032B" w:rsidRPr="006A5DCA" w:rsidRDefault="00E3032B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CF75C63" w14:textId="1952385E" w:rsidR="00E3032B" w:rsidRPr="001402CF" w:rsidRDefault="00E3032B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402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(38,273)</w:t>
            </w:r>
          </w:p>
        </w:tc>
      </w:tr>
      <w:tr w:rsidR="00E3032B" w:rsidRPr="006A5DCA" w14:paraId="2FF7DC92" w14:textId="77777777" w:rsidTr="000305BF">
        <w:tc>
          <w:tcPr>
            <w:tcW w:w="3708" w:type="dxa"/>
          </w:tcPr>
          <w:p w14:paraId="7B83A2A0" w14:textId="77777777" w:rsidR="00E3032B" w:rsidRPr="006A5DCA" w:rsidRDefault="00E3032B" w:rsidP="00E303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0402CA5E" w14:textId="1CD294C1" w:rsidR="00E3032B" w:rsidRPr="006A5DCA" w:rsidRDefault="003B519A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(27,967)</w:t>
            </w:r>
          </w:p>
        </w:tc>
        <w:tc>
          <w:tcPr>
            <w:tcW w:w="270" w:type="dxa"/>
          </w:tcPr>
          <w:p w14:paraId="7A1A1D89" w14:textId="77777777" w:rsidR="00E3032B" w:rsidRPr="006A5DCA" w:rsidRDefault="00E3032B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EC031C" w14:textId="605AEFCD" w:rsidR="00E3032B" w:rsidRPr="006A5DCA" w:rsidRDefault="00E3032B" w:rsidP="00A6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(38,273)</w:t>
            </w:r>
          </w:p>
        </w:tc>
        <w:tc>
          <w:tcPr>
            <w:tcW w:w="270" w:type="dxa"/>
          </w:tcPr>
          <w:p w14:paraId="37402A34" w14:textId="77777777" w:rsidR="00E3032B" w:rsidRPr="006A5DCA" w:rsidRDefault="00E3032B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9FEF59" w14:textId="5C2B839A" w:rsidR="00E3032B" w:rsidRPr="006A5DCA" w:rsidRDefault="003B519A" w:rsidP="00A6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27,967</w:t>
            </w:r>
          </w:p>
        </w:tc>
        <w:tc>
          <w:tcPr>
            <w:tcW w:w="270" w:type="dxa"/>
          </w:tcPr>
          <w:p w14:paraId="19ADF6BC" w14:textId="77777777" w:rsidR="00E3032B" w:rsidRPr="006A5DCA" w:rsidRDefault="00E3032B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1DF5620" w14:textId="4BCC7B17" w:rsidR="00E3032B" w:rsidRPr="001402CF" w:rsidRDefault="00E3032B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402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38,273</w:t>
            </w:r>
          </w:p>
        </w:tc>
      </w:tr>
      <w:tr w:rsidR="00E3032B" w:rsidRPr="006A5DCA" w14:paraId="4B2F3273" w14:textId="77777777" w:rsidTr="000305BF">
        <w:tc>
          <w:tcPr>
            <w:tcW w:w="3708" w:type="dxa"/>
          </w:tcPr>
          <w:p w14:paraId="52D5A9CD" w14:textId="77777777" w:rsidR="00E3032B" w:rsidRPr="006A5DCA" w:rsidRDefault="00E3032B" w:rsidP="00E303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DFF25D" w14:textId="55A177D2" w:rsidR="00E3032B" w:rsidRPr="006A5DCA" w:rsidRDefault="003B519A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66,615</w:t>
            </w:r>
          </w:p>
        </w:tc>
        <w:tc>
          <w:tcPr>
            <w:tcW w:w="270" w:type="dxa"/>
          </w:tcPr>
          <w:p w14:paraId="4F61D245" w14:textId="77777777" w:rsidR="00E3032B" w:rsidRPr="006A5DCA" w:rsidRDefault="00E3032B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CC7DE6" w14:textId="10A76F3E" w:rsidR="00E3032B" w:rsidRPr="006A5DCA" w:rsidRDefault="00E3032B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82,986</w:t>
            </w:r>
          </w:p>
        </w:tc>
        <w:tc>
          <w:tcPr>
            <w:tcW w:w="270" w:type="dxa"/>
          </w:tcPr>
          <w:p w14:paraId="1E06E2C8" w14:textId="77777777" w:rsidR="00E3032B" w:rsidRPr="006A5DCA" w:rsidRDefault="00E3032B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36E0CF" w14:textId="0C649C8A" w:rsidR="00E3032B" w:rsidRPr="006A5DCA" w:rsidRDefault="003B519A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5B29FC" w14:textId="77777777" w:rsidR="00E3032B" w:rsidRPr="006A5DCA" w:rsidRDefault="00E3032B" w:rsidP="00E30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96678A5" w14:textId="213CA13C" w:rsidR="00E3032B" w:rsidRPr="001402CF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402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6CAF3DD1" w14:textId="77777777" w:rsidR="00B85EE4" w:rsidRPr="006A5DCA" w:rsidRDefault="00B85EE4" w:rsidP="00553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0F207D31" w14:textId="77777777" w:rsidR="00763552" w:rsidRPr="006A5DCA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3DA89FB3" w14:textId="24DCC493" w:rsidR="0077024E" w:rsidRPr="006A5DCA" w:rsidRDefault="0077024E" w:rsidP="00310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08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E3032B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เก้า</w:t>
      </w:r>
      <w:r w:rsidR="008A6993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เดือน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สิ้นสุดวันที่</w:t>
      </w:r>
      <w:r w:rsidR="00280116"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="0041682E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30</w:t>
      </w:r>
      <w:r w:rsid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E3032B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กันยายน</w:t>
      </w:r>
      <w:r w:rsidR="006A5DC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</w:t>
      </w:r>
      <w:r w:rsid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6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2339CA69" w14:textId="6FFF5814" w:rsidR="005D732C" w:rsidRDefault="005D732C" w:rsidP="005E4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008"/>
        <w:gridCol w:w="270"/>
        <w:gridCol w:w="1080"/>
        <w:gridCol w:w="270"/>
        <w:gridCol w:w="1080"/>
        <w:gridCol w:w="270"/>
        <w:gridCol w:w="1080"/>
      </w:tblGrid>
      <w:tr w:rsidR="004E59FB" w:rsidRPr="006A5DCA" w14:paraId="02FCF2BB" w14:textId="77777777" w:rsidTr="000305BF">
        <w:trPr>
          <w:trHeight w:val="272"/>
          <w:tblHeader/>
        </w:trPr>
        <w:tc>
          <w:tcPr>
            <w:tcW w:w="4320" w:type="dxa"/>
          </w:tcPr>
          <w:p w14:paraId="424AC061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58" w:type="dxa"/>
            <w:gridSpan w:val="7"/>
            <w:vAlign w:val="bottom"/>
          </w:tcPr>
          <w:p w14:paraId="48C32F5E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59FB" w:rsidRPr="006A5DCA" w14:paraId="45A01E78" w14:textId="77777777" w:rsidTr="000305BF">
        <w:trPr>
          <w:trHeight w:val="1099"/>
          <w:tblHeader/>
        </w:trPr>
        <w:tc>
          <w:tcPr>
            <w:tcW w:w="4320" w:type="dxa"/>
          </w:tcPr>
          <w:p w14:paraId="3CF8B1A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BC3EC4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4B0D8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537379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)/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1481CAF7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2542FA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</w:t>
            </w:r>
          </w:p>
        </w:tc>
        <w:tc>
          <w:tcPr>
            <w:tcW w:w="270" w:type="dxa"/>
            <w:vAlign w:val="bottom"/>
          </w:tcPr>
          <w:p w14:paraId="02B63122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878FB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E59FB" w:rsidRPr="006A5DCA" w14:paraId="0E455B3D" w14:textId="77777777" w:rsidTr="000305BF">
        <w:trPr>
          <w:trHeight w:val="883"/>
          <w:tblHeader/>
        </w:trPr>
        <w:tc>
          <w:tcPr>
            <w:tcW w:w="4320" w:type="dxa"/>
          </w:tcPr>
          <w:p w14:paraId="2ABDAFAC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A09174D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08" w:type="dxa"/>
            <w:vAlign w:val="bottom"/>
          </w:tcPr>
          <w:p w14:paraId="59CFB931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11006CF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5FE86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7262F674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995ADD6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270" w:type="dxa"/>
            <w:vAlign w:val="bottom"/>
          </w:tcPr>
          <w:p w14:paraId="5E3AC19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215EFA" w14:textId="689D2925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E30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4E59FB" w:rsidRPr="006A5DCA" w14:paraId="646CEAB0" w14:textId="77777777" w:rsidTr="000305BF">
        <w:tc>
          <w:tcPr>
            <w:tcW w:w="4320" w:type="dxa"/>
          </w:tcPr>
          <w:p w14:paraId="15C9F267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8" w:type="dxa"/>
            <w:gridSpan w:val="7"/>
          </w:tcPr>
          <w:p w14:paraId="7F651894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59FB" w:rsidRPr="006A5DCA" w14:paraId="53DBD019" w14:textId="77777777" w:rsidTr="000305BF">
        <w:tc>
          <w:tcPr>
            <w:tcW w:w="4320" w:type="dxa"/>
          </w:tcPr>
          <w:p w14:paraId="417444C5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08" w:type="dxa"/>
          </w:tcPr>
          <w:p w14:paraId="247F0373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7B40A0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F076D2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B217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0ECD01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BA15D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A4C3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E59FB" w:rsidRPr="006A5DCA" w14:paraId="43B4F5AA" w14:textId="77777777" w:rsidTr="000305BF">
        <w:tc>
          <w:tcPr>
            <w:tcW w:w="4320" w:type="dxa"/>
          </w:tcPr>
          <w:p w14:paraId="32CB264D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8" w:type="dxa"/>
          </w:tcPr>
          <w:p w14:paraId="36891BEF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5016FF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2711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A397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EB01C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F81E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16B89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5E6B22" w:rsidRPr="006A5DCA" w14:paraId="2BD8A39C" w14:textId="77777777" w:rsidTr="000305BF">
        <w:tc>
          <w:tcPr>
            <w:tcW w:w="4320" w:type="dxa"/>
          </w:tcPr>
          <w:p w14:paraId="10414F0E" w14:textId="77777777" w:rsidR="005E6B22" w:rsidRPr="006A5DCA" w:rsidRDefault="005E6B22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08" w:type="dxa"/>
          </w:tcPr>
          <w:p w14:paraId="34828CD3" w14:textId="725C3AA8" w:rsidR="005E6B22" w:rsidRPr="006A5DCA" w:rsidRDefault="005E6B22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434,127</w:t>
            </w:r>
          </w:p>
        </w:tc>
        <w:tc>
          <w:tcPr>
            <w:tcW w:w="270" w:type="dxa"/>
          </w:tcPr>
          <w:p w14:paraId="0F615219" w14:textId="77777777" w:rsidR="005E6B22" w:rsidRPr="006A5DCA" w:rsidRDefault="005E6B22" w:rsidP="005E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23973B96" w14:textId="0F0B2BCE" w:rsidR="005E6B22" w:rsidRPr="006A5DCA" w:rsidRDefault="003B519A" w:rsidP="005E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(30,581)</w:t>
            </w:r>
          </w:p>
        </w:tc>
        <w:tc>
          <w:tcPr>
            <w:tcW w:w="270" w:type="dxa"/>
          </w:tcPr>
          <w:p w14:paraId="7BD5AD4D" w14:textId="77777777" w:rsidR="005E6B22" w:rsidRPr="006A5DCA" w:rsidRDefault="005E6B22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664B92" w14:textId="237436DF" w:rsidR="005E6B22" w:rsidRPr="006A5DCA" w:rsidRDefault="003B519A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(1,019)</w:t>
            </w:r>
          </w:p>
        </w:tc>
        <w:tc>
          <w:tcPr>
            <w:tcW w:w="270" w:type="dxa"/>
          </w:tcPr>
          <w:p w14:paraId="226E0FC2" w14:textId="77777777" w:rsidR="005E6B22" w:rsidRPr="006A5DCA" w:rsidRDefault="005E6B22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5F58A5" w14:textId="08333C87" w:rsidR="005E6B22" w:rsidRPr="006A5DCA" w:rsidRDefault="00C0380B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402,527</w:t>
            </w:r>
          </w:p>
        </w:tc>
      </w:tr>
      <w:tr w:rsidR="005E6B22" w:rsidRPr="006A5DCA" w14:paraId="3A17E90D" w14:textId="77777777" w:rsidTr="000305BF">
        <w:trPr>
          <w:trHeight w:val="326"/>
        </w:trPr>
        <w:tc>
          <w:tcPr>
            <w:tcW w:w="4320" w:type="dxa"/>
          </w:tcPr>
          <w:p w14:paraId="31096047" w14:textId="77777777" w:rsidR="005E6B22" w:rsidRPr="006A5DCA" w:rsidRDefault="005E6B22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08" w:type="dxa"/>
          </w:tcPr>
          <w:p w14:paraId="4FBF5E02" w14:textId="57432DC6" w:rsidR="005E6B22" w:rsidRPr="006A5DCA" w:rsidRDefault="005E6B22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45,247</w:t>
            </w:r>
          </w:p>
        </w:tc>
        <w:tc>
          <w:tcPr>
            <w:tcW w:w="270" w:type="dxa"/>
          </w:tcPr>
          <w:p w14:paraId="7B8640E0" w14:textId="77777777" w:rsidR="005E6B22" w:rsidRPr="006A5DCA" w:rsidRDefault="005E6B22" w:rsidP="005E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73BC85" w14:textId="3A9C45C5" w:rsidR="005E6B22" w:rsidRPr="006A5DCA" w:rsidRDefault="003B519A" w:rsidP="005E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3,086</w:t>
            </w:r>
          </w:p>
        </w:tc>
        <w:tc>
          <w:tcPr>
            <w:tcW w:w="270" w:type="dxa"/>
          </w:tcPr>
          <w:p w14:paraId="3B1430EE" w14:textId="77777777" w:rsidR="005E6B22" w:rsidRPr="006A5DCA" w:rsidRDefault="005E6B22" w:rsidP="005E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A5E28C" w14:textId="6A770A9C" w:rsidR="005E6B22" w:rsidRPr="006A5DCA" w:rsidRDefault="003B519A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70" w:type="dxa"/>
          </w:tcPr>
          <w:p w14:paraId="46F0BE4B" w14:textId="77777777" w:rsidR="005E6B22" w:rsidRPr="006A5DCA" w:rsidRDefault="005E6B22" w:rsidP="005E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12E3F" w14:textId="7C2E7B29" w:rsidR="005E6B22" w:rsidRPr="006A5DCA" w:rsidRDefault="00C0380B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47,75</w:t>
            </w:r>
            <w:r w:rsidR="00FB15E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E6B22" w:rsidRPr="006A5DCA" w14:paraId="105FE0EB" w14:textId="77777777" w:rsidTr="000305BF">
        <w:tc>
          <w:tcPr>
            <w:tcW w:w="4320" w:type="dxa"/>
          </w:tcPr>
          <w:p w14:paraId="42545A1C" w14:textId="77777777" w:rsidR="005E6B22" w:rsidRPr="006A5DCA" w:rsidRDefault="005E6B22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008" w:type="dxa"/>
          </w:tcPr>
          <w:p w14:paraId="3911BB77" w14:textId="473FF0C0" w:rsidR="005E6B22" w:rsidRPr="006A5DCA" w:rsidRDefault="005E6B22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17,082</w:t>
            </w:r>
          </w:p>
        </w:tc>
        <w:tc>
          <w:tcPr>
            <w:tcW w:w="270" w:type="dxa"/>
          </w:tcPr>
          <w:p w14:paraId="78518F28" w14:textId="77777777" w:rsidR="005E6B22" w:rsidRPr="006A5DCA" w:rsidRDefault="005E6B22" w:rsidP="005E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6BEDE3F2" w14:textId="6B123984" w:rsidR="005E6B22" w:rsidRPr="006A5DCA" w:rsidRDefault="003B519A" w:rsidP="005E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(1,211)</w:t>
            </w:r>
          </w:p>
        </w:tc>
        <w:tc>
          <w:tcPr>
            <w:tcW w:w="270" w:type="dxa"/>
          </w:tcPr>
          <w:p w14:paraId="204EA2D8" w14:textId="77777777" w:rsidR="005E6B22" w:rsidRPr="006A5DCA" w:rsidRDefault="005E6B22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C9E98D" w14:textId="12370296" w:rsidR="005E6B22" w:rsidRPr="006A5DCA" w:rsidRDefault="003B519A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(258)</w:t>
            </w:r>
          </w:p>
        </w:tc>
        <w:tc>
          <w:tcPr>
            <w:tcW w:w="270" w:type="dxa"/>
          </w:tcPr>
          <w:p w14:paraId="741178B9" w14:textId="77777777" w:rsidR="005E6B22" w:rsidRPr="006A5DCA" w:rsidRDefault="005E6B22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13B61" w14:textId="5E2CBC46" w:rsidR="005E6B22" w:rsidRPr="006A5DCA" w:rsidRDefault="00C0380B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15,61</w:t>
            </w:r>
            <w:r w:rsidR="00FB15E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E6B22" w:rsidRPr="006A5DCA" w14:paraId="577FEE92" w14:textId="77777777" w:rsidTr="000305BF">
        <w:tc>
          <w:tcPr>
            <w:tcW w:w="4320" w:type="dxa"/>
          </w:tcPr>
          <w:p w14:paraId="49444155" w14:textId="77777777" w:rsidR="005E6B22" w:rsidRPr="006A5DCA" w:rsidRDefault="005E6B22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08" w:type="dxa"/>
          </w:tcPr>
          <w:p w14:paraId="5A8B28ED" w14:textId="7B03DE32" w:rsidR="005E6B22" w:rsidRPr="006A5DCA" w:rsidRDefault="005E6B22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41,920</w:t>
            </w:r>
          </w:p>
        </w:tc>
        <w:tc>
          <w:tcPr>
            <w:tcW w:w="270" w:type="dxa"/>
          </w:tcPr>
          <w:p w14:paraId="27ADFE24" w14:textId="77777777" w:rsidR="005E6B22" w:rsidRPr="006A5DCA" w:rsidRDefault="005E6B22" w:rsidP="005E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58FB7016" w14:textId="35356CBF" w:rsidR="005E6B22" w:rsidRPr="006A5DCA" w:rsidRDefault="003B519A" w:rsidP="005E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6,153</w:t>
            </w:r>
          </w:p>
        </w:tc>
        <w:tc>
          <w:tcPr>
            <w:tcW w:w="270" w:type="dxa"/>
          </w:tcPr>
          <w:p w14:paraId="4107E0FF" w14:textId="77777777" w:rsidR="005E6B22" w:rsidRPr="006A5DCA" w:rsidRDefault="005E6B22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4F6AC7" w14:textId="161924C7" w:rsidR="005E6B22" w:rsidRPr="006A5DCA" w:rsidRDefault="003B519A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(9,258)</w:t>
            </w:r>
          </w:p>
        </w:tc>
        <w:tc>
          <w:tcPr>
            <w:tcW w:w="270" w:type="dxa"/>
          </w:tcPr>
          <w:p w14:paraId="0FC053D3" w14:textId="77777777" w:rsidR="005E6B22" w:rsidRPr="006A5DCA" w:rsidRDefault="005E6B22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5C7EF9" w14:textId="2821E050" w:rsidR="005E6B22" w:rsidRPr="006A5DCA" w:rsidRDefault="007426DD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38,81</w:t>
            </w:r>
            <w:r w:rsidR="00FB15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E6B22" w:rsidRPr="006A5DCA" w14:paraId="7A5555A2" w14:textId="77777777" w:rsidTr="000305BF">
        <w:tc>
          <w:tcPr>
            <w:tcW w:w="4320" w:type="dxa"/>
          </w:tcPr>
          <w:p w14:paraId="61F04841" w14:textId="77777777" w:rsidR="005E6B22" w:rsidRPr="006A5DCA" w:rsidRDefault="005E6B22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1008" w:type="dxa"/>
          </w:tcPr>
          <w:p w14:paraId="5A10D10F" w14:textId="5E702C4F" w:rsidR="005E6B22" w:rsidRPr="006A5DCA" w:rsidRDefault="005E6B22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15,807</w:t>
            </w:r>
          </w:p>
        </w:tc>
        <w:tc>
          <w:tcPr>
            <w:tcW w:w="270" w:type="dxa"/>
          </w:tcPr>
          <w:p w14:paraId="5231186C" w14:textId="77777777" w:rsidR="005E6B22" w:rsidRPr="006A5DCA" w:rsidRDefault="005E6B22" w:rsidP="005E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4082B742" w14:textId="5FAF50F9" w:rsidR="005E6B22" w:rsidRPr="006A5DCA" w:rsidRDefault="003B519A" w:rsidP="005E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(1,578)</w:t>
            </w:r>
          </w:p>
        </w:tc>
        <w:tc>
          <w:tcPr>
            <w:tcW w:w="270" w:type="dxa"/>
          </w:tcPr>
          <w:p w14:paraId="71BD3883" w14:textId="77777777" w:rsidR="005E6B22" w:rsidRPr="006A5DCA" w:rsidRDefault="005E6B22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2DFC1E" w14:textId="5DA4AE73" w:rsidR="005E6B22" w:rsidRPr="006A5DCA" w:rsidRDefault="003B519A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270" w:type="dxa"/>
          </w:tcPr>
          <w:p w14:paraId="162DCE90" w14:textId="77777777" w:rsidR="005E6B22" w:rsidRPr="006A5DCA" w:rsidRDefault="005E6B22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5A1E9D" w14:textId="474B5517" w:rsidR="005E6B22" w:rsidRPr="006A5DCA" w:rsidRDefault="007426DD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14,97</w:t>
            </w:r>
            <w:r w:rsidR="00FB15E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E6B22" w:rsidRPr="006A5DCA" w14:paraId="13777C72" w14:textId="77777777" w:rsidTr="000305BF">
        <w:tc>
          <w:tcPr>
            <w:tcW w:w="4320" w:type="dxa"/>
          </w:tcPr>
          <w:p w14:paraId="36C31792" w14:textId="77777777" w:rsidR="005E6B22" w:rsidRPr="006A5DCA" w:rsidRDefault="005E6B22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08" w:type="dxa"/>
          </w:tcPr>
          <w:p w14:paraId="756C0F48" w14:textId="1060AE31" w:rsidR="005E6B22" w:rsidRPr="006A5DCA" w:rsidRDefault="005E6B22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44,998</w:t>
            </w:r>
          </w:p>
        </w:tc>
        <w:tc>
          <w:tcPr>
            <w:tcW w:w="270" w:type="dxa"/>
          </w:tcPr>
          <w:p w14:paraId="4D9335CA" w14:textId="77777777" w:rsidR="005E6B22" w:rsidRPr="006A5DCA" w:rsidRDefault="005E6B22" w:rsidP="005E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83714F" w14:textId="7565AB77" w:rsidR="005E6B22" w:rsidRPr="006A5DCA" w:rsidRDefault="003B519A" w:rsidP="005E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24,37</w:t>
            </w:r>
            <w:r w:rsidR="00FB15E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49E9EE6" w14:textId="77777777" w:rsidR="005E6B22" w:rsidRPr="006A5DCA" w:rsidRDefault="005E6B22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427DB3" w14:textId="17CE003E" w:rsidR="005E6B22" w:rsidRPr="006A5DCA" w:rsidRDefault="003B519A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(10,69</w:t>
            </w:r>
            <w:r w:rsidR="00FB15E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DD12F2" w14:textId="77777777" w:rsidR="005E6B22" w:rsidRPr="006A5DCA" w:rsidRDefault="005E6B22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2C9C5D" w14:textId="5F709A5A" w:rsidR="005E6B22" w:rsidRPr="006A5DCA" w:rsidRDefault="007426DD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58,68</w:t>
            </w:r>
            <w:r w:rsidR="00FB15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E6B22" w:rsidRPr="006A5DCA" w14:paraId="33E10D1A" w14:textId="77777777" w:rsidTr="000305BF">
        <w:tc>
          <w:tcPr>
            <w:tcW w:w="4320" w:type="dxa"/>
          </w:tcPr>
          <w:p w14:paraId="69EDE107" w14:textId="77777777" w:rsidR="005E6B22" w:rsidRPr="006A5DCA" w:rsidRDefault="005E6B22" w:rsidP="0031005F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5DEAB8C" w14:textId="680738F5" w:rsidR="005E6B22" w:rsidRPr="006A5DCA" w:rsidRDefault="005E6B22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599,181</w:t>
            </w:r>
          </w:p>
        </w:tc>
        <w:tc>
          <w:tcPr>
            <w:tcW w:w="270" w:type="dxa"/>
          </w:tcPr>
          <w:p w14:paraId="2A680A2E" w14:textId="77777777" w:rsidR="005E6B22" w:rsidRPr="006A5DCA" w:rsidRDefault="005E6B22" w:rsidP="005E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5B44E6" w14:textId="5979FE13" w:rsidR="005E6B22" w:rsidRPr="006A5DCA" w:rsidRDefault="003B519A" w:rsidP="005E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24</w:t>
            </w:r>
            <w:r w:rsidR="00FB15EF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0" w:type="dxa"/>
          </w:tcPr>
          <w:p w14:paraId="6C6F229D" w14:textId="77777777" w:rsidR="005E6B22" w:rsidRPr="006A5DCA" w:rsidRDefault="005E6B22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FD2FF" w14:textId="1F8E471E" w:rsidR="005E6B22" w:rsidRPr="006A5DCA" w:rsidRDefault="003B519A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(21,057)</w:t>
            </w:r>
          </w:p>
        </w:tc>
        <w:tc>
          <w:tcPr>
            <w:tcW w:w="270" w:type="dxa"/>
          </w:tcPr>
          <w:p w14:paraId="6E9E8B7A" w14:textId="77777777" w:rsidR="005E6B22" w:rsidRPr="006A5DCA" w:rsidRDefault="005E6B22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59B77D" w14:textId="0D1D99E4" w:rsidR="005E6B22" w:rsidRPr="006A5DCA" w:rsidRDefault="007426DD" w:rsidP="005E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578,371</w:t>
            </w:r>
          </w:p>
        </w:tc>
      </w:tr>
      <w:tr w:rsidR="004E59FB" w:rsidRPr="006A5DCA" w14:paraId="47CFFD69" w14:textId="77777777" w:rsidTr="000305BF">
        <w:tc>
          <w:tcPr>
            <w:tcW w:w="4320" w:type="dxa"/>
          </w:tcPr>
          <w:p w14:paraId="5BC07E5A" w14:textId="77777777" w:rsidR="004E59FB" w:rsidRPr="006A5DCA" w:rsidRDefault="004E59FB" w:rsidP="0031005F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2BC2FB8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87F6456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38FD74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7601D2E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4C3454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06F11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31BA97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9FB" w:rsidRPr="006A5DCA" w14:paraId="6CDE1DF9" w14:textId="77777777" w:rsidTr="000305BF">
        <w:tc>
          <w:tcPr>
            <w:tcW w:w="4320" w:type="dxa"/>
          </w:tcPr>
          <w:p w14:paraId="113974B9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8" w:type="dxa"/>
          </w:tcPr>
          <w:p w14:paraId="643F8CE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750EA1B6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4D5EAABE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43C91CF4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68A5FE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4C39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021D1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59BE" w:rsidRPr="006A5DCA" w14:paraId="2758A902" w14:textId="77777777" w:rsidTr="000305BF">
        <w:tc>
          <w:tcPr>
            <w:tcW w:w="4320" w:type="dxa"/>
          </w:tcPr>
          <w:p w14:paraId="2030CB80" w14:textId="77777777" w:rsidR="000D59BE" w:rsidRPr="006A5DCA" w:rsidRDefault="000D59BE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08" w:type="dxa"/>
          </w:tcPr>
          <w:p w14:paraId="0AFBB2AA" w14:textId="69BB3C67" w:rsidR="000D59BE" w:rsidRPr="006A5DCA" w:rsidRDefault="000D59BE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348,864</w:t>
            </w:r>
          </w:p>
        </w:tc>
        <w:tc>
          <w:tcPr>
            <w:tcW w:w="270" w:type="dxa"/>
          </w:tcPr>
          <w:p w14:paraId="7501C9F8" w14:textId="77777777" w:rsidR="000D59BE" w:rsidRPr="006A5DCA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AE215C" w14:textId="5C4D448A" w:rsidR="000D59BE" w:rsidRPr="006A5DCA" w:rsidRDefault="00FB15EF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(42</w:t>
            </w:r>
            <w:r w:rsidR="003B519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883)</w:t>
            </w:r>
          </w:p>
        </w:tc>
        <w:tc>
          <w:tcPr>
            <w:tcW w:w="270" w:type="dxa"/>
          </w:tcPr>
          <w:p w14:paraId="1342A06A" w14:textId="77777777" w:rsidR="000D59BE" w:rsidRPr="006A5DCA" w:rsidRDefault="000D59BE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E10BBC0" w14:textId="3938395A" w:rsidR="000D59BE" w:rsidRPr="006A5DCA" w:rsidRDefault="003B519A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380B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2FFAC42" w14:textId="77777777" w:rsidR="000D59BE" w:rsidRPr="006A5DCA" w:rsidRDefault="000D59BE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805565" w14:textId="1C4EEDB1" w:rsidR="000D59BE" w:rsidRPr="006A5DCA" w:rsidRDefault="007426DD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305,89</w:t>
            </w:r>
            <w:r w:rsidR="00FB15E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D59BE" w:rsidRPr="006A5DCA" w14:paraId="7746058E" w14:textId="77777777" w:rsidTr="000305BF">
        <w:tc>
          <w:tcPr>
            <w:tcW w:w="4320" w:type="dxa"/>
          </w:tcPr>
          <w:p w14:paraId="0F5876BD" w14:textId="77777777" w:rsidR="000D59BE" w:rsidRPr="006A5DCA" w:rsidRDefault="000D59BE" w:rsidP="0031005F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FCFEF4D" w14:textId="518A01AD" w:rsidR="000D59BE" w:rsidRPr="006A5DCA" w:rsidRDefault="000D59BE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348,864</w:t>
            </w:r>
          </w:p>
        </w:tc>
        <w:tc>
          <w:tcPr>
            <w:tcW w:w="270" w:type="dxa"/>
          </w:tcPr>
          <w:p w14:paraId="771C311D" w14:textId="77777777" w:rsidR="000D59BE" w:rsidRPr="006A5DCA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952511" w14:textId="17189FE2" w:rsidR="000D59BE" w:rsidRPr="006A5DCA" w:rsidRDefault="00FB15EF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(42</w:t>
            </w:r>
            <w:r w:rsidR="003B51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883)</w:t>
            </w:r>
          </w:p>
        </w:tc>
        <w:tc>
          <w:tcPr>
            <w:tcW w:w="270" w:type="dxa"/>
          </w:tcPr>
          <w:p w14:paraId="67BBB6A5" w14:textId="77777777" w:rsidR="000D59BE" w:rsidRPr="006A5DCA" w:rsidRDefault="000D59BE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75ABDFF" w14:textId="4FCA7030" w:rsidR="000D59BE" w:rsidRPr="006A5DCA" w:rsidRDefault="00C0380B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(82)</w:t>
            </w:r>
          </w:p>
        </w:tc>
        <w:tc>
          <w:tcPr>
            <w:tcW w:w="270" w:type="dxa"/>
          </w:tcPr>
          <w:p w14:paraId="5F37A23F" w14:textId="77777777" w:rsidR="000D59BE" w:rsidRPr="006A5DCA" w:rsidRDefault="000D59BE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583715" w14:textId="20B6E117" w:rsidR="000D59BE" w:rsidRPr="006A5DCA" w:rsidRDefault="007426DD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305,89</w:t>
            </w:r>
            <w:r w:rsidR="00FB15EF">
              <w:rPr>
                <w:rFonts w:asciiTheme="majorBidi" w:hAnsiTheme="majorBidi" w:cstheme="majorBidi"/>
                <w:b/>
                <w:sz w:val="30"/>
                <w:szCs w:val="30"/>
              </w:rPr>
              <w:t>9</w:t>
            </w:r>
          </w:p>
        </w:tc>
      </w:tr>
      <w:tr w:rsidR="000D59BE" w:rsidRPr="006A5DCA" w14:paraId="6BA7AA59" w14:textId="77777777" w:rsidTr="000305BF">
        <w:tc>
          <w:tcPr>
            <w:tcW w:w="4320" w:type="dxa"/>
          </w:tcPr>
          <w:p w14:paraId="54500C33" w14:textId="77777777" w:rsidR="000D59BE" w:rsidRPr="006A5DCA" w:rsidRDefault="000D59BE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DF0E4DC" w14:textId="366F349F" w:rsidR="000D59BE" w:rsidRPr="006A5DCA" w:rsidRDefault="000D59BE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250,317</w:t>
            </w:r>
          </w:p>
        </w:tc>
        <w:tc>
          <w:tcPr>
            <w:tcW w:w="270" w:type="dxa"/>
          </w:tcPr>
          <w:p w14:paraId="3D8887B7" w14:textId="77777777" w:rsidR="000D59BE" w:rsidRPr="006A5DCA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CB4F5F" w14:textId="796EE82A" w:rsidR="000D59BE" w:rsidRPr="006A5DCA" w:rsidRDefault="00FB15EF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43</w:t>
            </w:r>
            <w:r w:rsidR="003B519A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130</w:t>
            </w:r>
          </w:p>
        </w:tc>
        <w:tc>
          <w:tcPr>
            <w:tcW w:w="270" w:type="dxa"/>
          </w:tcPr>
          <w:p w14:paraId="47B0CBD3" w14:textId="77777777" w:rsidR="000D59BE" w:rsidRPr="006A5DCA" w:rsidRDefault="000D59BE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882F19" w14:textId="538AA044" w:rsidR="000D59BE" w:rsidRPr="006A5DCA" w:rsidRDefault="00C0380B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(20,975)</w:t>
            </w:r>
          </w:p>
        </w:tc>
        <w:tc>
          <w:tcPr>
            <w:tcW w:w="270" w:type="dxa"/>
          </w:tcPr>
          <w:p w14:paraId="5783BCEE" w14:textId="77777777" w:rsidR="000D59BE" w:rsidRPr="006A5DCA" w:rsidRDefault="000D59BE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F3D10C" w14:textId="7A2622E4" w:rsidR="000D59BE" w:rsidRPr="006A5DCA" w:rsidRDefault="007426DD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272,472</w:t>
            </w:r>
          </w:p>
        </w:tc>
      </w:tr>
    </w:tbl>
    <w:p w14:paraId="1A3F153D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11E9736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09"/>
        <w:gridCol w:w="1512"/>
        <w:gridCol w:w="270"/>
        <w:gridCol w:w="1379"/>
        <w:gridCol w:w="75"/>
        <w:gridCol w:w="184"/>
        <w:gridCol w:w="52"/>
        <w:gridCol w:w="189"/>
        <w:gridCol w:w="1296"/>
        <w:gridCol w:w="6"/>
      </w:tblGrid>
      <w:tr w:rsidR="004E59FB" w:rsidRPr="006A5DCA" w14:paraId="7DFDCD03" w14:textId="77777777" w:rsidTr="000305BF">
        <w:trPr>
          <w:gridAfter w:val="1"/>
          <w:wAfter w:w="6" w:type="dxa"/>
          <w:tblHeader/>
        </w:trPr>
        <w:tc>
          <w:tcPr>
            <w:tcW w:w="4309" w:type="dxa"/>
          </w:tcPr>
          <w:p w14:paraId="0D9BA220" w14:textId="77777777" w:rsidR="004E59FB" w:rsidRPr="006A5DCA" w:rsidRDefault="004E59FB" w:rsidP="0026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7" w:type="dxa"/>
            <w:gridSpan w:val="8"/>
          </w:tcPr>
          <w:p w14:paraId="26A75F3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59FB" w:rsidRPr="006A5DCA" w14:paraId="431440DE" w14:textId="77777777" w:rsidTr="000305BF">
        <w:trPr>
          <w:gridAfter w:val="1"/>
          <w:wAfter w:w="6" w:type="dxa"/>
          <w:tblHeader/>
        </w:trPr>
        <w:tc>
          <w:tcPr>
            <w:tcW w:w="4309" w:type="dxa"/>
          </w:tcPr>
          <w:p w14:paraId="0CAEDB79" w14:textId="77777777" w:rsidR="004E59FB" w:rsidRPr="006A5DCA" w:rsidRDefault="004E59FB" w:rsidP="0026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2B267811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08" w:type="dxa"/>
            <w:gridSpan w:val="4"/>
          </w:tcPr>
          <w:p w14:paraId="7DD8E61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)/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41" w:type="dxa"/>
            <w:gridSpan w:val="2"/>
          </w:tcPr>
          <w:p w14:paraId="0500BA62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7FAFEF9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E59FB" w:rsidRPr="006A5DCA" w14:paraId="5F8DB0D9" w14:textId="77777777" w:rsidTr="000305BF">
        <w:trPr>
          <w:gridAfter w:val="1"/>
          <w:wAfter w:w="6" w:type="dxa"/>
          <w:tblHeader/>
        </w:trPr>
        <w:tc>
          <w:tcPr>
            <w:tcW w:w="4309" w:type="dxa"/>
            <w:vAlign w:val="bottom"/>
          </w:tcPr>
          <w:p w14:paraId="7B095724" w14:textId="77777777" w:rsidR="004E59FB" w:rsidRPr="006A5DCA" w:rsidRDefault="004E59FB" w:rsidP="003A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3060FFC2" w14:textId="77777777" w:rsidR="004E59FB" w:rsidRPr="006A5DCA" w:rsidRDefault="004E59FB" w:rsidP="003A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2" w:type="dxa"/>
          </w:tcPr>
          <w:p w14:paraId="14407CBD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FE082D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</w:tcBorders>
          </w:tcPr>
          <w:p w14:paraId="1824770D" w14:textId="77777777" w:rsidR="0031005F" w:rsidRPr="0031005F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005F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148C4B97" w14:textId="67E004C9" w:rsidR="004E59FB" w:rsidRPr="0031005F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05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653C9DE5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5D5D4E32" w14:textId="31BA306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833E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4E59FB" w:rsidRPr="006A5DCA" w14:paraId="58095153" w14:textId="77777777" w:rsidTr="000305BF">
        <w:trPr>
          <w:gridAfter w:val="1"/>
          <w:wAfter w:w="6" w:type="dxa"/>
          <w:tblHeader/>
        </w:trPr>
        <w:tc>
          <w:tcPr>
            <w:tcW w:w="4309" w:type="dxa"/>
          </w:tcPr>
          <w:p w14:paraId="59C6691F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7" w:type="dxa"/>
            <w:gridSpan w:val="8"/>
          </w:tcPr>
          <w:p w14:paraId="2BBBA081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59FB" w:rsidRPr="006A5DCA" w14:paraId="6321D27A" w14:textId="77777777" w:rsidTr="000305BF">
        <w:tc>
          <w:tcPr>
            <w:tcW w:w="4309" w:type="dxa"/>
            <w:vAlign w:val="center"/>
          </w:tcPr>
          <w:p w14:paraId="7881BC88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12" w:type="dxa"/>
            <w:vAlign w:val="center"/>
          </w:tcPr>
          <w:p w14:paraId="242AB661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5A35C37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9" w:type="dxa"/>
          </w:tcPr>
          <w:p w14:paraId="37156D91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9" w:type="dxa"/>
            <w:gridSpan w:val="2"/>
            <w:vAlign w:val="center"/>
          </w:tcPr>
          <w:p w14:paraId="4C19275F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  <w:vAlign w:val="center"/>
          </w:tcPr>
          <w:p w14:paraId="7C083D3A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E59FB" w:rsidRPr="006A5DCA" w14:paraId="43CC0F2C" w14:textId="77777777" w:rsidTr="000305BF">
        <w:tc>
          <w:tcPr>
            <w:tcW w:w="4309" w:type="dxa"/>
            <w:vAlign w:val="center"/>
          </w:tcPr>
          <w:p w14:paraId="23948EA1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2" w:type="dxa"/>
            <w:vAlign w:val="center"/>
          </w:tcPr>
          <w:p w14:paraId="15307714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F5503C4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9" w:type="dxa"/>
          </w:tcPr>
          <w:p w14:paraId="7B7E7DAC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9" w:type="dxa"/>
            <w:gridSpan w:val="2"/>
            <w:vAlign w:val="center"/>
          </w:tcPr>
          <w:p w14:paraId="3EA818E9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  <w:vAlign w:val="center"/>
          </w:tcPr>
          <w:p w14:paraId="51D06C00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D59BE" w:rsidRPr="006A5DCA" w14:paraId="267832E3" w14:textId="77777777" w:rsidTr="000305BF">
        <w:tc>
          <w:tcPr>
            <w:tcW w:w="4309" w:type="dxa"/>
          </w:tcPr>
          <w:p w14:paraId="066ED64B" w14:textId="77777777" w:rsidR="000D59BE" w:rsidRPr="006A5DCA" w:rsidRDefault="000D59BE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12" w:type="dxa"/>
          </w:tcPr>
          <w:p w14:paraId="651F9D69" w14:textId="2BBA3FE8" w:rsidR="000D59BE" w:rsidRPr="006A5DCA" w:rsidRDefault="000D59BE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84,791</w:t>
            </w:r>
          </w:p>
        </w:tc>
        <w:tc>
          <w:tcPr>
            <w:tcW w:w="270" w:type="dxa"/>
          </w:tcPr>
          <w:p w14:paraId="08E6BEC2" w14:textId="77777777" w:rsidR="000D59BE" w:rsidRPr="006A5DCA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1730C463" w14:textId="3043A9CE" w:rsidR="000D59BE" w:rsidRPr="006A5DCA" w:rsidRDefault="007426DD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(27,651)</w:t>
            </w:r>
          </w:p>
        </w:tc>
        <w:tc>
          <w:tcPr>
            <w:tcW w:w="259" w:type="dxa"/>
            <w:gridSpan w:val="2"/>
          </w:tcPr>
          <w:p w14:paraId="44EACE60" w14:textId="77777777" w:rsidR="000D59BE" w:rsidRPr="006A5DCA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</w:tcPr>
          <w:p w14:paraId="7EFC0C7E" w14:textId="0D01A369" w:rsidR="000D59BE" w:rsidRPr="006A5DCA" w:rsidRDefault="007426DD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57,140</w:t>
            </w:r>
          </w:p>
        </w:tc>
      </w:tr>
      <w:tr w:rsidR="000D59BE" w:rsidRPr="006A5DCA" w14:paraId="4733DF30" w14:textId="77777777" w:rsidTr="000305BF">
        <w:tc>
          <w:tcPr>
            <w:tcW w:w="4309" w:type="dxa"/>
          </w:tcPr>
          <w:p w14:paraId="6C4504B4" w14:textId="77777777" w:rsidR="000D59BE" w:rsidRPr="006A5DCA" w:rsidRDefault="000D59BE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12" w:type="dxa"/>
          </w:tcPr>
          <w:p w14:paraId="2ED27038" w14:textId="23325EA8" w:rsidR="000D59BE" w:rsidRPr="006A5DCA" w:rsidRDefault="000D59BE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27,597</w:t>
            </w:r>
          </w:p>
        </w:tc>
        <w:tc>
          <w:tcPr>
            <w:tcW w:w="270" w:type="dxa"/>
          </w:tcPr>
          <w:p w14:paraId="5A27CD83" w14:textId="77777777" w:rsidR="000D59BE" w:rsidRPr="006A5DCA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4040B22" w14:textId="2ED6051A" w:rsidR="000D59BE" w:rsidRPr="006A5DCA" w:rsidRDefault="007426DD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794</w:t>
            </w:r>
          </w:p>
        </w:tc>
        <w:tc>
          <w:tcPr>
            <w:tcW w:w="259" w:type="dxa"/>
            <w:gridSpan w:val="2"/>
          </w:tcPr>
          <w:p w14:paraId="6A2BEA72" w14:textId="77777777" w:rsidR="000D59BE" w:rsidRPr="006A5DCA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</w:tcPr>
          <w:p w14:paraId="31CE021D" w14:textId="12E6B589" w:rsidR="000D59BE" w:rsidRPr="006A5DCA" w:rsidRDefault="007426DD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28,391</w:t>
            </w:r>
          </w:p>
        </w:tc>
      </w:tr>
      <w:tr w:rsidR="000D59BE" w:rsidRPr="006A5DCA" w14:paraId="2C5D4ED1" w14:textId="77777777" w:rsidTr="000305BF">
        <w:tc>
          <w:tcPr>
            <w:tcW w:w="4309" w:type="dxa"/>
          </w:tcPr>
          <w:p w14:paraId="2C06074F" w14:textId="77777777" w:rsidR="000D59BE" w:rsidRPr="006A5DCA" w:rsidRDefault="000D59BE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512" w:type="dxa"/>
          </w:tcPr>
          <w:p w14:paraId="7E53377D" w14:textId="5E660F6C" w:rsidR="000D59BE" w:rsidRPr="006A5DCA" w:rsidRDefault="000D59BE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8,871</w:t>
            </w:r>
          </w:p>
        </w:tc>
        <w:tc>
          <w:tcPr>
            <w:tcW w:w="270" w:type="dxa"/>
          </w:tcPr>
          <w:p w14:paraId="5984B5C9" w14:textId="77777777" w:rsidR="000D59BE" w:rsidRPr="006A5DCA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533ED821" w14:textId="638E71F0" w:rsidR="000D59BE" w:rsidRPr="006A5DCA" w:rsidRDefault="007426DD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180</w:t>
            </w:r>
          </w:p>
        </w:tc>
        <w:tc>
          <w:tcPr>
            <w:tcW w:w="259" w:type="dxa"/>
            <w:gridSpan w:val="2"/>
          </w:tcPr>
          <w:p w14:paraId="2CF64A59" w14:textId="77777777" w:rsidR="000D59BE" w:rsidRPr="006A5DCA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</w:tcPr>
          <w:p w14:paraId="7F8F026F" w14:textId="7B802EF0" w:rsidR="000D59BE" w:rsidRPr="006A5DCA" w:rsidRDefault="007426DD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9,05</w:t>
            </w:r>
            <w:r w:rsidR="00FB15EF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</w:tr>
      <w:tr w:rsidR="000D59BE" w:rsidRPr="006A5DCA" w14:paraId="0ABE20C2" w14:textId="77777777" w:rsidTr="000305BF">
        <w:tc>
          <w:tcPr>
            <w:tcW w:w="4309" w:type="dxa"/>
          </w:tcPr>
          <w:p w14:paraId="12A57062" w14:textId="77777777" w:rsidR="000D59BE" w:rsidRPr="006A5DCA" w:rsidRDefault="000D59BE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FD52BE0" w14:textId="0C6A8B83" w:rsidR="000D59BE" w:rsidRPr="006A5DCA" w:rsidRDefault="000D59BE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121,259</w:t>
            </w:r>
          </w:p>
        </w:tc>
        <w:tc>
          <w:tcPr>
            <w:tcW w:w="270" w:type="dxa"/>
          </w:tcPr>
          <w:p w14:paraId="60012D21" w14:textId="77777777" w:rsidR="000D59BE" w:rsidRPr="006A5DCA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282D3577" w14:textId="491F32E8" w:rsidR="000D59BE" w:rsidRPr="001E0A88" w:rsidRDefault="007426DD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(26,677)</w:t>
            </w:r>
          </w:p>
        </w:tc>
        <w:tc>
          <w:tcPr>
            <w:tcW w:w="259" w:type="dxa"/>
            <w:gridSpan w:val="2"/>
          </w:tcPr>
          <w:p w14:paraId="6968CDFA" w14:textId="77777777" w:rsidR="000D59BE" w:rsidRPr="006A5DCA" w:rsidRDefault="000D59BE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B2CF0D" w14:textId="1A4E12F5" w:rsidR="000D59BE" w:rsidRPr="006A5DCA" w:rsidRDefault="007426DD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94,582</w:t>
            </w:r>
          </w:p>
        </w:tc>
      </w:tr>
      <w:tr w:rsidR="004E59FB" w:rsidRPr="002A4F9C" w14:paraId="0FAD519D" w14:textId="77777777" w:rsidTr="000305BF">
        <w:tc>
          <w:tcPr>
            <w:tcW w:w="4309" w:type="dxa"/>
          </w:tcPr>
          <w:p w14:paraId="3AFB6FD8" w14:textId="77777777" w:rsidR="004E59FB" w:rsidRPr="002A4F9C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12" w:type="dxa"/>
          </w:tcPr>
          <w:p w14:paraId="5AFE823D" w14:textId="77777777" w:rsidR="004E59FB" w:rsidRPr="002A4F9C" w:rsidRDefault="004E59FB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70D75704" w14:textId="77777777" w:rsidR="004E59FB" w:rsidRPr="002A4F9C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9" w:type="dxa"/>
          </w:tcPr>
          <w:p w14:paraId="10323422" w14:textId="77777777" w:rsidR="004E59FB" w:rsidRPr="002A4F9C" w:rsidRDefault="004E59FB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59" w:type="dxa"/>
            <w:gridSpan w:val="2"/>
          </w:tcPr>
          <w:p w14:paraId="7106C39B" w14:textId="77777777" w:rsidR="004E59FB" w:rsidRPr="002A4F9C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43" w:type="dxa"/>
            <w:gridSpan w:val="4"/>
          </w:tcPr>
          <w:p w14:paraId="2B8B078C" w14:textId="77777777" w:rsidR="004E59FB" w:rsidRPr="002A4F9C" w:rsidRDefault="004E59FB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16"/>
                <w:szCs w:val="16"/>
                <w:cs/>
                <w:lang w:eastAsia="en-GB"/>
              </w:rPr>
            </w:pPr>
          </w:p>
        </w:tc>
      </w:tr>
      <w:tr w:rsidR="004E59FB" w:rsidRPr="006A5DCA" w14:paraId="76F4B06F" w14:textId="77777777" w:rsidTr="000305BF">
        <w:tc>
          <w:tcPr>
            <w:tcW w:w="4309" w:type="dxa"/>
          </w:tcPr>
          <w:p w14:paraId="0720C004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2" w:type="dxa"/>
          </w:tcPr>
          <w:p w14:paraId="0E7313FA" w14:textId="77777777" w:rsidR="004E59FB" w:rsidRPr="006A5DCA" w:rsidRDefault="004E59FB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FD20BF9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8224B76" w14:textId="77777777" w:rsidR="004E59FB" w:rsidRPr="006A5DCA" w:rsidRDefault="004E59FB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9" w:type="dxa"/>
            <w:gridSpan w:val="2"/>
          </w:tcPr>
          <w:p w14:paraId="06B5DF63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</w:tcPr>
          <w:p w14:paraId="0A479390" w14:textId="77777777" w:rsidR="004E59FB" w:rsidRPr="006A5DCA" w:rsidRDefault="004E59FB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</w:tr>
      <w:tr w:rsidR="000D59BE" w:rsidRPr="006A5DCA" w14:paraId="504BB65C" w14:textId="77777777" w:rsidTr="000305BF">
        <w:tc>
          <w:tcPr>
            <w:tcW w:w="4309" w:type="dxa"/>
          </w:tcPr>
          <w:p w14:paraId="24218A36" w14:textId="77777777" w:rsidR="000D59BE" w:rsidRPr="006A5DCA" w:rsidRDefault="000D59BE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12" w:type="dxa"/>
          </w:tcPr>
          <w:p w14:paraId="35C00512" w14:textId="2288FBBB" w:rsidR="000D59BE" w:rsidRPr="006A5DCA" w:rsidRDefault="000D59BE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38,273</w:t>
            </w:r>
          </w:p>
        </w:tc>
        <w:tc>
          <w:tcPr>
            <w:tcW w:w="270" w:type="dxa"/>
          </w:tcPr>
          <w:p w14:paraId="228F5A02" w14:textId="77777777" w:rsidR="000D59BE" w:rsidRPr="006A5DCA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707CC9BA" w14:textId="241370D2" w:rsidR="000D59BE" w:rsidRPr="006A5DCA" w:rsidRDefault="007426DD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(10,306)</w:t>
            </w:r>
          </w:p>
        </w:tc>
        <w:tc>
          <w:tcPr>
            <w:tcW w:w="259" w:type="dxa"/>
            <w:gridSpan w:val="2"/>
          </w:tcPr>
          <w:p w14:paraId="7E53DDF3" w14:textId="77777777" w:rsidR="000D59BE" w:rsidRPr="006A5DCA" w:rsidRDefault="000D59BE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43" w:type="dxa"/>
            <w:gridSpan w:val="4"/>
          </w:tcPr>
          <w:p w14:paraId="7276BD5E" w14:textId="403A0D0E" w:rsidR="000D59BE" w:rsidRPr="006A5DCA" w:rsidRDefault="007426DD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27,967</w:t>
            </w:r>
          </w:p>
        </w:tc>
      </w:tr>
      <w:tr w:rsidR="000D59BE" w:rsidRPr="006A5DCA" w14:paraId="32EF572C" w14:textId="77777777" w:rsidTr="000305BF">
        <w:tc>
          <w:tcPr>
            <w:tcW w:w="4309" w:type="dxa"/>
          </w:tcPr>
          <w:p w14:paraId="039FC0F7" w14:textId="77777777" w:rsidR="000D59BE" w:rsidRPr="006A5DCA" w:rsidRDefault="000D59BE" w:rsidP="0031005F">
            <w:pPr>
              <w:tabs>
                <w:tab w:val="clear" w:pos="227"/>
              </w:tabs>
              <w:spacing w:line="240" w:lineRule="auto"/>
              <w:ind w:firstLine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2BA7988" w14:textId="7C2DF90A" w:rsidR="000D59BE" w:rsidRPr="006A5DCA" w:rsidRDefault="000D59BE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38,273</w:t>
            </w:r>
          </w:p>
        </w:tc>
        <w:tc>
          <w:tcPr>
            <w:tcW w:w="270" w:type="dxa"/>
          </w:tcPr>
          <w:p w14:paraId="66D519EA" w14:textId="77777777" w:rsidR="000D59BE" w:rsidRPr="006A5DCA" w:rsidRDefault="000D59BE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1850191A" w14:textId="608EA3C7" w:rsidR="000D59BE" w:rsidRPr="001E0A88" w:rsidRDefault="007426DD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(10,306)</w:t>
            </w:r>
          </w:p>
        </w:tc>
        <w:tc>
          <w:tcPr>
            <w:tcW w:w="259" w:type="dxa"/>
            <w:gridSpan w:val="2"/>
          </w:tcPr>
          <w:p w14:paraId="53DFADEC" w14:textId="77777777" w:rsidR="000D59BE" w:rsidRPr="006A5DCA" w:rsidRDefault="000D59BE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200868" w14:textId="0E13B9F1" w:rsidR="000D59BE" w:rsidRPr="001E0A88" w:rsidRDefault="007426DD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27,967</w:t>
            </w:r>
          </w:p>
        </w:tc>
      </w:tr>
      <w:tr w:rsidR="000D59BE" w:rsidRPr="006A5DCA" w14:paraId="6E570150" w14:textId="77777777" w:rsidTr="000305BF">
        <w:tc>
          <w:tcPr>
            <w:tcW w:w="4309" w:type="dxa"/>
          </w:tcPr>
          <w:p w14:paraId="22F00136" w14:textId="77777777" w:rsidR="000D59BE" w:rsidRPr="006A5DCA" w:rsidRDefault="000D59BE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6C6B405E" w14:textId="0AB7F91C" w:rsidR="000D59BE" w:rsidRPr="006A5DCA" w:rsidRDefault="000D59BE" w:rsidP="000D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82,986</w:t>
            </w:r>
          </w:p>
        </w:tc>
        <w:tc>
          <w:tcPr>
            <w:tcW w:w="270" w:type="dxa"/>
            <w:vAlign w:val="bottom"/>
          </w:tcPr>
          <w:p w14:paraId="6991487D" w14:textId="77777777" w:rsidR="000D59BE" w:rsidRPr="006A5DCA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34"/>
              </w:tabs>
              <w:spacing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0596C472" w14:textId="2D51B9D5" w:rsidR="000D59BE" w:rsidRPr="006A5DCA" w:rsidRDefault="00FB15EF" w:rsidP="00FB1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</w:t>
            </w:r>
            <w:r w:rsidR="007426DD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16,371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59" w:type="dxa"/>
            <w:gridSpan w:val="2"/>
            <w:vAlign w:val="bottom"/>
          </w:tcPr>
          <w:p w14:paraId="03FB0583" w14:textId="77777777" w:rsidR="000D59BE" w:rsidRPr="006A5DCA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062"/>
              </w:tabs>
              <w:spacing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43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F19A0" w14:textId="25D0FC96" w:rsidR="000D59BE" w:rsidRPr="006A5DCA" w:rsidRDefault="007426DD" w:rsidP="00FB1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66,615</w:t>
            </w:r>
          </w:p>
        </w:tc>
      </w:tr>
    </w:tbl>
    <w:p w14:paraId="1ADA5360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p w14:paraId="3D56A4CA" w14:textId="6CE94EF6" w:rsidR="009006A2" w:rsidRPr="006A5DCA" w:rsidRDefault="00252B83" w:rsidP="00310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450" w:right="19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</w:t>
      </w:r>
      <w:r w:rsidR="00B94422"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</w:t>
      </w:r>
      <w:r w:rsidR="00371F4F"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จากกลุ่มบริษัทไปยัง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</w:t>
      </w:r>
      <w:r w:rsidR="00BD33F9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</w:p>
    <w:p w14:paraId="65AD341C" w14:textId="7791FD4B" w:rsidR="00252B83" w:rsidRPr="006A5DCA" w:rsidRDefault="009006A2" w:rsidP="00900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FF7F1AE" w14:textId="588C75EE" w:rsidR="003C720C" w:rsidRPr="002A4F9C" w:rsidRDefault="006302DB" w:rsidP="000C2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E4C9A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3C720C" w:rsidRPr="002A4F9C">
        <w:rPr>
          <w:rFonts w:asciiTheme="majorBidi" w:hAnsiTheme="majorBidi" w:cstheme="majorBidi"/>
          <w:sz w:val="30"/>
          <w:szCs w:val="30"/>
        </w:rPr>
        <w:tab/>
      </w:r>
      <w:r w:rsidR="003C720C" w:rsidRPr="002A4F9C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45FF89A3" w14:textId="77777777" w:rsidR="00E6546B" w:rsidRPr="002A4F9C" w:rsidRDefault="00E6546B" w:rsidP="00C3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74FFB7E" w14:textId="68D5AECC" w:rsidR="007D5734" w:rsidRPr="002A4F9C" w:rsidRDefault="00252B83" w:rsidP="0096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4F9C">
        <w:rPr>
          <w:rFonts w:asciiTheme="majorBidi" w:hAnsiTheme="majorBidi" w:cstheme="majorBidi"/>
          <w:sz w:val="30"/>
          <w:szCs w:val="30"/>
          <w:cs/>
        </w:rPr>
        <w:t>รายละเอียด</w:t>
      </w:r>
      <w:r w:rsidR="007D5734" w:rsidRPr="002A4F9C">
        <w:rPr>
          <w:rFonts w:asciiTheme="majorBidi" w:hAnsiTheme="majorBidi" w:cstheme="majorBidi"/>
          <w:sz w:val="30"/>
          <w:szCs w:val="30"/>
          <w:cs/>
        </w:rPr>
        <w:t>เงินปันผล</w:t>
      </w:r>
      <w:r w:rsidRPr="002A4F9C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2A4F9C">
        <w:rPr>
          <w:rFonts w:asciiTheme="majorBidi" w:hAnsiTheme="majorBidi" w:cstheme="majorBidi"/>
          <w:sz w:val="30"/>
          <w:szCs w:val="30"/>
        </w:rPr>
        <w:t>256</w:t>
      </w:r>
      <w:r w:rsidR="002A5B1C" w:rsidRPr="002A5B1C">
        <w:rPr>
          <w:rFonts w:asciiTheme="majorBidi" w:hAnsiTheme="majorBidi" w:cstheme="majorBidi" w:hint="cs"/>
          <w:sz w:val="30"/>
          <w:szCs w:val="30"/>
        </w:rPr>
        <w:t>6</w:t>
      </w:r>
      <w:r w:rsidR="00611DD6">
        <w:rPr>
          <w:rFonts w:asciiTheme="majorBidi" w:hAnsiTheme="majorBidi" w:cstheme="majorBidi"/>
          <w:sz w:val="30"/>
          <w:szCs w:val="30"/>
        </w:rPr>
        <w:t xml:space="preserve"> </w:t>
      </w:r>
      <w:r w:rsidR="00611DD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11DD6">
        <w:rPr>
          <w:rFonts w:asciiTheme="majorBidi" w:hAnsiTheme="majorBidi" w:cstheme="majorBidi"/>
          <w:sz w:val="30"/>
          <w:szCs w:val="30"/>
        </w:rPr>
        <w:t>2565</w:t>
      </w:r>
      <w:r w:rsidRPr="002A4F9C">
        <w:rPr>
          <w:rFonts w:asciiTheme="majorBidi" w:hAnsiTheme="majorBidi" w:cstheme="majorBidi"/>
          <w:sz w:val="30"/>
          <w:szCs w:val="30"/>
        </w:rPr>
        <w:t xml:space="preserve"> </w:t>
      </w:r>
      <w:r w:rsidR="007D5734" w:rsidRPr="002A4F9C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52700357" w14:textId="77777777" w:rsidR="000870B9" w:rsidRPr="002A4F9C" w:rsidRDefault="000870B9" w:rsidP="00087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78"/>
        <w:gridCol w:w="1620"/>
        <w:gridCol w:w="1620"/>
        <w:gridCol w:w="1512"/>
        <w:gridCol w:w="1332"/>
      </w:tblGrid>
      <w:tr w:rsidR="002348DA" w:rsidRPr="002A4F9C" w14:paraId="7BA8D8EC" w14:textId="77777777" w:rsidTr="000305BF">
        <w:trPr>
          <w:tblHeader/>
        </w:trPr>
        <w:tc>
          <w:tcPr>
            <w:tcW w:w="3078" w:type="dxa"/>
            <w:shd w:val="clear" w:color="auto" w:fill="auto"/>
            <w:vAlign w:val="bottom"/>
          </w:tcPr>
          <w:p w14:paraId="2E3CF01B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D40AEE" w14:textId="2B0906A3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DD9F3EB" w14:textId="7F509A88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5DE159" w14:textId="7F7BAD0D" w:rsidR="0092028B" w:rsidRPr="002A4F9C" w:rsidRDefault="0092028B" w:rsidP="0037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F45EC3"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16786BE" w14:textId="64FD6A04" w:rsidR="0092028B" w:rsidRPr="002A4F9C" w:rsidDel="00D43E7A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6010" w:rsidRPr="002A4F9C" w14:paraId="6AC970AB" w14:textId="77777777" w:rsidTr="000305BF">
        <w:trPr>
          <w:tblHeader/>
        </w:trPr>
        <w:tc>
          <w:tcPr>
            <w:tcW w:w="3078" w:type="dxa"/>
            <w:shd w:val="clear" w:color="auto" w:fill="auto"/>
          </w:tcPr>
          <w:p w14:paraId="5ACC771B" w14:textId="77777777" w:rsidR="00326010" w:rsidRPr="002A4F9C" w:rsidRDefault="00326010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10235B3" w14:textId="7DF7EB41" w:rsidR="00326010" w:rsidRPr="002A4F9C" w:rsidRDefault="00A446D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</w:tcPr>
          <w:p w14:paraId="7CD30DA2" w14:textId="5ACEABC2" w:rsidR="00326010" w:rsidRPr="002A4F9C" w:rsidRDefault="00326010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12" w:type="dxa"/>
            <w:shd w:val="clear" w:color="auto" w:fill="auto"/>
          </w:tcPr>
          <w:p w14:paraId="47BEF890" w14:textId="02692D0D" w:rsidR="00326010" w:rsidRPr="002A4F9C" w:rsidRDefault="00326010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32" w:type="dxa"/>
            <w:shd w:val="clear" w:color="auto" w:fill="auto"/>
          </w:tcPr>
          <w:p w14:paraId="045277C5" w14:textId="1DBB5461" w:rsidR="00326010" w:rsidRPr="002A4F9C" w:rsidRDefault="00A446D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348DA" w:rsidRPr="002A4F9C" w14:paraId="761F56E8" w14:textId="77777777" w:rsidTr="000305BF">
        <w:trPr>
          <w:tblHeader/>
        </w:trPr>
        <w:tc>
          <w:tcPr>
            <w:tcW w:w="3078" w:type="dxa"/>
            <w:shd w:val="clear" w:color="auto" w:fill="auto"/>
          </w:tcPr>
          <w:p w14:paraId="1796D4E4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071F749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F2877CB" w14:textId="45A00C84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4E88A380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32" w:type="dxa"/>
            <w:shd w:val="clear" w:color="auto" w:fill="auto"/>
          </w:tcPr>
          <w:p w14:paraId="6009E191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125E" w:rsidRPr="002A4F9C" w14:paraId="6A58864D" w14:textId="77777777" w:rsidTr="000305BF">
        <w:tc>
          <w:tcPr>
            <w:tcW w:w="3078" w:type="dxa"/>
            <w:shd w:val="clear" w:color="auto" w:fill="auto"/>
          </w:tcPr>
          <w:p w14:paraId="0CA61F41" w14:textId="3B8530E0" w:rsidR="0007125E" w:rsidRPr="002A4F9C" w:rsidRDefault="0007125E" w:rsidP="0007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5C09AE65" w14:textId="77777777" w:rsidR="0007125E" w:rsidRPr="002A4F9C" w:rsidRDefault="0007125E" w:rsidP="0007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A7431DA" w14:textId="77777777" w:rsidR="0007125E" w:rsidRPr="002A4F9C" w:rsidRDefault="0007125E" w:rsidP="0007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56A97E3E" w14:textId="77777777" w:rsidR="0007125E" w:rsidRPr="002A4F9C" w:rsidRDefault="0007125E" w:rsidP="0007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3F5CE8B7" w14:textId="77777777" w:rsidR="0007125E" w:rsidRPr="002A4F9C" w:rsidRDefault="0007125E" w:rsidP="0007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59BE" w:rsidRPr="002A4F9C" w14:paraId="59093DCD" w14:textId="77777777" w:rsidTr="000305BF">
        <w:tc>
          <w:tcPr>
            <w:tcW w:w="3078" w:type="dxa"/>
            <w:shd w:val="clear" w:color="auto" w:fill="auto"/>
          </w:tcPr>
          <w:p w14:paraId="61251F4C" w14:textId="3E7D82A9" w:rsidR="000D59BE" w:rsidRPr="002A4F9C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2566 </w:t>
            </w: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14:paraId="682E92F4" w14:textId="243F9960" w:rsidR="000D59BE" w:rsidRPr="002A4F9C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A4F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5DC88D81" w14:textId="4CF05637" w:rsidR="000D59BE" w:rsidRPr="002A4F9C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A4F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2" w:type="dxa"/>
            <w:shd w:val="clear" w:color="auto" w:fill="auto"/>
          </w:tcPr>
          <w:p w14:paraId="71E97928" w14:textId="709EB818" w:rsidR="000D59BE" w:rsidRPr="002A4F9C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0.85</w:t>
            </w:r>
          </w:p>
        </w:tc>
        <w:tc>
          <w:tcPr>
            <w:tcW w:w="1332" w:type="dxa"/>
            <w:shd w:val="clear" w:color="auto" w:fill="auto"/>
          </w:tcPr>
          <w:p w14:paraId="24D9F7EE" w14:textId="14097199" w:rsidR="000D59BE" w:rsidRPr="002A4F9C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741.09</w:t>
            </w:r>
          </w:p>
        </w:tc>
      </w:tr>
      <w:tr w:rsidR="009B7E86" w:rsidRPr="002A4F9C" w14:paraId="48D0F3C7" w14:textId="77777777" w:rsidTr="000305BF">
        <w:tc>
          <w:tcPr>
            <w:tcW w:w="3078" w:type="dxa"/>
            <w:shd w:val="clear" w:color="auto" w:fill="auto"/>
          </w:tcPr>
          <w:p w14:paraId="29277836" w14:textId="43C59981" w:rsidR="009B7E86" w:rsidRDefault="009B7E86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shd w:val="clear" w:color="auto" w:fill="auto"/>
          </w:tcPr>
          <w:p w14:paraId="6A3B8B2D" w14:textId="446E0330" w:rsidR="009B7E86" w:rsidRPr="002A4F9C" w:rsidRDefault="007426DD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13D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</w:t>
            </w:r>
            <w:r w:rsidR="008A6993">
              <w:rPr>
                <w:rFonts w:asciiTheme="majorBidi" w:hAnsiTheme="majorBidi" w:cstheme="majorBidi" w:hint="cs"/>
                <w:sz w:val="30"/>
                <w:szCs w:val="30"/>
                <w:cs/>
              </w:rPr>
              <w:t>ค</w:t>
            </w:r>
            <w:r w:rsidR="00C13D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 </w:t>
            </w:r>
            <w:r w:rsidR="00C13D8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09573C34" w14:textId="46E0991F" w:rsidR="009B7E86" w:rsidRPr="002A4F9C" w:rsidRDefault="00C13D82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2" w:type="dxa"/>
            <w:shd w:val="clear" w:color="auto" w:fill="auto"/>
          </w:tcPr>
          <w:p w14:paraId="72AD5E38" w14:textId="25BAB8AC" w:rsidR="009B7E86" w:rsidRDefault="007426DD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0.80</w:t>
            </w:r>
          </w:p>
        </w:tc>
        <w:tc>
          <w:tcPr>
            <w:tcW w:w="1332" w:type="dxa"/>
            <w:shd w:val="clear" w:color="auto" w:fill="auto"/>
          </w:tcPr>
          <w:p w14:paraId="0004878E" w14:textId="4E7BA489" w:rsidR="009B7E86" w:rsidRDefault="007426DD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697.50</w:t>
            </w:r>
          </w:p>
        </w:tc>
      </w:tr>
      <w:tr w:rsidR="0007125E" w:rsidRPr="002A4F9C" w14:paraId="028AC3AE" w14:textId="77777777" w:rsidTr="000305BF">
        <w:tc>
          <w:tcPr>
            <w:tcW w:w="3078" w:type="dxa"/>
            <w:shd w:val="clear" w:color="auto" w:fill="auto"/>
          </w:tcPr>
          <w:p w14:paraId="5294C13B" w14:textId="77777777" w:rsidR="0007125E" w:rsidRPr="002A4F9C" w:rsidRDefault="0007125E" w:rsidP="0095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FC5D385" w14:textId="77777777" w:rsidR="0007125E" w:rsidRPr="002A4F9C" w:rsidRDefault="0007125E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3505C0C" w14:textId="77777777" w:rsidR="0007125E" w:rsidRPr="002A4F9C" w:rsidRDefault="0007125E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4CE8242E" w14:textId="77777777" w:rsidR="0007125E" w:rsidRPr="002A4F9C" w:rsidRDefault="0007125E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00C0E12A" w14:textId="77777777" w:rsidR="0007125E" w:rsidRPr="002A4F9C" w:rsidRDefault="0007125E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48DA" w:rsidRPr="002A4F9C" w14:paraId="47DEC183" w14:textId="77777777" w:rsidTr="000305BF">
        <w:tc>
          <w:tcPr>
            <w:tcW w:w="3078" w:type="dxa"/>
            <w:shd w:val="clear" w:color="auto" w:fill="auto"/>
          </w:tcPr>
          <w:p w14:paraId="2B55FD51" w14:textId="6825F735" w:rsidR="0092028B" w:rsidRPr="002A4F9C" w:rsidRDefault="0092028B" w:rsidP="0095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40C45" w:rsidRPr="002A4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1CE3C9CB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9C14184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35FB5DD0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5BC8F7FE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59BE" w:rsidRPr="002A4F9C" w14:paraId="47DCADA4" w14:textId="77777777" w:rsidTr="000305BF">
        <w:tc>
          <w:tcPr>
            <w:tcW w:w="3078" w:type="dxa"/>
            <w:shd w:val="clear" w:color="auto" w:fill="auto"/>
          </w:tcPr>
          <w:p w14:paraId="47B28A31" w14:textId="46B7C96B" w:rsidR="000D59BE" w:rsidRPr="002A4F9C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2565 </w:t>
            </w: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14:paraId="276C5E35" w14:textId="56F16A64" w:rsidR="000D59BE" w:rsidRPr="002A4F9C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A4F9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0366DA05" w14:textId="7C9A2CC3" w:rsidR="000D59BE" w:rsidRPr="002A4F9C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A4F9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12" w:type="dxa"/>
            <w:shd w:val="clear" w:color="auto" w:fill="auto"/>
          </w:tcPr>
          <w:p w14:paraId="1BC69F3A" w14:textId="7ECE1C0F" w:rsidR="000D59BE" w:rsidRPr="002A4F9C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spacing w:line="240" w:lineRule="auto"/>
              <w:ind w:left="-122" w:right="-145" w:firstLine="64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0.86</w:t>
            </w:r>
          </w:p>
        </w:tc>
        <w:tc>
          <w:tcPr>
            <w:tcW w:w="1332" w:type="dxa"/>
            <w:shd w:val="clear" w:color="auto" w:fill="auto"/>
          </w:tcPr>
          <w:p w14:paraId="3282329E" w14:textId="44177432" w:rsidR="000D59BE" w:rsidRPr="009C3620" w:rsidRDefault="000D59BE" w:rsidP="009C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620">
              <w:rPr>
                <w:rFonts w:asciiTheme="majorBidi" w:hAnsiTheme="majorBidi" w:cstheme="majorBidi"/>
                <w:sz w:val="30"/>
                <w:szCs w:val="30"/>
              </w:rPr>
              <w:t>749.81</w:t>
            </w:r>
          </w:p>
        </w:tc>
      </w:tr>
      <w:tr w:rsidR="000D59BE" w:rsidRPr="002A4F9C" w14:paraId="20E3CBB3" w14:textId="77777777" w:rsidTr="000305BF">
        <w:tc>
          <w:tcPr>
            <w:tcW w:w="3078" w:type="dxa"/>
            <w:shd w:val="clear" w:color="auto" w:fill="auto"/>
          </w:tcPr>
          <w:p w14:paraId="7FEEA847" w14:textId="4E2BEE76" w:rsidR="000D59BE" w:rsidRPr="002A4F9C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2565 </w:t>
            </w: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shd w:val="clear" w:color="auto" w:fill="auto"/>
          </w:tcPr>
          <w:p w14:paraId="01BAB092" w14:textId="59F30465" w:rsidR="000D59BE" w:rsidRPr="002A4F9C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สิงหาคม </w:t>
            </w:r>
            <w:r w:rsidRPr="002A4F9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72147F6B" w14:textId="3B5DA1FB" w:rsidR="000D59BE" w:rsidRPr="002A4F9C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2A4F9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12" w:type="dxa"/>
            <w:shd w:val="clear" w:color="auto" w:fill="auto"/>
          </w:tcPr>
          <w:p w14:paraId="1769166D" w14:textId="52D168AC" w:rsidR="000D59BE" w:rsidRPr="002A4F9C" w:rsidRDefault="000D59BE" w:rsidP="000D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spacing w:line="240" w:lineRule="auto"/>
              <w:ind w:left="-122" w:right="-145" w:firstLine="64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0.75</w:t>
            </w:r>
          </w:p>
        </w:tc>
        <w:tc>
          <w:tcPr>
            <w:tcW w:w="1332" w:type="dxa"/>
            <w:shd w:val="clear" w:color="auto" w:fill="auto"/>
          </w:tcPr>
          <w:p w14:paraId="2416FC8F" w14:textId="46A96567" w:rsidR="000D59BE" w:rsidRPr="009C3620" w:rsidRDefault="000D59BE" w:rsidP="009C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620">
              <w:rPr>
                <w:rFonts w:asciiTheme="majorBidi" w:hAnsiTheme="majorBidi" w:cstheme="majorBidi"/>
                <w:sz w:val="30"/>
                <w:szCs w:val="30"/>
              </w:rPr>
              <w:t>653.90</w:t>
            </w:r>
          </w:p>
        </w:tc>
      </w:tr>
    </w:tbl>
    <w:p w14:paraId="741B9275" w14:textId="77777777" w:rsidR="005D3113" w:rsidRDefault="005D3113" w:rsidP="0096380B">
      <w:pPr>
        <w:pStyle w:val="a"/>
        <w:tabs>
          <w:tab w:val="clear" w:pos="1080"/>
        </w:tabs>
        <w:ind w:left="450" w:hanging="540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7FF6685A" w14:textId="62EE8971" w:rsidR="004D7767" w:rsidRPr="002A4F9C" w:rsidRDefault="00261935" w:rsidP="000C2031">
      <w:pPr>
        <w:pStyle w:val="a"/>
        <w:tabs>
          <w:tab w:val="clear" w:pos="1080"/>
        </w:tabs>
        <w:ind w:left="450" w:hanging="450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2A4F9C">
        <w:rPr>
          <w:rFonts w:asciiTheme="majorBidi" w:hAnsiTheme="majorBidi" w:cstheme="majorBidi"/>
          <w:b/>
          <w:bCs/>
          <w:lang w:val="en-US"/>
        </w:rPr>
        <w:t>1</w:t>
      </w:r>
      <w:r w:rsidR="006302DB">
        <w:rPr>
          <w:rFonts w:asciiTheme="majorBidi" w:hAnsiTheme="majorBidi" w:cstheme="majorBidi"/>
          <w:b/>
          <w:bCs/>
          <w:lang w:val="en-US"/>
        </w:rPr>
        <w:t>0</w:t>
      </w:r>
      <w:r w:rsidR="004D7767" w:rsidRPr="002A4F9C">
        <w:rPr>
          <w:rFonts w:asciiTheme="majorBidi" w:hAnsiTheme="majorBidi" w:cstheme="majorBidi"/>
          <w:b/>
          <w:bCs/>
          <w:lang w:val="en-US"/>
        </w:rPr>
        <w:tab/>
      </w:r>
      <w:r w:rsidR="004D7767" w:rsidRPr="002A4F9C">
        <w:rPr>
          <w:rFonts w:asciiTheme="majorBidi" w:hAnsiTheme="majorBidi" w:cstheme="majorBidi"/>
          <w:b/>
          <w:bCs/>
          <w:cs/>
          <w:lang w:val="en-US"/>
        </w:rPr>
        <w:t>ภาระผูกพัน</w:t>
      </w:r>
      <w:r w:rsidR="00646E49" w:rsidRPr="002A4F9C">
        <w:rPr>
          <w:rFonts w:asciiTheme="majorBidi" w:hAnsiTheme="majorBidi" w:cstheme="majorBidi"/>
          <w:b/>
          <w:bCs/>
          <w:cs/>
          <w:lang w:val="en-US"/>
        </w:rPr>
        <w:t>กับบุคคลหรือกิจกา</w:t>
      </w:r>
      <w:r w:rsidR="004D7767" w:rsidRPr="002A4F9C">
        <w:rPr>
          <w:rFonts w:asciiTheme="majorBidi" w:hAnsiTheme="majorBidi" w:cstheme="majorBidi"/>
          <w:b/>
          <w:bCs/>
          <w:cs/>
          <w:lang w:val="en-US"/>
        </w:rPr>
        <w:t>รที่ไม่เกี่ยวข้องกัน</w:t>
      </w:r>
    </w:p>
    <w:p w14:paraId="2B0E5469" w14:textId="77777777" w:rsidR="00A97F8F" w:rsidRPr="002A4F9C" w:rsidRDefault="00A97F8F" w:rsidP="00910D5D">
      <w:pPr>
        <w:pStyle w:val="a"/>
        <w:tabs>
          <w:tab w:val="clear" w:pos="1080"/>
          <w:tab w:val="left" w:pos="990"/>
        </w:tabs>
        <w:ind w:left="450"/>
        <w:jc w:val="thaiDistribute"/>
        <w:rPr>
          <w:rFonts w:asciiTheme="majorBidi" w:hAnsiTheme="majorBidi" w:cstheme="majorBidi"/>
          <w:b/>
          <w:bCs/>
          <w:lang w:val="en-US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78"/>
        <w:gridCol w:w="2073"/>
        <w:gridCol w:w="270"/>
        <w:gridCol w:w="2159"/>
      </w:tblGrid>
      <w:tr w:rsidR="0067228A" w:rsidRPr="006A5DCA" w14:paraId="06706E4F" w14:textId="77777777" w:rsidTr="000305BF">
        <w:trPr>
          <w:tblHeader/>
        </w:trPr>
        <w:tc>
          <w:tcPr>
            <w:tcW w:w="2548" w:type="pct"/>
          </w:tcPr>
          <w:p w14:paraId="5FC9029B" w14:textId="09DCCE91" w:rsidR="00A97F8F" w:rsidRPr="006A5DCA" w:rsidRDefault="00D92D7B" w:rsidP="009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A15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33E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2A4F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50EF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D130F3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  <w:r w:rsidR="00CF50EF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2A4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29" w:type="pct"/>
          </w:tcPr>
          <w:p w14:paraId="3D75D292" w14:textId="77777777" w:rsidR="00A97F8F" w:rsidRPr="006A5DCA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6C1BF1D8" w14:textId="77777777" w:rsidR="00A97F8F" w:rsidRPr="006A5DCA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</w:tcPr>
          <w:p w14:paraId="0719DE43" w14:textId="77777777" w:rsidR="00A97F8F" w:rsidRPr="006A5DCA" w:rsidRDefault="00A97F8F" w:rsidP="0014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04C" w:rsidRPr="006A5DCA" w14:paraId="23595312" w14:textId="77777777" w:rsidTr="000305BF">
        <w:trPr>
          <w:tblHeader/>
        </w:trPr>
        <w:tc>
          <w:tcPr>
            <w:tcW w:w="2548" w:type="pct"/>
          </w:tcPr>
          <w:p w14:paraId="2244887E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2" w:type="pct"/>
            <w:gridSpan w:val="3"/>
          </w:tcPr>
          <w:p w14:paraId="3A3521AA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8A" w:rsidRPr="006A5DCA" w14:paraId="24688E90" w14:textId="77777777" w:rsidTr="000305BF">
        <w:tc>
          <w:tcPr>
            <w:tcW w:w="2548" w:type="pct"/>
          </w:tcPr>
          <w:p w14:paraId="34D4AAFD" w14:textId="77777777" w:rsidR="00121031" w:rsidRPr="006A5DCA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29" w:type="pct"/>
          </w:tcPr>
          <w:p w14:paraId="5DB07065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4D4AD47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pct"/>
          </w:tcPr>
          <w:p w14:paraId="7E086DC8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C47D8" w:rsidRPr="006A5DCA" w14:paraId="2D63E979" w14:textId="77777777" w:rsidTr="000305BF">
        <w:tc>
          <w:tcPr>
            <w:tcW w:w="2548" w:type="pct"/>
          </w:tcPr>
          <w:p w14:paraId="271CDE33" w14:textId="6780BB84" w:rsidR="008C47D8" w:rsidRPr="006A5DCA" w:rsidRDefault="008C47D8" w:rsidP="00AF0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29" w:type="pct"/>
          </w:tcPr>
          <w:p w14:paraId="19850FB0" w14:textId="47ED2C6E" w:rsidR="008C47D8" w:rsidRPr="006A5DCA" w:rsidRDefault="008C47D8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20B79F84" w14:textId="77777777" w:rsidR="008C47D8" w:rsidRPr="006A5DCA" w:rsidRDefault="008C47D8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pct"/>
          </w:tcPr>
          <w:p w14:paraId="3F6F56DB" w14:textId="77777777" w:rsidR="008C47D8" w:rsidRPr="006A5DCA" w:rsidRDefault="008C47D8" w:rsidP="00910D5D">
            <w:pPr>
              <w:pStyle w:val="acctfourfigures"/>
              <w:tabs>
                <w:tab w:val="clear" w:pos="765"/>
                <w:tab w:val="decimal" w:pos="1698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228A" w:rsidRPr="006A5DCA" w14:paraId="71DDE529" w14:textId="77777777" w:rsidTr="000305BF">
        <w:tc>
          <w:tcPr>
            <w:tcW w:w="2548" w:type="pct"/>
          </w:tcPr>
          <w:p w14:paraId="5A31FC5C" w14:textId="77777777" w:rsidR="00121031" w:rsidRPr="006A5DCA" w:rsidRDefault="00121031" w:rsidP="00910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อาคารและเครื่องจักร</w:t>
            </w:r>
          </w:p>
        </w:tc>
        <w:tc>
          <w:tcPr>
            <w:tcW w:w="1129" w:type="pct"/>
          </w:tcPr>
          <w:p w14:paraId="4AAB2B4A" w14:textId="372D6B3F" w:rsidR="00121031" w:rsidRPr="006A5DCA" w:rsidRDefault="007426DD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66,948</w:t>
            </w:r>
          </w:p>
        </w:tc>
        <w:tc>
          <w:tcPr>
            <w:tcW w:w="147" w:type="pct"/>
          </w:tcPr>
          <w:p w14:paraId="23A895DE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pct"/>
          </w:tcPr>
          <w:p w14:paraId="158A3347" w14:textId="71868EFF" w:rsidR="00121031" w:rsidRPr="006A5DCA" w:rsidRDefault="007426DD" w:rsidP="006D48B0">
            <w:pPr>
              <w:pStyle w:val="acctfourfigures"/>
              <w:tabs>
                <w:tab w:val="clear" w:pos="765"/>
                <w:tab w:val="decimal" w:pos="2042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52,271</w:t>
            </w:r>
          </w:p>
        </w:tc>
      </w:tr>
      <w:tr w:rsidR="0067228A" w:rsidRPr="006A5DCA" w14:paraId="3DC4BC4C" w14:textId="77777777" w:rsidTr="000305BF">
        <w:tc>
          <w:tcPr>
            <w:tcW w:w="2548" w:type="pct"/>
          </w:tcPr>
          <w:p w14:paraId="4DA589EE" w14:textId="77777777" w:rsidR="00121031" w:rsidRPr="006A5DCA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9" w:type="pct"/>
            <w:tcBorders>
              <w:top w:val="single" w:sz="4" w:space="0" w:color="auto"/>
              <w:bottom w:val="double" w:sz="4" w:space="0" w:color="auto"/>
            </w:tcBorders>
          </w:tcPr>
          <w:p w14:paraId="62A95ECD" w14:textId="64782DEB" w:rsidR="00121031" w:rsidRPr="006A5DCA" w:rsidRDefault="007426DD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66,948</w:t>
            </w:r>
          </w:p>
        </w:tc>
        <w:tc>
          <w:tcPr>
            <w:tcW w:w="147" w:type="pct"/>
          </w:tcPr>
          <w:p w14:paraId="16A6DB88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  <w:tcBorders>
              <w:top w:val="single" w:sz="4" w:space="0" w:color="auto"/>
              <w:bottom w:val="double" w:sz="4" w:space="0" w:color="auto"/>
            </w:tcBorders>
          </w:tcPr>
          <w:p w14:paraId="1A40A9F4" w14:textId="5228CBCA" w:rsidR="00121031" w:rsidRPr="005F594F" w:rsidRDefault="007426DD" w:rsidP="005F594F">
            <w:pPr>
              <w:pStyle w:val="acctfourfigures"/>
              <w:tabs>
                <w:tab w:val="clear" w:pos="765"/>
                <w:tab w:val="decimal" w:pos="2042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52,271</w:t>
            </w:r>
          </w:p>
        </w:tc>
      </w:tr>
      <w:tr w:rsidR="0067228A" w:rsidRPr="006A5DCA" w14:paraId="6F4575D3" w14:textId="77777777" w:rsidTr="000305BF">
        <w:tc>
          <w:tcPr>
            <w:tcW w:w="2548" w:type="pct"/>
          </w:tcPr>
          <w:p w14:paraId="3F789477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pct"/>
          </w:tcPr>
          <w:p w14:paraId="0FE45F71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2E2D18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</w:tcPr>
          <w:p w14:paraId="5184D0A7" w14:textId="77777777" w:rsidR="007E004C" w:rsidRPr="006A5DCA" w:rsidRDefault="007E004C" w:rsidP="00D56545">
            <w:pPr>
              <w:pStyle w:val="acctfourfigures"/>
              <w:tabs>
                <w:tab w:val="clear" w:pos="765"/>
                <w:tab w:val="decimal" w:pos="1698"/>
                <w:tab w:val="decimal" w:pos="1776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0ACE" w:rsidRPr="006A5DCA" w14:paraId="714973FD" w14:textId="77777777" w:rsidTr="000305BF">
        <w:tc>
          <w:tcPr>
            <w:tcW w:w="2548" w:type="pct"/>
          </w:tcPr>
          <w:p w14:paraId="56C613B7" w14:textId="49966BE4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AF3C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29" w:type="pct"/>
          </w:tcPr>
          <w:p w14:paraId="07EF3B43" w14:textId="482FFBB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C11C67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</w:tcPr>
          <w:p w14:paraId="2E6B9BEC" w14:textId="73D872B2" w:rsidR="005F0ACE" w:rsidRPr="006A5DCA" w:rsidRDefault="005F0ACE" w:rsidP="00D56545">
            <w:pPr>
              <w:pStyle w:val="acctfourfigures"/>
              <w:tabs>
                <w:tab w:val="clear" w:pos="765"/>
                <w:tab w:val="decimal" w:pos="1698"/>
                <w:tab w:val="decimal" w:pos="1776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0ACE" w:rsidRPr="006A5DCA" w14:paraId="6BB34EB3" w14:textId="77777777" w:rsidTr="000305BF">
        <w:tc>
          <w:tcPr>
            <w:tcW w:w="2548" w:type="pct"/>
          </w:tcPr>
          <w:p w14:paraId="29F3A726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29" w:type="pct"/>
          </w:tcPr>
          <w:p w14:paraId="03602890" w14:textId="76AA3215" w:rsidR="005F0ACE" w:rsidRPr="006A5DCA" w:rsidRDefault="007426DD" w:rsidP="0074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18,333</w:t>
            </w:r>
          </w:p>
        </w:tc>
        <w:tc>
          <w:tcPr>
            <w:tcW w:w="147" w:type="pct"/>
          </w:tcPr>
          <w:p w14:paraId="1B00C1EE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</w:tcPr>
          <w:p w14:paraId="071C81FC" w14:textId="63A8565D" w:rsidR="005F0ACE" w:rsidRPr="006A5DCA" w:rsidRDefault="007426DD" w:rsidP="005F594F">
            <w:pPr>
              <w:pStyle w:val="acctfourfigures"/>
              <w:tabs>
                <w:tab w:val="clear" w:pos="765"/>
                <w:tab w:val="decimal" w:pos="2042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18,333</w:t>
            </w:r>
          </w:p>
        </w:tc>
      </w:tr>
      <w:tr w:rsidR="005F0ACE" w:rsidRPr="006A5DCA" w14:paraId="5518E867" w14:textId="77777777" w:rsidTr="000305BF">
        <w:tc>
          <w:tcPr>
            <w:tcW w:w="2548" w:type="pct"/>
          </w:tcPr>
          <w:p w14:paraId="58DF2508" w14:textId="61EF4E61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129" w:type="pct"/>
          </w:tcPr>
          <w:p w14:paraId="039C956D" w14:textId="72EEAB43" w:rsidR="005F0ACE" w:rsidRPr="006A5DCA" w:rsidRDefault="007426DD" w:rsidP="005F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56,157</w:t>
            </w:r>
          </w:p>
        </w:tc>
        <w:tc>
          <w:tcPr>
            <w:tcW w:w="147" w:type="pct"/>
          </w:tcPr>
          <w:p w14:paraId="291D3131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</w:tcPr>
          <w:p w14:paraId="5FF50049" w14:textId="4C061749" w:rsidR="005F0ACE" w:rsidRPr="006A5DCA" w:rsidRDefault="007426DD" w:rsidP="005F594F">
            <w:pPr>
              <w:pStyle w:val="acctfourfigures"/>
              <w:tabs>
                <w:tab w:val="clear" w:pos="765"/>
                <w:tab w:val="decimal" w:pos="2042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42,670</w:t>
            </w:r>
          </w:p>
        </w:tc>
      </w:tr>
      <w:tr w:rsidR="005F0ACE" w:rsidRPr="006A5DCA" w14:paraId="28A48988" w14:textId="77777777" w:rsidTr="000305BF">
        <w:tc>
          <w:tcPr>
            <w:tcW w:w="2548" w:type="pct"/>
          </w:tcPr>
          <w:p w14:paraId="3798A93C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9" w:type="pct"/>
            <w:tcBorders>
              <w:top w:val="single" w:sz="4" w:space="0" w:color="auto"/>
              <w:bottom w:val="double" w:sz="4" w:space="0" w:color="auto"/>
            </w:tcBorders>
          </w:tcPr>
          <w:p w14:paraId="76A13943" w14:textId="492D2319" w:rsidR="005F0ACE" w:rsidRPr="006A5DCA" w:rsidRDefault="007426DD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74,490</w:t>
            </w:r>
          </w:p>
        </w:tc>
        <w:tc>
          <w:tcPr>
            <w:tcW w:w="147" w:type="pct"/>
          </w:tcPr>
          <w:p w14:paraId="221EB0B5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  <w:tcBorders>
              <w:top w:val="single" w:sz="4" w:space="0" w:color="auto"/>
              <w:bottom w:val="double" w:sz="4" w:space="0" w:color="auto"/>
            </w:tcBorders>
          </w:tcPr>
          <w:p w14:paraId="0E6DE2DA" w14:textId="20B81BC5" w:rsidR="005F0ACE" w:rsidRPr="005F594F" w:rsidRDefault="007426DD" w:rsidP="005F594F">
            <w:pPr>
              <w:pStyle w:val="acctfourfigures"/>
              <w:tabs>
                <w:tab w:val="clear" w:pos="765"/>
                <w:tab w:val="decimal" w:pos="2042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61,003</w:t>
            </w:r>
          </w:p>
        </w:tc>
      </w:tr>
    </w:tbl>
    <w:p w14:paraId="2BE242E1" w14:textId="47086035" w:rsidR="00D407C1" w:rsidRDefault="00D407C1" w:rsidP="005C6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9B1149E" w14:textId="77777777" w:rsidR="0007125E" w:rsidRDefault="00071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C455951" w14:textId="097286FC" w:rsidR="00813EAE" w:rsidRPr="006A5DCA" w:rsidRDefault="00813EAE" w:rsidP="00957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สัญญาจัดจำหน่ายสินค้าและบริการ</w:t>
      </w:r>
    </w:p>
    <w:p w14:paraId="0B807496" w14:textId="77777777" w:rsidR="00813EAE" w:rsidRPr="006A5DCA" w:rsidRDefault="00813EAE" w:rsidP="002B1AD2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A055138" w14:textId="020F3231" w:rsidR="00813EAE" w:rsidRPr="006A5DCA" w:rsidRDefault="00813EAE" w:rsidP="00030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โดยมีค่าตอบแทนที่แตกต่างกันขึ้นอยู่กับปริมาณ</w:t>
      </w:r>
      <w:r w:rsidR="00736B5B" w:rsidRPr="006A5DCA">
        <w:rPr>
          <w:rFonts w:asciiTheme="majorBidi" w:hAnsiTheme="majorBidi" w:cstheme="majorBidi"/>
          <w:sz w:val="30"/>
          <w:szCs w:val="30"/>
          <w:cs/>
        </w:rPr>
        <w:t>ของ</w:t>
      </w:r>
      <w:r w:rsidRPr="006A5DCA">
        <w:rPr>
          <w:rFonts w:asciiTheme="majorBidi" w:hAnsiTheme="majorBidi" w:cstheme="majorBidi"/>
          <w:sz w:val="30"/>
          <w:szCs w:val="30"/>
          <w:cs/>
        </w:rPr>
        <w:t>ธุรกิจที่กระทำ ค่าตอบแทนที่เรียกเก็บมายังกลุ่มบริษัทมีอัตราที่แน่นอนและมีการปรับปรุง</w:t>
      </w:r>
      <w:r w:rsidR="00561759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เป็นระยะๆ โดยปกติ</w:t>
      </w:r>
      <w:r w:rsidR="00736B5B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A5DCA">
        <w:rPr>
          <w:rFonts w:asciiTheme="majorBidi" w:hAnsiTheme="majorBidi" w:cstheme="majorBidi"/>
          <w:sz w:val="30"/>
          <w:szCs w:val="30"/>
          <w:cs/>
        </w:rPr>
        <w:t>สามารถยกเลิก</w:t>
      </w:r>
      <w:r w:rsidR="00912A00" w:rsidRPr="006A5DCA">
        <w:rPr>
          <w:rFonts w:asciiTheme="majorBidi" w:hAnsiTheme="majorBidi" w:cstheme="majorBidi"/>
          <w:sz w:val="30"/>
          <w:szCs w:val="30"/>
          <w:cs/>
        </w:rPr>
        <w:t>สัญญาได้ภายในหนึ่งปีโดยที่</w:t>
      </w:r>
      <w:r w:rsidRPr="006A5DCA">
        <w:rPr>
          <w:rFonts w:asciiTheme="majorBidi" w:hAnsiTheme="majorBidi" w:cstheme="majorBidi"/>
          <w:sz w:val="30"/>
          <w:szCs w:val="30"/>
          <w:cs/>
        </w:rPr>
        <w:t>ไม่มีภาระใดๆ</w:t>
      </w:r>
      <w:r w:rsidR="00912A00" w:rsidRPr="006A5DCA">
        <w:rPr>
          <w:rFonts w:asciiTheme="majorBidi" w:hAnsiTheme="majorBidi" w:cstheme="majorBidi"/>
          <w:sz w:val="30"/>
          <w:szCs w:val="30"/>
          <w:cs/>
        </w:rPr>
        <w:t>ที่มีนัยสำคัญ</w:t>
      </w:r>
    </w:p>
    <w:p w14:paraId="1909AA10" w14:textId="77777777" w:rsidR="00CE50C9" w:rsidRPr="006A5DCA" w:rsidRDefault="00CE50C9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2CDDDB0" w14:textId="77777777" w:rsidR="00137B44" w:rsidRPr="006A5DCA" w:rsidRDefault="00AC62A1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</w:t>
      </w:r>
      <w:r w:rsidR="00C2344B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ี่อาจ</w:t>
      </w: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เกิดขึ้น</w:t>
      </w:r>
    </w:p>
    <w:p w14:paraId="4EBE736A" w14:textId="77777777" w:rsidR="0021109B" w:rsidRPr="006A5DCA" w:rsidRDefault="0021109B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0669D98" w14:textId="4E2D6975" w:rsidR="00910D5D" w:rsidRPr="006A5DCA" w:rsidRDefault="00D45663" w:rsidP="008E4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AA1532">
        <w:rPr>
          <w:rFonts w:asciiTheme="majorBidi" w:hAnsiTheme="majorBidi" w:cstheme="majorBidi"/>
          <w:sz w:val="30"/>
          <w:szCs w:val="30"/>
        </w:rPr>
        <w:t xml:space="preserve"> </w:t>
      </w:r>
      <w:r w:rsidR="006D0F69">
        <w:rPr>
          <w:rFonts w:asciiTheme="majorBidi" w:hAnsiTheme="majorBidi" w:cstheme="majorBidi"/>
          <w:sz w:val="30"/>
          <w:szCs w:val="30"/>
        </w:rPr>
        <w:t>30</w:t>
      </w:r>
      <w:r w:rsidR="00AA1532">
        <w:rPr>
          <w:rFonts w:asciiTheme="majorBidi" w:hAnsiTheme="majorBidi" w:cstheme="majorBidi"/>
          <w:sz w:val="30"/>
          <w:szCs w:val="30"/>
        </w:rPr>
        <w:t xml:space="preserve"> </w:t>
      </w:r>
      <w:r w:rsidR="00833ED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B6F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D0F69">
        <w:rPr>
          <w:rFonts w:asciiTheme="majorBidi" w:hAnsiTheme="majorBidi" w:cstheme="majorBidi"/>
          <w:sz w:val="30"/>
          <w:szCs w:val="30"/>
        </w:rPr>
        <w:t>25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FB6F90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บริษัทมีหนี้สินที่อาจเกิดขึ้นกับสถาบันการเงินเพื่อค้ำประกันวงเงินกู้ยืมของบริษัทย่อ</w:t>
      </w:r>
      <w:r w:rsidR="00311595" w:rsidRPr="006A5DCA">
        <w:rPr>
          <w:rFonts w:asciiTheme="majorBidi" w:hAnsiTheme="majorBidi" w:cstheme="majorBidi"/>
          <w:sz w:val="30"/>
          <w:szCs w:val="30"/>
          <w:cs/>
        </w:rPr>
        <w:t>ย</w:t>
      </w:r>
      <w:r w:rsidR="00FB6F90">
        <w:rPr>
          <w:rFonts w:asciiTheme="majorBidi" w:hAnsiTheme="majorBidi" w:cstheme="majorBidi"/>
          <w:sz w:val="30"/>
          <w:szCs w:val="30"/>
        </w:rPr>
        <w:t xml:space="preserve">   </w:t>
      </w:r>
      <w:r w:rsidRPr="006A5DCA">
        <w:rPr>
          <w:rFonts w:asciiTheme="majorBidi" w:hAnsiTheme="majorBidi" w:cstheme="majorBidi"/>
          <w:sz w:val="30"/>
          <w:szCs w:val="30"/>
          <w:cs/>
        </w:rPr>
        <w:t>หลายแห่ง เป็นจำนวนเงิน</w:t>
      </w:r>
      <w:r w:rsidR="005F0ACE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7426DD">
        <w:rPr>
          <w:rFonts w:asciiTheme="majorBidi" w:hAnsiTheme="majorBidi" w:cstheme="majorBidi"/>
          <w:sz w:val="30"/>
          <w:szCs w:val="30"/>
        </w:rPr>
        <w:t>2,603</w:t>
      </w:r>
      <w:r w:rsidR="00C55276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F11C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C55276" w:rsidRPr="006A5DCA">
        <w:rPr>
          <w:rFonts w:asciiTheme="majorBidi" w:hAnsiTheme="majorBidi" w:cstheme="majorBidi"/>
          <w:sz w:val="30"/>
          <w:szCs w:val="30"/>
          <w:cs/>
        </w:rPr>
        <w:t>และ</w:t>
      </w:r>
      <w:r w:rsidR="00D804AD">
        <w:rPr>
          <w:rFonts w:asciiTheme="majorBidi" w:hAnsiTheme="majorBidi" w:cstheme="majorBidi"/>
          <w:sz w:val="30"/>
          <w:szCs w:val="30"/>
        </w:rPr>
        <w:t xml:space="preserve"> </w:t>
      </w:r>
      <w:r w:rsidR="007B2EA3">
        <w:rPr>
          <w:rFonts w:asciiTheme="majorBidi" w:hAnsiTheme="majorBidi" w:cstheme="majorBidi"/>
          <w:sz w:val="30"/>
          <w:szCs w:val="30"/>
        </w:rPr>
        <w:t>63</w:t>
      </w:r>
      <w:r w:rsidR="00A27027">
        <w:rPr>
          <w:rFonts w:asciiTheme="majorBidi" w:hAnsiTheme="majorBidi" w:cstheme="majorBidi"/>
          <w:sz w:val="30"/>
          <w:szCs w:val="30"/>
        </w:rPr>
        <w:t xml:space="preserve"> </w:t>
      </w:r>
      <w:r w:rsidR="002F11C5" w:rsidRPr="006A5DCA">
        <w:rPr>
          <w:rFonts w:asciiTheme="majorBidi" w:hAnsiTheme="majorBidi" w:cstheme="majorBidi"/>
          <w:sz w:val="30"/>
          <w:szCs w:val="30"/>
          <w:cs/>
        </w:rPr>
        <w:t>ล้านเหรียญสหรัฐอ</w:t>
      </w:r>
      <w:r w:rsidR="00214310" w:rsidRPr="006A5DCA">
        <w:rPr>
          <w:rFonts w:asciiTheme="majorBidi" w:hAnsiTheme="majorBidi" w:cstheme="majorBidi"/>
          <w:sz w:val="30"/>
          <w:szCs w:val="30"/>
          <w:cs/>
        </w:rPr>
        <w:t>เ</w:t>
      </w:r>
      <w:r w:rsidR="002F11C5" w:rsidRPr="006A5DCA">
        <w:rPr>
          <w:rFonts w:asciiTheme="majorBidi" w:hAnsiTheme="majorBidi" w:cstheme="majorBidi"/>
          <w:sz w:val="30"/>
          <w:szCs w:val="30"/>
          <w:cs/>
        </w:rPr>
        <w:t xml:space="preserve">มริกา 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130F3" w:rsidRPr="006A5DC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CF50EF" w:rsidRPr="006A5DC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B6F9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6A5DC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34110"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470ED">
        <w:rPr>
          <w:rFonts w:asciiTheme="majorBidi" w:hAnsiTheme="majorBidi" w:cstheme="majorBidi"/>
          <w:i/>
          <w:iCs/>
          <w:sz w:val="30"/>
          <w:szCs w:val="30"/>
        </w:rPr>
        <w:t xml:space="preserve">2,370 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2F11C5" w:rsidRPr="006A5D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11C5"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C470ED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2F11C5" w:rsidRPr="006A5D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11C5" w:rsidRPr="006A5DCA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9D0459D" w14:textId="77777777" w:rsidR="00CE3E39" w:rsidRPr="006A5DCA" w:rsidRDefault="00CE3E39" w:rsidP="00CE3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0AB4ED8" w14:textId="01F00318" w:rsidR="00140027" w:rsidRPr="006A5DCA" w:rsidRDefault="00CB7B90" w:rsidP="00CB7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C47D8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คดีความ</w:t>
      </w:r>
    </w:p>
    <w:p w14:paraId="76FCAFB9" w14:textId="681504F8" w:rsidR="00140027" w:rsidRDefault="00140027" w:rsidP="0014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A974947" w14:textId="066FB81B" w:rsidR="000C2997" w:rsidRPr="006A5DCA" w:rsidRDefault="00AC5CED" w:rsidP="008E4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sz w:val="30"/>
          <w:szCs w:val="30"/>
        </w:rPr>
      </w:pPr>
      <w:r w:rsidRPr="00AC5CED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6D0F69">
        <w:rPr>
          <w:rFonts w:asciiTheme="majorBidi" w:hAnsiTheme="majorBidi"/>
          <w:sz w:val="30"/>
          <w:szCs w:val="30"/>
        </w:rPr>
        <w:t>30</w:t>
      </w:r>
      <w:r w:rsidRPr="00AC5CED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6D0F69">
        <w:rPr>
          <w:rFonts w:asciiTheme="majorBidi" w:hAnsiTheme="majorBidi"/>
          <w:sz w:val="30"/>
          <w:szCs w:val="30"/>
        </w:rPr>
        <w:t>2566</w:t>
      </w:r>
      <w:r w:rsidRPr="00AC5CED">
        <w:rPr>
          <w:rFonts w:asciiTheme="majorBidi" w:hAnsiTheme="majorBidi"/>
          <w:sz w:val="30"/>
          <w:szCs w:val="30"/>
          <w:cs/>
        </w:rPr>
        <w:t xml:space="preserve"> บริษัทได้ถูกฟ้องร้องในคดีแพ่งโดยกิจการอื่นเพื่อเรียกร้องให้ชดเชยค่าเสียหายจากการสูญเสียกำไรและรายได้</w:t>
      </w:r>
      <w:r w:rsidR="00523D50">
        <w:rPr>
          <w:rFonts w:asciiTheme="majorBidi" w:hAnsiTheme="majorBidi" w:hint="cs"/>
          <w:sz w:val="30"/>
          <w:szCs w:val="30"/>
          <w:cs/>
        </w:rPr>
        <w:t>เป็น</w:t>
      </w:r>
      <w:r w:rsidRPr="00AC5CED">
        <w:rPr>
          <w:rFonts w:asciiTheme="majorBidi" w:hAnsiTheme="majorBidi"/>
          <w:sz w:val="30"/>
          <w:szCs w:val="30"/>
          <w:cs/>
        </w:rPr>
        <w:t xml:space="preserve">จำนวน </w:t>
      </w:r>
      <w:r w:rsidR="006D0F69">
        <w:rPr>
          <w:rFonts w:asciiTheme="majorBidi" w:hAnsiTheme="majorBidi"/>
          <w:sz w:val="30"/>
          <w:szCs w:val="30"/>
        </w:rPr>
        <w:t>245</w:t>
      </w:r>
      <w:r w:rsidRPr="00AC5CED">
        <w:rPr>
          <w:rFonts w:asciiTheme="majorBidi" w:hAnsiTheme="majorBidi"/>
          <w:sz w:val="30"/>
          <w:szCs w:val="30"/>
          <w:cs/>
        </w:rPr>
        <w:t xml:space="preserve"> ล้านบาท ซึ่งเป็นผลอันเนื่องมาจากการใช้สิทธิ</w:t>
      </w:r>
      <w:r w:rsidRPr="008E489C">
        <w:rPr>
          <w:rFonts w:asciiTheme="majorBidi" w:hAnsiTheme="majorBidi" w:cstheme="majorBidi"/>
          <w:sz w:val="30"/>
          <w:szCs w:val="30"/>
          <w:cs/>
        </w:rPr>
        <w:t>ปกป้อง</w:t>
      </w:r>
      <w:r w:rsidRPr="00AC5CED">
        <w:rPr>
          <w:rFonts w:asciiTheme="majorBidi" w:hAnsiTheme="majorBidi"/>
          <w:sz w:val="30"/>
          <w:szCs w:val="30"/>
          <w:cs/>
        </w:rPr>
        <w:t>ทรัพย์สินทางปัญญาของบริษัท ผลของคดีดังกล่าวยังไม่เป็นที่สิ้นสุด จากคำแนะนำทางกฏหมาย ผู้บริหารเชื่อว่าบริษัทไม่มีภาระที่ต้องชดเชยค่าเสียหายดังกล่าว ดังนั้นจึงไม่มีการตั้งประมาณการเกี่ยวกับคดีความครั้ง</w:t>
      </w:r>
      <w:r w:rsidR="00CD6DFA">
        <w:rPr>
          <w:rFonts w:asciiTheme="majorBidi" w:hAnsiTheme="majorBidi" w:hint="cs"/>
          <w:sz w:val="30"/>
          <w:szCs w:val="30"/>
          <w:cs/>
        </w:rPr>
        <w:t>นี้</w:t>
      </w:r>
    </w:p>
    <w:p w14:paraId="5CEA72A0" w14:textId="77777777" w:rsidR="000C2997" w:rsidRPr="006A5DCA" w:rsidRDefault="000C2997" w:rsidP="0014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6EE44C4" w14:textId="74174AF0" w:rsidR="00140027" w:rsidRPr="006A5DCA" w:rsidRDefault="00140027" w:rsidP="008E4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A5DCA">
        <w:rPr>
          <w:rFonts w:asciiTheme="majorBidi" w:hAnsiTheme="majorBidi" w:cstheme="majorBidi"/>
          <w:sz w:val="30"/>
          <w:szCs w:val="30"/>
        </w:rPr>
        <w:t>3</w:t>
      </w:r>
      <w:r w:rsidR="00AA1532">
        <w:rPr>
          <w:rFonts w:asciiTheme="majorBidi" w:hAnsiTheme="majorBidi" w:cstheme="majorBidi"/>
          <w:sz w:val="30"/>
          <w:szCs w:val="30"/>
        </w:rPr>
        <w:t>0</w:t>
      </w:r>
      <w:r w:rsidR="00FB6F90">
        <w:rPr>
          <w:rFonts w:asciiTheme="majorBidi" w:hAnsiTheme="majorBidi" w:cstheme="majorBidi"/>
          <w:sz w:val="30"/>
          <w:szCs w:val="30"/>
        </w:rPr>
        <w:t xml:space="preserve"> </w:t>
      </w:r>
      <w:r w:rsidR="00833ED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B6F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FB6F90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5668EB" w:rsidRPr="006A5DCA">
        <w:rPr>
          <w:rFonts w:asciiTheme="majorBidi" w:hAnsiTheme="majorBidi" w:cstheme="majorBidi"/>
          <w:sz w:val="30"/>
          <w:szCs w:val="30"/>
          <w:cs/>
        </w:rPr>
        <w:t>ในต่างประเทศ</w:t>
      </w:r>
      <w:r w:rsidR="00450414" w:rsidRPr="006A5DCA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Pr="006A5DCA">
        <w:rPr>
          <w:rFonts w:asciiTheme="majorBidi" w:hAnsiTheme="majorBidi" w:cstheme="majorBidi"/>
          <w:sz w:val="30"/>
          <w:szCs w:val="30"/>
          <w:cs/>
        </w:rPr>
        <w:t>ได้รับคำสั่ง</w:t>
      </w:r>
      <w:r w:rsidR="00C71F31" w:rsidRPr="006A5DCA">
        <w:rPr>
          <w:rFonts w:asciiTheme="majorBidi" w:hAnsiTheme="majorBidi" w:cstheme="majorBidi"/>
          <w:sz w:val="30"/>
          <w:szCs w:val="30"/>
          <w:cs/>
        </w:rPr>
        <w:t>ให้</w:t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จ่ายเพิ่ม</w:t>
      </w:r>
      <w:r w:rsidR="00C71F31" w:rsidRPr="006A5DCA">
        <w:rPr>
          <w:rFonts w:asciiTheme="majorBidi" w:hAnsiTheme="majorBidi" w:cstheme="majorBidi"/>
          <w:sz w:val="30"/>
          <w:szCs w:val="30"/>
          <w:cs/>
        </w:rPr>
        <w:t>ภาษี</w:t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การ</w:t>
      </w:r>
      <w:r w:rsidR="00C71F31" w:rsidRPr="006A5DCA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6A5DCA">
        <w:rPr>
          <w:rFonts w:asciiTheme="majorBidi" w:hAnsiTheme="majorBidi" w:cstheme="majorBidi"/>
          <w:sz w:val="30"/>
          <w:szCs w:val="30"/>
          <w:cs/>
        </w:rPr>
        <w:t>จา</w:t>
      </w:r>
      <w:r w:rsidR="00F81299" w:rsidRPr="006A5DCA">
        <w:rPr>
          <w:rFonts w:asciiTheme="majorBidi" w:hAnsiTheme="majorBidi" w:cstheme="majorBidi"/>
          <w:sz w:val="30"/>
          <w:szCs w:val="30"/>
          <w:cs/>
        </w:rPr>
        <w:t>ก</w:t>
      </w:r>
      <w:r w:rsidRPr="006A5DCA">
        <w:rPr>
          <w:rFonts w:asciiTheme="majorBidi" w:hAnsiTheme="majorBidi" w:cstheme="majorBidi"/>
          <w:sz w:val="30"/>
          <w:szCs w:val="30"/>
          <w:cs/>
        </w:rPr>
        <w:t>กรม</w:t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ภาษี</w:t>
      </w:r>
      <w:r w:rsidR="000D59BE">
        <w:rPr>
          <w:rFonts w:asciiTheme="majorBidi" w:hAnsiTheme="majorBidi" w:cstheme="majorBidi"/>
          <w:sz w:val="30"/>
          <w:szCs w:val="30"/>
        </w:rPr>
        <w:br/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บริการ</w:t>
      </w:r>
      <w:r w:rsidR="00BD33F9">
        <w:rPr>
          <w:rFonts w:asciiTheme="majorBidi" w:hAnsiTheme="majorBidi" w:cstheme="majorBidi"/>
          <w:sz w:val="30"/>
          <w:szCs w:val="30"/>
        </w:rPr>
        <w:t xml:space="preserve"> </w:t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โดย</w:t>
      </w:r>
      <w:r w:rsidR="00D97214" w:rsidRPr="006A5DCA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ได้</w:t>
      </w:r>
      <w:r w:rsidRPr="006A5DCA">
        <w:rPr>
          <w:rFonts w:asciiTheme="majorBidi" w:hAnsiTheme="majorBidi" w:cstheme="majorBidi"/>
          <w:sz w:val="30"/>
          <w:szCs w:val="30"/>
          <w:cs/>
        </w:rPr>
        <w:t>ยื่นอุทธรณ์ต่อ</w:t>
      </w:r>
      <w:r w:rsidR="007A502B" w:rsidRPr="006A5DCA">
        <w:rPr>
          <w:rFonts w:asciiTheme="majorBidi" w:hAnsiTheme="majorBidi" w:cstheme="majorBidi"/>
          <w:sz w:val="30"/>
          <w:szCs w:val="30"/>
          <w:cs/>
        </w:rPr>
        <w:t>ศุ</w:t>
      </w:r>
      <w:r w:rsidR="00535C92" w:rsidRPr="006A5DCA">
        <w:rPr>
          <w:rFonts w:asciiTheme="majorBidi" w:hAnsiTheme="majorBidi" w:cstheme="majorBidi"/>
          <w:sz w:val="30"/>
          <w:szCs w:val="30"/>
          <w:cs/>
        </w:rPr>
        <w:t>ลกากรสรรพสามิตและ</w:t>
      </w:r>
      <w:r w:rsidR="00681151" w:rsidRPr="006A5DCA">
        <w:rPr>
          <w:rFonts w:asciiTheme="majorBidi" w:hAnsiTheme="majorBidi" w:cstheme="majorBidi"/>
          <w:sz w:val="30"/>
          <w:szCs w:val="30"/>
          <w:cs/>
        </w:rPr>
        <w:t>ภาษี</w:t>
      </w:r>
      <w:r w:rsidR="00535C92" w:rsidRPr="006A5DCA">
        <w:rPr>
          <w:rFonts w:asciiTheme="majorBidi" w:hAnsiTheme="majorBidi" w:cstheme="majorBidi"/>
          <w:sz w:val="30"/>
          <w:szCs w:val="30"/>
          <w:cs/>
        </w:rPr>
        <w:t>บริการ</w:t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ศาลวินิจฉัยอุทธรณ์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68EB" w:rsidRPr="006A5DCA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Pr="006A5DCA">
        <w:rPr>
          <w:rFonts w:asciiTheme="majorBidi" w:hAnsiTheme="majorBidi" w:cstheme="majorBidi"/>
          <w:sz w:val="30"/>
          <w:szCs w:val="30"/>
          <w:cs/>
        </w:rPr>
        <w:t>เชื่อว่า</w:t>
      </w:r>
      <w:r w:rsidR="005300F8">
        <w:rPr>
          <w:rFonts w:asciiTheme="majorBidi" w:hAnsiTheme="majorBidi" w:cstheme="majorBidi"/>
          <w:sz w:val="30"/>
          <w:szCs w:val="30"/>
          <w:cs/>
        </w:rPr>
        <w:br/>
      </w:r>
      <w:r w:rsidR="009576D7" w:rsidRPr="005300F8">
        <w:rPr>
          <w:rFonts w:asciiTheme="majorBidi" w:hAnsiTheme="majorBidi" w:cstheme="majorBidi"/>
          <w:spacing w:val="-2"/>
          <w:sz w:val="30"/>
          <w:szCs w:val="30"/>
          <w:cs/>
        </w:rPr>
        <w:t>ความ</w:t>
      </w:r>
      <w:r w:rsidRPr="005300F8">
        <w:rPr>
          <w:rFonts w:asciiTheme="majorBidi" w:hAnsiTheme="majorBidi" w:cstheme="majorBidi"/>
          <w:spacing w:val="-2"/>
          <w:sz w:val="30"/>
          <w:szCs w:val="30"/>
          <w:cs/>
        </w:rPr>
        <w:t>เสียหาย</w:t>
      </w:r>
      <w:r w:rsidR="009576D7" w:rsidRPr="005300F8">
        <w:rPr>
          <w:rFonts w:asciiTheme="majorBidi" w:hAnsiTheme="majorBidi" w:cstheme="majorBidi"/>
          <w:spacing w:val="-2"/>
          <w:sz w:val="30"/>
          <w:szCs w:val="30"/>
          <w:cs/>
        </w:rPr>
        <w:t>ที่อาจเกิดขึ้นจากคดีความ</w:t>
      </w:r>
      <w:r w:rsidRPr="005300F8">
        <w:rPr>
          <w:rFonts w:asciiTheme="majorBidi" w:hAnsiTheme="majorBidi" w:cstheme="majorBidi"/>
          <w:spacing w:val="-2"/>
          <w:sz w:val="30"/>
          <w:szCs w:val="30"/>
          <w:cs/>
        </w:rPr>
        <w:t>ไม่มีผลกระทบ</w:t>
      </w:r>
      <w:r w:rsidR="009576D7" w:rsidRPr="005300F8">
        <w:rPr>
          <w:rFonts w:asciiTheme="majorBidi" w:hAnsiTheme="majorBidi" w:cstheme="majorBidi"/>
          <w:spacing w:val="-2"/>
          <w:sz w:val="30"/>
          <w:szCs w:val="30"/>
          <w:cs/>
        </w:rPr>
        <w:t>อย่างมีนัย</w:t>
      </w:r>
      <w:r w:rsidRPr="005300F8">
        <w:rPr>
          <w:rFonts w:asciiTheme="majorBidi" w:hAnsiTheme="majorBidi" w:cstheme="majorBidi"/>
          <w:spacing w:val="-2"/>
          <w:sz w:val="30"/>
          <w:szCs w:val="30"/>
          <w:cs/>
        </w:rPr>
        <w:t>สำคัญต่อ</w:t>
      </w:r>
      <w:r w:rsidR="009576D7" w:rsidRPr="005300F8">
        <w:rPr>
          <w:rFonts w:asciiTheme="majorBidi" w:hAnsiTheme="majorBidi" w:cstheme="majorBidi"/>
          <w:spacing w:val="-2"/>
          <w:sz w:val="30"/>
          <w:szCs w:val="30"/>
          <w:cs/>
        </w:rPr>
        <w:t>ผล</w:t>
      </w:r>
      <w:r w:rsidRPr="005300F8">
        <w:rPr>
          <w:rFonts w:asciiTheme="majorBidi" w:hAnsiTheme="majorBidi" w:cstheme="majorBidi"/>
          <w:spacing w:val="-2"/>
          <w:sz w:val="30"/>
          <w:szCs w:val="30"/>
          <w:cs/>
        </w:rPr>
        <w:t>การดำเนินงานของบริษัท</w:t>
      </w:r>
      <w:r w:rsidR="00CE3E39" w:rsidRPr="005300F8">
        <w:rPr>
          <w:rFonts w:asciiTheme="majorBidi" w:hAnsiTheme="majorBidi" w:cstheme="majorBidi"/>
          <w:spacing w:val="-2"/>
          <w:sz w:val="30"/>
          <w:szCs w:val="30"/>
          <w:cs/>
        </w:rPr>
        <w:t>ย่อย</w:t>
      </w:r>
      <w:r w:rsidR="005858F6" w:rsidRPr="005300F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300F8">
        <w:rPr>
          <w:rFonts w:asciiTheme="majorBidi" w:hAnsiTheme="majorBidi" w:cstheme="majorBidi"/>
          <w:spacing w:val="-2"/>
          <w:sz w:val="30"/>
          <w:szCs w:val="30"/>
          <w:cs/>
        </w:rPr>
        <w:t>ดังนั้นจึง</w:t>
      </w:r>
      <w:r w:rsidR="009576D7" w:rsidRPr="005300F8">
        <w:rPr>
          <w:rFonts w:asciiTheme="majorBidi" w:hAnsiTheme="majorBidi" w:cstheme="majorBidi"/>
          <w:spacing w:val="-2"/>
          <w:sz w:val="30"/>
          <w:szCs w:val="30"/>
          <w:cs/>
        </w:rPr>
        <w:t>ไม</w:t>
      </w:r>
      <w:r w:rsidR="005300F8" w:rsidRPr="005300F8">
        <w:rPr>
          <w:rFonts w:asciiTheme="majorBidi" w:hAnsiTheme="majorBidi" w:cstheme="majorBidi" w:hint="cs"/>
          <w:spacing w:val="-2"/>
          <w:sz w:val="30"/>
          <w:szCs w:val="30"/>
          <w:cs/>
        </w:rPr>
        <w:t>่</w:t>
      </w:r>
      <w:r w:rsidR="009576D7" w:rsidRPr="005300F8">
        <w:rPr>
          <w:rFonts w:asciiTheme="majorBidi" w:hAnsiTheme="majorBidi" w:cstheme="majorBidi"/>
          <w:spacing w:val="-2"/>
          <w:sz w:val="30"/>
          <w:szCs w:val="30"/>
          <w:cs/>
        </w:rPr>
        <w:t>มี</w:t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การตั้งประมาณการเกี่ยวกับคดีความครั้งนี้</w:t>
      </w:r>
    </w:p>
    <w:p w14:paraId="6B4C4028" w14:textId="67463810" w:rsidR="009C3BB7" w:rsidRPr="006A5DCA" w:rsidRDefault="009C3BB7" w:rsidP="00D14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CC80DA4" w14:textId="22CF2712" w:rsidR="000870B9" w:rsidRDefault="009C3BB7" w:rsidP="008E4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A1532">
        <w:rPr>
          <w:rFonts w:asciiTheme="majorBidi" w:hAnsiTheme="majorBidi" w:cstheme="majorBidi"/>
          <w:sz w:val="30"/>
          <w:szCs w:val="30"/>
        </w:rPr>
        <w:t xml:space="preserve">30 </w:t>
      </w:r>
      <w:r w:rsidR="00833ED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B6F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FB6F90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บริษัทย่อยในต่างประเทศแห่งหนึ่งได้รับคำสั่งให้จ่ายเพิ่มภาษีนิติบุคคลจากกรมสรรพากรโดยบริษัทย่อยได้แก้ต่างต่อคำสั่งดังกล่าว ผู้บริหารเชื่อว่าความเสียหายที่อาจเกิดขึ้นจากคดีความไม่มีผลกระทบ</w:t>
      </w:r>
      <w:r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อย่างมีนัยสำคัญต่อผลการดำเนินงานของบริษัทย่อย ดังนั้นจึงไม่มีการตั้งประมาณการเกี่ยวกับคดีความครั้งนี้</w:t>
      </w:r>
    </w:p>
    <w:p w14:paraId="5E3D38B1" w14:textId="50A84190" w:rsidR="00C470ED" w:rsidRPr="006A5DCA" w:rsidRDefault="00C470ED" w:rsidP="000C2997">
      <w:pPr>
        <w:pStyle w:val="a"/>
        <w:ind w:right="-176"/>
        <w:jc w:val="thaiDistribute"/>
        <w:rPr>
          <w:rFonts w:asciiTheme="majorBidi" w:hAnsiTheme="majorBidi" w:cstheme="majorBidi"/>
          <w:cs/>
        </w:rPr>
      </w:pPr>
    </w:p>
    <w:sectPr w:rsidR="00C470ED" w:rsidRPr="006A5DCA" w:rsidSect="00DB73FD">
      <w:headerReference w:type="default" r:id="rId13"/>
      <w:footerReference w:type="default" r:id="rId14"/>
      <w:type w:val="nextColumn"/>
      <w:pgSz w:w="11909" w:h="16834" w:code="9"/>
      <w:pgMar w:top="691" w:right="92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764FA" w14:textId="77777777" w:rsidR="00953B43" w:rsidRDefault="00953B43" w:rsidP="00FC04D5">
      <w:r>
        <w:separator/>
      </w:r>
    </w:p>
  </w:endnote>
  <w:endnote w:type="continuationSeparator" w:id="0">
    <w:p w14:paraId="41A720F1" w14:textId="77777777" w:rsidR="00953B43" w:rsidRDefault="00953B43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78484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DA90378" w14:textId="77777777" w:rsidR="00D223B2" w:rsidRPr="004A4440" w:rsidRDefault="00D223B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A444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A444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A444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37766">
          <w:rPr>
            <w:rFonts w:asciiTheme="majorBidi" w:hAnsiTheme="majorBidi" w:cstheme="majorBidi"/>
            <w:noProof/>
            <w:sz w:val="30"/>
            <w:szCs w:val="30"/>
          </w:rPr>
          <w:t>16</w:t>
        </w:r>
        <w:r w:rsidRPr="004A444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14562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D66E1A" w14:textId="011CE599" w:rsidR="00D223B2" w:rsidRPr="005C306E" w:rsidRDefault="00D223B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C306E">
          <w:rPr>
            <w:rFonts w:ascii="Angsana New" w:hAnsi="Angsana New" w:hint="cs"/>
            <w:sz w:val="30"/>
            <w:szCs w:val="30"/>
          </w:rPr>
          <w:fldChar w:fldCharType="begin"/>
        </w:r>
        <w:r w:rsidRPr="005C306E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C306E">
          <w:rPr>
            <w:rFonts w:ascii="Angsana New" w:hAnsi="Angsana New" w:hint="cs"/>
            <w:sz w:val="30"/>
            <w:szCs w:val="30"/>
          </w:rPr>
          <w:fldChar w:fldCharType="separate"/>
        </w:r>
        <w:r w:rsidR="00937766">
          <w:rPr>
            <w:rFonts w:ascii="Angsana New" w:hAnsi="Angsana New"/>
            <w:noProof/>
            <w:sz w:val="30"/>
            <w:szCs w:val="30"/>
          </w:rPr>
          <w:t>26</w:t>
        </w:r>
        <w:r w:rsidRPr="005C306E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D206" w14:textId="77777777" w:rsidR="00D223B2" w:rsidRPr="00860E15" w:rsidRDefault="00D223B2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937766">
      <w:rPr>
        <w:rStyle w:val="PageNumber"/>
        <w:rFonts w:ascii="Angsana New" w:hAnsi="Angsana New"/>
        <w:noProof/>
        <w:sz w:val="30"/>
        <w:szCs w:val="30"/>
      </w:rPr>
      <w:t>33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D223B2" w:rsidRPr="00D8432A" w:rsidRDefault="00D223B2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C4B1D" w14:textId="77777777" w:rsidR="00953B43" w:rsidRDefault="00953B43" w:rsidP="00FC04D5">
      <w:r>
        <w:separator/>
      </w:r>
    </w:p>
  </w:footnote>
  <w:footnote w:type="continuationSeparator" w:id="0">
    <w:p w14:paraId="49719FDE" w14:textId="77777777" w:rsidR="00953B43" w:rsidRDefault="00953B43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AADD1" w14:textId="77777777" w:rsidR="00D223B2" w:rsidRPr="003B5EBA" w:rsidRDefault="00D223B2" w:rsidP="00584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FCB2390" w14:textId="77777777" w:rsidR="00D223B2" w:rsidRPr="003B5EBA" w:rsidRDefault="00D223B2" w:rsidP="00145B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BD45B14" w14:textId="246E8A97" w:rsidR="00D223B2" w:rsidRPr="00AF256D" w:rsidRDefault="00D223B2" w:rsidP="0011235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842835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3C07FFD4" w14:textId="77777777" w:rsidR="00D223B2" w:rsidRPr="00A34F3C" w:rsidRDefault="00D223B2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87472" w14:textId="77777777" w:rsidR="00D223B2" w:rsidRPr="003B5EBA" w:rsidRDefault="00D223B2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FF814C1" w14:textId="77777777" w:rsidR="00D223B2" w:rsidRPr="003B5EBA" w:rsidRDefault="00D223B2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35DEECF" w14:textId="77777777" w:rsidR="00D223B2" w:rsidRPr="00AF256D" w:rsidRDefault="00D223B2" w:rsidP="00833ED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842835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FF10A26" w14:textId="77777777" w:rsidR="00D223B2" w:rsidRPr="00164EBE" w:rsidRDefault="00D223B2" w:rsidP="00485DC7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EB0B7" w14:textId="77777777" w:rsidR="00D223B2" w:rsidRPr="003B5EBA" w:rsidRDefault="00D223B2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11E3B30" w14:textId="77777777" w:rsidR="00D223B2" w:rsidRPr="003B5EBA" w:rsidRDefault="00D223B2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59F296E" w14:textId="77777777" w:rsidR="00D223B2" w:rsidRPr="00AF256D" w:rsidRDefault="00D223B2" w:rsidP="00833ED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842835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75B6A026" w14:textId="77777777" w:rsidR="00D223B2" w:rsidRPr="001C28F5" w:rsidRDefault="00D223B2" w:rsidP="00485DC7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52E58" w14:textId="77777777" w:rsidR="00D223B2" w:rsidRPr="003B5EBA" w:rsidRDefault="00D223B2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E5F9CE5" w14:textId="77777777" w:rsidR="00D223B2" w:rsidRPr="003B5EBA" w:rsidRDefault="00D223B2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6053D93" w14:textId="77777777" w:rsidR="00D223B2" w:rsidRPr="00AF256D" w:rsidRDefault="00D223B2" w:rsidP="00833ED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842835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2B63D21" w14:textId="77777777" w:rsidR="00D223B2" w:rsidRPr="001C28F5" w:rsidRDefault="00D223B2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AB2FB4"/>
    <w:multiLevelType w:val="hybridMultilevel"/>
    <w:tmpl w:val="183AC86E"/>
    <w:lvl w:ilvl="0" w:tplc="8DCA261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0582339">
    <w:abstractNumId w:val="6"/>
  </w:num>
  <w:num w:numId="2" w16cid:durableId="1134447200">
    <w:abstractNumId w:val="5"/>
  </w:num>
  <w:num w:numId="3" w16cid:durableId="2031640172">
    <w:abstractNumId w:val="9"/>
  </w:num>
  <w:num w:numId="4" w16cid:durableId="1710063162">
    <w:abstractNumId w:val="7"/>
  </w:num>
  <w:num w:numId="5" w16cid:durableId="125782261">
    <w:abstractNumId w:val="8"/>
  </w:num>
  <w:num w:numId="6" w16cid:durableId="798037616">
    <w:abstractNumId w:val="3"/>
  </w:num>
  <w:num w:numId="7" w16cid:durableId="1463646965">
    <w:abstractNumId w:val="2"/>
  </w:num>
  <w:num w:numId="8" w16cid:durableId="1368331384">
    <w:abstractNumId w:val="0"/>
  </w:num>
  <w:num w:numId="9" w16cid:durableId="1568422303">
    <w:abstractNumId w:val="1"/>
  </w:num>
  <w:num w:numId="10" w16cid:durableId="954098676">
    <w:abstractNumId w:val="4"/>
  </w:num>
  <w:num w:numId="11" w16cid:durableId="1107430978">
    <w:abstractNumId w:val="16"/>
  </w:num>
  <w:num w:numId="12" w16cid:durableId="2122528268">
    <w:abstractNumId w:val="12"/>
  </w:num>
  <w:num w:numId="13" w16cid:durableId="1327398826">
    <w:abstractNumId w:val="21"/>
  </w:num>
  <w:num w:numId="14" w16cid:durableId="835652430">
    <w:abstractNumId w:val="14"/>
  </w:num>
  <w:num w:numId="15" w16cid:durableId="1467578354">
    <w:abstractNumId w:val="17"/>
  </w:num>
  <w:num w:numId="16" w16cid:durableId="2102678179">
    <w:abstractNumId w:val="24"/>
  </w:num>
  <w:num w:numId="17" w16cid:durableId="1565986163">
    <w:abstractNumId w:val="25"/>
  </w:num>
  <w:num w:numId="18" w16cid:durableId="242841836">
    <w:abstractNumId w:val="22"/>
  </w:num>
  <w:num w:numId="19" w16cid:durableId="1498809728">
    <w:abstractNumId w:val="11"/>
  </w:num>
  <w:num w:numId="20" w16cid:durableId="1655915178">
    <w:abstractNumId w:val="18"/>
  </w:num>
  <w:num w:numId="21" w16cid:durableId="1190484277">
    <w:abstractNumId w:val="13"/>
  </w:num>
  <w:num w:numId="22" w16cid:durableId="621301538">
    <w:abstractNumId w:val="10"/>
  </w:num>
  <w:num w:numId="23" w16cid:durableId="1915427645">
    <w:abstractNumId w:val="20"/>
  </w:num>
  <w:num w:numId="24" w16cid:durableId="1856260379">
    <w:abstractNumId w:val="23"/>
  </w:num>
  <w:num w:numId="25" w16cid:durableId="330180521">
    <w:abstractNumId w:val="19"/>
  </w:num>
  <w:num w:numId="26" w16cid:durableId="1224877644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E78"/>
    <w:rsid w:val="000026D6"/>
    <w:rsid w:val="000027CE"/>
    <w:rsid w:val="00002E6D"/>
    <w:rsid w:val="00003BD1"/>
    <w:rsid w:val="00003D9F"/>
    <w:rsid w:val="000042F9"/>
    <w:rsid w:val="000045B5"/>
    <w:rsid w:val="00004D45"/>
    <w:rsid w:val="0000537B"/>
    <w:rsid w:val="000057D4"/>
    <w:rsid w:val="000067F0"/>
    <w:rsid w:val="00007ED1"/>
    <w:rsid w:val="00007FE9"/>
    <w:rsid w:val="0001036C"/>
    <w:rsid w:val="000105A2"/>
    <w:rsid w:val="000106A9"/>
    <w:rsid w:val="00010863"/>
    <w:rsid w:val="00010997"/>
    <w:rsid w:val="00011695"/>
    <w:rsid w:val="0001222E"/>
    <w:rsid w:val="00012CB3"/>
    <w:rsid w:val="000134D7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32D6"/>
    <w:rsid w:val="00023609"/>
    <w:rsid w:val="000239D0"/>
    <w:rsid w:val="00023D95"/>
    <w:rsid w:val="00023FC6"/>
    <w:rsid w:val="00024041"/>
    <w:rsid w:val="00024112"/>
    <w:rsid w:val="000252B5"/>
    <w:rsid w:val="00025993"/>
    <w:rsid w:val="00025ADA"/>
    <w:rsid w:val="000260EC"/>
    <w:rsid w:val="00026523"/>
    <w:rsid w:val="000266CF"/>
    <w:rsid w:val="000267AE"/>
    <w:rsid w:val="00026AC5"/>
    <w:rsid w:val="00026B2B"/>
    <w:rsid w:val="0002744C"/>
    <w:rsid w:val="0002785B"/>
    <w:rsid w:val="00027C47"/>
    <w:rsid w:val="000305BF"/>
    <w:rsid w:val="00030960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E04"/>
    <w:rsid w:val="00040E3F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0AAA"/>
    <w:rsid w:val="00051121"/>
    <w:rsid w:val="000516FC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3A59"/>
    <w:rsid w:val="00053E1F"/>
    <w:rsid w:val="00054417"/>
    <w:rsid w:val="00054816"/>
    <w:rsid w:val="00054C46"/>
    <w:rsid w:val="00055263"/>
    <w:rsid w:val="00055A7F"/>
    <w:rsid w:val="00055C43"/>
    <w:rsid w:val="000560F0"/>
    <w:rsid w:val="000566A8"/>
    <w:rsid w:val="000569D3"/>
    <w:rsid w:val="00056D4D"/>
    <w:rsid w:val="000570FA"/>
    <w:rsid w:val="000571CC"/>
    <w:rsid w:val="00057454"/>
    <w:rsid w:val="00057C54"/>
    <w:rsid w:val="00057CF9"/>
    <w:rsid w:val="00057D84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A39"/>
    <w:rsid w:val="00065B57"/>
    <w:rsid w:val="0006670C"/>
    <w:rsid w:val="00066D5F"/>
    <w:rsid w:val="00067A04"/>
    <w:rsid w:val="00067B51"/>
    <w:rsid w:val="0007025E"/>
    <w:rsid w:val="00070612"/>
    <w:rsid w:val="00070B78"/>
    <w:rsid w:val="00071000"/>
    <w:rsid w:val="0007125E"/>
    <w:rsid w:val="000713B2"/>
    <w:rsid w:val="0007213B"/>
    <w:rsid w:val="00072196"/>
    <w:rsid w:val="000723A8"/>
    <w:rsid w:val="000727AC"/>
    <w:rsid w:val="00072B1D"/>
    <w:rsid w:val="0007326A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F39"/>
    <w:rsid w:val="00077363"/>
    <w:rsid w:val="00080C86"/>
    <w:rsid w:val="00080E97"/>
    <w:rsid w:val="00081EAC"/>
    <w:rsid w:val="000824F1"/>
    <w:rsid w:val="0008292C"/>
    <w:rsid w:val="00083AF8"/>
    <w:rsid w:val="00083B8D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5FFE"/>
    <w:rsid w:val="0009625A"/>
    <w:rsid w:val="000963E2"/>
    <w:rsid w:val="000968D3"/>
    <w:rsid w:val="00096AFB"/>
    <w:rsid w:val="0009705C"/>
    <w:rsid w:val="000973E5"/>
    <w:rsid w:val="000975FF"/>
    <w:rsid w:val="00097626"/>
    <w:rsid w:val="0009787C"/>
    <w:rsid w:val="000A08AD"/>
    <w:rsid w:val="000A0940"/>
    <w:rsid w:val="000A0C94"/>
    <w:rsid w:val="000A0F75"/>
    <w:rsid w:val="000A1418"/>
    <w:rsid w:val="000A153B"/>
    <w:rsid w:val="000A1CF3"/>
    <w:rsid w:val="000A2098"/>
    <w:rsid w:val="000A2156"/>
    <w:rsid w:val="000A2158"/>
    <w:rsid w:val="000A278F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B066F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9F7"/>
    <w:rsid w:val="000B4A6F"/>
    <w:rsid w:val="000B4AC5"/>
    <w:rsid w:val="000B4F1B"/>
    <w:rsid w:val="000B5183"/>
    <w:rsid w:val="000B5A26"/>
    <w:rsid w:val="000B5C68"/>
    <w:rsid w:val="000B5F7A"/>
    <w:rsid w:val="000B6171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0F7D"/>
    <w:rsid w:val="000C10DC"/>
    <w:rsid w:val="000C13B0"/>
    <w:rsid w:val="000C1C7E"/>
    <w:rsid w:val="000C2031"/>
    <w:rsid w:val="000C20EE"/>
    <w:rsid w:val="000C2997"/>
    <w:rsid w:val="000C3025"/>
    <w:rsid w:val="000C3672"/>
    <w:rsid w:val="000C36A8"/>
    <w:rsid w:val="000C3A38"/>
    <w:rsid w:val="000C404D"/>
    <w:rsid w:val="000C4185"/>
    <w:rsid w:val="000C473B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615"/>
    <w:rsid w:val="000D4A59"/>
    <w:rsid w:val="000D4FC6"/>
    <w:rsid w:val="000D59BE"/>
    <w:rsid w:val="000D5F3C"/>
    <w:rsid w:val="000D6A81"/>
    <w:rsid w:val="000D7C48"/>
    <w:rsid w:val="000D7C7C"/>
    <w:rsid w:val="000E05ED"/>
    <w:rsid w:val="000E0E97"/>
    <w:rsid w:val="000E0FDE"/>
    <w:rsid w:val="000E140D"/>
    <w:rsid w:val="000E1C92"/>
    <w:rsid w:val="000E1EE2"/>
    <w:rsid w:val="000E27A6"/>
    <w:rsid w:val="000E36E3"/>
    <w:rsid w:val="000E3AC2"/>
    <w:rsid w:val="000E3AD0"/>
    <w:rsid w:val="000E3E2A"/>
    <w:rsid w:val="000E3FA7"/>
    <w:rsid w:val="000E4D8E"/>
    <w:rsid w:val="000E4EA4"/>
    <w:rsid w:val="000E555F"/>
    <w:rsid w:val="000E63B3"/>
    <w:rsid w:val="000E66BF"/>
    <w:rsid w:val="000E6C8F"/>
    <w:rsid w:val="000E701D"/>
    <w:rsid w:val="000E73AF"/>
    <w:rsid w:val="000E7F82"/>
    <w:rsid w:val="000F0E70"/>
    <w:rsid w:val="000F0EE1"/>
    <w:rsid w:val="000F106D"/>
    <w:rsid w:val="000F17C4"/>
    <w:rsid w:val="000F256A"/>
    <w:rsid w:val="000F2726"/>
    <w:rsid w:val="000F2BCB"/>
    <w:rsid w:val="000F37C4"/>
    <w:rsid w:val="000F3937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2D48"/>
    <w:rsid w:val="00103372"/>
    <w:rsid w:val="00103507"/>
    <w:rsid w:val="001042AC"/>
    <w:rsid w:val="00104CA6"/>
    <w:rsid w:val="001051C6"/>
    <w:rsid w:val="00105857"/>
    <w:rsid w:val="00105903"/>
    <w:rsid w:val="001076F0"/>
    <w:rsid w:val="001114B0"/>
    <w:rsid w:val="00111C99"/>
    <w:rsid w:val="00112351"/>
    <w:rsid w:val="00112424"/>
    <w:rsid w:val="001128E2"/>
    <w:rsid w:val="0011294C"/>
    <w:rsid w:val="00112B9D"/>
    <w:rsid w:val="00112FFC"/>
    <w:rsid w:val="00113617"/>
    <w:rsid w:val="00113957"/>
    <w:rsid w:val="00113A71"/>
    <w:rsid w:val="00113CC7"/>
    <w:rsid w:val="00113D34"/>
    <w:rsid w:val="00114184"/>
    <w:rsid w:val="00114633"/>
    <w:rsid w:val="00115459"/>
    <w:rsid w:val="00117147"/>
    <w:rsid w:val="0011747C"/>
    <w:rsid w:val="00117A4C"/>
    <w:rsid w:val="00117C30"/>
    <w:rsid w:val="001201FE"/>
    <w:rsid w:val="00120625"/>
    <w:rsid w:val="001206AB"/>
    <w:rsid w:val="00120708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40D5"/>
    <w:rsid w:val="00124C05"/>
    <w:rsid w:val="001252FB"/>
    <w:rsid w:val="00125625"/>
    <w:rsid w:val="00126275"/>
    <w:rsid w:val="00126AB9"/>
    <w:rsid w:val="0012709F"/>
    <w:rsid w:val="0012768E"/>
    <w:rsid w:val="00127B9E"/>
    <w:rsid w:val="001308E3"/>
    <w:rsid w:val="0013147E"/>
    <w:rsid w:val="00131729"/>
    <w:rsid w:val="00132359"/>
    <w:rsid w:val="00132955"/>
    <w:rsid w:val="00132DA8"/>
    <w:rsid w:val="0013306B"/>
    <w:rsid w:val="001338E4"/>
    <w:rsid w:val="001341FB"/>
    <w:rsid w:val="001342E3"/>
    <w:rsid w:val="001370DA"/>
    <w:rsid w:val="001373CD"/>
    <w:rsid w:val="00137B44"/>
    <w:rsid w:val="00137B81"/>
    <w:rsid w:val="00140027"/>
    <w:rsid w:val="001401EC"/>
    <w:rsid w:val="001402CF"/>
    <w:rsid w:val="001402D7"/>
    <w:rsid w:val="00140B82"/>
    <w:rsid w:val="001410A8"/>
    <w:rsid w:val="0014114B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6593"/>
    <w:rsid w:val="0014667C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92B"/>
    <w:rsid w:val="00152D8C"/>
    <w:rsid w:val="0015457F"/>
    <w:rsid w:val="001546D5"/>
    <w:rsid w:val="001546DB"/>
    <w:rsid w:val="00154BCC"/>
    <w:rsid w:val="00154D6F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487"/>
    <w:rsid w:val="001614F2"/>
    <w:rsid w:val="00161CBA"/>
    <w:rsid w:val="00161FDB"/>
    <w:rsid w:val="00162DBD"/>
    <w:rsid w:val="00163BA9"/>
    <w:rsid w:val="00164B80"/>
    <w:rsid w:val="00164EBE"/>
    <w:rsid w:val="0016523F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3CCB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1688"/>
    <w:rsid w:val="00192016"/>
    <w:rsid w:val="00193491"/>
    <w:rsid w:val="00193ACA"/>
    <w:rsid w:val="001941A8"/>
    <w:rsid w:val="001941FD"/>
    <w:rsid w:val="001943CF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388"/>
    <w:rsid w:val="001A0808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B3E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205"/>
    <w:rsid w:val="001B362A"/>
    <w:rsid w:val="001B3785"/>
    <w:rsid w:val="001B37C0"/>
    <w:rsid w:val="001B4572"/>
    <w:rsid w:val="001B4936"/>
    <w:rsid w:val="001B4AE8"/>
    <w:rsid w:val="001B4CA2"/>
    <w:rsid w:val="001B519D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412D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0297"/>
    <w:rsid w:val="001E0A88"/>
    <w:rsid w:val="001E1116"/>
    <w:rsid w:val="001E19EF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87B"/>
    <w:rsid w:val="00200218"/>
    <w:rsid w:val="0020097F"/>
    <w:rsid w:val="00200989"/>
    <w:rsid w:val="00200AD8"/>
    <w:rsid w:val="002014B2"/>
    <w:rsid w:val="00201914"/>
    <w:rsid w:val="00201EBA"/>
    <w:rsid w:val="00201F6F"/>
    <w:rsid w:val="0020201E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46D"/>
    <w:rsid w:val="00210D11"/>
    <w:rsid w:val="0021109B"/>
    <w:rsid w:val="00211F37"/>
    <w:rsid w:val="002127FA"/>
    <w:rsid w:val="00212D5D"/>
    <w:rsid w:val="00212EE5"/>
    <w:rsid w:val="002132A7"/>
    <w:rsid w:val="002136CF"/>
    <w:rsid w:val="002141D2"/>
    <w:rsid w:val="00214310"/>
    <w:rsid w:val="00214686"/>
    <w:rsid w:val="0021478F"/>
    <w:rsid w:val="00214A1A"/>
    <w:rsid w:val="00214AA2"/>
    <w:rsid w:val="00214D25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9D4"/>
    <w:rsid w:val="00222C6F"/>
    <w:rsid w:val="00222C99"/>
    <w:rsid w:val="00223989"/>
    <w:rsid w:val="00223C32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30227"/>
    <w:rsid w:val="00231403"/>
    <w:rsid w:val="002314E3"/>
    <w:rsid w:val="002318B2"/>
    <w:rsid w:val="002319FA"/>
    <w:rsid w:val="00231BC8"/>
    <w:rsid w:val="00231ED2"/>
    <w:rsid w:val="00232A51"/>
    <w:rsid w:val="002348DA"/>
    <w:rsid w:val="0023547E"/>
    <w:rsid w:val="002355E4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AE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2AC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839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646"/>
    <w:rsid w:val="00263A70"/>
    <w:rsid w:val="00264A45"/>
    <w:rsid w:val="002658AD"/>
    <w:rsid w:val="00265DB5"/>
    <w:rsid w:val="00265EC5"/>
    <w:rsid w:val="00266642"/>
    <w:rsid w:val="00266C20"/>
    <w:rsid w:val="002678C6"/>
    <w:rsid w:val="00267D23"/>
    <w:rsid w:val="0027018F"/>
    <w:rsid w:val="002707AE"/>
    <w:rsid w:val="00271BF6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2C"/>
    <w:rsid w:val="0027546F"/>
    <w:rsid w:val="00275FC4"/>
    <w:rsid w:val="002764C3"/>
    <w:rsid w:val="00276F10"/>
    <w:rsid w:val="0027710D"/>
    <w:rsid w:val="00277C81"/>
    <w:rsid w:val="002800F6"/>
    <w:rsid w:val="0028011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5FA5"/>
    <w:rsid w:val="002860AE"/>
    <w:rsid w:val="00286750"/>
    <w:rsid w:val="002869DF"/>
    <w:rsid w:val="00286CBC"/>
    <w:rsid w:val="002873E8"/>
    <w:rsid w:val="0029035F"/>
    <w:rsid w:val="002906C4"/>
    <w:rsid w:val="00290A48"/>
    <w:rsid w:val="002913C8"/>
    <w:rsid w:val="002914C9"/>
    <w:rsid w:val="00291BA6"/>
    <w:rsid w:val="00292249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0237"/>
    <w:rsid w:val="002A16D4"/>
    <w:rsid w:val="002A19B4"/>
    <w:rsid w:val="002A1A34"/>
    <w:rsid w:val="002A1E98"/>
    <w:rsid w:val="002A250A"/>
    <w:rsid w:val="002A35E2"/>
    <w:rsid w:val="002A36B8"/>
    <w:rsid w:val="002A3B3C"/>
    <w:rsid w:val="002A4027"/>
    <w:rsid w:val="002A4375"/>
    <w:rsid w:val="002A4F9C"/>
    <w:rsid w:val="002A524F"/>
    <w:rsid w:val="002A5468"/>
    <w:rsid w:val="002A5804"/>
    <w:rsid w:val="002A5B1C"/>
    <w:rsid w:val="002A5BC9"/>
    <w:rsid w:val="002A641D"/>
    <w:rsid w:val="002A683F"/>
    <w:rsid w:val="002A7511"/>
    <w:rsid w:val="002A77B4"/>
    <w:rsid w:val="002A7A10"/>
    <w:rsid w:val="002A7E90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3DFE"/>
    <w:rsid w:val="002B4C03"/>
    <w:rsid w:val="002B5997"/>
    <w:rsid w:val="002B625A"/>
    <w:rsid w:val="002B6362"/>
    <w:rsid w:val="002B6AC4"/>
    <w:rsid w:val="002B7544"/>
    <w:rsid w:val="002B7713"/>
    <w:rsid w:val="002C0633"/>
    <w:rsid w:val="002C0A75"/>
    <w:rsid w:val="002C0A93"/>
    <w:rsid w:val="002C0B4D"/>
    <w:rsid w:val="002C0E8F"/>
    <w:rsid w:val="002C1087"/>
    <w:rsid w:val="002C1BEA"/>
    <w:rsid w:val="002C2394"/>
    <w:rsid w:val="002C23CD"/>
    <w:rsid w:val="002C26A5"/>
    <w:rsid w:val="002C2922"/>
    <w:rsid w:val="002C3B45"/>
    <w:rsid w:val="002C42A2"/>
    <w:rsid w:val="002C4366"/>
    <w:rsid w:val="002C5264"/>
    <w:rsid w:val="002C52BD"/>
    <w:rsid w:val="002C670A"/>
    <w:rsid w:val="002C6807"/>
    <w:rsid w:val="002C6F6A"/>
    <w:rsid w:val="002C7101"/>
    <w:rsid w:val="002C71C3"/>
    <w:rsid w:val="002C741D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85C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5ACC"/>
    <w:rsid w:val="002E625C"/>
    <w:rsid w:val="002E641C"/>
    <w:rsid w:val="002E6A90"/>
    <w:rsid w:val="002E70BA"/>
    <w:rsid w:val="002E785A"/>
    <w:rsid w:val="002E7BD5"/>
    <w:rsid w:val="002F03C2"/>
    <w:rsid w:val="002F03E5"/>
    <w:rsid w:val="002F0B16"/>
    <w:rsid w:val="002F11C5"/>
    <w:rsid w:val="002F21C0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2F8C"/>
    <w:rsid w:val="00303995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05F"/>
    <w:rsid w:val="0031095C"/>
    <w:rsid w:val="00310AB5"/>
    <w:rsid w:val="003114DD"/>
    <w:rsid w:val="00311595"/>
    <w:rsid w:val="003116E5"/>
    <w:rsid w:val="00311A46"/>
    <w:rsid w:val="00311ABE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B20"/>
    <w:rsid w:val="00315CD6"/>
    <w:rsid w:val="00315FC3"/>
    <w:rsid w:val="0031606C"/>
    <w:rsid w:val="003163ED"/>
    <w:rsid w:val="00316EE1"/>
    <w:rsid w:val="00317425"/>
    <w:rsid w:val="00317530"/>
    <w:rsid w:val="00317850"/>
    <w:rsid w:val="003178EA"/>
    <w:rsid w:val="00317F1F"/>
    <w:rsid w:val="003201E3"/>
    <w:rsid w:val="003207F7"/>
    <w:rsid w:val="00320B2A"/>
    <w:rsid w:val="003210B0"/>
    <w:rsid w:val="003214B2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6010"/>
    <w:rsid w:val="003274FE"/>
    <w:rsid w:val="0032761E"/>
    <w:rsid w:val="003302C0"/>
    <w:rsid w:val="00330356"/>
    <w:rsid w:val="003307A8"/>
    <w:rsid w:val="0033143A"/>
    <w:rsid w:val="00332BC9"/>
    <w:rsid w:val="00334D4D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061"/>
    <w:rsid w:val="0036121C"/>
    <w:rsid w:val="00361397"/>
    <w:rsid w:val="003623A0"/>
    <w:rsid w:val="00362B4C"/>
    <w:rsid w:val="00363BB5"/>
    <w:rsid w:val="00364345"/>
    <w:rsid w:val="003644B7"/>
    <w:rsid w:val="00364BE2"/>
    <w:rsid w:val="00364EDE"/>
    <w:rsid w:val="003652A0"/>
    <w:rsid w:val="003652FF"/>
    <w:rsid w:val="00365770"/>
    <w:rsid w:val="0036654D"/>
    <w:rsid w:val="00366973"/>
    <w:rsid w:val="00367145"/>
    <w:rsid w:val="00367C4E"/>
    <w:rsid w:val="00370E81"/>
    <w:rsid w:val="00371810"/>
    <w:rsid w:val="00371F4F"/>
    <w:rsid w:val="00372480"/>
    <w:rsid w:val="00372A4E"/>
    <w:rsid w:val="00372CB7"/>
    <w:rsid w:val="00372D4B"/>
    <w:rsid w:val="00372F31"/>
    <w:rsid w:val="003732C4"/>
    <w:rsid w:val="003732E2"/>
    <w:rsid w:val="00374142"/>
    <w:rsid w:val="00374A45"/>
    <w:rsid w:val="00374C0A"/>
    <w:rsid w:val="00375F2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412C"/>
    <w:rsid w:val="003943DC"/>
    <w:rsid w:val="00394577"/>
    <w:rsid w:val="00394834"/>
    <w:rsid w:val="00394A24"/>
    <w:rsid w:val="00394DE3"/>
    <w:rsid w:val="00395712"/>
    <w:rsid w:val="00395BA4"/>
    <w:rsid w:val="00396F9E"/>
    <w:rsid w:val="00397AF1"/>
    <w:rsid w:val="00397BFF"/>
    <w:rsid w:val="003A0DCE"/>
    <w:rsid w:val="003A18D9"/>
    <w:rsid w:val="003A1A21"/>
    <w:rsid w:val="003A1A98"/>
    <w:rsid w:val="003A1D19"/>
    <w:rsid w:val="003A2286"/>
    <w:rsid w:val="003A2AB7"/>
    <w:rsid w:val="003A31CB"/>
    <w:rsid w:val="003A4325"/>
    <w:rsid w:val="003A4497"/>
    <w:rsid w:val="003A52E3"/>
    <w:rsid w:val="003A53D7"/>
    <w:rsid w:val="003A5606"/>
    <w:rsid w:val="003A5D36"/>
    <w:rsid w:val="003A6621"/>
    <w:rsid w:val="003A6BAA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110"/>
    <w:rsid w:val="003B27A0"/>
    <w:rsid w:val="003B2B24"/>
    <w:rsid w:val="003B2C2E"/>
    <w:rsid w:val="003B38B6"/>
    <w:rsid w:val="003B3A5C"/>
    <w:rsid w:val="003B3ED6"/>
    <w:rsid w:val="003B48CE"/>
    <w:rsid w:val="003B4F8C"/>
    <w:rsid w:val="003B516E"/>
    <w:rsid w:val="003B519A"/>
    <w:rsid w:val="003B5325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0ABC"/>
    <w:rsid w:val="003C1097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3B89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C7C06"/>
    <w:rsid w:val="003C7E3E"/>
    <w:rsid w:val="003D03FA"/>
    <w:rsid w:val="003D100C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F60"/>
    <w:rsid w:val="003D6961"/>
    <w:rsid w:val="003D69E6"/>
    <w:rsid w:val="003D7206"/>
    <w:rsid w:val="003D7362"/>
    <w:rsid w:val="003D7705"/>
    <w:rsid w:val="003D7B93"/>
    <w:rsid w:val="003D7E3B"/>
    <w:rsid w:val="003E0A1A"/>
    <w:rsid w:val="003E1066"/>
    <w:rsid w:val="003E1282"/>
    <w:rsid w:val="003E147A"/>
    <w:rsid w:val="003E195F"/>
    <w:rsid w:val="003E19FB"/>
    <w:rsid w:val="003E2ADC"/>
    <w:rsid w:val="003E2CC3"/>
    <w:rsid w:val="003E41A2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5C2"/>
    <w:rsid w:val="003E77CF"/>
    <w:rsid w:val="003E7FBE"/>
    <w:rsid w:val="003F03CE"/>
    <w:rsid w:val="003F07C1"/>
    <w:rsid w:val="003F091C"/>
    <w:rsid w:val="003F14C0"/>
    <w:rsid w:val="003F18CD"/>
    <w:rsid w:val="003F19FF"/>
    <w:rsid w:val="003F1B1B"/>
    <w:rsid w:val="003F1B2F"/>
    <w:rsid w:val="003F1BF6"/>
    <w:rsid w:val="003F2354"/>
    <w:rsid w:val="003F2AD6"/>
    <w:rsid w:val="003F2CD1"/>
    <w:rsid w:val="003F2D12"/>
    <w:rsid w:val="003F2F53"/>
    <w:rsid w:val="003F3574"/>
    <w:rsid w:val="003F44FF"/>
    <w:rsid w:val="003F4BA0"/>
    <w:rsid w:val="003F4DA6"/>
    <w:rsid w:val="003F5804"/>
    <w:rsid w:val="003F6816"/>
    <w:rsid w:val="003F6D3D"/>
    <w:rsid w:val="003F6DAA"/>
    <w:rsid w:val="003F70BE"/>
    <w:rsid w:val="003F7179"/>
    <w:rsid w:val="003F774C"/>
    <w:rsid w:val="004001CF"/>
    <w:rsid w:val="00401536"/>
    <w:rsid w:val="0040175B"/>
    <w:rsid w:val="0040205B"/>
    <w:rsid w:val="0040224C"/>
    <w:rsid w:val="0040244A"/>
    <w:rsid w:val="00402622"/>
    <w:rsid w:val="0040312D"/>
    <w:rsid w:val="0040327F"/>
    <w:rsid w:val="004033D0"/>
    <w:rsid w:val="00403F80"/>
    <w:rsid w:val="00404E8E"/>
    <w:rsid w:val="004051B7"/>
    <w:rsid w:val="00405450"/>
    <w:rsid w:val="00405859"/>
    <w:rsid w:val="00405E40"/>
    <w:rsid w:val="00405FB1"/>
    <w:rsid w:val="00406029"/>
    <w:rsid w:val="00406561"/>
    <w:rsid w:val="00406820"/>
    <w:rsid w:val="00407161"/>
    <w:rsid w:val="0040725D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527"/>
    <w:rsid w:val="004115F5"/>
    <w:rsid w:val="00412045"/>
    <w:rsid w:val="004128A9"/>
    <w:rsid w:val="00412FF0"/>
    <w:rsid w:val="004144EE"/>
    <w:rsid w:val="00414560"/>
    <w:rsid w:val="004149AA"/>
    <w:rsid w:val="00414C82"/>
    <w:rsid w:val="00414D31"/>
    <w:rsid w:val="00415050"/>
    <w:rsid w:val="004151BA"/>
    <w:rsid w:val="004152A4"/>
    <w:rsid w:val="00415858"/>
    <w:rsid w:val="004161E0"/>
    <w:rsid w:val="00416733"/>
    <w:rsid w:val="0041682E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3A9"/>
    <w:rsid w:val="00422B34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B7A"/>
    <w:rsid w:val="00431C13"/>
    <w:rsid w:val="00431FC5"/>
    <w:rsid w:val="00432B70"/>
    <w:rsid w:val="00432DC5"/>
    <w:rsid w:val="004334A6"/>
    <w:rsid w:val="00433AD6"/>
    <w:rsid w:val="00433B24"/>
    <w:rsid w:val="00433B55"/>
    <w:rsid w:val="00433EEF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5A6"/>
    <w:rsid w:val="004365DE"/>
    <w:rsid w:val="00437818"/>
    <w:rsid w:val="0044192D"/>
    <w:rsid w:val="00441C2C"/>
    <w:rsid w:val="00442711"/>
    <w:rsid w:val="00442840"/>
    <w:rsid w:val="00442AC9"/>
    <w:rsid w:val="00442D58"/>
    <w:rsid w:val="0044335D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EF1"/>
    <w:rsid w:val="00446F2D"/>
    <w:rsid w:val="0044720D"/>
    <w:rsid w:val="004477DA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F56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866"/>
    <w:rsid w:val="00466CDE"/>
    <w:rsid w:val="0046712E"/>
    <w:rsid w:val="0047026B"/>
    <w:rsid w:val="004702EB"/>
    <w:rsid w:val="00470589"/>
    <w:rsid w:val="004709C1"/>
    <w:rsid w:val="00471350"/>
    <w:rsid w:val="00471452"/>
    <w:rsid w:val="004717EA"/>
    <w:rsid w:val="00472977"/>
    <w:rsid w:val="00472A4E"/>
    <w:rsid w:val="00473045"/>
    <w:rsid w:val="00473217"/>
    <w:rsid w:val="00473E7A"/>
    <w:rsid w:val="00474155"/>
    <w:rsid w:val="004743A5"/>
    <w:rsid w:val="0047469F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4A2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2519"/>
    <w:rsid w:val="00492843"/>
    <w:rsid w:val="004939C0"/>
    <w:rsid w:val="004940A4"/>
    <w:rsid w:val="004940D5"/>
    <w:rsid w:val="004949E4"/>
    <w:rsid w:val="00494A1E"/>
    <w:rsid w:val="00494D8B"/>
    <w:rsid w:val="00494E43"/>
    <w:rsid w:val="00495979"/>
    <w:rsid w:val="0049636A"/>
    <w:rsid w:val="00496B1D"/>
    <w:rsid w:val="00496BA2"/>
    <w:rsid w:val="00496CD8"/>
    <w:rsid w:val="0049707D"/>
    <w:rsid w:val="0049795C"/>
    <w:rsid w:val="004A046F"/>
    <w:rsid w:val="004A0577"/>
    <w:rsid w:val="004A0A9F"/>
    <w:rsid w:val="004A0C93"/>
    <w:rsid w:val="004A144E"/>
    <w:rsid w:val="004A1AAC"/>
    <w:rsid w:val="004A1D96"/>
    <w:rsid w:val="004A20BF"/>
    <w:rsid w:val="004A3246"/>
    <w:rsid w:val="004A4424"/>
    <w:rsid w:val="004A4440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D4A"/>
    <w:rsid w:val="004B1D9C"/>
    <w:rsid w:val="004B1F2C"/>
    <w:rsid w:val="004B2220"/>
    <w:rsid w:val="004B2CE4"/>
    <w:rsid w:val="004B4272"/>
    <w:rsid w:val="004B4290"/>
    <w:rsid w:val="004B43A2"/>
    <w:rsid w:val="004B55B4"/>
    <w:rsid w:val="004B5AE7"/>
    <w:rsid w:val="004B6FEC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32CC"/>
    <w:rsid w:val="004C3551"/>
    <w:rsid w:val="004C3809"/>
    <w:rsid w:val="004C449F"/>
    <w:rsid w:val="004C4A3D"/>
    <w:rsid w:val="004C4A61"/>
    <w:rsid w:val="004C52E4"/>
    <w:rsid w:val="004C582F"/>
    <w:rsid w:val="004C58B7"/>
    <w:rsid w:val="004C5DFE"/>
    <w:rsid w:val="004C7101"/>
    <w:rsid w:val="004C7997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937"/>
    <w:rsid w:val="004E0C06"/>
    <w:rsid w:val="004E0ED4"/>
    <w:rsid w:val="004E0F3D"/>
    <w:rsid w:val="004E1368"/>
    <w:rsid w:val="004E2AF2"/>
    <w:rsid w:val="004E2BEA"/>
    <w:rsid w:val="004E3A1B"/>
    <w:rsid w:val="004E3E6E"/>
    <w:rsid w:val="004E3F3B"/>
    <w:rsid w:val="004E446E"/>
    <w:rsid w:val="004E4AB3"/>
    <w:rsid w:val="004E5089"/>
    <w:rsid w:val="004E5877"/>
    <w:rsid w:val="004E59FB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287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A82"/>
    <w:rsid w:val="004F6BC3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D46"/>
    <w:rsid w:val="00504607"/>
    <w:rsid w:val="00504CE2"/>
    <w:rsid w:val="005061DE"/>
    <w:rsid w:val="00506279"/>
    <w:rsid w:val="00507A3B"/>
    <w:rsid w:val="005105FA"/>
    <w:rsid w:val="00510D5D"/>
    <w:rsid w:val="00510E50"/>
    <w:rsid w:val="00511A83"/>
    <w:rsid w:val="00511ED5"/>
    <w:rsid w:val="00512280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D50"/>
    <w:rsid w:val="00523FFF"/>
    <w:rsid w:val="0052405D"/>
    <w:rsid w:val="0052477D"/>
    <w:rsid w:val="005254B0"/>
    <w:rsid w:val="00525B1A"/>
    <w:rsid w:val="005260C4"/>
    <w:rsid w:val="005264A0"/>
    <w:rsid w:val="00527061"/>
    <w:rsid w:val="0052751E"/>
    <w:rsid w:val="0052793E"/>
    <w:rsid w:val="00527EAE"/>
    <w:rsid w:val="005300F8"/>
    <w:rsid w:val="005311C6"/>
    <w:rsid w:val="005311E5"/>
    <w:rsid w:val="00531665"/>
    <w:rsid w:val="005321A4"/>
    <w:rsid w:val="005347CE"/>
    <w:rsid w:val="00534BDA"/>
    <w:rsid w:val="005355E9"/>
    <w:rsid w:val="00535838"/>
    <w:rsid w:val="00535C92"/>
    <w:rsid w:val="00535E34"/>
    <w:rsid w:val="0053620F"/>
    <w:rsid w:val="005364A3"/>
    <w:rsid w:val="00536F4A"/>
    <w:rsid w:val="005372AD"/>
    <w:rsid w:val="005373C2"/>
    <w:rsid w:val="00537754"/>
    <w:rsid w:val="00537A0B"/>
    <w:rsid w:val="0054073B"/>
    <w:rsid w:val="00540A35"/>
    <w:rsid w:val="00540A8B"/>
    <w:rsid w:val="00540D55"/>
    <w:rsid w:val="00540EF7"/>
    <w:rsid w:val="0054121F"/>
    <w:rsid w:val="005419B1"/>
    <w:rsid w:val="00541A3B"/>
    <w:rsid w:val="00541D09"/>
    <w:rsid w:val="0054216C"/>
    <w:rsid w:val="005429C1"/>
    <w:rsid w:val="0054390F"/>
    <w:rsid w:val="005441C8"/>
    <w:rsid w:val="00544643"/>
    <w:rsid w:val="005446D9"/>
    <w:rsid w:val="00544BD9"/>
    <w:rsid w:val="00546D9C"/>
    <w:rsid w:val="00547DD9"/>
    <w:rsid w:val="00550893"/>
    <w:rsid w:val="00550F61"/>
    <w:rsid w:val="00551039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56F"/>
    <w:rsid w:val="005551EB"/>
    <w:rsid w:val="005552C1"/>
    <w:rsid w:val="005561CD"/>
    <w:rsid w:val="00556BBD"/>
    <w:rsid w:val="00556BF2"/>
    <w:rsid w:val="0055779D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759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D42"/>
    <w:rsid w:val="0057110C"/>
    <w:rsid w:val="00571447"/>
    <w:rsid w:val="00571D98"/>
    <w:rsid w:val="00572240"/>
    <w:rsid w:val="00572286"/>
    <w:rsid w:val="00572B83"/>
    <w:rsid w:val="00573131"/>
    <w:rsid w:val="00573650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0D3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7358"/>
    <w:rsid w:val="0058769E"/>
    <w:rsid w:val="00587852"/>
    <w:rsid w:val="0059081E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6AC"/>
    <w:rsid w:val="005966EE"/>
    <w:rsid w:val="00596974"/>
    <w:rsid w:val="005969E5"/>
    <w:rsid w:val="005971DC"/>
    <w:rsid w:val="00597487"/>
    <w:rsid w:val="005976AE"/>
    <w:rsid w:val="005976F7"/>
    <w:rsid w:val="005A0078"/>
    <w:rsid w:val="005A024C"/>
    <w:rsid w:val="005A13E8"/>
    <w:rsid w:val="005A13EC"/>
    <w:rsid w:val="005A2652"/>
    <w:rsid w:val="005A302B"/>
    <w:rsid w:val="005A41DA"/>
    <w:rsid w:val="005A42DF"/>
    <w:rsid w:val="005A47D8"/>
    <w:rsid w:val="005A5270"/>
    <w:rsid w:val="005A6401"/>
    <w:rsid w:val="005A64BD"/>
    <w:rsid w:val="005A6520"/>
    <w:rsid w:val="005A697E"/>
    <w:rsid w:val="005A7458"/>
    <w:rsid w:val="005A7549"/>
    <w:rsid w:val="005A774E"/>
    <w:rsid w:val="005A7CEA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7D2"/>
    <w:rsid w:val="005B2AB7"/>
    <w:rsid w:val="005B3092"/>
    <w:rsid w:val="005B3138"/>
    <w:rsid w:val="005B4375"/>
    <w:rsid w:val="005B46C8"/>
    <w:rsid w:val="005B46F2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5FF"/>
    <w:rsid w:val="005C505B"/>
    <w:rsid w:val="005C5343"/>
    <w:rsid w:val="005C5E8B"/>
    <w:rsid w:val="005C619C"/>
    <w:rsid w:val="005C6243"/>
    <w:rsid w:val="005C6248"/>
    <w:rsid w:val="005C6279"/>
    <w:rsid w:val="005C68A5"/>
    <w:rsid w:val="005C6E5E"/>
    <w:rsid w:val="005C711D"/>
    <w:rsid w:val="005C7B61"/>
    <w:rsid w:val="005D0037"/>
    <w:rsid w:val="005D02ED"/>
    <w:rsid w:val="005D0836"/>
    <w:rsid w:val="005D0890"/>
    <w:rsid w:val="005D17FA"/>
    <w:rsid w:val="005D2799"/>
    <w:rsid w:val="005D2851"/>
    <w:rsid w:val="005D2873"/>
    <w:rsid w:val="005D2BDA"/>
    <w:rsid w:val="005D2EC3"/>
    <w:rsid w:val="005D3113"/>
    <w:rsid w:val="005D32D9"/>
    <w:rsid w:val="005D339C"/>
    <w:rsid w:val="005D34B3"/>
    <w:rsid w:val="005D38C0"/>
    <w:rsid w:val="005D482F"/>
    <w:rsid w:val="005D4F24"/>
    <w:rsid w:val="005D4F33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32C"/>
    <w:rsid w:val="005D7FEF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8E9"/>
    <w:rsid w:val="005E5C35"/>
    <w:rsid w:val="005E6052"/>
    <w:rsid w:val="005E6306"/>
    <w:rsid w:val="005E6B22"/>
    <w:rsid w:val="005E6BDF"/>
    <w:rsid w:val="005E6E77"/>
    <w:rsid w:val="005E77AD"/>
    <w:rsid w:val="005F015D"/>
    <w:rsid w:val="005F0ACE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CE6"/>
    <w:rsid w:val="005F4EB2"/>
    <w:rsid w:val="005F50D9"/>
    <w:rsid w:val="005F594F"/>
    <w:rsid w:val="005F5AF7"/>
    <w:rsid w:val="005F6124"/>
    <w:rsid w:val="005F6176"/>
    <w:rsid w:val="005F67D9"/>
    <w:rsid w:val="005F6916"/>
    <w:rsid w:val="005F6923"/>
    <w:rsid w:val="005F6B6C"/>
    <w:rsid w:val="005F7A39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40CE"/>
    <w:rsid w:val="006040FB"/>
    <w:rsid w:val="0060432B"/>
    <w:rsid w:val="0060437D"/>
    <w:rsid w:val="00604CEF"/>
    <w:rsid w:val="00604CF7"/>
    <w:rsid w:val="00605453"/>
    <w:rsid w:val="0060619C"/>
    <w:rsid w:val="006061EA"/>
    <w:rsid w:val="0060686E"/>
    <w:rsid w:val="006076CB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1DD6"/>
    <w:rsid w:val="006120CD"/>
    <w:rsid w:val="006125F3"/>
    <w:rsid w:val="00612C2A"/>
    <w:rsid w:val="00612FA0"/>
    <w:rsid w:val="00614C16"/>
    <w:rsid w:val="00614E23"/>
    <w:rsid w:val="00615005"/>
    <w:rsid w:val="00615275"/>
    <w:rsid w:val="00615324"/>
    <w:rsid w:val="006154A5"/>
    <w:rsid w:val="0061566B"/>
    <w:rsid w:val="006160BB"/>
    <w:rsid w:val="00616986"/>
    <w:rsid w:val="0061752C"/>
    <w:rsid w:val="00617559"/>
    <w:rsid w:val="0061792D"/>
    <w:rsid w:val="00620048"/>
    <w:rsid w:val="00620B45"/>
    <w:rsid w:val="006215F6"/>
    <w:rsid w:val="00621835"/>
    <w:rsid w:val="00621A09"/>
    <w:rsid w:val="00621DE6"/>
    <w:rsid w:val="00624602"/>
    <w:rsid w:val="006247CC"/>
    <w:rsid w:val="00624A7B"/>
    <w:rsid w:val="0062589E"/>
    <w:rsid w:val="00625C19"/>
    <w:rsid w:val="0062780D"/>
    <w:rsid w:val="00627C12"/>
    <w:rsid w:val="00627F5D"/>
    <w:rsid w:val="006302C0"/>
    <w:rsid w:val="006302DB"/>
    <w:rsid w:val="00630864"/>
    <w:rsid w:val="00630BB8"/>
    <w:rsid w:val="0063147B"/>
    <w:rsid w:val="0063158D"/>
    <w:rsid w:val="006316AB"/>
    <w:rsid w:val="00631849"/>
    <w:rsid w:val="00632612"/>
    <w:rsid w:val="006329BB"/>
    <w:rsid w:val="006339B1"/>
    <w:rsid w:val="00633FC2"/>
    <w:rsid w:val="00634043"/>
    <w:rsid w:val="00635D62"/>
    <w:rsid w:val="00635D8A"/>
    <w:rsid w:val="00635EAA"/>
    <w:rsid w:val="00636BCA"/>
    <w:rsid w:val="00636CBF"/>
    <w:rsid w:val="006372DC"/>
    <w:rsid w:val="006401AB"/>
    <w:rsid w:val="00640F16"/>
    <w:rsid w:val="00641AE0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6B4"/>
    <w:rsid w:val="00650A08"/>
    <w:rsid w:val="00650CCC"/>
    <w:rsid w:val="00651BE4"/>
    <w:rsid w:val="00651CFC"/>
    <w:rsid w:val="00651E6B"/>
    <w:rsid w:val="00652488"/>
    <w:rsid w:val="006528F6"/>
    <w:rsid w:val="00653074"/>
    <w:rsid w:val="00653186"/>
    <w:rsid w:val="0065366D"/>
    <w:rsid w:val="00653EEA"/>
    <w:rsid w:val="006541E6"/>
    <w:rsid w:val="006542C7"/>
    <w:rsid w:val="00655273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7D7"/>
    <w:rsid w:val="0066581E"/>
    <w:rsid w:val="00665CB3"/>
    <w:rsid w:val="00666370"/>
    <w:rsid w:val="00666BAF"/>
    <w:rsid w:val="006671D9"/>
    <w:rsid w:val="00667BC7"/>
    <w:rsid w:val="00670162"/>
    <w:rsid w:val="006701EE"/>
    <w:rsid w:val="0067038D"/>
    <w:rsid w:val="0067052B"/>
    <w:rsid w:val="0067069E"/>
    <w:rsid w:val="00670771"/>
    <w:rsid w:val="0067084C"/>
    <w:rsid w:val="00670866"/>
    <w:rsid w:val="00670A45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909"/>
    <w:rsid w:val="0067594F"/>
    <w:rsid w:val="00675A4E"/>
    <w:rsid w:val="00675A51"/>
    <w:rsid w:val="006766CF"/>
    <w:rsid w:val="0067711A"/>
    <w:rsid w:val="00677170"/>
    <w:rsid w:val="00677744"/>
    <w:rsid w:val="0067778B"/>
    <w:rsid w:val="006779A7"/>
    <w:rsid w:val="00677BE6"/>
    <w:rsid w:val="00680921"/>
    <w:rsid w:val="00680A5B"/>
    <w:rsid w:val="00681151"/>
    <w:rsid w:val="00681577"/>
    <w:rsid w:val="00681809"/>
    <w:rsid w:val="00681B0D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4CC"/>
    <w:rsid w:val="00690EE2"/>
    <w:rsid w:val="00691498"/>
    <w:rsid w:val="00691F25"/>
    <w:rsid w:val="00692009"/>
    <w:rsid w:val="0069297A"/>
    <w:rsid w:val="00693342"/>
    <w:rsid w:val="00693DA4"/>
    <w:rsid w:val="00694218"/>
    <w:rsid w:val="0069467F"/>
    <w:rsid w:val="00694773"/>
    <w:rsid w:val="00694C74"/>
    <w:rsid w:val="00694CD2"/>
    <w:rsid w:val="00694E14"/>
    <w:rsid w:val="00694E2B"/>
    <w:rsid w:val="00695126"/>
    <w:rsid w:val="006954C9"/>
    <w:rsid w:val="00695C2A"/>
    <w:rsid w:val="00695DF2"/>
    <w:rsid w:val="00695EE1"/>
    <w:rsid w:val="006961FF"/>
    <w:rsid w:val="00696B46"/>
    <w:rsid w:val="00696B5A"/>
    <w:rsid w:val="00697048"/>
    <w:rsid w:val="00697061"/>
    <w:rsid w:val="00697E7C"/>
    <w:rsid w:val="00697F16"/>
    <w:rsid w:val="006A03F1"/>
    <w:rsid w:val="006A07D9"/>
    <w:rsid w:val="006A0E74"/>
    <w:rsid w:val="006A1449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53B"/>
    <w:rsid w:val="006A5C28"/>
    <w:rsid w:val="006A5DCA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C85"/>
    <w:rsid w:val="006B074E"/>
    <w:rsid w:val="006B0D5B"/>
    <w:rsid w:val="006B10F6"/>
    <w:rsid w:val="006B1F98"/>
    <w:rsid w:val="006B2B7B"/>
    <w:rsid w:val="006B3567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C54"/>
    <w:rsid w:val="006C30FC"/>
    <w:rsid w:val="006C3253"/>
    <w:rsid w:val="006C337B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5CF3"/>
    <w:rsid w:val="006C6023"/>
    <w:rsid w:val="006C62E0"/>
    <w:rsid w:val="006C63DE"/>
    <w:rsid w:val="006C6810"/>
    <w:rsid w:val="006C6DBF"/>
    <w:rsid w:val="006C7220"/>
    <w:rsid w:val="006D089C"/>
    <w:rsid w:val="006D0D13"/>
    <w:rsid w:val="006D0F69"/>
    <w:rsid w:val="006D1640"/>
    <w:rsid w:val="006D189F"/>
    <w:rsid w:val="006D1904"/>
    <w:rsid w:val="006D23B4"/>
    <w:rsid w:val="006D2467"/>
    <w:rsid w:val="006D283A"/>
    <w:rsid w:val="006D2DBB"/>
    <w:rsid w:val="006D4303"/>
    <w:rsid w:val="006D48B0"/>
    <w:rsid w:val="006D4BE2"/>
    <w:rsid w:val="006D6712"/>
    <w:rsid w:val="006D69EF"/>
    <w:rsid w:val="006D69F3"/>
    <w:rsid w:val="006D74A0"/>
    <w:rsid w:val="006D7D85"/>
    <w:rsid w:val="006D7E67"/>
    <w:rsid w:val="006E0400"/>
    <w:rsid w:val="006E05E5"/>
    <w:rsid w:val="006E0AC8"/>
    <w:rsid w:val="006E0ED2"/>
    <w:rsid w:val="006E1476"/>
    <w:rsid w:val="006E27D0"/>
    <w:rsid w:val="006E37DA"/>
    <w:rsid w:val="006E42F8"/>
    <w:rsid w:val="006E441D"/>
    <w:rsid w:val="006E45C3"/>
    <w:rsid w:val="006E588D"/>
    <w:rsid w:val="006E58D5"/>
    <w:rsid w:val="006E5A2A"/>
    <w:rsid w:val="006E5F5F"/>
    <w:rsid w:val="006E6759"/>
    <w:rsid w:val="006E6C79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491E"/>
    <w:rsid w:val="006F5648"/>
    <w:rsid w:val="006F58E2"/>
    <w:rsid w:val="006F64EE"/>
    <w:rsid w:val="006F70C6"/>
    <w:rsid w:val="006F7116"/>
    <w:rsid w:val="006F7DB3"/>
    <w:rsid w:val="006F7E78"/>
    <w:rsid w:val="0070032A"/>
    <w:rsid w:val="00700B56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5CAA"/>
    <w:rsid w:val="007060B8"/>
    <w:rsid w:val="00706842"/>
    <w:rsid w:val="00707700"/>
    <w:rsid w:val="007079CD"/>
    <w:rsid w:val="00707BF5"/>
    <w:rsid w:val="00707E6D"/>
    <w:rsid w:val="00707FF3"/>
    <w:rsid w:val="0071125C"/>
    <w:rsid w:val="00711380"/>
    <w:rsid w:val="00711733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4F6D"/>
    <w:rsid w:val="007152CE"/>
    <w:rsid w:val="007157AD"/>
    <w:rsid w:val="0071588C"/>
    <w:rsid w:val="00715F22"/>
    <w:rsid w:val="00715FF7"/>
    <w:rsid w:val="007165AC"/>
    <w:rsid w:val="007174C2"/>
    <w:rsid w:val="007177B0"/>
    <w:rsid w:val="00717CF6"/>
    <w:rsid w:val="00717FDB"/>
    <w:rsid w:val="00720029"/>
    <w:rsid w:val="00720977"/>
    <w:rsid w:val="00720AA7"/>
    <w:rsid w:val="00720EB7"/>
    <w:rsid w:val="0072112B"/>
    <w:rsid w:val="00721B29"/>
    <w:rsid w:val="00721F8F"/>
    <w:rsid w:val="0072206B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C50"/>
    <w:rsid w:val="00726C54"/>
    <w:rsid w:val="00726FAC"/>
    <w:rsid w:val="00727C0D"/>
    <w:rsid w:val="00730551"/>
    <w:rsid w:val="00730D4E"/>
    <w:rsid w:val="007310B3"/>
    <w:rsid w:val="00731697"/>
    <w:rsid w:val="00731904"/>
    <w:rsid w:val="00731D58"/>
    <w:rsid w:val="00732241"/>
    <w:rsid w:val="00733CE6"/>
    <w:rsid w:val="00734C15"/>
    <w:rsid w:val="00734FEE"/>
    <w:rsid w:val="007356D9"/>
    <w:rsid w:val="00735723"/>
    <w:rsid w:val="00736767"/>
    <w:rsid w:val="00736B5B"/>
    <w:rsid w:val="0073790F"/>
    <w:rsid w:val="00737A37"/>
    <w:rsid w:val="00740605"/>
    <w:rsid w:val="00740AC2"/>
    <w:rsid w:val="00741AE5"/>
    <w:rsid w:val="00742140"/>
    <w:rsid w:val="007421B1"/>
    <w:rsid w:val="007426DD"/>
    <w:rsid w:val="00742C3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A87"/>
    <w:rsid w:val="007501B9"/>
    <w:rsid w:val="0075058A"/>
    <w:rsid w:val="00750608"/>
    <w:rsid w:val="00750C1B"/>
    <w:rsid w:val="00750D32"/>
    <w:rsid w:val="00750D83"/>
    <w:rsid w:val="00750DB0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47F3"/>
    <w:rsid w:val="00754C1F"/>
    <w:rsid w:val="00755D98"/>
    <w:rsid w:val="00756851"/>
    <w:rsid w:val="00756D7B"/>
    <w:rsid w:val="00757377"/>
    <w:rsid w:val="0075776A"/>
    <w:rsid w:val="007579E6"/>
    <w:rsid w:val="00757AAE"/>
    <w:rsid w:val="00757F61"/>
    <w:rsid w:val="00760656"/>
    <w:rsid w:val="007610D0"/>
    <w:rsid w:val="007612A6"/>
    <w:rsid w:val="00761C8B"/>
    <w:rsid w:val="00762014"/>
    <w:rsid w:val="007621F1"/>
    <w:rsid w:val="00762380"/>
    <w:rsid w:val="00762A15"/>
    <w:rsid w:val="00762A89"/>
    <w:rsid w:val="00762F3B"/>
    <w:rsid w:val="0076331E"/>
    <w:rsid w:val="00763552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2EA"/>
    <w:rsid w:val="00774301"/>
    <w:rsid w:val="00774D22"/>
    <w:rsid w:val="00775032"/>
    <w:rsid w:val="007757D0"/>
    <w:rsid w:val="007759E6"/>
    <w:rsid w:val="00775D82"/>
    <w:rsid w:val="00776510"/>
    <w:rsid w:val="00776D36"/>
    <w:rsid w:val="00776FCD"/>
    <w:rsid w:val="00777258"/>
    <w:rsid w:val="007801D4"/>
    <w:rsid w:val="0078051E"/>
    <w:rsid w:val="00780D93"/>
    <w:rsid w:val="00780ED8"/>
    <w:rsid w:val="0078130F"/>
    <w:rsid w:val="007816D6"/>
    <w:rsid w:val="007818AA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55C6"/>
    <w:rsid w:val="0078565A"/>
    <w:rsid w:val="0078605F"/>
    <w:rsid w:val="00786C38"/>
    <w:rsid w:val="00786D18"/>
    <w:rsid w:val="00787EB4"/>
    <w:rsid w:val="00787EBB"/>
    <w:rsid w:val="0079053B"/>
    <w:rsid w:val="00790557"/>
    <w:rsid w:val="0079083A"/>
    <w:rsid w:val="00790C44"/>
    <w:rsid w:val="0079120B"/>
    <w:rsid w:val="0079137D"/>
    <w:rsid w:val="00792188"/>
    <w:rsid w:val="0079274A"/>
    <w:rsid w:val="0079281D"/>
    <w:rsid w:val="0079312F"/>
    <w:rsid w:val="0079409E"/>
    <w:rsid w:val="00794DD0"/>
    <w:rsid w:val="007950D9"/>
    <w:rsid w:val="00795920"/>
    <w:rsid w:val="0079603F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B1E"/>
    <w:rsid w:val="007A502B"/>
    <w:rsid w:val="007A5136"/>
    <w:rsid w:val="007A5C3D"/>
    <w:rsid w:val="007A61D4"/>
    <w:rsid w:val="007A65A1"/>
    <w:rsid w:val="007A6F59"/>
    <w:rsid w:val="007A76CC"/>
    <w:rsid w:val="007A797F"/>
    <w:rsid w:val="007A7E92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65"/>
    <w:rsid w:val="007B2183"/>
    <w:rsid w:val="007B25E8"/>
    <w:rsid w:val="007B292A"/>
    <w:rsid w:val="007B29B6"/>
    <w:rsid w:val="007B2EA3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51A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8F8"/>
    <w:rsid w:val="007D59E1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0A9F"/>
    <w:rsid w:val="007E1D9A"/>
    <w:rsid w:val="007E221F"/>
    <w:rsid w:val="007E236F"/>
    <w:rsid w:val="007E24C1"/>
    <w:rsid w:val="007E2CC4"/>
    <w:rsid w:val="007E31C5"/>
    <w:rsid w:val="007E397A"/>
    <w:rsid w:val="007E3C18"/>
    <w:rsid w:val="007E43FD"/>
    <w:rsid w:val="007E49C3"/>
    <w:rsid w:val="007E4AE9"/>
    <w:rsid w:val="007E4D32"/>
    <w:rsid w:val="007E5491"/>
    <w:rsid w:val="007E56D0"/>
    <w:rsid w:val="007E609E"/>
    <w:rsid w:val="007E707D"/>
    <w:rsid w:val="007E7476"/>
    <w:rsid w:val="007E7487"/>
    <w:rsid w:val="007E7CFB"/>
    <w:rsid w:val="007E7E42"/>
    <w:rsid w:val="007E7FB6"/>
    <w:rsid w:val="007F0354"/>
    <w:rsid w:val="007F061F"/>
    <w:rsid w:val="007F0AB9"/>
    <w:rsid w:val="007F0FEA"/>
    <w:rsid w:val="007F135D"/>
    <w:rsid w:val="007F15B8"/>
    <w:rsid w:val="007F1A01"/>
    <w:rsid w:val="007F1D76"/>
    <w:rsid w:val="007F2177"/>
    <w:rsid w:val="007F36AE"/>
    <w:rsid w:val="007F4796"/>
    <w:rsid w:val="007F4BE8"/>
    <w:rsid w:val="007F512E"/>
    <w:rsid w:val="007F684E"/>
    <w:rsid w:val="007F75D0"/>
    <w:rsid w:val="007F77BB"/>
    <w:rsid w:val="00800546"/>
    <w:rsid w:val="00800994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3471"/>
    <w:rsid w:val="00823762"/>
    <w:rsid w:val="0082409C"/>
    <w:rsid w:val="00824138"/>
    <w:rsid w:val="008252B4"/>
    <w:rsid w:val="008253FB"/>
    <w:rsid w:val="00825559"/>
    <w:rsid w:val="008259DB"/>
    <w:rsid w:val="00825F59"/>
    <w:rsid w:val="0082607E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3ED5"/>
    <w:rsid w:val="00834067"/>
    <w:rsid w:val="008341B3"/>
    <w:rsid w:val="008341F8"/>
    <w:rsid w:val="00834943"/>
    <w:rsid w:val="00835018"/>
    <w:rsid w:val="008350F7"/>
    <w:rsid w:val="0083531A"/>
    <w:rsid w:val="0083568A"/>
    <w:rsid w:val="0083579B"/>
    <w:rsid w:val="00835CAE"/>
    <w:rsid w:val="0083645B"/>
    <w:rsid w:val="00836627"/>
    <w:rsid w:val="0083693E"/>
    <w:rsid w:val="008378D5"/>
    <w:rsid w:val="00837E63"/>
    <w:rsid w:val="00837EA7"/>
    <w:rsid w:val="0084012C"/>
    <w:rsid w:val="0084096D"/>
    <w:rsid w:val="00840C45"/>
    <w:rsid w:val="00841068"/>
    <w:rsid w:val="00841140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8E1"/>
    <w:rsid w:val="00847D01"/>
    <w:rsid w:val="00847E2C"/>
    <w:rsid w:val="00847E7C"/>
    <w:rsid w:val="00847EB2"/>
    <w:rsid w:val="00850235"/>
    <w:rsid w:val="008502D2"/>
    <w:rsid w:val="008503B6"/>
    <w:rsid w:val="0085051A"/>
    <w:rsid w:val="00850981"/>
    <w:rsid w:val="008509BA"/>
    <w:rsid w:val="00850D01"/>
    <w:rsid w:val="00851330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5FFC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3684"/>
    <w:rsid w:val="0086463C"/>
    <w:rsid w:val="00864B17"/>
    <w:rsid w:val="0086529C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AE9"/>
    <w:rsid w:val="00884D5B"/>
    <w:rsid w:val="0088530E"/>
    <w:rsid w:val="00886819"/>
    <w:rsid w:val="00886A8F"/>
    <w:rsid w:val="00886D54"/>
    <w:rsid w:val="00887355"/>
    <w:rsid w:val="008875B8"/>
    <w:rsid w:val="008876F0"/>
    <w:rsid w:val="0088788E"/>
    <w:rsid w:val="00891540"/>
    <w:rsid w:val="008919F3"/>
    <w:rsid w:val="00891C66"/>
    <w:rsid w:val="0089240E"/>
    <w:rsid w:val="00892599"/>
    <w:rsid w:val="008937B9"/>
    <w:rsid w:val="0089426E"/>
    <w:rsid w:val="00895DE4"/>
    <w:rsid w:val="00895EF7"/>
    <w:rsid w:val="00896F08"/>
    <w:rsid w:val="00897026"/>
    <w:rsid w:val="008977B2"/>
    <w:rsid w:val="00897B38"/>
    <w:rsid w:val="008A01AF"/>
    <w:rsid w:val="008A070D"/>
    <w:rsid w:val="008A0B42"/>
    <w:rsid w:val="008A0D82"/>
    <w:rsid w:val="008A1A50"/>
    <w:rsid w:val="008A1FA5"/>
    <w:rsid w:val="008A2C99"/>
    <w:rsid w:val="008A3027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993"/>
    <w:rsid w:val="008A6A77"/>
    <w:rsid w:val="008A6B22"/>
    <w:rsid w:val="008A6B8D"/>
    <w:rsid w:val="008A72A9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200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A43"/>
    <w:rsid w:val="008C40FF"/>
    <w:rsid w:val="008C45C6"/>
    <w:rsid w:val="008C47D8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14A4"/>
    <w:rsid w:val="008D17A5"/>
    <w:rsid w:val="008D1E90"/>
    <w:rsid w:val="008D28FC"/>
    <w:rsid w:val="008D2FBE"/>
    <w:rsid w:val="008D31EA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CBC"/>
    <w:rsid w:val="008D6D5D"/>
    <w:rsid w:val="008E03F2"/>
    <w:rsid w:val="008E1662"/>
    <w:rsid w:val="008E1B5F"/>
    <w:rsid w:val="008E1BCF"/>
    <w:rsid w:val="008E2AD5"/>
    <w:rsid w:val="008E362D"/>
    <w:rsid w:val="008E36CE"/>
    <w:rsid w:val="008E3B71"/>
    <w:rsid w:val="008E3C8F"/>
    <w:rsid w:val="008E40B6"/>
    <w:rsid w:val="008E489C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4C9"/>
    <w:rsid w:val="008E750A"/>
    <w:rsid w:val="008E7A2B"/>
    <w:rsid w:val="008F0201"/>
    <w:rsid w:val="008F0910"/>
    <w:rsid w:val="008F191C"/>
    <w:rsid w:val="008F1F89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2D1"/>
    <w:rsid w:val="008F7C75"/>
    <w:rsid w:val="008F7E27"/>
    <w:rsid w:val="008F7E99"/>
    <w:rsid w:val="008F7FCF"/>
    <w:rsid w:val="00900235"/>
    <w:rsid w:val="009003A5"/>
    <w:rsid w:val="00900564"/>
    <w:rsid w:val="009006A2"/>
    <w:rsid w:val="00900C3D"/>
    <w:rsid w:val="00900CFE"/>
    <w:rsid w:val="00900E7B"/>
    <w:rsid w:val="009010FE"/>
    <w:rsid w:val="00901899"/>
    <w:rsid w:val="009027C9"/>
    <w:rsid w:val="00902C29"/>
    <w:rsid w:val="00902FB5"/>
    <w:rsid w:val="0090343E"/>
    <w:rsid w:val="00903E01"/>
    <w:rsid w:val="00904194"/>
    <w:rsid w:val="00904268"/>
    <w:rsid w:val="00904D01"/>
    <w:rsid w:val="00904F16"/>
    <w:rsid w:val="00904F26"/>
    <w:rsid w:val="00904F47"/>
    <w:rsid w:val="0090505C"/>
    <w:rsid w:val="009059A3"/>
    <w:rsid w:val="009066EF"/>
    <w:rsid w:val="00906B84"/>
    <w:rsid w:val="009076A3"/>
    <w:rsid w:val="009078E3"/>
    <w:rsid w:val="009079AF"/>
    <w:rsid w:val="00910130"/>
    <w:rsid w:val="009102C5"/>
    <w:rsid w:val="009109CE"/>
    <w:rsid w:val="00910D5D"/>
    <w:rsid w:val="00910F3A"/>
    <w:rsid w:val="00911092"/>
    <w:rsid w:val="009119DF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69E1"/>
    <w:rsid w:val="009172B5"/>
    <w:rsid w:val="00920118"/>
    <w:rsid w:val="00920220"/>
    <w:rsid w:val="0092028B"/>
    <w:rsid w:val="00920331"/>
    <w:rsid w:val="00920DDC"/>
    <w:rsid w:val="00920F16"/>
    <w:rsid w:val="009216A1"/>
    <w:rsid w:val="00921A81"/>
    <w:rsid w:val="00922CAF"/>
    <w:rsid w:val="0092397C"/>
    <w:rsid w:val="0092417C"/>
    <w:rsid w:val="009243C8"/>
    <w:rsid w:val="009248C7"/>
    <w:rsid w:val="009249CD"/>
    <w:rsid w:val="00924A43"/>
    <w:rsid w:val="0092509B"/>
    <w:rsid w:val="009253A6"/>
    <w:rsid w:val="00925601"/>
    <w:rsid w:val="00926026"/>
    <w:rsid w:val="00926408"/>
    <w:rsid w:val="00927E2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51D"/>
    <w:rsid w:val="00934DA5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766"/>
    <w:rsid w:val="00937F32"/>
    <w:rsid w:val="00940647"/>
    <w:rsid w:val="009418F5"/>
    <w:rsid w:val="00941E67"/>
    <w:rsid w:val="009422C3"/>
    <w:rsid w:val="009423AB"/>
    <w:rsid w:val="00942F65"/>
    <w:rsid w:val="00943525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D40"/>
    <w:rsid w:val="00947E2A"/>
    <w:rsid w:val="0095076B"/>
    <w:rsid w:val="00950B7E"/>
    <w:rsid w:val="009518ED"/>
    <w:rsid w:val="00952021"/>
    <w:rsid w:val="009527E0"/>
    <w:rsid w:val="0095280A"/>
    <w:rsid w:val="00953B43"/>
    <w:rsid w:val="00953C16"/>
    <w:rsid w:val="00953CAE"/>
    <w:rsid w:val="00953CB5"/>
    <w:rsid w:val="00953D78"/>
    <w:rsid w:val="00953F70"/>
    <w:rsid w:val="009543EB"/>
    <w:rsid w:val="009546C1"/>
    <w:rsid w:val="009547DA"/>
    <w:rsid w:val="00954C99"/>
    <w:rsid w:val="009557AC"/>
    <w:rsid w:val="00955BCC"/>
    <w:rsid w:val="00955F58"/>
    <w:rsid w:val="00955F74"/>
    <w:rsid w:val="00956009"/>
    <w:rsid w:val="009565DE"/>
    <w:rsid w:val="009576D7"/>
    <w:rsid w:val="00957974"/>
    <w:rsid w:val="00957CFC"/>
    <w:rsid w:val="00957F12"/>
    <w:rsid w:val="00957F7A"/>
    <w:rsid w:val="009601EC"/>
    <w:rsid w:val="00960679"/>
    <w:rsid w:val="00960840"/>
    <w:rsid w:val="009608B3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380B"/>
    <w:rsid w:val="0096404E"/>
    <w:rsid w:val="00964098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77185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CE"/>
    <w:rsid w:val="00985277"/>
    <w:rsid w:val="009857B8"/>
    <w:rsid w:val="00985EFC"/>
    <w:rsid w:val="00986F48"/>
    <w:rsid w:val="009874DB"/>
    <w:rsid w:val="009901DD"/>
    <w:rsid w:val="009915CE"/>
    <w:rsid w:val="00991972"/>
    <w:rsid w:val="00991F38"/>
    <w:rsid w:val="009920C9"/>
    <w:rsid w:val="0099323E"/>
    <w:rsid w:val="009933F9"/>
    <w:rsid w:val="009938E7"/>
    <w:rsid w:val="00995061"/>
    <w:rsid w:val="0099507A"/>
    <w:rsid w:val="0099522E"/>
    <w:rsid w:val="00995409"/>
    <w:rsid w:val="00995ABF"/>
    <w:rsid w:val="00995C67"/>
    <w:rsid w:val="009962E3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341E"/>
    <w:rsid w:val="009A3BFB"/>
    <w:rsid w:val="009A48CA"/>
    <w:rsid w:val="009A63BE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00"/>
    <w:rsid w:val="009B6FD3"/>
    <w:rsid w:val="009B75F0"/>
    <w:rsid w:val="009B7E86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3620"/>
    <w:rsid w:val="009C3BB7"/>
    <w:rsid w:val="009C412E"/>
    <w:rsid w:val="009C4208"/>
    <w:rsid w:val="009C4A44"/>
    <w:rsid w:val="009C4BE4"/>
    <w:rsid w:val="009C4E59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50A5"/>
    <w:rsid w:val="009D5C92"/>
    <w:rsid w:val="009D5F34"/>
    <w:rsid w:val="009D696B"/>
    <w:rsid w:val="009D7022"/>
    <w:rsid w:val="009D7082"/>
    <w:rsid w:val="009D742D"/>
    <w:rsid w:val="009D7457"/>
    <w:rsid w:val="009E0120"/>
    <w:rsid w:val="009E033C"/>
    <w:rsid w:val="009E0520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07B"/>
    <w:rsid w:val="009F065B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724"/>
    <w:rsid w:val="009F49A2"/>
    <w:rsid w:val="009F49AB"/>
    <w:rsid w:val="009F4DFA"/>
    <w:rsid w:val="009F51D5"/>
    <w:rsid w:val="009F55E4"/>
    <w:rsid w:val="009F5B1C"/>
    <w:rsid w:val="009F5CB3"/>
    <w:rsid w:val="009F6569"/>
    <w:rsid w:val="009F6E60"/>
    <w:rsid w:val="009F6E65"/>
    <w:rsid w:val="009F739B"/>
    <w:rsid w:val="009F7C16"/>
    <w:rsid w:val="00A00260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525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4BC"/>
    <w:rsid w:val="00A145B4"/>
    <w:rsid w:val="00A148A8"/>
    <w:rsid w:val="00A15C2F"/>
    <w:rsid w:val="00A1650A"/>
    <w:rsid w:val="00A173CE"/>
    <w:rsid w:val="00A17566"/>
    <w:rsid w:val="00A175C6"/>
    <w:rsid w:val="00A17810"/>
    <w:rsid w:val="00A17B2E"/>
    <w:rsid w:val="00A21089"/>
    <w:rsid w:val="00A21557"/>
    <w:rsid w:val="00A22A82"/>
    <w:rsid w:val="00A230EE"/>
    <w:rsid w:val="00A231AE"/>
    <w:rsid w:val="00A2406C"/>
    <w:rsid w:val="00A24547"/>
    <w:rsid w:val="00A245CC"/>
    <w:rsid w:val="00A2613F"/>
    <w:rsid w:val="00A264CC"/>
    <w:rsid w:val="00A265B4"/>
    <w:rsid w:val="00A26DCB"/>
    <w:rsid w:val="00A27027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11FB"/>
    <w:rsid w:val="00A417B0"/>
    <w:rsid w:val="00A419B3"/>
    <w:rsid w:val="00A41CE7"/>
    <w:rsid w:val="00A42645"/>
    <w:rsid w:val="00A42E09"/>
    <w:rsid w:val="00A43014"/>
    <w:rsid w:val="00A435C5"/>
    <w:rsid w:val="00A4396C"/>
    <w:rsid w:val="00A442F9"/>
    <w:rsid w:val="00A4440E"/>
    <w:rsid w:val="00A446DB"/>
    <w:rsid w:val="00A44BE6"/>
    <w:rsid w:val="00A44CFF"/>
    <w:rsid w:val="00A456C9"/>
    <w:rsid w:val="00A45CA3"/>
    <w:rsid w:val="00A4600F"/>
    <w:rsid w:val="00A46026"/>
    <w:rsid w:val="00A46C80"/>
    <w:rsid w:val="00A4716E"/>
    <w:rsid w:val="00A47D46"/>
    <w:rsid w:val="00A50A5D"/>
    <w:rsid w:val="00A50C25"/>
    <w:rsid w:val="00A510BA"/>
    <w:rsid w:val="00A5157F"/>
    <w:rsid w:val="00A518DC"/>
    <w:rsid w:val="00A5286F"/>
    <w:rsid w:val="00A53238"/>
    <w:rsid w:val="00A53254"/>
    <w:rsid w:val="00A53DBA"/>
    <w:rsid w:val="00A54A04"/>
    <w:rsid w:val="00A54A90"/>
    <w:rsid w:val="00A54C30"/>
    <w:rsid w:val="00A54F75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C47"/>
    <w:rsid w:val="00A65018"/>
    <w:rsid w:val="00A65D24"/>
    <w:rsid w:val="00A65F5D"/>
    <w:rsid w:val="00A66063"/>
    <w:rsid w:val="00A6675C"/>
    <w:rsid w:val="00A6676B"/>
    <w:rsid w:val="00A66EB0"/>
    <w:rsid w:val="00A66FB4"/>
    <w:rsid w:val="00A703C8"/>
    <w:rsid w:val="00A716D9"/>
    <w:rsid w:val="00A7192E"/>
    <w:rsid w:val="00A71A41"/>
    <w:rsid w:val="00A71B0A"/>
    <w:rsid w:val="00A73040"/>
    <w:rsid w:val="00A7356E"/>
    <w:rsid w:val="00A73C5C"/>
    <w:rsid w:val="00A74153"/>
    <w:rsid w:val="00A74BEB"/>
    <w:rsid w:val="00A752C2"/>
    <w:rsid w:val="00A7725A"/>
    <w:rsid w:val="00A77A3A"/>
    <w:rsid w:val="00A803B7"/>
    <w:rsid w:val="00A80889"/>
    <w:rsid w:val="00A808B5"/>
    <w:rsid w:val="00A80932"/>
    <w:rsid w:val="00A810EB"/>
    <w:rsid w:val="00A815E0"/>
    <w:rsid w:val="00A817B0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2BF1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146E"/>
    <w:rsid w:val="00AA1532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5C96"/>
    <w:rsid w:val="00AA5F20"/>
    <w:rsid w:val="00AA6394"/>
    <w:rsid w:val="00AA663E"/>
    <w:rsid w:val="00AA667A"/>
    <w:rsid w:val="00AA673D"/>
    <w:rsid w:val="00AA68D4"/>
    <w:rsid w:val="00AA6AED"/>
    <w:rsid w:val="00AA6C3F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4662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896"/>
    <w:rsid w:val="00AB790F"/>
    <w:rsid w:val="00AB79E4"/>
    <w:rsid w:val="00AC0659"/>
    <w:rsid w:val="00AC0C23"/>
    <w:rsid w:val="00AC1848"/>
    <w:rsid w:val="00AC1BE1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CED"/>
    <w:rsid w:val="00AC5DDA"/>
    <w:rsid w:val="00AC5F75"/>
    <w:rsid w:val="00AC61DA"/>
    <w:rsid w:val="00AC6291"/>
    <w:rsid w:val="00AC62A1"/>
    <w:rsid w:val="00AC68B3"/>
    <w:rsid w:val="00AC7CB0"/>
    <w:rsid w:val="00AD169C"/>
    <w:rsid w:val="00AD174F"/>
    <w:rsid w:val="00AD1A52"/>
    <w:rsid w:val="00AD2074"/>
    <w:rsid w:val="00AD2603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AEB"/>
    <w:rsid w:val="00AE711A"/>
    <w:rsid w:val="00AE78E9"/>
    <w:rsid w:val="00AF0315"/>
    <w:rsid w:val="00AF0410"/>
    <w:rsid w:val="00AF050B"/>
    <w:rsid w:val="00AF089A"/>
    <w:rsid w:val="00AF0CF0"/>
    <w:rsid w:val="00AF12D8"/>
    <w:rsid w:val="00AF1419"/>
    <w:rsid w:val="00AF14C1"/>
    <w:rsid w:val="00AF1D76"/>
    <w:rsid w:val="00AF2C89"/>
    <w:rsid w:val="00AF3871"/>
    <w:rsid w:val="00AF3C8E"/>
    <w:rsid w:val="00AF4460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F5"/>
    <w:rsid w:val="00B037CE"/>
    <w:rsid w:val="00B03978"/>
    <w:rsid w:val="00B03A33"/>
    <w:rsid w:val="00B03A7E"/>
    <w:rsid w:val="00B03DDD"/>
    <w:rsid w:val="00B040F9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15FD"/>
    <w:rsid w:val="00B217C7"/>
    <w:rsid w:val="00B21CFF"/>
    <w:rsid w:val="00B21F88"/>
    <w:rsid w:val="00B21F94"/>
    <w:rsid w:val="00B22658"/>
    <w:rsid w:val="00B22D9C"/>
    <w:rsid w:val="00B22EB3"/>
    <w:rsid w:val="00B23AA8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E02"/>
    <w:rsid w:val="00B27FCB"/>
    <w:rsid w:val="00B30075"/>
    <w:rsid w:val="00B302C7"/>
    <w:rsid w:val="00B30661"/>
    <w:rsid w:val="00B3066D"/>
    <w:rsid w:val="00B3071A"/>
    <w:rsid w:val="00B30C55"/>
    <w:rsid w:val="00B313A2"/>
    <w:rsid w:val="00B31706"/>
    <w:rsid w:val="00B31A71"/>
    <w:rsid w:val="00B32849"/>
    <w:rsid w:val="00B32996"/>
    <w:rsid w:val="00B3300B"/>
    <w:rsid w:val="00B33758"/>
    <w:rsid w:val="00B33EAC"/>
    <w:rsid w:val="00B34FE3"/>
    <w:rsid w:val="00B351BF"/>
    <w:rsid w:val="00B35772"/>
    <w:rsid w:val="00B37214"/>
    <w:rsid w:val="00B3726F"/>
    <w:rsid w:val="00B373FC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1B0"/>
    <w:rsid w:val="00B433E2"/>
    <w:rsid w:val="00B43CE1"/>
    <w:rsid w:val="00B443C9"/>
    <w:rsid w:val="00B4477F"/>
    <w:rsid w:val="00B44817"/>
    <w:rsid w:val="00B45224"/>
    <w:rsid w:val="00B452F1"/>
    <w:rsid w:val="00B46770"/>
    <w:rsid w:val="00B46823"/>
    <w:rsid w:val="00B469FB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1E0"/>
    <w:rsid w:val="00B556BD"/>
    <w:rsid w:val="00B557D3"/>
    <w:rsid w:val="00B56263"/>
    <w:rsid w:val="00B56BF2"/>
    <w:rsid w:val="00B56F9F"/>
    <w:rsid w:val="00B5734B"/>
    <w:rsid w:val="00B60657"/>
    <w:rsid w:val="00B611FE"/>
    <w:rsid w:val="00B61C0A"/>
    <w:rsid w:val="00B61CCF"/>
    <w:rsid w:val="00B628BC"/>
    <w:rsid w:val="00B6296C"/>
    <w:rsid w:val="00B629C0"/>
    <w:rsid w:val="00B62EDE"/>
    <w:rsid w:val="00B62F04"/>
    <w:rsid w:val="00B630F0"/>
    <w:rsid w:val="00B6310E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98E"/>
    <w:rsid w:val="00B672E9"/>
    <w:rsid w:val="00B6795F"/>
    <w:rsid w:val="00B708C6"/>
    <w:rsid w:val="00B7114E"/>
    <w:rsid w:val="00B713A6"/>
    <w:rsid w:val="00B720F3"/>
    <w:rsid w:val="00B722C6"/>
    <w:rsid w:val="00B72AED"/>
    <w:rsid w:val="00B72E5D"/>
    <w:rsid w:val="00B73158"/>
    <w:rsid w:val="00B73C70"/>
    <w:rsid w:val="00B73CA6"/>
    <w:rsid w:val="00B743BC"/>
    <w:rsid w:val="00B74503"/>
    <w:rsid w:val="00B750DF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7F"/>
    <w:rsid w:val="00B8008C"/>
    <w:rsid w:val="00B801EB"/>
    <w:rsid w:val="00B802CC"/>
    <w:rsid w:val="00B806F4"/>
    <w:rsid w:val="00B80AF5"/>
    <w:rsid w:val="00B80BDE"/>
    <w:rsid w:val="00B80CA4"/>
    <w:rsid w:val="00B81689"/>
    <w:rsid w:val="00B81D01"/>
    <w:rsid w:val="00B82B16"/>
    <w:rsid w:val="00B82CAD"/>
    <w:rsid w:val="00B834CA"/>
    <w:rsid w:val="00B83A24"/>
    <w:rsid w:val="00B83C32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53C"/>
    <w:rsid w:val="00B9292F"/>
    <w:rsid w:val="00B92BDE"/>
    <w:rsid w:val="00B9325F"/>
    <w:rsid w:val="00B937BD"/>
    <w:rsid w:val="00B93D12"/>
    <w:rsid w:val="00B94250"/>
    <w:rsid w:val="00B94422"/>
    <w:rsid w:val="00B94A90"/>
    <w:rsid w:val="00B95167"/>
    <w:rsid w:val="00B9524D"/>
    <w:rsid w:val="00B952CE"/>
    <w:rsid w:val="00B95973"/>
    <w:rsid w:val="00B95B22"/>
    <w:rsid w:val="00B96259"/>
    <w:rsid w:val="00B96FD1"/>
    <w:rsid w:val="00B975B1"/>
    <w:rsid w:val="00B97753"/>
    <w:rsid w:val="00B97997"/>
    <w:rsid w:val="00BA1876"/>
    <w:rsid w:val="00BA1EBC"/>
    <w:rsid w:val="00BA262A"/>
    <w:rsid w:val="00BA2889"/>
    <w:rsid w:val="00BA2981"/>
    <w:rsid w:val="00BA3666"/>
    <w:rsid w:val="00BA386C"/>
    <w:rsid w:val="00BA3C4B"/>
    <w:rsid w:val="00BA4339"/>
    <w:rsid w:val="00BA493D"/>
    <w:rsid w:val="00BA4B86"/>
    <w:rsid w:val="00BA5FB1"/>
    <w:rsid w:val="00BA62BF"/>
    <w:rsid w:val="00BA63C7"/>
    <w:rsid w:val="00BA6B94"/>
    <w:rsid w:val="00BA721A"/>
    <w:rsid w:val="00BA7359"/>
    <w:rsid w:val="00BA7375"/>
    <w:rsid w:val="00BA7722"/>
    <w:rsid w:val="00BB01BA"/>
    <w:rsid w:val="00BB0847"/>
    <w:rsid w:val="00BB0D43"/>
    <w:rsid w:val="00BB0FE6"/>
    <w:rsid w:val="00BB114A"/>
    <w:rsid w:val="00BB191C"/>
    <w:rsid w:val="00BB23B8"/>
    <w:rsid w:val="00BB29AC"/>
    <w:rsid w:val="00BB2F18"/>
    <w:rsid w:val="00BB2FDF"/>
    <w:rsid w:val="00BB3D41"/>
    <w:rsid w:val="00BB442A"/>
    <w:rsid w:val="00BB46C7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61C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836"/>
    <w:rsid w:val="00BC4B7E"/>
    <w:rsid w:val="00BC53D2"/>
    <w:rsid w:val="00BC61B2"/>
    <w:rsid w:val="00BC61C2"/>
    <w:rsid w:val="00BC672D"/>
    <w:rsid w:val="00BC6A5F"/>
    <w:rsid w:val="00BC726F"/>
    <w:rsid w:val="00BD040A"/>
    <w:rsid w:val="00BD09AD"/>
    <w:rsid w:val="00BD201F"/>
    <w:rsid w:val="00BD23C1"/>
    <w:rsid w:val="00BD255A"/>
    <w:rsid w:val="00BD33F9"/>
    <w:rsid w:val="00BD3B61"/>
    <w:rsid w:val="00BD3CD2"/>
    <w:rsid w:val="00BD3E64"/>
    <w:rsid w:val="00BD5151"/>
    <w:rsid w:val="00BD6811"/>
    <w:rsid w:val="00BD6A2D"/>
    <w:rsid w:val="00BD6F10"/>
    <w:rsid w:val="00BD734E"/>
    <w:rsid w:val="00BD7985"/>
    <w:rsid w:val="00BD7BA3"/>
    <w:rsid w:val="00BE02D3"/>
    <w:rsid w:val="00BE1140"/>
    <w:rsid w:val="00BE1793"/>
    <w:rsid w:val="00BE1BFE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7033"/>
    <w:rsid w:val="00BE737A"/>
    <w:rsid w:val="00BF03B8"/>
    <w:rsid w:val="00BF0BA0"/>
    <w:rsid w:val="00BF0FC3"/>
    <w:rsid w:val="00BF0FD8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380B"/>
    <w:rsid w:val="00C040FD"/>
    <w:rsid w:val="00C0415A"/>
    <w:rsid w:val="00C05890"/>
    <w:rsid w:val="00C06591"/>
    <w:rsid w:val="00C065B6"/>
    <w:rsid w:val="00C06A92"/>
    <w:rsid w:val="00C06ECC"/>
    <w:rsid w:val="00C076F7"/>
    <w:rsid w:val="00C07847"/>
    <w:rsid w:val="00C07C69"/>
    <w:rsid w:val="00C07CC2"/>
    <w:rsid w:val="00C07F98"/>
    <w:rsid w:val="00C10324"/>
    <w:rsid w:val="00C10462"/>
    <w:rsid w:val="00C105EC"/>
    <w:rsid w:val="00C10AFC"/>
    <w:rsid w:val="00C10C83"/>
    <w:rsid w:val="00C110E1"/>
    <w:rsid w:val="00C11401"/>
    <w:rsid w:val="00C11F29"/>
    <w:rsid w:val="00C12D00"/>
    <w:rsid w:val="00C12FA8"/>
    <w:rsid w:val="00C13B3C"/>
    <w:rsid w:val="00C13D4F"/>
    <w:rsid w:val="00C13D82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F07"/>
    <w:rsid w:val="00C2029F"/>
    <w:rsid w:val="00C20754"/>
    <w:rsid w:val="00C20A88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12D"/>
    <w:rsid w:val="00C25274"/>
    <w:rsid w:val="00C25901"/>
    <w:rsid w:val="00C259C7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216E"/>
    <w:rsid w:val="00C43116"/>
    <w:rsid w:val="00C43809"/>
    <w:rsid w:val="00C43DDE"/>
    <w:rsid w:val="00C44AA3"/>
    <w:rsid w:val="00C44BC8"/>
    <w:rsid w:val="00C4512F"/>
    <w:rsid w:val="00C45145"/>
    <w:rsid w:val="00C46302"/>
    <w:rsid w:val="00C46510"/>
    <w:rsid w:val="00C470ED"/>
    <w:rsid w:val="00C47932"/>
    <w:rsid w:val="00C504C5"/>
    <w:rsid w:val="00C50C47"/>
    <w:rsid w:val="00C50E63"/>
    <w:rsid w:val="00C51088"/>
    <w:rsid w:val="00C52146"/>
    <w:rsid w:val="00C5299B"/>
    <w:rsid w:val="00C52C39"/>
    <w:rsid w:val="00C52CB9"/>
    <w:rsid w:val="00C53C4F"/>
    <w:rsid w:val="00C53E88"/>
    <w:rsid w:val="00C551BA"/>
    <w:rsid w:val="00C55276"/>
    <w:rsid w:val="00C5534A"/>
    <w:rsid w:val="00C555D6"/>
    <w:rsid w:val="00C55C45"/>
    <w:rsid w:val="00C56119"/>
    <w:rsid w:val="00C5641C"/>
    <w:rsid w:val="00C564A6"/>
    <w:rsid w:val="00C5676D"/>
    <w:rsid w:val="00C568AC"/>
    <w:rsid w:val="00C57750"/>
    <w:rsid w:val="00C602A0"/>
    <w:rsid w:val="00C60454"/>
    <w:rsid w:val="00C6098E"/>
    <w:rsid w:val="00C61415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F31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1EA5"/>
    <w:rsid w:val="00C823E1"/>
    <w:rsid w:val="00C825A9"/>
    <w:rsid w:val="00C833A3"/>
    <w:rsid w:val="00C83C21"/>
    <w:rsid w:val="00C8406E"/>
    <w:rsid w:val="00C8442C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E8E"/>
    <w:rsid w:val="00C90674"/>
    <w:rsid w:val="00C90BA2"/>
    <w:rsid w:val="00C90C24"/>
    <w:rsid w:val="00C914B2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4237"/>
    <w:rsid w:val="00CA43A4"/>
    <w:rsid w:val="00CA4714"/>
    <w:rsid w:val="00CA4B8B"/>
    <w:rsid w:val="00CA4F31"/>
    <w:rsid w:val="00CA5551"/>
    <w:rsid w:val="00CA556A"/>
    <w:rsid w:val="00CA56BF"/>
    <w:rsid w:val="00CA5896"/>
    <w:rsid w:val="00CA593E"/>
    <w:rsid w:val="00CA5A2C"/>
    <w:rsid w:val="00CA67BA"/>
    <w:rsid w:val="00CA6A6D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2CE"/>
    <w:rsid w:val="00CB4A73"/>
    <w:rsid w:val="00CB4AF1"/>
    <w:rsid w:val="00CB4D68"/>
    <w:rsid w:val="00CB6CE9"/>
    <w:rsid w:val="00CB6FEC"/>
    <w:rsid w:val="00CB70C2"/>
    <w:rsid w:val="00CB744B"/>
    <w:rsid w:val="00CB7B90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C7C7C"/>
    <w:rsid w:val="00CD0030"/>
    <w:rsid w:val="00CD098F"/>
    <w:rsid w:val="00CD104E"/>
    <w:rsid w:val="00CD1101"/>
    <w:rsid w:val="00CD13C0"/>
    <w:rsid w:val="00CD14FE"/>
    <w:rsid w:val="00CD16BE"/>
    <w:rsid w:val="00CD1DA4"/>
    <w:rsid w:val="00CD251F"/>
    <w:rsid w:val="00CD25D3"/>
    <w:rsid w:val="00CD2C1A"/>
    <w:rsid w:val="00CD2F1A"/>
    <w:rsid w:val="00CD330B"/>
    <w:rsid w:val="00CD335A"/>
    <w:rsid w:val="00CD39B8"/>
    <w:rsid w:val="00CD3AB6"/>
    <w:rsid w:val="00CD4502"/>
    <w:rsid w:val="00CD4ADF"/>
    <w:rsid w:val="00CD59AA"/>
    <w:rsid w:val="00CD5BBE"/>
    <w:rsid w:val="00CD5E4A"/>
    <w:rsid w:val="00CD67B7"/>
    <w:rsid w:val="00CD6DFA"/>
    <w:rsid w:val="00CD7B78"/>
    <w:rsid w:val="00CE0166"/>
    <w:rsid w:val="00CE06FE"/>
    <w:rsid w:val="00CE077E"/>
    <w:rsid w:val="00CE1371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62CD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30C1"/>
    <w:rsid w:val="00CF39D5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6A7E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C5B"/>
    <w:rsid w:val="00D02E31"/>
    <w:rsid w:val="00D031EA"/>
    <w:rsid w:val="00D03434"/>
    <w:rsid w:val="00D0379B"/>
    <w:rsid w:val="00D047E8"/>
    <w:rsid w:val="00D04FE3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714"/>
    <w:rsid w:val="00D13A98"/>
    <w:rsid w:val="00D13BC3"/>
    <w:rsid w:val="00D13D72"/>
    <w:rsid w:val="00D14CDB"/>
    <w:rsid w:val="00D14D63"/>
    <w:rsid w:val="00D153BD"/>
    <w:rsid w:val="00D16390"/>
    <w:rsid w:val="00D16AC6"/>
    <w:rsid w:val="00D16B1B"/>
    <w:rsid w:val="00D17278"/>
    <w:rsid w:val="00D17F6E"/>
    <w:rsid w:val="00D202AD"/>
    <w:rsid w:val="00D204CA"/>
    <w:rsid w:val="00D20C60"/>
    <w:rsid w:val="00D20FED"/>
    <w:rsid w:val="00D2108D"/>
    <w:rsid w:val="00D2118E"/>
    <w:rsid w:val="00D21D8E"/>
    <w:rsid w:val="00D223B2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7167"/>
    <w:rsid w:val="00D274A6"/>
    <w:rsid w:val="00D27C6C"/>
    <w:rsid w:val="00D27EC9"/>
    <w:rsid w:val="00D27F71"/>
    <w:rsid w:val="00D3084E"/>
    <w:rsid w:val="00D3094C"/>
    <w:rsid w:val="00D30987"/>
    <w:rsid w:val="00D30A04"/>
    <w:rsid w:val="00D32393"/>
    <w:rsid w:val="00D324F5"/>
    <w:rsid w:val="00D32A4B"/>
    <w:rsid w:val="00D32A58"/>
    <w:rsid w:val="00D3312B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7C1"/>
    <w:rsid w:val="00D40DE7"/>
    <w:rsid w:val="00D41663"/>
    <w:rsid w:val="00D426B2"/>
    <w:rsid w:val="00D42FAF"/>
    <w:rsid w:val="00D4317B"/>
    <w:rsid w:val="00D43287"/>
    <w:rsid w:val="00D432EA"/>
    <w:rsid w:val="00D43572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1155"/>
    <w:rsid w:val="00D51F7E"/>
    <w:rsid w:val="00D51FCD"/>
    <w:rsid w:val="00D52093"/>
    <w:rsid w:val="00D52628"/>
    <w:rsid w:val="00D52E28"/>
    <w:rsid w:val="00D52FC6"/>
    <w:rsid w:val="00D531CC"/>
    <w:rsid w:val="00D5360E"/>
    <w:rsid w:val="00D53711"/>
    <w:rsid w:val="00D54362"/>
    <w:rsid w:val="00D54752"/>
    <w:rsid w:val="00D54855"/>
    <w:rsid w:val="00D54A46"/>
    <w:rsid w:val="00D54E98"/>
    <w:rsid w:val="00D557AA"/>
    <w:rsid w:val="00D55840"/>
    <w:rsid w:val="00D55BE3"/>
    <w:rsid w:val="00D55F0D"/>
    <w:rsid w:val="00D56545"/>
    <w:rsid w:val="00D56B13"/>
    <w:rsid w:val="00D56B7C"/>
    <w:rsid w:val="00D56EA6"/>
    <w:rsid w:val="00D5729F"/>
    <w:rsid w:val="00D57FBE"/>
    <w:rsid w:val="00D61AF6"/>
    <w:rsid w:val="00D62D5E"/>
    <w:rsid w:val="00D630D4"/>
    <w:rsid w:val="00D632B0"/>
    <w:rsid w:val="00D64773"/>
    <w:rsid w:val="00D64E20"/>
    <w:rsid w:val="00D64FD6"/>
    <w:rsid w:val="00D6521E"/>
    <w:rsid w:val="00D659B2"/>
    <w:rsid w:val="00D659DD"/>
    <w:rsid w:val="00D65A76"/>
    <w:rsid w:val="00D65C7D"/>
    <w:rsid w:val="00D660FC"/>
    <w:rsid w:val="00D6612D"/>
    <w:rsid w:val="00D668ED"/>
    <w:rsid w:val="00D66C72"/>
    <w:rsid w:val="00D675E6"/>
    <w:rsid w:val="00D6772D"/>
    <w:rsid w:val="00D677ED"/>
    <w:rsid w:val="00D7053D"/>
    <w:rsid w:val="00D7077E"/>
    <w:rsid w:val="00D71203"/>
    <w:rsid w:val="00D71B22"/>
    <w:rsid w:val="00D723E0"/>
    <w:rsid w:val="00D7292C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ADC"/>
    <w:rsid w:val="00D76B38"/>
    <w:rsid w:val="00D76B7C"/>
    <w:rsid w:val="00D76FC3"/>
    <w:rsid w:val="00D7779F"/>
    <w:rsid w:val="00D77915"/>
    <w:rsid w:val="00D77A3C"/>
    <w:rsid w:val="00D804AD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878"/>
    <w:rsid w:val="00D83AB6"/>
    <w:rsid w:val="00D84080"/>
    <w:rsid w:val="00D8432A"/>
    <w:rsid w:val="00D84511"/>
    <w:rsid w:val="00D84619"/>
    <w:rsid w:val="00D84A77"/>
    <w:rsid w:val="00D84FEB"/>
    <w:rsid w:val="00D85313"/>
    <w:rsid w:val="00D857AC"/>
    <w:rsid w:val="00D86293"/>
    <w:rsid w:val="00D8688F"/>
    <w:rsid w:val="00D869F0"/>
    <w:rsid w:val="00D86C63"/>
    <w:rsid w:val="00D87AAB"/>
    <w:rsid w:val="00D87DB5"/>
    <w:rsid w:val="00D9044A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7015"/>
    <w:rsid w:val="00D9708C"/>
    <w:rsid w:val="00D97214"/>
    <w:rsid w:val="00D972A2"/>
    <w:rsid w:val="00D97A3A"/>
    <w:rsid w:val="00D97C98"/>
    <w:rsid w:val="00D97EB3"/>
    <w:rsid w:val="00DA0747"/>
    <w:rsid w:val="00DA0D07"/>
    <w:rsid w:val="00DA0D30"/>
    <w:rsid w:val="00DA23F9"/>
    <w:rsid w:val="00DA256B"/>
    <w:rsid w:val="00DA2F63"/>
    <w:rsid w:val="00DA3488"/>
    <w:rsid w:val="00DA34DF"/>
    <w:rsid w:val="00DA38BC"/>
    <w:rsid w:val="00DA3AAB"/>
    <w:rsid w:val="00DA4ADB"/>
    <w:rsid w:val="00DA4F8D"/>
    <w:rsid w:val="00DA5815"/>
    <w:rsid w:val="00DA5D56"/>
    <w:rsid w:val="00DA62A0"/>
    <w:rsid w:val="00DA67E7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277"/>
    <w:rsid w:val="00DB3A9E"/>
    <w:rsid w:val="00DB4C3C"/>
    <w:rsid w:val="00DB4E41"/>
    <w:rsid w:val="00DB5895"/>
    <w:rsid w:val="00DB5BAD"/>
    <w:rsid w:val="00DB5C32"/>
    <w:rsid w:val="00DB68E4"/>
    <w:rsid w:val="00DB6C91"/>
    <w:rsid w:val="00DB727F"/>
    <w:rsid w:val="00DB73FD"/>
    <w:rsid w:val="00DB763F"/>
    <w:rsid w:val="00DC0A10"/>
    <w:rsid w:val="00DC0D0E"/>
    <w:rsid w:val="00DC18AC"/>
    <w:rsid w:val="00DC212C"/>
    <w:rsid w:val="00DC22A2"/>
    <w:rsid w:val="00DC2494"/>
    <w:rsid w:val="00DC2522"/>
    <w:rsid w:val="00DC2E82"/>
    <w:rsid w:val="00DC339C"/>
    <w:rsid w:val="00DC3480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48D"/>
    <w:rsid w:val="00DD2744"/>
    <w:rsid w:val="00DD27F5"/>
    <w:rsid w:val="00DD2D13"/>
    <w:rsid w:val="00DD3CE3"/>
    <w:rsid w:val="00DD3E6D"/>
    <w:rsid w:val="00DD40F1"/>
    <w:rsid w:val="00DD588C"/>
    <w:rsid w:val="00DD599E"/>
    <w:rsid w:val="00DD5A60"/>
    <w:rsid w:val="00DD6487"/>
    <w:rsid w:val="00DD66F2"/>
    <w:rsid w:val="00DD6BDB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3864"/>
    <w:rsid w:val="00DE3F29"/>
    <w:rsid w:val="00DE40A0"/>
    <w:rsid w:val="00DE40D2"/>
    <w:rsid w:val="00DE4C9A"/>
    <w:rsid w:val="00DE588A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B83"/>
    <w:rsid w:val="00DF4FBD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181B"/>
    <w:rsid w:val="00E019E0"/>
    <w:rsid w:val="00E01DCA"/>
    <w:rsid w:val="00E01E6B"/>
    <w:rsid w:val="00E02B90"/>
    <w:rsid w:val="00E03239"/>
    <w:rsid w:val="00E03774"/>
    <w:rsid w:val="00E03AB3"/>
    <w:rsid w:val="00E047F5"/>
    <w:rsid w:val="00E049C0"/>
    <w:rsid w:val="00E04A2C"/>
    <w:rsid w:val="00E04CB7"/>
    <w:rsid w:val="00E05022"/>
    <w:rsid w:val="00E050B0"/>
    <w:rsid w:val="00E0515D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98E"/>
    <w:rsid w:val="00E10BA2"/>
    <w:rsid w:val="00E11A21"/>
    <w:rsid w:val="00E11CF7"/>
    <w:rsid w:val="00E12116"/>
    <w:rsid w:val="00E1244D"/>
    <w:rsid w:val="00E12472"/>
    <w:rsid w:val="00E13BFD"/>
    <w:rsid w:val="00E14E9F"/>
    <w:rsid w:val="00E1523E"/>
    <w:rsid w:val="00E1588B"/>
    <w:rsid w:val="00E15AD7"/>
    <w:rsid w:val="00E15E29"/>
    <w:rsid w:val="00E172B8"/>
    <w:rsid w:val="00E17583"/>
    <w:rsid w:val="00E17636"/>
    <w:rsid w:val="00E177F1"/>
    <w:rsid w:val="00E17E1E"/>
    <w:rsid w:val="00E204B5"/>
    <w:rsid w:val="00E212D8"/>
    <w:rsid w:val="00E217CE"/>
    <w:rsid w:val="00E218CC"/>
    <w:rsid w:val="00E21A76"/>
    <w:rsid w:val="00E21ABB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32B"/>
    <w:rsid w:val="00E30526"/>
    <w:rsid w:val="00E30D98"/>
    <w:rsid w:val="00E31057"/>
    <w:rsid w:val="00E311C7"/>
    <w:rsid w:val="00E32938"/>
    <w:rsid w:val="00E337C7"/>
    <w:rsid w:val="00E33A75"/>
    <w:rsid w:val="00E3403D"/>
    <w:rsid w:val="00E34110"/>
    <w:rsid w:val="00E354A3"/>
    <w:rsid w:val="00E35911"/>
    <w:rsid w:val="00E36102"/>
    <w:rsid w:val="00E37382"/>
    <w:rsid w:val="00E3757E"/>
    <w:rsid w:val="00E37953"/>
    <w:rsid w:val="00E4058A"/>
    <w:rsid w:val="00E406F7"/>
    <w:rsid w:val="00E41101"/>
    <w:rsid w:val="00E416C2"/>
    <w:rsid w:val="00E41E39"/>
    <w:rsid w:val="00E42277"/>
    <w:rsid w:val="00E4261F"/>
    <w:rsid w:val="00E42CAC"/>
    <w:rsid w:val="00E4302A"/>
    <w:rsid w:val="00E43636"/>
    <w:rsid w:val="00E43C70"/>
    <w:rsid w:val="00E449F3"/>
    <w:rsid w:val="00E44A04"/>
    <w:rsid w:val="00E44F79"/>
    <w:rsid w:val="00E452C7"/>
    <w:rsid w:val="00E45378"/>
    <w:rsid w:val="00E4561F"/>
    <w:rsid w:val="00E45BFB"/>
    <w:rsid w:val="00E45FF5"/>
    <w:rsid w:val="00E463F4"/>
    <w:rsid w:val="00E475CD"/>
    <w:rsid w:val="00E47911"/>
    <w:rsid w:val="00E47A81"/>
    <w:rsid w:val="00E50127"/>
    <w:rsid w:val="00E502E9"/>
    <w:rsid w:val="00E50DAE"/>
    <w:rsid w:val="00E512BC"/>
    <w:rsid w:val="00E512F4"/>
    <w:rsid w:val="00E51BEA"/>
    <w:rsid w:val="00E52095"/>
    <w:rsid w:val="00E52174"/>
    <w:rsid w:val="00E52414"/>
    <w:rsid w:val="00E53736"/>
    <w:rsid w:val="00E53C85"/>
    <w:rsid w:val="00E5461F"/>
    <w:rsid w:val="00E5504F"/>
    <w:rsid w:val="00E552E0"/>
    <w:rsid w:val="00E553E6"/>
    <w:rsid w:val="00E556B3"/>
    <w:rsid w:val="00E55B54"/>
    <w:rsid w:val="00E569BB"/>
    <w:rsid w:val="00E56BA1"/>
    <w:rsid w:val="00E572DD"/>
    <w:rsid w:val="00E5736B"/>
    <w:rsid w:val="00E60232"/>
    <w:rsid w:val="00E609CE"/>
    <w:rsid w:val="00E6142C"/>
    <w:rsid w:val="00E6203A"/>
    <w:rsid w:val="00E622BA"/>
    <w:rsid w:val="00E62751"/>
    <w:rsid w:val="00E62A22"/>
    <w:rsid w:val="00E631C3"/>
    <w:rsid w:val="00E635CC"/>
    <w:rsid w:val="00E63A39"/>
    <w:rsid w:val="00E643C8"/>
    <w:rsid w:val="00E6475B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E"/>
    <w:rsid w:val="00E7355D"/>
    <w:rsid w:val="00E73C15"/>
    <w:rsid w:val="00E7482E"/>
    <w:rsid w:val="00E7510D"/>
    <w:rsid w:val="00E757EB"/>
    <w:rsid w:val="00E75F83"/>
    <w:rsid w:val="00E760DB"/>
    <w:rsid w:val="00E7613D"/>
    <w:rsid w:val="00E76716"/>
    <w:rsid w:val="00E76C54"/>
    <w:rsid w:val="00E770B3"/>
    <w:rsid w:val="00E7737C"/>
    <w:rsid w:val="00E7772A"/>
    <w:rsid w:val="00E77C73"/>
    <w:rsid w:val="00E803CC"/>
    <w:rsid w:val="00E80A43"/>
    <w:rsid w:val="00E8108B"/>
    <w:rsid w:val="00E8190A"/>
    <w:rsid w:val="00E81AA1"/>
    <w:rsid w:val="00E81C7D"/>
    <w:rsid w:val="00E82CEC"/>
    <w:rsid w:val="00E83848"/>
    <w:rsid w:val="00E83977"/>
    <w:rsid w:val="00E84501"/>
    <w:rsid w:val="00E8504A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5B6A"/>
    <w:rsid w:val="00E95E14"/>
    <w:rsid w:val="00E96034"/>
    <w:rsid w:val="00E9648B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D0D"/>
    <w:rsid w:val="00EA3EEE"/>
    <w:rsid w:val="00EA3FB2"/>
    <w:rsid w:val="00EA4476"/>
    <w:rsid w:val="00EA4E0E"/>
    <w:rsid w:val="00EA5265"/>
    <w:rsid w:val="00EA5316"/>
    <w:rsid w:val="00EA58AF"/>
    <w:rsid w:val="00EA58F6"/>
    <w:rsid w:val="00EA5FCF"/>
    <w:rsid w:val="00EA6294"/>
    <w:rsid w:val="00EA695C"/>
    <w:rsid w:val="00EA6AD1"/>
    <w:rsid w:val="00EA6CF1"/>
    <w:rsid w:val="00EA6DBA"/>
    <w:rsid w:val="00EA73F4"/>
    <w:rsid w:val="00EA777A"/>
    <w:rsid w:val="00EA7BF0"/>
    <w:rsid w:val="00EA7F50"/>
    <w:rsid w:val="00EB0034"/>
    <w:rsid w:val="00EB018C"/>
    <w:rsid w:val="00EB0790"/>
    <w:rsid w:val="00EB095A"/>
    <w:rsid w:val="00EB0972"/>
    <w:rsid w:val="00EB0F93"/>
    <w:rsid w:val="00EB12F0"/>
    <w:rsid w:val="00EB1707"/>
    <w:rsid w:val="00EB1EFE"/>
    <w:rsid w:val="00EB2018"/>
    <w:rsid w:val="00EB22C9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4705"/>
    <w:rsid w:val="00EC4847"/>
    <w:rsid w:val="00EC565B"/>
    <w:rsid w:val="00EC597C"/>
    <w:rsid w:val="00EC671C"/>
    <w:rsid w:val="00EC7A7E"/>
    <w:rsid w:val="00ED054A"/>
    <w:rsid w:val="00ED0AA3"/>
    <w:rsid w:val="00ED0FC7"/>
    <w:rsid w:val="00ED1029"/>
    <w:rsid w:val="00ED18E3"/>
    <w:rsid w:val="00ED1B05"/>
    <w:rsid w:val="00ED1F1C"/>
    <w:rsid w:val="00ED2374"/>
    <w:rsid w:val="00ED2583"/>
    <w:rsid w:val="00ED3702"/>
    <w:rsid w:val="00ED3F1C"/>
    <w:rsid w:val="00ED3F48"/>
    <w:rsid w:val="00ED4842"/>
    <w:rsid w:val="00ED49EF"/>
    <w:rsid w:val="00ED5456"/>
    <w:rsid w:val="00ED57CC"/>
    <w:rsid w:val="00ED5A7E"/>
    <w:rsid w:val="00ED5DC0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4897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C51"/>
    <w:rsid w:val="00F12F79"/>
    <w:rsid w:val="00F13916"/>
    <w:rsid w:val="00F13AC2"/>
    <w:rsid w:val="00F1417B"/>
    <w:rsid w:val="00F144A8"/>
    <w:rsid w:val="00F147FB"/>
    <w:rsid w:val="00F14C86"/>
    <w:rsid w:val="00F14E6F"/>
    <w:rsid w:val="00F150A7"/>
    <w:rsid w:val="00F15282"/>
    <w:rsid w:val="00F15515"/>
    <w:rsid w:val="00F1652C"/>
    <w:rsid w:val="00F165F9"/>
    <w:rsid w:val="00F16AD0"/>
    <w:rsid w:val="00F1722C"/>
    <w:rsid w:val="00F176EF"/>
    <w:rsid w:val="00F179F6"/>
    <w:rsid w:val="00F20215"/>
    <w:rsid w:val="00F203D4"/>
    <w:rsid w:val="00F20978"/>
    <w:rsid w:val="00F209FC"/>
    <w:rsid w:val="00F218F1"/>
    <w:rsid w:val="00F22940"/>
    <w:rsid w:val="00F232B9"/>
    <w:rsid w:val="00F2382F"/>
    <w:rsid w:val="00F2393F"/>
    <w:rsid w:val="00F2427F"/>
    <w:rsid w:val="00F2435D"/>
    <w:rsid w:val="00F24BBD"/>
    <w:rsid w:val="00F25246"/>
    <w:rsid w:val="00F2553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B1A"/>
    <w:rsid w:val="00F34CEF"/>
    <w:rsid w:val="00F34EED"/>
    <w:rsid w:val="00F35700"/>
    <w:rsid w:val="00F35D07"/>
    <w:rsid w:val="00F3624F"/>
    <w:rsid w:val="00F366D2"/>
    <w:rsid w:val="00F36CDD"/>
    <w:rsid w:val="00F370FA"/>
    <w:rsid w:val="00F37343"/>
    <w:rsid w:val="00F3752F"/>
    <w:rsid w:val="00F378A3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5CC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5DB3"/>
    <w:rsid w:val="00F45EC3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4E9E"/>
    <w:rsid w:val="00F55087"/>
    <w:rsid w:val="00F5596D"/>
    <w:rsid w:val="00F55B31"/>
    <w:rsid w:val="00F55DB1"/>
    <w:rsid w:val="00F565F6"/>
    <w:rsid w:val="00F568C1"/>
    <w:rsid w:val="00F56B69"/>
    <w:rsid w:val="00F56C1C"/>
    <w:rsid w:val="00F56C85"/>
    <w:rsid w:val="00F56E77"/>
    <w:rsid w:val="00F570AB"/>
    <w:rsid w:val="00F57B0D"/>
    <w:rsid w:val="00F57D2E"/>
    <w:rsid w:val="00F57D60"/>
    <w:rsid w:val="00F57DF7"/>
    <w:rsid w:val="00F60019"/>
    <w:rsid w:val="00F6013A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4DB3"/>
    <w:rsid w:val="00F65ABA"/>
    <w:rsid w:val="00F65E0F"/>
    <w:rsid w:val="00F663E1"/>
    <w:rsid w:val="00F67672"/>
    <w:rsid w:val="00F67B81"/>
    <w:rsid w:val="00F704DB"/>
    <w:rsid w:val="00F709F1"/>
    <w:rsid w:val="00F70F82"/>
    <w:rsid w:val="00F71274"/>
    <w:rsid w:val="00F714AD"/>
    <w:rsid w:val="00F71A8A"/>
    <w:rsid w:val="00F72485"/>
    <w:rsid w:val="00F72681"/>
    <w:rsid w:val="00F7278F"/>
    <w:rsid w:val="00F728E1"/>
    <w:rsid w:val="00F729D7"/>
    <w:rsid w:val="00F72E0F"/>
    <w:rsid w:val="00F73A29"/>
    <w:rsid w:val="00F74821"/>
    <w:rsid w:val="00F74FC7"/>
    <w:rsid w:val="00F7524B"/>
    <w:rsid w:val="00F7546C"/>
    <w:rsid w:val="00F765E2"/>
    <w:rsid w:val="00F7762C"/>
    <w:rsid w:val="00F77EC7"/>
    <w:rsid w:val="00F807B4"/>
    <w:rsid w:val="00F807B8"/>
    <w:rsid w:val="00F80A12"/>
    <w:rsid w:val="00F811FA"/>
    <w:rsid w:val="00F81229"/>
    <w:rsid w:val="00F81299"/>
    <w:rsid w:val="00F81456"/>
    <w:rsid w:val="00F81B87"/>
    <w:rsid w:val="00F81BAA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03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1C9"/>
    <w:rsid w:val="00F9233C"/>
    <w:rsid w:val="00F92404"/>
    <w:rsid w:val="00F9241A"/>
    <w:rsid w:val="00F928B0"/>
    <w:rsid w:val="00F92D1F"/>
    <w:rsid w:val="00F92D2F"/>
    <w:rsid w:val="00F93270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636"/>
    <w:rsid w:val="00FA1D2E"/>
    <w:rsid w:val="00FA1D59"/>
    <w:rsid w:val="00FA1E5A"/>
    <w:rsid w:val="00FA1F04"/>
    <w:rsid w:val="00FA2D05"/>
    <w:rsid w:val="00FA2FFC"/>
    <w:rsid w:val="00FA4D26"/>
    <w:rsid w:val="00FA5274"/>
    <w:rsid w:val="00FA662F"/>
    <w:rsid w:val="00FA7A41"/>
    <w:rsid w:val="00FB0EFF"/>
    <w:rsid w:val="00FB1290"/>
    <w:rsid w:val="00FB15EF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6F90"/>
    <w:rsid w:val="00FB7117"/>
    <w:rsid w:val="00FB7F82"/>
    <w:rsid w:val="00FC04D5"/>
    <w:rsid w:val="00FC150A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252D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0307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519D"/>
    <w:rsid w:val="00FE5593"/>
    <w:rsid w:val="00FE5782"/>
    <w:rsid w:val="00FE5B78"/>
    <w:rsid w:val="00FE6827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10F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7847B4D"/>
  <w15:docId w15:val="{04B19120-EEDC-4A3A-96FE-E2096330A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8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28538A-2F65-4D9D-8EFC-DAA11491B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49</TotalTime>
  <Pages>18</Pages>
  <Words>3984</Words>
  <Characters>17225</Characters>
  <Application>Microsoft Office Word</Application>
  <DocSecurity>0</DocSecurity>
  <Lines>143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Kornsiri, Chongaksorn</cp:lastModifiedBy>
  <cp:revision>10</cp:revision>
  <cp:lastPrinted>2023-11-06T10:56:00Z</cp:lastPrinted>
  <dcterms:created xsi:type="dcterms:W3CDTF">2023-11-03T14:20:00Z</dcterms:created>
  <dcterms:modified xsi:type="dcterms:W3CDTF">2023-11-13T01:42:00Z</dcterms:modified>
</cp:coreProperties>
</file>