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หมายเหตุ</w:t>
      </w: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C81CB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Cs w:val="22"/>
        </w:rPr>
      </w:pPr>
    </w:p>
    <w:p w14:paraId="776169F9" w14:textId="37716E48" w:rsidR="004D4FDD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74163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717BA412" w14:textId="03EFB5D9" w:rsidR="009C002F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2002C0" w14:textId="3F762BD5" w:rsidR="00C1640F" w:rsidRPr="00C1640F" w:rsidRDefault="00C1640F" w:rsidP="00C1640F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ชั่วคราว</w:t>
      </w:r>
    </w:p>
    <w:p w14:paraId="2F5231C3" w14:textId="77777777" w:rsidR="00AF3B93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Pr="00C81CBE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5D0474" w:rsidRPr="00C81CBE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1F7AAA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</w:t>
      </w:r>
      <w:r w:rsidR="00D01783" w:rsidRPr="00C81CBE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</w:p>
    <w:p w14:paraId="1375BE94" w14:textId="15A0A3E4" w:rsidR="00C44260" w:rsidRPr="00C81CBE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20B33D30" w:rsidR="00B778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F17DB5" w:rsidRPr="00C81CBE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5D91" w:rsidRPr="00C81CBE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73F21EC" w14:textId="3C49503E" w:rsidR="00FB3B44" w:rsidRPr="00FB3B44" w:rsidRDefault="00FB3B44" w:rsidP="00FB3B44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5BB5E96A" w14:textId="337D4622" w:rsidR="00261320" w:rsidRPr="00C81CBE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C569676" w14:textId="0CBDF7E6" w:rsidR="00991836" w:rsidRDefault="00285A06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81CBE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EDBE5BA" w14:textId="6271C988" w:rsidR="007B7308" w:rsidRDefault="007B7308" w:rsidP="00462BBB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F4B9C">
        <w:rPr>
          <w:rFonts w:asciiTheme="majorBidi" w:hAnsiTheme="majorBidi" w:cs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4461A1A7" w14:textId="73AD2AEB" w:rsidR="003057D6" w:rsidRPr="00C81CBE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</w:rPr>
        <w:br w:type="page"/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 w:rsidRPr="00C81CBE">
        <w:rPr>
          <w:rFonts w:asciiTheme="majorBidi" w:hAnsiTheme="majorBidi" w:cstheme="majorBidi"/>
          <w:sz w:val="30"/>
          <w:szCs w:val="30"/>
          <w:cs/>
          <w:lang w:bidi="th-TH"/>
        </w:rPr>
        <w:t>ระหว่าง</w:t>
      </w:r>
      <w:r w:rsidR="001B613F" w:rsidRPr="00C81CBE">
        <w:rPr>
          <w:rFonts w:asciiTheme="majorBidi" w:hAnsiTheme="majorBidi" w:cstheme="majorBidi"/>
          <w:sz w:val="30"/>
          <w:szCs w:val="30"/>
          <w:cs/>
          <w:lang w:bidi="th-TH"/>
        </w:rPr>
        <w:t>กาล</w:t>
      </w:r>
      <w:r w:rsidR="003057D6" w:rsidRPr="00C81CBE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7083550A" w14:textId="77777777" w:rsidR="0083298D" w:rsidRPr="00C81CBE" w:rsidRDefault="0083298D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624482" w14:textId="014B992E" w:rsidR="0083298D" w:rsidRPr="00C81CBE" w:rsidRDefault="00117FF0" w:rsidP="007E471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คณะ</w:t>
      </w:r>
      <w:r w:rsidR="00323BAD" w:rsidRPr="00C81CBE">
        <w:rPr>
          <w:rFonts w:asciiTheme="majorBidi" w:hAnsiTheme="majorBidi" w:cstheme="majorBidi"/>
          <w:sz w:val="30"/>
          <w:szCs w:val="30"/>
          <w:cs/>
        </w:rPr>
        <w:t>กรรมการได้อนุมัติให้ออก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4A2387" w:rsidRPr="00C81CB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83298D" w:rsidRPr="00C81CBE">
        <w:rPr>
          <w:rFonts w:asciiTheme="majorBidi" w:hAnsiTheme="majorBidi" w:cstheme="majorBidi"/>
          <w:sz w:val="30"/>
          <w:szCs w:val="30"/>
          <w:cs/>
        </w:rPr>
        <w:t>นี้เมื่อวันที่</w:t>
      </w:r>
      <w:r w:rsidR="00FB3B4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7308">
        <w:rPr>
          <w:rFonts w:asciiTheme="majorBidi" w:hAnsiTheme="majorBidi" w:cstheme="majorBidi"/>
          <w:sz w:val="30"/>
          <w:szCs w:val="30"/>
        </w:rPr>
        <w:t xml:space="preserve">8 </w:t>
      </w:r>
      <w:r w:rsidR="007B730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B7308">
        <w:rPr>
          <w:rFonts w:asciiTheme="majorBidi" w:hAnsiTheme="majorBidi" w:cstheme="majorBidi"/>
          <w:sz w:val="30"/>
          <w:szCs w:val="30"/>
        </w:rPr>
        <w:t>2566</w:t>
      </w:r>
    </w:p>
    <w:p w14:paraId="49EB3460" w14:textId="77777777" w:rsidR="0083298D" w:rsidRPr="00C81CBE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A03B8F" w14:textId="5143B48E" w:rsidR="004D4FDD" w:rsidRPr="00C81CBE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C81CB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C81CBE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081708D" w14:textId="4378EE09" w:rsidR="000B42D5" w:rsidRPr="00C1395F" w:rsidRDefault="00695D83" w:rsidP="00C1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ประกอบงบการเงินระหว่างกาลในรูปแบบย่อ (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“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งบการเงินระหว่างกาล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>”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) ตามมาตรฐานการบัญชีฉบับที่</w:t>
      </w:r>
      <w:r w:rsidRPr="00695D83">
        <w:rPr>
          <w:rFonts w:asciiTheme="majorBidi" w:hAnsiTheme="majorBidi" w:cstheme="majorBidi"/>
          <w:spacing w:val="3"/>
          <w:sz w:val="30"/>
          <w:szCs w:val="30"/>
        </w:rPr>
        <w:t xml:space="preserve"> 34 </w:t>
      </w:r>
      <w:r w:rsidRPr="00695D83">
        <w:rPr>
          <w:rFonts w:asciiTheme="majorBidi" w:hAnsiTheme="majorBidi" w:cstheme="majorBidi"/>
          <w:spacing w:val="3"/>
          <w:sz w:val="30"/>
          <w:szCs w:val="30"/>
          <w:cs/>
        </w:rPr>
        <w:t>เรื่อง</w:t>
      </w:r>
      <w:r w:rsidR="00C1395F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="000B42D5" w:rsidRPr="0074471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="0011418C" w:rsidRPr="00C81CBE">
        <w:rPr>
          <w:rFonts w:asciiTheme="majorBidi" w:hAnsiTheme="majorBidi" w:cstheme="majorBidi"/>
          <w:spacing w:val="1"/>
          <w:sz w:val="30"/>
          <w:szCs w:val="30"/>
          <w:cs/>
        </w:rPr>
        <w:t xml:space="preserve"> </w:t>
      </w:r>
      <w:r w:rsidR="000B42D5" w:rsidRPr="000C4CF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 w:rsidRPr="00C81CBE">
        <w:rPr>
          <w:rFonts w:asciiTheme="majorBidi" w:hAnsiTheme="majorBidi" w:cstheme="majorBidi"/>
          <w:spacing w:val="1"/>
          <w:sz w:val="30"/>
          <w:szCs w:val="30"/>
        </w:rPr>
        <w:br/>
      </w:r>
      <w:r w:rsidR="000B42D5" w:rsidRPr="000C4CF7">
        <w:rPr>
          <w:rFonts w:asciiTheme="majorBidi" w:hAnsiTheme="majorBidi" w:cstheme="majorBidi"/>
          <w:spacing w:val="-1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 w:rsidRPr="00C81CBE">
        <w:rPr>
          <w:rFonts w:asciiTheme="majorBidi" w:hAnsiTheme="majorBidi" w:cstheme="majorBidi"/>
          <w:sz w:val="30"/>
          <w:szCs w:val="30"/>
        </w:rPr>
        <w:br/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EF7ECF" w:rsidRPr="00C81CBE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F7ECF"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54BCD25" w14:textId="042C073F" w:rsidR="00595C3D" w:rsidRPr="00C81CBE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3BEF6B" w14:textId="65826CA6" w:rsidR="006E3887" w:rsidRPr="00C81CBE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32885" w:rsidRPr="00C81CBE">
        <w:rPr>
          <w:rFonts w:asciiTheme="majorBidi" w:hAnsiTheme="majorBidi" w:cstheme="majorBidi"/>
          <w:sz w:val="30"/>
          <w:szCs w:val="30"/>
        </w:rPr>
        <w:t>31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32885" w:rsidRPr="00C81CBE">
        <w:rPr>
          <w:rFonts w:asciiTheme="majorBidi" w:hAnsiTheme="majorBidi" w:cstheme="majorBidi"/>
          <w:sz w:val="30"/>
          <w:szCs w:val="30"/>
        </w:rPr>
        <w:t>256</w:t>
      </w:r>
      <w:r w:rsidR="003C5779">
        <w:rPr>
          <w:rFonts w:asciiTheme="majorBidi" w:hAnsiTheme="majorBidi" w:cstheme="majorBidi"/>
          <w:sz w:val="30"/>
          <w:szCs w:val="30"/>
        </w:rPr>
        <w:t>5</w:t>
      </w:r>
    </w:p>
    <w:p w14:paraId="602D0032" w14:textId="144E652A" w:rsidR="00325AC0" w:rsidRPr="00C81CBE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96D79DF" w14:textId="77777777" w:rsidR="001C7DF8" w:rsidRPr="00C81CBE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C81CBE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8334654" w14:textId="05C4635D" w:rsidR="001025B4" w:rsidRDefault="003936E3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81CBE">
        <w:rPr>
          <w:rFonts w:asciiTheme="majorBidi" w:hAnsiTheme="majorBidi" w:cstheme="majorBidi"/>
          <w:b/>
          <w:sz w:val="30"/>
          <w:szCs w:val="30"/>
          <w:cs/>
        </w:rPr>
        <w:t>ความสัมพันธ์กับ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บริษัทย่อย การร่วมค้า </w:t>
      </w:r>
      <w:r w:rsidRPr="00C81CBE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 xml:space="preserve"> ตลอดจนนโยบายการกำหนดราคา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ในระหว่างงวด</w:t>
      </w:r>
      <w:r w:rsidR="00475170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เ</w:t>
      </w:r>
      <w:r w:rsidR="0005519D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ก</w:t>
      </w:r>
      <w:r w:rsidR="00475170">
        <w:rPr>
          <w:rFonts w:asciiTheme="majorBidi" w:hAnsiTheme="majorBidi" w:cstheme="majorBidi" w:hint="cs"/>
          <w:b/>
          <w:sz w:val="30"/>
          <w:szCs w:val="30"/>
          <w:cs/>
          <w:lang w:val="en-US"/>
        </w:rPr>
        <w:t>้า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เ</w:t>
      </w:r>
      <w:r>
        <w:rPr>
          <w:rFonts w:asciiTheme="majorBidi" w:hAnsiTheme="majorBidi" w:cstheme="majorBidi" w:hint="cs"/>
          <w:b/>
          <w:sz w:val="30"/>
          <w:szCs w:val="30"/>
          <w:cs/>
        </w:rPr>
        <w:t xml:space="preserve">ดือนสิ้นสุดวันที่ </w:t>
      </w:r>
      <w:r w:rsidR="0005519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7517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05519D" w:rsidRPr="00C81CBE">
        <w:rPr>
          <w:rFonts w:asciiTheme="majorBidi" w:hAnsiTheme="majorBidi" w:cstheme="majorBidi"/>
          <w:sz w:val="30"/>
          <w:szCs w:val="30"/>
          <w:cs/>
          <w:lang w:val="en-US"/>
        </w:rPr>
        <w:t>ยน</w:t>
      </w:r>
      <w:r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Pr="00DE1444">
        <w:rPr>
          <w:rFonts w:asciiTheme="majorBidi" w:hAnsiTheme="majorBidi" w:cstheme="majorBidi"/>
          <w:bCs/>
          <w:sz w:val="30"/>
          <w:szCs w:val="30"/>
          <w:lang w:val="en-US"/>
        </w:rPr>
        <w:t>256</w:t>
      </w:r>
      <w:r w:rsidR="003C5779">
        <w:rPr>
          <w:rFonts w:asciiTheme="majorBidi" w:hAnsiTheme="majorBidi" w:cstheme="majorBidi"/>
          <w:bCs/>
          <w:sz w:val="30"/>
          <w:szCs w:val="30"/>
          <w:lang w:val="en-US"/>
        </w:rPr>
        <w:t>6</w:t>
      </w:r>
      <w:r w:rsidR="00D932EA">
        <w:rPr>
          <w:rFonts w:asciiTheme="majorBidi" w:hAnsiTheme="majorBidi" w:cstheme="majorBidi" w:hint="cs"/>
          <w:bCs/>
          <w:sz w:val="30"/>
          <w:szCs w:val="30"/>
          <w:cs/>
          <w:lang w:val="en-US"/>
        </w:rPr>
        <w:t xml:space="preserve"> </w:t>
      </w:r>
      <w:r w:rsidR="00D932EA">
        <w:rPr>
          <w:rFonts w:asciiTheme="majorBidi" w:hAnsiTheme="majorBidi" w:cstheme="majorBidi" w:hint="cs"/>
          <w:b/>
          <w:sz w:val="30"/>
          <w:szCs w:val="30"/>
          <w:cs/>
        </w:rPr>
        <w:t>ไม่มีการเปลี่ยนแปลงอย่างมีสาระสำคัญ</w:t>
      </w:r>
    </w:p>
    <w:p w14:paraId="337A063F" w14:textId="77777777" w:rsidR="001025B4" w:rsidRDefault="001025B4" w:rsidP="001025B4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0D2D23" w14:textId="03879ACA" w:rsidR="0005519D" w:rsidRDefault="0005519D" w:rsidP="00B669A1">
      <w:pPr>
        <w:pStyle w:val="BodyText2"/>
        <w:tabs>
          <w:tab w:val="left" w:pos="547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47517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C81CBE">
        <w:rPr>
          <w:rFonts w:asciiTheme="majorBidi" w:hAnsiTheme="majorBidi" w:cstheme="majorBidi"/>
          <w:sz w:val="30"/>
          <w:szCs w:val="30"/>
          <w:cs/>
        </w:rPr>
        <w:t>ก</w:t>
      </w:r>
      <w:r w:rsidR="00475170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7517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E7F8E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475170" w:rsidRPr="00C81CBE" w14:paraId="29503245" w14:textId="77777777" w:rsidTr="005A26DB">
        <w:trPr>
          <w:tblHeader/>
        </w:trPr>
        <w:tc>
          <w:tcPr>
            <w:tcW w:w="3870" w:type="dxa"/>
          </w:tcPr>
          <w:p w14:paraId="247E77AE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2C212C6" w14:textId="77777777" w:rsidR="00475170" w:rsidRPr="005C2440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6F120" w14:textId="77777777" w:rsidR="00475170" w:rsidRPr="005C2440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46D1F22" w14:textId="77777777" w:rsidR="00475170" w:rsidRPr="005C2440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4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งบการเงินเฉพาะกิจการ</w:t>
            </w:r>
          </w:p>
        </w:tc>
      </w:tr>
      <w:tr w:rsidR="00475170" w:rsidRPr="00C81CBE" w14:paraId="1D888F44" w14:textId="77777777" w:rsidTr="005A26DB">
        <w:trPr>
          <w:tblHeader/>
        </w:trPr>
        <w:tc>
          <w:tcPr>
            <w:tcW w:w="3870" w:type="dxa"/>
          </w:tcPr>
          <w:p w14:paraId="04A54F85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54E85B9C" w14:textId="6A66CC95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10F55A6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55A34F" w14:textId="02A592D8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1466FE05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2BC415" w14:textId="14E8569A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00E314D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5F804" w14:textId="3A65E811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475170" w:rsidRPr="00C81CBE" w14:paraId="7E576EE9" w14:textId="77777777" w:rsidTr="005A26DB">
        <w:trPr>
          <w:tblHeader/>
        </w:trPr>
        <w:tc>
          <w:tcPr>
            <w:tcW w:w="3870" w:type="dxa"/>
          </w:tcPr>
          <w:p w14:paraId="1AECF4B4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F745E6F" w14:textId="77777777" w:rsidR="00475170" w:rsidRPr="00EE6444" w:rsidRDefault="00475170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 w:hanging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E64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170" w:rsidRPr="00C81CBE" w14:paraId="1DB98835" w14:textId="77777777" w:rsidTr="005A26DB">
        <w:tc>
          <w:tcPr>
            <w:tcW w:w="3870" w:type="dxa"/>
          </w:tcPr>
          <w:p w14:paraId="7B46CF63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668EF4C9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51AB8C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EDC3E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4342E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293B7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9A681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5603A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359D0E47" w14:textId="77777777" w:rsidTr="005A26DB">
        <w:tc>
          <w:tcPr>
            <w:tcW w:w="3870" w:type="dxa"/>
          </w:tcPr>
          <w:p w14:paraId="71AB2BB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4EBA3E10" w14:textId="5B63B2EF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218,603</w:t>
            </w:r>
          </w:p>
        </w:tc>
        <w:tc>
          <w:tcPr>
            <w:tcW w:w="270" w:type="dxa"/>
          </w:tcPr>
          <w:p w14:paraId="59EBD96E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14733" w14:textId="42EC13A5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133</w:t>
            </w:r>
            <w:r w:rsidRPr="009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74153B21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A4564" w14:textId="479A7F54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218,603</w:t>
            </w:r>
          </w:p>
        </w:tc>
        <w:tc>
          <w:tcPr>
            <w:tcW w:w="270" w:type="dxa"/>
          </w:tcPr>
          <w:p w14:paraId="6C94F673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BF93FD" w14:textId="5426B1F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133</w:t>
            </w:r>
            <w:r w:rsidRPr="009C25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2578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="Angsana New"/>
                <w:sz w:val="30"/>
                <w:szCs w:val="30"/>
              </w:rPr>
              <w:t>40</w:t>
            </w:r>
          </w:p>
        </w:tc>
      </w:tr>
      <w:tr w:rsidR="00B36586" w:rsidRPr="00C81CBE" w14:paraId="10DCE528" w14:textId="77777777" w:rsidTr="005A26DB">
        <w:tc>
          <w:tcPr>
            <w:tcW w:w="3870" w:type="dxa"/>
          </w:tcPr>
          <w:p w14:paraId="65398A90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6B85AF2B" w14:textId="61266EAB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</w:t>
            </w:r>
            <w:r w:rsidR="00F61C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9E044E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7C53C" w14:textId="0C7E2DEB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4,356</w:t>
            </w:r>
          </w:p>
        </w:tc>
        <w:tc>
          <w:tcPr>
            <w:tcW w:w="270" w:type="dxa"/>
          </w:tcPr>
          <w:p w14:paraId="41F6384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B114D" w14:textId="6B524AAF" w:rsidR="00B36586" w:rsidRPr="00C81CBE" w:rsidRDefault="00E355AE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</w:t>
            </w:r>
            <w:r w:rsidR="00F61C2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338AAA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B97D6" w14:textId="1882ED8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4,356</w:t>
            </w:r>
          </w:p>
        </w:tc>
      </w:tr>
      <w:tr w:rsidR="00B36586" w:rsidRPr="00C81CBE" w14:paraId="228CDDB7" w14:textId="77777777" w:rsidTr="005A26DB">
        <w:tc>
          <w:tcPr>
            <w:tcW w:w="3870" w:type="dxa"/>
          </w:tcPr>
          <w:p w14:paraId="60D9D3EE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</w:tcPr>
          <w:p w14:paraId="1FA43857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22423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15E4F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BBF76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3CE5A3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27AE6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1BDD8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2EFFD399" w14:textId="77777777" w:rsidTr="005A26DB">
        <w:tc>
          <w:tcPr>
            <w:tcW w:w="3870" w:type="dxa"/>
          </w:tcPr>
          <w:p w14:paraId="11226B95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085EC26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C15069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36A77B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403A1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C31B2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B5D64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ABC8A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2A13C928" w14:textId="77777777" w:rsidTr="005A26DB">
        <w:tc>
          <w:tcPr>
            <w:tcW w:w="3870" w:type="dxa"/>
          </w:tcPr>
          <w:p w14:paraId="276569C7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7897BEEC" w14:textId="393DBFC8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70845672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F55737" w14:textId="42121D18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21F9FF1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47948D" w14:textId="12B4F0D5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8,111</w:t>
            </w:r>
          </w:p>
        </w:tc>
        <w:tc>
          <w:tcPr>
            <w:tcW w:w="270" w:type="dxa"/>
          </w:tcPr>
          <w:p w14:paraId="7F1AC14E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6D69B" w14:textId="6D8BFB3E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6586" w:rsidRPr="00C81CBE" w14:paraId="37F31213" w14:textId="77777777" w:rsidTr="005A26DB">
        <w:tc>
          <w:tcPr>
            <w:tcW w:w="3870" w:type="dxa"/>
          </w:tcPr>
          <w:p w14:paraId="5418DCFF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E2F7D4" w14:textId="10F326AA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164A6E03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6B3571" w14:textId="4580D969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BEE0D69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855B6C" w14:textId="4287D48D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651115D3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7F2674" w14:textId="5D333741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6586" w:rsidRPr="00C81CBE" w14:paraId="0E1F9BBB" w14:textId="77777777" w:rsidTr="005A26DB">
        <w:tc>
          <w:tcPr>
            <w:tcW w:w="3870" w:type="dxa"/>
          </w:tcPr>
          <w:p w14:paraId="030925E4" w14:textId="0717681E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FF5E25" w14:textId="5B1EF46A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14:paraId="2FCB5B68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7E6479" w14:textId="4E343EA5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6E13892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3FEDE" w14:textId="6FF1EF66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1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8,614</w:t>
            </w:r>
          </w:p>
        </w:tc>
        <w:tc>
          <w:tcPr>
            <w:tcW w:w="270" w:type="dxa"/>
          </w:tcPr>
          <w:p w14:paraId="409595F1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A60BCD" w14:textId="56962F62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6DA609C1" w14:textId="77777777" w:rsidR="00475170" w:rsidRPr="00C81CBE" w:rsidRDefault="00475170" w:rsidP="00E71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exact"/>
        <w:ind w:left="547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475170" w:rsidRPr="00C81CBE" w14:paraId="4E38A581" w14:textId="77777777" w:rsidTr="005A26DB">
        <w:trPr>
          <w:tblHeader/>
        </w:trPr>
        <w:tc>
          <w:tcPr>
            <w:tcW w:w="3870" w:type="dxa"/>
          </w:tcPr>
          <w:p w14:paraId="79E1AD47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1C184A3" w14:textId="02A0F4A3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4731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A04CF" w14:textId="10114C18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74328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75813B8" w14:textId="443067F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70E9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6D3FE2" w14:textId="48677641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170" w:rsidRPr="00F61C2F" w14:paraId="67FFB70C" w14:textId="77777777" w:rsidTr="00475170">
        <w:trPr>
          <w:tblHeader/>
        </w:trPr>
        <w:tc>
          <w:tcPr>
            <w:tcW w:w="3870" w:type="dxa"/>
          </w:tcPr>
          <w:p w14:paraId="6E322EFC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hanging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64173AF" w14:textId="73D5C25D" w:rsidR="00475170" w:rsidRPr="00F61C2F" w:rsidRDefault="00475170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08" w:right="-108" w:hanging="2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5170" w:rsidRPr="00C81CBE" w14:paraId="7CCE53ED" w14:textId="77777777" w:rsidTr="005A26DB">
        <w:tc>
          <w:tcPr>
            <w:tcW w:w="3870" w:type="dxa"/>
          </w:tcPr>
          <w:p w14:paraId="581E2338" w14:textId="77777777" w:rsidR="00475170" w:rsidRPr="00C81CBE" w:rsidRDefault="00475170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173A0FB6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6FF7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C92F12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FA54C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533B2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6CFA79" w14:textId="77777777" w:rsidR="00475170" w:rsidRPr="00C81CBE" w:rsidRDefault="00475170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D1C063" w14:textId="77777777" w:rsidR="00475170" w:rsidRPr="00C81CBE" w:rsidRDefault="00475170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49C69B79" w14:textId="77777777" w:rsidTr="005A26DB">
        <w:tc>
          <w:tcPr>
            <w:tcW w:w="3870" w:type="dxa"/>
          </w:tcPr>
          <w:p w14:paraId="1276B39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6ED58C70" w14:textId="745369D9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511,916</w:t>
            </w:r>
          </w:p>
        </w:tc>
        <w:tc>
          <w:tcPr>
            <w:tcW w:w="270" w:type="dxa"/>
          </w:tcPr>
          <w:p w14:paraId="11798EF0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D568A" w14:textId="0E357E24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365,23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09DE5AB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09C92" w14:textId="6082FCC9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511,916</w:t>
            </w:r>
          </w:p>
        </w:tc>
        <w:tc>
          <w:tcPr>
            <w:tcW w:w="270" w:type="dxa"/>
          </w:tcPr>
          <w:p w14:paraId="350389D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CCFB03" w14:textId="2715825D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365,23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36586" w:rsidRPr="00C81CBE" w14:paraId="49CF6C09" w14:textId="77777777" w:rsidTr="005A26DB">
        <w:tc>
          <w:tcPr>
            <w:tcW w:w="3870" w:type="dxa"/>
          </w:tcPr>
          <w:p w14:paraId="634754A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288B4B6" w14:textId="721E899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</w:t>
            </w:r>
            <w:r w:rsidR="00F61C2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1897C9E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7E6C59" w14:textId="470E8D7C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13,102</w:t>
            </w:r>
          </w:p>
        </w:tc>
        <w:tc>
          <w:tcPr>
            <w:tcW w:w="270" w:type="dxa"/>
          </w:tcPr>
          <w:p w14:paraId="270F7FF4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AC8384" w14:textId="32AC7F35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15,2</w:t>
            </w:r>
            <w:r w:rsidR="00F61C2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D3E2A8F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F36DFD" w14:textId="78151686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13,102</w:t>
            </w:r>
          </w:p>
        </w:tc>
      </w:tr>
      <w:tr w:rsidR="00B36586" w:rsidRPr="00F61C2F" w14:paraId="251DF94D" w14:textId="77777777" w:rsidTr="005A26DB">
        <w:tc>
          <w:tcPr>
            <w:tcW w:w="3870" w:type="dxa"/>
          </w:tcPr>
          <w:p w14:paraId="3570690A" w14:textId="77777777" w:rsidR="00B36586" w:rsidRPr="00F61C2F" w:rsidRDefault="00B36586" w:rsidP="00D3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hanging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7A8152" w14:textId="77777777" w:rsidR="00B36586" w:rsidRPr="00F61C2F" w:rsidRDefault="00B36586" w:rsidP="00D339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exact"/>
              <w:ind w:left="-108" w:right="-108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BFF4B7" w14:textId="77777777" w:rsidR="00B36586" w:rsidRPr="00F61C2F" w:rsidRDefault="00B36586" w:rsidP="00D3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exact"/>
              <w:ind w:left="-108" w:right="-108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BE6BA" w14:textId="77777777" w:rsidR="00B36586" w:rsidRPr="00F61C2F" w:rsidRDefault="00B36586" w:rsidP="00D339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exact"/>
              <w:ind w:left="-108" w:right="-108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F23AA" w14:textId="77777777" w:rsidR="00B36586" w:rsidRPr="00F61C2F" w:rsidRDefault="00B36586" w:rsidP="00D3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exact"/>
              <w:ind w:left="-108" w:right="-108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B83682" w14:textId="77777777" w:rsidR="00B36586" w:rsidRPr="00F61C2F" w:rsidRDefault="00B36586" w:rsidP="00D339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81" w:right="-108" w:hanging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FD58B" w14:textId="77777777" w:rsidR="00B36586" w:rsidRPr="00C81CBE" w:rsidRDefault="00B36586" w:rsidP="00D339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exact"/>
              <w:ind w:left="-108" w:right="-108" w:hanging="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017CE" w14:textId="77777777" w:rsidR="00B36586" w:rsidRPr="00F61C2F" w:rsidRDefault="00B36586" w:rsidP="00D339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exact"/>
              <w:ind w:left="-81" w:right="-108" w:hanging="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36586" w:rsidRPr="00C81CBE" w14:paraId="010B2137" w14:textId="77777777" w:rsidTr="005A26DB">
        <w:tc>
          <w:tcPr>
            <w:tcW w:w="3870" w:type="dxa"/>
          </w:tcPr>
          <w:p w14:paraId="09F1D30C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D3A1F32" w14:textId="7777777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B7E9B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C4D80C" w14:textId="7777777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1391A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84DED" w14:textId="7777777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722869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84F72C" w14:textId="77777777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73B13547" w14:textId="77777777" w:rsidTr="005A26DB">
        <w:tc>
          <w:tcPr>
            <w:tcW w:w="3870" w:type="dxa"/>
          </w:tcPr>
          <w:p w14:paraId="2305E05F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37D687E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E6FCB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3A1EA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76419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807F7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469CB8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720C7" w14:textId="77777777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586" w:rsidRPr="00C81CBE" w14:paraId="6F20815A" w14:textId="77777777" w:rsidTr="005A26DB">
        <w:tc>
          <w:tcPr>
            <w:tcW w:w="3870" w:type="dxa"/>
          </w:tcPr>
          <w:p w14:paraId="7055CD77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170" w:type="dxa"/>
          </w:tcPr>
          <w:p w14:paraId="26B844FE" w14:textId="796F9A05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29,369</w:t>
            </w:r>
          </w:p>
        </w:tc>
        <w:tc>
          <w:tcPr>
            <w:tcW w:w="270" w:type="dxa"/>
          </w:tcPr>
          <w:p w14:paraId="063B9A5F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DD6AD" w14:textId="5A540E11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416C1C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D5008" w14:textId="5D29B34D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29,369</w:t>
            </w:r>
          </w:p>
        </w:tc>
        <w:tc>
          <w:tcPr>
            <w:tcW w:w="270" w:type="dxa"/>
          </w:tcPr>
          <w:p w14:paraId="7253FEEC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79088" w14:textId="22BDBC70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30,02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6586" w:rsidRPr="00C81CBE" w14:paraId="550F7CE6" w14:textId="77777777" w:rsidTr="005A26DB">
        <w:tc>
          <w:tcPr>
            <w:tcW w:w="3870" w:type="dxa"/>
          </w:tcPr>
          <w:p w14:paraId="4D0F52A1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E1CAEB" w14:textId="4974A0DC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270" w:type="dxa"/>
          </w:tcPr>
          <w:p w14:paraId="743290CE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EA1D34" w14:textId="295186C2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A6F4328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704B9F" w14:textId="23D08BDB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270" w:type="dxa"/>
          </w:tcPr>
          <w:p w14:paraId="0411D06F" w14:textId="77777777" w:rsidR="00B36586" w:rsidRPr="00C81CBE" w:rsidRDefault="00B36586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75D23F" w14:textId="75CA4FD9" w:rsidR="00B36586" w:rsidRPr="00C81CBE" w:rsidRDefault="00B36586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36586" w:rsidRPr="00C81CBE" w14:paraId="33C4CE35" w14:textId="77777777" w:rsidTr="005A26DB">
        <w:tc>
          <w:tcPr>
            <w:tcW w:w="3870" w:type="dxa"/>
          </w:tcPr>
          <w:p w14:paraId="4E375E5E" w14:textId="58BCFC65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2C1BAF" w14:textId="1A4BF942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30,878</w:t>
            </w:r>
          </w:p>
        </w:tc>
        <w:tc>
          <w:tcPr>
            <w:tcW w:w="270" w:type="dxa"/>
          </w:tcPr>
          <w:p w14:paraId="602ED2C0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580935" w14:textId="4C37F383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F6620F3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0AFD4B" w14:textId="12922634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30,878</w:t>
            </w:r>
          </w:p>
        </w:tc>
        <w:tc>
          <w:tcPr>
            <w:tcW w:w="270" w:type="dxa"/>
          </w:tcPr>
          <w:p w14:paraId="0CA3F932" w14:textId="77777777" w:rsidR="00B36586" w:rsidRPr="00C81CBE" w:rsidRDefault="00B36586" w:rsidP="00B36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9BA991" w14:textId="0281057A" w:rsidR="00B36586" w:rsidRPr="00C81CBE" w:rsidRDefault="00B36586" w:rsidP="00B365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ABEFC64" w14:textId="77777777" w:rsidR="00082A4A" w:rsidRDefault="00082A4A" w:rsidP="00E71AB7">
      <w:pPr>
        <w:pStyle w:val="BodyText2"/>
        <w:tabs>
          <w:tab w:val="left" w:pos="547"/>
        </w:tabs>
        <w:spacing w:line="320" w:lineRule="exac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F1003" w14:textId="1F0E02B5" w:rsidR="00AA0B1E" w:rsidRPr="00C81CBE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05519D" w:rsidRPr="00C81CBE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6752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</w:t>
      </w:r>
      <w:r w:rsidR="0005519D" w:rsidRPr="00C81CBE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ยน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64345F" w:rsidRPr="00C81CBE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32885" w:rsidRPr="00C81CBE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2124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5D61835" w14:textId="63CFA612" w:rsidR="00086213" w:rsidRDefault="00086213" w:rsidP="00D33978">
      <w:pPr>
        <w:pStyle w:val="BodyText2"/>
        <w:tabs>
          <w:tab w:val="left" w:pos="540"/>
        </w:tabs>
        <w:spacing w:line="300" w:lineRule="exact"/>
        <w:ind w:firstLine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F21248" w:rsidRPr="009E3BC3" w14:paraId="4C09AB4B" w14:textId="77777777" w:rsidTr="004B695C">
        <w:trPr>
          <w:tblHeader/>
        </w:trPr>
        <w:tc>
          <w:tcPr>
            <w:tcW w:w="3780" w:type="dxa"/>
          </w:tcPr>
          <w:p w14:paraId="1E248C52" w14:textId="3A8D4BC6" w:rsidR="00F21248" w:rsidRPr="009E3BC3" w:rsidRDefault="00F21248" w:rsidP="009D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7B27F177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6674D9A" w14:textId="77777777" w:rsidR="00F21248" w:rsidRPr="009E3BC3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418F207" w14:textId="77777777" w:rsidR="00F21248" w:rsidRPr="009E3BC3" w:rsidRDefault="00F21248" w:rsidP="002A7F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52F" w:rsidRPr="009E3BC3" w14:paraId="3C9442A6" w14:textId="77777777" w:rsidTr="004B695C">
        <w:trPr>
          <w:tblHeader/>
        </w:trPr>
        <w:tc>
          <w:tcPr>
            <w:tcW w:w="3780" w:type="dxa"/>
          </w:tcPr>
          <w:p w14:paraId="3CDA10BB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C0B1B9" w14:textId="085AF60E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3F6ECD3D" w14:textId="77777777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47E7F" w14:textId="3208AB23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5357FBD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258F1" w14:textId="2AEA3F82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2DCAE2E1" w14:textId="77777777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E9699" w14:textId="4F294409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6752F" w:rsidRPr="009E3BC3" w14:paraId="2B5FFF7A" w14:textId="77777777" w:rsidTr="004B695C">
        <w:trPr>
          <w:tblHeader/>
        </w:trPr>
        <w:tc>
          <w:tcPr>
            <w:tcW w:w="3780" w:type="dxa"/>
          </w:tcPr>
          <w:p w14:paraId="29FD314B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58C3F0" w14:textId="34CDC32F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561C924" w14:textId="77777777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E6D21" w14:textId="61A0334B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5D58FC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80" w:lineRule="exact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BBF1F" w14:textId="640A1E7E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4FE09A" w14:textId="77777777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853B4" w14:textId="1173967C" w:rsidR="0016752F" w:rsidRPr="009E3BC3" w:rsidRDefault="0016752F" w:rsidP="00167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752F" w:rsidRPr="009E3BC3" w14:paraId="140A24F3" w14:textId="77777777" w:rsidTr="004B695C">
        <w:trPr>
          <w:tblHeader/>
        </w:trPr>
        <w:tc>
          <w:tcPr>
            <w:tcW w:w="3780" w:type="dxa"/>
          </w:tcPr>
          <w:p w14:paraId="1CD8B20E" w14:textId="4EA01EEA" w:rsidR="0016752F" w:rsidRPr="009E3BC3" w:rsidRDefault="0016752F" w:rsidP="005C2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033888B" w14:textId="77777777" w:rsidR="0016752F" w:rsidRPr="009E3BC3" w:rsidRDefault="0016752F" w:rsidP="005C24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6752F" w:rsidRPr="009E3BC3" w14:paraId="0458A60C" w14:textId="77777777" w:rsidTr="009D4547">
        <w:tc>
          <w:tcPr>
            <w:tcW w:w="3780" w:type="dxa"/>
          </w:tcPr>
          <w:p w14:paraId="5DE82F70" w14:textId="6F87FA74" w:rsidR="0016752F" w:rsidRPr="0041278C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127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70B8C0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C6828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4882B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48B7F5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C5FFC7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63F6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F1B925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52F" w:rsidRPr="009E3BC3" w14:paraId="20ED0D60" w14:textId="77777777" w:rsidTr="009D4547">
        <w:tc>
          <w:tcPr>
            <w:tcW w:w="3780" w:type="dxa"/>
          </w:tcPr>
          <w:p w14:paraId="643839B2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C0A3D13" w14:textId="14C7FA7C" w:rsidR="0016752F" w:rsidRPr="009E3BC3" w:rsidRDefault="002E74C6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D5F2D3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131DE" w14:textId="0AF48318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2C160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174C4" w14:textId="6014B09A" w:rsidR="0016752F" w:rsidRPr="009E3BC3" w:rsidRDefault="002E74C6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E74C6">
              <w:rPr>
                <w:rFonts w:asciiTheme="majorBidi" w:hAnsiTheme="majorBidi" w:cstheme="majorBidi"/>
                <w:sz w:val="30"/>
                <w:szCs w:val="30"/>
              </w:rPr>
              <w:t>72,36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9994477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E46B16" w14:textId="127D0487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72,366</w:t>
            </w:r>
          </w:p>
        </w:tc>
      </w:tr>
      <w:tr w:rsidR="0016752F" w:rsidRPr="009E3BC3" w14:paraId="368036E1" w14:textId="77777777" w:rsidTr="009D4547">
        <w:tc>
          <w:tcPr>
            <w:tcW w:w="3780" w:type="dxa"/>
          </w:tcPr>
          <w:p w14:paraId="4126E24F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C4C0A7" w14:textId="4CC180C1" w:rsidR="0016752F" w:rsidRPr="009E3BC3" w:rsidRDefault="00A43504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3504">
              <w:rPr>
                <w:rFonts w:asciiTheme="majorBidi" w:hAnsiTheme="majorBidi" w:cstheme="majorBidi"/>
                <w:sz w:val="30"/>
                <w:szCs w:val="30"/>
              </w:rPr>
              <w:t>107,72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1F72E1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86DBA8" w14:textId="38BD1288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3A5A589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CC22A9" w14:textId="6DB2C850" w:rsidR="0016752F" w:rsidRPr="009E3BC3" w:rsidRDefault="00A43504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3504">
              <w:rPr>
                <w:rFonts w:asciiTheme="majorBidi" w:hAnsiTheme="majorBidi" w:cstheme="majorBidi"/>
                <w:sz w:val="30"/>
                <w:szCs w:val="30"/>
              </w:rPr>
              <w:t>107,72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5A4F1D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99DB55" w14:textId="297E0C57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71,348</w:t>
            </w:r>
          </w:p>
        </w:tc>
      </w:tr>
      <w:tr w:rsidR="0016752F" w:rsidRPr="009E3BC3" w14:paraId="4F11B8E6" w14:textId="77777777" w:rsidTr="00567838">
        <w:tc>
          <w:tcPr>
            <w:tcW w:w="3780" w:type="dxa"/>
          </w:tcPr>
          <w:p w14:paraId="6FC617E6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8FBB4F" w14:textId="7461ABA5" w:rsidR="0016752F" w:rsidRPr="009E3BC3" w:rsidRDefault="00A43504" w:rsidP="00A435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70" w:type="dxa"/>
          </w:tcPr>
          <w:p w14:paraId="2E1176C7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068928" w14:textId="765CEB68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68C8ADB4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CBB10" w14:textId="12293C7D" w:rsidR="0016752F" w:rsidRPr="009E3BC3" w:rsidRDefault="00A43504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180,094</w:t>
            </w:r>
          </w:p>
        </w:tc>
        <w:tc>
          <w:tcPr>
            <w:tcW w:w="270" w:type="dxa"/>
          </w:tcPr>
          <w:p w14:paraId="64614B7F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A3C8E" w14:textId="5CAFA7C6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143,714</w:t>
            </w:r>
          </w:p>
        </w:tc>
      </w:tr>
      <w:tr w:rsidR="0016752F" w:rsidRPr="009E3BC3" w14:paraId="47D2D3CC" w14:textId="77777777" w:rsidTr="009D4547">
        <w:trPr>
          <w:trHeight w:val="61"/>
        </w:trPr>
        <w:tc>
          <w:tcPr>
            <w:tcW w:w="3780" w:type="dxa"/>
          </w:tcPr>
          <w:p w14:paraId="75EF3AED" w14:textId="77777777" w:rsidR="0016752F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75B47B19" w14:textId="77777777" w:rsidR="0016752F" w:rsidRPr="00AB68F4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firstLine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3BFD9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04218" w14:textId="0053CC04" w:rsidR="002E74C6" w:rsidRPr="009E3BC3" w:rsidRDefault="002E74C6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647960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B0A9C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D1775" w14:textId="5282B061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9A511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C6E1E0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8E2A64" w14:textId="2BD3FE8E" w:rsidR="002E74C6" w:rsidRPr="009E3BC3" w:rsidRDefault="002E74C6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70" w:type="dxa"/>
            <w:shd w:val="clear" w:color="auto" w:fill="auto"/>
          </w:tcPr>
          <w:p w14:paraId="26FD2CA0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E0181B" w14:textId="77777777" w:rsidR="0016752F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9031C9" w14:textId="4B09ADC2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</w:tr>
      <w:tr w:rsidR="0016752F" w:rsidRPr="009E3BC3" w14:paraId="4FC1C18D" w14:textId="77777777" w:rsidTr="009D4547">
        <w:tc>
          <w:tcPr>
            <w:tcW w:w="3780" w:type="dxa"/>
          </w:tcPr>
          <w:p w14:paraId="7E140289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24245" w14:textId="4C5DA027" w:rsidR="0016752F" w:rsidRPr="009E3BC3" w:rsidRDefault="00A43504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70" w:type="dxa"/>
          </w:tcPr>
          <w:p w14:paraId="31A53EB0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62B5D0" w14:textId="181BC522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70" w:type="dxa"/>
          </w:tcPr>
          <w:p w14:paraId="04E5B82B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D707A9" w14:textId="2E0E6692" w:rsidR="0016752F" w:rsidRPr="009E3BC3" w:rsidRDefault="00A43504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70" w:type="dxa"/>
          </w:tcPr>
          <w:p w14:paraId="034DC786" w14:textId="77777777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EC0D29" w14:textId="53C1D0B4" w:rsidR="0016752F" w:rsidRPr="009E3BC3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71,348</w:t>
            </w:r>
          </w:p>
        </w:tc>
      </w:tr>
      <w:tr w:rsidR="004B695C" w:rsidRPr="009E3BC3" w14:paraId="34171FF5" w14:textId="77777777" w:rsidTr="009D4547">
        <w:tc>
          <w:tcPr>
            <w:tcW w:w="3780" w:type="dxa"/>
          </w:tcPr>
          <w:p w14:paraId="2193523D" w14:textId="71DDA886" w:rsidR="004B695C" w:rsidRPr="009E3BC3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70" w:type="dxa"/>
          </w:tcPr>
          <w:p w14:paraId="2BC6BA10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CD1BB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66A537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CDDE3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393312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8F8B4" w14:textId="77777777" w:rsidR="004B695C" w:rsidRPr="009E3BC3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19EFF4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695C" w:rsidRPr="009E3BC3" w14:paraId="485C353B" w14:textId="77777777" w:rsidTr="009D4547">
        <w:tc>
          <w:tcPr>
            <w:tcW w:w="3780" w:type="dxa"/>
          </w:tcPr>
          <w:p w14:paraId="405F1758" w14:textId="18081326" w:rsidR="004B695C" w:rsidRPr="009E3BC3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B0F5E24" w14:textId="0B7BE67B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B5662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DB621" w14:textId="08D34D55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51099A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A04DB" w14:textId="3B7FA188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20C909F8" w14:textId="77777777" w:rsidR="004B695C" w:rsidRPr="009E3BC3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042B6" w14:textId="2D4A7605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4B695C" w:rsidRPr="009E3BC3" w14:paraId="12C4E504" w14:textId="77777777" w:rsidTr="009D4547">
        <w:tc>
          <w:tcPr>
            <w:tcW w:w="3780" w:type="dxa"/>
          </w:tcPr>
          <w:p w14:paraId="2AC783D2" w14:textId="77777777" w:rsidR="004B695C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20"/>
              <w:rPr>
                <w:rFonts w:asciiTheme="majorBidi" w:hAnsiTheme="majorBidi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4318E1A3" w14:textId="77777777" w:rsidR="004B695C" w:rsidRPr="00257FBA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</w:t>
            </w:r>
            <w:r w:rsidRPr="00AB68F4">
              <w:rPr>
                <w:rFonts w:asciiTheme="majorBidi" w:hAnsiTheme="majorBidi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6FF2FC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9E97B7" w14:textId="23C96C90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F3CF9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42C8BE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1BE1E9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B68D06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6775C5" w14:textId="77777777" w:rsidR="004B695C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987666" w14:textId="57F88860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7002E23F" w14:textId="77777777" w:rsidR="004B695C" w:rsidRPr="00257FBA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28A2" w14:textId="77777777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52477" w14:textId="362785ED" w:rsidR="004B695C" w:rsidRPr="00257FBA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4B695C" w:rsidRPr="009E3BC3" w14:paraId="57F9E053" w14:textId="77777777" w:rsidTr="009D4547">
        <w:tc>
          <w:tcPr>
            <w:tcW w:w="3780" w:type="dxa"/>
          </w:tcPr>
          <w:p w14:paraId="269280A1" w14:textId="77777777" w:rsidR="004B695C" w:rsidRPr="009E3BC3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607A" w14:textId="7368DBBE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B06CE" w14:textId="77777777" w:rsidR="004B695C" w:rsidRPr="002C494F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50E88C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F6294A" w14:textId="77777777" w:rsidR="004B695C" w:rsidRPr="002C494F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ABB0C" w14:textId="1C765550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0699EC" w14:textId="77777777" w:rsidR="004B695C" w:rsidRPr="002C494F" w:rsidRDefault="004B695C" w:rsidP="004B6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A4BC60E" w14:textId="77777777" w:rsidR="004B695C" w:rsidRPr="009E3BC3" w:rsidRDefault="004B695C" w:rsidP="004B69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2C0351B" w14:textId="77777777" w:rsidR="005959AB" w:rsidRPr="00956FFA" w:rsidRDefault="005959AB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C854E2" w:rsidRPr="009E3BC3" w14:paraId="02BE7C99" w14:textId="77777777" w:rsidTr="002A7FFB">
        <w:tc>
          <w:tcPr>
            <w:tcW w:w="3780" w:type="dxa"/>
          </w:tcPr>
          <w:p w14:paraId="2ABC469C" w14:textId="3B5EAED5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ผลขาดทุนด้านเครดิตที่คาดว่าจะเกิดขึ้น   </w:t>
            </w:r>
          </w:p>
        </w:tc>
        <w:tc>
          <w:tcPr>
            <w:tcW w:w="2610" w:type="dxa"/>
            <w:gridSpan w:val="3"/>
          </w:tcPr>
          <w:p w14:paraId="1BC3252A" w14:textId="77777777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8758E28" w14:textId="77777777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770318" w14:textId="77777777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4E2" w:rsidRPr="009E3BC3" w14:paraId="0BC14A21" w14:textId="77777777" w:rsidTr="002A7FFB">
        <w:tc>
          <w:tcPr>
            <w:tcW w:w="3780" w:type="dxa"/>
          </w:tcPr>
          <w:p w14:paraId="3DE46D34" w14:textId="3C32E613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B69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41B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41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F3E2CCB" w14:textId="416AB8D3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495DD6" w14:textId="77777777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A19869" w14:textId="36415F1A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E60BA6E" w14:textId="77777777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CCFF9" w14:textId="04EA4A3B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5235E45" w14:textId="77777777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E45C9A" w14:textId="2B2E6E7C" w:rsidR="00C854E2" w:rsidRPr="00E41BC3" w:rsidRDefault="00C854E2" w:rsidP="00C854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854E2" w:rsidRPr="009E3BC3" w14:paraId="2AA4BC8A" w14:textId="77777777" w:rsidTr="00E54E11">
        <w:tc>
          <w:tcPr>
            <w:tcW w:w="3780" w:type="dxa"/>
          </w:tcPr>
          <w:p w14:paraId="36F06710" w14:textId="77777777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FAEA961" w14:textId="77777777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C854E2" w:rsidRPr="009E3BC3" w14:paraId="6102E53A" w14:textId="77777777" w:rsidTr="002A7FFB">
        <w:tc>
          <w:tcPr>
            <w:tcW w:w="3780" w:type="dxa"/>
          </w:tcPr>
          <w:p w14:paraId="0CE1CCDB" w14:textId="66367123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D7CB56A" w14:textId="6610D4F9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84C4" w14:textId="77777777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A2434" w14:textId="2E7AFAEA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B9FED" w14:textId="77777777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633A6A" w14:textId="665DAEEB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4BCE3" w14:textId="77777777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F3C24" w14:textId="7ACF605F" w:rsidR="00C854E2" w:rsidRPr="00E41BC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41BC3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C854E2" w:rsidRPr="009E3BC3" w14:paraId="59E99310" w14:textId="77777777" w:rsidTr="00E54E11">
        <w:tc>
          <w:tcPr>
            <w:tcW w:w="3780" w:type="dxa"/>
          </w:tcPr>
          <w:p w14:paraId="7CE3F421" w14:textId="22770EF5" w:rsidR="00C854E2" w:rsidRPr="00E41BC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41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19A1BB" w14:textId="3C843EFB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E53A3" w14:textId="77777777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BB3960" w14:textId="62347A83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4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51BAD" w14:textId="77777777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5399BC" w14:textId="2B9C36A8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D8BA0" w14:textId="77777777" w:rsidR="00C854E2" w:rsidRPr="00E54E11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225A28" w14:textId="736D69F9" w:rsidR="00C854E2" w:rsidRPr="00E54E11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E1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E11" w:rsidRPr="00E54E11" w14:paraId="3DDE8E3F" w14:textId="77777777" w:rsidTr="00E54E11">
        <w:tc>
          <w:tcPr>
            <w:tcW w:w="3780" w:type="dxa"/>
          </w:tcPr>
          <w:p w14:paraId="4812541B" w14:textId="77777777" w:rsidR="00E54E11" w:rsidRPr="00E41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16348" w14:textId="504C7192" w:rsidR="00E54E11" w:rsidRP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A81F8" w14:textId="77777777" w:rsidR="00E54E11" w:rsidRP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18E581" w14:textId="1FADCF60" w:rsidR="00E54E11" w:rsidRP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9719C" w14:textId="77777777" w:rsidR="00E54E11" w:rsidRP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84F4E" w14:textId="69F9477A" w:rsidR="00E54E11" w:rsidRP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4E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730D0" w14:textId="77777777" w:rsidR="00E54E11" w:rsidRPr="00E54E11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E86E5C" w14:textId="7CC5F3C1" w:rsidR="00E54E11" w:rsidRPr="00E54E11" w:rsidRDefault="00CA078D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  <w:tr w:rsidR="00E54E11" w:rsidRPr="009E3BC3" w14:paraId="5791DCD6" w14:textId="77777777" w:rsidTr="002A7FFB">
        <w:tc>
          <w:tcPr>
            <w:tcW w:w="3780" w:type="dxa"/>
          </w:tcPr>
          <w:p w14:paraId="70BBA141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262FA6" w14:textId="77777777" w:rsid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FEE904" w14:textId="77777777" w:rsidR="00E54E11" w:rsidRPr="002C494F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3E2601" w14:textId="77777777" w:rsid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44CF66" w14:textId="77777777" w:rsidR="00E54E11" w:rsidRPr="002C494F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FD5707E" w14:textId="77777777" w:rsid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49761B" w14:textId="77777777" w:rsidR="00E54E11" w:rsidRPr="002C494F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44A59B" w14:textId="77777777" w:rsidR="00E54E11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4E11" w:rsidRPr="009E3BC3" w14:paraId="2A3E0585" w14:textId="77777777" w:rsidTr="002A7FFB">
        <w:tc>
          <w:tcPr>
            <w:tcW w:w="3780" w:type="dxa"/>
          </w:tcPr>
          <w:p w14:paraId="11D1DA0F" w14:textId="0CCFEA48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AA71C89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FE7841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8583034" w14:textId="77777777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E11" w:rsidRPr="009E3BC3" w14:paraId="0C778BD3" w14:textId="77777777" w:rsidTr="002A7FFB">
        <w:tc>
          <w:tcPr>
            <w:tcW w:w="3780" w:type="dxa"/>
          </w:tcPr>
          <w:p w14:paraId="0341804E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E3D86D" w14:textId="36A43205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9F287E4" w14:textId="7777777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432CD" w14:textId="5E3EE35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12DDA4A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1BE701" w14:textId="6EB154E4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479EBF3" w14:textId="7777777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5DC5BC" w14:textId="1625CDF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54E11" w:rsidRPr="009E3BC3" w14:paraId="419D9DC3" w14:textId="77777777" w:rsidTr="002A7FFB">
        <w:tc>
          <w:tcPr>
            <w:tcW w:w="3780" w:type="dxa"/>
          </w:tcPr>
          <w:p w14:paraId="286695DC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FEAE6" w14:textId="20A50144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332217" w14:textId="7777777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FB076" w14:textId="0EC5E280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11831F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E01772" w14:textId="0298DE26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F072CB" w14:textId="77777777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708B51" w14:textId="334EDF3B" w:rsidR="00E54E11" w:rsidRPr="009E3BC3" w:rsidRDefault="00E54E11" w:rsidP="00E54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54E11" w:rsidRPr="009E3BC3" w14:paraId="4412D000" w14:textId="77777777" w:rsidTr="002A7FFB">
        <w:tc>
          <w:tcPr>
            <w:tcW w:w="3780" w:type="dxa"/>
          </w:tcPr>
          <w:p w14:paraId="56BA0B91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A5AAFB0" w14:textId="77777777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A710D" w:rsidRPr="009E3BC3" w14:paraId="09D891CA" w14:textId="77777777" w:rsidTr="002A7FFB">
        <w:tc>
          <w:tcPr>
            <w:tcW w:w="3780" w:type="dxa"/>
          </w:tcPr>
          <w:p w14:paraId="5D253F72" w14:textId="55C8FD80" w:rsidR="00AA710D" w:rsidRPr="009E3BC3" w:rsidRDefault="00AA710D" w:rsidP="00AA7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90" w:type="dxa"/>
            <w:gridSpan w:val="7"/>
          </w:tcPr>
          <w:p w14:paraId="78FFD699" w14:textId="77777777" w:rsidR="00AA710D" w:rsidRPr="009E3BC3" w:rsidRDefault="00AA710D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E54E11" w:rsidRPr="009E3BC3" w14:paraId="4B9AD249" w14:textId="77777777" w:rsidTr="002A7FFB">
        <w:tc>
          <w:tcPr>
            <w:tcW w:w="3780" w:type="dxa"/>
          </w:tcPr>
          <w:p w14:paraId="20C25A68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13096B" w14:textId="01EB62A7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45D2C36" w14:textId="77777777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575BB09" w14:textId="73AFB05F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  <w:tc>
          <w:tcPr>
            <w:tcW w:w="270" w:type="dxa"/>
          </w:tcPr>
          <w:p w14:paraId="1094EA37" w14:textId="77777777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9FE52" w14:textId="3CA22946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5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CE6E6D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C6F0EE1" w14:textId="34B0913E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2,546</w:t>
            </w:r>
          </w:p>
        </w:tc>
      </w:tr>
      <w:tr w:rsidR="00E54E11" w:rsidRPr="009E3BC3" w14:paraId="7BA0D9B2" w14:textId="77777777" w:rsidTr="002A7FFB">
        <w:tc>
          <w:tcPr>
            <w:tcW w:w="3780" w:type="dxa"/>
          </w:tcPr>
          <w:p w14:paraId="0A998077" w14:textId="11681AB1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E21286" w14:textId="3056EA52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D687C" w14:textId="77777777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2CE33AA" w14:textId="74FD313D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4E11" w:rsidRPr="009E3BC3" w14:paraId="1814238B" w14:textId="77777777" w:rsidTr="002A7FFB">
        <w:tc>
          <w:tcPr>
            <w:tcW w:w="3780" w:type="dxa"/>
          </w:tcPr>
          <w:p w14:paraId="2D60D720" w14:textId="7F3AFA19" w:rsidR="00E54E11" w:rsidRPr="009E3BC3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E3B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490" w:type="dxa"/>
            <w:gridSpan w:val="7"/>
          </w:tcPr>
          <w:p w14:paraId="7729C269" w14:textId="7BDB0A91" w:rsidR="00E54E11" w:rsidRPr="009E3BC3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4E11" w:rsidRPr="00B46D60" w14:paraId="31561AAD" w14:textId="77777777" w:rsidTr="002A7FFB">
        <w:tc>
          <w:tcPr>
            <w:tcW w:w="3780" w:type="dxa"/>
          </w:tcPr>
          <w:p w14:paraId="57A44677" w14:textId="77777777" w:rsidR="00E54E11" w:rsidRPr="00B46D60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D6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B46D6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B46D60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01B32" w14:textId="3C730664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65,917</w:t>
            </w:r>
          </w:p>
        </w:tc>
        <w:tc>
          <w:tcPr>
            <w:tcW w:w="270" w:type="dxa"/>
          </w:tcPr>
          <w:p w14:paraId="54903071" w14:textId="77777777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9F52BE" w14:textId="7BAAEB25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  <w:tc>
          <w:tcPr>
            <w:tcW w:w="270" w:type="dxa"/>
          </w:tcPr>
          <w:p w14:paraId="0D3607E3" w14:textId="77777777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D9402A" w14:textId="223345F8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65,917</w:t>
            </w:r>
          </w:p>
        </w:tc>
        <w:tc>
          <w:tcPr>
            <w:tcW w:w="270" w:type="dxa"/>
          </w:tcPr>
          <w:p w14:paraId="657F8E01" w14:textId="77777777" w:rsidR="00E54E11" w:rsidRPr="00B46D60" w:rsidRDefault="00E54E11" w:rsidP="00E54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77BB37" w14:textId="33142BC7" w:rsidR="00E54E11" w:rsidRPr="00B46D60" w:rsidRDefault="00E54E11" w:rsidP="00E54E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D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74,741</w:t>
            </w:r>
          </w:p>
        </w:tc>
      </w:tr>
    </w:tbl>
    <w:p w14:paraId="4F4A35B0" w14:textId="003EA78C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60E61E" w14:textId="77777777" w:rsidR="00EE36BA" w:rsidRDefault="00EE36BA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EE36BA" w:rsidSect="00B95AC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245"/>
        </w:sectPr>
      </w:pPr>
    </w:p>
    <w:p w14:paraId="7D0F2D23" w14:textId="07CB02C9" w:rsidR="00C1640F" w:rsidRPr="00C81CBE" w:rsidRDefault="00C1640F" w:rsidP="00D3397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1800"/>
        </w:tabs>
        <w:spacing w:line="240" w:lineRule="auto"/>
        <w:ind w:left="706" w:hanging="70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ชั่วคราว</w:t>
      </w:r>
    </w:p>
    <w:p w14:paraId="4A438E53" w14:textId="77777777" w:rsidR="00C1640F" w:rsidRPr="00C81CBE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B7F4AD" w14:textId="77777777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เงินลงทุน</w:t>
      </w:r>
      <w:r>
        <w:rPr>
          <w:rFonts w:asciiTheme="majorBidi" w:hAnsiTheme="majorBidi" w:cstheme="majorBidi" w:hint="cs"/>
          <w:sz w:val="30"/>
          <w:szCs w:val="30"/>
          <w:cs/>
        </w:rPr>
        <w:t>ชั่วคราว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81CBE">
        <w:rPr>
          <w:rFonts w:asciiTheme="majorBidi" w:hAnsiTheme="majorBidi" w:cstheme="majorBidi"/>
          <w:sz w:val="30"/>
          <w:szCs w:val="30"/>
        </w:rPr>
        <w:t xml:space="preserve">31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C81CB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C81CBE"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324140" w14:textId="77777777" w:rsidR="00C1640F" w:rsidRDefault="00C1640F" w:rsidP="00D3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017"/>
        <w:gridCol w:w="180"/>
        <w:gridCol w:w="984"/>
        <w:gridCol w:w="6"/>
        <w:gridCol w:w="174"/>
        <w:gridCol w:w="6"/>
        <w:gridCol w:w="1008"/>
        <w:gridCol w:w="182"/>
        <w:gridCol w:w="1067"/>
        <w:gridCol w:w="11"/>
        <w:gridCol w:w="169"/>
        <w:gridCol w:w="11"/>
        <w:gridCol w:w="990"/>
        <w:gridCol w:w="180"/>
        <w:gridCol w:w="979"/>
        <w:gridCol w:w="11"/>
        <w:gridCol w:w="169"/>
        <w:gridCol w:w="11"/>
        <w:gridCol w:w="988"/>
        <w:gridCol w:w="178"/>
        <w:gridCol w:w="988"/>
        <w:gridCol w:w="179"/>
        <w:gridCol w:w="1132"/>
        <w:gridCol w:w="180"/>
        <w:gridCol w:w="1170"/>
      </w:tblGrid>
      <w:tr w:rsidR="00C1640F" w:rsidRPr="00C81CBE" w14:paraId="01B990E9" w14:textId="77777777" w:rsidTr="009C0D70">
        <w:trPr>
          <w:cantSplit/>
        </w:trPr>
        <w:tc>
          <w:tcPr>
            <w:tcW w:w="2160" w:type="dxa"/>
          </w:tcPr>
          <w:p w14:paraId="1AFE1B21" w14:textId="77777777" w:rsidR="00C1640F" w:rsidRPr="00676D79" w:rsidRDefault="00C1640F" w:rsidP="009C0D70">
            <w:pPr>
              <w:tabs>
                <w:tab w:val="left" w:pos="630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11970" w:type="dxa"/>
            <w:gridSpan w:val="25"/>
          </w:tcPr>
          <w:p w14:paraId="21638387" w14:textId="77777777" w:rsidR="00C1640F" w:rsidRPr="00676D79" w:rsidRDefault="00C1640F" w:rsidP="0009482D">
            <w:pPr>
              <w:pStyle w:val="acctfourfigures"/>
              <w:ind w:right="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676D7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676D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1640F" w:rsidRPr="00C81CBE" w14:paraId="07AF2DA7" w14:textId="77777777" w:rsidTr="009C0D70">
        <w:trPr>
          <w:cantSplit/>
          <w:tblHeader/>
        </w:trPr>
        <w:tc>
          <w:tcPr>
            <w:tcW w:w="2160" w:type="dxa"/>
          </w:tcPr>
          <w:p w14:paraId="46F8FD55" w14:textId="77777777" w:rsidR="00C1640F" w:rsidRPr="00C81CBE" w:rsidRDefault="00C1640F" w:rsidP="00C1640F">
            <w:pPr>
              <w:tabs>
                <w:tab w:val="left" w:pos="630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1" w:type="dxa"/>
            <w:gridSpan w:val="3"/>
          </w:tcPr>
          <w:p w14:paraId="591B72AE" w14:textId="77777777" w:rsidR="00C1640F" w:rsidRPr="00C81CBE" w:rsidRDefault="00C1640F" w:rsidP="0009482D">
            <w:pPr>
              <w:tabs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  <w:gridSpan w:val="2"/>
          </w:tcPr>
          <w:p w14:paraId="0D0B7506" w14:textId="77777777" w:rsidR="00C1640F" w:rsidRPr="00C81CBE" w:rsidRDefault="00C1640F" w:rsidP="0009482D">
            <w:pPr>
              <w:tabs>
                <w:tab w:val="left" w:pos="6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3" w:type="dxa"/>
            <w:gridSpan w:val="4"/>
          </w:tcPr>
          <w:p w14:paraId="0B952BAB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4B8F358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gridSpan w:val="2"/>
          </w:tcPr>
          <w:p w14:paraId="765C67F5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4"/>
          </w:tcPr>
          <w:p w14:paraId="520D1EE9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C67A2B1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ED9362C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65" w:type="dxa"/>
            <w:gridSpan w:val="4"/>
          </w:tcPr>
          <w:p w14:paraId="3DFFEF9B" w14:textId="77777777" w:rsidR="00C1640F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E97DAF0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79" w:type="dxa"/>
          </w:tcPr>
          <w:p w14:paraId="42B6E38F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2" w:type="dxa"/>
            <w:gridSpan w:val="3"/>
          </w:tcPr>
          <w:p w14:paraId="7D44AB87" w14:textId="77777777" w:rsidR="00C1640F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</w:t>
            </w:r>
          </w:p>
          <w:p w14:paraId="4E755E4A" w14:textId="77777777" w:rsidR="00C1640F" w:rsidRPr="002A3E56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งวดเก้าเดือนสิ้นสุดวันที่</w:t>
            </w:r>
          </w:p>
        </w:tc>
      </w:tr>
      <w:tr w:rsidR="00C1640F" w:rsidRPr="00C81CBE" w14:paraId="6DA7699D" w14:textId="77777777" w:rsidTr="009C0D70">
        <w:trPr>
          <w:cantSplit/>
          <w:tblHeader/>
        </w:trPr>
        <w:tc>
          <w:tcPr>
            <w:tcW w:w="2160" w:type="dxa"/>
          </w:tcPr>
          <w:p w14:paraId="6677214E" w14:textId="77777777" w:rsidR="00C1640F" w:rsidRPr="00C81CBE" w:rsidRDefault="00C1640F" w:rsidP="00C1640F">
            <w:pPr>
              <w:pStyle w:val="acctfourfigures"/>
              <w:tabs>
                <w:tab w:val="left" w:pos="630"/>
              </w:tabs>
              <w:spacing w:line="240" w:lineRule="atLeast"/>
              <w:ind w:left="195" w:hanging="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3458BAD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1E0C1343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04BB9A6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041DEAA7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ABFB7E0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7FDD07B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340328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6969F4C3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</w:tcPr>
          <w:p w14:paraId="20DFD7E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46696997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5504AF0E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2FBC86D3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E8D2537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37D9A3A5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367C3BD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2ECCF87C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08658A3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3A72FE72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68983F4B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33C0FEF5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0E01C743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7546090A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  <w:p w14:paraId="1AD5AB36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121603B9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71998029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28D68853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4938B37D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4AAC5C" w14:textId="77777777" w:rsidR="00C1640F" w:rsidRPr="00D60EB9" w:rsidRDefault="00C1640F" w:rsidP="0009482D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  <w:p w14:paraId="0EC3191F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C1640F" w:rsidRPr="00C81CBE" w14:paraId="270A9921" w14:textId="77777777" w:rsidTr="009C0D70">
        <w:trPr>
          <w:cantSplit/>
          <w:tblHeader/>
        </w:trPr>
        <w:tc>
          <w:tcPr>
            <w:tcW w:w="2160" w:type="dxa"/>
          </w:tcPr>
          <w:p w14:paraId="4A8BA472" w14:textId="77777777" w:rsidR="00C1640F" w:rsidRPr="00C81CBE" w:rsidRDefault="00C1640F" w:rsidP="00C1640F">
            <w:pPr>
              <w:pStyle w:val="acctfourfigures"/>
              <w:tabs>
                <w:tab w:val="left" w:pos="630"/>
              </w:tabs>
              <w:spacing w:line="240" w:lineRule="atLeast"/>
              <w:ind w:left="195" w:hanging="1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307F5B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192AD02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53041598" w14:textId="77777777" w:rsidR="00C1640F" w:rsidRPr="00D60EB9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5EBD4953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B2DE94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4F119D0B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1C2A18F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52BCE0BC" w14:textId="77777777" w:rsidR="00C1640F" w:rsidRPr="00C81CBE" w:rsidRDefault="00C1640F" w:rsidP="0009482D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67AD1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AA27AB2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6649BF2D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gridSpan w:val="2"/>
          </w:tcPr>
          <w:p w14:paraId="36380A4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8" w:type="dxa"/>
          </w:tcPr>
          <w:p w14:paraId="1EEDF81E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A545996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14:paraId="00FD9C4C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1C61CA0E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6E9148A3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69C7A7B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139A13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0E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C1640F" w:rsidRPr="00C81CBE" w14:paraId="346B7E68" w14:textId="77777777" w:rsidTr="009C0D70">
        <w:trPr>
          <w:cantSplit/>
        </w:trPr>
        <w:tc>
          <w:tcPr>
            <w:tcW w:w="2160" w:type="dxa"/>
          </w:tcPr>
          <w:p w14:paraId="5CA152BD" w14:textId="77777777" w:rsidR="00C1640F" w:rsidRPr="00C81CBE" w:rsidRDefault="00C1640F" w:rsidP="00C1640F">
            <w:pPr>
              <w:tabs>
                <w:tab w:val="clear" w:pos="454"/>
                <w:tab w:val="left" w:pos="630"/>
              </w:tabs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4"/>
          </w:tcPr>
          <w:p w14:paraId="33F00F00" w14:textId="77777777" w:rsidR="00C1640F" w:rsidRPr="00E14382" w:rsidRDefault="00C1640F" w:rsidP="0009482D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1B7C53E3" w14:textId="77777777" w:rsidR="00C1640F" w:rsidRPr="00C81CBE" w:rsidRDefault="00C1640F" w:rsidP="0009482D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03" w:type="dxa"/>
            <w:gridSpan w:val="19"/>
          </w:tcPr>
          <w:p w14:paraId="0BAAD9A0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14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1640F" w:rsidRPr="00C81CBE" w14:paraId="01F17303" w14:textId="77777777" w:rsidTr="009C0D70">
        <w:trPr>
          <w:cantSplit/>
        </w:trPr>
        <w:tc>
          <w:tcPr>
            <w:tcW w:w="2160" w:type="dxa"/>
          </w:tcPr>
          <w:p w14:paraId="1ADD26DD" w14:textId="77777777" w:rsidR="00C1640F" w:rsidRPr="00C81CBE" w:rsidRDefault="00C1640F" w:rsidP="009C0D70">
            <w:pPr>
              <w:tabs>
                <w:tab w:val="clear" w:pos="454"/>
                <w:tab w:val="left" w:pos="630"/>
              </w:tabs>
              <w:ind w:left="195" w:hanging="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017" w:type="dxa"/>
          </w:tcPr>
          <w:p w14:paraId="31289FE9" w14:textId="77777777" w:rsidR="00C1640F" w:rsidRPr="00C81CBE" w:rsidRDefault="00C1640F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7E8B8D40" w14:textId="77777777" w:rsidR="00C1640F" w:rsidRPr="00C81CBE" w:rsidRDefault="00C1640F" w:rsidP="0009482D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4AB6C7C3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20.12</w:t>
            </w:r>
          </w:p>
        </w:tc>
        <w:tc>
          <w:tcPr>
            <w:tcW w:w="180" w:type="dxa"/>
            <w:gridSpan w:val="2"/>
          </w:tcPr>
          <w:p w14:paraId="611A52E3" w14:textId="77777777" w:rsidR="00C1640F" w:rsidRPr="00F24868" w:rsidRDefault="00C1640F" w:rsidP="0009482D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EAC081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4DE8003C" w14:textId="77777777" w:rsidR="00C1640F" w:rsidRPr="00F24868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85DE2CD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48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0" w:type="dxa"/>
            <w:gridSpan w:val="2"/>
          </w:tcPr>
          <w:p w14:paraId="24D2A69E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ED49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2B3D77FF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703149C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2DE73BF8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AF45E41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2BD0B031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00413B5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3774BA4E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2" w:type="dxa"/>
          </w:tcPr>
          <w:p w14:paraId="141C1AFB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43CBF4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F40F07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1640F" w:rsidRPr="00C81CBE" w14:paraId="1B3F48AB" w14:textId="77777777" w:rsidTr="009C0D70">
        <w:trPr>
          <w:cantSplit/>
        </w:trPr>
        <w:tc>
          <w:tcPr>
            <w:tcW w:w="2160" w:type="dxa"/>
          </w:tcPr>
          <w:p w14:paraId="26D5EA0C" w14:textId="77777777" w:rsidR="00C1640F" w:rsidRPr="00C81CBE" w:rsidRDefault="00C1640F" w:rsidP="00CB6C5C">
            <w:pPr>
              <w:tabs>
                <w:tab w:val="left" w:pos="630"/>
              </w:tabs>
              <w:ind w:left="195" w:hanging="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7" w:type="dxa"/>
          </w:tcPr>
          <w:p w14:paraId="77808B6D" w14:textId="77777777" w:rsidR="00C1640F" w:rsidRPr="00C81CBE" w:rsidRDefault="00C1640F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1C6DE" w14:textId="77777777" w:rsidR="00C1640F" w:rsidRPr="00C81CBE" w:rsidRDefault="00C1640F" w:rsidP="0009482D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CE6E646" w14:textId="77777777" w:rsidR="00C1640F" w:rsidRPr="00C81CBE" w:rsidRDefault="00C1640F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11CEB0B" w14:textId="77777777" w:rsidR="00C1640F" w:rsidRPr="00C81CBE" w:rsidRDefault="00C1640F" w:rsidP="0009482D">
            <w:pPr>
              <w:tabs>
                <w:tab w:val="clear" w:pos="454"/>
                <w:tab w:val="decimal" w:pos="461"/>
                <w:tab w:val="left" w:pos="63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D71AFC8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1D715AA2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0AEC907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C62D2A7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384AF4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</w:tcPr>
          <w:p w14:paraId="58A036E6" w14:textId="77777777" w:rsidR="00C1640F" w:rsidRPr="00C81CBE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67019B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80" w:type="dxa"/>
            <w:gridSpan w:val="2"/>
          </w:tcPr>
          <w:p w14:paraId="2BB547F0" w14:textId="77777777" w:rsidR="00C1640F" w:rsidRPr="00C81CBE" w:rsidRDefault="00C1640F" w:rsidP="0009482D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495979B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8" w:type="dxa"/>
          </w:tcPr>
          <w:p w14:paraId="59E5F1D8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57BD1D2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D326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92,600</w:t>
            </w:r>
          </w:p>
        </w:tc>
        <w:tc>
          <w:tcPr>
            <w:tcW w:w="179" w:type="dxa"/>
          </w:tcPr>
          <w:p w14:paraId="5A2D43C6" w14:textId="77777777" w:rsidR="00C1640F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58DDEA5" w14:textId="77777777" w:rsidR="00C1640F" w:rsidRPr="00231DFA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31D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A32000" w14:textId="77777777" w:rsidR="00C1640F" w:rsidRPr="00F24868" w:rsidRDefault="00C1640F" w:rsidP="0009482D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0FABD1" w14:textId="77777777" w:rsidR="00C1640F" w:rsidRPr="00F24868" w:rsidRDefault="00C1640F" w:rsidP="0009482D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65D3967E" w14:textId="77777777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15FD4" w14:textId="77777777" w:rsidR="00C1640F" w:rsidRDefault="00C1640F" w:rsidP="00CB6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60"/>
        </w:tabs>
        <w:spacing w:line="260" w:lineRule="atLeast"/>
        <w:ind w:left="540" w:firstLine="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</w:rPr>
        <w:t>พรีดิกทิฟ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(“PDT”) </w:t>
      </w:r>
      <w:r>
        <w:rPr>
          <w:rFonts w:asciiTheme="majorBidi" w:hAnsiTheme="majorBidi" w:cstheme="majorBidi" w:hint="cs"/>
          <w:sz w:val="30"/>
          <w:szCs w:val="30"/>
          <w:cs/>
        </w:rPr>
        <w:t>จัดตั้งและดำเนินธุรกิจในประเทศไทย และดำเนินธุรกิจหลักเกี่ยวกับการ</w:t>
      </w:r>
      <w:r w:rsidRPr="00C81CBE">
        <w:rPr>
          <w:rFonts w:asciiTheme="majorBidi" w:hAnsiTheme="majorBidi" w:cstheme="majorBidi"/>
          <w:sz w:val="30"/>
          <w:szCs w:val="30"/>
          <w:cs/>
        </w:rPr>
        <w:t>ให้คำปรึกษาด้านการบริหารจัดการ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4060BC0" w14:textId="77777777" w:rsidR="00C1640F" w:rsidRPr="00676D79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1D51F90" w14:textId="74AF1759" w:rsidR="00BD23A4" w:rsidRP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/>
        <w:jc w:val="thaiDistribute"/>
        <w:rPr>
          <w:rFonts w:asciiTheme="majorBidi" w:hAnsiTheme="majorBidi" w:cstheme="majorBidi"/>
        </w:rPr>
      </w:pP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28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2565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บริษัทได้ลงทุนในหุ้นสามัญเพิ่มทุนของ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PDT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5,036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โดยมีมูลค่าหุ้นที่ตราไว้หุ้นละ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ในราคาหุ้นละ </w:t>
      </w:r>
      <w:r w:rsidRPr="00DD3B5D">
        <w:rPr>
          <w:rFonts w:asciiTheme="majorBidi" w:hAnsiTheme="majorBidi" w:cstheme="majorBidi"/>
          <w:spacing w:val="-2"/>
          <w:sz w:val="30"/>
          <w:szCs w:val="30"/>
        </w:rPr>
        <w:t xml:space="preserve">18,389 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บาท เป็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จำนว</w:t>
      </w:r>
      <w:r w:rsidRPr="00DD3B5D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DD3B5D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81CBE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C81CBE">
        <w:rPr>
          <w:rFonts w:asciiTheme="majorBidi" w:hAnsiTheme="majorBidi" w:cstheme="majorBidi"/>
          <w:sz w:val="30"/>
          <w:szCs w:val="30"/>
        </w:rPr>
        <w:t xml:space="preserve">92.6 </w:t>
      </w:r>
      <w:r w:rsidRPr="00C81CBE">
        <w:rPr>
          <w:rFonts w:asciiTheme="majorBidi" w:hAnsiTheme="majorBidi" w:cstheme="majorBidi"/>
          <w:sz w:val="30"/>
          <w:szCs w:val="30"/>
          <w:cs/>
        </w:rPr>
        <w:t>ล้านบาท โดยบริษัทมีสิทธิในการขายหุ้นคืนตามเงื่อนไขและระยะเวลาที่กำหนดไว้ในสัญญา</w:t>
      </w:r>
    </w:p>
    <w:p w14:paraId="7568799A" w14:textId="77777777" w:rsidR="00C1640F" w:rsidRDefault="00C1640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3D6C42" w14:textId="36FBD007" w:rsidR="0030574F" w:rsidRDefault="0030574F" w:rsidP="00C16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30574F" w:rsidSect="00D339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45A6A61" w14:textId="3C3896ED" w:rsidR="00BB1C8F" w:rsidRPr="00C1640F" w:rsidRDefault="00BB1C8F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3DF1D386" w14:textId="77777777" w:rsidR="00F21248" w:rsidRDefault="00F21248" w:rsidP="00F2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OLE_LINK1"/>
      <w:bookmarkStart w:id="1" w:name="OLE_LINK2"/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8"/>
        <w:gridCol w:w="269"/>
        <w:gridCol w:w="1169"/>
        <w:gridCol w:w="269"/>
        <w:gridCol w:w="1168"/>
        <w:gridCol w:w="269"/>
        <w:gridCol w:w="1170"/>
      </w:tblGrid>
      <w:tr w:rsidR="00F21248" w:rsidRPr="00332885" w14:paraId="2765DE14" w14:textId="77777777" w:rsidTr="002A7FFB">
        <w:trPr>
          <w:trHeight w:val="431"/>
          <w:tblHeader/>
        </w:trPr>
        <w:tc>
          <w:tcPr>
            <w:tcW w:w="2610" w:type="dxa"/>
          </w:tcPr>
          <w:p w14:paraId="014C7E5F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98A8F3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</w:tcPr>
          <w:p w14:paraId="719653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EFE4C15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6CB99A6B" w14:textId="77777777" w:rsidR="00F21248" w:rsidRPr="00332885" w:rsidRDefault="00F21248" w:rsidP="002A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52F" w:rsidRPr="00332885" w14:paraId="310EB047" w14:textId="77777777" w:rsidTr="002A7FFB">
        <w:trPr>
          <w:trHeight w:val="431"/>
          <w:tblHeader/>
        </w:trPr>
        <w:tc>
          <w:tcPr>
            <w:tcW w:w="2610" w:type="dxa"/>
          </w:tcPr>
          <w:p w14:paraId="0A056BA0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FEA21C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1F9DBC81" w14:textId="63A348F5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01555A6A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27A34CD" w14:textId="2F893F61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65488153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29964530" w14:textId="6C64E7EE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04E91BD5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D623D" w14:textId="4CAD7AB6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6752F" w:rsidRPr="00332885" w14:paraId="6ABCFA4B" w14:textId="77777777" w:rsidTr="002A7FFB">
        <w:trPr>
          <w:trHeight w:val="431"/>
          <w:tblHeader/>
        </w:trPr>
        <w:tc>
          <w:tcPr>
            <w:tcW w:w="2610" w:type="dxa"/>
          </w:tcPr>
          <w:p w14:paraId="176DEDA5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428045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653FD325" w14:textId="3F51270F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C942ADA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B3CC310" w14:textId="2754347B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5141CCC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14:paraId="0FA18BBD" w14:textId="36496478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437A8C08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5AD57D" w14:textId="38A02CF5" w:rsidR="0016752F" w:rsidRPr="009E3BC3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6752F" w:rsidRPr="00332885" w14:paraId="73434A74" w14:textId="77777777" w:rsidTr="002A7FFB">
        <w:trPr>
          <w:trHeight w:val="418"/>
          <w:tblHeader/>
        </w:trPr>
        <w:tc>
          <w:tcPr>
            <w:tcW w:w="2610" w:type="dxa"/>
          </w:tcPr>
          <w:p w14:paraId="1B8D5FD9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A2C952" w14:textId="77777777" w:rsidR="0016752F" w:rsidRPr="0033288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2" w:type="dxa"/>
            <w:gridSpan w:val="7"/>
          </w:tcPr>
          <w:p w14:paraId="15121F31" w14:textId="77777777" w:rsidR="0016752F" w:rsidRPr="0033288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6752F" w:rsidRPr="00332885" w14:paraId="5C89599B" w14:textId="77777777" w:rsidTr="002A7FFB">
        <w:trPr>
          <w:trHeight w:val="418"/>
        </w:trPr>
        <w:tc>
          <w:tcPr>
            <w:tcW w:w="2610" w:type="dxa"/>
          </w:tcPr>
          <w:p w14:paraId="778C320F" w14:textId="77777777" w:rsidR="0016752F" w:rsidRPr="0077262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262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8695545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F92097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F64299A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09CF69A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0AD3CF2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108094C" w14:textId="77777777" w:rsidR="0016752F" w:rsidRPr="0077262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598C56" w14:textId="77777777" w:rsidR="0016752F" w:rsidRPr="00332885" w:rsidRDefault="0016752F" w:rsidP="00167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9B673" w14:textId="77777777" w:rsidR="0016752F" w:rsidRPr="00332885" w:rsidRDefault="0016752F" w:rsidP="001675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606" w:rsidRPr="00332885" w14:paraId="15BA071E" w14:textId="77777777" w:rsidTr="002A7FFB">
        <w:trPr>
          <w:trHeight w:val="406"/>
        </w:trPr>
        <w:tc>
          <w:tcPr>
            <w:tcW w:w="2610" w:type="dxa"/>
          </w:tcPr>
          <w:p w14:paraId="1C3F64A8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705303C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185845" w14:textId="5717F598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sz w:val="30"/>
                <w:szCs w:val="30"/>
              </w:rPr>
              <w:t>107,72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9FF2D2E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D74F694" w14:textId="26D71703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3B2486CC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35423D8" w14:textId="69F4E30C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sz w:val="30"/>
                <w:szCs w:val="30"/>
              </w:rPr>
              <w:t>107,72</w:t>
            </w:r>
            <w:r w:rsidR="00EC1F2A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4DEFBFE1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A0ED3E" w14:textId="55465CA3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71,348</w:t>
            </w:r>
          </w:p>
        </w:tc>
      </w:tr>
      <w:tr w:rsidR="00C82606" w:rsidRPr="00332885" w14:paraId="5B2CF01A" w14:textId="77777777" w:rsidTr="002A7FFB">
        <w:trPr>
          <w:trHeight w:val="406"/>
        </w:trPr>
        <w:tc>
          <w:tcPr>
            <w:tcW w:w="2610" w:type="dxa"/>
          </w:tcPr>
          <w:p w14:paraId="1CAFC818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E9BF68F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04E7FC3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8839B0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B19EF01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F2B993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6C62FCC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C244E18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D4D646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606" w:rsidRPr="00332885" w14:paraId="0DCFEFF7" w14:textId="77777777" w:rsidTr="002A7FFB">
        <w:trPr>
          <w:trHeight w:val="406"/>
        </w:trPr>
        <w:tc>
          <w:tcPr>
            <w:tcW w:w="2610" w:type="dxa"/>
          </w:tcPr>
          <w:p w14:paraId="660409E2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43FC0748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6B02960" w14:textId="16BC32A7" w:rsidR="00C82606" w:rsidRPr="00772625" w:rsidRDefault="00067D41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F302803" w14:textId="77777777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57BB04B" w14:textId="5ACA76E9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2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526DF60" w14:textId="77777777" w:rsidR="00C82606" w:rsidRPr="0077262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F542D34" w14:textId="3F7F7A45" w:rsidR="00C82606" w:rsidRPr="0077262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sz w:val="30"/>
                <w:szCs w:val="30"/>
              </w:rPr>
              <w:t>72,36</w:t>
            </w:r>
            <w:r w:rsidR="00067D4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5B572118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9D83A4" w14:textId="0A31330E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</w:tr>
      <w:tr w:rsidR="00C82606" w:rsidRPr="00332885" w14:paraId="49F280CA" w14:textId="77777777" w:rsidTr="002A7FFB">
        <w:trPr>
          <w:trHeight w:val="418"/>
        </w:trPr>
        <w:tc>
          <w:tcPr>
            <w:tcW w:w="2610" w:type="dxa"/>
          </w:tcPr>
          <w:p w14:paraId="7D3591D8" w14:textId="77777777" w:rsidR="00C82606" w:rsidRPr="00CA2C83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2917BD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806256" w14:textId="6C7F7084" w:rsidR="00C82606" w:rsidRPr="00CA2C83" w:rsidRDefault="00067D41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7D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69" w:type="dxa"/>
          </w:tcPr>
          <w:p w14:paraId="52494B51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0DB469A" w14:textId="5F303A82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57307C87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A26272C" w14:textId="76667982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180,09</w:t>
            </w:r>
            <w:r w:rsidR="00EC1F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24B9C4E9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3F74A" w14:textId="026E88DA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143,714</w:t>
            </w:r>
          </w:p>
        </w:tc>
      </w:tr>
      <w:tr w:rsidR="00C82606" w:rsidRPr="00332885" w14:paraId="247DF68A" w14:textId="77777777" w:rsidTr="002A7FFB">
        <w:trPr>
          <w:trHeight w:val="431"/>
        </w:trPr>
        <w:tc>
          <w:tcPr>
            <w:tcW w:w="2610" w:type="dxa"/>
          </w:tcPr>
          <w:p w14:paraId="164D32C3" w14:textId="77777777" w:rsidR="00C854E2" w:rsidRPr="00C854E2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C854E2">
              <w:rPr>
                <w:rFonts w:ascii="Angsana New" w:hAnsi="Angsana New" w:cs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C854E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ค่าเผื่อผลขาดทุนด้าน</w:t>
            </w:r>
            <w:r w:rsidR="00C854E2" w:rsidRPr="00C854E2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เครดิต</w:t>
            </w:r>
          </w:p>
          <w:p w14:paraId="7690F2C6" w14:textId="3E2115C6" w:rsidR="00C82606" w:rsidRPr="00C854E2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</w:tcPr>
          <w:p w14:paraId="31BE9A08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FA240A6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CFDE9C1" w14:textId="08FE4206" w:rsidR="00C82606" w:rsidRPr="00CA2C83" w:rsidRDefault="00067D41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3FD6EDA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4E451C1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61D2CC5" w14:textId="26213BA5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- </w:t>
            </w:r>
          </w:p>
        </w:tc>
        <w:tc>
          <w:tcPr>
            <w:tcW w:w="269" w:type="dxa"/>
          </w:tcPr>
          <w:p w14:paraId="484B3CE9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CCE204B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420C008" w14:textId="4AB9BE47" w:rsidR="00C82606" w:rsidRPr="00AD1F81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(72,366)</w:t>
            </w:r>
          </w:p>
        </w:tc>
        <w:tc>
          <w:tcPr>
            <w:tcW w:w="269" w:type="dxa"/>
          </w:tcPr>
          <w:p w14:paraId="1773C21C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3163E8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05B955E" w14:textId="14D27A13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(72,366)</w:t>
            </w:r>
          </w:p>
        </w:tc>
      </w:tr>
      <w:tr w:rsidR="00C82606" w:rsidRPr="00332885" w14:paraId="61E2AE70" w14:textId="77777777" w:rsidTr="0018553D">
        <w:trPr>
          <w:trHeight w:val="308"/>
        </w:trPr>
        <w:tc>
          <w:tcPr>
            <w:tcW w:w="2610" w:type="dxa"/>
          </w:tcPr>
          <w:p w14:paraId="0F67D93D" w14:textId="77777777" w:rsidR="00C82606" w:rsidRPr="00CA2C83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E05A91E" w14:textId="6179C8E4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5A35A0F7" w14:textId="04925072" w:rsidR="00C82606" w:rsidRPr="00916F0C" w:rsidRDefault="00A53405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67D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69" w:type="dxa"/>
          </w:tcPr>
          <w:p w14:paraId="566CFEFE" w14:textId="77777777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E7F3941" w14:textId="0877ADC6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  <w:tc>
          <w:tcPr>
            <w:tcW w:w="269" w:type="dxa"/>
          </w:tcPr>
          <w:p w14:paraId="61C44A6D" w14:textId="77777777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268334E" w14:textId="2B966DB4" w:rsidR="00C82606" w:rsidRPr="00916F0C" w:rsidRDefault="00EC1F2A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107,728</w:t>
            </w:r>
          </w:p>
        </w:tc>
        <w:tc>
          <w:tcPr>
            <w:tcW w:w="269" w:type="dxa"/>
          </w:tcPr>
          <w:p w14:paraId="32850CE8" w14:textId="77777777" w:rsidR="00C82606" w:rsidRPr="00916F0C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4CE464" w14:textId="031932B0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71,348</w:t>
            </w:r>
          </w:p>
        </w:tc>
      </w:tr>
      <w:tr w:rsidR="00C82606" w:rsidRPr="00332885" w14:paraId="195F39B6" w14:textId="77777777" w:rsidTr="0018553D">
        <w:trPr>
          <w:trHeight w:val="308"/>
        </w:trPr>
        <w:tc>
          <w:tcPr>
            <w:tcW w:w="2610" w:type="dxa"/>
          </w:tcPr>
          <w:p w14:paraId="504ADDEC" w14:textId="77777777" w:rsidR="00C82606" w:rsidRPr="00CA2C83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307B67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55FB01FF" w14:textId="77777777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9887CD7" w14:textId="77777777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2429F87B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92E5F3F" w14:textId="77777777" w:rsidR="00C82606" w:rsidRPr="00916F0C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308E88E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07CE3C06" w14:textId="77777777" w:rsidR="00C82606" w:rsidRPr="00916F0C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DE15AA6" w14:textId="77777777" w:rsidR="00C82606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2606" w:rsidRPr="00C307CD" w14:paraId="739559B2" w14:textId="77777777" w:rsidTr="00972BA8">
        <w:trPr>
          <w:trHeight w:val="308"/>
        </w:trPr>
        <w:tc>
          <w:tcPr>
            <w:tcW w:w="2610" w:type="dxa"/>
          </w:tcPr>
          <w:p w14:paraId="7535B42C" w14:textId="77777777" w:rsidR="00C82606" w:rsidRPr="00CA2C83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284DF542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C6AB2F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DA20B7B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9F4C9E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64B288E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5FC3A6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E19F02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DD230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606" w:rsidRPr="00332885" w14:paraId="1671D8DD" w14:textId="77777777" w:rsidTr="00972BA8">
        <w:trPr>
          <w:trHeight w:val="406"/>
        </w:trPr>
        <w:tc>
          <w:tcPr>
            <w:tcW w:w="2610" w:type="dxa"/>
          </w:tcPr>
          <w:p w14:paraId="439EEED6" w14:textId="77777777" w:rsidR="00C82606" w:rsidRPr="00CA2C83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433D543E" w14:textId="77777777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2D5B9D3" w14:textId="3DB54165" w:rsidR="00C82606" w:rsidRPr="00CA2C83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sz w:val="30"/>
                <w:szCs w:val="30"/>
              </w:rPr>
              <w:t>1,361,</w:t>
            </w:r>
            <w:r w:rsidR="00C854E2"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69" w:type="dxa"/>
          </w:tcPr>
          <w:p w14:paraId="7C468B52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95BC76B" w14:textId="5650AAB4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0FE2CD0" w14:textId="77777777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209F258" w14:textId="4A259C40" w:rsidR="00C82606" w:rsidRPr="00332885" w:rsidRDefault="00C854E2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82606">
              <w:rPr>
                <w:rFonts w:ascii="Angsana New" w:hAnsi="Angsana New" w:cs="Angsana New"/>
                <w:sz w:val="30"/>
                <w:szCs w:val="30"/>
              </w:rPr>
              <w:t>1,361,</w:t>
            </w:r>
            <w:r>
              <w:rPr>
                <w:rFonts w:ascii="Angsana New" w:hAnsi="Angsana New" w:cs="Angsana New"/>
                <w:sz w:val="30"/>
                <w:szCs w:val="30"/>
              </w:rPr>
              <w:t>391</w:t>
            </w:r>
          </w:p>
        </w:tc>
        <w:tc>
          <w:tcPr>
            <w:tcW w:w="269" w:type="dxa"/>
          </w:tcPr>
          <w:p w14:paraId="52A2D815" w14:textId="77777777" w:rsidR="00C82606" w:rsidRPr="00332885" w:rsidRDefault="00C82606" w:rsidP="00C8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88DB9" w14:textId="1CCFD1CE" w:rsidR="00C82606" w:rsidRPr="00332885" w:rsidRDefault="00C82606" w:rsidP="00C8260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1,157,355</w:t>
            </w:r>
          </w:p>
        </w:tc>
      </w:tr>
      <w:tr w:rsidR="00C854E2" w:rsidRPr="00332885" w14:paraId="10397632" w14:textId="77777777" w:rsidTr="00917EAD">
        <w:trPr>
          <w:trHeight w:val="406"/>
        </w:trPr>
        <w:tc>
          <w:tcPr>
            <w:tcW w:w="2610" w:type="dxa"/>
          </w:tcPr>
          <w:p w14:paraId="0A096569" w14:textId="27FFD852" w:rsidR="00C854E2" w:rsidRPr="00CA2C8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2584165B" w14:textId="77777777" w:rsidR="00C854E2" w:rsidRPr="00CA2C8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5A7726" w14:textId="77777777" w:rsidR="00C854E2" w:rsidRPr="00C82606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499E1B1" w14:textId="77777777" w:rsidR="00C854E2" w:rsidRPr="00332885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742AED" w14:textId="77777777" w:rsidR="00C854E2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99FA7F5" w14:textId="77777777" w:rsidR="00C854E2" w:rsidRPr="00332885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FB1E05" w14:textId="77777777" w:rsidR="00C854E2" w:rsidRPr="00C82606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8BB929C" w14:textId="77777777" w:rsidR="00C854E2" w:rsidRPr="00332885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F460FC" w14:textId="77777777" w:rsidR="00C854E2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4E2" w:rsidRPr="00EC1F2A" w14:paraId="61D50223" w14:textId="77777777" w:rsidTr="00917EAD">
        <w:trPr>
          <w:trHeight w:val="406"/>
        </w:trPr>
        <w:tc>
          <w:tcPr>
            <w:tcW w:w="2610" w:type="dxa"/>
          </w:tcPr>
          <w:p w14:paraId="7D5F43EA" w14:textId="1D1A9736" w:rsidR="00C854E2" w:rsidRPr="00CA2C83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น้อยกว่า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77262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72625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4ABD7193" w14:textId="77777777" w:rsidR="00C854E2" w:rsidRPr="00CA2C83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0BB011F" w14:textId="48DD85AC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1F2A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0126F19C" w14:textId="77777777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E0F9E00" w14:textId="2C8333BD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1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82D45E9" w14:textId="77777777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BDFCDC5" w14:textId="59EAE42C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1F2A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69" w:type="dxa"/>
          </w:tcPr>
          <w:p w14:paraId="23E5B50B" w14:textId="77777777" w:rsidR="00C854E2" w:rsidRPr="00EC1F2A" w:rsidRDefault="00C854E2" w:rsidP="00C854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F1C7F" w14:textId="6D39815E" w:rsidR="00C854E2" w:rsidRPr="00EC1F2A" w:rsidRDefault="00C854E2" w:rsidP="00C854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1F2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1F2A" w:rsidRPr="00EC1F2A" w14:paraId="48DF05B1" w14:textId="77777777" w:rsidTr="00917EAD">
        <w:trPr>
          <w:trHeight w:val="406"/>
        </w:trPr>
        <w:tc>
          <w:tcPr>
            <w:tcW w:w="2610" w:type="dxa"/>
          </w:tcPr>
          <w:p w14:paraId="5952815C" w14:textId="77777777" w:rsidR="00EC1F2A" w:rsidRDefault="00EC1F2A" w:rsidP="00EC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D399E3B" w14:textId="77777777" w:rsidR="00EC1F2A" w:rsidRPr="00CA2C83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782848" w14:textId="1DD0864F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1,361,478</w:t>
            </w:r>
          </w:p>
        </w:tc>
        <w:tc>
          <w:tcPr>
            <w:tcW w:w="269" w:type="dxa"/>
          </w:tcPr>
          <w:p w14:paraId="3AAE2CBF" w14:textId="77777777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6F76604" w14:textId="06F72321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  <w:tc>
          <w:tcPr>
            <w:tcW w:w="269" w:type="dxa"/>
          </w:tcPr>
          <w:p w14:paraId="1C117DFF" w14:textId="77777777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61B719B" w14:textId="49644DB0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1,361,478</w:t>
            </w:r>
          </w:p>
        </w:tc>
        <w:tc>
          <w:tcPr>
            <w:tcW w:w="269" w:type="dxa"/>
          </w:tcPr>
          <w:p w14:paraId="45E23C92" w14:textId="77777777" w:rsidR="00EC1F2A" w:rsidRPr="00EC1F2A" w:rsidRDefault="00EC1F2A" w:rsidP="00EC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3A9125" w14:textId="6A4F1EEC" w:rsidR="00EC1F2A" w:rsidRP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1,157,355</w:t>
            </w:r>
          </w:p>
        </w:tc>
      </w:tr>
      <w:tr w:rsidR="00EC1F2A" w:rsidRPr="00332885" w14:paraId="6B4808B6" w14:textId="77777777" w:rsidTr="002A7FFB">
        <w:trPr>
          <w:trHeight w:val="431"/>
        </w:trPr>
        <w:tc>
          <w:tcPr>
            <w:tcW w:w="2610" w:type="dxa"/>
          </w:tcPr>
          <w:p w14:paraId="4AAAD027" w14:textId="720C808E" w:rsidR="00EC1F2A" w:rsidRPr="00CA2C83" w:rsidRDefault="00EC1F2A" w:rsidP="00EC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6003D24" w14:textId="77777777" w:rsidR="00EC1F2A" w:rsidRPr="00CA2C83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23640CF" w14:textId="0B743A86" w:rsid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1,469,206</w:t>
            </w:r>
          </w:p>
        </w:tc>
        <w:tc>
          <w:tcPr>
            <w:tcW w:w="269" w:type="dxa"/>
          </w:tcPr>
          <w:p w14:paraId="1660F78E" w14:textId="77777777" w:rsidR="00EC1F2A" w:rsidRPr="00332885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105B876" w14:textId="1657B064" w:rsid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  <w:tc>
          <w:tcPr>
            <w:tcW w:w="269" w:type="dxa"/>
          </w:tcPr>
          <w:p w14:paraId="73825158" w14:textId="77777777" w:rsidR="00EC1F2A" w:rsidRPr="00332885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69778BEF" w14:textId="2ED3A662" w:rsid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1,469,206</w:t>
            </w:r>
          </w:p>
        </w:tc>
        <w:tc>
          <w:tcPr>
            <w:tcW w:w="269" w:type="dxa"/>
          </w:tcPr>
          <w:p w14:paraId="2A40507A" w14:textId="77777777" w:rsidR="00EC1F2A" w:rsidRPr="00332885" w:rsidRDefault="00EC1F2A" w:rsidP="00EC1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5C2D71" w14:textId="6CFD5E0C" w:rsidR="00EC1F2A" w:rsidRDefault="00EC1F2A" w:rsidP="00EC1F2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1,228,703</w:t>
            </w:r>
          </w:p>
        </w:tc>
      </w:tr>
    </w:tbl>
    <w:p w14:paraId="533305B8" w14:textId="77777777" w:rsidR="00F21248" w:rsidRDefault="00F21248" w:rsidP="00BD23A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9"/>
        <w:gridCol w:w="1260"/>
        <w:gridCol w:w="1224"/>
        <w:gridCol w:w="315"/>
        <w:gridCol w:w="1210"/>
        <w:gridCol w:w="6"/>
      </w:tblGrid>
      <w:tr w:rsidR="002C16E9" w:rsidRPr="00332885" w14:paraId="4D34B353" w14:textId="77777777" w:rsidTr="00995235">
        <w:trPr>
          <w:gridAfter w:val="1"/>
          <w:wAfter w:w="6" w:type="dxa"/>
          <w:trHeight w:val="428"/>
          <w:tblHeader/>
        </w:trPr>
        <w:tc>
          <w:tcPr>
            <w:tcW w:w="5139" w:type="dxa"/>
            <w:vAlign w:val="bottom"/>
          </w:tcPr>
          <w:p w14:paraId="46C59FD7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691DE3D" w14:textId="77777777" w:rsidR="002C16E9" w:rsidRPr="00995235" w:rsidRDefault="002C16E9" w:rsidP="0099523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49" w:type="dxa"/>
            <w:gridSpan w:val="3"/>
          </w:tcPr>
          <w:p w14:paraId="4507898D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6E9" w:rsidRPr="00332885" w14:paraId="61DB7FC0" w14:textId="77777777" w:rsidTr="00995235">
        <w:trPr>
          <w:trHeight w:val="428"/>
          <w:tblHeader/>
        </w:trPr>
        <w:tc>
          <w:tcPr>
            <w:tcW w:w="5139" w:type="dxa"/>
            <w:vAlign w:val="bottom"/>
          </w:tcPr>
          <w:p w14:paraId="79D04D77" w14:textId="561ABD39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575F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="009952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1575F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3288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3288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5235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575F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9952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</w:p>
        </w:tc>
        <w:tc>
          <w:tcPr>
            <w:tcW w:w="1260" w:type="dxa"/>
          </w:tcPr>
          <w:p w14:paraId="4738D806" w14:textId="0A473260" w:rsidR="002C16E9" w:rsidRPr="00995235" w:rsidRDefault="00995235" w:rsidP="0099523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952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24" w:type="dxa"/>
          </w:tcPr>
          <w:p w14:paraId="6AC43984" w14:textId="22A544EE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04DF66E8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gridSpan w:val="2"/>
          </w:tcPr>
          <w:p w14:paraId="097B7F9E" w14:textId="1CC63304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288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59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C16E9" w:rsidRPr="00332885" w14:paraId="560BD347" w14:textId="77777777" w:rsidTr="00995235">
        <w:trPr>
          <w:gridAfter w:val="1"/>
          <w:wAfter w:w="6" w:type="dxa"/>
          <w:trHeight w:val="428"/>
          <w:tblHeader/>
        </w:trPr>
        <w:tc>
          <w:tcPr>
            <w:tcW w:w="5139" w:type="dxa"/>
            <w:vAlign w:val="bottom"/>
          </w:tcPr>
          <w:p w14:paraId="3CC0E129" w14:textId="77777777" w:rsidR="002C16E9" w:rsidRPr="00332885" w:rsidRDefault="002C16E9" w:rsidP="001401B0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E8AB7C3" w14:textId="77777777" w:rsidR="002C16E9" w:rsidRPr="00995235" w:rsidRDefault="002C16E9" w:rsidP="00995235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49" w:type="dxa"/>
            <w:gridSpan w:val="3"/>
          </w:tcPr>
          <w:p w14:paraId="3AB893D3" w14:textId="77777777" w:rsidR="002C16E9" w:rsidRPr="00332885" w:rsidRDefault="002C16E9" w:rsidP="001401B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575FA" w:rsidRPr="00270B7D" w14:paraId="5ED1E272" w14:textId="77777777" w:rsidTr="00995235">
        <w:trPr>
          <w:trHeight w:val="414"/>
          <w:tblHeader/>
        </w:trPr>
        <w:tc>
          <w:tcPr>
            <w:tcW w:w="5139" w:type="dxa"/>
            <w:shd w:val="clear" w:color="auto" w:fill="auto"/>
            <w:hideMark/>
          </w:tcPr>
          <w:p w14:paraId="1EB52B87" w14:textId="067CF5AA" w:rsidR="001575FA" w:rsidRPr="00BE7B71" w:rsidRDefault="001575FA" w:rsidP="001575FA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7B71">
              <w:rPr>
                <w:rFonts w:asciiTheme="majorBidi" w:hAnsiTheme="majorBidi" w:cstheme="majorBidi" w:hint="cs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753A0A1" w14:textId="77777777" w:rsidR="001575FA" w:rsidRPr="00995235" w:rsidRDefault="001575FA" w:rsidP="001575FA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E45F802" w14:textId="268BFA75" w:rsidR="001575FA" w:rsidRPr="00BE7B71" w:rsidRDefault="002E74C6" w:rsidP="0015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6D48556B" w14:textId="77777777" w:rsidR="001575FA" w:rsidRPr="00270B7D" w:rsidRDefault="001575FA" w:rsidP="0015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shd w:val="clear" w:color="auto" w:fill="auto"/>
            <w:vAlign w:val="bottom"/>
          </w:tcPr>
          <w:p w14:paraId="0B01CAE8" w14:textId="487FCC52" w:rsidR="001575FA" w:rsidRPr="00270B7D" w:rsidRDefault="001575FA" w:rsidP="001575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  <w:tr w:rsidR="001575FA" w:rsidRPr="00270B7D" w14:paraId="756B1F06" w14:textId="77777777" w:rsidTr="00995235">
        <w:trPr>
          <w:trHeight w:val="414"/>
          <w:tblHeader/>
        </w:trPr>
        <w:tc>
          <w:tcPr>
            <w:tcW w:w="5139" w:type="dxa"/>
            <w:shd w:val="clear" w:color="auto" w:fill="auto"/>
          </w:tcPr>
          <w:p w14:paraId="59744366" w14:textId="34EF6CF6" w:rsidR="001575FA" w:rsidRPr="00270B7D" w:rsidRDefault="001575FA" w:rsidP="001575FA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0"/>
                <w:tab w:val="right" w:pos="596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B7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C4A87FB" w14:textId="613033CD" w:rsidR="001575FA" w:rsidRPr="00995235" w:rsidRDefault="001575FA" w:rsidP="001575FA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523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F7F8D" w14:textId="0DEFA993" w:rsidR="001575FA" w:rsidRPr="00270B7D" w:rsidRDefault="008B168F" w:rsidP="0015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14:paraId="2EDD161F" w14:textId="77777777" w:rsidR="001575FA" w:rsidRPr="00270B7D" w:rsidRDefault="001575FA" w:rsidP="00157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A66B31" w14:textId="24BB880C" w:rsidR="001575FA" w:rsidRPr="00027029" w:rsidRDefault="001575FA" w:rsidP="001575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27" w:right="-1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</w:tr>
      <w:bookmarkEnd w:id="0"/>
      <w:bookmarkEnd w:id="1"/>
    </w:tbl>
    <w:p w14:paraId="56A132C9" w14:textId="331A4739" w:rsidR="005959AB" w:rsidRDefault="005959AB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2B2044" w14:textId="1B8179EB" w:rsidR="00BD23A4" w:rsidRDefault="00BD23A4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2EDC1A" w14:textId="0408ADFF" w:rsidR="00BD23A4" w:rsidRDefault="00BD23A4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50BD4B8" w14:textId="77777777" w:rsidR="00BD23A4" w:rsidRDefault="00BD23A4" w:rsidP="005959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694816" w14:textId="5B3F38D0" w:rsidR="005A1C4E" w:rsidRPr="008862C2" w:rsidRDefault="000B77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2C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38EC4CE4" w14:textId="77777777" w:rsidR="00BB237F" w:rsidRPr="008862C2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62DE41" w14:textId="1B475230" w:rsidR="00D7265B" w:rsidRPr="008862C2" w:rsidRDefault="00D7265B" w:rsidP="00D7265B">
      <w:pPr>
        <w:pStyle w:val="BodyText2"/>
        <w:spacing w:line="260" w:lineRule="atLeast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2C2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8862C2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8862C2">
        <w:rPr>
          <w:rFonts w:asciiTheme="majorBidi" w:hAnsiTheme="majorBidi" w:cstheme="majorBidi"/>
          <w:sz w:val="30"/>
          <w:szCs w:val="30"/>
        </w:rPr>
        <w:t xml:space="preserve"> </w:t>
      </w:r>
      <w:r w:rsidRPr="008862C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5771DBD" w14:textId="6B28113E" w:rsidR="00F21248" w:rsidRDefault="00F21248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D7265B" w:rsidRPr="000D56BE" w14:paraId="4CC33A64" w14:textId="77777777" w:rsidTr="005A26DB">
        <w:tc>
          <w:tcPr>
            <w:tcW w:w="3780" w:type="dxa"/>
          </w:tcPr>
          <w:p w14:paraId="26EF6FF1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AA62AEB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C96651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0670F50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65B" w:rsidRPr="000D56BE" w14:paraId="2B386B1B" w14:textId="77777777" w:rsidTr="005A26DB">
        <w:tc>
          <w:tcPr>
            <w:tcW w:w="3780" w:type="dxa"/>
          </w:tcPr>
          <w:p w14:paraId="78A3EF5B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227EE1" w14:textId="222530ED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A6A4B49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72FA5" w14:textId="0256C611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0C4BBE29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0CAEFFA" w14:textId="22D3981A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46535CC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09CD7CC6" w14:textId="2CB3FD3C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2565</w:t>
            </w:r>
          </w:p>
        </w:tc>
      </w:tr>
      <w:tr w:rsidR="00D7265B" w:rsidRPr="000D56BE" w14:paraId="1BB753D3" w14:textId="77777777" w:rsidTr="005A26DB">
        <w:tc>
          <w:tcPr>
            <w:tcW w:w="3780" w:type="dxa"/>
          </w:tcPr>
          <w:p w14:paraId="2E71C6F9" w14:textId="77777777" w:rsidR="00D7265B" w:rsidRPr="000D56BE" w:rsidRDefault="00D7265B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5DEB01F7" w14:textId="77777777" w:rsidR="00D7265B" w:rsidRPr="000D56BE" w:rsidRDefault="00D7265B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7265B" w:rsidRPr="000D56BE" w14:paraId="2729C799" w14:textId="77777777" w:rsidTr="005A26DB">
        <w:tc>
          <w:tcPr>
            <w:tcW w:w="3780" w:type="dxa"/>
          </w:tcPr>
          <w:p w14:paraId="6D4BE928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43C9AC8" w14:textId="311FE412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sz w:val="30"/>
                <w:szCs w:val="30"/>
              </w:rPr>
              <w:t>219,71</w:t>
            </w:r>
            <w:r w:rsidR="00442A2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0AB475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B9E97C" w14:textId="5902278D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97112">
              <w:rPr>
                <w:rFonts w:ascii="Angsana New" w:hAnsi="Angsana New" w:cs="Angsana New"/>
                <w:sz w:val="30"/>
                <w:szCs w:val="30"/>
              </w:rPr>
              <w:t>253,91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3F12FD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C83EB1" w14:textId="339E9D23" w:rsidR="00D7265B" w:rsidRPr="000D56BE" w:rsidRDefault="00DF72CE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F72CE">
              <w:rPr>
                <w:rFonts w:ascii="Angsana New" w:hAnsi="Angsana New" w:cs="Angsana New"/>
                <w:sz w:val="30"/>
                <w:szCs w:val="30"/>
              </w:rPr>
              <w:t>223,477</w:t>
            </w:r>
          </w:p>
        </w:tc>
        <w:tc>
          <w:tcPr>
            <w:tcW w:w="270" w:type="dxa"/>
          </w:tcPr>
          <w:p w14:paraId="5F19CA6A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B773499" w14:textId="521563CD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153,770</w:t>
            </w:r>
          </w:p>
        </w:tc>
      </w:tr>
      <w:tr w:rsidR="00D7265B" w:rsidRPr="000D56BE" w14:paraId="58AC825E" w14:textId="77777777" w:rsidTr="005A26DB">
        <w:tc>
          <w:tcPr>
            <w:tcW w:w="3780" w:type="dxa"/>
          </w:tcPr>
          <w:p w14:paraId="08DAEF5C" w14:textId="77777777" w:rsidR="00D7265B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ลดทุน</w:t>
            </w:r>
          </w:p>
          <w:p w14:paraId="521D476E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605A58D0" w14:textId="58F7EE02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E142F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949F1" w14:textId="77777777" w:rsidR="00D7265B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  <w:p w14:paraId="082902C7" w14:textId="42B43606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5C4C82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91460F6" w14:textId="3BA8C95D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D8A4FF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D381FB1" w14:textId="77777777" w:rsidR="00D7265B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(97,393)</w:t>
            </w:r>
          </w:p>
          <w:p w14:paraId="6B3E8621" w14:textId="19A294EE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265B" w:rsidRPr="000D56BE" w14:paraId="2D752DEE" w14:textId="77777777" w:rsidTr="005A26DB">
        <w:tc>
          <w:tcPr>
            <w:tcW w:w="3780" w:type="dxa"/>
          </w:tcPr>
          <w:p w14:paraId="6D123D04" w14:textId="77777777" w:rsidR="00D7265B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  <w:p w14:paraId="6FBBBFBB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02676940" w14:textId="77777777" w:rsidR="00D7265B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sz w:val="30"/>
                <w:szCs w:val="30"/>
              </w:rPr>
              <w:t>12,122</w:t>
            </w:r>
          </w:p>
          <w:p w14:paraId="6594491E" w14:textId="543D6922" w:rsidR="00EF3D9D" w:rsidRPr="000D56BE" w:rsidRDefault="00EF3D9D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5F0D9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D351A" w14:textId="77777777" w:rsidR="00D7265B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65,6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230AA964" w14:textId="5E8B035B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11BFF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0133C785" w14:textId="77777777" w:rsidR="00F62610" w:rsidRDefault="00F62610" w:rsidP="00F62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68B3AE44" w14:textId="20F60B76" w:rsidR="00F62610" w:rsidRPr="00F62610" w:rsidRDefault="00F62610" w:rsidP="00F62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sz w:val="30"/>
                <w:szCs w:val="30"/>
              </w:rPr>
              <w:t>20,157</w:t>
            </w:r>
          </w:p>
        </w:tc>
        <w:tc>
          <w:tcPr>
            <w:tcW w:w="270" w:type="dxa"/>
          </w:tcPr>
          <w:p w14:paraId="503166D4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DC4F998" w14:textId="77777777" w:rsidR="00D7265B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26693724" w14:textId="48A7FF34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167,100</w:t>
            </w:r>
          </w:p>
        </w:tc>
      </w:tr>
      <w:tr w:rsidR="00D7265B" w:rsidRPr="000D56BE" w14:paraId="5BA57FED" w14:textId="77777777" w:rsidTr="005A26DB">
        <w:tc>
          <w:tcPr>
            <w:tcW w:w="3780" w:type="dxa"/>
          </w:tcPr>
          <w:p w14:paraId="036FD2BD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73F456E0" w14:textId="77777777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5D4BE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AF8983" w14:textId="77777777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3B569B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976676D" w14:textId="77777777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AA8BF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CD893A9" w14:textId="77777777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7265B" w:rsidRPr="000D56BE" w14:paraId="334D102F" w14:textId="77777777" w:rsidTr="005A26DB">
        <w:tc>
          <w:tcPr>
            <w:tcW w:w="3780" w:type="dxa"/>
          </w:tcPr>
          <w:p w14:paraId="77299683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80239E" w14:textId="6A14266B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sz w:val="30"/>
                <w:szCs w:val="30"/>
              </w:rPr>
              <w:t>12,82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E319F8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683A6D" w14:textId="7CEBA0B4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sz w:val="30"/>
                <w:szCs w:val="30"/>
              </w:rPr>
              <w:t>1,35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9640D7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6423865" w14:textId="1A226AC9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A4EB0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029812A" w14:textId="5863C8FF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7265B" w:rsidRPr="000D56BE" w14:paraId="7A5513B7" w14:textId="77777777" w:rsidTr="005A26DB">
        <w:tc>
          <w:tcPr>
            <w:tcW w:w="3780" w:type="dxa"/>
          </w:tcPr>
          <w:p w14:paraId="2E72B271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46AF4" w14:textId="574C98C8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244,66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2F7B435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93D7C" w14:textId="524F6780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487006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7FE75F1" w14:textId="4EBA7EB0" w:rsidR="00D7265B" w:rsidRPr="000D56BE" w:rsidRDefault="00F62610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626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243,634</w:t>
            </w:r>
          </w:p>
        </w:tc>
        <w:tc>
          <w:tcPr>
            <w:tcW w:w="270" w:type="dxa"/>
          </w:tcPr>
          <w:p w14:paraId="67FF5745" w14:textId="77777777" w:rsidR="00D7265B" w:rsidRPr="000D56BE" w:rsidRDefault="00D7265B" w:rsidP="00D7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9C3DF29" w14:textId="5E2DC266" w:rsidR="00D7265B" w:rsidRPr="000D56BE" w:rsidRDefault="00D7265B" w:rsidP="00D7265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223,47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B26AAA7" w14:textId="77777777" w:rsidR="00D7265B" w:rsidRDefault="00D7265B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8836810" w14:textId="512264D5" w:rsidR="00FB737D" w:rsidRPr="00F3471F" w:rsidRDefault="00FC00E6" w:rsidP="00F34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x-none" w:eastAsia="x-none"/>
        </w:rPr>
      </w:pP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เมื่อวันที่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1</w:t>
      </w:r>
      <w:r w:rsidR="00D35250" w:rsidRPr="00C81CBE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ธันวาคม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2564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ที่ประชุม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ของ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พีที อิชิตัน อินโด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นี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เซีย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 w:rsidRPr="00C81CBE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ผู้ถือหุ้น </w:t>
      </w:r>
      <w:r w:rsidR="00827682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PTI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ได้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อนุมัติการลดทุน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ที่ออกและชำระแล้ว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="00BA4B88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90,000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ล้านรูเปียอินโดนีเซีย ซึ่งเป็นการลดทุนในส่วนของ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 อิชิตัน กรุ๊ป จำกัด</w:t>
      </w:r>
      <w:r w:rsidR="00827682"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82768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(มหาชน)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จำนวน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45</w:t>
      </w:r>
      <w:r w:rsidR="00544A0D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44A0D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>ล้านหุ้น</w:t>
      </w:r>
      <w:r w:rsidR="00951165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BA4B88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เป็นจำนวนเงิน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45,000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6876E8">
        <w:rPr>
          <w:rFonts w:asciiTheme="majorBidi" w:hAnsiTheme="majorBidi" w:cstheme="majorBidi"/>
          <w:sz w:val="30"/>
          <w:szCs w:val="30"/>
          <w:lang w:eastAsia="x-none"/>
        </w:rPr>
        <w:t>97.4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ลด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ทุนกับ </w:t>
      </w:r>
      <w:r w:rsidR="004D41F3" w:rsidRPr="00C81CBE">
        <w:rPr>
          <w:rFonts w:asciiTheme="majorBidi" w:hAnsiTheme="majorBidi" w:cstheme="majorBidi"/>
          <w:sz w:val="30"/>
          <w:szCs w:val="30"/>
          <w:lang w:eastAsia="x-none"/>
        </w:rPr>
        <w:t xml:space="preserve">Ministry of Law and Human Rights 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16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="004C4352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กุมภาพันธ์</w:t>
      </w:r>
      <w:r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  <w:r w:rsidRPr="00C81CBE">
        <w:rPr>
          <w:rFonts w:asciiTheme="majorBidi" w:hAnsiTheme="majorBidi" w:cstheme="majorBidi"/>
          <w:sz w:val="30"/>
          <w:szCs w:val="30"/>
          <w:lang w:val="x-none" w:eastAsia="x-none"/>
        </w:rPr>
        <w:t>25</w:t>
      </w:r>
      <w:r w:rsidR="004C4352" w:rsidRPr="00C81CBE">
        <w:rPr>
          <w:rFonts w:asciiTheme="majorBidi" w:hAnsiTheme="majorBidi" w:cstheme="majorBidi"/>
          <w:sz w:val="30"/>
          <w:szCs w:val="30"/>
          <w:lang w:eastAsia="x-none"/>
        </w:rPr>
        <w:t>65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537AE3" w:rsidRPr="00C81CBE">
        <w:rPr>
          <w:rFonts w:asciiTheme="majorBidi" w:hAnsiTheme="majorBidi" w:cstheme="majorBidi"/>
          <w:sz w:val="30"/>
          <w:szCs w:val="30"/>
          <w:cs/>
          <w:lang w:eastAsia="x-none"/>
        </w:rPr>
        <w:br/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จากการประเมินมูลค่าที่คาดว่าจะได้รับคื</w:t>
      </w:r>
      <w:r w:rsidR="00BA4B88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>น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cs/>
          <w:lang w:val="x-none" w:eastAsia="x-none"/>
        </w:rPr>
        <w:t xml:space="preserve">และดุลยพินิจของผู้บริหาร ณ วันที่ </w:t>
      </w:r>
      <w:r w:rsidR="00BD6A40">
        <w:rPr>
          <w:rFonts w:asciiTheme="majorBidi" w:hAnsiTheme="majorBidi" w:cstheme="majorBidi"/>
          <w:spacing w:val="7"/>
          <w:sz w:val="30"/>
          <w:szCs w:val="30"/>
          <w:lang w:eastAsia="x-none"/>
        </w:rPr>
        <w:t xml:space="preserve">30 </w:t>
      </w:r>
      <w:r w:rsidR="00E86FB9">
        <w:rPr>
          <w:rFonts w:asciiTheme="majorBidi" w:hAnsiTheme="majorBidi" w:cstheme="majorBidi" w:hint="cs"/>
          <w:spacing w:val="7"/>
          <w:sz w:val="30"/>
          <w:szCs w:val="30"/>
          <w:cs/>
          <w:lang w:eastAsia="x-none"/>
        </w:rPr>
        <w:t>กันยา</w:t>
      </w:r>
      <w:r w:rsidR="00BD6A40">
        <w:rPr>
          <w:rFonts w:asciiTheme="majorBidi" w:hAnsiTheme="majorBidi" w:cstheme="majorBidi" w:hint="cs"/>
          <w:spacing w:val="7"/>
          <w:sz w:val="30"/>
          <w:szCs w:val="30"/>
          <w:cs/>
          <w:lang w:eastAsia="x-none"/>
        </w:rPr>
        <w:t>ยน</w:t>
      </w:r>
      <w:r w:rsidR="006876E8" w:rsidRPr="009859BC">
        <w:rPr>
          <w:rFonts w:asciiTheme="majorBidi" w:hAnsiTheme="majorBidi" w:cstheme="majorBidi" w:hint="cs"/>
          <w:spacing w:val="7"/>
          <w:sz w:val="30"/>
          <w:szCs w:val="30"/>
          <w:cs/>
          <w:lang w:val="x-none" w:eastAsia="x-none"/>
        </w:rPr>
        <w:t xml:space="preserve"> </w:t>
      </w:r>
      <w:r w:rsidR="00D35250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256</w:t>
      </w:r>
      <w:r w:rsidR="009859BC" w:rsidRPr="009859BC">
        <w:rPr>
          <w:rFonts w:asciiTheme="majorBidi" w:hAnsiTheme="majorBidi" w:cstheme="majorBidi"/>
          <w:spacing w:val="7"/>
          <w:sz w:val="30"/>
          <w:szCs w:val="30"/>
          <w:lang w:val="x-none" w:eastAsia="x-none"/>
        </w:rPr>
        <w:t>6</w:t>
      </w:r>
      <w:r w:rsidR="009859B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D35250" w:rsidRPr="0000326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บริษัทได้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กลับรายการค่าเผื่อผลขาดทุนจากการด้อยค่า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E86FB9">
        <w:rPr>
          <w:rFonts w:asciiTheme="majorBidi" w:hAnsiTheme="majorBidi" w:cstheme="majorBidi" w:hint="cs"/>
          <w:spacing w:val="2"/>
          <w:sz w:val="30"/>
          <w:szCs w:val="30"/>
          <w:cs/>
        </w:rPr>
        <w:t>เ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>ก</w:t>
      </w:r>
      <w:r w:rsidR="00E86FB9">
        <w:rPr>
          <w:rFonts w:asciiTheme="majorBidi" w:hAnsiTheme="majorBidi" w:cstheme="majorBidi" w:hint="cs"/>
          <w:spacing w:val="2"/>
          <w:sz w:val="30"/>
          <w:szCs w:val="30"/>
          <w:cs/>
        </w:rPr>
        <w:t>้า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BD6A40" w:rsidRPr="00DE2977">
        <w:rPr>
          <w:rFonts w:asciiTheme="majorBidi" w:hAnsiTheme="majorBidi" w:cstheme="majorBidi"/>
          <w:spacing w:val="2"/>
          <w:sz w:val="30"/>
          <w:szCs w:val="30"/>
        </w:rPr>
        <w:t xml:space="preserve">30 </w:t>
      </w:r>
      <w:r w:rsidR="00E86FB9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>ยน</w:t>
      </w:r>
      <w:r w:rsidR="008539F3" w:rsidRPr="00DE297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859BC" w:rsidRPr="00DE2977">
        <w:rPr>
          <w:rFonts w:asciiTheme="majorBidi" w:hAnsiTheme="majorBidi" w:cstheme="majorBidi"/>
          <w:spacing w:val="2"/>
          <w:sz w:val="30"/>
          <w:szCs w:val="30"/>
        </w:rPr>
        <w:t>6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35250" w:rsidRPr="00DE2977">
        <w:rPr>
          <w:rFonts w:asciiTheme="majorBidi" w:hAnsiTheme="majorBidi" w:cstheme="majorBidi"/>
          <w:spacing w:val="2"/>
          <w:sz w:val="30"/>
          <w:szCs w:val="30"/>
          <w:cs/>
          <w:lang w:val="x-none" w:eastAsia="x-none"/>
        </w:rPr>
        <w:t>เป็นจำนวนเงิน</w:t>
      </w:r>
      <w:r w:rsidR="00BD6A40" w:rsidRPr="00DE2977">
        <w:rPr>
          <w:rFonts w:asciiTheme="majorBidi" w:hAnsiTheme="majorBidi" w:cstheme="majorBidi" w:hint="cs"/>
          <w:spacing w:val="2"/>
          <w:sz w:val="30"/>
          <w:szCs w:val="30"/>
          <w:cs/>
          <w:lang w:eastAsia="x-none"/>
        </w:rPr>
        <w:t xml:space="preserve"> </w:t>
      </w:r>
      <w:r w:rsidR="00F3471F">
        <w:rPr>
          <w:rFonts w:asciiTheme="majorBidi" w:hAnsiTheme="majorBidi" w:cstheme="majorBidi"/>
          <w:sz w:val="30"/>
          <w:szCs w:val="30"/>
          <w:lang w:eastAsia="x-none"/>
        </w:rPr>
        <w:t>20.2</w:t>
      </w:r>
      <w:r w:rsidR="001C2F8F" w:rsidRPr="00DE297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35250" w:rsidRPr="00DE2977">
        <w:rPr>
          <w:rFonts w:asciiTheme="majorBidi" w:hAnsiTheme="majorBidi" w:cstheme="majorBidi"/>
          <w:sz w:val="30"/>
          <w:szCs w:val="30"/>
          <w:cs/>
          <w:lang w:val="x-none" w:eastAsia="x-none"/>
        </w:rPr>
        <w:t>ล้าน</w:t>
      </w:r>
      <w:r w:rsidR="00D35250" w:rsidRPr="00F75394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บาท</w:t>
      </w:r>
      <w:r w:rsidR="00D35250" w:rsidRPr="005E3146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35250" w:rsidRPr="005E3146">
        <w:rPr>
          <w:rFonts w:asciiTheme="majorBidi" w:hAnsiTheme="majorBidi" w:cstheme="majorBidi"/>
          <w:sz w:val="30"/>
          <w:szCs w:val="30"/>
          <w:cs/>
          <w:lang w:eastAsia="x-none"/>
        </w:rPr>
        <w:t>ในงบการเงินเฉพาะกิจการ</w:t>
      </w:r>
      <w:r w:rsidR="00D35250" w:rsidRPr="00C81CBE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7AD7C85F" w14:textId="19853857" w:rsidR="00F21248" w:rsidRDefault="00F21248" w:rsidP="00BD6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  <w:sectPr w:rsidR="00F21248" w:rsidSect="000647A6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95729F9" w14:textId="62B2E53B" w:rsidR="003D568F" w:rsidRDefault="003D568F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D568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BD6A40">
        <w:rPr>
          <w:rFonts w:asciiTheme="majorBidi" w:hAnsiTheme="majorBidi" w:cstheme="majorBidi"/>
          <w:sz w:val="30"/>
          <w:szCs w:val="30"/>
        </w:rPr>
        <w:t xml:space="preserve">30 </w:t>
      </w:r>
      <w:r w:rsidR="00E86FB9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BD6A40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="008E429C">
        <w:rPr>
          <w:rFonts w:asciiTheme="majorBidi" w:hAnsiTheme="majorBidi" w:cstheme="majorBidi"/>
          <w:sz w:val="30"/>
          <w:szCs w:val="30"/>
        </w:rPr>
        <w:t xml:space="preserve">2566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3D568F">
        <w:rPr>
          <w:rFonts w:asciiTheme="majorBidi" w:hAnsiTheme="majorBidi" w:cstheme="majorBidi"/>
          <w:sz w:val="30"/>
          <w:szCs w:val="30"/>
        </w:rPr>
        <w:t xml:space="preserve">31 </w:t>
      </w:r>
      <w:r w:rsidRPr="003D56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D568F">
        <w:rPr>
          <w:rFonts w:asciiTheme="majorBidi" w:hAnsiTheme="majorBidi" w:cstheme="majorBidi"/>
          <w:sz w:val="30"/>
          <w:szCs w:val="30"/>
        </w:rPr>
        <w:t>256</w:t>
      </w:r>
      <w:r w:rsidR="008E429C">
        <w:rPr>
          <w:rFonts w:asciiTheme="majorBidi" w:hAnsiTheme="majorBidi" w:cstheme="majorBidi"/>
          <w:sz w:val="30"/>
          <w:szCs w:val="30"/>
        </w:rPr>
        <w:t>5</w:t>
      </w:r>
      <w:r w:rsidRPr="003D568F">
        <w:rPr>
          <w:rFonts w:asciiTheme="majorBidi" w:hAnsiTheme="majorBidi" w:cstheme="majorBidi"/>
          <w:sz w:val="30"/>
          <w:szCs w:val="30"/>
        </w:rPr>
        <w:t xml:space="preserve"> </w:t>
      </w:r>
      <w:r w:rsidRPr="003D56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74C6A6" w14:textId="77777777" w:rsidR="00264181" w:rsidRDefault="00264181" w:rsidP="0026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10"/>
        <w:gridCol w:w="180"/>
        <w:gridCol w:w="810"/>
        <w:gridCol w:w="180"/>
        <w:gridCol w:w="900"/>
        <w:gridCol w:w="180"/>
        <w:gridCol w:w="900"/>
        <w:gridCol w:w="181"/>
        <w:gridCol w:w="809"/>
        <w:gridCol w:w="180"/>
        <w:gridCol w:w="810"/>
        <w:gridCol w:w="214"/>
        <w:gridCol w:w="956"/>
        <w:gridCol w:w="180"/>
        <w:gridCol w:w="900"/>
        <w:gridCol w:w="179"/>
        <w:gridCol w:w="721"/>
        <w:gridCol w:w="180"/>
        <w:gridCol w:w="810"/>
        <w:gridCol w:w="188"/>
        <w:gridCol w:w="802"/>
        <w:gridCol w:w="180"/>
        <w:gridCol w:w="810"/>
      </w:tblGrid>
      <w:tr w:rsidR="00264181" w:rsidRPr="00C81CBE" w14:paraId="7C9807B6" w14:textId="77777777" w:rsidTr="002A7FFB">
        <w:trPr>
          <w:cantSplit/>
          <w:tblHeader/>
        </w:trPr>
        <w:tc>
          <w:tcPr>
            <w:tcW w:w="2430" w:type="dxa"/>
          </w:tcPr>
          <w:p w14:paraId="7AF5C224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4125D83D" w14:textId="77777777" w:rsidR="00264181" w:rsidRPr="00BE74AA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3E56B0F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7349028D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52F3CED6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939" w:type="dxa"/>
            <w:gridSpan w:val="11"/>
          </w:tcPr>
          <w:p w14:paraId="6E52CC1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88" w:type="dxa"/>
          </w:tcPr>
          <w:p w14:paraId="796BB0B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336674B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B6D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64181" w:rsidRPr="00C81CBE" w14:paraId="0B891A4B" w14:textId="77777777" w:rsidTr="002A7FFB">
        <w:trPr>
          <w:cantSplit/>
          <w:tblHeader/>
        </w:trPr>
        <w:tc>
          <w:tcPr>
            <w:tcW w:w="2430" w:type="dxa"/>
          </w:tcPr>
          <w:p w14:paraId="6F6CC7A7" w14:textId="77777777" w:rsidR="00264181" w:rsidRPr="00C81CBE" w:rsidRDefault="00264181" w:rsidP="002A7FFB">
            <w:pPr>
              <w:spacing w:line="360" w:lineRule="exact"/>
              <w:ind w:firstLine="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3B34394B" w14:textId="77777777" w:rsidR="00264181" w:rsidRPr="00C81CBE" w:rsidRDefault="00264181" w:rsidP="002A7FF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สัดส่วนความ</w:t>
            </w:r>
            <w:r w:rsidRPr="00C81CB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D86D42D" w14:textId="77777777" w:rsidR="00264181" w:rsidRPr="00C81CBE" w:rsidRDefault="00264181" w:rsidP="002A7FF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1886ABB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175B458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  <w:r w:rsidRPr="00C81C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</w:tcPr>
          <w:p w14:paraId="1B943DEE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</w:tcPr>
          <w:p w14:paraId="2118A283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1F52C5" w14:textId="77777777" w:rsidR="00264181" w:rsidRPr="00C81CBE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51B72339" w14:textId="77777777" w:rsidR="00264181" w:rsidRPr="00C81CBE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9CF2728" w14:textId="77777777" w:rsidR="00264181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B1E277D" w14:textId="77777777" w:rsidR="00264181" w:rsidRPr="000C656D" w:rsidRDefault="00264181" w:rsidP="002A7FF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9" w:type="dxa"/>
          </w:tcPr>
          <w:p w14:paraId="6EDDA6EC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85994A2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FA7F015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  <w:tc>
          <w:tcPr>
            <w:tcW w:w="188" w:type="dxa"/>
          </w:tcPr>
          <w:p w14:paraId="58B21850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2" w:type="dxa"/>
            <w:gridSpan w:val="3"/>
          </w:tcPr>
          <w:p w14:paraId="435BA83A" w14:textId="77777777" w:rsidR="00264181" w:rsidRPr="000C656D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2E5199E1" w14:textId="77777777" w:rsidR="00264181" w:rsidRDefault="00264181" w:rsidP="002A7FF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C656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</w:tr>
      <w:tr w:rsidR="00E86FB9" w:rsidRPr="00C81CBE" w14:paraId="2832F023" w14:textId="77777777" w:rsidTr="002A7FFB">
        <w:trPr>
          <w:cantSplit/>
          <w:tblHeader/>
        </w:trPr>
        <w:tc>
          <w:tcPr>
            <w:tcW w:w="2430" w:type="dxa"/>
          </w:tcPr>
          <w:p w14:paraId="339B78A8" w14:textId="77777777" w:rsidR="00E86FB9" w:rsidRPr="00C81CBE" w:rsidRDefault="00E86FB9" w:rsidP="00E86FB9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5B1AF1" w14:textId="420C425A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6E70A04B" w14:textId="6C1DD68A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1C24039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FCB04A0" w14:textId="6F7AA5FC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426C8F6" w14:textId="27B71882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EF861C2" w14:textId="77777777" w:rsidR="00E86FB9" w:rsidRPr="00C81CBE" w:rsidRDefault="00E86FB9" w:rsidP="00E86FB9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C6D446F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9CB0188" w14:textId="36E74392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C067EC5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FE3B660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603A2687" w14:textId="7DD83CE4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1" w:type="dxa"/>
          </w:tcPr>
          <w:p w14:paraId="31E4F684" w14:textId="77777777" w:rsidR="00E86FB9" w:rsidRPr="00C81CBE" w:rsidRDefault="00E86FB9" w:rsidP="00E86FB9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5E2F7DEE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7D1E7E4" w14:textId="5EFEFFA8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AB9E9AD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9FBB20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9464F24" w14:textId="1EDA772B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214" w:type="dxa"/>
          </w:tcPr>
          <w:p w14:paraId="3956E1E2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386452B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52471B8" w14:textId="2118387F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22B78C8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F33D05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08C581CD" w14:textId="5A78AC8D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</w:tcPr>
          <w:p w14:paraId="1C1153BE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5B904FF6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FC65153" w14:textId="4A587E23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62ACAEC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8D8E61E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42B79D8B" w14:textId="0400D462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1923C739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5D4051D0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C9E9480" w14:textId="078F7FAB" w:rsidR="00E86FB9" w:rsidRPr="000C656D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AB3AE38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0B702BE6" w14:textId="77777777" w:rsidR="00E86FB9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74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  <w:p w14:paraId="1A2F6B45" w14:textId="6950D904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86FB9" w:rsidRPr="00C81CBE" w14:paraId="656EE8E0" w14:textId="77777777" w:rsidTr="002A7FFB">
        <w:trPr>
          <w:cantSplit/>
          <w:tblHeader/>
        </w:trPr>
        <w:tc>
          <w:tcPr>
            <w:tcW w:w="2430" w:type="dxa"/>
          </w:tcPr>
          <w:p w14:paraId="25C262A6" w14:textId="77777777" w:rsidR="00E86FB9" w:rsidRPr="00C81CBE" w:rsidRDefault="00E86FB9" w:rsidP="00E86FB9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4F4502" w14:textId="3633F11E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5173B3C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7486102" w14:textId="3A6F1301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EBE7F5E" w14:textId="77777777" w:rsidR="00E86FB9" w:rsidRPr="00C81CBE" w:rsidRDefault="00E86FB9" w:rsidP="00E86FB9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D28F384" w14:textId="2FBD4113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712FBE7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68470" w14:textId="76CA0A1C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1" w:type="dxa"/>
          </w:tcPr>
          <w:p w14:paraId="5823AD61" w14:textId="77777777" w:rsidR="00E86FB9" w:rsidRPr="00C81CBE" w:rsidRDefault="00E86FB9" w:rsidP="00E86FB9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09" w:type="dxa"/>
          </w:tcPr>
          <w:p w14:paraId="6BBF4345" w14:textId="194C3E10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3849086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FA9323B" w14:textId="153A7393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14" w:type="dxa"/>
          </w:tcPr>
          <w:p w14:paraId="08F8DB34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DFDFE3B" w14:textId="768F6508" w:rsidR="00E86FB9" w:rsidRPr="000C656D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40EFAF2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BDE3C3" w14:textId="58E4A413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9" w:type="dxa"/>
          </w:tcPr>
          <w:p w14:paraId="28D7A57B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</w:tcPr>
          <w:p w14:paraId="73F41A0D" w14:textId="7382E90E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69851AA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4C81EB28" w14:textId="58189CAB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2F2735E0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</w:tcPr>
          <w:p w14:paraId="0E4A8BC6" w14:textId="3665CF4A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CE0E3A6" w14:textId="7777777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14:paraId="3A8A4467" w14:textId="4F3AB907" w:rsidR="00E86FB9" w:rsidRPr="00C81CBE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left="-97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E86FB9" w:rsidRPr="00C81CBE" w14:paraId="2D971651" w14:textId="77777777" w:rsidTr="002A7FFB">
        <w:trPr>
          <w:cantSplit/>
          <w:trHeight w:val="270"/>
        </w:trPr>
        <w:tc>
          <w:tcPr>
            <w:tcW w:w="2430" w:type="dxa"/>
          </w:tcPr>
          <w:p w14:paraId="6AE8C1D3" w14:textId="77777777" w:rsidR="00E86FB9" w:rsidRPr="00C81CBE" w:rsidRDefault="00E86FB9" w:rsidP="00E86FB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</w:tcPr>
          <w:p w14:paraId="7E609D6E" w14:textId="77777777" w:rsidR="00E86FB9" w:rsidRPr="00C81CBE" w:rsidRDefault="00E86FB9" w:rsidP="00E86FB9">
            <w:pPr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5B8486CF" w14:textId="77777777" w:rsidR="00E86FB9" w:rsidRPr="00C81CBE" w:rsidRDefault="00E86FB9" w:rsidP="00E86FB9">
            <w:pPr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080" w:type="dxa"/>
            <w:gridSpan w:val="19"/>
          </w:tcPr>
          <w:p w14:paraId="0634AB2A" w14:textId="77777777" w:rsidR="00E86FB9" w:rsidRPr="000C656D" w:rsidRDefault="00E86FB9" w:rsidP="00E86FB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C656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6FB9" w:rsidRPr="00C81CBE" w14:paraId="09ABDFE3" w14:textId="77777777" w:rsidTr="002A7FFB">
        <w:trPr>
          <w:cantSplit/>
        </w:trPr>
        <w:tc>
          <w:tcPr>
            <w:tcW w:w="2430" w:type="dxa"/>
          </w:tcPr>
          <w:p w14:paraId="183FF3C6" w14:textId="77777777" w:rsidR="00E86FB9" w:rsidRPr="00C81CBE" w:rsidRDefault="00E86FB9" w:rsidP="00E86FB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</w:tcPr>
          <w:p w14:paraId="6877BE4E" w14:textId="77777777" w:rsidR="00E86FB9" w:rsidRPr="00C81CBE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CAC32" w14:textId="77777777" w:rsidR="00E86FB9" w:rsidRPr="00C81CBE" w:rsidRDefault="00E86FB9" w:rsidP="00E86FB9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AF6EFA7" w14:textId="77777777" w:rsidR="00E86FB9" w:rsidRPr="00C81CBE" w:rsidRDefault="00E86FB9" w:rsidP="00E86FB9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54AC4F" w14:textId="77777777" w:rsidR="00E86FB9" w:rsidRPr="00C81CBE" w:rsidRDefault="00E86FB9" w:rsidP="00E86FB9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1636051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C72C298" w14:textId="77777777" w:rsidR="00E86FB9" w:rsidRPr="00C81CBE" w:rsidRDefault="00E86FB9" w:rsidP="00E86FB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9FF96A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9303A31" w14:textId="77777777" w:rsidR="00E86FB9" w:rsidRPr="00C81CBE" w:rsidRDefault="00E86FB9" w:rsidP="00E86FB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14:paraId="6A3525BE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3F5CFDB" w14:textId="77777777" w:rsidR="00E86FB9" w:rsidRPr="00C81CBE" w:rsidRDefault="00E86FB9" w:rsidP="00E86FB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833B244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524AACE6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</w:tcPr>
          <w:p w14:paraId="15D7D75D" w14:textId="77777777" w:rsidR="00E86FB9" w:rsidRPr="000C656D" w:rsidRDefault="00E86FB9" w:rsidP="00E86FB9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6DBC2A" w14:textId="77777777" w:rsidR="00E86FB9" w:rsidRPr="00C81CBE" w:rsidRDefault="00E86FB9" w:rsidP="00E86FB9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865A2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8BFD18B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</w:tcPr>
          <w:p w14:paraId="11D6853C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C20A10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808FBA7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1BAB089E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</w:tcPr>
          <w:p w14:paraId="0B764BCD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46A601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55B467C" w14:textId="77777777" w:rsidR="00E86FB9" w:rsidRPr="00C81CBE" w:rsidRDefault="00E86FB9" w:rsidP="00E86FB9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0E37" w:rsidRPr="00C81CBE" w14:paraId="7A26401F" w14:textId="77777777" w:rsidTr="002A7FFB">
        <w:trPr>
          <w:cantSplit/>
        </w:trPr>
        <w:tc>
          <w:tcPr>
            <w:tcW w:w="2430" w:type="dxa"/>
          </w:tcPr>
          <w:p w14:paraId="21B8BCF7" w14:textId="77777777" w:rsidR="00E80E37" w:rsidRPr="00E01B0E" w:rsidRDefault="00E80E37" w:rsidP="00E80E3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อิชิ ตั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Pr="00C81CBE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810" w:type="dxa"/>
          </w:tcPr>
          <w:p w14:paraId="47361DBB" w14:textId="1ABBE388" w:rsidR="00E80E37" w:rsidRPr="0075476A" w:rsidRDefault="00E80E37" w:rsidP="00E80E3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021F6C26" w14:textId="77777777" w:rsidR="00E80E37" w:rsidRPr="00C81CBE" w:rsidRDefault="00E80E37" w:rsidP="00E80E37">
            <w:pPr>
              <w:tabs>
                <w:tab w:val="clear" w:pos="454"/>
                <w:tab w:val="decimal" w:pos="46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A849FC9" w14:textId="77777777" w:rsidR="00E80E37" w:rsidRPr="00C81CBE" w:rsidRDefault="00E80E37" w:rsidP="00E80E37">
            <w:pPr>
              <w:tabs>
                <w:tab w:val="clear" w:pos="454"/>
                <w:tab w:val="decimal" w:pos="281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1CF29B6B" w14:textId="77777777" w:rsidR="00E80E37" w:rsidRPr="00C81CBE" w:rsidRDefault="00E80E37" w:rsidP="00E80E37">
            <w:pPr>
              <w:tabs>
                <w:tab w:val="clear" w:pos="454"/>
                <w:tab w:val="decimal" w:pos="281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12796" w14:textId="73DF0563" w:rsidR="00E80E37" w:rsidRPr="00B20F7D" w:rsidRDefault="00E80E37" w:rsidP="00E80E3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0" w:type="dxa"/>
          </w:tcPr>
          <w:p w14:paraId="38987A46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97AA48" w14:textId="0DC0D760" w:rsidR="00E80E37" w:rsidRPr="00C81CBE" w:rsidRDefault="00E80E37" w:rsidP="00E80E37">
            <w:pPr>
              <w:pStyle w:val="acctfourfigures"/>
              <w:tabs>
                <w:tab w:val="clear" w:pos="765"/>
                <w:tab w:val="decimal" w:pos="614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1,075,954</w:t>
            </w:r>
          </w:p>
        </w:tc>
        <w:tc>
          <w:tcPr>
            <w:tcW w:w="181" w:type="dxa"/>
          </w:tcPr>
          <w:p w14:paraId="716C5C07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65136A82" w14:textId="20B28628" w:rsidR="00E80E37" w:rsidRPr="00161C0B" w:rsidRDefault="00E80E37" w:rsidP="00E80E3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34E9E1B5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B84A67D" w14:textId="6DD3861D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214" w:type="dxa"/>
          </w:tcPr>
          <w:p w14:paraId="7AF3B2B1" w14:textId="77777777" w:rsidR="00E80E37" w:rsidRPr="00B751ED" w:rsidRDefault="00E80E37" w:rsidP="00E80E3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721B33B9" w14:textId="2D6EA588" w:rsidR="00E80E37" w:rsidRPr="000C656D" w:rsidRDefault="00E80E37" w:rsidP="00E80E3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E80E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294,34</w:t>
            </w:r>
            <w:r w:rsidR="00F34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C3120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156846" w14:textId="057A1BD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(314,500)</w:t>
            </w:r>
          </w:p>
        </w:tc>
        <w:tc>
          <w:tcPr>
            <w:tcW w:w="179" w:type="dxa"/>
          </w:tcPr>
          <w:p w14:paraId="3F4E227E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338E062E" w14:textId="64B221D3" w:rsidR="00E80E37" w:rsidRPr="00C81CBE" w:rsidRDefault="00E80E37" w:rsidP="00E80E3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80E3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243,63</w:t>
            </w:r>
            <w:r w:rsidR="00F3471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8FD459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742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AD238AB" w14:textId="17EFAE94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223,477</w:t>
            </w:r>
          </w:p>
        </w:tc>
        <w:tc>
          <w:tcPr>
            <w:tcW w:w="188" w:type="dxa"/>
          </w:tcPr>
          <w:p w14:paraId="5DD4C5E5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6B8D0DC" w14:textId="1823F3A5" w:rsidR="00E80E37" w:rsidRPr="00C81CBE" w:rsidRDefault="00C4138A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244,661</w:t>
            </w:r>
          </w:p>
        </w:tc>
        <w:tc>
          <w:tcPr>
            <w:tcW w:w="180" w:type="dxa"/>
          </w:tcPr>
          <w:p w14:paraId="3B316CA0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2114C2" w14:textId="7ECAF33B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219,712</w:t>
            </w:r>
          </w:p>
        </w:tc>
      </w:tr>
      <w:tr w:rsidR="00E80E37" w:rsidRPr="00C81CBE" w14:paraId="37B2936F" w14:textId="77777777" w:rsidTr="002A7FFB">
        <w:trPr>
          <w:cantSplit/>
        </w:trPr>
        <w:tc>
          <w:tcPr>
            <w:tcW w:w="2430" w:type="dxa"/>
          </w:tcPr>
          <w:p w14:paraId="2876E9F6" w14:textId="77777777" w:rsidR="00E80E37" w:rsidRPr="00C81CBE" w:rsidRDefault="00E80E37" w:rsidP="00E80E3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74FA5037" w14:textId="77777777" w:rsidR="00E80E37" w:rsidRPr="00C81CBE" w:rsidRDefault="00E80E37" w:rsidP="00E8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E4439E" w14:textId="77777777" w:rsidR="00E80E37" w:rsidRPr="00C81CBE" w:rsidRDefault="00E80E37" w:rsidP="00E80E3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D02E521" w14:textId="77777777" w:rsidR="00E80E37" w:rsidRPr="00C81CBE" w:rsidRDefault="00E80E37" w:rsidP="00E80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31D0FF0" w14:textId="77777777" w:rsidR="00E80E37" w:rsidRPr="00C81CBE" w:rsidRDefault="00E80E37" w:rsidP="00E80E37">
            <w:pPr>
              <w:tabs>
                <w:tab w:val="clear" w:pos="454"/>
                <w:tab w:val="decimal" w:pos="46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CF921DC" w14:textId="77777777" w:rsidR="00E80E37" w:rsidRPr="00B20F7D" w:rsidRDefault="00E80E37" w:rsidP="00E80E3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94CD2F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390833B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7A072B59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016E907" w14:textId="30DD203A" w:rsidR="00E80E37" w:rsidRPr="00C81CBE" w:rsidRDefault="00E80E37" w:rsidP="00E80E37">
            <w:pPr>
              <w:pStyle w:val="acctfourfigures"/>
              <w:tabs>
                <w:tab w:val="clear" w:pos="765"/>
                <w:tab w:val="decimal" w:pos="6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180" w:type="dxa"/>
          </w:tcPr>
          <w:p w14:paraId="09F6500B" w14:textId="77777777" w:rsidR="00E80E37" w:rsidRPr="00C81CBE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6966B3" w14:textId="625A5479" w:rsidR="00E80E37" w:rsidRPr="00B751ED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537,977</w:t>
            </w:r>
          </w:p>
        </w:tc>
        <w:tc>
          <w:tcPr>
            <w:tcW w:w="214" w:type="dxa"/>
          </w:tcPr>
          <w:p w14:paraId="6B95CB11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6C9C4455" w14:textId="12ACBD7E" w:rsidR="00E80E37" w:rsidRPr="00B751ED" w:rsidRDefault="00F3471F" w:rsidP="00E80E37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(294,343)</w:t>
            </w:r>
          </w:p>
        </w:tc>
        <w:tc>
          <w:tcPr>
            <w:tcW w:w="180" w:type="dxa"/>
          </w:tcPr>
          <w:p w14:paraId="41F66624" w14:textId="77777777" w:rsidR="00E80E37" w:rsidRPr="00B751ED" w:rsidRDefault="00E80E37" w:rsidP="00E80E37">
            <w:pPr>
              <w:pStyle w:val="acctfourfigures"/>
              <w:tabs>
                <w:tab w:val="decimal" w:pos="55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B95742" w14:textId="3EA47689" w:rsidR="00E80E37" w:rsidRPr="00B751ED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(314,500)</w:t>
            </w:r>
          </w:p>
        </w:tc>
        <w:tc>
          <w:tcPr>
            <w:tcW w:w="179" w:type="dxa"/>
          </w:tcPr>
          <w:p w14:paraId="75555331" w14:textId="77777777" w:rsidR="00E80E37" w:rsidRPr="00B751ED" w:rsidRDefault="00E80E37" w:rsidP="00E80E3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565854C" w14:textId="47C2D841" w:rsidR="00E80E37" w:rsidRPr="00B751ED" w:rsidRDefault="00E80E37" w:rsidP="00E80E37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243,63</w:t>
            </w:r>
            <w:r w:rsidR="00F3471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80" w:type="dxa"/>
          </w:tcPr>
          <w:p w14:paraId="02B79040" w14:textId="77777777" w:rsidR="00E80E37" w:rsidRPr="00B751ED" w:rsidRDefault="00E80E37" w:rsidP="00E80E37">
            <w:pPr>
              <w:pStyle w:val="acctfourfigures"/>
              <w:tabs>
                <w:tab w:val="clear" w:pos="765"/>
                <w:tab w:val="decimal" w:pos="72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725A058" w14:textId="37AA7638" w:rsidR="00E80E37" w:rsidRPr="00B751ED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51E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223,477</w:t>
            </w:r>
          </w:p>
        </w:tc>
        <w:tc>
          <w:tcPr>
            <w:tcW w:w="188" w:type="dxa"/>
          </w:tcPr>
          <w:p w14:paraId="5985398B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66FD77B7" w14:textId="3233DF32" w:rsidR="00E80E37" w:rsidRPr="00C81CBE" w:rsidRDefault="00C4138A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244,661</w:t>
            </w:r>
          </w:p>
        </w:tc>
        <w:tc>
          <w:tcPr>
            <w:tcW w:w="180" w:type="dxa"/>
          </w:tcPr>
          <w:p w14:paraId="24E688BD" w14:textId="77777777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88BA9" w14:textId="5E51154F" w:rsidR="00E80E37" w:rsidRPr="00C81CBE" w:rsidRDefault="00E80E37" w:rsidP="00E80E37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219,712</w:t>
            </w:r>
          </w:p>
        </w:tc>
      </w:tr>
    </w:tbl>
    <w:p w14:paraId="30DF3716" w14:textId="7E51070D" w:rsidR="00264181" w:rsidRDefault="00264181" w:rsidP="003D5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A2216D" w14:textId="54197780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440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การร่วมค้าจัดตั้งและดำเนินธุรกิจในประเทศอินโดนีเซีย และดำเนินธุรกิจหลักเกี่ยวกับการ</w:t>
      </w:r>
      <w:r w:rsidRPr="00BC0211">
        <w:rPr>
          <w:rFonts w:asciiTheme="majorBidi" w:hAnsiTheme="majorBidi" w:cstheme="majorBidi"/>
          <w:sz w:val="30"/>
          <w:szCs w:val="30"/>
          <w:cs/>
        </w:rPr>
        <w:t>ผลิตและจำหน่ายเครื่องดื่ม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7E91F8E" w14:textId="77777777" w:rsidR="00560711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156C2C9B" w14:textId="77777777" w:rsidR="00560711" w:rsidRPr="00C81CBE" w:rsidRDefault="00560711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D2B86CF" w14:textId="77777777" w:rsidR="00D60EB9" w:rsidRDefault="00D60EB9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EF29C" w14:textId="5D359F42" w:rsidR="0030574F" w:rsidRPr="00C81CBE" w:rsidRDefault="0030574F" w:rsidP="00560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Theme="majorBidi" w:hAnsiTheme="majorBidi" w:cstheme="majorBidi"/>
          <w:sz w:val="30"/>
          <w:szCs w:val="30"/>
        </w:rPr>
        <w:sectPr w:rsidR="0030574F" w:rsidRPr="00C81CBE" w:rsidSect="00B76C59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23D65" w:rsidRDefault="00E322DE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D23D65" w:rsidRDefault="00DD6D33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049D9" w14:textId="37B1118C" w:rsidR="00AC7AE9" w:rsidRPr="00D23D65" w:rsidRDefault="00AC7AE9" w:rsidP="00D23D6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23D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D23D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FB68D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B68D8" w:rsidRPr="00D23D65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FB68D8" w:rsidRPr="00D23D65">
        <w:rPr>
          <w:rFonts w:asciiTheme="majorBidi" w:hAnsiTheme="majorBidi" w:cstheme="majorBidi"/>
          <w:sz w:val="30"/>
          <w:szCs w:val="30"/>
          <w:lang w:val="en-US"/>
        </w:rPr>
        <w:t xml:space="preserve"> 30 </w:t>
      </w:r>
      <w:r w:rsidR="00FB68D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D60EB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DDCFE5" w14:textId="6F94D202" w:rsidR="00AC7AE9" w:rsidRPr="00D23D65" w:rsidRDefault="00AC7AE9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72A25" w:rsidRPr="00D23D65" w14:paraId="33636080" w14:textId="77777777" w:rsidTr="004743BF">
        <w:trPr>
          <w:tblHeader/>
        </w:trPr>
        <w:tc>
          <w:tcPr>
            <w:tcW w:w="3071" w:type="pct"/>
          </w:tcPr>
          <w:p w14:paraId="59680E9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80498B7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23D6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A25" w:rsidRPr="00D23D65" w14:paraId="0E359007" w14:textId="77777777" w:rsidTr="004743BF">
        <w:trPr>
          <w:tblHeader/>
        </w:trPr>
        <w:tc>
          <w:tcPr>
            <w:tcW w:w="3071" w:type="pct"/>
          </w:tcPr>
          <w:p w14:paraId="0679D4F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AA4C7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6C01280" w14:textId="77777777" w:rsidR="00A72A25" w:rsidRPr="00D23D65" w:rsidRDefault="00A72A25" w:rsidP="00D23D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19298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1FFC1A2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258440C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5DB600B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2A47227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601CD8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D23D65"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 w:rsidRPr="00D23D6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72A25" w:rsidRPr="00D23D65" w14:paraId="1F67220B" w14:textId="77777777" w:rsidTr="004743BF">
        <w:trPr>
          <w:tblHeader/>
        </w:trPr>
        <w:tc>
          <w:tcPr>
            <w:tcW w:w="3071" w:type="pct"/>
          </w:tcPr>
          <w:p w14:paraId="37E31EE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F2667C1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A25" w:rsidRPr="00D23D65" w14:paraId="2A317484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5291CC0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0" w:type="pct"/>
            <w:shd w:val="clear" w:color="auto" w:fill="auto"/>
          </w:tcPr>
          <w:p w14:paraId="3E4DD036" w14:textId="6800DA0F" w:rsidR="00A72A25" w:rsidRPr="00EF413C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8,087</w:t>
            </w:r>
          </w:p>
        </w:tc>
        <w:tc>
          <w:tcPr>
            <w:tcW w:w="148" w:type="pct"/>
            <w:shd w:val="clear" w:color="auto" w:fill="auto"/>
          </w:tcPr>
          <w:p w14:paraId="4A397804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9BE0779" w14:textId="77B3C4E3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72A25" w:rsidRPr="00D23D65" w14:paraId="2E166303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5063CC7B" w14:textId="77777777" w:rsidR="00A72A25" w:rsidRPr="009663ED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663ED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1FA85EE8" w14:textId="20F1F900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194DA40E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29B6249" w14:textId="290CA23F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="00713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F413C" w:rsidRPr="00D23D65" w14:paraId="6A796B0D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32A3B6C2" w14:textId="607A8F48" w:rsidR="00EF413C" w:rsidRPr="009663ED" w:rsidRDefault="00EF413C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663ED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90" w:type="pct"/>
            <w:shd w:val="clear" w:color="auto" w:fill="auto"/>
          </w:tcPr>
          <w:p w14:paraId="4DA711A8" w14:textId="10D0BA3B" w:rsidR="00E90DB8" w:rsidRDefault="00A95745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7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4,70</w:t>
            </w:r>
            <w:r w:rsid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1D5D4A6D" w14:textId="77777777" w:rsidR="00EF413C" w:rsidRPr="00D23D65" w:rsidRDefault="00EF413C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1EFCFCC2" w14:textId="305C745B" w:rsidR="00EF413C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</w:t>
            </w:r>
            <w:r w:rsidR="007130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5277999" w14:textId="77777777" w:rsidTr="004743BF">
        <w:trPr>
          <w:tblHeader/>
        </w:trPr>
        <w:tc>
          <w:tcPr>
            <w:tcW w:w="3071" w:type="pct"/>
            <w:shd w:val="clear" w:color="auto" w:fill="auto"/>
            <w:hideMark/>
          </w:tcPr>
          <w:p w14:paraId="2BE1316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7931D313" w14:textId="37A488F7" w:rsidR="00A72A25" w:rsidRPr="00D23D65" w:rsidRDefault="00A95745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95745">
              <w:rPr>
                <w:rFonts w:ascii="Angsana New" w:hAnsi="Angsana New" w:cs="Angsana New"/>
                <w:sz w:val="30"/>
                <w:szCs w:val="30"/>
                <w:lang w:val="en-US"/>
              </w:rPr>
              <w:t>13,19</w:t>
            </w:r>
            <w:r w:rsidR="00E90DB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077B6DC0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52E1D51" w14:textId="510EBC34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1)</w:t>
            </w:r>
          </w:p>
        </w:tc>
      </w:tr>
      <w:tr w:rsidR="00A72A25" w:rsidRPr="00D23D65" w14:paraId="178F56FA" w14:textId="77777777" w:rsidTr="004743BF">
        <w:trPr>
          <w:tblHeader/>
        </w:trPr>
        <w:tc>
          <w:tcPr>
            <w:tcW w:w="3071" w:type="pct"/>
            <w:shd w:val="clear" w:color="auto" w:fill="auto"/>
          </w:tcPr>
          <w:p w14:paraId="0670E63C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23D6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343D44D1" w14:textId="3E27335D" w:rsidR="00A72A25" w:rsidRPr="00D23D65" w:rsidRDefault="00A95745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57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25,907</w:t>
            </w:r>
          </w:p>
        </w:tc>
        <w:tc>
          <w:tcPr>
            <w:tcW w:w="148" w:type="pct"/>
            <w:shd w:val="clear" w:color="auto" w:fill="auto"/>
          </w:tcPr>
          <w:p w14:paraId="2D85E888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053684BF" w14:textId="4A559381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90D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7,028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72A25" w:rsidRPr="00D23D65" w14:paraId="7A230C7C" w14:textId="77777777" w:rsidTr="004743BF">
        <w:trPr>
          <w:tblHeader/>
        </w:trPr>
        <w:tc>
          <w:tcPr>
            <w:tcW w:w="3071" w:type="pct"/>
            <w:hideMark/>
          </w:tcPr>
          <w:p w14:paraId="71086226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23D6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AA47E2" w14:textId="366C573E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52,529</w:t>
            </w:r>
          </w:p>
        </w:tc>
        <w:tc>
          <w:tcPr>
            <w:tcW w:w="148" w:type="pct"/>
          </w:tcPr>
          <w:p w14:paraId="4494A183" w14:textId="77777777" w:rsidR="00A72A25" w:rsidRPr="00D23D65" w:rsidRDefault="00A72A25" w:rsidP="00D23D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4F476" w14:textId="74C2ACD4" w:rsidR="00A72A25" w:rsidRPr="00D23D65" w:rsidRDefault="00E90DB8" w:rsidP="00D23D65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(8,651)</w:t>
            </w:r>
          </w:p>
        </w:tc>
      </w:tr>
    </w:tbl>
    <w:p w14:paraId="3B498D7D" w14:textId="0FC5CA82" w:rsidR="00A72A25" w:rsidRPr="00D23D65" w:rsidRDefault="00A72A25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DE50530" w14:textId="4072E9A1" w:rsidR="00EE7657" w:rsidRPr="00D23D65" w:rsidRDefault="00EE7657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23D6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D23D6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D23D6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23D65" w:rsidRDefault="00E56364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EA85C9" w14:textId="15448B06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23D65" w:rsidRDefault="002C4507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AD0C74" w14:textId="16791475" w:rsidR="00CC4941" w:rsidRPr="00D23D65" w:rsidRDefault="00CC4941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D23D6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D23D6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D23D6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D23D6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23D6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D23D65" w:rsidRDefault="004E0DB3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C39E80" w14:textId="77777777" w:rsidR="00396A2A" w:rsidRPr="00D23D65" w:rsidRDefault="00994CDC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23D65" w:rsidRDefault="00396A2A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0CE2C6F" w14:textId="77777777" w:rsidR="00E32AAF" w:rsidRPr="00D23D65" w:rsidRDefault="00E32AAF" w:rsidP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23D6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23D65" w:rsidRDefault="0063381F" w:rsidP="00D23D6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8B6E" w14:textId="77777777" w:rsidR="00D23D65" w:rsidRDefault="00D2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D20A7A" w14:textId="77777777" w:rsidR="001C2F8F" w:rsidRPr="001C3CB4" w:rsidRDefault="00120366" w:rsidP="00FB33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1C3CB4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>รายได้จำแนกตามเขตภูมิศาสตร์หลักและจังหวะเวลาในการรับรู้รายได้ของกลุ่มบริษัทสำหรับงวด</w:t>
      </w:r>
      <w:r w:rsidR="001C2F8F" w:rsidRPr="001C3CB4">
        <w:rPr>
          <w:rFonts w:asciiTheme="majorBidi" w:hAnsiTheme="majorBidi" w:cstheme="majorBidi" w:hint="cs"/>
          <w:spacing w:val="4"/>
          <w:sz w:val="30"/>
          <w:szCs w:val="30"/>
          <w:cs/>
        </w:rPr>
        <w:t>สามเดือนและ</w:t>
      </w:r>
    </w:p>
    <w:p w14:paraId="07DE260A" w14:textId="76441DA4" w:rsidR="00120366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</w:t>
      </w:r>
      <w:r w:rsidR="0084075F">
        <w:rPr>
          <w:rFonts w:asciiTheme="majorBidi" w:hAnsiTheme="majorBidi" w:cstheme="majorBidi" w:hint="cs"/>
          <w:sz w:val="30"/>
          <w:szCs w:val="30"/>
          <w:cs/>
        </w:rPr>
        <w:t>ก</w:t>
      </w:r>
      <w:r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676D7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4075F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84075F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E537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0366"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6</w:t>
      </w:r>
      <w:r w:rsidR="00120366" w:rsidRPr="00D23D65">
        <w:rPr>
          <w:rFonts w:asciiTheme="majorBidi" w:hAnsiTheme="majorBidi" w:cstheme="majorBidi"/>
          <w:sz w:val="30"/>
          <w:szCs w:val="30"/>
        </w:rPr>
        <w:t xml:space="preserve"> 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0366" w:rsidRPr="00D23D65">
        <w:rPr>
          <w:rFonts w:asciiTheme="majorBidi" w:hAnsiTheme="majorBidi" w:cstheme="majorBidi"/>
          <w:sz w:val="30"/>
          <w:szCs w:val="30"/>
        </w:rPr>
        <w:t>256</w:t>
      </w:r>
      <w:r w:rsidR="00D60EB9">
        <w:rPr>
          <w:rFonts w:asciiTheme="majorBidi" w:hAnsiTheme="majorBidi" w:cstheme="majorBidi"/>
          <w:sz w:val="30"/>
          <w:szCs w:val="30"/>
        </w:rPr>
        <w:t>5</w:t>
      </w:r>
      <w:r w:rsidR="00120366" w:rsidRPr="00D23D6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321D3B" w14:textId="539835A0" w:rsidR="001343C6" w:rsidRDefault="001343C6" w:rsidP="001C3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343C6" w:rsidRPr="00491924" w14:paraId="20EDE370" w14:textId="77777777" w:rsidTr="005A26DB">
        <w:tc>
          <w:tcPr>
            <w:tcW w:w="3777" w:type="dxa"/>
          </w:tcPr>
          <w:p w14:paraId="7E8C569C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13" w:type="dxa"/>
            <w:gridSpan w:val="3"/>
          </w:tcPr>
          <w:p w14:paraId="68E3A265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D9E31D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4EADB59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43C6" w:rsidRPr="00491924" w14:paraId="096FCD27" w14:textId="77777777" w:rsidTr="005A26DB">
        <w:tc>
          <w:tcPr>
            <w:tcW w:w="3777" w:type="dxa"/>
          </w:tcPr>
          <w:p w14:paraId="613B0E10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4919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31975581" w14:textId="436677FF" w:rsidR="001343C6" w:rsidRPr="00491924" w:rsidRDefault="00FB33CD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15B7F99A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EF4437" w14:textId="0301CE75" w:rsidR="001343C6" w:rsidRPr="00491924" w:rsidRDefault="00FB33CD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  <w:tc>
          <w:tcPr>
            <w:tcW w:w="270" w:type="dxa"/>
          </w:tcPr>
          <w:p w14:paraId="6F18BF74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375BE4D" w14:textId="0BFC0732" w:rsidR="001343C6" w:rsidRPr="00491924" w:rsidRDefault="00FB33CD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7125EDE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CE751E" w14:textId="2431C778" w:rsidR="001343C6" w:rsidRPr="00491924" w:rsidRDefault="00FB33CD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2565</w:t>
            </w:r>
          </w:p>
        </w:tc>
      </w:tr>
      <w:tr w:rsidR="001343C6" w:rsidRPr="00491924" w14:paraId="102A823B" w14:textId="77777777" w:rsidTr="005A26DB">
        <w:tc>
          <w:tcPr>
            <w:tcW w:w="3777" w:type="dxa"/>
          </w:tcPr>
          <w:p w14:paraId="211E0F10" w14:textId="77777777" w:rsidR="001343C6" w:rsidRPr="00491924" w:rsidRDefault="001343C6" w:rsidP="005A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19348DA4" w14:textId="77777777" w:rsidR="001343C6" w:rsidRPr="00491924" w:rsidRDefault="001343C6" w:rsidP="005A26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436F2" w:rsidRPr="00491924" w14:paraId="07E7554D" w14:textId="77777777" w:rsidTr="005A26DB">
        <w:tc>
          <w:tcPr>
            <w:tcW w:w="3777" w:type="dxa"/>
          </w:tcPr>
          <w:p w14:paraId="49D2C702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36296CB2" w14:textId="3D340E1B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1,912,645</w:t>
            </w:r>
          </w:p>
        </w:tc>
        <w:tc>
          <w:tcPr>
            <w:tcW w:w="270" w:type="dxa"/>
          </w:tcPr>
          <w:p w14:paraId="6E3BC1C0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4E1D5" w14:textId="18C099EB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1,507,245</w:t>
            </w:r>
          </w:p>
        </w:tc>
        <w:tc>
          <w:tcPr>
            <w:tcW w:w="270" w:type="dxa"/>
          </w:tcPr>
          <w:p w14:paraId="55D85E40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8A4AE17" w14:textId="07B5C5B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1,912,645</w:t>
            </w:r>
          </w:p>
        </w:tc>
        <w:tc>
          <w:tcPr>
            <w:tcW w:w="270" w:type="dxa"/>
          </w:tcPr>
          <w:p w14:paraId="10B79754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E35255D" w14:textId="33B7FC74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1,507,245</w:t>
            </w:r>
          </w:p>
        </w:tc>
      </w:tr>
      <w:tr w:rsidR="001436F2" w:rsidRPr="00491924" w14:paraId="3A0D9E53" w14:textId="77777777" w:rsidTr="005A26DB">
        <w:tc>
          <w:tcPr>
            <w:tcW w:w="3777" w:type="dxa"/>
          </w:tcPr>
          <w:p w14:paraId="50C02FD5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line="240" w:lineRule="auto"/>
              <w:ind w:right="-131" w:hanging="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77F7D571" w14:textId="4B40C74D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163,99</w:t>
            </w:r>
            <w:r w:rsidR="00C413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9C452CC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A95AF6" w14:textId="618C81D6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156,97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B137D24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5B4859A" w14:textId="08B6B119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163,99</w:t>
            </w:r>
            <w:r w:rsidR="00C4138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762F47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</w:tcPr>
          <w:p w14:paraId="66007176" w14:textId="65850475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156,97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36F2" w:rsidRPr="00491924" w14:paraId="2A38B791" w14:textId="77777777" w:rsidTr="005A26DB">
        <w:tc>
          <w:tcPr>
            <w:tcW w:w="3777" w:type="dxa"/>
          </w:tcPr>
          <w:p w14:paraId="377FA38E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6B24A6A" w14:textId="74222BFD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DD9773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0819E8" w14:textId="38CA97F2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1D687F6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E2AC86E" w14:textId="26459838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57DFD4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832A6E0" w14:textId="61A88AE0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436F2" w:rsidRPr="00491924" w14:paraId="0923B172" w14:textId="77777777" w:rsidTr="005A26DB">
        <w:tc>
          <w:tcPr>
            <w:tcW w:w="3777" w:type="dxa"/>
          </w:tcPr>
          <w:p w14:paraId="5CE7077F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6177A77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DC1ED36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B6237B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7C110E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BA72B17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72CE580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506D38AA" w14:textId="77777777" w:rsidR="001436F2" w:rsidRPr="00491924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436F2" w:rsidRPr="00491924" w14:paraId="7A278084" w14:textId="77777777" w:rsidTr="005A26DB">
        <w:tc>
          <w:tcPr>
            <w:tcW w:w="3777" w:type="dxa"/>
          </w:tcPr>
          <w:p w14:paraId="395B142B" w14:textId="77777777" w:rsidR="001436F2" w:rsidRPr="00491924" w:rsidRDefault="001436F2" w:rsidP="001436F2">
            <w:pPr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6218079" w14:textId="7777777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A8D67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1F948B" w14:textId="7777777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2502C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B1A59E2" w14:textId="7777777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73241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724FCAE4" w14:textId="7777777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6F2" w:rsidRPr="00491924" w14:paraId="53303B1C" w14:textId="77777777" w:rsidTr="005A26DB">
        <w:tc>
          <w:tcPr>
            <w:tcW w:w="3777" w:type="dxa"/>
          </w:tcPr>
          <w:p w14:paraId="587A332D" w14:textId="77777777" w:rsidR="001436F2" w:rsidRPr="00491924" w:rsidRDefault="001436F2" w:rsidP="001436F2">
            <w:pPr>
              <w:spacing w:line="240" w:lineRule="auto"/>
              <w:ind w:hanging="3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30A1C7D" w14:textId="6E715F87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F3CAC5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B6957F" w14:textId="16E680C8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2B92103D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D85CB9B" w14:textId="062736FB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0E0ABD0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62C0E60" w14:textId="70F5FE0C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sz w:val="30"/>
                <w:szCs w:val="30"/>
              </w:rPr>
              <w:t>1,664,216</w:t>
            </w:r>
          </w:p>
        </w:tc>
      </w:tr>
      <w:tr w:rsidR="001436F2" w:rsidRPr="00491924" w14:paraId="730B8991" w14:textId="77777777" w:rsidTr="005A26DB">
        <w:tc>
          <w:tcPr>
            <w:tcW w:w="3777" w:type="dxa"/>
          </w:tcPr>
          <w:p w14:paraId="7C5890E3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19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919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CBB4DFF" w14:textId="2FDAAB04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3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8AC2173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8C35AF" w14:textId="77443E22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1,664,216</w:t>
            </w:r>
          </w:p>
        </w:tc>
        <w:tc>
          <w:tcPr>
            <w:tcW w:w="270" w:type="dxa"/>
          </w:tcPr>
          <w:p w14:paraId="53F44C8B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5E2965C2" w14:textId="082241FB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3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2,076,64</w:t>
            </w:r>
            <w:r w:rsidR="00C413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531A794" w14:textId="77777777" w:rsidR="001436F2" w:rsidRPr="00491924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CF6CC62" w14:textId="6CBDA660" w:rsidR="001436F2" w:rsidRPr="00491924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5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1,664,216</w:t>
            </w:r>
          </w:p>
        </w:tc>
      </w:tr>
    </w:tbl>
    <w:p w14:paraId="1CA961D6" w14:textId="77777777" w:rsidR="001343C6" w:rsidRPr="001343C6" w:rsidRDefault="001343C6" w:rsidP="001343C6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FB33CD" w:rsidRPr="0017206F" w14:paraId="2A5BBEAD" w14:textId="77777777" w:rsidTr="005A26DB">
        <w:tc>
          <w:tcPr>
            <w:tcW w:w="3777" w:type="dxa"/>
          </w:tcPr>
          <w:p w14:paraId="3177DD18" w14:textId="77777777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9192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3" w:type="dxa"/>
          </w:tcPr>
          <w:p w14:paraId="5E69BC01" w14:textId="1B3DB750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5E6DD9" w14:textId="77777777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DE7E" w14:textId="0C545B42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6C7E9D" w14:textId="77777777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084203A9" w14:textId="2109B43D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32DD4" w14:textId="77777777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14520A24" w14:textId="2549F35B" w:rsidR="00FB33CD" w:rsidRPr="00491924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B33CD" w:rsidRPr="0017206F" w14:paraId="74260B86" w14:textId="77777777" w:rsidTr="005A26DB">
        <w:tc>
          <w:tcPr>
            <w:tcW w:w="3777" w:type="dxa"/>
          </w:tcPr>
          <w:p w14:paraId="1CAEC426" w14:textId="77777777" w:rsidR="00FB33CD" w:rsidRPr="0017206F" w:rsidRDefault="00FB33CD" w:rsidP="00FB3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77A79C59" w14:textId="29AE44B7" w:rsidR="00FB33CD" w:rsidRPr="0017206F" w:rsidRDefault="00FB33CD" w:rsidP="00FB33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436F2" w:rsidRPr="0017206F" w14:paraId="275B157F" w14:textId="77777777" w:rsidTr="005A26DB">
        <w:tc>
          <w:tcPr>
            <w:tcW w:w="3777" w:type="dxa"/>
          </w:tcPr>
          <w:p w14:paraId="729503FF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7206F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59C73244" w14:textId="2D2F0C7B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5,420,85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E03272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C0DCA" w14:textId="57CFF892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4,253,045</w:t>
            </w:r>
          </w:p>
        </w:tc>
        <w:tc>
          <w:tcPr>
            <w:tcW w:w="270" w:type="dxa"/>
          </w:tcPr>
          <w:p w14:paraId="38A9D813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6D314A3" w14:textId="547713A0" w:rsidR="001436F2" w:rsidRPr="0008616A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5,420,85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ACB92D9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ECD5C4E" w14:textId="658A0CFB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4,253,045</w:t>
            </w:r>
          </w:p>
        </w:tc>
      </w:tr>
      <w:tr w:rsidR="001436F2" w:rsidRPr="0017206F" w14:paraId="16AA1F72" w14:textId="77777777" w:rsidTr="005A26DB">
        <w:tc>
          <w:tcPr>
            <w:tcW w:w="3777" w:type="dxa"/>
          </w:tcPr>
          <w:p w14:paraId="6C547809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</w:tcPr>
          <w:p w14:paraId="7F8DD55F" w14:textId="065CCAF4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518,03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3F911F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F5CF4" w14:textId="269E0750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469,976</w:t>
            </w:r>
          </w:p>
        </w:tc>
        <w:tc>
          <w:tcPr>
            <w:tcW w:w="270" w:type="dxa"/>
          </w:tcPr>
          <w:p w14:paraId="168DDEE0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BABEFDF" w14:textId="5991230F" w:rsidR="001436F2" w:rsidRPr="0008616A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518,03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1E1633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3469AB7" w14:textId="15D8B5FD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469,976</w:t>
            </w:r>
          </w:p>
        </w:tc>
      </w:tr>
      <w:tr w:rsidR="001436F2" w:rsidRPr="0017206F" w14:paraId="3AA556E1" w14:textId="77777777" w:rsidTr="005A26DB">
        <w:tc>
          <w:tcPr>
            <w:tcW w:w="3777" w:type="dxa"/>
          </w:tcPr>
          <w:p w14:paraId="17851E66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8EBFB8E" w14:textId="436C59E2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1E61E2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9DF922" w14:textId="5585F723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6B8BFC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2BE5F4FA" w14:textId="48B5C346" w:rsidR="001436F2" w:rsidRPr="0008616A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F3D7AA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8A55B1E" w14:textId="2FD8CA89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1436F2" w:rsidRPr="00BE21DC" w14:paraId="5A2A7CFE" w14:textId="77777777" w:rsidTr="005A26DB">
        <w:trPr>
          <w:trHeight w:val="98"/>
        </w:trPr>
        <w:tc>
          <w:tcPr>
            <w:tcW w:w="3777" w:type="dxa"/>
          </w:tcPr>
          <w:p w14:paraId="7402CC6D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A6977DF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B286CAC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DDC0F9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E40FD06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1E37D6F4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F3E0736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9A781C6" w14:textId="77777777" w:rsidR="001436F2" w:rsidRPr="00BE21DC" w:rsidRDefault="001436F2" w:rsidP="001436F2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436F2" w:rsidRPr="0017206F" w14:paraId="1533D501" w14:textId="77777777" w:rsidTr="005A26DB">
        <w:tc>
          <w:tcPr>
            <w:tcW w:w="3777" w:type="dxa"/>
          </w:tcPr>
          <w:p w14:paraId="2B0A03FA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3A475048" w14:textId="7777777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FB86A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2A7AF" w14:textId="7777777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78AA4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7CEE738A" w14:textId="7777777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37DA6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668847B5" w14:textId="7777777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436F2" w:rsidRPr="0017206F" w14:paraId="1804ECF5" w14:textId="77777777" w:rsidTr="005A26DB">
        <w:tc>
          <w:tcPr>
            <w:tcW w:w="3777" w:type="dxa"/>
          </w:tcPr>
          <w:p w14:paraId="007F5093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F42B646" w14:textId="74351AC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5,938,893</w:t>
            </w:r>
          </w:p>
        </w:tc>
        <w:tc>
          <w:tcPr>
            <w:tcW w:w="270" w:type="dxa"/>
          </w:tcPr>
          <w:p w14:paraId="2D576EFA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49401B" w14:textId="78B48A66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2B2D0E62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7A8D9B21" w14:textId="1E0733E6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sz w:val="30"/>
                <w:szCs w:val="30"/>
              </w:rPr>
              <w:t>5,938,893</w:t>
            </w:r>
          </w:p>
        </w:tc>
        <w:tc>
          <w:tcPr>
            <w:tcW w:w="270" w:type="dxa"/>
          </w:tcPr>
          <w:p w14:paraId="25853B29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33B6100" w14:textId="3B9EF067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sz w:val="30"/>
                <w:szCs w:val="30"/>
              </w:rPr>
              <w:t>4,723,021</w:t>
            </w:r>
          </w:p>
        </w:tc>
      </w:tr>
      <w:tr w:rsidR="001436F2" w:rsidRPr="0017206F" w14:paraId="2A6D2CDE" w14:textId="77777777" w:rsidTr="005A26DB">
        <w:tc>
          <w:tcPr>
            <w:tcW w:w="3777" w:type="dxa"/>
          </w:tcPr>
          <w:p w14:paraId="10033013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20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55814CE" w14:textId="22F9496E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F22FCBF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472A63" w14:textId="2BE13FCB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4,723,021</w:t>
            </w:r>
          </w:p>
        </w:tc>
        <w:tc>
          <w:tcPr>
            <w:tcW w:w="270" w:type="dxa"/>
          </w:tcPr>
          <w:p w14:paraId="513213AC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09298322" w14:textId="43C961E8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36F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5,938,89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8985412" w14:textId="77777777" w:rsidR="001436F2" w:rsidRPr="0017206F" w:rsidRDefault="001436F2" w:rsidP="00143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6DDEA2B" w14:textId="5AE65069" w:rsidR="001436F2" w:rsidRPr="0017206F" w:rsidRDefault="001436F2" w:rsidP="001436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0D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4,723,021</w:t>
            </w:r>
          </w:p>
        </w:tc>
      </w:tr>
    </w:tbl>
    <w:p w14:paraId="079035EF" w14:textId="77777777" w:rsidR="001343C6" w:rsidRPr="005F473C" w:rsidRDefault="001343C6" w:rsidP="00D60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A850AF9" w14:textId="3E90D4C6" w:rsidR="00396A2A" w:rsidRPr="00D23D65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23D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86948EA" w14:textId="77777777" w:rsidR="00D60EB9" w:rsidRPr="005F473C" w:rsidRDefault="00D60EB9" w:rsidP="003C7917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Theme="majorBidi" w:hAnsiTheme="majorBidi"/>
          <w:sz w:val="16"/>
          <w:szCs w:val="16"/>
        </w:rPr>
      </w:pPr>
    </w:p>
    <w:p w14:paraId="7017EAC7" w14:textId="545C5A80" w:rsidR="005F473C" w:rsidRPr="00063BF0" w:rsidRDefault="005F473C" w:rsidP="00063BF0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x-none"/>
        </w:rPr>
      </w:pP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กลุ่มบริษัทมีรายได้จากลูกค้ารายหนึ่งของกลุ่มบริษัทและบริษัทสำหรับงวดสามเดือนและ</w:t>
      </w:r>
      <w:r w:rsidR="00FB33CD">
        <w:rPr>
          <w:rFonts w:asciiTheme="majorBidi" w:hAnsiTheme="majorBidi" w:cs="Angsana New" w:hint="cs"/>
          <w:sz w:val="30"/>
          <w:szCs w:val="30"/>
          <w:cs/>
          <w:lang w:val="x-none"/>
        </w:rPr>
        <w:t>เ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ก</w:t>
      </w:r>
      <w:r w:rsidR="00FB33CD">
        <w:rPr>
          <w:rFonts w:asciiTheme="majorBidi" w:hAnsiTheme="majorBidi" w:cs="Angsana New" w:hint="cs"/>
          <w:sz w:val="30"/>
          <w:szCs w:val="30"/>
          <w:cs/>
          <w:lang w:val="x-none"/>
        </w:rPr>
        <w:t>้า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เดือนสิ้นสุดวันที่</w:t>
      </w:r>
      <w:r w:rsidRPr="00723634">
        <w:rPr>
          <w:rFonts w:asciiTheme="majorBidi" w:hAnsiTheme="majorBidi" w:cs="Angsana New"/>
          <w:sz w:val="30"/>
          <w:szCs w:val="30"/>
          <w:cs/>
          <w:lang w:val="x-none"/>
        </w:rPr>
        <w:t xml:space="preserve">       </w:t>
      </w:r>
      <w:r w:rsidRPr="00CD3FC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FB33CD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กันยา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ยน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CD3FCF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เป็นจำนวนเงินประมาณ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95745">
        <w:rPr>
          <w:rFonts w:asciiTheme="majorBidi" w:hAnsiTheme="majorBidi" w:cs="Angsana New"/>
          <w:spacing w:val="-2"/>
          <w:sz w:val="30"/>
          <w:szCs w:val="30"/>
        </w:rPr>
        <w:t>1,696.5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และ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="00A95745">
        <w:rPr>
          <w:rFonts w:asciiTheme="majorBidi" w:hAnsiTheme="majorBidi" w:cs="Angsana New"/>
          <w:spacing w:val="-2"/>
          <w:sz w:val="30"/>
          <w:szCs w:val="30"/>
        </w:rPr>
        <w:t>4,953.3</w:t>
      </w:r>
      <w:r w:rsidR="0044572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ล้านบาท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ตามลำดับ</w:t>
      </w:r>
      <w:r w:rsidRPr="00CD3FCF">
        <w:rPr>
          <w:rFonts w:asciiTheme="majorBidi" w:hAnsiTheme="majorBidi" w:cs="Angsana New"/>
          <w:spacing w:val="-2"/>
          <w:sz w:val="30"/>
          <w:szCs w:val="30"/>
          <w:cs/>
          <w:lang w:val="x-none"/>
        </w:rPr>
        <w:t xml:space="preserve"> </w:t>
      </w:r>
      <w:r w:rsidRPr="00CD3FC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สำหรับงบการเงินรว</w:t>
      </w:r>
      <w:r w:rsidR="001C2F8F">
        <w:rPr>
          <w:rFonts w:asciiTheme="majorBidi" w:hAnsiTheme="majorBidi" w:cs="Angsana New" w:hint="cs"/>
          <w:spacing w:val="-2"/>
          <w:sz w:val="30"/>
          <w:szCs w:val="30"/>
          <w:cs/>
          <w:lang w:val="x-none"/>
        </w:rPr>
        <w:t>มและงบการเงินเฉพาะกิจการ</w:t>
      </w:r>
      <w:r w:rsidR="001C2F8F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>(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สำหรับงวดสามเดือนและ</w:t>
      </w:r>
      <w:r w:rsidR="00FB33CD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ก</w:t>
      </w:r>
      <w:r w:rsidR="00FB33CD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้า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เดือนสิ้นสุดวันที่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="00FB33CD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กันยา</w:t>
      </w:r>
      <w:r w:rsidRPr="007238D7">
        <w:rPr>
          <w:rFonts w:asciiTheme="majorBidi" w:hAnsiTheme="majorBidi" w:cs="Angsana New" w:hint="cs"/>
          <w:i/>
          <w:iCs/>
          <w:sz w:val="30"/>
          <w:szCs w:val="30"/>
          <w:cs/>
          <w:lang w:val="x-none"/>
        </w:rPr>
        <w:t>ยน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238D7">
        <w:rPr>
          <w:rFonts w:asciiTheme="majorBidi" w:hAnsiTheme="majorBidi" w:cs="Angsana New"/>
          <w:i/>
          <w:iCs/>
          <w:sz w:val="30"/>
          <w:szCs w:val="30"/>
          <w:cs/>
          <w:lang w:val="x-none"/>
        </w:rPr>
        <w:t xml:space="preserve"> </w:t>
      </w:r>
      <w:r w:rsidRPr="007238D7">
        <w:rPr>
          <w:rFonts w:asciiTheme="majorBidi" w:hAnsiTheme="majorBidi" w:cs="Angsana New" w:hint="cs"/>
          <w:i/>
          <w:iCs/>
          <w:spacing w:val="-10"/>
          <w:sz w:val="30"/>
          <w:szCs w:val="30"/>
          <w:cs/>
          <w:lang w:val="x-none"/>
        </w:rPr>
        <w:t>เป็นจำนวนเงิน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ประมาณ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FB33CD">
        <w:rPr>
          <w:rFonts w:asciiTheme="majorBidi" w:hAnsiTheme="majorBidi" w:cs="Angsana New"/>
          <w:i/>
          <w:iCs/>
          <w:spacing w:val="3"/>
          <w:sz w:val="30"/>
          <w:szCs w:val="30"/>
        </w:rPr>
        <w:t>1,364.6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="00FB33CD">
        <w:rPr>
          <w:rFonts w:asciiTheme="majorBidi" w:hAnsiTheme="majorBidi" w:cs="Angsana New"/>
          <w:i/>
          <w:iCs/>
          <w:spacing w:val="3"/>
          <w:sz w:val="30"/>
          <w:szCs w:val="30"/>
        </w:rPr>
        <w:t>3,900.6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ล้านบาท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ตามลำดับ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 xml:space="preserve"> </w:t>
      </w:r>
      <w:r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สำหรับงบการเงินรวม</w:t>
      </w:r>
      <w:r w:rsidR="001C2F8F" w:rsidRPr="001C3CB4">
        <w:rPr>
          <w:rFonts w:asciiTheme="majorBidi" w:hAnsiTheme="majorBidi" w:cs="Angsana New" w:hint="cs"/>
          <w:i/>
          <w:iCs/>
          <w:spacing w:val="3"/>
          <w:sz w:val="30"/>
          <w:szCs w:val="30"/>
          <w:cs/>
          <w:lang w:val="x-none"/>
        </w:rPr>
        <w:t>และงบการเงินเฉพาะกิจการ</w:t>
      </w:r>
      <w:r w:rsidRPr="001C3CB4">
        <w:rPr>
          <w:rFonts w:asciiTheme="majorBidi" w:hAnsiTheme="majorBidi" w:cs="Angsana New"/>
          <w:i/>
          <w:iCs/>
          <w:spacing w:val="3"/>
          <w:sz w:val="30"/>
          <w:szCs w:val="30"/>
          <w:cs/>
          <w:lang w:val="x-none"/>
        </w:rPr>
        <w:t>)</w:t>
      </w:r>
      <w:r w:rsidR="001C2F8F">
        <w:rPr>
          <w:rFonts w:asciiTheme="majorBidi" w:hAnsiTheme="majorBidi" w:cs="Angsana New" w:hint="cs"/>
          <w:sz w:val="30"/>
          <w:szCs w:val="30"/>
          <w:cs/>
          <w:lang w:val="x-none"/>
        </w:rPr>
        <w:t xml:space="preserve"> </w:t>
      </w:r>
      <w:r w:rsidRPr="00723634">
        <w:rPr>
          <w:rFonts w:asciiTheme="majorBidi" w:hAnsiTheme="majorBidi" w:cs="Angsana New" w:hint="cs"/>
          <w:sz w:val="30"/>
          <w:szCs w:val="30"/>
          <w:cs/>
          <w:lang w:val="x-none"/>
        </w:rPr>
        <w:t>จากรายได้รวมของกลุ่มบริษัทและบริษัท</w:t>
      </w: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1D60726" w14:textId="56740960" w:rsidR="00FB3B44" w:rsidRDefault="00FB3B44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3C988C6E" w14:textId="77777777" w:rsidR="00FB3B44" w:rsidRDefault="00FB3B44" w:rsidP="00FB3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105A09" w14:textId="6EA25D83" w:rsidR="00063BF0" w:rsidRPr="00723634" w:rsidRDefault="00063BF0" w:rsidP="00063B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23634">
        <w:rPr>
          <w:rFonts w:asciiTheme="majorBidi" w:hAnsiTheme="majorBidi" w:cstheme="majorBidi" w:hint="cs"/>
          <w:sz w:val="30"/>
          <w:szCs w:val="30"/>
          <w:cs/>
        </w:rPr>
        <w:t>รายละเอียดเงินปันผลในระหว่าง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723634">
        <w:rPr>
          <w:rFonts w:asciiTheme="majorBidi" w:hAnsiTheme="majorBidi" w:cstheme="majorBidi"/>
          <w:sz w:val="30"/>
          <w:szCs w:val="30"/>
        </w:rPr>
        <w:t xml:space="preserve"> 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23634">
        <w:rPr>
          <w:rFonts w:asciiTheme="majorBidi" w:hAnsiTheme="majorBidi" w:cstheme="majorBidi"/>
          <w:sz w:val="30"/>
          <w:szCs w:val="30"/>
        </w:rPr>
        <w:t>256</w:t>
      </w:r>
      <w:r w:rsidR="00C4138A">
        <w:rPr>
          <w:rFonts w:asciiTheme="majorBidi" w:hAnsiTheme="majorBidi" w:cstheme="majorBidi"/>
          <w:sz w:val="30"/>
          <w:szCs w:val="30"/>
        </w:rPr>
        <w:t>5</w:t>
      </w:r>
      <w:r w:rsidRPr="00723634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9F1EA39" w14:textId="705ADD9D" w:rsidR="00FB3B44" w:rsidRDefault="00FB3B44" w:rsidP="00FB3B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1800"/>
        <w:gridCol w:w="1980"/>
        <w:gridCol w:w="1296"/>
        <w:gridCol w:w="236"/>
        <w:gridCol w:w="1348"/>
      </w:tblGrid>
      <w:tr w:rsidR="00FB3B44" w:rsidRPr="001D532A" w14:paraId="23157DEC" w14:textId="77777777" w:rsidTr="009B01B2">
        <w:tc>
          <w:tcPr>
            <w:tcW w:w="2430" w:type="dxa"/>
            <w:shd w:val="clear" w:color="auto" w:fill="auto"/>
            <w:vAlign w:val="bottom"/>
          </w:tcPr>
          <w:p w14:paraId="00CCF86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2616FEA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0F3334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  <w:p w14:paraId="052C5D56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05611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7369A52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6F2FE60" w14:textId="77777777" w:rsidR="00FB3B44" w:rsidRPr="001D532A" w:rsidDel="00D43E7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B3B44" w:rsidRPr="001D532A" w14:paraId="449F2457" w14:textId="77777777" w:rsidTr="009B01B2">
        <w:tc>
          <w:tcPr>
            <w:tcW w:w="2430" w:type="dxa"/>
            <w:shd w:val="clear" w:color="auto" w:fill="auto"/>
          </w:tcPr>
          <w:p w14:paraId="0A8C806F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27D08E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178B432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EA5CF7D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A15A269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0B04723C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B44" w:rsidRPr="001D532A" w14:paraId="67D0BFD7" w14:textId="77777777" w:rsidTr="009B01B2">
        <w:tc>
          <w:tcPr>
            <w:tcW w:w="2430" w:type="dxa"/>
            <w:shd w:val="clear" w:color="auto" w:fill="auto"/>
          </w:tcPr>
          <w:p w14:paraId="2841EE74" w14:textId="31091516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 w:rsidR="001025B4"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0465B19C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4C5B5C80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7F8887E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4993C7D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45B264C5" w14:textId="77777777" w:rsidR="00FB3B44" w:rsidRPr="001D532A" w:rsidRDefault="00FB3B44" w:rsidP="009B0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12020" w:rsidRPr="001D532A" w14:paraId="4D961E2C" w14:textId="77777777" w:rsidTr="009B01B2">
        <w:tc>
          <w:tcPr>
            <w:tcW w:w="2430" w:type="dxa"/>
            <w:shd w:val="clear" w:color="auto" w:fill="auto"/>
          </w:tcPr>
          <w:p w14:paraId="4E5C98FC" w14:textId="33506064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5165DB61" w14:textId="0FC92DA0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4B9DFE4A" w14:textId="33E802C8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073145DC" w14:textId="66BF7A36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0851CEC2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4575A70B" w14:textId="5AC0555D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780</w:t>
            </w: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,000</w:t>
            </w:r>
          </w:p>
        </w:tc>
      </w:tr>
      <w:tr w:rsidR="00712020" w:rsidRPr="001D532A" w14:paraId="356CE329" w14:textId="77777777" w:rsidTr="009B01B2">
        <w:tc>
          <w:tcPr>
            <w:tcW w:w="2430" w:type="dxa"/>
            <w:shd w:val="clear" w:color="auto" w:fill="auto"/>
          </w:tcPr>
          <w:p w14:paraId="13105B46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8A455F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4944F83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58BB341F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CB79CE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90CA6EF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2020" w:rsidRPr="001D532A" w14:paraId="485693A0" w14:textId="77777777" w:rsidTr="009B01B2">
        <w:tc>
          <w:tcPr>
            <w:tcW w:w="2430" w:type="dxa"/>
            <w:shd w:val="clear" w:color="auto" w:fill="auto"/>
          </w:tcPr>
          <w:p w14:paraId="2D53688C" w14:textId="5548D44E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1D532A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73DE95BA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3D22FCBA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024644AA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CC4E01C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07D66E6A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12020" w:rsidRPr="001D532A" w14:paraId="407B533C" w14:textId="77777777" w:rsidTr="009B01B2">
        <w:tc>
          <w:tcPr>
            <w:tcW w:w="2430" w:type="dxa"/>
            <w:shd w:val="clear" w:color="auto" w:fill="auto"/>
          </w:tcPr>
          <w:p w14:paraId="3C6A4707" w14:textId="7CE754A1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433B294" w14:textId="43B55BEB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5E56CC34" w14:textId="0F6297C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D532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1D532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shd w:val="clear" w:color="auto" w:fill="auto"/>
          </w:tcPr>
          <w:p w14:paraId="42E4CB12" w14:textId="505AF5F2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8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5E4F45C2" w14:textId="77777777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234039D" w14:textId="4F1C297A" w:rsidR="00712020" w:rsidRPr="001D532A" w:rsidRDefault="00712020" w:rsidP="00712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8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32A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650,000</w:t>
            </w:r>
          </w:p>
        </w:tc>
      </w:tr>
    </w:tbl>
    <w:p w14:paraId="1E4391EB" w14:textId="77777777" w:rsidR="00C6000A" w:rsidRDefault="00C6000A" w:rsidP="001C2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4D50A7A" w14:textId="1590815B" w:rsidR="00F24F74" w:rsidRPr="008D2DAE" w:rsidRDefault="0036747C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D2DA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91D29C2" w14:textId="06751A99" w:rsidR="00453AB5" w:rsidRPr="00C81CBE" w:rsidRDefault="00453AB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58A02DF" w14:textId="46609339" w:rsidR="007F14C5" w:rsidRPr="00C81CBE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Pr="00C81CBE" w:rsidRDefault="007F14C5" w:rsidP="00453AB5">
      <w:pPr>
        <w:pStyle w:val="BodyText2"/>
        <w:spacing w:line="260" w:lineRule="atLeas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774F77" w14:textId="433DDA4D" w:rsidR="00C6000A" w:rsidRPr="00C4138A" w:rsidRDefault="008E7801" w:rsidP="008F14E0">
      <w:pPr>
        <w:pStyle w:val="BodyText2"/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C81CB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C4138A">
        <w:rPr>
          <w:rFonts w:asciiTheme="majorBidi" w:hAnsiTheme="majorBidi" w:cstheme="majorBidi" w:hint="cs"/>
          <w:sz w:val="30"/>
          <w:szCs w:val="30"/>
          <w:cs/>
          <w:lang w:val="en-US"/>
        </w:rPr>
        <w:t>และหนี้สินทางการเงิน</w:t>
      </w:r>
      <w:r w:rsidRPr="00C81CBE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รวมถึงลำดับชั้นมูลค่ายุติธรรมแต่ไม่รวมถึง</w:t>
      </w:r>
      <w:r w:rsidRPr="00C81CBE">
        <w:rPr>
          <w:rFonts w:asciiTheme="majorBidi" w:hAnsiTheme="majorBidi" w:cstheme="majorBidi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</w:t>
      </w:r>
      <w:r w:rsidRPr="00C4138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C81CBE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Style w:val="TableGrid"/>
        <w:tblW w:w="965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350"/>
        <w:gridCol w:w="236"/>
        <w:gridCol w:w="1384"/>
        <w:gridCol w:w="239"/>
        <w:gridCol w:w="1164"/>
        <w:gridCol w:w="239"/>
        <w:gridCol w:w="1196"/>
        <w:gridCol w:w="240"/>
        <w:gridCol w:w="1173"/>
      </w:tblGrid>
      <w:tr w:rsidR="00547003" w14:paraId="226DD6C2" w14:textId="77777777" w:rsidTr="008F14E0">
        <w:trPr>
          <w:tblHeader/>
        </w:trPr>
        <w:tc>
          <w:tcPr>
            <w:tcW w:w="2430" w:type="dxa"/>
          </w:tcPr>
          <w:p w14:paraId="4153326F" w14:textId="2395B018" w:rsidR="00547003" w:rsidRPr="00547003" w:rsidRDefault="00547003" w:rsidP="00715056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1" w:type="dxa"/>
            <w:gridSpan w:val="9"/>
          </w:tcPr>
          <w:p w14:paraId="5AC3BE71" w14:textId="7EC864A5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547003">
              <w:rPr>
                <w:rFonts w:ascii="Angsana New" w:eastAsia="AngsanaNew" w:hAnsi="Angsana New" w:hint="cs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547003" w14:paraId="392EE833" w14:textId="77777777" w:rsidTr="008F14E0">
        <w:trPr>
          <w:tblHeader/>
        </w:trPr>
        <w:tc>
          <w:tcPr>
            <w:tcW w:w="2430" w:type="dxa"/>
          </w:tcPr>
          <w:p w14:paraId="3DB87551" w14:textId="77777777" w:rsidR="00547003" w:rsidRPr="00547003" w:rsidRDefault="00547003" w:rsidP="00715056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14:paraId="599CCAB9" w14:textId="7C5C69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9" w:type="dxa"/>
          </w:tcPr>
          <w:p w14:paraId="6F1A01DB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2" w:type="dxa"/>
            <w:gridSpan w:val="5"/>
          </w:tcPr>
          <w:p w14:paraId="421BA251" w14:textId="382D60A6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47003" w14:paraId="4BA092FC" w14:textId="77777777" w:rsidTr="008F14E0">
        <w:trPr>
          <w:tblHeader/>
        </w:trPr>
        <w:tc>
          <w:tcPr>
            <w:tcW w:w="2430" w:type="dxa"/>
          </w:tcPr>
          <w:p w14:paraId="7614B7E5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DFD3E4" w14:textId="1460E882" w:rsidR="00547003" w:rsidRPr="00547003" w:rsidRDefault="00547003" w:rsidP="00C1395F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</w:t>
            </w:r>
            <w:r w:rsidR="00C1395F">
              <w:rPr>
                <w:rFonts w:ascii="Angsana New" w:hAnsi="Angsana New" w:hint="cs"/>
                <w:sz w:val="26"/>
                <w:szCs w:val="26"/>
                <w:cs/>
              </w:rPr>
              <w:t>ด</w:t>
            </w: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CD08382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3651D61D" w14:textId="6A1A7DC5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7C8FDFBD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36874142" w14:textId="1557E555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54700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47003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39" w:type="dxa"/>
            <w:vAlign w:val="bottom"/>
          </w:tcPr>
          <w:p w14:paraId="7DDF5485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7BBA6075" w14:textId="68059D88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547003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47003">
              <w:rPr>
                <w:rFonts w:ascii="Angsana New" w:hAnsi="Angsan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240" w:type="dxa"/>
            <w:vAlign w:val="bottom"/>
          </w:tcPr>
          <w:p w14:paraId="3813694E" w14:textId="77777777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5BBBB877" w14:textId="3A795854" w:rsidR="00547003" w:rsidRPr="00547003" w:rsidRDefault="00547003" w:rsidP="00547003">
            <w:pPr>
              <w:pStyle w:val="BodyText2"/>
              <w:spacing w:line="360" w:lineRule="exact"/>
              <w:ind w:left="-102" w:right="-127" w:firstLine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47003" w14:paraId="3760A92F" w14:textId="77777777" w:rsidTr="008F14E0">
        <w:trPr>
          <w:tblHeader/>
        </w:trPr>
        <w:tc>
          <w:tcPr>
            <w:tcW w:w="2430" w:type="dxa"/>
          </w:tcPr>
          <w:p w14:paraId="2929FFD0" w14:textId="77777777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21" w:type="dxa"/>
            <w:gridSpan w:val="9"/>
          </w:tcPr>
          <w:p w14:paraId="45F08665" w14:textId="305C53B3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4700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47003" w14:paraId="11A2008F" w14:textId="77777777" w:rsidTr="008F14E0">
        <w:tc>
          <w:tcPr>
            <w:tcW w:w="2430" w:type="dxa"/>
            <w:vAlign w:val="bottom"/>
          </w:tcPr>
          <w:p w14:paraId="56A921E9" w14:textId="203470F6" w:rsidR="00547003" w:rsidRPr="00547003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F14E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3186D44B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8B0343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C08D5CB" w14:textId="77777777" w:rsidR="00547003" w:rsidRPr="00547003" w:rsidRDefault="00547003" w:rsidP="00547003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9FE85EB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5464528D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27BFBE52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1F51421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3211DC47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723C62AA" w14:textId="77777777" w:rsidR="00547003" w:rsidRPr="00547003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7003" w14:paraId="060E6644" w14:textId="77777777" w:rsidTr="008F14E0">
        <w:tc>
          <w:tcPr>
            <w:tcW w:w="2430" w:type="dxa"/>
            <w:vAlign w:val="bottom"/>
          </w:tcPr>
          <w:p w14:paraId="1502ADBF" w14:textId="4919506B" w:rsidR="00547003" w:rsidRPr="00BD23A4" w:rsidRDefault="00547003" w:rsidP="00547003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23A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2D03A2D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549642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152783" w14:textId="77777777" w:rsidR="00547003" w:rsidRPr="00BD23A4" w:rsidRDefault="00547003" w:rsidP="00547003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F9995A6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20EB89A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9CCC7BB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0173E54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46BEFDD9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81D45E0" w14:textId="77777777" w:rsidR="00547003" w:rsidRPr="00BD23A4" w:rsidRDefault="00547003" w:rsidP="00547003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53D" w:rsidRPr="00AE6ED0" w14:paraId="469FA427" w14:textId="77777777" w:rsidTr="00F21DDB">
        <w:tc>
          <w:tcPr>
            <w:tcW w:w="2430" w:type="dxa"/>
            <w:vAlign w:val="bottom"/>
          </w:tcPr>
          <w:p w14:paraId="2F9B5FF9" w14:textId="6B2EEF56" w:rsidR="007F653D" w:rsidRPr="00BD23A4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350" w:type="dxa"/>
            <w:vAlign w:val="bottom"/>
          </w:tcPr>
          <w:p w14:paraId="76BD9BE9" w14:textId="5F4ABF41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</w:rPr>
              <w:t>937,92</w:t>
            </w:r>
            <w:r w:rsidRPr="00BD23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63132C48" w14:textId="77777777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196C30F" w14:textId="1647035E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3FC60EC9" w14:textId="77777777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2C320412" w14:textId="3A5D9BBD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</w:rPr>
              <w:t>937,92</w:t>
            </w:r>
            <w:r w:rsidRPr="00BD23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</w:tcPr>
          <w:p w14:paraId="15D2F238" w14:textId="77777777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58A3135A" w14:textId="1585ED9C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032A48B4" w14:textId="77777777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833CF2D" w14:textId="2959D15F" w:rsidR="007F653D" w:rsidRPr="00BD23A4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D23A4">
              <w:rPr>
                <w:rFonts w:asciiTheme="majorBidi" w:hAnsiTheme="majorBidi" w:cstheme="majorBidi"/>
                <w:sz w:val="26"/>
                <w:szCs w:val="26"/>
              </w:rPr>
              <w:t>937,92</w:t>
            </w:r>
            <w:r w:rsidRPr="00BD23A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7F653D" w14:paraId="2F11822A" w14:textId="77777777" w:rsidTr="008F14E0">
        <w:tc>
          <w:tcPr>
            <w:tcW w:w="2430" w:type="dxa"/>
            <w:vAlign w:val="bottom"/>
          </w:tcPr>
          <w:p w14:paraId="3F3049D3" w14:textId="4CA5FEEC" w:rsidR="007F653D" w:rsidRPr="00547003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81CBE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</w:t>
            </w:r>
            <w:r w:rsidR="00C4138A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ชั่วคราว</w:t>
            </w:r>
          </w:p>
        </w:tc>
        <w:tc>
          <w:tcPr>
            <w:tcW w:w="1350" w:type="dxa"/>
            <w:vAlign w:val="bottom"/>
          </w:tcPr>
          <w:p w14:paraId="3A8CF5ED" w14:textId="6E1A3BE2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CC34982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AE7D3D8" w14:textId="7F784A2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39" w:type="dxa"/>
          </w:tcPr>
          <w:p w14:paraId="2AB6FA95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48B7FC5F" w14:textId="44C1C084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559A4F9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6B1AC3D7" w14:textId="580355A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40" w:type="dxa"/>
            <w:vAlign w:val="bottom"/>
          </w:tcPr>
          <w:p w14:paraId="7CD7F1B5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0360AE75" w14:textId="12F9CF5F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3B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</w:tr>
      <w:tr w:rsidR="007F653D" w14:paraId="10F69CF0" w14:textId="77777777" w:rsidTr="008F14E0">
        <w:tc>
          <w:tcPr>
            <w:tcW w:w="2430" w:type="dxa"/>
            <w:vAlign w:val="bottom"/>
          </w:tcPr>
          <w:p w14:paraId="7A8A39DE" w14:textId="1E891798" w:rsidR="007F653D" w:rsidRPr="00C81CBE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</w:t>
            </w: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23DAFCDA" w14:textId="77777777" w:rsidR="007F653D" w:rsidRPr="00BA3BC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22ECC5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0DE2168A" w14:textId="77777777" w:rsidR="007F653D" w:rsidRPr="00BA3BC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5875EDC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254EF6A4" w14:textId="77777777" w:rsidR="007F653D" w:rsidRPr="00BA3BC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6158A773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211CD79F" w14:textId="77777777" w:rsidR="007F653D" w:rsidRPr="00BA3BC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A88B75D" w14:textId="77777777" w:rsidR="007F653D" w:rsidRPr="00C6000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19EF6B5D" w14:textId="77777777" w:rsidR="007F653D" w:rsidRPr="00BA3BCA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653D" w:rsidRPr="00AE6ED0" w14:paraId="3CB0AD92" w14:textId="77777777" w:rsidTr="008F14E0">
        <w:tc>
          <w:tcPr>
            <w:tcW w:w="2430" w:type="dxa"/>
            <w:vAlign w:val="bottom"/>
          </w:tcPr>
          <w:p w14:paraId="3E9CBA5E" w14:textId="54598ED2" w:rsidR="007F653D" w:rsidRPr="00AE6ED0" w:rsidRDefault="00C60D36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E6ED0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สัญญาซื้อเงินตราต่างประเทศ</w:t>
            </w:r>
          </w:p>
        </w:tc>
        <w:tc>
          <w:tcPr>
            <w:tcW w:w="1350" w:type="dxa"/>
            <w:vAlign w:val="bottom"/>
          </w:tcPr>
          <w:p w14:paraId="1DA68DAE" w14:textId="20D3530A" w:rsidR="007F653D" w:rsidRPr="00AE6ED0" w:rsidRDefault="00AE6ED0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49,824</w:t>
            </w:r>
          </w:p>
        </w:tc>
        <w:tc>
          <w:tcPr>
            <w:tcW w:w="236" w:type="dxa"/>
          </w:tcPr>
          <w:p w14:paraId="19960469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B33EC77" w14:textId="3085D392" w:rsidR="007F653D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02034D2D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53B476D0" w14:textId="0718DC91" w:rsidR="007F653D" w:rsidRPr="00AE6ED0" w:rsidRDefault="00AE6ED0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49,824</w:t>
            </w:r>
          </w:p>
        </w:tc>
        <w:tc>
          <w:tcPr>
            <w:tcW w:w="239" w:type="dxa"/>
          </w:tcPr>
          <w:p w14:paraId="4D3EDDA2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7FC9790C" w14:textId="19125093" w:rsidR="007F653D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F35C275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7C720181" w14:textId="23103065" w:rsidR="007F653D" w:rsidRPr="00AE6ED0" w:rsidRDefault="00AE6ED0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49,824</w:t>
            </w:r>
          </w:p>
        </w:tc>
      </w:tr>
      <w:tr w:rsidR="00C60D36" w:rsidRPr="00AE6ED0" w14:paraId="0F86A5B6" w14:textId="77777777" w:rsidTr="008F14E0">
        <w:tc>
          <w:tcPr>
            <w:tcW w:w="2430" w:type="dxa"/>
            <w:vAlign w:val="bottom"/>
          </w:tcPr>
          <w:p w14:paraId="2CE63AB0" w14:textId="77777777" w:rsidR="00C60D36" w:rsidRPr="00AE6ED0" w:rsidRDefault="00C60D36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7663D05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83F9C71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B617AA9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5AB768A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4DEF8178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846C3D0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4DD2FFFE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2B38FD0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2DA0DE8D" w14:textId="77777777" w:rsidR="00C60D36" w:rsidRPr="00AE6ED0" w:rsidRDefault="00C60D36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653D" w:rsidRPr="00AE6ED0" w14:paraId="7A90B103" w14:textId="77777777" w:rsidTr="008F14E0">
        <w:tc>
          <w:tcPr>
            <w:tcW w:w="2430" w:type="dxa"/>
            <w:vAlign w:val="bottom"/>
          </w:tcPr>
          <w:p w14:paraId="7FF81FF5" w14:textId="684ADEC4" w:rsidR="007F653D" w:rsidRPr="00AE6ED0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AE6ED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CEEE5AC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3EDF870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7B60AB63" w14:textId="77777777" w:rsidR="007F653D" w:rsidRPr="00AE6ED0" w:rsidRDefault="007F653D" w:rsidP="007F653D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69BF8D7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</w:tcPr>
          <w:p w14:paraId="68A61DF4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7D80F47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46CEF760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CF4FCE3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</w:tcPr>
          <w:p w14:paraId="2D96503B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653D" w:rsidRPr="00AE6ED0" w14:paraId="5541E282" w14:textId="77777777" w:rsidTr="008F14E0">
        <w:tc>
          <w:tcPr>
            <w:tcW w:w="2430" w:type="dxa"/>
            <w:vAlign w:val="bottom"/>
          </w:tcPr>
          <w:p w14:paraId="176AE346" w14:textId="1B50EFE8" w:rsidR="007F653D" w:rsidRPr="00AE6ED0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A9DBD1C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06CCA03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</w:tcPr>
          <w:p w14:paraId="388E99A6" w14:textId="77777777" w:rsidR="007F653D" w:rsidRPr="00AE6ED0" w:rsidRDefault="007F653D" w:rsidP="007F653D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1A956DC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</w:tcPr>
          <w:p w14:paraId="687622CA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17219CAA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</w:tcPr>
          <w:p w14:paraId="7F83F434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043C75EA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</w:tcPr>
          <w:p w14:paraId="1E8451C6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7F653D" w:rsidRPr="00AE6ED0" w14:paraId="107E77BF" w14:textId="77777777" w:rsidTr="008F14E0">
        <w:tc>
          <w:tcPr>
            <w:tcW w:w="2430" w:type="dxa"/>
            <w:vAlign w:val="bottom"/>
          </w:tcPr>
          <w:p w14:paraId="726A10C8" w14:textId="0B105493" w:rsidR="007F653D" w:rsidRPr="00AE6ED0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หน่วยลงทุนในตราสารหนี้</w:t>
            </w:r>
          </w:p>
        </w:tc>
        <w:tc>
          <w:tcPr>
            <w:tcW w:w="1350" w:type="dxa"/>
            <w:vAlign w:val="bottom"/>
          </w:tcPr>
          <w:p w14:paraId="6A12C03E" w14:textId="5017ABC4" w:rsidR="007F653D" w:rsidRPr="00AE6ED0" w:rsidRDefault="00B30065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  <w:tc>
          <w:tcPr>
            <w:tcW w:w="236" w:type="dxa"/>
          </w:tcPr>
          <w:p w14:paraId="6C65F78B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ED6745A" w14:textId="2B30F6C7" w:rsidR="007F653D" w:rsidRPr="00AE6ED0" w:rsidRDefault="007F653D" w:rsidP="007F653D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43A670E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64" w:type="dxa"/>
            <w:vAlign w:val="bottom"/>
          </w:tcPr>
          <w:p w14:paraId="6F904D10" w14:textId="368CC94D" w:rsidR="007F653D" w:rsidRPr="00AE6ED0" w:rsidRDefault="00B30065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  <w:tc>
          <w:tcPr>
            <w:tcW w:w="239" w:type="dxa"/>
          </w:tcPr>
          <w:p w14:paraId="0DE95BDF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4C7633A2" w14:textId="227DC0FD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DA79B7A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3" w:type="dxa"/>
            <w:vAlign w:val="bottom"/>
          </w:tcPr>
          <w:p w14:paraId="5204780D" w14:textId="4A198E3B" w:rsidR="007F653D" w:rsidRPr="00AE6ED0" w:rsidRDefault="00B30065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572,727</w:t>
            </w:r>
          </w:p>
        </w:tc>
      </w:tr>
      <w:tr w:rsidR="007F653D" w:rsidRPr="00AE6ED0" w14:paraId="0E995082" w14:textId="77777777" w:rsidTr="008F14E0">
        <w:tc>
          <w:tcPr>
            <w:tcW w:w="2430" w:type="dxa"/>
            <w:vAlign w:val="bottom"/>
          </w:tcPr>
          <w:p w14:paraId="6AD4A4EB" w14:textId="0C895536" w:rsidR="007F653D" w:rsidRPr="00AE6ED0" w:rsidRDefault="007F653D" w:rsidP="007F653D">
            <w:pPr>
              <w:pStyle w:val="BodyText2"/>
              <w:spacing w:line="360" w:lineRule="exact"/>
              <w:ind w:left="0" w:firstLine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350" w:type="dxa"/>
            <w:vAlign w:val="bottom"/>
          </w:tcPr>
          <w:p w14:paraId="7AC7C068" w14:textId="1077E8B8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C2D4B7E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0B60866" w14:textId="20154756" w:rsidR="007F653D" w:rsidRPr="00AE6ED0" w:rsidRDefault="007F653D" w:rsidP="007F653D">
            <w:pPr>
              <w:pStyle w:val="BodyText2"/>
              <w:tabs>
                <w:tab w:val="decimal" w:pos="1164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39" w:type="dxa"/>
          </w:tcPr>
          <w:p w14:paraId="726D12E9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D7B5706" w14:textId="14920395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5FC66E0D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A78BFA3" w14:textId="2F0B6550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40" w:type="dxa"/>
            <w:vAlign w:val="bottom"/>
          </w:tcPr>
          <w:p w14:paraId="655CC507" w14:textId="77777777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vAlign w:val="bottom"/>
          </w:tcPr>
          <w:p w14:paraId="32FF7E34" w14:textId="633A87FA" w:rsidR="007F653D" w:rsidRPr="00AE6ED0" w:rsidRDefault="007F653D" w:rsidP="007F653D">
            <w:pPr>
              <w:pStyle w:val="BodyText2"/>
              <w:tabs>
                <w:tab w:val="decimal" w:pos="940"/>
              </w:tabs>
              <w:spacing w:line="360" w:lineRule="exact"/>
              <w:ind w:left="-129" w:right="-158" w:firstLine="27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E6ED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</w:tr>
    </w:tbl>
    <w:p w14:paraId="64DF35F9" w14:textId="77777777" w:rsidR="0038275E" w:rsidRPr="00AE6ED0" w:rsidRDefault="0038275E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3FBBB6" w14:textId="13B6BF8D" w:rsidR="00AA03E3" w:rsidRPr="00C81CBE" w:rsidRDefault="00AA03E3" w:rsidP="0074471C">
      <w:pPr>
        <w:pStyle w:val="BodyText2"/>
        <w:spacing w:line="360" w:lineRule="exact"/>
        <w:ind w:left="45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E6ED0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C81CBE" w:rsidRDefault="008E7801" w:rsidP="00715056">
      <w:pPr>
        <w:pStyle w:val="BodyText2"/>
        <w:spacing w:line="360" w:lineRule="exact"/>
        <w:ind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6120"/>
      </w:tblGrid>
      <w:tr w:rsidR="00453AB5" w:rsidRPr="00C81CBE" w14:paraId="2C5D06D4" w14:textId="77777777" w:rsidTr="0030574F">
        <w:trPr>
          <w:tblHeader/>
        </w:trPr>
        <w:tc>
          <w:tcPr>
            <w:tcW w:w="2790" w:type="dxa"/>
            <w:hideMark/>
          </w:tcPr>
          <w:p w14:paraId="4ED7EDA3" w14:textId="1389CC61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76" w:right="-108" w:hanging="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CC47136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27380D25" w14:textId="77777777" w:rsidR="00453AB5" w:rsidRPr="00C81CBE" w:rsidRDefault="00453AB5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1483C" w:rsidRPr="00C81CBE" w14:paraId="61E1ACFB" w14:textId="77777777" w:rsidTr="0030574F">
        <w:tc>
          <w:tcPr>
            <w:tcW w:w="2790" w:type="dxa"/>
            <w:hideMark/>
          </w:tcPr>
          <w:p w14:paraId="6C24CA3B" w14:textId="77777777" w:rsidR="005959AB" w:rsidRDefault="0051483C" w:rsidP="00D61109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</w:p>
          <w:p w14:paraId="45E98821" w14:textId="77777777" w:rsidR="00BB41BD" w:rsidRDefault="005959AB" w:rsidP="0071505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ตราสารหนี้ที่วัดมูลค่าด้วย</w:t>
            </w:r>
            <w:r w:rsidR="0051483C"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</w:t>
            </w:r>
          </w:p>
          <w:p w14:paraId="07DBCA50" w14:textId="38C3ADA6" w:rsidR="0051483C" w:rsidRPr="00C81CBE" w:rsidRDefault="0051483C" w:rsidP="00B300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5ED03A1" w14:textId="77777777" w:rsidR="0051483C" w:rsidRPr="00C81CBE" w:rsidRDefault="0051483C" w:rsidP="0071505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  <w:hideMark/>
          </w:tcPr>
          <w:p w14:paraId="11BB4193" w14:textId="77777777" w:rsidR="0051483C" w:rsidRDefault="0051483C" w:rsidP="00387B30">
            <w:pPr>
              <w:pStyle w:val="block"/>
              <w:tabs>
                <w:tab w:val="left" w:pos="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7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1C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สินทรัพย์สุทธิ ณ วันที่รายงาน ซึ่งอ้างอิงราคาหรืออัตราผลตอบแทน</w:t>
            </w:r>
          </w:p>
          <w:p w14:paraId="40B1038A" w14:textId="57CF5016" w:rsidR="0051483C" w:rsidRPr="00C81CBE" w:rsidRDefault="0051483C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ที่ประกาศโดยสมาคมตลาดตราสารหนี้ไทย ณ วันที่วัดมูลค่าเงินลงทุน</w:t>
            </w:r>
          </w:p>
        </w:tc>
      </w:tr>
      <w:tr w:rsidR="00B46D60" w:rsidRPr="00C81CBE" w14:paraId="2284A8EE" w14:textId="77777777" w:rsidTr="0030574F">
        <w:tc>
          <w:tcPr>
            <w:tcW w:w="2790" w:type="dxa"/>
          </w:tcPr>
          <w:p w14:paraId="464AEAE9" w14:textId="3496591F" w:rsidR="00B46D60" w:rsidRPr="00B53C65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</w:t>
            </w:r>
            <w:r w:rsidR="00B300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ชั่วคราว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ที่วัด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มูลค่าด้วยมูลค่ายุติธรรมผ่าน</w:t>
            </w:r>
          </w:p>
          <w:p w14:paraId="2A564DC7" w14:textId="77777777" w:rsidR="00BB41BD" w:rsidRDefault="00B46D60" w:rsidP="00B300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C04F7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  <w:p w14:paraId="1B7784E0" w14:textId="4BF29F23" w:rsidR="00B30065" w:rsidRPr="00C81CBE" w:rsidRDefault="00B30065" w:rsidP="00B30065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158" w:right="-115" w:hanging="15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53315506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2697A43E" w14:textId="25793380" w:rsidR="00B46D60" w:rsidRPr="00141C04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1C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  <w:tr w:rsidR="00B46D60" w:rsidRPr="00C81CBE" w14:paraId="1B8CADE6" w14:textId="77777777" w:rsidTr="0030574F">
        <w:tc>
          <w:tcPr>
            <w:tcW w:w="2790" w:type="dxa"/>
          </w:tcPr>
          <w:p w14:paraId="3FAA5369" w14:textId="6F7B8B5D" w:rsidR="00B46D60" w:rsidRPr="00C81CBE" w:rsidRDefault="00B46D60" w:rsidP="00B46D60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70" w:type="dxa"/>
          </w:tcPr>
          <w:p w14:paraId="044EC887" w14:textId="77777777" w:rsidR="00B46D60" w:rsidRPr="00C81CBE" w:rsidRDefault="00B46D60" w:rsidP="00B46D6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20" w:type="dxa"/>
          </w:tcPr>
          <w:p w14:paraId="7F0492A2" w14:textId="77777777" w:rsidR="00B46D60" w:rsidRPr="00BB41BD" w:rsidRDefault="00B46D60" w:rsidP="00BB41B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4"/>
                <w:sz w:val="30"/>
                <w:szCs w:val="30"/>
                <w:lang w:bidi="th-TH"/>
              </w:rPr>
            </w:pPr>
            <w:r w:rsidRPr="00BB41BD">
              <w:rPr>
                <w:rFonts w:asciiTheme="majorBidi" w:hAnsiTheme="majorBidi" w:cstheme="majorBidi" w:hint="cs"/>
                <w:i/>
                <w:iCs/>
                <w:spacing w:val="4"/>
                <w:sz w:val="30"/>
                <w:szCs w:val="30"/>
                <w:cs/>
                <w:lang w:bidi="th-TH"/>
              </w:rPr>
              <w:t>การกำหนดราคาสัญญาซื้อล่วงหน้า</w:t>
            </w:r>
            <w:r w:rsidRPr="00BB41BD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มูลค่ายุติธรรมอ้างอิงราคาซื้อสัญญา</w:t>
            </w:r>
          </w:p>
          <w:p w14:paraId="3BD9E0CB" w14:textId="77777777" w:rsidR="00BB41BD" w:rsidRPr="00BB41BD" w:rsidRDefault="00B46D60" w:rsidP="00BB41BD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BB41BD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ซื้อเงินตราต่างประเทศล่วงหน้า ณ วันที่รายงาน และมูลค่าปัจจุบันคำนวณ</w:t>
            </w:r>
          </w:p>
          <w:p w14:paraId="7CB3B7AA" w14:textId="77777777" w:rsidR="00BB41BD" w:rsidRPr="00387B30" w:rsidRDefault="00BB41BD" w:rsidP="00387B3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  <w:t xml:space="preserve">    </w:t>
            </w:r>
            <w:r w:rsidR="00B46D60"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โดยอ้างอิง</w:t>
            </w:r>
            <w:r w:rsidR="00D91CC9" w:rsidRPr="00387B3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จากเส้นอัตราผลตอบแทนของหลักทรัพย์ที่มีสินเชื่อคุณภาพดี</w:t>
            </w:r>
          </w:p>
          <w:p w14:paraId="5D6F8D4D" w14:textId="3B88D67E" w:rsidR="00B46D60" w:rsidRPr="00BB41BD" w:rsidRDefault="00387B30" w:rsidP="00BB41BD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832"/>
                <w:tab w:val="left" w:pos="6322"/>
                <w:tab w:val="left" w:pos="6549"/>
              </w:tabs>
              <w:spacing w:after="0" w:line="360" w:lineRule="exact"/>
              <w:ind w:left="110" w:right="-20" w:hanging="11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pacing w:val="-12"/>
                <w:sz w:val="30"/>
                <w:szCs w:val="30"/>
                <w:lang w:bidi="th-TH"/>
              </w:rPr>
              <w:t xml:space="preserve">     </w:t>
            </w:r>
            <w:r w:rsidR="00D91CC9"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ในสกุ</w:t>
            </w:r>
            <w:r w:rsidR="00BB41BD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ล</w:t>
            </w:r>
            <w:r w:rsidR="00D91CC9" w:rsidRPr="00D61109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  <w:lang w:bidi="th-TH"/>
              </w:rPr>
              <w:t>เงิน</w:t>
            </w:r>
            <w:r w:rsidR="00D91CC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</w:tc>
      </w:tr>
    </w:tbl>
    <w:p w14:paraId="4001CEA2" w14:textId="74CBD7A4" w:rsidR="0092446F" w:rsidRDefault="0092446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1CB1A1" w14:textId="26D73B7E" w:rsidR="0030574F" w:rsidRDefault="0030574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A12079F" w14:textId="10BB371B" w:rsidR="0030574F" w:rsidRDefault="0030574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3DC033" w14:textId="510369F9" w:rsidR="0030574F" w:rsidRDefault="0030574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2AACF3" w14:textId="6241E172" w:rsidR="0030574F" w:rsidRDefault="0030574F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72AFC7" w14:textId="77777777" w:rsidR="00B30065" w:rsidRDefault="00B30065" w:rsidP="00715056">
      <w:pPr>
        <w:pStyle w:val="BodyText2"/>
        <w:spacing w:line="360" w:lineRule="exact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F0E536F" w14:textId="1C172C0E" w:rsidR="00453AB5" w:rsidRDefault="00453AB5" w:rsidP="00F4134A">
      <w:pPr>
        <w:pStyle w:val="BodyText2"/>
        <w:spacing w:line="360" w:lineRule="exact"/>
        <w:ind w:left="531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รายการเคลื่อนไหวของหน่วยลงทุนในตราสารหนี้</w:t>
      </w:r>
      <w:r w:rsidR="00EE1067" w:rsidRPr="00C81CBE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2C65CE9" w14:textId="1EE749D0" w:rsidR="00715056" w:rsidRPr="00C6000A" w:rsidRDefault="00715056" w:rsidP="00B30065">
      <w:pPr>
        <w:pStyle w:val="BodyText2"/>
        <w:spacing w:line="360" w:lineRule="exact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Style w:val="TableGrid"/>
        <w:tblW w:w="96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4"/>
        <w:gridCol w:w="12"/>
        <w:gridCol w:w="1074"/>
        <w:gridCol w:w="12"/>
        <w:gridCol w:w="223"/>
        <w:gridCol w:w="12"/>
        <w:gridCol w:w="1068"/>
        <w:gridCol w:w="12"/>
        <w:gridCol w:w="223"/>
        <w:gridCol w:w="12"/>
        <w:gridCol w:w="1134"/>
        <w:gridCol w:w="12"/>
        <w:gridCol w:w="223"/>
        <w:gridCol w:w="12"/>
        <w:gridCol w:w="1246"/>
        <w:gridCol w:w="12"/>
        <w:gridCol w:w="223"/>
        <w:gridCol w:w="12"/>
        <w:gridCol w:w="1180"/>
        <w:gridCol w:w="12"/>
      </w:tblGrid>
      <w:tr w:rsidR="0038275E" w:rsidRPr="007A39D6" w14:paraId="76285BFD" w14:textId="77777777" w:rsidTr="0030574F">
        <w:trPr>
          <w:tblHeader/>
        </w:trPr>
        <w:tc>
          <w:tcPr>
            <w:tcW w:w="2946" w:type="dxa"/>
            <w:gridSpan w:val="2"/>
          </w:tcPr>
          <w:p w14:paraId="4850FDEB" w14:textId="77777777" w:rsidR="00715056" w:rsidRPr="0038275E" w:rsidRDefault="00715056" w:rsidP="0038275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2" w:type="dxa"/>
            <w:gridSpan w:val="18"/>
            <w:hideMark/>
          </w:tcPr>
          <w:p w14:paraId="662A0C57" w14:textId="77777777" w:rsidR="00715056" w:rsidRPr="0038275E" w:rsidRDefault="00715056" w:rsidP="0004008A">
            <w:pPr>
              <w:tabs>
                <w:tab w:val="clear" w:pos="6322"/>
                <w:tab w:val="left" w:pos="626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38275E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6A4EB7" w:rsidRPr="007A39D6" w14:paraId="2FAA98A2" w14:textId="77777777" w:rsidTr="0030574F">
        <w:trPr>
          <w:tblHeader/>
        </w:trPr>
        <w:tc>
          <w:tcPr>
            <w:tcW w:w="2946" w:type="dxa"/>
            <w:gridSpan w:val="2"/>
            <w:vAlign w:val="bottom"/>
            <w:hideMark/>
          </w:tcPr>
          <w:p w14:paraId="055DF8D1" w14:textId="77777777" w:rsidR="00715056" w:rsidRPr="0038275E" w:rsidRDefault="00715056" w:rsidP="0038275E">
            <w:pPr>
              <w:tabs>
                <w:tab w:val="clear" w:pos="5387"/>
                <w:tab w:val="left" w:pos="2843"/>
              </w:tabs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6" w:type="dxa"/>
            <w:gridSpan w:val="2"/>
            <w:vAlign w:val="bottom"/>
            <w:hideMark/>
          </w:tcPr>
          <w:p w14:paraId="011F1FCE" w14:textId="77777777" w:rsidR="00715056" w:rsidRPr="0038275E" w:rsidRDefault="00715056" w:rsidP="0038275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13C5F4" w14:textId="77777777" w:rsidR="00715056" w:rsidRPr="0038275E" w:rsidRDefault="00715056" w:rsidP="0038275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gridSpan w:val="2"/>
            <w:vAlign w:val="bottom"/>
          </w:tcPr>
          <w:p w14:paraId="6B9DEA3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2430589B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gridSpan w:val="2"/>
            <w:vAlign w:val="bottom"/>
          </w:tcPr>
          <w:p w14:paraId="6DC3E8C7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6" w:type="dxa"/>
            <w:gridSpan w:val="2"/>
            <w:vAlign w:val="bottom"/>
            <w:hideMark/>
          </w:tcPr>
          <w:p w14:paraId="0FC61C86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gridSpan w:val="2"/>
            <w:vAlign w:val="bottom"/>
          </w:tcPr>
          <w:p w14:paraId="3E40E878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8" w:type="dxa"/>
            <w:gridSpan w:val="2"/>
            <w:vAlign w:val="bottom"/>
            <w:hideMark/>
          </w:tcPr>
          <w:p w14:paraId="5B230860" w14:textId="77777777" w:rsidR="00715056" w:rsidRPr="0038275E" w:rsidRDefault="00715056" w:rsidP="0038275E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5" w:type="dxa"/>
            <w:gridSpan w:val="2"/>
            <w:vAlign w:val="bottom"/>
          </w:tcPr>
          <w:p w14:paraId="6A054156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2" w:type="dxa"/>
            <w:gridSpan w:val="2"/>
            <w:vAlign w:val="bottom"/>
            <w:hideMark/>
          </w:tcPr>
          <w:p w14:paraId="66A860B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4947DCA" w14:textId="081EAF77" w:rsidR="00715056" w:rsidRPr="0038275E" w:rsidRDefault="00715056" w:rsidP="0004008A">
            <w:pPr>
              <w:tabs>
                <w:tab w:val="clear" w:pos="907"/>
                <w:tab w:val="left" w:pos="8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008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827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04008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38275E" w:rsidRPr="007A39D6" w14:paraId="4432091F" w14:textId="77777777" w:rsidTr="0030574F">
        <w:trPr>
          <w:tblHeader/>
        </w:trPr>
        <w:tc>
          <w:tcPr>
            <w:tcW w:w="2946" w:type="dxa"/>
            <w:gridSpan w:val="2"/>
          </w:tcPr>
          <w:p w14:paraId="3EAE480F" w14:textId="77777777" w:rsidR="00715056" w:rsidRPr="00C6000A" w:rsidRDefault="00715056" w:rsidP="0074471C">
            <w:pPr>
              <w:ind w:left="-183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702" w:type="dxa"/>
            <w:gridSpan w:val="18"/>
            <w:vAlign w:val="bottom"/>
            <w:hideMark/>
          </w:tcPr>
          <w:p w14:paraId="3F0F2CAF" w14:textId="77777777" w:rsidR="00715056" w:rsidRPr="0038275E" w:rsidRDefault="00715056" w:rsidP="0038275E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8275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4EB7" w:rsidRPr="007A39D6" w14:paraId="5A2C06E9" w14:textId="77777777" w:rsidTr="0030574F">
        <w:tc>
          <w:tcPr>
            <w:tcW w:w="2946" w:type="dxa"/>
            <w:gridSpan w:val="2"/>
            <w:hideMark/>
          </w:tcPr>
          <w:p w14:paraId="4E94B20B" w14:textId="508286FF" w:rsidR="00715056" w:rsidRPr="00AE6ED0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6" w:type="dxa"/>
            <w:gridSpan w:val="2"/>
          </w:tcPr>
          <w:p w14:paraId="397F2A49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E8607A3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6DFDF3D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5841DFF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187F9CA0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2A8698F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41E67F12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2A5B393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69E6E6AA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B7" w:rsidRPr="007A39D6" w14:paraId="04DDE98B" w14:textId="77777777" w:rsidTr="0030574F">
        <w:tc>
          <w:tcPr>
            <w:tcW w:w="2946" w:type="dxa"/>
            <w:gridSpan w:val="2"/>
            <w:hideMark/>
          </w:tcPr>
          <w:p w14:paraId="6611FBD9" w14:textId="77777777" w:rsidR="00715056" w:rsidRPr="00AE6ED0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  <w:gridSpan w:val="2"/>
          </w:tcPr>
          <w:p w14:paraId="5AF7A08D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</w:tcPr>
          <w:p w14:paraId="68D73090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26F015F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1794530F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30432D1C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1C2649AA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03E4C4F8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A651922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38232A7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B7" w:rsidRPr="0048553C" w14:paraId="59CAC05F" w14:textId="77777777" w:rsidTr="0030574F">
        <w:tc>
          <w:tcPr>
            <w:tcW w:w="2946" w:type="dxa"/>
            <w:gridSpan w:val="2"/>
            <w:shd w:val="clear" w:color="auto" w:fill="auto"/>
          </w:tcPr>
          <w:p w14:paraId="505527CD" w14:textId="77777777" w:rsidR="00715056" w:rsidRPr="00AE6ED0" w:rsidRDefault="00715056" w:rsidP="0038275E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6DE4C70D" w14:textId="77777777" w:rsidR="00715056" w:rsidRPr="00AE6ED0" w:rsidRDefault="00715056" w:rsidP="0038275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7CB526EB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4CA30679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53C2899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FEE4ADB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43BA5BCC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F606957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0B60C58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304485D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4658DAB2" w14:textId="77777777" w:rsidR="00715056" w:rsidRPr="00AE6ED0" w:rsidRDefault="00715056" w:rsidP="003827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EB7" w:rsidRPr="007A39D6" w14:paraId="20839B50" w14:textId="77777777" w:rsidTr="0030574F">
        <w:tc>
          <w:tcPr>
            <w:tcW w:w="2946" w:type="dxa"/>
            <w:gridSpan w:val="2"/>
            <w:shd w:val="clear" w:color="auto" w:fill="auto"/>
            <w:hideMark/>
          </w:tcPr>
          <w:p w14:paraId="5242D0F5" w14:textId="77777777" w:rsidR="00C6000A" w:rsidRPr="00AE6ED0" w:rsidRDefault="00C6000A" w:rsidP="00C6000A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685715AD" w14:textId="23823BD9" w:rsidR="00C6000A" w:rsidRPr="00AE6ED0" w:rsidRDefault="00D91CC9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572,727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6FE78368" w14:textId="77777777" w:rsidR="00C6000A" w:rsidRPr="00AE6ED0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FA92CC3" w14:textId="72046661" w:rsidR="00C6000A" w:rsidRPr="00AE6ED0" w:rsidRDefault="00AE6ED0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3,250,00</w:t>
            </w:r>
            <w:r w:rsidR="00442A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826F19C" w14:textId="77777777" w:rsidR="00C6000A" w:rsidRPr="00AE6ED0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490FAD10" w14:textId="0EA8D1A3" w:rsidR="00C6000A" w:rsidRPr="00AE6ED0" w:rsidRDefault="00AE6ED0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(2,887,108)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796F0BE9" w14:textId="77777777" w:rsidR="00C6000A" w:rsidRPr="00AE6ED0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3428E654" w14:textId="5E55BFBE" w:rsidR="00C6000A" w:rsidRPr="00AE6ED0" w:rsidRDefault="00D91CC9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 w:rsidRPr="00AE6ED0">
              <w:rPr>
                <w:rFonts w:asciiTheme="majorBidi" w:hAnsiTheme="majorBidi" w:cstheme="majorBidi"/>
                <w:sz w:val="30"/>
                <w:szCs w:val="30"/>
              </w:rPr>
              <w:t>2,302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2018E196" w14:textId="77777777" w:rsidR="00C6000A" w:rsidRPr="00AE6ED0" w:rsidRDefault="00C6000A" w:rsidP="00C600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7592EC63" w14:textId="20068B69" w:rsidR="00C6000A" w:rsidRPr="00AE6ED0" w:rsidRDefault="00AE6ED0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937,921</w:t>
            </w:r>
          </w:p>
        </w:tc>
      </w:tr>
      <w:tr w:rsidR="00442A28" w:rsidRPr="00442A28" w14:paraId="34F5BB34" w14:textId="77777777" w:rsidTr="0030574F">
        <w:tc>
          <w:tcPr>
            <w:tcW w:w="2946" w:type="dxa"/>
            <w:gridSpan w:val="2"/>
            <w:hideMark/>
          </w:tcPr>
          <w:p w14:paraId="73E9FD96" w14:textId="77777777" w:rsidR="00442A28" w:rsidRPr="00D91CC9" w:rsidRDefault="00442A28" w:rsidP="00442A28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AE6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B2662A" w14:textId="525E1216" w:rsidR="00442A28" w:rsidRPr="00442A28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572,727</w:t>
            </w:r>
          </w:p>
        </w:tc>
        <w:tc>
          <w:tcPr>
            <w:tcW w:w="235" w:type="dxa"/>
            <w:gridSpan w:val="2"/>
            <w:vAlign w:val="bottom"/>
          </w:tcPr>
          <w:p w14:paraId="41065112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0E41A" w14:textId="2DD89C8A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3,250,00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235" w:type="dxa"/>
            <w:gridSpan w:val="2"/>
            <w:vAlign w:val="bottom"/>
          </w:tcPr>
          <w:p w14:paraId="621B74A3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7E16" w14:textId="6499D9EF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(2,887,108)</w:t>
            </w:r>
          </w:p>
        </w:tc>
        <w:tc>
          <w:tcPr>
            <w:tcW w:w="235" w:type="dxa"/>
            <w:gridSpan w:val="2"/>
            <w:vAlign w:val="bottom"/>
          </w:tcPr>
          <w:p w14:paraId="5B2FE8E8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070118" w14:textId="7D4A977D" w:rsidR="00442A28" w:rsidRPr="00442A28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2,302</w:t>
            </w:r>
          </w:p>
        </w:tc>
        <w:tc>
          <w:tcPr>
            <w:tcW w:w="235" w:type="dxa"/>
            <w:gridSpan w:val="2"/>
            <w:vAlign w:val="bottom"/>
          </w:tcPr>
          <w:p w14:paraId="1FC1D661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A06DA" w14:textId="31A2854E" w:rsidR="00442A28" w:rsidRPr="00442A28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highlight w:val="yellow"/>
              </w:rPr>
            </w:pPr>
            <w:r w:rsidRPr="00442A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937,921</w:t>
            </w:r>
          </w:p>
        </w:tc>
      </w:tr>
      <w:tr w:rsidR="00442A28" w:rsidRPr="00442A28" w14:paraId="7231D7C3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70"/>
        </w:trPr>
        <w:tc>
          <w:tcPr>
            <w:tcW w:w="2934" w:type="dxa"/>
          </w:tcPr>
          <w:p w14:paraId="7DAF6078" w14:textId="507F538E" w:rsidR="00442A28" w:rsidRPr="0038275E" w:rsidRDefault="00442A28" w:rsidP="00442A28">
            <w:pPr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6" w:type="dxa"/>
            <w:gridSpan w:val="2"/>
          </w:tcPr>
          <w:p w14:paraId="4C14C624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402384E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436F162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AD72FC3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2C505316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0904797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5A17221A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4842CC4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DB63592" w14:textId="77777777" w:rsidR="00442A28" w:rsidRPr="00442A28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B30065" w:rsidRPr="00442A28" w14:paraId="204AEFAB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70"/>
        </w:trPr>
        <w:tc>
          <w:tcPr>
            <w:tcW w:w="2934" w:type="dxa"/>
          </w:tcPr>
          <w:p w14:paraId="2CEA0C8A" w14:textId="7EF9CECC" w:rsidR="00B30065" w:rsidRPr="0038275E" w:rsidRDefault="00B30065" w:rsidP="00442A28">
            <w:pPr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6" w:type="dxa"/>
            <w:gridSpan w:val="2"/>
          </w:tcPr>
          <w:p w14:paraId="29EFE133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29F3DE9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217126C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2A2A9FF6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40477B55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115332FD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3FD7D5D9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5633B9AD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19670581" w14:textId="77777777" w:rsidR="00B30065" w:rsidRPr="00442A28" w:rsidRDefault="00B30065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442A28" w:rsidRPr="0036747C" w14:paraId="7C568012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33"/>
        </w:trPr>
        <w:tc>
          <w:tcPr>
            <w:tcW w:w="2934" w:type="dxa"/>
            <w:hideMark/>
          </w:tcPr>
          <w:p w14:paraId="6D325379" w14:textId="77777777" w:rsidR="00442A28" w:rsidRPr="0038275E" w:rsidRDefault="00442A28" w:rsidP="00442A28">
            <w:pPr>
              <w:ind w:left="159" w:hanging="1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6" w:type="dxa"/>
            <w:gridSpan w:val="2"/>
          </w:tcPr>
          <w:p w14:paraId="3EB93740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</w:tcPr>
          <w:p w14:paraId="62897A79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F2C6732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757FD0F0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</w:tcPr>
          <w:p w14:paraId="437F76FB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0C045553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</w:tcPr>
          <w:p w14:paraId="1D4A1856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3E946426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</w:tcPr>
          <w:p w14:paraId="5DD2D587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A28" w:rsidRPr="0036747C" w14:paraId="1C0A2FED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828"/>
        </w:trPr>
        <w:tc>
          <w:tcPr>
            <w:tcW w:w="2934" w:type="dxa"/>
            <w:shd w:val="clear" w:color="auto" w:fill="auto"/>
          </w:tcPr>
          <w:p w14:paraId="1D7C1F30" w14:textId="77777777" w:rsidR="00442A28" w:rsidRPr="0038275E" w:rsidRDefault="00442A28" w:rsidP="00442A28">
            <w:pPr>
              <w:ind w:left="159" w:hanging="128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  <w:p w14:paraId="3DC5369A" w14:textId="77777777" w:rsidR="00442A28" w:rsidRPr="0038275E" w:rsidRDefault="00442A28" w:rsidP="00442A28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ที่วัดมูลค่าด้วยมูลค่ายุติธรรม</w:t>
            </w:r>
          </w:p>
        </w:tc>
        <w:tc>
          <w:tcPr>
            <w:tcW w:w="1086" w:type="dxa"/>
            <w:gridSpan w:val="2"/>
            <w:shd w:val="clear" w:color="auto" w:fill="auto"/>
          </w:tcPr>
          <w:p w14:paraId="51CC7455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B97B82C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813AE9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6BDEF0F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</w:tcPr>
          <w:p w14:paraId="4F88FA60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54FA0C3E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</w:tcPr>
          <w:p w14:paraId="17B4786C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17C8F2B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</w:tcPr>
          <w:p w14:paraId="228D267C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2A28" w:rsidRPr="00372E8A" w14:paraId="26E297D2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08"/>
        </w:trPr>
        <w:tc>
          <w:tcPr>
            <w:tcW w:w="2934" w:type="dxa"/>
            <w:shd w:val="clear" w:color="auto" w:fill="auto"/>
            <w:hideMark/>
          </w:tcPr>
          <w:p w14:paraId="4DDD6403" w14:textId="77777777" w:rsidR="00442A28" w:rsidRPr="0038275E" w:rsidRDefault="00442A28" w:rsidP="00442A28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ผ่านกำไรหรือขาดทุน</w:t>
            </w:r>
          </w:p>
        </w:tc>
        <w:tc>
          <w:tcPr>
            <w:tcW w:w="1086" w:type="dxa"/>
            <w:gridSpan w:val="2"/>
            <w:shd w:val="clear" w:color="auto" w:fill="auto"/>
            <w:vAlign w:val="bottom"/>
          </w:tcPr>
          <w:p w14:paraId="41529F2B" w14:textId="1C562BED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19B10F23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89E7560" w14:textId="22567F51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1,920,000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3209BE8A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shd w:val="clear" w:color="auto" w:fill="auto"/>
            <w:vAlign w:val="bottom"/>
          </w:tcPr>
          <w:p w14:paraId="3ADF85BB" w14:textId="1D0A0D9C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(1,884,334)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2C1A295B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02B15A69" w14:textId="5D1830F6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5" w:type="dxa"/>
            <w:gridSpan w:val="2"/>
            <w:shd w:val="clear" w:color="auto" w:fill="auto"/>
            <w:vAlign w:val="bottom"/>
          </w:tcPr>
          <w:p w14:paraId="68E61328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bottom"/>
          </w:tcPr>
          <w:p w14:paraId="5D79DB65" w14:textId="1E87904B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332,037</w:t>
            </w:r>
          </w:p>
        </w:tc>
      </w:tr>
      <w:tr w:rsidR="00442A28" w:rsidRPr="00372E8A" w14:paraId="7EFD8568" w14:textId="77777777" w:rsidTr="0030574F">
        <w:tblPrEx>
          <w:tblCellMar>
            <w:left w:w="58" w:type="dxa"/>
            <w:right w:w="58" w:type="dxa"/>
          </w:tblCellMar>
        </w:tblPrEx>
        <w:trPr>
          <w:gridAfter w:val="1"/>
          <w:wAfter w:w="12" w:type="dxa"/>
          <w:trHeight w:val="420"/>
        </w:trPr>
        <w:tc>
          <w:tcPr>
            <w:tcW w:w="2934" w:type="dxa"/>
            <w:hideMark/>
          </w:tcPr>
          <w:p w14:paraId="5DE71CDE" w14:textId="77777777" w:rsidR="00442A28" w:rsidRPr="0038275E" w:rsidRDefault="00442A28" w:rsidP="00442A28">
            <w:pPr>
              <w:tabs>
                <w:tab w:val="clear" w:pos="227"/>
              </w:tabs>
              <w:ind w:left="159" w:hanging="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27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4B58BA" w14:textId="4144D3E0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35D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35" w:type="dxa"/>
            <w:gridSpan w:val="2"/>
            <w:vAlign w:val="bottom"/>
          </w:tcPr>
          <w:p w14:paraId="13979683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75E93F" w14:textId="3B26870C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1,920,000</w:t>
            </w:r>
          </w:p>
        </w:tc>
        <w:tc>
          <w:tcPr>
            <w:tcW w:w="235" w:type="dxa"/>
            <w:gridSpan w:val="2"/>
            <w:vAlign w:val="bottom"/>
          </w:tcPr>
          <w:p w14:paraId="7B81DE90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441DC" w14:textId="2D958B92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(1,884,334)</w:t>
            </w:r>
          </w:p>
        </w:tc>
        <w:tc>
          <w:tcPr>
            <w:tcW w:w="235" w:type="dxa"/>
            <w:gridSpan w:val="2"/>
            <w:vAlign w:val="bottom"/>
          </w:tcPr>
          <w:p w14:paraId="159F5F07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D5BAC" w14:textId="041B2DCE" w:rsidR="00442A28" w:rsidRPr="0038275E" w:rsidRDefault="00442A28" w:rsidP="00F03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5" w:type="dxa"/>
            <w:gridSpan w:val="2"/>
            <w:vAlign w:val="bottom"/>
          </w:tcPr>
          <w:p w14:paraId="01829DF2" w14:textId="77777777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F1F2D5" w14:textId="603C7E2E" w:rsidR="00442A28" w:rsidRPr="0038275E" w:rsidRDefault="00442A28" w:rsidP="00442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85" w:right="-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332,037</w:t>
            </w:r>
          </w:p>
        </w:tc>
      </w:tr>
    </w:tbl>
    <w:p w14:paraId="11E0059F" w14:textId="77777777" w:rsidR="00C6000A" w:rsidRPr="00C6000A" w:rsidRDefault="00C6000A" w:rsidP="00C6000A">
      <w:pPr>
        <w:pStyle w:val="BodyText2"/>
        <w:spacing w:line="360" w:lineRule="exact"/>
        <w:ind w:left="0" w:firstLine="0"/>
        <w:jc w:val="thaiDistribute"/>
        <w:rPr>
          <w:rFonts w:asciiTheme="majorBidi" w:hAnsiTheme="majorBidi" w:cstheme="majorBidi"/>
          <w:sz w:val="14"/>
          <w:szCs w:val="14"/>
        </w:rPr>
      </w:pPr>
    </w:p>
    <w:p w14:paraId="71184D2E" w14:textId="00A76C40" w:rsidR="00273916" w:rsidRDefault="00A22316" w:rsidP="00C1640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CBE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31F0739F" w14:textId="77777777" w:rsidR="00411305" w:rsidRDefault="00411305" w:rsidP="00411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11305" w:rsidRPr="009736FB" w14:paraId="334E8A57" w14:textId="77777777" w:rsidTr="0009482D">
        <w:trPr>
          <w:trHeight w:val="465"/>
        </w:trPr>
        <w:tc>
          <w:tcPr>
            <w:tcW w:w="7020" w:type="dxa"/>
          </w:tcPr>
          <w:p w14:paraId="75DB0818" w14:textId="77777777" w:rsidR="00411305" w:rsidRPr="009736FB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  <w:p w14:paraId="6ED2753B" w14:textId="352485B7" w:rsidR="00411305" w:rsidRPr="009736FB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1C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1AE843A9" w14:textId="77777777" w:rsidR="00411305" w:rsidRPr="009736FB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</w:t>
            </w:r>
          </w:p>
          <w:p w14:paraId="5B785B2C" w14:textId="77777777" w:rsidR="00411305" w:rsidRPr="009736FB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305" w:rsidRPr="009736FB" w14:paraId="601F6179" w14:textId="77777777" w:rsidTr="0009482D">
        <w:trPr>
          <w:trHeight w:val="409"/>
        </w:trPr>
        <w:tc>
          <w:tcPr>
            <w:tcW w:w="7020" w:type="dxa"/>
          </w:tcPr>
          <w:p w14:paraId="671DFFE6" w14:textId="77777777" w:rsidR="00411305" w:rsidRPr="00C85299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</w:tcPr>
          <w:p w14:paraId="04EF01A9" w14:textId="77777777" w:rsidR="00411305" w:rsidRPr="009736FB" w:rsidRDefault="00411305" w:rsidP="000948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9736F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11305" w:rsidRPr="009736FB" w14:paraId="18136078" w14:textId="77777777" w:rsidTr="0009482D">
        <w:trPr>
          <w:trHeight w:val="409"/>
        </w:trPr>
        <w:tc>
          <w:tcPr>
            <w:tcW w:w="7020" w:type="dxa"/>
          </w:tcPr>
          <w:p w14:paraId="2EEB37D3" w14:textId="77777777" w:rsidR="00411305" w:rsidRPr="009736FB" w:rsidRDefault="00411305" w:rsidP="00094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36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10C95D77" w14:textId="77777777" w:rsidR="00411305" w:rsidRPr="009736FB" w:rsidRDefault="00411305" w:rsidP="000948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305" w:rsidRPr="009736FB" w14:paraId="444BF415" w14:textId="77777777" w:rsidTr="0009482D">
        <w:trPr>
          <w:trHeight w:val="70"/>
        </w:trPr>
        <w:tc>
          <w:tcPr>
            <w:tcW w:w="7020" w:type="dxa"/>
          </w:tcPr>
          <w:p w14:paraId="3A68A4F3" w14:textId="77777777" w:rsidR="00411305" w:rsidRPr="009736FB" w:rsidRDefault="00411305" w:rsidP="004113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160" w:type="dxa"/>
          </w:tcPr>
          <w:p w14:paraId="5B8CD172" w14:textId="0804A9B1" w:rsidR="00411305" w:rsidRPr="009736FB" w:rsidRDefault="00411305" w:rsidP="0041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46,850</w:t>
            </w:r>
          </w:p>
        </w:tc>
      </w:tr>
      <w:tr w:rsidR="00411305" w:rsidRPr="009736FB" w14:paraId="1E19F15A" w14:textId="77777777" w:rsidTr="0009482D">
        <w:trPr>
          <w:trHeight w:val="371"/>
        </w:trPr>
        <w:tc>
          <w:tcPr>
            <w:tcW w:w="7020" w:type="dxa"/>
          </w:tcPr>
          <w:p w14:paraId="30DF9229" w14:textId="77777777" w:rsidR="00411305" w:rsidRPr="009736FB" w:rsidRDefault="00411305" w:rsidP="004113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BF70225" w14:textId="2128291E" w:rsidR="00411305" w:rsidRPr="009736FB" w:rsidRDefault="00411305" w:rsidP="0041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114,143</w:t>
            </w:r>
          </w:p>
        </w:tc>
      </w:tr>
      <w:tr w:rsidR="00411305" w:rsidRPr="009736FB" w14:paraId="17BC0BB7" w14:textId="77777777" w:rsidTr="0009482D">
        <w:trPr>
          <w:trHeight w:val="371"/>
        </w:trPr>
        <w:tc>
          <w:tcPr>
            <w:tcW w:w="7020" w:type="dxa"/>
          </w:tcPr>
          <w:p w14:paraId="644CCE1A" w14:textId="77777777" w:rsidR="00411305" w:rsidRDefault="00411305" w:rsidP="004113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718BB56D" w14:textId="479E60FD" w:rsidR="00411305" w:rsidRPr="009736FB" w:rsidRDefault="00411305" w:rsidP="0041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13,450</w:t>
            </w:r>
          </w:p>
        </w:tc>
      </w:tr>
      <w:tr w:rsidR="00411305" w:rsidRPr="009736FB" w14:paraId="2BC8E17D" w14:textId="77777777" w:rsidTr="0009482D">
        <w:trPr>
          <w:trHeight w:val="371"/>
        </w:trPr>
        <w:tc>
          <w:tcPr>
            <w:tcW w:w="7020" w:type="dxa"/>
          </w:tcPr>
          <w:p w14:paraId="241A1B5D" w14:textId="77777777" w:rsidR="00411305" w:rsidRPr="009736FB" w:rsidRDefault="00411305" w:rsidP="004113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60" w:type="dxa"/>
          </w:tcPr>
          <w:p w14:paraId="189874E3" w14:textId="1DA527D8" w:rsidR="00411305" w:rsidRPr="009736FB" w:rsidRDefault="00411305" w:rsidP="0041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</w:t>
            </w:r>
            <w:r w:rsidR="00E75D0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11305" w:rsidRPr="009736FB" w14:paraId="249FFE50" w14:textId="77777777" w:rsidTr="0009482D">
        <w:trPr>
          <w:trHeight w:val="208"/>
        </w:trPr>
        <w:tc>
          <w:tcPr>
            <w:tcW w:w="7020" w:type="dxa"/>
          </w:tcPr>
          <w:p w14:paraId="547F34A7" w14:textId="77777777" w:rsidR="00411305" w:rsidRPr="009736FB" w:rsidRDefault="00411305" w:rsidP="0041130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6F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F13C602" w14:textId="61B5D54A" w:rsidR="00411305" w:rsidRPr="009736FB" w:rsidRDefault="00E75D09" w:rsidP="00411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186,580</w:t>
            </w:r>
          </w:p>
        </w:tc>
      </w:tr>
    </w:tbl>
    <w:p w14:paraId="2DA1AB44" w14:textId="77777777" w:rsidR="0030574F" w:rsidRDefault="0030574F" w:rsidP="00A30452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53A7B27B" w14:textId="77777777" w:rsidR="00A30452" w:rsidRPr="00C1640F" w:rsidRDefault="00A30452" w:rsidP="00F92537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640F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6377021B" w14:textId="77777777" w:rsidR="00A30452" w:rsidRDefault="00A30452" w:rsidP="00A30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5C48FCF" w14:textId="6B49E414" w:rsidR="00F92537" w:rsidRDefault="00F92537" w:rsidP="00F92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92537">
        <w:rPr>
          <w:rFonts w:ascii="Angsana New" w:hAnsi="Angsana New" w:cs="Angsana New" w:hint="cs"/>
          <w:spacing w:val="-2"/>
          <w:sz w:val="30"/>
          <w:szCs w:val="30"/>
          <w:cs/>
        </w:rPr>
        <w:t>เมื่อวันที่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233E7">
        <w:rPr>
          <w:rFonts w:ascii="Angsana New" w:hAnsi="Angsana New" w:cs="Angsana New"/>
          <w:spacing w:val="-2"/>
          <w:sz w:val="30"/>
          <w:szCs w:val="30"/>
        </w:rPr>
        <w:t>8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พฤศจิกายน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233E7">
        <w:rPr>
          <w:rFonts w:ascii="Angsana New" w:hAnsi="Angsana New" w:cs="Angsana New"/>
          <w:spacing w:val="-2"/>
          <w:sz w:val="30"/>
          <w:szCs w:val="30"/>
        </w:rPr>
        <w:t>2566</w:t>
      </w:r>
      <w:r w:rsidRPr="00F9253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92537">
        <w:rPr>
          <w:rFonts w:ascii="Angsana New" w:hAnsi="Angsana New" w:cs="Angsana New" w:hint="cs"/>
          <w:spacing w:val="-2"/>
          <w:sz w:val="30"/>
          <w:szCs w:val="30"/>
          <w:cs/>
        </w:rPr>
        <w:t>ที่ประชุมคณะกรรมการของบริษัทได้มีมติอนุมัติเรื่องดังต่อไปนี้</w:t>
      </w:r>
    </w:p>
    <w:p w14:paraId="5A4813C0" w14:textId="77777777" w:rsidR="00F92537" w:rsidRPr="00F92537" w:rsidRDefault="00F92537" w:rsidP="00F92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0CDC932" w14:textId="5B1B81EB" w:rsidR="00F92537" w:rsidRPr="004E0CE4" w:rsidRDefault="00FF32C5" w:rsidP="00DC76A5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900" w:right="-25"/>
        <w:rPr>
          <w:rFonts w:ascii="Angsana New" w:hAnsi="Angsana New"/>
          <w:sz w:val="30"/>
          <w:szCs w:val="30"/>
        </w:rPr>
      </w:pPr>
      <w:r w:rsidRPr="00DC76A5">
        <w:rPr>
          <w:rFonts w:asciiTheme="majorBidi" w:hAnsiTheme="majorBidi" w:cstheme="majorBidi"/>
          <w:sz w:val="30"/>
          <w:szCs w:val="30"/>
          <w:cs/>
        </w:rPr>
        <w:t>การจัดสรรกำไรเป็นเงินปันผ</w:t>
      </w:r>
      <w:r w:rsidRPr="00DC76A5">
        <w:rPr>
          <w:rFonts w:asciiTheme="majorBidi" w:hAnsiTheme="majorBidi" w:cstheme="majorBidi" w:hint="cs"/>
          <w:sz w:val="30"/>
          <w:szCs w:val="30"/>
          <w:cs/>
        </w:rPr>
        <w:t>ล</w:t>
      </w:r>
      <w:r w:rsidR="004233E7" w:rsidRPr="00DC76A5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233E7" w:rsidRPr="00DC76A5">
        <w:rPr>
          <w:rFonts w:asciiTheme="majorBidi" w:hAnsiTheme="majorBidi" w:cstheme="majorBidi"/>
          <w:sz w:val="30"/>
          <w:szCs w:val="30"/>
        </w:rPr>
        <w:t xml:space="preserve"> 2566</w:t>
      </w:r>
      <w:r w:rsidRPr="00DC76A5">
        <w:rPr>
          <w:rFonts w:ascii="Angsana New" w:hAnsi="Angsana New" w:hint="cs"/>
          <w:sz w:val="30"/>
          <w:szCs w:val="30"/>
          <w:cs/>
        </w:rPr>
        <w:t xml:space="preserve"> ในอัตราหุ้นละ </w:t>
      </w:r>
      <w:r w:rsidRPr="00DC76A5">
        <w:rPr>
          <w:rFonts w:ascii="Angsana New" w:hAnsi="Angsana New"/>
          <w:sz w:val="30"/>
          <w:szCs w:val="30"/>
        </w:rPr>
        <w:t xml:space="preserve">0.50 </w:t>
      </w:r>
      <w:r w:rsidRPr="00DC76A5"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4233E7" w:rsidRPr="00DC76A5">
        <w:rPr>
          <w:rFonts w:ascii="Angsana New" w:hAnsi="Angsana New" w:hint="cs"/>
          <w:sz w:val="30"/>
          <w:szCs w:val="30"/>
          <w:cs/>
        </w:rPr>
        <w:t>ทั้งสิ้น</w:t>
      </w:r>
      <w:r w:rsidR="004E0CE4" w:rsidRPr="00DC76A5">
        <w:rPr>
          <w:rFonts w:ascii="Angsana New" w:hAnsi="Angsana New"/>
          <w:sz w:val="30"/>
          <w:szCs w:val="30"/>
        </w:rPr>
        <w:t xml:space="preserve"> </w:t>
      </w:r>
      <w:r w:rsidRPr="00DC76A5">
        <w:rPr>
          <w:rFonts w:ascii="Angsana New" w:hAnsi="Angsana New"/>
          <w:sz w:val="30"/>
          <w:szCs w:val="30"/>
        </w:rPr>
        <w:t>650</w:t>
      </w:r>
      <w:r w:rsidRPr="00DC76A5">
        <w:rPr>
          <w:rFonts w:ascii="Angsana New" w:hAnsi="Angsana New" w:hint="cs"/>
          <w:sz w:val="30"/>
          <w:szCs w:val="30"/>
          <w:cs/>
        </w:rPr>
        <w:t xml:space="preserve"> ล้านบา</w:t>
      </w:r>
      <w:r w:rsidR="004E0CE4" w:rsidRPr="00DC76A5">
        <w:rPr>
          <w:rFonts w:ascii="Angsana New" w:hAnsi="Angsana New" w:hint="cs"/>
          <w:sz w:val="30"/>
          <w:szCs w:val="30"/>
          <w:cs/>
        </w:rPr>
        <w:t>ท</w:t>
      </w:r>
      <w:r w:rsidRPr="009F6F65">
        <w:rPr>
          <w:rFonts w:asciiTheme="majorBidi" w:hAnsiTheme="majorBidi" w:cstheme="majorBidi"/>
          <w:spacing w:val="8"/>
          <w:sz w:val="30"/>
          <w:szCs w:val="30"/>
          <w:cs/>
        </w:rPr>
        <w:t xml:space="preserve">มีกำหนดจ่ายในวันที่ </w:t>
      </w:r>
      <w:r w:rsidRPr="009F6F65">
        <w:rPr>
          <w:rFonts w:asciiTheme="majorBidi" w:hAnsiTheme="majorBidi" w:cstheme="majorBidi"/>
          <w:spacing w:val="8"/>
          <w:sz w:val="30"/>
          <w:szCs w:val="30"/>
        </w:rPr>
        <w:t xml:space="preserve">6 </w:t>
      </w:r>
      <w:r w:rsidRPr="009F6F65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ธันวาคม </w:t>
      </w:r>
      <w:r w:rsidRPr="009F6F65">
        <w:rPr>
          <w:rFonts w:asciiTheme="majorBidi" w:hAnsiTheme="majorBidi" w:cstheme="majorBidi"/>
          <w:spacing w:val="8"/>
          <w:sz w:val="30"/>
          <w:szCs w:val="30"/>
        </w:rPr>
        <w:t xml:space="preserve">2566 </w:t>
      </w:r>
      <w:r w:rsidRPr="009F6F65">
        <w:rPr>
          <w:rFonts w:asciiTheme="majorBidi" w:hAnsiTheme="majorBidi" w:cstheme="majorBidi"/>
          <w:spacing w:val="8"/>
          <w:sz w:val="30"/>
          <w:szCs w:val="30"/>
          <w:cs/>
        </w:rPr>
        <w:t>อย่างไรก็ตาม เงินปันผลดังกล่าวต้องได้รับการอนุมัติครั้งสุดท้าย</w:t>
      </w:r>
      <w:r w:rsidRPr="009F6F65">
        <w:rPr>
          <w:rFonts w:asciiTheme="majorBidi" w:hAnsiTheme="majorBidi" w:cstheme="majorBidi"/>
          <w:sz w:val="30"/>
          <w:szCs w:val="30"/>
          <w:cs/>
        </w:rPr>
        <w:t>จากผู้ถือหุ้นของบริษัท</w:t>
      </w:r>
    </w:p>
    <w:p w14:paraId="7233CB3B" w14:textId="77777777" w:rsidR="00F92537" w:rsidRPr="00F92537" w:rsidRDefault="00F92537" w:rsidP="00DC7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1AC6A92" w14:textId="2212DAD0" w:rsidR="00F92537" w:rsidRPr="004E0CE4" w:rsidRDefault="00F92537" w:rsidP="004E0CE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9F6F65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FF32C5" w:rsidRPr="009F6F65">
        <w:rPr>
          <w:rFonts w:ascii="Angsana New" w:hAnsi="Angsana New" w:hint="cs"/>
          <w:spacing w:val="4"/>
          <w:sz w:val="30"/>
          <w:szCs w:val="30"/>
          <w:cs/>
        </w:rPr>
        <w:t>เพิ่ม</w:t>
      </w:r>
      <w:r w:rsidR="004233E7" w:rsidRPr="009F6F65">
        <w:rPr>
          <w:rFonts w:ascii="Angsana New" w:hAnsi="Angsana New" w:hint="cs"/>
          <w:spacing w:val="4"/>
          <w:sz w:val="30"/>
          <w:szCs w:val="30"/>
          <w:cs/>
        </w:rPr>
        <w:t>เงินลงทุนในบริษัทย่อย</w:t>
      </w:r>
      <w:r w:rsidR="004233E7" w:rsidRPr="009F6F65">
        <w:rPr>
          <w:rFonts w:ascii="Angsana New" w:hAnsi="Angsana New"/>
          <w:spacing w:val="4"/>
          <w:sz w:val="30"/>
          <w:szCs w:val="30"/>
        </w:rPr>
        <w:t xml:space="preserve"> (</w:t>
      </w:r>
      <w:r w:rsidR="00FF32C5" w:rsidRPr="009F6F65">
        <w:rPr>
          <w:rFonts w:ascii="Angsana New" w:hAnsi="Angsana New" w:hint="cs"/>
          <w:spacing w:val="4"/>
          <w:sz w:val="30"/>
          <w:szCs w:val="30"/>
          <w:cs/>
        </w:rPr>
        <w:t>บริษัท อิชิตัน เพาเวอร์ จำกัด</w:t>
      </w:r>
      <w:r w:rsidR="004233E7" w:rsidRPr="009F6F65">
        <w:rPr>
          <w:rFonts w:ascii="Angsana New" w:hAnsi="Angsana New"/>
          <w:spacing w:val="4"/>
          <w:sz w:val="30"/>
          <w:szCs w:val="30"/>
        </w:rPr>
        <w:t>)</w:t>
      </w:r>
      <w:r w:rsidR="00FF32C5" w:rsidRPr="009F6F65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</w:t>
      </w:r>
      <w:r w:rsidR="004233E7" w:rsidRPr="009F6F65">
        <w:rPr>
          <w:rFonts w:ascii="Angsana New" w:hAnsi="Angsana New" w:hint="cs"/>
          <w:spacing w:val="4"/>
          <w:sz w:val="30"/>
          <w:szCs w:val="30"/>
          <w:cs/>
        </w:rPr>
        <w:t>เงิน</w:t>
      </w:r>
      <w:r w:rsidR="00FF32C5" w:rsidRPr="009F6F65">
        <w:rPr>
          <w:rFonts w:ascii="Angsana New" w:hAnsi="Angsana New"/>
          <w:spacing w:val="4"/>
          <w:sz w:val="30"/>
          <w:szCs w:val="30"/>
        </w:rPr>
        <w:t xml:space="preserve"> </w:t>
      </w:r>
      <w:r w:rsidR="004233E7" w:rsidRPr="009F6F65">
        <w:rPr>
          <w:rFonts w:ascii="Angsana New" w:hAnsi="Angsana New"/>
          <w:spacing w:val="4"/>
          <w:sz w:val="30"/>
          <w:szCs w:val="30"/>
        </w:rPr>
        <w:t>75</w:t>
      </w:r>
      <w:r w:rsidR="00FF32C5" w:rsidRPr="009F6F65">
        <w:rPr>
          <w:rFonts w:ascii="Angsana New" w:hAnsi="Angsana New"/>
          <w:spacing w:val="4"/>
          <w:sz w:val="30"/>
          <w:szCs w:val="30"/>
        </w:rPr>
        <w:t xml:space="preserve"> </w:t>
      </w:r>
      <w:r w:rsidR="00FF32C5" w:rsidRPr="009F6F65">
        <w:rPr>
          <w:rFonts w:ascii="Angsana New" w:hAnsi="Angsana New" w:hint="cs"/>
          <w:spacing w:val="4"/>
          <w:sz w:val="30"/>
          <w:szCs w:val="30"/>
          <w:cs/>
        </w:rPr>
        <w:t>ล้านบาท</w:t>
      </w:r>
      <w:r w:rsidR="004233E7" w:rsidRPr="009F6F65">
        <w:rPr>
          <w:rFonts w:ascii="Angsana New" w:hAnsi="Angsana New" w:hint="cs"/>
          <w:spacing w:val="4"/>
          <w:sz w:val="30"/>
          <w:szCs w:val="30"/>
          <w:cs/>
        </w:rPr>
        <w:t xml:space="preserve"> โดยบริษัทย่อย</w:t>
      </w:r>
      <w:r w:rsidR="004233E7" w:rsidRPr="004E0CE4">
        <w:rPr>
          <w:rFonts w:ascii="Angsana New" w:hAnsi="Angsana New" w:hint="cs"/>
          <w:sz w:val="30"/>
          <w:szCs w:val="30"/>
          <w:cs/>
        </w:rPr>
        <w:t xml:space="preserve">จะเพิ่มทุนจดทะเบียนจาก </w:t>
      </w:r>
      <w:r w:rsidR="004233E7" w:rsidRPr="004E0CE4">
        <w:rPr>
          <w:rFonts w:ascii="Angsana New" w:hAnsi="Angsana New"/>
          <w:sz w:val="30"/>
          <w:szCs w:val="30"/>
        </w:rPr>
        <w:t xml:space="preserve">1 </w:t>
      </w:r>
      <w:r w:rsidR="004233E7" w:rsidRPr="004E0CE4">
        <w:rPr>
          <w:rFonts w:ascii="Angsana New" w:hAnsi="Angsana New" w:hint="cs"/>
          <w:sz w:val="30"/>
          <w:szCs w:val="30"/>
          <w:cs/>
        </w:rPr>
        <w:t xml:space="preserve">ล้านบาท เป็น </w:t>
      </w:r>
      <w:r w:rsidR="004233E7" w:rsidRPr="004E0CE4">
        <w:rPr>
          <w:rFonts w:ascii="Angsana New" w:hAnsi="Angsana New"/>
          <w:sz w:val="30"/>
          <w:szCs w:val="30"/>
        </w:rPr>
        <w:t xml:space="preserve">76 </w:t>
      </w:r>
      <w:r w:rsidR="004233E7" w:rsidRPr="004E0CE4">
        <w:rPr>
          <w:rFonts w:ascii="Angsana New" w:hAnsi="Angsana New" w:hint="cs"/>
          <w:sz w:val="30"/>
          <w:szCs w:val="30"/>
          <w:cs/>
        </w:rPr>
        <w:t>ล้านบาท</w:t>
      </w:r>
      <w:r w:rsidR="009F6F65">
        <w:rPr>
          <w:rFonts w:ascii="Angsana New" w:hAnsi="Angsana New"/>
          <w:sz w:val="30"/>
          <w:szCs w:val="30"/>
        </w:rPr>
        <w:t xml:space="preserve"> </w:t>
      </w:r>
      <w:r w:rsidR="009F6F65">
        <w:rPr>
          <w:rFonts w:ascii="Angsana New" w:hAnsi="Angsana New" w:hint="cs"/>
          <w:sz w:val="30"/>
          <w:szCs w:val="30"/>
          <w:cs/>
        </w:rPr>
        <w:t xml:space="preserve">และการเพิ่มทุนดังกล่าวจะแล้วเสร็จภายในเดือนพฤศจิกายน </w:t>
      </w:r>
      <w:r w:rsidR="009F6F65">
        <w:rPr>
          <w:rFonts w:ascii="Angsana New" w:hAnsi="Angsana New"/>
          <w:sz w:val="30"/>
          <w:szCs w:val="30"/>
        </w:rPr>
        <w:t>2566</w:t>
      </w:r>
      <w:r w:rsidR="009F6F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8109A0" w14:textId="77777777" w:rsidR="00F92537" w:rsidRPr="00F92537" w:rsidRDefault="00F92537" w:rsidP="00F92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F3F4342" w14:textId="500675CE" w:rsidR="004233E7" w:rsidRPr="00BC5128" w:rsidRDefault="006A546F" w:rsidP="004E0CE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900" w:right="6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C5128">
        <w:rPr>
          <w:rFonts w:ascii="Angsana New" w:hAnsi="Angsana New" w:hint="cs"/>
          <w:sz w:val="30"/>
          <w:szCs w:val="30"/>
          <w:cs/>
        </w:rPr>
        <w:t xml:space="preserve">การขายเงินลงทุนทั้งหมดในบริษัท พรีดิกทีฟ จำกัด </w:t>
      </w:r>
      <w:r w:rsidRPr="00BC5128">
        <w:rPr>
          <w:rFonts w:ascii="Angsana New" w:hAnsi="Angsana New"/>
          <w:sz w:val="30"/>
          <w:szCs w:val="30"/>
        </w:rPr>
        <w:t xml:space="preserve">(“PDT”) </w:t>
      </w:r>
      <w:r w:rsidRPr="00BC5128">
        <w:rPr>
          <w:rFonts w:ascii="Angsana New" w:hAnsi="Angsana New" w:hint="cs"/>
          <w:sz w:val="30"/>
          <w:szCs w:val="30"/>
          <w:cs/>
        </w:rPr>
        <w:t>ซึ่งเป็นเงินลงทุนระยะยาวอื่นเป็นจำนวนเงิน</w:t>
      </w:r>
      <w:r w:rsidR="00BC5128">
        <w:rPr>
          <w:rFonts w:ascii="Angsana New" w:hAnsi="Angsana New"/>
          <w:sz w:val="30"/>
          <w:szCs w:val="30"/>
        </w:rPr>
        <w:t xml:space="preserve"> </w:t>
      </w:r>
      <w:r w:rsidRPr="00BC5128">
        <w:rPr>
          <w:rFonts w:ascii="Angsana New" w:hAnsi="Angsana New"/>
          <w:sz w:val="30"/>
          <w:szCs w:val="30"/>
        </w:rPr>
        <w:t xml:space="preserve">92.6 </w:t>
      </w:r>
      <w:r w:rsidRPr="00BC5128">
        <w:rPr>
          <w:rFonts w:ascii="Angsana New" w:hAnsi="Angsana New" w:hint="cs"/>
          <w:sz w:val="30"/>
          <w:szCs w:val="30"/>
          <w:cs/>
        </w:rPr>
        <w:t>ล้านบาท</w:t>
      </w:r>
      <w:r w:rsidR="00A9163A" w:rsidRPr="00BC5128">
        <w:rPr>
          <w:rFonts w:ascii="Angsana New" w:hAnsi="Angsana New"/>
          <w:sz w:val="30"/>
          <w:szCs w:val="30"/>
        </w:rPr>
        <w:t xml:space="preserve"> </w:t>
      </w:r>
      <w:r w:rsidR="00A9163A" w:rsidRPr="00BC5128">
        <w:rPr>
          <w:rFonts w:ascii="Angsana New" w:hAnsi="Angsana New" w:hint="cs"/>
          <w:sz w:val="30"/>
          <w:szCs w:val="30"/>
          <w:cs/>
        </w:rPr>
        <w:t>ให้แก่</w:t>
      </w:r>
      <w:r w:rsidR="00BC5128" w:rsidRPr="00BC5128">
        <w:rPr>
          <w:rFonts w:ascii="Angsana New" w:hAnsi="Angsana New" w:hint="cs"/>
          <w:sz w:val="30"/>
          <w:szCs w:val="30"/>
          <w:cs/>
        </w:rPr>
        <w:t xml:space="preserve">ผู้ถือหุ้นของ </w:t>
      </w:r>
      <w:r w:rsidR="00BC5128" w:rsidRPr="00BC5128">
        <w:rPr>
          <w:rFonts w:ascii="Angsana New" w:hAnsi="Angsana New"/>
          <w:sz w:val="30"/>
          <w:szCs w:val="30"/>
        </w:rPr>
        <w:t xml:space="preserve">PDT </w:t>
      </w:r>
      <w:r w:rsidR="00BC5128" w:rsidRPr="00BC5128">
        <w:rPr>
          <w:rFonts w:ascii="Angsana New" w:hAnsi="Angsana New" w:hint="cs"/>
          <w:sz w:val="30"/>
          <w:szCs w:val="30"/>
          <w:cs/>
        </w:rPr>
        <w:t>มีกำหนดรับชำระเงิน</w:t>
      </w:r>
      <w:r w:rsidR="007C6E76">
        <w:rPr>
          <w:rFonts w:ascii="Angsana New" w:hAnsi="Angsana New" w:hint="cs"/>
          <w:sz w:val="30"/>
          <w:szCs w:val="30"/>
          <w:cs/>
        </w:rPr>
        <w:t>ภาย</w:t>
      </w:r>
      <w:r w:rsidR="007C6E76" w:rsidRPr="00BC5128">
        <w:rPr>
          <w:rFonts w:ascii="Angsana New" w:hAnsi="Angsana New" w:hint="cs"/>
          <w:sz w:val="30"/>
          <w:szCs w:val="30"/>
          <w:cs/>
        </w:rPr>
        <w:t>ใน</w:t>
      </w:r>
      <w:r w:rsidR="007C6E76">
        <w:rPr>
          <w:rFonts w:ascii="Angsana New" w:hAnsi="Angsana New" w:hint="cs"/>
          <w:sz w:val="30"/>
          <w:szCs w:val="30"/>
          <w:cs/>
        </w:rPr>
        <w:t>เดือน</w:t>
      </w:r>
      <w:r w:rsidR="007C6E76" w:rsidRPr="00BC5128">
        <w:rPr>
          <w:rFonts w:ascii="Angsana New" w:hAnsi="Angsana New" w:hint="cs"/>
          <w:sz w:val="30"/>
          <w:szCs w:val="30"/>
          <w:cs/>
        </w:rPr>
        <w:t>มีนาคม</w:t>
      </w:r>
      <w:r w:rsidR="007C6E76" w:rsidRPr="00BC5128">
        <w:rPr>
          <w:rFonts w:ascii="Angsana New" w:hAnsi="Angsana New"/>
          <w:sz w:val="30"/>
          <w:szCs w:val="30"/>
        </w:rPr>
        <w:t xml:space="preserve"> 2567</w:t>
      </w:r>
      <w:r w:rsidR="00BC5128" w:rsidRPr="00BC5128">
        <w:rPr>
          <w:rFonts w:ascii="Angsana New" w:hAnsi="Angsana New"/>
          <w:sz w:val="30"/>
          <w:szCs w:val="30"/>
        </w:rPr>
        <w:t xml:space="preserve"> </w:t>
      </w:r>
      <w:r w:rsidRPr="00BC5128">
        <w:rPr>
          <w:rFonts w:ascii="Angsana New" w:hAnsi="Angsana New" w:hint="cs"/>
          <w:sz w:val="30"/>
          <w:szCs w:val="30"/>
          <w:cs/>
        </w:rPr>
        <w:t>โดยบริษัทขาย</w:t>
      </w:r>
      <w:r w:rsidR="004E0CE4" w:rsidRPr="00BC5128">
        <w:rPr>
          <w:rFonts w:ascii="Angsana New" w:hAnsi="Angsana New" w:hint="cs"/>
          <w:sz w:val="30"/>
          <w:szCs w:val="30"/>
          <w:cs/>
        </w:rPr>
        <w:t>หุ้น</w:t>
      </w:r>
      <w:r w:rsidRPr="00BC5128">
        <w:rPr>
          <w:rFonts w:ascii="Angsana New" w:hAnsi="Angsana New" w:hint="cs"/>
          <w:sz w:val="30"/>
          <w:szCs w:val="30"/>
          <w:cs/>
        </w:rPr>
        <w:t>คืนตามเงื่อนไขและระยะเวลาที่กำหนดไว้ในสัญญา</w:t>
      </w:r>
      <w:r w:rsidR="00C0305B" w:rsidRPr="00BC5128">
        <w:rPr>
          <w:rFonts w:ascii="Angsana New" w:hAnsi="Angsana New"/>
          <w:sz w:val="30"/>
          <w:szCs w:val="30"/>
        </w:rPr>
        <w:t xml:space="preserve"> </w:t>
      </w:r>
    </w:p>
    <w:sectPr w:rsidR="004233E7" w:rsidRPr="00BC5128" w:rsidSect="00FB55E2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25A78" w14:textId="77777777" w:rsidR="00BD1999" w:rsidRDefault="00BD1999" w:rsidP="004956B4">
      <w:r>
        <w:separator/>
      </w:r>
    </w:p>
  </w:endnote>
  <w:endnote w:type="continuationSeparator" w:id="0">
    <w:p w14:paraId="07171742" w14:textId="77777777" w:rsidR="00BD1999" w:rsidRDefault="00BD199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211342959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0236F2B6" w14:textId="713D4C02" w:rsidR="007A73DD" w:rsidRPr="00570C48" w:rsidRDefault="007A73D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C48">
          <w:rPr>
            <w:rFonts w:ascii="Angsana New" w:hAnsi="Angsana New"/>
            <w:sz w:val="30"/>
            <w:szCs w:val="30"/>
          </w:rPr>
          <w:fldChar w:fldCharType="begin"/>
        </w:r>
        <w:r w:rsidRPr="00570C4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C48">
          <w:rPr>
            <w:rFonts w:ascii="Angsana New" w:hAnsi="Angsana New"/>
            <w:sz w:val="30"/>
            <w:szCs w:val="30"/>
          </w:rPr>
          <w:fldChar w:fldCharType="separate"/>
        </w:r>
        <w:r w:rsidRPr="00570C48">
          <w:rPr>
            <w:rFonts w:ascii="Angsana New" w:hAnsi="Angsana New"/>
            <w:noProof/>
            <w:sz w:val="30"/>
            <w:szCs w:val="30"/>
          </w:rPr>
          <w:t>2</w:t>
        </w:r>
        <w:r w:rsidRPr="00570C4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DD1D" w14:textId="77777777" w:rsidR="001931D1" w:rsidRPr="00E57DE8" w:rsidRDefault="001931D1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4A958D0F" w14:textId="77777777" w:rsidR="001931D1" w:rsidRPr="00AE75D6" w:rsidRDefault="001931D1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9F710" w14:textId="77777777" w:rsidR="00BD1999" w:rsidRDefault="00BD1999" w:rsidP="004956B4">
      <w:r>
        <w:separator/>
      </w:r>
    </w:p>
  </w:footnote>
  <w:footnote w:type="continuationSeparator" w:id="0">
    <w:p w14:paraId="287B9386" w14:textId="77777777" w:rsidR="00BD1999" w:rsidRDefault="00BD199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C6037" w14:textId="77777777" w:rsidR="007A73DD" w:rsidRDefault="007A73DD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55BAC53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8EEAD1E" w14:textId="315C192F" w:rsidR="00EB7527" w:rsidRPr="00B755EC" w:rsidRDefault="00EB7527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276B7D65" w14:textId="77777777" w:rsidR="007A73DD" w:rsidRPr="00A65EF6" w:rsidRDefault="007A73DD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270AD" w14:textId="77777777" w:rsidR="00EB7527" w:rsidRDefault="00EB7527" w:rsidP="00EB75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6598380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316997E" w14:textId="77777777" w:rsidR="00EB7527" w:rsidRPr="00B755EC" w:rsidRDefault="00EB7527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3AC5AF4" w14:textId="77777777" w:rsidR="00F34536" w:rsidRPr="00A65EF6" w:rsidRDefault="00F34536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39DBA" w14:textId="77777777" w:rsidR="00EB7527" w:rsidRDefault="00EB7527" w:rsidP="00EB75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286A065" w14:textId="77777777" w:rsidR="00EB7527" w:rsidRDefault="00EB7527" w:rsidP="00EB7527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1C40289" w14:textId="77777777" w:rsidR="00EB7527" w:rsidRPr="00B755EC" w:rsidRDefault="00EB7527" w:rsidP="00EB7527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</w:t>
    </w:r>
    <w:r>
      <w:rPr>
        <w:rFonts w:ascii="Angsana New" w:hAnsi="Angsana New" w:cs="Angsana New"/>
        <w:b/>
        <w:bCs/>
        <w:sz w:val="32"/>
        <w:szCs w:val="32"/>
      </w:rPr>
      <w:t xml:space="preserve">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 w:cs="Angsana New"/>
        <w:b/>
        <w:bCs/>
        <w:sz w:val="32"/>
        <w:szCs w:val="32"/>
      </w:rPr>
      <w:t>2</w:t>
    </w:r>
    <w:r w:rsidRPr="00332885">
      <w:rPr>
        <w:rFonts w:ascii="Angsana New" w:hAnsi="Angsana New" w:cs="Angsana New"/>
        <w:b/>
        <w:bCs/>
        <w:sz w:val="32"/>
        <w:szCs w:val="32"/>
      </w:rPr>
      <w:t>56</w:t>
    </w:r>
    <w:r>
      <w:rPr>
        <w:rFonts w:ascii="Angsana New" w:hAnsi="Angsana New" w:cs="Angsana New"/>
        <w:b/>
        <w:bCs/>
        <w:sz w:val="32"/>
        <w:szCs w:val="32"/>
      </w:rPr>
      <w:t xml:space="preserve">6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645F26C9" w14:textId="77777777" w:rsidR="00715056" w:rsidRPr="00A65EF6" w:rsidRDefault="00715056" w:rsidP="0071505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2C986C52"/>
    <w:multiLevelType w:val="hybridMultilevel"/>
    <w:tmpl w:val="6EB4877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3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1DD605F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41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2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3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 w16cid:durableId="822552731">
    <w:abstractNumId w:val="6"/>
  </w:num>
  <w:num w:numId="2" w16cid:durableId="181625066">
    <w:abstractNumId w:val="5"/>
  </w:num>
  <w:num w:numId="3" w16cid:durableId="1816876328">
    <w:abstractNumId w:val="9"/>
  </w:num>
  <w:num w:numId="4" w16cid:durableId="70591416">
    <w:abstractNumId w:val="7"/>
  </w:num>
  <w:num w:numId="5" w16cid:durableId="1145856842">
    <w:abstractNumId w:val="8"/>
  </w:num>
  <w:num w:numId="6" w16cid:durableId="55864428">
    <w:abstractNumId w:val="3"/>
  </w:num>
  <w:num w:numId="7" w16cid:durableId="1222599397">
    <w:abstractNumId w:val="2"/>
  </w:num>
  <w:num w:numId="8" w16cid:durableId="2084134428">
    <w:abstractNumId w:val="0"/>
  </w:num>
  <w:num w:numId="9" w16cid:durableId="587233092">
    <w:abstractNumId w:val="1"/>
  </w:num>
  <w:num w:numId="10" w16cid:durableId="2048794549">
    <w:abstractNumId w:val="4"/>
  </w:num>
  <w:num w:numId="11" w16cid:durableId="1760131458">
    <w:abstractNumId w:val="25"/>
  </w:num>
  <w:num w:numId="12" w16cid:durableId="736395051">
    <w:abstractNumId w:val="19"/>
  </w:num>
  <w:num w:numId="13" w16cid:durableId="29189926">
    <w:abstractNumId w:val="39"/>
  </w:num>
  <w:num w:numId="14" w16cid:durableId="260529232">
    <w:abstractNumId w:val="24"/>
  </w:num>
  <w:num w:numId="15" w16cid:durableId="529610153">
    <w:abstractNumId w:val="28"/>
  </w:num>
  <w:num w:numId="16" w16cid:durableId="392234781">
    <w:abstractNumId w:val="44"/>
  </w:num>
  <w:num w:numId="17" w16cid:durableId="924654048">
    <w:abstractNumId w:val="46"/>
  </w:num>
  <w:num w:numId="18" w16cid:durableId="298658120">
    <w:abstractNumId w:val="36"/>
  </w:num>
  <w:num w:numId="19" w16cid:durableId="814033687">
    <w:abstractNumId w:val="42"/>
  </w:num>
  <w:num w:numId="20" w16cid:durableId="1212839040">
    <w:abstractNumId w:val="15"/>
  </w:num>
  <w:num w:numId="21" w16cid:durableId="1818260456">
    <w:abstractNumId w:val="23"/>
  </w:num>
  <w:num w:numId="22" w16cid:durableId="1409961826">
    <w:abstractNumId w:val="27"/>
  </w:num>
  <w:num w:numId="23" w16cid:durableId="1052463409">
    <w:abstractNumId w:val="29"/>
  </w:num>
  <w:num w:numId="24" w16cid:durableId="1181889556">
    <w:abstractNumId w:val="17"/>
  </w:num>
  <w:num w:numId="25" w16cid:durableId="1082608312">
    <w:abstractNumId w:val="18"/>
  </w:num>
  <w:num w:numId="26" w16cid:durableId="887687569">
    <w:abstractNumId w:val="45"/>
  </w:num>
  <w:num w:numId="27" w16cid:durableId="875695325">
    <w:abstractNumId w:val="35"/>
  </w:num>
  <w:num w:numId="28" w16cid:durableId="1783960989">
    <w:abstractNumId w:val="14"/>
  </w:num>
  <w:num w:numId="29" w16cid:durableId="418332830">
    <w:abstractNumId w:val="13"/>
  </w:num>
  <w:num w:numId="30" w16cid:durableId="525408168">
    <w:abstractNumId w:val="40"/>
  </w:num>
  <w:num w:numId="31" w16cid:durableId="2041858162">
    <w:abstractNumId w:val="11"/>
  </w:num>
  <w:num w:numId="32" w16cid:durableId="1500583845">
    <w:abstractNumId w:val="13"/>
  </w:num>
  <w:num w:numId="33" w16cid:durableId="1201240891">
    <w:abstractNumId w:val="20"/>
  </w:num>
  <w:num w:numId="34" w16cid:durableId="569073893">
    <w:abstractNumId w:val="10"/>
  </w:num>
  <w:num w:numId="35" w16cid:durableId="308899604">
    <w:abstractNumId w:val="43"/>
  </w:num>
  <w:num w:numId="36" w16cid:durableId="1217820827">
    <w:abstractNumId w:val="12"/>
  </w:num>
  <w:num w:numId="37" w16cid:durableId="628897488">
    <w:abstractNumId w:val="16"/>
  </w:num>
  <w:num w:numId="38" w16cid:durableId="376784483">
    <w:abstractNumId w:val="47"/>
  </w:num>
  <w:num w:numId="39" w16cid:durableId="1116948508">
    <w:abstractNumId w:val="41"/>
  </w:num>
  <w:num w:numId="40" w16cid:durableId="1784109760">
    <w:abstractNumId w:val="38"/>
  </w:num>
  <w:num w:numId="41" w16cid:durableId="1153254633">
    <w:abstractNumId w:val="31"/>
  </w:num>
  <w:num w:numId="42" w16cid:durableId="285429986">
    <w:abstractNumId w:val="37"/>
  </w:num>
  <w:num w:numId="43" w16cid:durableId="1035693921">
    <w:abstractNumId w:val="30"/>
  </w:num>
  <w:num w:numId="44" w16cid:durableId="1457017930">
    <w:abstractNumId w:val="34"/>
  </w:num>
  <w:num w:numId="45" w16cid:durableId="1006247100">
    <w:abstractNumId w:val="32"/>
  </w:num>
  <w:num w:numId="46" w16cid:durableId="1256553189">
    <w:abstractNumId w:val="26"/>
  </w:num>
  <w:num w:numId="47" w16cid:durableId="1427073153">
    <w:abstractNumId w:val="33"/>
  </w:num>
  <w:num w:numId="48" w16cid:durableId="1891843650">
    <w:abstractNumId w:val="21"/>
  </w:num>
  <w:num w:numId="49" w16cid:durableId="91089065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26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2B66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025"/>
    <w:rsid w:val="0002155F"/>
    <w:rsid w:val="000217CE"/>
    <w:rsid w:val="00021B6C"/>
    <w:rsid w:val="00021C5A"/>
    <w:rsid w:val="0002317C"/>
    <w:rsid w:val="00023951"/>
    <w:rsid w:val="00023E11"/>
    <w:rsid w:val="00023EAB"/>
    <w:rsid w:val="0002460E"/>
    <w:rsid w:val="00024688"/>
    <w:rsid w:val="000246AA"/>
    <w:rsid w:val="000249B4"/>
    <w:rsid w:val="000249EA"/>
    <w:rsid w:val="000251B2"/>
    <w:rsid w:val="00025C34"/>
    <w:rsid w:val="00025DB7"/>
    <w:rsid w:val="00027029"/>
    <w:rsid w:val="0002726E"/>
    <w:rsid w:val="0003043E"/>
    <w:rsid w:val="000307FB"/>
    <w:rsid w:val="00030C38"/>
    <w:rsid w:val="00030DF4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6823"/>
    <w:rsid w:val="00037006"/>
    <w:rsid w:val="000374B2"/>
    <w:rsid w:val="0003766E"/>
    <w:rsid w:val="000376C3"/>
    <w:rsid w:val="00037B04"/>
    <w:rsid w:val="0004008A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5F94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0EF2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19D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2E6D"/>
    <w:rsid w:val="0006325D"/>
    <w:rsid w:val="0006372F"/>
    <w:rsid w:val="0006385D"/>
    <w:rsid w:val="000638BB"/>
    <w:rsid w:val="00063BF0"/>
    <w:rsid w:val="00063E08"/>
    <w:rsid w:val="00063F75"/>
    <w:rsid w:val="00063FCF"/>
    <w:rsid w:val="00064291"/>
    <w:rsid w:val="00064598"/>
    <w:rsid w:val="000646A7"/>
    <w:rsid w:val="000647A6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281"/>
    <w:rsid w:val="00066456"/>
    <w:rsid w:val="00066C93"/>
    <w:rsid w:val="00066E02"/>
    <w:rsid w:val="00067294"/>
    <w:rsid w:val="0006752D"/>
    <w:rsid w:val="00067807"/>
    <w:rsid w:val="00067D22"/>
    <w:rsid w:val="00067D41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A4A"/>
    <w:rsid w:val="00082F02"/>
    <w:rsid w:val="0008356D"/>
    <w:rsid w:val="000835AA"/>
    <w:rsid w:val="00083804"/>
    <w:rsid w:val="000839FB"/>
    <w:rsid w:val="00083A5C"/>
    <w:rsid w:val="00083D2B"/>
    <w:rsid w:val="00084667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52E"/>
    <w:rsid w:val="00087B56"/>
    <w:rsid w:val="00087C9A"/>
    <w:rsid w:val="00087F52"/>
    <w:rsid w:val="000902A6"/>
    <w:rsid w:val="000903C4"/>
    <w:rsid w:val="00090776"/>
    <w:rsid w:val="000908B8"/>
    <w:rsid w:val="0009090A"/>
    <w:rsid w:val="0009097B"/>
    <w:rsid w:val="00091012"/>
    <w:rsid w:val="00091081"/>
    <w:rsid w:val="000910F1"/>
    <w:rsid w:val="00091BA6"/>
    <w:rsid w:val="00092B34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536"/>
    <w:rsid w:val="000A3A8F"/>
    <w:rsid w:val="000A3C37"/>
    <w:rsid w:val="000A3DBB"/>
    <w:rsid w:val="000A41CC"/>
    <w:rsid w:val="000A431A"/>
    <w:rsid w:val="000A453C"/>
    <w:rsid w:val="000A474B"/>
    <w:rsid w:val="000A4771"/>
    <w:rsid w:val="000A4A52"/>
    <w:rsid w:val="000A54B0"/>
    <w:rsid w:val="000A5989"/>
    <w:rsid w:val="000A598D"/>
    <w:rsid w:val="000A5B0C"/>
    <w:rsid w:val="000A5ECE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40D"/>
    <w:rsid w:val="000C250F"/>
    <w:rsid w:val="000C27C3"/>
    <w:rsid w:val="000C2868"/>
    <w:rsid w:val="000C2A04"/>
    <w:rsid w:val="000C32B8"/>
    <w:rsid w:val="000C3312"/>
    <w:rsid w:val="000C355F"/>
    <w:rsid w:val="000C3A16"/>
    <w:rsid w:val="000C3B86"/>
    <w:rsid w:val="000C3F87"/>
    <w:rsid w:val="000C4106"/>
    <w:rsid w:val="000C4CF7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1AE"/>
    <w:rsid w:val="0010242E"/>
    <w:rsid w:val="001024A7"/>
    <w:rsid w:val="001025B4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A3F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1FA7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3C6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6F2"/>
    <w:rsid w:val="00143D54"/>
    <w:rsid w:val="0014409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37B5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1F6"/>
    <w:rsid w:val="0015664A"/>
    <w:rsid w:val="001568FC"/>
    <w:rsid w:val="001575FA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52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12F"/>
    <w:rsid w:val="00177277"/>
    <w:rsid w:val="0017740B"/>
    <w:rsid w:val="00177DAB"/>
    <w:rsid w:val="001801A0"/>
    <w:rsid w:val="001808C6"/>
    <w:rsid w:val="00180AFE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53D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1D1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473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A99"/>
    <w:rsid w:val="001A7C67"/>
    <w:rsid w:val="001B06EC"/>
    <w:rsid w:val="001B083A"/>
    <w:rsid w:val="001B0ABD"/>
    <w:rsid w:val="001B0D06"/>
    <w:rsid w:val="001B0E05"/>
    <w:rsid w:val="001B155B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4FE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B7D10"/>
    <w:rsid w:val="001C0A81"/>
    <w:rsid w:val="001C0CBF"/>
    <w:rsid w:val="001C0DEF"/>
    <w:rsid w:val="001C0E9B"/>
    <w:rsid w:val="001C14E2"/>
    <w:rsid w:val="001C16DA"/>
    <w:rsid w:val="001C1AFC"/>
    <w:rsid w:val="001C1C48"/>
    <w:rsid w:val="001C1E63"/>
    <w:rsid w:val="001C1EEE"/>
    <w:rsid w:val="001C290F"/>
    <w:rsid w:val="001C2F8F"/>
    <w:rsid w:val="001C371E"/>
    <w:rsid w:val="001C3CB4"/>
    <w:rsid w:val="001C445F"/>
    <w:rsid w:val="001C4526"/>
    <w:rsid w:val="001C493F"/>
    <w:rsid w:val="001C54DE"/>
    <w:rsid w:val="001C54EB"/>
    <w:rsid w:val="001C5564"/>
    <w:rsid w:val="001C56D3"/>
    <w:rsid w:val="001C5710"/>
    <w:rsid w:val="001C5821"/>
    <w:rsid w:val="001C58DE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1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3FE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3EE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5E71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2D33"/>
    <w:rsid w:val="001F3385"/>
    <w:rsid w:val="001F3396"/>
    <w:rsid w:val="001F3C73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6F0F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05F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44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1DFA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6D6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729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181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B8D"/>
    <w:rsid w:val="00272D9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991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BDF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4FD"/>
    <w:rsid w:val="00292688"/>
    <w:rsid w:val="0029277B"/>
    <w:rsid w:val="00292EDB"/>
    <w:rsid w:val="00293090"/>
    <w:rsid w:val="00293125"/>
    <w:rsid w:val="002933E4"/>
    <w:rsid w:val="002934A0"/>
    <w:rsid w:val="00293A89"/>
    <w:rsid w:val="00293CA3"/>
    <w:rsid w:val="002942DC"/>
    <w:rsid w:val="002944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0ED5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45D"/>
    <w:rsid w:val="002C16E9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45ED"/>
    <w:rsid w:val="002C5664"/>
    <w:rsid w:val="002C63B5"/>
    <w:rsid w:val="002C649E"/>
    <w:rsid w:val="002C670A"/>
    <w:rsid w:val="002C68A3"/>
    <w:rsid w:val="002C6B11"/>
    <w:rsid w:val="002C6D0B"/>
    <w:rsid w:val="002C72EE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77A"/>
    <w:rsid w:val="002D3CF5"/>
    <w:rsid w:val="002D408F"/>
    <w:rsid w:val="002D4457"/>
    <w:rsid w:val="002D48C1"/>
    <w:rsid w:val="002D4E0C"/>
    <w:rsid w:val="002D4F6D"/>
    <w:rsid w:val="002D505D"/>
    <w:rsid w:val="002D5498"/>
    <w:rsid w:val="002D54ED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04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4C6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20FC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4F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85"/>
    <w:rsid w:val="00310E93"/>
    <w:rsid w:val="003110B2"/>
    <w:rsid w:val="00311211"/>
    <w:rsid w:val="00311B35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BAD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511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4A9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698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047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5456"/>
    <w:rsid w:val="00365836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4A0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16B6"/>
    <w:rsid w:val="003821BA"/>
    <w:rsid w:val="003825C3"/>
    <w:rsid w:val="0038275E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B30"/>
    <w:rsid w:val="00387FB3"/>
    <w:rsid w:val="003900A8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6E3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11D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E25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0FB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E71"/>
    <w:rsid w:val="003C4F81"/>
    <w:rsid w:val="003C50B0"/>
    <w:rsid w:val="003C511D"/>
    <w:rsid w:val="003C5480"/>
    <w:rsid w:val="003C5779"/>
    <w:rsid w:val="003C59FE"/>
    <w:rsid w:val="003C5F6B"/>
    <w:rsid w:val="003C615B"/>
    <w:rsid w:val="003C6421"/>
    <w:rsid w:val="003C6D5A"/>
    <w:rsid w:val="003C6E99"/>
    <w:rsid w:val="003C7482"/>
    <w:rsid w:val="003C7853"/>
    <w:rsid w:val="003C7917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68F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014"/>
    <w:rsid w:val="003E54AD"/>
    <w:rsid w:val="003E566A"/>
    <w:rsid w:val="003E6510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305"/>
    <w:rsid w:val="004114E8"/>
    <w:rsid w:val="0041184D"/>
    <w:rsid w:val="00411A1D"/>
    <w:rsid w:val="00411A21"/>
    <w:rsid w:val="00412006"/>
    <w:rsid w:val="00412351"/>
    <w:rsid w:val="0041246F"/>
    <w:rsid w:val="0041278C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22E"/>
    <w:rsid w:val="00422492"/>
    <w:rsid w:val="0042265F"/>
    <w:rsid w:val="00422F19"/>
    <w:rsid w:val="00422FB3"/>
    <w:rsid w:val="00423207"/>
    <w:rsid w:val="004233E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901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373"/>
    <w:rsid w:val="0043361A"/>
    <w:rsid w:val="00433E67"/>
    <w:rsid w:val="004343ED"/>
    <w:rsid w:val="004343F6"/>
    <w:rsid w:val="00434678"/>
    <w:rsid w:val="00434C07"/>
    <w:rsid w:val="00434D36"/>
    <w:rsid w:val="00435328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4E6"/>
    <w:rsid w:val="00440532"/>
    <w:rsid w:val="004407D8"/>
    <w:rsid w:val="0044081C"/>
    <w:rsid w:val="00440EB4"/>
    <w:rsid w:val="0044213A"/>
    <w:rsid w:val="00442437"/>
    <w:rsid w:val="004425E7"/>
    <w:rsid w:val="00442A28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721"/>
    <w:rsid w:val="004458CE"/>
    <w:rsid w:val="0044608E"/>
    <w:rsid w:val="0044612A"/>
    <w:rsid w:val="00446420"/>
    <w:rsid w:val="00446619"/>
    <w:rsid w:val="00446D4B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78A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BB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A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5E"/>
    <w:rsid w:val="0047307F"/>
    <w:rsid w:val="004736A8"/>
    <w:rsid w:val="0047387C"/>
    <w:rsid w:val="00473E1A"/>
    <w:rsid w:val="004745FB"/>
    <w:rsid w:val="00474B36"/>
    <w:rsid w:val="00474CBA"/>
    <w:rsid w:val="00474D51"/>
    <w:rsid w:val="00474E68"/>
    <w:rsid w:val="00474F86"/>
    <w:rsid w:val="0047501A"/>
    <w:rsid w:val="00475170"/>
    <w:rsid w:val="004755CF"/>
    <w:rsid w:val="004756A7"/>
    <w:rsid w:val="00475883"/>
    <w:rsid w:val="004758C2"/>
    <w:rsid w:val="00475B03"/>
    <w:rsid w:val="00475BA7"/>
    <w:rsid w:val="00475F10"/>
    <w:rsid w:val="00476C52"/>
    <w:rsid w:val="0047784F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B5B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27B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4EE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0B0"/>
    <w:rsid w:val="004B695C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CE4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BD"/>
    <w:rsid w:val="004F0EDA"/>
    <w:rsid w:val="004F17E5"/>
    <w:rsid w:val="004F1975"/>
    <w:rsid w:val="004F1C2B"/>
    <w:rsid w:val="004F1E3D"/>
    <w:rsid w:val="004F1FD5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83C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752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E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1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47003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711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838"/>
    <w:rsid w:val="00567F40"/>
    <w:rsid w:val="005700DA"/>
    <w:rsid w:val="00570266"/>
    <w:rsid w:val="00570282"/>
    <w:rsid w:val="00570320"/>
    <w:rsid w:val="00570C48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51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9AB"/>
    <w:rsid w:val="00595C3D"/>
    <w:rsid w:val="00595CA6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03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62B"/>
    <w:rsid w:val="005C18ED"/>
    <w:rsid w:val="005C1BDC"/>
    <w:rsid w:val="005C2135"/>
    <w:rsid w:val="005C215A"/>
    <w:rsid w:val="005C21AE"/>
    <w:rsid w:val="005C2310"/>
    <w:rsid w:val="005C23BD"/>
    <w:rsid w:val="005C2440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0B9"/>
    <w:rsid w:val="005D64A0"/>
    <w:rsid w:val="005D65BB"/>
    <w:rsid w:val="005D66C9"/>
    <w:rsid w:val="005D676E"/>
    <w:rsid w:val="005D6CCA"/>
    <w:rsid w:val="005D6E77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146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73C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463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17686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143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0D54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0F8"/>
    <w:rsid w:val="0065450E"/>
    <w:rsid w:val="00654590"/>
    <w:rsid w:val="0065481F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9C2"/>
    <w:rsid w:val="00661E58"/>
    <w:rsid w:val="00662036"/>
    <w:rsid w:val="00662497"/>
    <w:rsid w:val="00662FB8"/>
    <w:rsid w:val="0066317D"/>
    <w:rsid w:val="006631D6"/>
    <w:rsid w:val="006632A7"/>
    <w:rsid w:val="0066335F"/>
    <w:rsid w:val="00663650"/>
    <w:rsid w:val="00663820"/>
    <w:rsid w:val="00663881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D79"/>
    <w:rsid w:val="00676E38"/>
    <w:rsid w:val="0067769D"/>
    <w:rsid w:val="00677F22"/>
    <w:rsid w:val="006802B9"/>
    <w:rsid w:val="0068041B"/>
    <w:rsid w:val="006805BB"/>
    <w:rsid w:val="00680648"/>
    <w:rsid w:val="00680CA3"/>
    <w:rsid w:val="00680E1B"/>
    <w:rsid w:val="00681A91"/>
    <w:rsid w:val="00681D95"/>
    <w:rsid w:val="00681DAD"/>
    <w:rsid w:val="00682149"/>
    <w:rsid w:val="00682352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6E8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8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5D83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408"/>
    <w:rsid w:val="006A25BE"/>
    <w:rsid w:val="006A2AE5"/>
    <w:rsid w:val="006A3517"/>
    <w:rsid w:val="006A4065"/>
    <w:rsid w:val="006A431E"/>
    <w:rsid w:val="006A458D"/>
    <w:rsid w:val="006A4836"/>
    <w:rsid w:val="006A4904"/>
    <w:rsid w:val="006A4D21"/>
    <w:rsid w:val="006A4EB7"/>
    <w:rsid w:val="006A5001"/>
    <w:rsid w:val="006A50C1"/>
    <w:rsid w:val="006A5300"/>
    <w:rsid w:val="006A546F"/>
    <w:rsid w:val="006A562C"/>
    <w:rsid w:val="006A59B4"/>
    <w:rsid w:val="006A5BB8"/>
    <w:rsid w:val="006A5BE4"/>
    <w:rsid w:val="006A6177"/>
    <w:rsid w:val="006A6373"/>
    <w:rsid w:val="006A664E"/>
    <w:rsid w:val="006A67C4"/>
    <w:rsid w:val="006A6890"/>
    <w:rsid w:val="006A6CF3"/>
    <w:rsid w:val="006A6D4C"/>
    <w:rsid w:val="006A7432"/>
    <w:rsid w:val="006B00B6"/>
    <w:rsid w:val="006B0451"/>
    <w:rsid w:val="006B0991"/>
    <w:rsid w:val="006B0B65"/>
    <w:rsid w:val="006B1232"/>
    <w:rsid w:val="006B183F"/>
    <w:rsid w:val="006B2043"/>
    <w:rsid w:val="006B20FB"/>
    <w:rsid w:val="006B2275"/>
    <w:rsid w:val="006B2B83"/>
    <w:rsid w:val="006B30D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C7FA5"/>
    <w:rsid w:val="006D0021"/>
    <w:rsid w:val="006D0182"/>
    <w:rsid w:val="006D030C"/>
    <w:rsid w:val="006D07BE"/>
    <w:rsid w:val="006D08CE"/>
    <w:rsid w:val="006D10CE"/>
    <w:rsid w:val="006D123B"/>
    <w:rsid w:val="006D1770"/>
    <w:rsid w:val="006D2302"/>
    <w:rsid w:val="006D2A02"/>
    <w:rsid w:val="006D2D62"/>
    <w:rsid w:val="006D2D80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47B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020"/>
    <w:rsid w:val="007121B6"/>
    <w:rsid w:val="007127C1"/>
    <w:rsid w:val="00712D11"/>
    <w:rsid w:val="00712D2A"/>
    <w:rsid w:val="00712E75"/>
    <w:rsid w:val="0071302B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56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C3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B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471C"/>
    <w:rsid w:val="007451FC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2E5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25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959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7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3DD"/>
    <w:rsid w:val="007A75D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308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6E76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53D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990"/>
    <w:rsid w:val="00804BD2"/>
    <w:rsid w:val="00804D33"/>
    <w:rsid w:val="00804D90"/>
    <w:rsid w:val="0080522B"/>
    <w:rsid w:val="008052DF"/>
    <w:rsid w:val="00805401"/>
    <w:rsid w:val="00805867"/>
    <w:rsid w:val="008059ED"/>
    <w:rsid w:val="00805B0F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D89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B30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6BEC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75F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076"/>
    <w:rsid w:val="0085209A"/>
    <w:rsid w:val="008527EA"/>
    <w:rsid w:val="00852863"/>
    <w:rsid w:val="0085288A"/>
    <w:rsid w:val="00852A86"/>
    <w:rsid w:val="00853610"/>
    <w:rsid w:val="008539F3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4FB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DEA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CED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2C2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1E43"/>
    <w:rsid w:val="008A234E"/>
    <w:rsid w:val="008A2B7D"/>
    <w:rsid w:val="008A2D83"/>
    <w:rsid w:val="008A2E26"/>
    <w:rsid w:val="008A3104"/>
    <w:rsid w:val="008A31D3"/>
    <w:rsid w:val="008A32C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68F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240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DAE"/>
    <w:rsid w:val="008D2E04"/>
    <w:rsid w:val="008D3311"/>
    <w:rsid w:val="008D3692"/>
    <w:rsid w:val="008D4967"/>
    <w:rsid w:val="008D4B14"/>
    <w:rsid w:val="008D4EF0"/>
    <w:rsid w:val="008D538C"/>
    <w:rsid w:val="008D5734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29C"/>
    <w:rsid w:val="008E44A5"/>
    <w:rsid w:val="008E4C73"/>
    <w:rsid w:val="008E4D1D"/>
    <w:rsid w:val="008E5151"/>
    <w:rsid w:val="008E55AA"/>
    <w:rsid w:val="008E57A9"/>
    <w:rsid w:val="008E6945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4E0"/>
    <w:rsid w:val="008F1B7A"/>
    <w:rsid w:val="008F1BBB"/>
    <w:rsid w:val="008F1CAE"/>
    <w:rsid w:val="008F1CD9"/>
    <w:rsid w:val="008F294E"/>
    <w:rsid w:val="008F2B8D"/>
    <w:rsid w:val="008F318E"/>
    <w:rsid w:val="008F3335"/>
    <w:rsid w:val="008F3372"/>
    <w:rsid w:val="008F38E6"/>
    <w:rsid w:val="008F3B2B"/>
    <w:rsid w:val="008F3DD0"/>
    <w:rsid w:val="008F4178"/>
    <w:rsid w:val="008F431A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0ED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07A84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6CF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EAD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46F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B19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3DD"/>
    <w:rsid w:val="00945427"/>
    <w:rsid w:val="0094559A"/>
    <w:rsid w:val="009458F4"/>
    <w:rsid w:val="00945A97"/>
    <w:rsid w:val="00945F25"/>
    <w:rsid w:val="00945FBB"/>
    <w:rsid w:val="0094613D"/>
    <w:rsid w:val="00946302"/>
    <w:rsid w:val="00946B2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1AA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3ED"/>
    <w:rsid w:val="009664A6"/>
    <w:rsid w:val="009666DB"/>
    <w:rsid w:val="00966802"/>
    <w:rsid w:val="00966D9C"/>
    <w:rsid w:val="00966E37"/>
    <w:rsid w:val="009672BF"/>
    <w:rsid w:val="00967635"/>
    <w:rsid w:val="00967916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BA8"/>
    <w:rsid w:val="00972EE6"/>
    <w:rsid w:val="00972FCB"/>
    <w:rsid w:val="0097316B"/>
    <w:rsid w:val="009732FD"/>
    <w:rsid w:val="009736FB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9BC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235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6B"/>
    <w:rsid w:val="009A07E4"/>
    <w:rsid w:val="009A089D"/>
    <w:rsid w:val="009A08EC"/>
    <w:rsid w:val="009A0B1A"/>
    <w:rsid w:val="009A0BAF"/>
    <w:rsid w:val="009A130A"/>
    <w:rsid w:val="009A1323"/>
    <w:rsid w:val="009A13F8"/>
    <w:rsid w:val="009A1550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1DF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1E08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70"/>
    <w:rsid w:val="009C0DC0"/>
    <w:rsid w:val="009C127E"/>
    <w:rsid w:val="009C1621"/>
    <w:rsid w:val="009C1A1E"/>
    <w:rsid w:val="009C1B92"/>
    <w:rsid w:val="009C1EF1"/>
    <w:rsid w:val="009C1F61"/>
    <w:rsid w:val="009C22B1"/>
    <w:rsid w:val="009C2578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547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0E42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2F43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65"/>
    <w:rsid w:val="009F6F89"/>
    <w:rsid w:val="009F70CF"/>
    <w:rsid w:val="009F716E"/>
    <w:rsid w:val="009F717C"/>
    <w:rsid w:val="009F732F"/>
    <w:rsid w:val="009F777F"/>
    <w:rsid w:val="00A002FB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0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B96"/>
    <w:rsid w:val="00A25E2C"/>
    <w:rsid w:val="00A261D9"/>
    <w:rsid w:val="00A26458"/>
    <w:rsid w:val="00A2688C"/>
    <w:rsid w:val="00A26AD9"/>
    <w:rsid w:val="00A26FFF"/>
    <w:rsid w:val="00A2713C"/>
    <w:rsid w:val="00A274C9"/>
    <w:rsid w:val="00A27844"/>
    <w:rsid w:val="00A27881"/>
    <w:rsid w:val="00A27F3F"/>
    <w:rsid w:val="00A3004D"/>
    <w:rsid w:val="00A30452"/>
    <w:rsid w:val="00A309B1"/>
    <w:rsid w:val="00A30B6E"/>
    <w:rsid w:val="00A30F54"/>
    <w:rsid w:val="00A311DA"/>
    <w:rsid w:val="00A317B4"/>
    <w:rsid w:val="00A3231E"/>
    <w:rsid w:val="00A32352"/>
    <w:rsid w:val="00A32433"/>
    <w:rsid w:val="00A32455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1E30"/>
    <w:rsid w:val="00A42120"/>
    <w:rsid w:val="00A42778"/>
    <w:rsid w:val="00A427B3"/>
    <w:rsid w:val="00A4286C"/>
    <w:rsid w:val="00A42D37"/>
    <w:rsid w:val="00A4301D"/>
    <w:rsid w:val="00A43481"/>
    <w:rsid w:val="00A43504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3B7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05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0E8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A25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21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A9E"/>
    <w:rsid w:val="00A83054"/>
    <w:rsid w:val="00A837C9"/>
    <w:rsid w:val="00A83B01"/>
    <w:rsid w:val="00A83CAC"/>
    <w:rsid w:val="00A83E1F"/>
    <w:rsid w:val="00A84055"/>
    <w:rsid w:val="00A84282"/>
    <w:rsid w:val="00A8433E"/>
    <w:rsid w:val="00A845AA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0E1B"/>
    <w:rsid w:val="00A913A9"/>
    <w:rsid w:val="00A91505"/>
    <w:rsid w:val="00A91523"/>
    <w:rsid w:val="00A9157E"/>
    <w:rsid w:val="00A9163A"/>
    <w:rsid w:val="00A9164F"/>
    <w:rsid w:val="00A916C6"/>
    <w:rsid w:val="00A9206D"/>
    <w:rsid w:val="00A927C2"/>
    <w:rsid w:val="00A933A5"/>
    <w:rsid w:val="00A93AAC"/>
    <w:rsid w:val="00A93DD4"/>
    <w:rsid w:val="00A9427A"/>
    <w:rsid w:val="00A94640"/>
    <w:rsid w:val="00A9472E"/>
    <w:rsid w:val="00A948A7"/>
    <w:rsid w:val="00A94AF2"/>
    <w:rsid w:val="00A94FC2"/>
    <w:rsid w:val="00A95233"/>
    <w:rsid w:val="00A95745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0D"/>
    <w:rsid w:val="00AA7119"/>
    <w:rsid w:val="00AA7856"/>
    <w:rsid w:val="00AA78D6"/>
    <w:rsid w:val="00AA7D86"/>
    <w:rsid w:val="00AB0236"/>
    <w:rsid w:val="00AB0529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51A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617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5D7E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39C4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ED0"/>
    <w:rsid w:val="00AE6FB8"/>
    <w:rsid w:val="00AE7120"/>
    <w:rsid w:val="00AE75D6"/>
    <w:rsid w:val="00AF022B"/>
    <w:rsid w:val="00AF06BD"/>
    <w:rsid w:val="00AF0803"/>
    <w:rsid w:val="00AF0DB2"/>
    <w:rsid w:val="00AF1176"/>
    <w:rsid w:val="00AF182C"/>
    <w:rsid w:val="00AF1A5D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93F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A75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595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862"/>
    <w:rsid w:val="00B269A8"/>
    <w:rsid w:val="00B26A91"/>
    <w:rsid w:val="00B26E51"/>
    <w:rsid w:val="00B274C7"/>
    <w:rsid w:val="00B27559"/>
    <w:rsid w:val="00B27962"/>
    <w:rsid w:val="00B2796B"/>
    <w:rsid w:val="00B27DC7"/>
    <w:rsid w:val="00B30065"/>
    <w:rsid w:val="00B30369"/>
    <w:rsid w:val="00B3059C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586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0C9"/>
    <w:rsid w:val="00B44A0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6D6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1649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9A1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6C59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1CE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AC7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DE2"/>
    <w:rsid w:val="00BB1EB2"/>
    <w:rsid w:val="00BB203E"/>
    <w:rsid w:val="00BB20D7"/>
    <w:rsid w:val="00BB2125"/>
    <w:rsid w:val="00BB237F"/>
    <w:rsid w:val="00BB2766"/>
    <w:rsid w:val="00BB2831"/>
    <w:rsid w:val="00BB378B"/>
    <w:rsid w:val="00BB41BD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4C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195"/>
    <w:rsid w:val="00BC482A"/>
    <w:rsid w:val="00BC499B"/>
    <w:rsid w:val="00BC4FCB"/>
    <w:rsid w:val="00BC503B"/>
    <w:rsid w:val="00BC5128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999"/>
    <w:rsid w:val="00BD1C11"/>
    <w:rsid w:val="00BD2216"/>
    <w:rsid w:val="00BD23A4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CC8"/>
    <w:rsid w:val="00BD5DD1"/>
    <w:rsid w:val="00BD6306"/>
    <w:rsid w:val="00BD63FC"/>
    <w:rsid w:val="00BD67B2"/>
    <w:rsid w:val="00BD6A40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9FC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05B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95F"/>
    <w:rsid w:val="00C13BC3"/>
    <w:rsid w:val="00C13EDB"/>
    <w:rsid w:val="00C13F4E"/>
    <w:rsid w:val="00C141D8"/>
    <w:rsid w:val="00C148D1"/>
    <w:rsid w:val="00C14CAB"/>
    <w:rsid w:val="00C15315"/>
    <w:rsid w:val="00C15BF9"/>
    <w:rsid w:val="00C15DF3"/>
    <w:rsid w:val="00C160C4"/>
    <w:rsid w:val="00C16208"/>
    <w:rsid w:val="00C1640F"/>
    <w:rsid w:val="00C1698A"/>
    <w:rsid w:val="00C16DB2"/>
    <w:rsid w:val="00C16E53"/>
    <w:rsid w:val="00C16EA3"/>
    <w:rsid w:val="00C174FD"/>
    <w:rsid w:val="00C1771F"/>
    <w:rsid w:val="00C177C3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E57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813"/>
    <w:rsid w:val="00C37A73"/>
    <w:rsid w:val="00C37ADB"/>
    <w:rsid w:val="00C409AF"/>
    <w:rsid w:val="00C409DB"/>
    <w:rsid w:val="00C40B4F"/>
    <w:rsid w:val="00C40D84"/>
    <w:rsid w:val="00C40FEF"/>
    <w:rsid w:val="00C41155"/>
    <w:rsid w:val="00C4138A"/>
    <w:rsid w:val="00C41769"/>
    <w:rsid w:val="00C41772"/>
    <w:rsid w:val="00C41A58"/>
    <w:rsid w:val="00C41C19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A49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00A"/>
    <w:rsid w:val="00C6073B"/>
    <w:rsid w:val="00C607E3"/>
    <w:rsid w:val="00C60986"/>
    <w:rsid w:val="00C6099A"/>
    <w:rsid w:val="00C60B0B"/>
    <w:rsid w:val="00C60D36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5F24"/>
    <w:rsid w:val="00C661E8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89F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CBE"/>
    <w:rsid w:val="00C81E24"/>
    <w:rsid w:val="00C82606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299"/>
    <w:rsid w:val="00C854E2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1D"/>
    <w:rsid w:val="00C870D3"/>
    <w:rsid w:val="00C87308"/>
    <w:rsid w:val="00C875DB"/>
    <w:rsid w:val="00C87A2A"/>
    <w:rsid w:val="00C87D7D"/>
    <w:rsid w:val="00C87E53"/>
    <w:rsid w:val="00C90EBE"/>
    <w:rsid w:val="00C91206"/>
    <w:rsid w:val="00C916B2"/>
    <w:rsid w:val="00C91860"/>
    <w:rsid w:val="00C918B3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8D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3B6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6C5C"/>
    <w:rsid w:val="00CB75DE"/>
    <w:rsid w:val="00CB77DD"/>
    <w:rsid w:val="00CB7A72"/>
    <w:rsid w:val="00CC0113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209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087"/>
    <w:rsid w:val="00CE2635"/>
    <w:rsid w:val="00CE27C9"/>
    <w:rsid w:val="00CE2BFB"/>
    <w:rsid w:val="00CE2CD1"/>
    <w:rsid w:val="00CE2F95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89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1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40E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65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2C28"/>
    <w:rsid w:val="00D331D2"/>
    <w:rsid w:val="00D33735"/>
    <w:rsid w:val="00D33778"/>
    <w:rsid w:val="00D338CE"/>
    <w:rsid w:val="00D33978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0FAB"/>
    <w:rsid w:val="00D414E3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2A"/>
    <w:rsid w:val="00D57BB3"/>
    <w:rsid w:val="00D602AF"/>
    <w:rsid w:val="00D602F0"/>
    <w:rsid w:val="00D605BE"/>
    <w:rsid w:val="00D60E73"/>
    <w:rsid w:val="00D60EB9"/>
    <w:rsid w:val="00D60F44"/>
    <w:rsid w:val="00D6102C"/>
    <w:rsid w:val="00D6108D"/>
    <w:rsid w:val="00D61109"/>
    <w:rsid w:val="00D61968"/>
    <w:rsid w:val="00D619CF"/>
    <w:rsid w:val="00D61ED4"/>
    <w:rsid w:val="00D621F9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65B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0C7"/>
    <w:rsid w:val="00D813EC"/>
    <w:rsid w:val="00D81438"/>
    <w:rsid w:val="00D81D40"/>
    <w:rsid w:val="00D81D72"/>
    <w:rsid w:val="00D8218D"/>
    <w:rsid w:val="00D82380"/>
    <w:rsid w:val="00D8240A"/>
    <w:rsid w:val="00D825E9"/>
    <w:rsid w:val="00D82993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6FF3"/>
    <w:rsid w:val="00D87495"/>
    <w:rsid w:val="00D8774E"/>
    <w:rsid w:val="00D8776D"/>
    <w:rsid w:val="00D90055"/>
    <w:rsid w:val="00D906B6"/>
    <w:rsid w:val="00D90D77"/>
    <w:rsid w:val="00D90FC5"/>
    <w:rsid w:val="00D91CC9"/>
    <w:rsid w:val="00D91D83"/>
    <w:rsid w:val="00D921E4"/>
    <w:rsid w:val="00D92A78"/>
    <w:rsid w:val="00D92C73"/>
    <w:rsid w:val="00D93255"/>
    <w:rsid w:val="00D932EA"/>
    <w:rsid w:val="00D93503"/>
    <w:rsid w:val="00D93874"/>
    <w:rsid w:val="00D93B21"/>
    <w:rsid w:val="00D944CD"/>
    <w:rsid w:val="00D951A7"/>
    <w:rsid w:val="00D9532E"/>
    <w:rsid w:val="00D9559A"/>
    <w:rsid w:val="00D95C71"/>
    <w:rsid w:val="00D9664B"/>
    <w:rsid w:val="00D969BE"/>
    <w:rsid w:val="00D97112"/>
    <w:rsid w:val="00D974DA"/>
    <w:rsid w:val="00D9786B"/>
    <w:rsid w:val="00D9787D"/>
    <w:rsid w:val="00D97DE2"/>
    <w:rsid w:val="00DA0235"/>
    <w:rsid w:val="00DA02C8"/>
    <w:rsid w:val="00DA03CC"/>
    <w:rsid w:val="00DA0724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4C3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A56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959"/>
    <w:rsid w:val="00DC2A3C"/>
    <w:rsid w:val="00DC2AC3"/>
    <w:rsid w:val="00DC2E21"/>
    <w:rsid w:val="00DC31D4"/>
    <w:rsid w:val="00DC3467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5FFD"/>
    <w:rsid w:val="00DC6E91"/>
    <w:rsid w:val="00DC6F7F"/>
    <w:rsid w:val="00DC7661"/>
    <w:rsid w:val="00DC76A5"/>
    <w:rsid w:val="00DC7749"/>
    <w:rsid w:val="00DC781E"/>
    <w:rsid w:val="00DC78C4"/>
    <w:rsid w:val="00DC7B82"/>
    <w:rsid w:val="00DC7C35"/>
    <w:rsid w:val="00DC7EBD"/>
    <w:rsid w:val="00DD022E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5AC"/>
    <w:rsid w:val="00DD3619"/>
    <w:rsid w:val="00DD388E"/>
    <w:rsid w:val="00DD3901"/>
    <w:rsid w:val="00DD3917"/>
    <w:rsid w:val="00DD3B5D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1AD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977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A27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41F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2CE"/>
    <w:rsid w:val="00DF7374"/>
    <w:rsid w:val="00DF7546"/>
    <w:rsid w:val="00DF7688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1FCA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27999"/>
    <w:rsid w:val="00E30119"/>
    <w:rsid w:val="00E307B9"/>
    <w:rsid w:val="00E307E4"/>
    <w:rsid w:val="00E30A15"/>
    <w:rsid w:val="00E30D08"/>
    <w:rsid w:val="00E30E5D"/>
    <w:rsid w:val="00E31334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5AE"/>
    <w:rsid w:val="00E3567F"/>
    <w:rsid w:val="00E35AA4"/>
    <w:rsid w:val="00E35C8F"/>
    <w:rsid w:val="00E360F3"/>
    <w:rsid w:val="00E361D3"/>
    <w:rsid w:val="00E36A9D"/>
    <w:rsid w:val="00E37071"/>
    <w:rsid w:val="00E372C2"/>
    <w:rsid w:val="00E375FF"/>
    <w:rsid w:val="00E37653"/>
    <w:rsid w:val="00E3797F"/>
    <w:rsid w:val="00E37A17"/>
    <w:rsid w:val="00E37D7C"/>
    <w:rsid w:val="00E37DB0"/>
    <w:rsid w:val="00E37EBA"/>
    <w:rsid w:val="00E4023A"/>
    <w:rsid w:val="00E40F8A"/>
    <w:rsid w:val="00E40FE3"/>
    <w:rsid w:val="00E411E3"/>
    <w:rsid w:val="00E41970"/>
    <w:rsid w:val="00E41B1B"/>
    <w:rsid w:val="00E41BC3"/>
    <w:rsid w:val="00E41BF5"/>
    <w:rsid w:val="00E41D61"/>
    <w:rsid w:val="00E42053"/>
    <w:rsid w:val="00E42D94"/>
    <w:rsid w:val="00E43000"/>
    <w:rsid w:val="00E433A8"/>
    <w:rsid w:val="00E43506"/>
    <w:rsid w:val="00E43607"/>
    <w:rsid w:val="00E43A20"/>
    <w:rsid w:val="00E44248"/>
    <w:rsid w:val="00E443CE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7B3"/>
    <w:rsid w:val="00E53A3E"/>
    <w:rsid w:val="00E54D2E"/>
    <w:rsid w:val="00E54E11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117"/>
    <w:rsid w:val="00E6741A"/>
    <w:rsid w:val="00E674D2"/>
    <w:rsid w:val="00E67716"/>
    <w:rsid w:val="00E67E17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AB7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09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0E37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6FB9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DB8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771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A06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33B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B7527"/>
    <w:rsid w:val="00EC00CC"/>
    <w:rsid w:val="00EC0734"/>
    <w:rsid w:val="00EC10A8"/>
    <w:rsid w:val="00EC1112"/>
    <w:rsid w:val="00EC1F2A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061"/>
    <w:rsid w:val="00EE36BA"/>
    <w:rsid w:val="00EE3A22"/>
    <w:rsid w:val="00EE3C3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5F9E"/>
    <w:rsid w:val="00EE608A"/>
    <w:rsid w:val="00EE615F"/>
    <w:rsid w:val="00EE625C"/>
    <w:rsid w:val="00EE6444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3D9D"/>
    <w:rsid w:val="00EF413C"/>
    <w:rsid w:val="00EF417E"/>
    <w:rsid w:val="00EF41E2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3FA2"/>
    <w:rsid w:val="00F045D7"/>
    <w:rsid w:val="00F04E92"/>
    <w:rsid w:val="00F04F5E"/>
    <w:rsid w:val="00F04F6F"/>
    <w:rsid w:val="00F058D9"/>
    <w:rsid w:val="00F05AE0"/>
    <w:rsid w:val="00F05DDB"/>
    <w:rsid w:val="00F05E55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309"/>
    <w:rsid w:val="00F178DF"/>
    <w:rsid w:val="00F17DB5"/>
    <w:rsid w:val="00F17F60"/>
    <w:rsid w:val="00F2022B"/>
    <w:rsid w:val="00F2026E"/>
    <w:rsid w:val="00F20AFF"/>
    <w:rsid w:val="00F20E27"/>
    <w:rsid w:val="00F20E54"/>
    <w:rsid w:val="00F20E99"/>
    <w:rsid w:val="00F21167"/>
    <w:rsid w:val="00F21248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97"/>
    <w:rsid w:val="00F31FA2"/>
    <w:rsid w:val="00F3247B"/>
    <w:rsid w:val="00F32618"/>
    <w:rsid w:val="00F3269E"/>
    <w:rsid w:val="00F3292B"/>
    <w:rsid w:val="00F33020"/>
    <w:rsid w:val="00F33483"/>
    <w:rsid w:val="00F33583"/>
    <w:rsid w:val="00F33C0E"/>
    <w:rsid w:val="00F34422"/>
    <w:rsid w:val="00F34536"/>
    <w:rsid w:val="00F346E4"/>
    <w:rsid w:val="00F3471F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34A"/>
    <w:rsid w:val="00F417E2"/>
    <w:rsid w:val="00F41840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6CAB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081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1C2F"/>
    <w:rsid w:val="00F62090"/>
    <w:rsid w:val="00F6242D"/>
    <w:rsid w:val="00F62610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94"/>
    <w:rsid w:val="00F753FF"/>
    <w:rsid w:val="00F75B81"/>
    <w:rsid w:val="00F75C7D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90"/>
    <w:rsid w:val="00F84EDB"/>
    <w:rsid w:val="00F852F8"/>
    <w:rsid w:val="00F8548C"/>
    <w:rsid w:val="00F85704"/>
    <w:rsid w:val="00F85CC7"/>
    <w:rsid w:val="00F85FAA"/>
    <w:rsid w:val="00F86228"/>
    <w:rsid w:val="00F86407"/>
    <w:rsid w:val="00F86F1B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537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09AA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3CD"/>
    <w:rsid w:val="00FB342E"/>
    <w:rsid w:val="00FB346C"/>
    <w:rsid w:val="00FB3555"/>
    <w:rsid w:val="00FB361C"/>
    <w:rsid w:val="00FB3B44"/>
    <w:rsid w:val="00FB3CA2"/>
    <w:rsid w:val="00FB3D2F"/>
    <w:rsid w:val="00FB3EDA"/>
    <w:rsid w:val="00FB3F40"/>
    <w:rsid w:val="00FB424B"/>
    <w:rsid w:val="00FB4926"/>
    <w:rsid w:val="00FB4E99"/>
    <w:rsid w:val="00FB4ED4"/>
    <w:rsid w:val="00FB4F1E"/>
    <w:rsid w:val="00FB55E2"/>
    <w:rsid w:val="00FB5B09"/>
    <w:rsid w:val="00FB5FB6"/>
    <w:rsid w:val="00FB6145"/>
    <w:rsid w:val="00FB65D3"/>
    <w:rsid w:val="00FB68D8"/>
    <w:rsid w:val="00FB729D"/>
    <w:rsid w:val="00FB737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784"/>
    <w:rsid w:val="00FC2DB5"/>
    <w:rsid w:val="00FC3440"/>
    <w:rsid w:val="00FC3AA5"/>
    <w:rsid w:val="00FC3D7D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5FF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26C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E7F8E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2C5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14</Pages>
  <Words>2583</Words>
  <Characters>11616</Characters>
  <Application>Microsoft Office Word</Application>
  <DocSecurity>0</DocSecurity>
  <Lines>96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Pimporn, Pintasom</cp:lastModifiedBy>
  <cp:revision>5</cp:revision>
  <cp:lastPrinted>2023-11-02T09:30:00Z</cp:lastPrinted>
  <dcterms:created xsi:type="dcterms:W3CDTF">2023-11-07T01:04:00Z</dcterms:created>
  <dcterms:modified xsi:type="dcterms:W3CDTF">2023-11-07T07:39:00Z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