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C075DE" w14:paraId="1C84BD4D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74D1199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A8F76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67289FBB" w14:textId="77777777" w:rsidR="00F16933" w:rsidRPr="00C075DE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C235F0" w:rsidRPr="00C075DE" w14:paraId="3C44AD1F" w14:textId="77777777" w:rsidTr="00C235F0">
        <w:trPr>
          <w:trHeight w:hRule="exact" w:val="389"/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5EE9D2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CF5A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4A80140" w14:textId="77777777" w:rsidR="00C235F0" w:rsidRPr="00C075DE" w:rsidRDefault="00C235F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62320" w:rsidRPr="00C075DE" w14:paraId="7287D1D7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2B46A577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6948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EBCF821" w14:textId="344593E2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362320" w:rsidRPr="00C075DE" w14:paraId="054B772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F8A2CB9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E2ACB8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8328600" w14:textId="7B4205D9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62320" w:rsidRPr="00C075DE" w14:paraId="161852EA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B26119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EB211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EEA1AF1" w14:textId="785011E1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62320" w:rsidRPr="00C075DE" w14:paraId="76AD32A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3E3199CC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E60932" w14:textId="77777777" w:rsidR="00362320" w:rsidRPr="00F57B94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6FB6DBA" w14:textId="57059C66" w:rsidR="00362320" w:rsidRPr="00F57B94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57B9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1F4D3F" w:rsidRPr="00F57B9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บริษัทย่อ</w:t>
            </w:r>
            <w:r w:rsidR="004475F3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ย </w:t>
            </w:r>
            <w:r w:rsidR="00F57B94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บริษัทร่วม </w:t>
            </w:r>
            <w:r w:rsidR="004475F3" w:rsidRPr="00F57B9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และการร่วมค้า</w:t>
            </w:r>
          </w:p>
        </w:tc>
      </w:tr>
      <w:tr w:rsidR="00362320" w:rsidRPr="00C075DE" w14:paraId="08B7F45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4E4490F0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923CD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D5F366E" w14:textId="6CF6DE4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อาคารและอุปกรณ์และสินทรัพย์สิทธิการใช้</w:t>
            </w:r>
          </w:p>
        </w:tc>
      </w:tr>
      <w:tr w:rsidR="00362320" w:rsidRPr="00C075DE" w14:paraId="081FB7A6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424F03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213710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D4A5806" w14:textId="671748FC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เจ้าหนี้หมุนเวียนอื่น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</w:p>
        </w:tc>
      </w:tr>
      <w:tr w:rsidR="00A370B1" w:rsidRPr="00C075DE" w14:paraId="5CBA6DA2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26E7F6D" w14:textId="77777777" w:rsidR="00A370B1" w:rsidRPr="00DC0DF6" w:rsidRDefault="00A370B1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1B2A20" w14:textId="77777777" w:rsidR="00A370B1" w:rsidRPr="00DC0DF6" w:rsidRDefault="00A370B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2BE9F1" w14:textId="79E4646D" w:rsidR="00A370B1" w:rsidRPr="00DC0DF6" w:rsidRDefault="00A370B1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7B5E33" w:rsidRPr="00C075DE" w14:paraId="0B89396B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73F28FA" w14:textId="77777777" w:rsidR="007B5E33" w:rsidRPr="00DC0DF6" w:rsidRDefault="007B5E33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13EF4A" w14:textId="77777777" w:rsidR="007B5E33" w:rsidRPr="00DC0DF6" w:rsidRDefault="007B5E33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0CFB617" w14:textId="26365F8F" w:rsidR="007B5E33" w:rsidRPr="00DC0DF6" w:rsidRDefault="007B5E33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DC0DF6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362320" w:rsidRPr="00C075DE" w14:paraId="4C79F3F4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08D089C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030BF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AAF4B1" w14:textId="37B17445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AD38C3" w:rsidRPr="00C075DE" w14:paraId="1FADB0B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54A8751C" w14:textId="77777777" w:rsidR="00AD38C3" w:rsidRPr="00C075DE" w:rsidRDefault="00AD38C3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A19C72" w14:textId="77777777" w:rsidR="00AD38C3" w:rsidRPr="00C075DE" w:rsidRDefault="00AD38C3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FBA320" w14:textId="64DC2D24" w:rsidR="00AD38C3" w:rsidRPr="00C075DE" w:rsidRDefault="00AD38C3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62320" w:rsidRPr="00C075DE" w14:paraId="06695443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90C6AE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2308C2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13C494" w14:textId="28B7A7DE" w:rsidR="00362320" w:rsidRPr="00C075DE" w:rsidRDefault="00362320" w:rsidP="0036232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เครื่องมือทางการเงิน</w:t>
            </w:r>
            <w:r w:rsidRPr="00C075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</w:t>
            </w:r>
          </w:p>
        </w:tc>
      </w:tr>
      <w:tr w:rsidR="00362320" w:rsidRPr="00C075DE" w14:paraId="00CE1DA5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11D2306F" w14:textId="77777777" w:rsidR="00362320" w:rsidRPr="00C075DE" w:rsidRDefault="00362320" w:rsidP="00362320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98DE9A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A09056" w14:textId="75C6EC25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  <w:r w:rsidRPr="00C075D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 </w:t>
            </w:r>
          </w:p>
        </w:tc>
      </w:tr>
      <w:tr w:rsidR="00362320" w:rsidRPr="00C075DE" w14:paraId="01A13EDC" w14:textId="77777777" w:rsidTr="008B557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389"/>
        </w:trPr>
        <w:tc>
          <w:tcPr>
            <w:tcW w:w="1278" w:type="dxa"/>
          </w:tcPr>
          <w:p w14:paraId="7DA5D2E0" w14:textId="77777777" w:rsidR="00362320" w:rsidRPr="00C075DE" w:rsidRDefault="00362320" w:rsidP="00F527B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7CA6B" w14:textId="77777777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4C34" w14:textId="59C2AFBE" w:rsidR="00362320" w:rsidRPr="00C075DE" w:rsidRDefault="00362320" w:rsidP="0036232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6B23E6C3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br w:type="page"/>
      </w:r>
      <w:r w:rsidRPr="00C075DE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926DBC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B58B150" w14:textId="77777777" w:rsidR="00F16933" w:rsidRPr="00C075DE" w:rsidRDefault="00F16933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497283F" w14:textId="7EDB12AB" w:rsidR="006D186F" w:rsidRPr="00C075DE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68C6" w:rsidRPr="00C075DE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C075DE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</w:t>
      </w:r>
      <w:r w:rsidR="005367D0" w:rsidRPr="00C075DE">
        <w:rPr>
          <w:rFonts w:asciiTheme="majorBidi" w:hAnsiTheme="majorBidi" w:cstheme="majorBidi"/>
          <w:sz w:val="30"/>
          <w:szCs w:val="30"/>
          <w:cs/>
        </w:rPr>
        <w:t>การเงินจากคณะกรรมการเมื่อวันที</w:t>
      </w:r>
      <w:r w:rsidR="001514D9" w:rsidRPr="00C075DE">
        <w:rPr>
          <w:rFonts w:asciiTheme="majorBidi" w:hAnsiTheme="majorBidi" w:cstheme="majorBidi"/>
          <w:sz w:val="30"/>
          <w:szCs w:val="30"/>
          <w:cs/>
        </w:rPr>
        <w:t>่</w:t>
      </w:r>
      <w:r w:rsidR="00577354"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sz w:val="30"/>
          <w:szCs w:val="30"/>
        </w:rPr>
        <w:t>13</w:t>
      </w:r>
      <w:r w:rsidR="0095455C">
        <w:rPr>
          <w:rFonts w:asciiTheme="majorBidi" w:hAnsiTheme="majorBidi" w:cstheme="majorBidi"/>
          <w:sz w:val="30"/>
          <w:szCs w:val="30"/>
        </w:rPr>
        <w:t xml:space="preserve"> </w:t>
      </w:r>
      <w:r w:rsidR="00477ABF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90F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sz w:val="30"/>
          <w:szCs w:val="30"/>
        </w:rPr>
        <w:t>2566</w:t>
      </w:r>
    </w:p>
    <w:p w14:paraId="65EFDF16" w14:textId="77777777" w:rsidR="006D186F" w:rsidRPr="00C075DE" w:rsidRDefault="006D186F" w:rsidP="00607C9D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9925CA" w14:textId="77777777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</w:t>
      </w:r>
      <w:r w:rsidR="00F426CF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ระหว่างกาล</w:t>
      </w:r>
    </w:p>
    <w:p w14:paraId="7F2C0D48" w14:textId="77777777" w:rsidR="00FD2436" w:rsidRPr="00C075DE" w:rsidRDefault="00FD2436" w:rsidP="00607C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F7414A" w14:textId="785A81D4" w:rsidR="00E57920" w:rsidRPr="00C075DE" w:rsidRDefault="00E57920" w:rsidP="00D34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</w:t>
      </w:r>
      <w:r w:rsidRPr="00C075DE">
        <w:rPr>
          <w:rFonts w:asciiTheme="majorBidi" w:hAnsiTheme="majorBidi" w:cstheme="majorBidi"/>
          <w:sz w:val="30"/>
          <w:szCs w:val="30"/>
        </w:rPr>
        <w:t>“</w:t>
      </w:r>
      <w:r w:rsidRPr="00C075DE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>”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) ตามมาตรฐานการบัญชี ฉบับที่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34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075DE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="00DA323D"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="00DA323D"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2565</w:t>
      </w:r>
    </w:p>
    <w:p w14:paraId="526AAE1F" w14:textId="77777777" w:rsidR="00F45B8D" w:rsidRPr="00C075DE" w:rsidRDefault="00F45B8D" w:rsidP="00D773ED">
      <w:pPr>
        <w:rPr>
          <w:rFonts w:asciiTheme="majorBidi" w:hAnsiTheme="majorBidi" w:cstheme="majorBidi"/>
          <w:sz w:val="30"/>
          <w:szCs w:val="30"/>
        </w:rPr>
      </w:pPr>
    </w:p>
    <w:p w14:paraId="5A1DD8F1" w14:textId="2BBB5482" w:rsidR="00E57920" w:rsidRPr="00C075DE" w:rsidRDefault="00E57920" w:rsidP="00E5792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075DE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3F63C8" w:rsidRPr="00C075DE">
        <w:rPr>
          <w:rFonts w:asciiTheme="majorBidi" w:hAnsiTheme="majorBidi" w:cstheme="majorBidi"/>
          <w:sz w:val="30"/>
          <w:szCs w:val="30"/>
          <w:cs/>
        </w:rPr>
        <w:t>ที่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Pr="00C075DE">
        <w:rPr>
          <w:rFonts w:asciiTheme="majorBidi" w:hAnsiTheme="majorBidi" w:cstheme="majorBidi"/>
          <w:sz w:val="30"/>
          <w:szCs w:val="30"/>
        </w:rPr>
        <w:t xml:space="preserve"> 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2565</w:t>
      </w:r>
      <w:r w:rsidRPr="00C075DE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36651FD" w14:textId="6EADEA5B" w:rsidR="009C2C92" w:rsidRPr="00C075DE" w:rsidRDefault="009C2C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C1247C8" w14:textId="4326E1E1" w:rsidR="00F16933" w:rsidRPr="00C075DE" w:rsidRDefault="00F16933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1458BDA4" w14:textId="77777777" w:rsidR="001D78A3" w:rsidRPr="00C075DE" w:rsidRDefault="001D78A3" w:rsidP="00253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D605738" w14:textId="42C625CC" w:rsidR="00B4386E" w:rsidRPr="00817773" w:rsidRDefault="00EA4ABD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F3524A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</w:t>
      </w:r>
      <w:r w:rsidR="00C16DE6" w:rsidRPr="00F3524A">
        <w:rPr>
          <w:rFonts w:asciiTheme="majorBidi" w:hAnsiTheme="majorBidi"/>
          <w:sz w:val="30"/>
          <w:szCs w:val="30"/>
          <w:cs/>
        </w:rPr>
        <w:t>บริษัทย่อย บริษัทร่วม และการร่วมค้า</w:t>
      </w:r>
      <w:r w:rsidR="00936FCD" w:rsidRPr="00F3524A">
        <w:rPr>
          <w:rFonts w:asciiTheme="majorBidi" w:hAnsiTheme="majorBidi" w:cstheme="majorBidi"/>
          <w:sz w:val="30"/>
          <w:szCs w:val="30"/>
          <w:cs/>
        </w:rPr>
        <w:t xml:space="preserve">มีการเปลี่ยนแปลงอย่างมีสาระสำคัญ </w:t>
      </w:r>
      <w:r w:rsidRPr="00F3524A">
        <w:rPr>
          <w:rFonts w:asciiTheme="majorBidi" w:hAnsiTheme="majorBidi" w:cstheme="majorBidi"/>
          <w:sz w:val="30"/>
          <w:szCs w:val="30"/>
          <w:cs/>
        </w:rPr>
        <w:t>ได้เปิดเผย</w:t>
      </w:r>
      <w:r w:rsidR="00C16DE6" w:rsidRPr="00F3524A">
        <w:rPr>
          <w:rFonts w:asciiTheme="majorBidi" w:hAnsiTheme="majorBidi" w:cstheme="majorBidi"/>
          <w:sz w:val="30"/>
          <w:szCs w:val="30"/>
        </w:rPr>
        <w:t xml:space="preserve">             </w:t>
      </w:r>
      <w:r w:rsidRPr="00F3524A">
        <w:rPr>
          <w:rFonts w:asciiTheme="majorBidi" w:hAnsiTheme="majorBidi" w:cstheme="majorBidi"/>
          <w:sz w:val="30"/>
          <w:szCs w:val="30"/>
          <w:cs/>
        </w:rPr>
        <w:t xml:space="preserve">ในหมายเหตุข้อ </w:t>
      </w:r>
      <w:r w:rsidR="00270230" w:rsidRPr="00270230">
        <w:rPr>
          <w:rFonts w:asciiTheme="majorBidi" w:hAnsiTheme="majorBidi" w:cstheme="majorBidi"/>
          <w:sz w:val="30"/>
          <w:szCs w:val="30"/>
        </w:rPr>
        <w:t>4</w:t>
      </w:r>
      <w:r w:rsidR="00A370B1" w:rsidRPr="00F3524A">
        <w:rPr>
          <w:rFonts w:asciiTheme="majorBidi" w:hAnsiTheme="majorBidi" w:cstheme="majorBidi"/>
          <w:sz w:val="30"/>
          <w:szCs w:val="30"/>
        </w:rPr>
        <w:t xml:space="preserve"> </w:t>
      </w:r>
    </w:p>
    <w:p w14:paraId="1B05847D" w14:textId="77777777" w:rsidR="00EB44BF" w:rsidRPr="00C12DB8" w:rsidRDefault="00EB44BF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16"/>
          <w:szCs w:val="16"/>
        </w:rPr>
      </w:pPr>
    </w:p>
    <w:p w14:paraId="1A279782" w14:textId="77777777" w:rsidR="005E7DCA" w:rsidRDefault="005E7DCA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09154" w14:textId="77777777" w:rsidR="00C1187A" w:rsidRPr="00F57B94" w:rsidRDefault="00C1187A" w:rsidP="00C118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836DD7C" w14:textId="77777777" w:rsidR="00FF7CE0" w:rsidRDefault="00FF7CE0">
      <w:r>
        <w:br w:type="page"/>
      </w:r>
    </w:p>
    <w:tbl>
      <w:tblPr>
        <w:tblW w:w="9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23"/>
        <w:gridCol w:w="255"/>
        <w:gridCol w:w="1163"/>
        <w:gridCol w:w="255"/>
        <w:gridCol w:w="1162"/>
        <w:gridCol w:w="245"/>
        <w:gridCol w:w="1227"/>
      </w:tblGrid>
      <w:tr w:rsidR="00613194" w:rsidRPr="00C075DE" w14:paraId="2943E48E" w14:textId="77777777">
        <w:trPr>
          <w:tblHeader/>
        </w:trPr>
        <w:tc>
          <w:tcPr>
            <w:tcW w:w="3690" w:type="dxa"/>
          </w:tcPr>
          <w:p w14:paraId="4F94D727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ที่เกี่ยวข้องกัน</w:t>
            </w:r>
          </w:p>
        </w:tc>
        <w:tc>
          <w:tcPr>
            <w:tcW w:w="2641" w:type="dxa"/>
            <w:gridSpan w:val="3"/>
          </w:tcPr>
          <w:p w14:paraId="1C0ECC43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EBED8B0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A8BDA89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4" w:type="dxa"/>
            <w:gridSpan w:val="3"/>
          </w:tcPr>
          <w:p w14:paraId="624BAAAF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BDFF197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3194" w:rsidRPr="00C075DE" w14:paraId="50A1DA5C" w14:textId="77777777">
        <w:trPr>
          <w:tblHeader/>
        </w:trPr>
        <w:tc>
          <w:tcPr>
            <w:tcW w:w="3690" w:type="dxa"/>
          </w:tcPr>
          <w:p w14:paraId="2CA3E5FE" w14:textId="1C7816F3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77A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270230"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77AB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23" w:type="dxa"/>
          </w:tcPr>
          <w:p w14:paraId="26BB02EA" w14:textId="0E5C80E1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5" w:type="dxa"/>
          </w:tcPr>
          <w:p w14:paraId="6F6B82FA" w14:textId="30D0C229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3" w:type="dxa"/>
          </w:tcPr>
          <w:p w14:paraId="0A8CA4F6" w14:textId="723074EA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5" w:type="dxa"/>
          </w:tcPr>
          <w:p w14:paraId="50A139D2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54341FEE" w14:textId="4AFA1D4E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5" w:type="dxa"/>
          </w:tcPr>
          <w:p w14:paraId="6EB9C3DA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79B6C97" w14:textId="3FB0DD9E" w:rsidR="0061319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613194" w:rsidRPr="00C075DE" w14:paraId="4EABFDAB" w14:textId="77777777">
        <w:trPr>
          <w:tblHeader/>
        </w:trPr>
        <w:tc>
          <w:tcPr>
            <w:tcW w:w="3690" w:type="dxa"/>
          </w:tcPr>
          <w:p w14:paraId="6C42DEC6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30" w:type="dxa"/>
            <w:gridSpan w:val="7"/>
          </w:tcPr>
          <w:p w14:paraId="5C694C96" w14:textId="77777777" w:rsidR="00613194" w:rsidRPr="00C075DE" w:rsidRDefault="006131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13194" w:rsidRPr="00C075DE" w14:paraId="1E0052CE" w14:textId="77777777">
        <w:tc>
          <w:tcPr>
            <w:tcW w:w="3690" w:type="dxa"/>
          </w:tcPr>
          <w:p w14:paraId="372F6788" w14:textId="77777777" w:rsidR="00613194" w:rsidRPr="00C075DE" w:rsidRDefault="00613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23" w:type="dxa"/>
          </w:tcPr>
          <w:p w14:paraId="30A3A127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106A195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515B76C6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3CE8650B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2" w:type="dxa"/>
          </w:tcPr>
          <w:p w14:paraId="3A792C0A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" w:type="dxa"/>
          </w:tcPr>
          <w:p w14:paraId="559B5BB1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41969E5" w14:textId="77777777" w:rsidR="00613194" w:rsidRPr="00C075DE" w:rsidRDefault="00613194" w:rsidP="00CF25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76581" w:rsidRPr="00F83795" w14:paraId="433A20BA" w14:textId="77777777">
        <w:tc>
          <w:tcPr>
            <w:tcW w:w="3690" w:type="dxa"/>
          </w:tcPr>
          <w:p w14:paraId="0D756FCC" w14:textId="77777777" w:rsidR="00276581" w:rsidRPr="00F83795" w:rsidRDefault="00276581" w:rsidP="0027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6D4E991B" w14:textId="17150914" w:rsidR="00276581" w:rsidRPr="00F83795" w:rsidRDefault="00276581" w:rsidP="006E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B54A341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907FDF4" w14:textId="66A2D2A5" w:rsidR="00276581" w:rsidRPr="00F83795" w:rsidRDefault="00276581" w:rsidP="006E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2A677E5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07526895" w14:textId="487C80E2" w:rsidR="00276581" w:rsidRPr="00F83795" w:rsidRDefault="00270230" w:rsidP="006E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8</w:t>
            </w:r>
          </w:p>
        </w:tc>
        <w:tc>
          <w:tcPr>
            <w:tcW w:w="245" w:type="dxa"/>
            <w:shd w:val="clear" w:color="auto" w:fill="auto"/>
          </w:tcPr>
          <w:p w14:paraId="7F82CE2D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82CA170" w14:textId="3F490213" w:rsidR="00276581" w:rsidRPr="00F83795" w:rsidRDefault="00270230" w:rsidP="006E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854</w:t>
            </w:r>
          </w:p>
        </w:tc>
      </w:tr>
      <w:tr w:rsidR="00276581" w:rsidRPr="00F83795" w14:paraId="5101A933" w14:textId="77777777">
        <w:tc>
          <w:tcPr>
            <w:tcW w:w="3690" w:type="dxa"/>
          </w:tcPr>
          <w:p w14:paraId="28064DA6" w14:textId="77777777" w:rsidR="00276581" w:rsidRPr="00F83795" w:rsidRDefault="00276581" w:rsidP="0027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4DD9720" w14:textId="1D0A1245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3FB547C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BE4D2D1" w14:textId="6CEB3F8B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478777E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1C8CCEE7" w14:textId="585DA902" w:rsidR="00276581" w:rsidRPr="00F83795" w:rsidRDefault="00270230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54</w:t>
            </w:r>
            <w:r w:rsidR="00276581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362</w:t>
            </w:r>
          </w:p>
        </w:tc>
        <w:tc>
          <w:tcPr>
            <w:tcW w:w="245" w:type="dxa"/>
            <w:shd w:val="clear" w:color="auto" w:fill="auto"/>
          </w:tcPr>
          <w:p w14:paraId="60EA3B3F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14EFDD18" w14:textId="168C1AD8" w:rsidR="00276581" w:rsidRPr="00F83795" w:rsidRDefault="00270230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  <w:r w:rsidR="00276581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985</w:t>
            </w:r>
          </w:p>
        </w:tc>
      </w:tr>
      <w:tr w:rsidR="00276581" w:rsidRPr="00F83795" w14:paraId="035E2107" w14:textId="77777777">
        <w:tc>
          <w:tcPr>
            <w:tcW w:w="3690" w:type="dxa"/>
          </w:tcPr>
          <w:p w14:paraId="47C4EE4E" w14:textId="77777777" w:rsidR="00276581" w:rsidRPr="00F83795" w:rsidRDefault="00276581" w:rsidP="0027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68F70BF0" w14:textId="266B97EA" w:rsidR="00276581" w:rsidRPr="00F83795" w:rsidRDefault="00276581" w:rsidP="006E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91DBB7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EA6DA0A" w14:textId="0BF13D7C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2079451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shd w:val="clear" w:color="auto" w:fill="auto"/>
          </w:tcPr>
          <w:p w14:paraId="17D1A35F" w14:textId="0B7994E7" w:rsidR="00276581" w:rsidRPr="00F83795" w:rsidRDefault="00270230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245" w:type="dxa"/>
            <w:shd w:val="clear" w:color="auto" w:fill="auto"/>
          </w:tcPr>
          <w:p w14:paraId="607532F9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25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227" w:type="dxa"/>
            <w:shd w:val="clear" w:color="auto" w:fill="auto"/>
          </w:tcPr>
          <w:p w14:paraId="0B3174E5" w14:textId="16414322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276581" w:rsidRPr="00F83795" w14:paraId="44433FC1" w14:textId="77777777">
        <w:tc>
          <w:tcPr>
            <w:tcW w:w="3690" w:type="dxa"/>
          </w:tcPr>
          <w:p w14:paraId="4D25C6FC" w14:textId="77777777" w:rsidR="00276581" w:rsidRPr="00F83795" w:rsidRDefault="00276581" w:rsidP="0027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23" w:type="dxa"/>
            <w:shd w:val="clear" w:color="auto" w:fill="auto"/>
          </w:tcPr>
          <w:p w14:paraId="3D4F894A" w14:textId="08AFC45A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F52AA42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15A7FAB" w14:textId="60B9266C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7E086DB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BA26130" w14:textId="3481190B" w:rsidR="00276581" w:rsidRPr="00F83795" w:rsidRDefault="00270230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402</w:t>
            </w:r>
          </w:p>
        </w:tc>
        <w:tc>
          <w:tcPr>
            <w:tcW w:w="245" w:type="dxa"/>
            <w:shd w:val="clear" w:color="auto" w:fill="auto"/>
          </w:tcPr>
          <w:p w14:paraId="7F776246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2021097" w14:textId="3514C368" w:rsidR="00276581" w:rsidRPr="00F83795" w:rsidRDefault="00270230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394</w:t>
            </w:r>
          </w:p>
        </w:tc>
      </w:tr>
      <w:tr w:rsidR="00276581" w:rsidRPr="00F83795" w14:paraId="4A84E58E" w14:textId="77777777">
        <w:tc>
          <w:tcPr>
            <w:tcW w:w="3690" w:type="dxa"/>
          </w:tcPr>
          <w:p w14:paraId="62F1B337" w14:textId="77777777" w:rsidR="00276581" w:rsidRPr="00F83795" w:rsidRDefault="00276581" w:rsidP="0027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</w:tcPr>
          <w:p w14:paraId="5A0C6A17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45090379" w14:textId="294ED371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5D7144C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00B937A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44730DC" w14:textId="77256B7C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2A3DA4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826DC51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71EB65FD" w14:textId="2E755870" w:rsidR="00276581" w:rsidRPr="00F83795" w:rsidRDefault="00270230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276581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466</w:t>
            </w:r>
          </w:p>
        </w:tc>
        <w:tc>
          <w:tcPr>
            <w:tcW w:w="245" w:type="dxa"/>
            <w:shd w:val="clear" w:color="auto" w:fill="auto"/>
          </w:tcPr>
          <w:p w14:paraId="6EB4A141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BD5A0EC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65A8AA0" w14:textId="7236801E" w:rsidR="00276581" w:rsidRPr="00F83795" w:rsidRDefault="00270230" w:rsidP="0027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667</w:t>
            </w:r>
          </w:p>
        </w:tc>
      </w:tr>
      <w:tr w:rsidR="00276581" w:rsidRPr="00F83795" w14:paraId="48EAA1F7" w14:textId="77777777">
        <w:tc>
          <w:tcPr>
            <w:tcW w:w="3690" w:type="dxa"/>
          </w:tcPr>
          <w:p w14:paraId="34C9EBAD" w14:textId="77777777" w:rsidR="00276581" w:rsidRPr="00F83795" w:rsidRDefault="00276581" w:rsidP="0027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41631820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1A15A05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60735D9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DA9C357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44B79DAC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328AABF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A2B445E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276581" w:rsidRPr="00F83795" w14:paraId="79243C44" w14:textId="77777777">
        <w:tc>
          <w:tcPr>
            <w:tcW w:w="3690" w:type="dxa"/>
          </w:tcPr>
          <w:p w14:paraId="2B7B7540" w14:textId="3D3D77B1" w:rsidR="00276581" w:rsidRPr="00F83795" w:rsidRDefault="00276581" w:rsidP="0027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23" w:type="dxa"/>
            <w:shd w:val="clear" w:color="auto" w:fill="auto"/>
          </w:tcPr>
          <w:p w14:paraId="3A4DE4D4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950706B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DF5A178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3406850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8EE984E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2455E0F9" w14:textId="77777777" w:rsidR="00276581" w:rsidRPr="00F83795" w:rsidRDefault="00276581" w:rsidP="0027658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0DA474DF" w14:textId="77777777" w:rsidR="00276581" w:rsidRPr="00F83795" w:rsidRDefault="00276581" w:rsidP="002765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04B8" w:rsidRPr="00F83795" w14:paraId="104D2555" w14:textId="77777777">
        <w:tc>
          <w:tcPr>
            <w:tcW w:w="3690" w:type="dxa"/>
          </w:tcPr>
          <w:p w14:paraId="7E28F1D0" w14:textId="7A258FBF" w:rsidR="00AE04B8" w:rsidRPr="00F83795" w:rsidRDefault="00AE04B8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03D1B52C" w14:textId="052F07DB" w:rsidR="00AE04B8" w:rsidRPr="00F83795" w:rsidRDefault="00270230" w:rsidP="006E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2279C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242</w:t>
            </w:r>
          </w:p>
        </w:tc>
        <w:tc>
          <w:tcPr>
            <w:tcW w:w="255" w:type="dxa"/>
            <w:shd w:val="clear" w:color="auto" w:fill="auto"/>
          </w:tcPr>
          <w:p w14:paraId="1F200F29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BF257E3" w14:textId="7AF210E8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B225797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F86F134" w14:textId="3E05AB1C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62279C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242</w:t>
            </w:r>
          </w:p>
        </w:tc>
        <w:tc>
          <w:tcPr>
            <w:tcW w:w="245" w:type="dxa"/>
            <w:shd w:val="clear" w:color="auto" w:fill="auto"/>
          </w:tcPr>
          <w:p w14:paraId="36E03E52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3C38EE1" w14:textId="3E0066EF" w:rsidR="00AE04B8" w:rsidRPr="00F83795" w:rsidRDefault="00AE04B8" w:rsidP="006E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E04B8" w:rsidRPr="00F83795" w14:paraId="10F951D6" w14:textId="77777777">
        <w:tc>
          <w:tcPr>
            <w:tcW w:w="3690" w:type="dxa"/>
          </w:tcPr>
          <w:p w14:paraId="7A9DEE50" w14:textId="3079ABB4" w:rsidR="00AE04B8" w:rsidRPr="00F83795" w:rsidRDefault="00AE04B8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7CC7B5C" w14:textId="0640F0B7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14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553</w:t>
            </w:r>
          </w:p>
        </w:tc>
        <w:tc>
          <w:tcPr>
            <w:tcW w:w="255" w:type="dxa"/>
            <w:shd w:val="clear" w:color="auto" w:fill="auto"/>
          </w:tcPr>
          <w:p w14:paraId="1AA53B7C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4FE7CD53" w14:textId="55FC7D44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ABCDBB9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A45F145" w14:textId="50209490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14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553</w:t>
            </w:r>
          </w:p>
        </w:tc>
        <w:tc>
          <w:tcPr>
            <w:tcW w:w="245" w:type="dxa"/>
            <w:shd w:val="clear" w:color="auto" w:fill="auto"/>
          </w:tcPr>
          <w:p w14:paraId="3845AC39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3ECDD79" w14:textId="0C8EECA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E04B8" w:rsidRPr="00F83795" w14:paraId="69446430" w14:textId="77777777">
        <w:tc>
          <w:tcPr>
            <w:tcW w:w="3690" w:type="dxa"/>
          </w:tcPr>
          <w:p w14:paraId="47C54147" w14:textId="62198B92" w:rsidR="00AE04B8" w:rsidRPr="00F83795" w:rsidRDefault="00AE04B8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75662605" w14:textId="34C80DCF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414</w:t>
            </w:r>
          </w:p>
        </w:tc>
        <w:tc>
          <w:tcPr>
            <w:tcW w:w="255" w:type="dxa"/>
            <w:shd w:val="clear" w:color="auto" w:fill="auto"/>
          </w:tcPr>
          <w:p w14:paraId="6ACD76DD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755EF99" w14:textId="3950EDA8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6D5AF66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EB6CEB2" w14:textId="1BBFD3B0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414</w:t>
            </w:r>
          </w:p>
        </w:tc>
        <w:tc>
          <w:tcPr>
            <w:tcW w:w="245" w:type="dxa"/>
            <w:shd w:val="clear" w:color="auto" w:fill="auto"/>
          </w:tcPr>
          <w:p w14:paraId="3624590F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B79587C" w14:textId="2C774170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E04B8" w:rsidRPr="00F83795" w14:paraId="20464D01" w14:textId="77777777">
        <w:tc>
          <w:tcPr>
            <w:tcW w:w="3690" w:type="dxa"/>
          </w:tcPr>
          <w:p w14:paraId="73403FC8" w14:textId="77777777" w:rsidR="00AE04B8" w:rsidRPr="00F83795" w:rsidRDefault="00AE04B8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02DBC04A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36C8843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5B440B8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F239D2C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4518203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75F5B5E8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E507931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04B8" w:rsidRPr="00F83795" w14:paraId="6F0ED196" w14:textId="77777777">
        <w:tc>
          <w:tcPr>
            <w:tcW w:w="3690" w:type="dxa"/>
          </w:tcPr>
          <w:p w14:paraId="6C545612" w14:textId="2C5ED416" w:rsidR="00AE04B8" w:rsidRPr="00F83795" w:rsidRDefault="00AE04B8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23" w:type="dxa"/>
            <w:shd w:val="clear" w:color="auto" w:fill="auto"/>
          </w:tcPr>
          <w:p w14:paraId="7A76EC78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F5AA238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30E041B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BC03768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81A6214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6731762D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F8F7F2D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04B8" w:rsidRPr="00F83795" w14:paraId="5DDEA4E3" w14:textId="77777777">
        <w:tc>
          <w:tcPr>
            <w:tcW w:w="3690" w:type="dxa"/>
          </w:tcPr>
          <w:p w14:paraId="25D95AA1" w14:textId="6F0CF393" w:rsidR="00AE04B8" w:rsidRPr="00F83795" w:rsidRDefault="00AE04B8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223" w:type="dxa"/>
            <w:shd w:val="clear" w:color="auto" w:fill="auto"/>
          </w:tcPr>
          <w:p w14:paraId="1E768884" w14:textId="791F2D0A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305</w:t>
            </w:r>
          </w:p>
        </w:tc>
        <w:tc>
          <w:tcPr>
            <w:tcW w:w="255" w:type="dxa"/>
            <w:shd w:val="clear" w:color="auto" w:fill="auto"/>
          </w:tcPr>
          <w:p w14:paraId="445FE201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D6E2717" w14:textId="1E1E826E" w:rsidR="00AE04B8" w:rsidRPr="00F83795" w:rsidRDefault="00270230" w:rsidP="006E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</w:t>
            </w: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</w:t>
            </w:r>
          </w:p>
        </w:tc>
        <w:tc>
          <w:tcPr>
            <w:tcW w:w="255" w:type="dxa"/>
            <w:shd w:val="clear" w:color="auto" w:fill="auto"/>
          </w:tcPr>
          <w:p w14:paraId="75DE7851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2BAA8E5" w14:textId="459FAB44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111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305</w:t>
            </w:r>
          </w:p>
        </w:tc>
        <w:tc>
          <w:tcPr>
            <w:tcW w:w="245" w:type="dxa"/>
            <w:shd w:val="clear" w:color="auto" w:fill="auto"/>
          </w:tcPr>
          <w:p w14:paraId="7DEE4190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8563291" w14:textId="7496F43C" w:rsidR="00AE04B8" w:rsidRPr="00F83795" w:rsidRDefault="00270230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411</w:t>
            </w:r>
          </w:p>
        </w:tc>
      </w:tr>
      <w:tr w:rsidR="00AE04B8" w:rsidRPr="00F83795" w14:paraId="3B4EA3A6" w14:textId="77777777">
        <w:tc>
          <w:tcPr>
            <w:tcW w:w="3690" w:type="dxa"/>
          </w:tcPr>
          <w:p w14:paraId="1FAB43D8" w14:textId="5EE93414" w:rsidR="00AE04B8" w:rsidRPr="00F83795" w:rsidRDefault="00AE04B8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08568113" w14:textId="4B2B0EF9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767</w:t>
            </w:r>
          </w:p>
        </w:tc>
        <w:tc>
          <w:tcPr>
            <w:tcW w:w="255" w:type="dxa"/>
            <w:shd w:val="clear" w:color="auto" w:fill="auto"/>
          </w:tcPr>
          <w:p w14:paraId="79A273F1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846CDAC" w14:textId="278B1DBA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912</w:t>
            </w:r>
          </w:p>
        </w:tc>
        <w:tc>
          <w:tcPr>
            <w:tcW w:w="255" w:type="dxa"/>
            <w:shd w:val="clear" w:color="auto" w:fill="auto"/>
          </w:tcPr>
          <w:p w14:paraId="7F4D39B0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0AB1EF4" w14:textId="4C702BA1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767</w:t>
            </w:r>
          </w:p>
        </w:tc>
        <w:tc>
          <w:tcPr>
            <w:tcW w:w="245" w:type="dxa"/>
            <w:shd w:val="clear" w:color="auto" w:fill="auto"/>
          </w:tcPr>
          <w:p w14:paraId="4FCF66F5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62ADA98E" w14:textId="62ED4245" w:rsidR="00AE04B8" w:rsidRPr="00F83795" w:rsidRDefault="00270230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912</w:t>
            </w:r>
          </w:p>
        </w:tc>
      </w:tr>
      <w:tr w:rsidR="00AE04B8" w:rsidRPr="00F83795" w14:paraId="165B2278" w14:textId="77777777">
        <w:tc>
          <w:tcPr>
            <w:tcW w:w="3690" w:type="dxa"/>
          </w:tcPr>
          <w:p w14:paraId="02EA151D" w14:textId="77777777" w:rsidR="00AE04B8" w:rsidRPr="00F83795" w:rsidRDefault="00AE04B8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6938A9A3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DD0C396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CEC1528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7F453D4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5340E3FA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7B76C03D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5B9DCDF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04B8" w:rsidRPr="00F83795" w14:paraId="503DA16A" w14:textId="77777777">
        <w:tc>
          <w:tcPr>
            <w:tcW w:w="3690" w:type="dxa"/>
          </w:tcPr>
          <w:p w14:paraId="523002DD" w14:textId="77777777" w:rsidR="00AE04B8" w:rsidRPr="00F83795" w:rsidRDefault="00AE04B8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23" w:type="dxa"/>
          </w:tcPr>
          <w:p w14:paraId="16EAB4AD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52202E6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</w:tcPr>
          <w:p w14:paraId="44D61848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</w:tcPr>
          <w:p w14:paraId="646E5D1E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8F7355E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</w:tcPr>
          <w:p w14:paraId="3EC73F73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</w:tcPr>
          <w:p w14:paraId="7CD9F29E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E04B8" w:rsidRPr="00F83795" w14:paraId="798638BE" w14:textId="77777777">
        <w:tc>
          <w:tcPr>
            <w:tcW w:w="3690" w:type="dxa"/>
          </w:tcPr>
          <w:p w14:paraId="67664FD3" w14:textId="77777777" w:rsidR="00AE04B8" w:rsidRPr="00F83795" w:rsidRDefault="00AE04B8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223" w:type="dxa"/>
            <w:shd w:val="clear" w:color="auto" w:fill="auto"/>
          </w:tcPr>
          <w:p w14:paraId="5B113634" w14:textId="3CF7BC4D" w:rsidR="00AE04B8" w:rsidRPr="00F83795" w:rsidRDefault="00270230" w:rsidP="00672F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672F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280</w:t>
            </w:r>
          </w:p>
        </w:tc>
        <w:tc>
          <w:tcPr>
            <w:tcW w:w="255" w:type="dxa"/>
            <w:shd w:val="clear" w:color="auto" w:fill="auto"/>
          </w:tcPr>
          <w:p w14:paraId="3E595FF4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5C2DF2C" w14:textId="002DD8F0" w:rsidR="00AE04B8" w:rsidRPr="00F83795" w:rsidRDefault="00270230" w:rsidP="006E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451</w:t>
            </w:r>
          </w:p>
        </w:tc>
        <w:tc>
          <w:tcPr>
            <w:tcW w:w="255" w:type="dxa"/>
            <w:shd w:val="clear" w:color="auto" w:fill="auto"/>
          </w:tcPr>
          <w:p w14:paraId="1FF8520F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470D056" w14:textId="7E7ECD3F" w:rsidR="00AE04B8" w:rsidRPr="00F83795" w:rsidRDefault="00AE04B8" w:rsidP="006E2D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46F52046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4E3FDA3" w14:textId="0A60F126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E04B8" w:rsidRPr="00F83795" w14:paraId="2E449D67" w14:textId="77777777">
        <w:tc>
          <w:tcPr>
            <w:tcW w:w="3690" w:type="dxa"/>
          </w:tcPr>
          <w:p w14:paraId="2D3BCBC2" w14:textId="77777777" w:rsidR="00AE04B8" w:rsidRPr="00F83795" w:rsidRDefault="00AE04B8" w:rsidP="00AE04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223" w:type="dxa"/>
            <w:shd w:val="clear" w:color="auto" w:fill="auto"/>
          </w:tcPr>
          <w:p w14:paraId="6A049955" w14:textId="51F92D47" w:rsidR="00AE04B8" w:rsidRPr="00F83795" w:rsidRDefault="00270230" w:rsidP="004B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422</w:t>
            </w:r>
          </w:p>
        </w:tc>
        <w:tc>
          <w:tcPr>
            <w:tcW w:w="255" w:type="dxa"/>
            <w:shd w:val="clear" w:color="auto" w:fill="auto"/>
          </w:tcPr>
          <w:p w14:paraId="4D7B3323" w14:textId="77777777" w:rsidR="00AE04B8" w:rsidRPr="00F83795" w:rsidRDefault="00AE04B8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26" w:right="25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A6596B7" w14:textId="78E47353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737</w:t>
            </w:r>
          </w:p>
        </w:tc>
        <w:tc>
          <w:tcPr>
            <w:tcW w:w="255" w:type="dxa"/>
            <w:shd w:val="clear" w:color="auto" w:fill="auto"/>
          </w:tcPr>
          <w:p w14:paraId="7653AB84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2E7DA46" w14:textId="549A5C36" w:rsidR="00AE04B8" w:rsidRPr="00F83795" w:rsidRDefault="00270230" w:rsidP="004B11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422</w:t>
            </w:r>
          </w:p>
        </w:tc>
        <w:tc>
          <w:tcPr>
            <w:tcW w:w="245" w:type="dxa"/>
            <w:shd w:val="clear" w:color="auto" w:fill="auto"/>
          </w:tcPr>
          <w:p w14:paraId="13AD5186" w14:textId="77777777" w:rsidR="00AE04B8" w:rsidRPr="00F83795" w:rsidRDefault="00AE04B8" w:rsidP="00AE04B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7B1D4DF5" w14:textId="7FB00CA2" w:rsidR="00AE04B8" w:rsidRPr="00F83795" w:rsidRDefault="00270230" w:rsidP="00AE04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E04B8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737</w:t>
            </w:r>
          </w:p>
        </w:tc>
      </w:tr>
      <w:tr w:rsidR="00AB1675" w:rsidRPr="00F83795" w14:paraId="6CCD5B39" w14:textId="77777777">
        <w:tc>
          <w:tcPr>
            <w:tcW w:w="3690" w:type="dxa"/>
          </w:tcPr>
          <w:p w14:paraId="19573364" w14:textId="77777777" w:rsidR="00AB1675" w:rsidRPr="00F83795" w:rsidRDefault="00AB1675" w:rsidP="00AB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23" w:type="dxa"/>
            <w:shd w:val="clear" w:color="auto" w:fill="auto"/>
          </w:tcPr>
          <w:p w14:paraId="415B34EE" w14:textId="2770601D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</w:t>
            </w:r>
          </w:p>
        </w:tc>
        <w:tc>
          <w:tcPr>
            <w:tcW w:w="255" w:type="dxa"/>
            <w:shd w:val="clear" w:color="auto" w:fill="auto"/>
          </w:tcPr>
          <w:p w14:paraId="630A71BD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2BA535A" w14:textId="7ADDF3FF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</w:t>
            </w:r>
          </w:p>
        </w:tc>
        <w:tc>
          <w:tcPr>
            <w:tcW w:w="255" w:type="dxa"/>
            <w:shd w:val="clear" w:color="auto" w:fill="auto"/>
          </w:tcPr>
          <w:p w14:paraId="611C688D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19E3E6A8" w14:textId="09553BE8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112</w:t>
            </w:r>
          </w:p>
        </w:tc>
        <w:tc>
          <w:tcPr>
            <w:tcW w:w="245" w:type="dxa"/>
            <w:shd w:val="clear" w:color="auto" w:fill="auto"/>
          </w:tcPr>
          <w:p w14:paraId="5714710E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4641FE80" w14:textId="392E6A93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98</w:t>
            </w:r>
          </w:p>
        </w:tc>
      </w:tr>
      <w:tr w:rsidR="00AB1675" w:rsidRPr="00F83795" w14:paraId="56DA6201" w14:textId="77777777">
        <w:tc>
          <w:tcPr>
            <w:tcW w:w="3690" w:type="dxa"/>
            <w:shd w:val="clear" w:color="auto" w:fill="auto"/>
          </w:tcPr>
          <w:p w14:paraId="1A169A2D" w14:textId="77777777" w:rsidR="00AB1675" w:rsidRPr="00F83795" w:rsidRDefault="00AB1675" w:rsidP="00AB1675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1223" w:type="dxa"/>
            <w:shd w:val="clear" w:color="auto" w:fill="auto"/>
          </w:tcPr>
          <w:p w14:paraId="70256671" w14:textId="658D1FAA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55" w:type="dxa"/>
            <w:shd w:val="clear" w:color="auto" w:fill="auto"/>
          </w:tcPr>
          <w:p w14:paraId="65D802CC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AF02ECB" w14:textId="397BEA6E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55" w:type="dxa"/>
            <w:shd w:val="clear" w:color="auto" w:fill="auto"/>
          </w:tcPr>
          <w:p w14:paraId="5B3FDDB0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C288EC4" w14:textId="0230B427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  <w:tc>
          <w:tcPr>
            <w:tcW w:w="245" w:type="dxa"/>
            <w:shd w:val="clear" w:color="auto" w:fill="auto"/>
          </w:tcPr>
          <w:p w14:paraId="7AF9C945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5BAB54A0" w14:textId="277AC316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900</w:t>
            </w:r>
          </w:p>
        </w:tc>
      </w:tr>
      <w:tr w:rsidR="00AB1675" w:rsidRPr="00B0559E" w14:paraId="737B2906" w14:textId="77777777">
        <w:tc>
          <w:tcPr>
            <w:tcW w:w="3690" w:type="dxa"/>
          </w:tcPr>
          <w:p w14:paraId="12EE9F13" w14:textId="77777777" w:rsidR="00AB1675" w:rsidRPr="00B0559E" w:rsidRDefault="00AB1675" w:rsidP="00AB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559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ต้นทุนในการจัดจำหน่ายและ</w:t>
            </w:r>
            <w:r w:rsidRPr="00B0559E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B0559E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BB0E698" w14:textId="589DCFE8" w:rsidR="00AB1675" w:rsidRPr="00B0559E" w:rsidRDefault="00270230" w:rsidP="00803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524</w:t>
            </w:r>
          </w:p>
        </w:tc>
        <w:tc>
          <w:tcPr>
            <w:tcW w:w="255" w:type="dxa"/>
            <w:shd w:val="clear" w:color="auto" w:fill="auto"/>
          </w:tcPr>
          <w:p w14:paraId="7C8B3BCB" w14:textId="77777777" w:rsidR="00AB1675" w:rsidRPr="00B0559E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0EE9C79C" w14:textId="77777777" w:rsidR="00AB1675" w:rsidRPr="00B0559E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2D0C403" w14:textId="73370005" w:rsidR="00AB1675" w:rsidRPr="00B0559E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642</w:t>
            </w:r>
          </w:p>
        </w:tc>
        <w:tc>
          <w:tcPr>
            <w:tcW w:w="255" w:type="dxa"/>
            <w:shd w:val="clear" w:color="auto" w:fill="auto"/>
          </w:tcPr>
          <w:p w14:paraId="1DFC6B21" w14:textId="77777777" w:rsidR="00AB1675" w:rsidRPr="00B0559E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  <w:vAlign w:val="bottom"/>
          </w:tcPr>
          <w:p w14:paraId="49CD3690" w14:textId="13EE1F8A" w:rsidR="00AB1675" w:rsidRPr="00B0559E" w:rsidRDefault="00270230" w:rsidP="00B0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245" w:type="dxa"/>
            <w:shd w:val="clear" w:color="auto" w:fill="auto"/>
          </w:tcPr>
          <w:p w14:paraId="60B2FD9D" w14:textId="77777777" w:rsidR="00AB1675" w:rsidRPr="00B0559E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A0B3E41" w14:textId="77777777" w:rsidR="00AB1675" w:rsidRPr="00B0559E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351EA3B5" w14:textId="0931835C" w:rsidR="00AB1675" w:rsidRPr="00B0559E" w:rsidRDefault="00270230" w:rsidP="00B055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622</w:t>
            </w:r>
          </w:p>
        </w:tc>
      </w:tr>
      <w:tr w:rsidR="00AB1675" w:rsidRPr="00F83795" w14:paraId="3BFF4FCD" w14:textId="77777777">
        <w:tc>
          <w:tcPr>
            <w:tcW w:w="3690" w:type="dxa"/>
          </w:tcPr>
          <w:p w14:paraId="56E1B5F4" w14:textId="77777777" w:rsidR="00AB1675" w:rsidRPr="00B0559E" w:rsidRDefault="00AB1675" w:rsidP="00AB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559E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223" w:type="dxa"/>
            <w:shd w:val="clear" w:color="auto" w:fill="auto"/>
          </w:tcPr>
          <w:p w14:paraId="2C0E2556" w14:textId="2FC5CFFD" w:rsidR="00AB1675" w:rsidRPr="00B0559E" w:rsidRDefault="00270230" w:rsidP="00632D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174</w:t>
            </w:r>
          </w:p>
        </w:tc>
        <w:tc>
          <w:tcPr>
            <w:tcW w:w="255" w:type="dxa"/>
            <w:shd w:val="clear" w:color="auto" w:fill="auto"/>
          </w:tcPr>
          <w:p w14:paraId="35BB29F6" w14:textId="77777777" w:rsidR="00AB1675" w:rsidRPr="00B0559E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68459469" w14:textId="7EEC00BE" w:rsidR="00AB1675" w:rsidRPr="00B0559E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173</w:t>
            </w:r>
          </w:p>
        </w:tc>
        <w:tc>
          <w:tcPr>
            <w:tcW w:w="255" w:type="dxa"/>
            <w:shd w:val="clear" w:color="auto" w:fill="auto"/>
          </w:tcPr>
          <w:p w14:paraId="505B7C60" w14:textId="77777777" w:rsidR="00AB1675" w:rsidRPr="00B0559E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60BF4EDB" w14:textId="08453BA9" w:rsidR="00AB1675" w:rsidRPr="00B0559E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055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5" w:type="dxa"/>
            <w:shd w:val="clear" w:color="auto" w:fill="auto"/>
          </w:tcPr>
          <w:p w14:paraId="26411B8D" w14:textId="77777777" w:rsidR="00AB1675" w:rsidRPr="00B0559E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2ACAAA98" w14:textId="58AA31ED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B0559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B1675" w:rsidRPr="00F83795" w14:paraId="211EB685" w14:textId="77777777">
        <w:tc>
          <w:tcPr>
            <w:tcW w:w="3690" w:type="dxa"/>
          </w:tcPr>
          <w:p w14:paraId="17C8F2EB" w14:textId="77777777" w:rsidR="00AB1675" w:rsidRPr="00F83795" w:rsidRDefault="00AB1675" w:rsidP="00AB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131BDE4A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F2B8A36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3461FE7A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E6C6563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0F7A635B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65424C1C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3B6EB4E6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0F3103" w:rsidRPr="00F83795" w14:paraId="6B539500" w14:textId="77777777">
        <w:tc>
          <w:tcPr>
            <w:tcW w:w="3690" w:type="dxa"/>
          </w:tcPr>
          <w:p w14:paraId="6311595C" w14:textId="77777777" w:rsidR="000F3103" w:rsidRDefault="000F3103" w:rsidP="00AB1675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6AB4E007" w14:textId="773FBBB7" w:rsidR="00B0559E" w:rsidRPr="00F83795" w:rsidRDefault="00B0559E" w:rsidP="00AB1675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23" w:type="dxa"/>
            <w:shd w:val="clear" w:color="auto" w:fill="auto"/>
          </w:tcPr>
          <w:p w14:paraId="38034EB3" w14:textId="77777777" w:rsidR="000F3103" w:rsidRPr="00F83795" w:rsidRDefault="000F3103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1EF0C61" w14:textId="77777777" w:rsidR="000F3103" w:rsidRPr="00F83795" w:rsidRDefault="000F3103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ABADFE5" w14:textId="77777777" w:rsidR="000F3103" w:rsidRPr="00F83795" w:rsidRDefault="000F3103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E2C3B5D" w14:textId="77777777" w:rsidR="000F3103" w:rsidRPr="00F83795" w:rsidRDefault="000F3103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1EE63A2" w14:textId="77777777" w:rsidR="000F3103" w:rsidRPr="00F83795" w:rsidRDefault="000F3103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217119A4" w14:textId="77777777" w:rsidR="000F3103" w:rsidRPr="00F83795" w:rsidRDefault="000F3103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0AF16F9D" w14:textId="77777777" w:rsidR="000F3103" w:rsidRPr="00F83795" w:rsidRDefault="000F3103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B1675" w:rsidRPr="00F83795" w14:paraId="25A779D4" w14:textId="77777777">
        <w:tc>
          <w:tcPr>
            <w:tcW w:w="3690" w:type="dxa"/>
          </w:tcPr>
          <w:p w14:paraId="0DDA8EB8" w14:textId="77777777" w:rsidR="00AB1675" w:rsidRPr="00F83795" w:rsidRDefault="00AB1675" w:rsidP="00AB1675">
            <w:pPr>
              <w:tabs>
                <w:tab w:val="left" w:pos="364"/>
                <w:tab w:val="left" w:pos="1827"/>
              </w:tabs>
              <w:spacing w:line="240" w:lineRule="auto"/>
              <w:ind w:left="342" w:right="44" w:hanging="36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1223" w:type="dxa"/>
            <w:shd w:val="clear" w:color="auto" w:fill="auto"/>
          </w:tcPr>
          <w:p w14:paraId="14A1DBA6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07428A1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23475A3E" w14:textId="54D04EDF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35DC761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FB69953" w14:textId="32DFF53F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shd w:val="clear" w:color="auto" w:fill="auto"/>
          </w:tcPr>
          <w:p w14:paraId="5B24CAC2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2D836ADD" w14:textId="74AD2E8E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AB1675" w:rsidRPr="00F83795" w14:paraId="6FF7248B" w14:textId="77777777">
        <w:tc>
          <w:tcPr>
            <w:tcW w:w="3690" w:type="dxa"/>
          </w:tcPr>
          <w:p w14:paraId="24F96FD1" w14:textId="77777777" w:rsidR="00AB1675" w:rsidRPr="00F83795" w:rsidRDefault="00AB1675" w:rsidP="00AB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ผลประโยชน์ระยะสั้นและอื่น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223" w:type="dxa"/>
            <w:shd w:val="clear" w:color="auto" w:fill="auto"/>
          </w:tcPr>
          <w:p w14:paraId="10436870" w14:textId="5C1A7764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</w:t>
            </w:r>
            <w:r w:rsidR="00AB1675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119</w:t>
            </w:r>
          </w:p>
        </w:tc>
        <w:tc>
          <w:tcPr>
            <w:tcW w:w="255" w:type="dxa"/>
            <w:shd w:val="clear" w:color="auto" w:fill="auto"/>
          </w:tcPr>
          <w:p w14:paraId="050A5D6B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79AE8558" w14:textId="3AEC80E7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  <w:r w:rsidR="00AB1675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629</w:t>
            </w:r>
          </w:p>
        </w:tc>
        <w:tc>
          <w:tcPr>
            <w:tcW w:w="255" w:type="dxa"/>
            <w:shd w:val="clear" w:color="auto" w:fill="auto"/>
          </w:tcPr>
          <w:p w14:paraId="373E7901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72B4F4E6" w14:textId="60BDD7E1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</w:t>
            </w:r>
            <w:r w:rsidR="00AB1675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119</w:t>
            </w:r>
          </w:p>
        </w:tc>
        <w:tc>
          <w:tcPr>
            <w:tcW w:w="245" w:type="dxa"/>
            <w:shd w:val="clear" w:color="auto" w:fill="auto"/>
          </w:tcPr>
          <w:p w14:paraId="23241E15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3BA2CF4A" w14:textId="6F923F6D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</w:t>
            </w:r>
            <w:r w:rsidR="00AB1675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629</w:t>
            </w:r>
          </w:p>
        </w:tc>
      </w:tr>
      <w:tr w:rsidR="00AB1675" w:rsidRPr="00F83795" w14:paraId="6C49D450" w14:textId="77777777">
        <w:tc>
          <w:tcPr>
            <w:tcW w:w="3690" w:type="dxa"/>
          </w:tcPr>
          <w:p w14:paraId="7741E074" w14:textId="77777777" w:rsidR="00AB1675" w:rsidRPr="00F83795" w:rsidRDefault="00AB1675" w:rsidP="00AB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223" w:type="dxa"/>
            <w:shd w:val="clear" w:color="auto" w:fill="auto"/>
          </w:tcPr>
          <w:p w14:paraId="354CBB00" w14:textId="63A25864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AB1675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728</w:t>
            </w:r>
          </w:p>
        </w:tc>
        <w:tc>
          <w:tcPr>
            <w:tcW w:w="255" w:type="dxa"/>
            <w:shd w:val="clear" w:color="auto" w:fill="auto"/>
          </w:tcPr>
          <w:p w14:paraId="5BAEC863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5B4A728D" w14:textId="06A817A0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B1675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824</w:t>
            </w:r>
          </w:p>
        </w:tc>
        <w:tc>
          <w:tcPr>
            <w:tcW w:w="255" w:type="dxa"/>
            <w:shd w:val="clear" w:color="auto" w:fill="auto"/>
          </w:tcPr>
          <w:p w14:paraId="52197D56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36EA3E95" w14:textId="536BB8E7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="00AB1675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728</w:t>
            </w:r>
          </w:p>
        </w:tc>
        <w:tc>
          <w:tcPr>
            <w:tcW w:w="245" w:type="dxa"/>
            <w:shd w:val="clear" w:color="auto" w:fill="auto"/>
          </w:tcPr>
          <w:p w14:paraId="536FBB03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0066369D" w14:textId="43F47659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B1675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824</w:t>
            </w:r>
          </w:p>
        </w:tc>
      </w:tr>
      <w:tr w:rsidR="00AB1675" w:rsidRPr="00F83795" w14:paraId="3548CB41" w14:textId="77777777">
        <w:tc>
          <w:tcPr>
            <w:tcW w:w="3690" w:type="dxa"/>
          </w:tcPr>
          <w:p w14:paraId="6762F281" w14:textId="782F98B0" w:rsidR="00AB1675" w:rsidRPr="00F83795" w:rsidRDefault="00AB1675" w:rsidP="00AB1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1223" w:type="dxa"/>
            <w:shd w:val="clear" w:color="auto" w:fill="auto"/>
          </w:tcPr>
          <w:p w14:paraId="59FE273D" w14:textId="31BD43B3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B1675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566</w:t>
            </w:r>
          </w:p>
        </w:tc>
        <w:tc>
          <w:tcPr>
            <w:tcW w:w="255" w:type="dxa"/>
            <w:shd w:val="clear" w:color="auto" w:fill="auto"/>
          </w:tcPr>
          <w:p w14:paraId="063429FA" w14:textId="77777777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3" w:type="dxa"/>
            <w:shd w:val="clear" w:color="auto" w:fill="auto"/>
          </w:tcPr>
          <w:p w14:paraId="1A3B14FE" w14:textId="0583A3A3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7A11E73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162" w:type="dxa"/>
            <w:shd w:val="clear" w:color="auto" w:fill="auto"/>
          </w:tcPr>
          <w:p w14:paraId="2B1A1B3D" w14:textId="11D73AD4" w:rsidR="00AB1675" w:rsidRPr="00F83795" w:rsidRDefault="00270230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after="0" w:line="240" w:lineRule="auto"/>
              <w:ind w:left="-108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AB1675"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566</w:t>
            </w:r>
          </w:p>
        </w:tc>
        <w:tc>
          <w:tcPr>
            <w:tcW w:w="245" w:type="dxa"/>
            <w:shd w:val="clear" w:color="auto" w:fill="auto"/>
          </w:tcPr>
          <w:p w14:paraId="2393B77F" w14:textId="77777777" w:rsidR="00AB1675" w:rsidRPr="00F83795" w:rsidRDefault="00AB1675" w:rsidP="00AB1675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227" w:type="dxa"/>
            <w:shd w:val="clear" w:color="auto" w:fill="auto"/>
          </w:tcPr>
          <w:p w14:paraId="74F34FC9" w14:textId="1D7A376E" w:rsidR="00AB1675" w:rsidRPr="00F83795" w:rsidRDefault="00AB1675" w:rsidP="00AB16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</w:tbl>
    <w:p w14:paraId="6012DF39" w14:textId="77777777" w:rsidR="002C0FEE" w:rsidRPr="00F83795" w:rsidRDefault="002C0FEE" w:rsidP="002C0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color w:val="FF0000"/>
          <w:spacing w:val="-2"/>
          <w:sz w:val="30"/>
          <w:szCs w:val="30"/>
        </w:rPr>
      </w:pPr>
    </w:p>
    <w:p w14:paraId="3D3C9D7F" w14:textId="0DB35F6A" w:rsidR="00480BFD" w:rsidRPr="00F83795" w:rsidRDefault="00BA43C4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รายการ</w:t>
      </w:r>
      <w:r w:rsidR="005F70CA" w:rsidRPr="00F83795">
        <w:rPr>
          <w:rFonts w:asciiTheme="majorBidi" w:hAnsiTheme="majorBidi" w:cstheme="majorBidi"/>
          <w:spacing w:val="-2"/>
          <w:sz w:val="30"/>
          <w:szCs w:val="30"/>
          <w:cs/>
        </w:rPr>
        <w:t>ซื้อและ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ขายระหว่างกันกับ</w:t>
      </w:r>
      <w:r w:rsidR="008E1296" w:rsidRPr="00F83795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</w:t>
      </w:r>
      <w:r w:rsidR="004B1172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ที่แสดงไว้ข้างต้น ไม่รวมรายการที่บริษัท</w:t>
      </w:r>
      <w:r w:rsidR="003D73E8"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เป็นผู้รับจ้างผลิต และเป็นผู้จัดจำหน่ายสินค้า</w:t>
      </w:r>
      <w:r w:rsidR="003D73E8" w:rsidRPr="000C1CB1">
        <w:rPr>
          <w:rFonts w:asciiTheme="majorBidi" w:hAnsiTheme="majorBidi" w:cstheme="majorBidi"/>
          <w:spacing w:val="-2"/>
          <w:sz w:val="30"/>
          <w:szCs w:val="30"/>
          <w:cs/>
        </w:rPr>
        <w:t>ให้กับ</w:t>
      </w:r>
      <w:r w:rsidRPr="000C1CB1">
        <w:rPr>
          <w:rFonts w:asciiTheme="majorBidi" w:hAnsiTheme="majorBidi" w:cstheme="majorBidi"/>
          <w:spacing w:val="-2"/>
          <w:sz w:val="30"/>
          <w:szCs w:val="30"/>
          <w:cs/>
        </w:rPr>
        <w:t>บริษัทร่วมทางอ้อม</w:t>
      </w:r>
      <w:r w:rsidR="004B1172">
        <w:rPr>
          <w:rFonts w:asciiTheme="majorBidi" w:hAnsiTheme="majorBidi" w:cstheme="majorBidi" w:hint="cs"/>
          <w:spacing w:val="-2"/>
          <w:sz w:val="30"/>
          <w:szCs w:val="30"/>
          <w:cs/>
        </w:rPr>
        <w:t>และการร่วมค้า</w:t>
      </w:r>
      <w:r w:rsidR="00AE5CEF" w:rsidRPr="000C1CB1">
        <w:rPr>
          <w:rFonts w:asciiTheme="majorBidi" w:hAnsiTheme="majorBidi" w:cstheme="majorBidi"/>
          <w:spacing w:val="-2"/>
          <w:sz w:val="30"/>
          <w:szCs w:val="30"/>
          <w:cs/>
        </w:rPr>
        <w:t>สำหรับ</w:t>
      </w:r>
      <w:r w:rsidR="00AE5CEF" w:rsidRPr="00F83795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B30374" w:rsidRPr="00F83795">
        <w:rPr>
          <w:rFonts w:asciiTheme="majorBidi" w:hAnsiTheme="majorBidi" w:cstheme="majorBidi" w:hint="cs"/>
          <w:spacing w:val="-2"/>
          <w:sz w:val="30"/>
          <w:szCs w:val="30"/>
          <w:cs/>
        </w:rPr>
        <w:t>เ</w:t>
      </w:r>
      <w:r w:rsidR="007E6010" w:rsidRPr="00F83795">
        <w:rPr>
          <w:rFonts w:asciiTheme="majorBidi" w:hAnsiTheme="majorBidi" w:cstheme="majorBidi" w:hint="cs"/>
          <w:spacing w:val="-2"/>
          <w:sz w:val="30"/>
          <w:szCs w:val="30"/>
          <w:cs/>
        </w:rPr>
        <w:t>ก</w:t>
      </w:r>
      <w:r w:rsidR="00B30374" w:rsidRPr="00F83795">
        <w:rPr>
          <w:rFonts w:asciiTheme="majorBidi" w:hAnsiTheme="majorBidi" w:cstheme="majorBidi" w:hint="cs"/>
          <w:spacing w:val="-2"/>
          <w:sz w:val="30"/>
          <w:szCs w:val="30"/>
          <w:cs/>
        </w:rPr>
        <w:t>้า</w:t>
      </w:r>
      <w:r w:rsidR="00480BFD"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เดือน</w:t>
      </w:r>
      <w:r w:rsidR="00AE5CEF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212CD3">
        <w:rPr>
          <w:rFonts w:asciiTheme="majorBidi" w:hAnsiTheme="majorBidi" w:cstheme="majorBidi"/>
          <w:spacing w:val="-2"/>
          <w:sz w:val="30"/>
          <w:szCs w:val="30"/>
        </w:rPr>
        <w:t xml:space="preserve">                  </w:t>
      </w:r>
      <w:r w:rsidR="00270230" w:rsidRPr="00270230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E6010" w:rsidRPr="00F837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0374" w:rsidRPr="00F83795">
        <w:rPr>
          <w:rFonts w:asciiTheme="majorBidi" w:hAnsiTheme="majorBidi" w:cstheme="majorBidi" w:hint="cs"/>
          <w:spacing w:val="-2"/>
          <w:sz w:val="30"/>
          <w:szCs w:val="30"/>
          <w:cs/>
        </w:rPr>
        <w:t>กันย</w:t>
      </w:r>
      <w:r w:rsidR="007E6010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ายน </w:t>
      </w:r>
      <w:r w:rsidR="00270230" w:rsidRPr="00270230">
        <w:rPr>
          <w:rFonts w:asciiTheme="majorBidi" w:hAnsiTheme="majorBidi" w:cstheme="majorBidi"/>
          <w:spacing w:val="-2"/>
          <w:sz w:val="30"/>
          <w:szCs w:val="30"/>
        </w:rPr>
        <w:t>2566</w:t>
      </w:r>
      <w:r w:rsidR="007E2E22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เป็นจำนวน</w:t>
      </w:r>
      <w:r w:rsidR="00AE5CEF" w:rsidRPr="00F83795">
        <w:rPr>
          <w:rFonts w:asciiTheme="majorBidi" w:hAnsiTheme="majorBidi" w:cstheme="majorBidi"/>
          <w:spacing w:val="-2"/>
          <w:sz w:val="30"/>
          <w:szCs w:val="30"/>
          <w:cs/>
        </w:rPr>
        <w:t>เงิน</w:t>
      </w:r>
      <w:r w:rsidR="00480BFD"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spacing w:val="-2"/>
          <w:sz w:val="30"/>
          <w:szCs w:val="30"/>
        </w:rPr>
        <w:t>105</w:t>
      </w:r>
      <w:r w:rsidR="00073951" w:rsidRPr="00F83795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70230" w:rsidRPr="00270230">
        <w:rPr>
          <w:rFonts w:asciiTheme="majorBidi" w:hAnsiTheme="majorBidi" w:cstheme="majorBidi"/>
          <w:spacing w:val="-2"/>
          <w:sz w:val="30"/>
          <w:szCs w:val="30"/>
        </w:rPr>
        <w:t>51</w:t>
      </w:r>
      <w:r w:rsidR="00523735" w:rsidRPr="00F837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480BFD" w:rsidRPr="00F83795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F8379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(</w:t>
      </w:r>
      <w:r w:rsidR="00270230" w:rsidRPr="00270230">
        <w:rPr>
          <w:rFonts w:asciiTheme="majorBidi" w:hAnsiTheme="majorBidi" w:cstheme="majorBidi"/>
          <w:i/>
          <w:iCs/>
          <w:spacing w:val="-2"/>
          <w:sz w:val="30"/>
          <w:szCs w:val="30"/>
        </w:rPr>
        <w:t>2565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270230" w:rsidRPr="00270230">
        <w:rPr>
          <w:rFonts w:asciiTheme="majorBidi" w:hAnsiTheme="majorBidi" w:cstheme="majorBidi"/>
          <w:i/>
          <w:iCs/>
          <w:spacing w:val="-2"/>
          <w:sz w:val="30"/>
          <w:szCs w:val="30"/>
        </w:rPr>
        <w:t>67</w:t>
      </w:r>
      <w:r w:rsidR="007E6010" w:rsidRPr="00F83795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.</w:t>
      </w:r>
      <w:r w:rsidR="00270230" w:rsidRPr="00270230">
        <w:rPr>
          <w:rFonts w:asciiTheme="majorBidi" w:hAnsiTheme="majorBidi" w:cstheme="majorBidi"/>
          <w:i/>
          <w:iCs/>
          <w:spacing w:val="-2"/>
          <w:sz w:val="30"/>
          <w:szCs w:val="30"/>
        </w:rPr>
        <w:t>54</w:t>
      </w:r>
      <w:r w:rsidR="00A60D65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0C10" w:rsidRPr="00F8379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EF21A7" w:rsidRPr="00F83795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7FACB978" w14:textId="77777777" w:rsidR="000B6B1C" w:rsidRPr="00F83795" w:rsidRDefault="000B6B1C" w:rsidP="000B6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409007" w14:textId="3196A9B9" w:rsidR="00D650E2" w:rsidRPr="00F83795" w:rsidRDefault="00D650E2" w:rsidP="00DB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65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83795">
        <w:rPr>
          <w:rFonts w:asciiTheme="majorBidi" w:hAnsiTheme="majorBidi" w:cstheme="majorBidi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F83795">
        <w:rPr>
          <w:rFonts w:asciiTheme="majorBidi" w:hAnsiTheme="majorBidi" w:cstheme="majorBidi"/>
          <w:sz w:val="30"/>
          <w:szCs w:val="30"/>
        </w:rPr>
        <w:t xml:space="preserve"> </w:t>
      </w:r>
      <w:r w:rsidR="00270230" w:rsidRPr="00270230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7E6010" w:rsidRPr="00F837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B30374" w:rsidRPr="00F83795">
        <w:rPr>
          <w:rFonts w:asciiTheme="majorBidi" w:hAnsiTheme="majorBidi" w:cstheme="majorBidi" w:hint="cs"/>
          <w:spacing w:val="-2"/>
          <w:sz w:val="30"/>
          <w:szCs w:val="30"/>
          <w:cs/>
        </w:rPr>
        <w:t>กันย</w:t>
      </w:r>
      <w:r w:rsidR="007E6010" w:rsidRPr="00F83795">
        <w:rPr>
          <w:rFonts w:asciiTheme="majorBidi" w:hAnsiTheme="majorBidi" w:cstheme="majorBidi"/>
          <w:spacing w:val="-2"/>
          <w:sz w:val="30"/>
          <w:szCs w:val="30"/>
          <w:cs/>
        </w:rPr>
        <w:t>ายน</w:t>
      </w:r>
      <w:r w:rsidR="007E6010" w:rsidRPr="00F8379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70230" w:rsidRPr="00270230">
        <w:rPr>
          <w:rFonts w:asciiTheme="majorBidi" w:hAnsiTheme="majorBidi" w:cstheme="majorBidi"/>
          <w:sz w:val="30"/>
          <w:szCs w:val="30"/>
        </w:rPr>
        <w:t>2566</w:t>
      </w:r>
      <w:r w:rsidR="00DD14F9" w:rsidRPr="00F8379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Pr="00F83795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="00950B7F" w:rsidRPr="00F837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sz w:val="30"/>
          <w:szCs w:val="30"/>
        </w:rPr>
        <w:t>2565</w:t>
      </w:r>
      <w:r w:rsidR="00DD14F9" w:rsidRPr="00F8379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8379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0D4BE66" w14:textId="13EB466B" w:rsidR="0043229B" w:rsidRPr="006E2DF8" w:rsidRDefault="0043229B" w:rsidP="004322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16"/>
          <w:szCs w:val="16"/>
        </w:rPr>
      </w:pPr>
    </w:p>
    <w:tbl>
      <w:tblPr>
        <w:tblW w:w="93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1"/>
        <w:gridCol w:w="268"/>
        <w:gridCol w:w="1132"/>
        <w:gridCol w:w="281"/>
        <w:gridCol w:w="1115"/>
        <w:gridCol w:w="281"/>
        <w:gridCol w:w="1147"/>
      </w:tblGrid>
      <w:tr w:rsidR="007C24ED" w:rsidRPr="00F83795" w14:paraId="61EA2DE5" w14:textId="77777777" w:rsidTr="00D3314A">
        <w:trPr>
          <w:tblHeader/>
        </w:trPr>
        <w:tc>
          <w:tcPr>
            <w:tcW w:w="2165" w:type="pct"/>
          </w:tcPr>
          <w:p w14:paraId="28298FC2" w14:textId="77777777" w:rsidR="007C24ED" w:rsidRPr="00F83795" w:rsidRDefault="007C24ED" w:rsidP="00D3314A">
            <w:pPr>
              <w:tabs>
                <w:tab w:val="clear" w:pos="227"/>
                <w:tab w:val="left" w:pos="252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3"/>
          </w:tcPr>
          <w:p w14:paraId="5D7CCCBB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7C7182C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4BF71B96" w14:textId="77777777" w:rsidR="007C24ED" w:rsidRPr="00F83795" w:rsidRDefault="007C24ED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010" w:rsidRPr="00F83795" w14:paraId="22CF04C7" w14:textId="77777777" w:rsidTr="00D3314A">
        <w:trPr>
          <w:tblHeader/>
        </w:trPr>
        <w:tc>
          <w:tcPr>
            <w:tcW w:w="2165" w:type="pct"/>
          </w:tcPr>
          <w:p w14:paraId="603D6C04" w14:textId="77777777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" w:type="pct"/>
            <w:shd w:val="clear" w:color="auto" w:fill="auto"/>
          </w:tcPr>
          <w:p w14:paraId="2F65B357" w14:textId="41416D13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6010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30374" w:rsidRPr="00F83795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7E6010" w:rsidRPr="00F83795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  <w:shd w:val="clear" w:color="auto" w:fill="auto"/>
          </w:tcPr>
          <w:p w14:paraId="6B9DDAEF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21E4E3DC" w14:textId="2154475F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010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0" w:type="pct"/>
            <w:shd w:val="clear" w:color="auto" w:fill="auto"/>
          </w:tcPr>
          <w:p w14:paraId="65062B16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38AFE5BA" w14:textId="505CC9F6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6010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30374" w:rsidRPr="00F83795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7E6010" w:rsidRPr="00F83795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50" w:type="pct"/>
            <w:shd w:val="clear" w:color="auto" w:fill="auto"/>
          </w:tcPr>
          <w:p w14:paraId="4F0CD847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AD1EF1D" w14:textId="6D705037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010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E6010" w:rsidRPr="00F83795" w14:paraId="2D587CBA" w14:textId="77777777" w:rsidTr="00D3314A">
        <w:trPr>
          <w:tblHeader/>
        </w:trPr>
        <w:tc>
          <w:tcPr>
            <w:tcW w:w="2165" w:type="pct"/>
          </w:tcPr>
          <w:p w14:paraId="6FEF9350" w14:textId="77777777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8" w:type="pct"/>
            <w:shd w:val="clear" w:color="auto" w:fill="auto"/>
          </w:tcPr>
          <w:p w14:paraId="54F35E32" w14:textId="4767884B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17718101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786EB8DC" w14:textId="005924BC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4AB6C449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09501CE" w14:textId="429E1F68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50" w:type="pct"/>
            <w:shd w:val="clear" w:color="auto" w:fill="auto"/>
          </w:tcPr>
          <w:p w14:paraId="4F731B25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0DE53615" w14:textId="5AA2DC6C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7E6010" w:rsidRPr="00F83795" w14:paraId="3C912656" w14:textId="77777777" w:rsidTr="00D3314A">
        <w:trPr>
          <w:tblHeader/>
        </w:trPr>
        <w:tc>
          <w:tcPr>
            <w:tcW w:w="2165" w:type="pct"/>
          </w:tcPr>
          <w:p w14:paraId="36B5AEC8" w14:textId="77777777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5" w:type="pct"/>
            <w:gridSpan w:val="7"/>
          </w:tcPr>
          <w:p w14:paraId="72FF05DF" w14:textId="77777777" w:rsidR="007E6010" w:rsidRPr="00F83795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6010" w:rsidRPr="00F83795" w14:paraId="099AE272" w14:textId="77777777" w:rsidTr="00D3314A">
        <w:tc>
          <w:tcPr>
            <w:tcW w:w="2165" w:type="pct"/>
          </w:tcPr>
          <w:p w14:paraId="2778817E" w14:textId="77777777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8" w:type="pct"/>
          </w:tcPr>
          <w:p w14:paraId="550C86DA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C9E4F5B" w14:textId="77777777" w:rsidR="007E6010" w:rsidRPr="00F83795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4057410E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E679E9C" w14:textId="77777777" w:rsidR="007E6010" w:rsidRPr="00F83795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183CAF6D" w14:textId="77777777" w:rsidR="007E6010" w:rsidRPr="00F83795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6B2299AC" w14:textId="77777777" w:rsidR="007E6010" w:rsidRPr="00F83795" w:rsidRDefault="007E6010" w:rsidP="007E601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96E5AB7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010" w:rsidRPr="00F83795" w14:paraId="268B09E6" w14:textId="77777777" w:rsidTr="00D3314A">
        <w:trPr>
          <w:trHeight w:val="87"/>
        </w:trPr>
        <w:tc>
          <w:tcPr>
            <w:tcW w:w="2165" w:type="pct"/>
          </w:tcPr>
          <w:p w14:paraId="15EDD93A" w14:textId="77777777" w:rsidR="007E6010" w:rsidRPr="00F83795" w:rsidRDefault="007E6010" w:rsidP="007E601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8" w:type="pct"/>
          </w:tcPr>
          <w:p w14:paraId="60B3472E" w14:textId="605BF6A9" w:rsidR="007E6010" w:rsidRPr="00F83795" w:rsidRDefault="00435548" w:rsidP="007E60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8BEA9FE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58C5FE6" w14:textId="622A0B32" w:rsidR="007E6010" w:rsidRPr="00F83795" w:rsidRDefault="007E6010" w:rsidP="000C1CB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1547C03E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7CA6BB26" w14:textId="6AA4C956" w:rsidR="007E6010" w:rsidRPr="00F83795" w:rsidRDefault="00270230" w:rsidP="00387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23669C97" w14:textId="77777777" w:rsidR="007E6010" w:rsidRPr="00F83795" w:rsidRDefault="007E6010" w:rsidP="007E6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32920308" w14:textId="448B579F" w:rsidR="007E6010" w:rsidRPr="00F83795" w:rsidRDefault="00270230" w:rsidP="007E6010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  <w:lang w:val="en-US"/>
              </w:rPr>
              <w:t>7</w:t>
            </w:r>
          </w:p>
        </w:tc>
      </w:tr>
      <w:tr w:rsidR="007E6010" w:rsidRPr="00F83795" w14:paraId="2986A0EC" w14:textId="77777777" w:rsidTr="00D3314A">
        <w:trPr>
          <w:trHeight w:val="87"/>
        </w:trPr>
        <w:tc>
          <w:tcPr>
            <w:tcW w:w="2165" w:type="pct"/>
          </w:tcPr>
          <w:p w14:paraId="3F0774AD" w14:textId="77777777" w:rsidR="007E6010" w:rsidRPr="00F83795" w:rsidRDefault="007E6010" w:rsidP="007E601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1C13EC90" w14:textId="77777777" w:rsidR="007E6010" w:rsidRPr="00F83795" w:rsidRDefault="007E6010" w:rsidP="007E6010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43671060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63EC1853" w14:textId="77777777" w:rsidR="007E6010" w:rsidRPr="00F83795" w:rsidRDefault="007E6010" w:rsidP="007E601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" w:type="pct"/>
          </w:tcPr>
          <w:p w14:paraId="736E261B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3B8C09C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1C2029A" w14:textId="77777777" w:rsidR="007E6010" w:rsidRPr="00F83795" w:rsidRDefault="007E6010" w:rsidP="007E601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4AEAB74B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91E" w:rsidRPr="00F83795" w14:paraId="11E51334" w14:textId="77777777" w:rsidTr="00D3314A">
        <w:trPr>
          <w:trHeight w:val="87"/>
        </w:trPr>
        <w:tc>
          <w:tcPr>
            <w:tcW w:w="2165" w:type="pct"/>
          </w:tcPr>
          <w:p w14:paraId="5BE1DC68" w14:textId="1AE431DD" w:rsidR="00A5791E" w:rsidRPr="00F83795" w:rsidRDefault="00A5791E" w:rsidP="00A5791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8" w:type="pct"/>
          </w:tcPr>
          <w:p w14:paraId="02D17579" w14:textId="77777777" w:rsidR="00A5791E" w:rsidRPr="00F83795" w:rsidRDefault="00A5791E" w:rsidP="00A5791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389467D1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05F93FF" w14:textId="77777777" w:rsidR="00A5791E" w:rsidRPr="00F83795" w:rsidRDefault="00A5791E" w:rsidP="000C1CB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" w:type="pct"/>
          </w:tcPr>
          <w:p w14:paraId="5DBD6AA9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46B1CB1B" w14:textId="77777777" w:rsidR="00A5791E" w:rsidRPr="00F83795" w:rsidRDefault="00A5791E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2DC9B25C" w14:textId="77777777" w:rsidR="00A5791E" w:rsidRPr="00F83795" w:rsidRDefault="00A5791E" w:rsidP="00A5791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2DCC4E50" w14:textId="391D1F6F" w:rsidR="00A5791E" w:rsidRPr="00F83795" w:rsidRDefault="00A5791E" w:rsidP="006073F0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5791E" w:rsidRPr="00F83795" w14:paraId="09B15EE0" w14:textId="77777777" w:rsidTr="00D3314A">
        <w:trPr>
          <w:trHeight w:val="87"/>
        </w:trPr>
        <w:tc>
          <w:tcPr>
            <w:tcW w:w="2165" w:type="pct"/>
          </w:tcPr>
          <w:p w14:paraId="6873F777" w14:textId="3F59A462" w:rsidR="00A5791E" w:rsidRPr="00F83795" w:rsidRDefault="00A5791E" w:rsidP="00A5791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578" w:type="pct"/>
          </w:tcPr>
          <w:p w14:paraId="43E9790E" w14:textId="069C2949" w:rsidR="00A5791E" w:rsidRPr="00F83795" w:rsidRDefault="00270230" w:rsidP="00262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2</w:t>
            </w:r>
            <w:r w:rsidR="0026289D" w:rsidRPr="00F83795">
              <w:rPr>
                <w:rFonts w:ascii="Angsana New" w:hAnsi="Angsana New"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43" w:type="pct"/>
          </w:tcPr>
          <w:p w14:paraId="6ED5EC58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FD8D924" w14:textId="4312A323" w:rsidR="00A5791E" w:rsidRPr="00F83795" w:rsidRDefault="00435548" w:rsidP="000C1CB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837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5D0F0694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47C4711" w14:textId="09D34E2C" w:rsidR="00A5791E" w:rsidRPr="00F83795" w:rsidRDefault="00270230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</w:t>
            </w:r>
            <w:r w:rsidR="00622DE1" w:rsidRPr="00F83795">
              <w:rPr>
                <w:rFonts w:ascii="Angsana New" w:hAnsi="Angsana New"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</w:rPr>
              <w:t>425</w:t>
            </w:r>
          </w:p>
        </w:tc>
        <w:tc>
          <w:tcPr>
            <w:tcW w:w="150" w:type="pct"/>
          </w:tcPr>
          <w:p w14:paraId="4EBF0ED9" w14:textId="77777777" w:rsidR="00A5791E" w:rsidRPr="00F83795" w:rsidRDefault="00A5791E" w:rsidP="00A5791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2A9731A" w14:textId="05BC688E" w:rsidR="00A5791E" w:rsidRPr="00F83795" w:rsidRDefault="00A5791E" w:rsidP="000C1CB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5791E" w:rsidRPr="00F83795" w14:paraId="43F36C4D" w14:textId="77777777" w:rsidTr="00D3314A">
        <w:trPr>
          <w:trHeight w:val="87"/>
        </w:trPr>
        <w:tc>
          <w:tcPr>
            <w:tcW w:w="2165" w:type="pct"/>
          </w:tcPr>
          <w:p w14:paraId="7571FCB7" w14:textId="77777777" w:rsidR="00A5791E" w:rsidRPr="00F83795" w:rsidRDefault="00A5791E" w:rsidP="00A5791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30F8FF21" w14:textId="77777777" w:rsidR="00A5791E" w:rsidRPr="00F83795" w:rsidRDefault="00A5791E" w:rsidP="00A5791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</w:tcPr>
          <w:p w14:paraId="5B605833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1A2473BF" w14:textId="77777777" w:rsidR="00A5791E" w:rsidRPr="00F83795" w:rsidRDefault="00A5791E" w:rsidP="00A5791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50" w:type="pct"/>
          </w:tcPr>
          <w:p w14:paraId="03792A5A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5A5A6881" w14:textId="77777777" w:rsidR="00A5791E" w:rsidRPr="00F83795" w:rsidRDefault="00A5791E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59680457" w14:textId="77777777" w:rsidR="00A5791E" w:rsidRPr="00F83795" w:rsidRDefault="00A5791E" w:rsidP="00A5791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067B5187" w14:textId="77777777" w:rsidR="00A5791E" w:rsidRPr="00F83795" w:rsidRDefault="00A5791E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5791E" w:rsidRPr="00F83795" w14:paraId="4E960F4D" w14:textId="77777777" w:rsidTr="00D3314A">
        <w:tc>
          <w:tcPr>
            <w:tcW w:w="2165" w:type="pct"/>
          </w:tcPr>
          <w:p w14:paraId="2CD84E0F" w14:textId="77777777" w:rsidR="00A5791E" w:rsidRPr="00F83795" w:rsidRDefault="00A5791E" w:rsidP="00A5791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8" w:type="pct"/>
          </w:tcPr>
          <w:p w14:paraId="01376481" w14:textId="77777777" w:rsidR="00A5791E" w:rsidRPr="00F83795" w:rsidRDefault="00A5791E" w:rsidP="00A5791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45174E2D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2A1EFFB9" w14:textId="77777777" w:rsidR="00A5791E" w:rsidRPr="00F83795" w:rsidRDefault="00A5791E" w:rsidP="00A579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2452651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31DB9731" w14:textId="77777777" w:rsidR="00A5791E" w:rsidRPr="00F83795" w:rsidRDefault="00A5791E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5043FB42" w14:textId="77777777" w:rsidR="00A5791E" w:rsidRPr="00F83795" w:rsidRDefault="00A5791E" w:rsidP="00A5791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B0AF641" w14:textId="77777777" w:rsidR="00A5791E" w:rsidRPr="00F83795" w:rsidRDefault="00A5791E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91E" w:rsidRPr="00F83795" w14:paraId="57701EA4" w14:textId="77777777" w:rsidTr="00D3314A">
        <w:tc>
          <w:tcPr>
            <w:tcW w:w="2165" w:type="pct"/>
          </w:tcPr>
          <w:p w14:paraId="6DD5E831" w14:textId="77777777" w:rsidR="00A5791E" w:rsidRPr="00F83795" w:rsidRDefault="00A5791E" w:rsidP="00A579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837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8" w:type="pct"/>
          </w:tcPr>
          <w:p w14:paraId="42399D3B" w14:textId="5951CB0C" w:rsidR="00A5791E" w:rsidRPr="00F83795" w:rsidRDefault="00270230" w:rsidP="00A5791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2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</w:t>
            </w:r>
            <w:r w:rsidR="00065001" w:rsidRPr="00F83795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  <w:lang w:val="en-US" w:bidi="th-TH"/>
              </w:rPr>
              <w:t>238</w:t>
            </w:r>
          </w:p>
        </w:tc>
        <w:tc>
          <w:tcPr>
            <w:tcW w:w="143" w:type="pct"/>
          </w:tcPr>
          <w:p w14:paraId="3751BCF9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55CB5C72" w14:textId="1C77F31D" w:rsidR="00A5791E" w:rsidRPr="00F83795" w:rsidRDefault="00270230" w:rsidP="00A579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2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50" w:type="pct"/>
          </w:tcPr>
          <w:p w14:paraId="75A65FE5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AB9D645" w14:textId="17302F89" w:rsidR="00A5791E" w:rsidRPr="00F83795" w:rsidRDefault="00270230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29</w:t>
            </w:r>
            <w:r w:rsidR="00B35D4A" w:rsidRPr="00F83795">
              <w:rPr>
                <w:rFonts w:ascii="Angsana New" w:hAnsi="Angsana New"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150" w:type="pct"/>
          </w:tcPr>
          <w:p w14:paraId="165DD522" w14:textId="77777777" w:rsidR="00A5791E" w:rsidRPr="00F83795" w:rsidRDefault="00A5791E" w:rsidP="00A5791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28C63871" w14:textId="2CE653E9" w:rsidR="00A5791E" w:rsidRPr="00F83795" w:rsidRDefault="00270230" w:rsidP="00A5791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2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</w:p>
        </w:tc>
      </w:tr>
      <w:tr w:rsidR="00A5791E" w:rsidRPr="00F83795" w14:paraId="0C7E4294" w14:textId="77777777" w:rsidTr="00D3314A">
        <w:tc>
          <w:tcPr>
            <w:tcW w:w="2165" w:type="pct"/>
          </w:tcPr>
          <w:p w14:paraId="36EF93E6" w14:textId="77777777" w:rsidR="00A5791E" w:rsidRPr="00F83795" w:rsidRDefault="00A5791E" w:rsidP="00A5791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2009A4EA" w14:textId="77777777" w:rsidR="00A5791E" w:rsidRPr="00F83795" w:rsidRDefault="00A5791E" w:rsidP="00A5791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</w:tcPr>
          <w:p w14:paraId="2D086DFD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</w:tcPr>
          <w:p w14:paraId="3770599A" w14:textId="77777777" w:rsidR="00A5791E" w:rsidRPr="00F83795" w:rsidRDefault="00A5791E" w:rsidP="00A579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6C2A48DA" w14:textId="77777777" w:rsidR="00A5791E" w:rsidRPr="00F83795" w:rsidRDefault="00A5791E" w:rsidP="00A57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D39C038" w14:textId="77777777" w:rsidR="00A5791E" w:rsidRPr="00F83795" w:rsidRDefault="00A5791E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1B8FE2E9" w14:textId="77777777" w:rsidR="00A5791E" w:rsidRPr="00F83795" w:rsidRDefault="00A5791E" w:rsidP="00A5791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7A00D1D1" w14:textId="77777777" w:rsidR="00A5791E" w:rsidRPr="00F83795" w:rsidRDefault="00A5791E" w:rsidP="00A5791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91E" w:rsidRPr="00F83795" w14:paraId="479EDDCD" w14:textId="77777777" w:rsidTr="00D3314A">
        <w:tc>
          <w:tcPr>
            <w:tcW w:w="2165" w:type="pct"/>
            <w:shd w:val="clear" w:color="auto" w:fill="auto"/>
          </w:tcPr>
          <w:p w14:paraId="03546062" w14:textId="77777777" w:rsidR="00A5791E" w:rsidRPr="00F83795" w:rsidRDefault="00A5791E" w:rsidP="00A5791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8" w:type="pct"/>
            <w:shd w:val="clear" w:color="auto" w:fill="auto"/>
          </w:tcPr>
          <w:p w14:paraId="57024B2B" w14:textId="77777777" w:rsidR="00A5791E" w:rsidRPr="00F83795" w:rsidRDefault="00A5791E" w:rsidP="00A579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0E0A99FA" w14:textId="77777777" w:rsidR="00A5791E" w:rsidRPr="00F83795" w:rsidRDefault="00A5791E" w:rsidP="00A579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47C1BEC5" w14:textId="77777777" w:rsidR="00A5791E" w:rsidRPr="00F83795" w:rsidRDefault="00A5791E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6EC0792F" w14:textId="77777777" w:rsidR="00A5791E" w:rsidRPr="00F83795" w:rsidRDefault="00A5791E" w:rsidP="00A579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68F5F64F" w14:textId="77777777" w:rsidR="00A5791E" w:rsidRPr="00F83795" w:rsidRDefault="00A5791E" w:rsidP="00A579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  <w:shd w:val="clear" w:color="auto" w:fill="auto"/>
          </w:tcPr>
          <w:p w14:paraId="3EF726D1" w14:textId="77777777" w:rsidR="00A5791E" w:rsidRPr="00F83795" w:rsidRDefault="00A5791E" w:rsidP="00A579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A98EBE8" w14:textId="77777777" w:rsidR="00A5791E" w:rsidRPr="00F83795" w:rsidRDefault="00A5791E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791E" w:rsidRPr="00F83795" w14:paraId="1EBB7618" w14:textId="77777777" w:rsidTr="00D3314A">
        <w:tc>
          <w:tcPr>
            <w:tcW w:w="2165" w:type="pct"/>
            <w:shd w:val="clear" w:color="auto" w:fill="auto"/>
          </w:tcPr>
          <w:p w14:paraId="34AFD5FE" w14:textId="77777777" w:rsidR="00A5791E" w:rsidRPr="00F83795" w:rsidRDefault="00A5791E" w:rsidP="00A5791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F83795">
              <w:rPr>
                <w:rFonts w:ascii="Angsana New" w:hAnsi="Angsana New" w:hint="cs"/>
                <w:sz w:val="30"/>
                <w:szCs w:val="30"/>
              </w:rPr>
              <w:t>Italmarket</w:t>
            </w:r>
            <w:proofErr w:type="spellEnd"/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Slovakia, </w:t>
            </w:r>
            <w:proofErr w:type="spellStart"/>
            <w:r w:rsidRPr="00F83795">
              <w:rPr>
                <w:rFonts w:ascii="Angsana New" w:hAnsi="Angsana New" w:hint="cs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578" w:type="pct"/>
            <w:shd w:val="clear" w:color="auto" w:fill="auto"/>
          </w:tcPr>
          <w:p w14:paraId="58B146EA" w14:textId="4F5EFE83" w:rsidR="00A5791E" w:rsidRPr="00F83795" w:rsidRDefault="00270230" w:rsidP="00A5791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230">
              <w:rPr>
                <w:rFonts w:ascii="Angsana New" w:hAnsi="Angsana New"/>
                <w:sz w:val="30"/>
                <w:szCs w:val="30"/>
                <w:lang w:val="en-US" w:bidi="th-TH"/>
              </w:rPr>
              <w:t>642</w:t>
            </w:r>
          </w:p>
        </w:tc>
        <w:tc>
          <w:tcPr>
            <w:tcW w:w="143" w:type="pct"/>
            <w:shd w:val="clear" w:color="auto" w:fill="auto"/>
          </w:tcPr>
          <w:p w14:paraId="23FA7074" w14:textId="77777777" w:rsidR="00A5791E" w:rsidRPr="00F83795" w:rsidRDefault="00A5791E" w:rsidP="00A5791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shd w:val="clear" w:color="auto" w:fill="auto"/>
          </w:tcPr>
          <w:p w14:paraId="59B8C5C4" w14:textId="3F5862B4" w:rsidR="00A5791E" w:rsidRPr="00F83795" w:rsidRDefault="00270230" w:rsidP="00A579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70230">
              <w:rPr>
                <w:rFonts w:ascii="Angsana New" w:hAnsi="Angsana New" w:hint="cs"/>
                <w:sz w:val="30"/>
                <w:szCs w:val="30"/>
                <w:lang w:val="en-US" w:bidi="th-TH"/>
              </w:rPr>
              <w:t>194</w:t>
            </w:r>
          </w:p>
        </w:tc>
        <w:tc>
          <w:tcPr>
            <w:tcW w:w="150" w:type="pct"/>
            <w:shd w:val="clear" w:color="auto" w:fill="auto"/>
          </w:tcPr>
          <w:p w14:paraId="2087CFD0" w14:textId="77777777" w:rsidR="00A5791E" w:rsidRPr="00F83795" w:rsidRDefault="00A5791E" w:rsidP="00A5791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53C2FB6" w14:textId="72512881" w:rsidR="00A5791E" w:rsidRPr="00F83795" w:rsidRDefault="00B35D4A" w:rsidP="00A5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0FF2818" w14:textId="77777777" w:rsidR="00A5791E" w:rsidRPr="00F83795" w:rsidRDefault="00A5791E" w:rsidP="00A5791E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shd w:val="clear" w:color="auto" w:fill="auto"/>
          </w:tcPr>
          <w:p w14:paraId="17B1E56E" w14:textId="1ABCB94D" w:rsidR="00A5791E" w:rsidRPr="00F83795" w:rsidRDefault="00A5791E" w:rsidP="00A5791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A5791E" w:rsidRPr="00F83795" w14:paraId="1D3703AA" w14:textId="77777777" w:rsidTr="00D3314A">
        <w:tc>
          <w:tcPr>
            <w:tcW w:w="2165" w:type="pct"/>
          </w:tcPr>
          <w:p w14:paraId="18AE34FD" w14:textId="77777777" w:rsidR="00A5791E" w:rsidRPr="00F83795" w:rsidRDefault="00A5791E" w:rsidP="00A5791E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37F36" w14:textId="359ED61D" w:rsidR="00A5791E" w:rsidRPr="00F83795" w:rsidRDefault="00270230" w:rsidP="00A5791E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02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</w:t>
            </w:r>
            <w:r w:rsidR="00F701B3" w:rsidRPr="00F8379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143" w:type="pct"/>
          </w:tcPr>
          <w:p w14:paraId="48A42863" w14:textId="77777777" w:rsidR="00A5791E" w:rsidRPr="00F83795" w:rsidRDefault="00A5791E" w:rsidP="00A5791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5CAE3BD9" w14:textId="7BA9ED18" w:rsidR="00A5791E" w:rsidRPr="00F83795" w:rsidRDefault="00270230" w:rsidP="00A5791E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5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195</w:t>
            </w:r>
          </w:p>
        </w:tc>
        <w:tc>
          <w:tcPr>
            <w:tcW w:w="150" w:type="pct"/>
          </w:tcPr>
          <w:p w14:paraId="233AE487" w14:textId="77777777" w:rsidR="00A5791E" w:rsidRPr="00F83795" w:rsidRDefault="00A5791E" w:rsidP="00A5791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55DC9B7" w14:textId="50D13125" w:rsidR="00A5791E" w:rsidRPr="00F83795" w:rsidRDefault="00270230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04405" w:rsidRPr="00F837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665</w:t>
            </w:r>
          </w:p>
        </w:tc>
        <w:tc>
          <w:tcPr>
            <w:tcW w:w="150" w:type="pct"/>
          </w:tcPr>
          <w:p w14:paraId="1A102D93" w14:textId="77777777" w:rsidR="00A5791E" w:rsidRPr="00F83795" w:rsidRDefault="00A5791E" w:rsidP="00A5791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9B12DCD" w14:textId="301E5D55" w:rsidR="00A5791E" w:rsidRPr="00F83795" w:rsidRDefault="00270230" w:rsidP="00A579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</w:tr>
    </w:tbl>
    <w:p w14:paraId="629463B4" w14:textId="77777777" w:rsidR="007C24ED" w:rsidRPr="000C1CB1" w:rsidRDefault="007C24ED" w:rsidP="007C24ED">
      <w:pPr>
        <w:rPr>
          <w:rFonts w:asciiTheme="majorBidi" w:hAnsiTheme="majorBidi" w:cstheme="majorBidi"/>
          <w:sz w:val="2"/>
          <w:szCs w:val="2"/>
        </w:rPr>
      </w:pPr>
    </w:p>
    <w:tbl>
      <w:tblPr>
        <w:tblW w:w="93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8"/>
        <w:gridCol w:w="266"/>
        <w:gridCol w:w="1136"/>
        <w:gridCol w:w="274"/>
        <w:gridCol w:w="1125"/>
        <w:gridCol w:w="240"/>
        <w:gridCol w:w="1142"/>
      </w:tblGrid>
      <w:tr w:rsidR="007C24ED" w:rsidRPr="00F83795" w14:paraId="558F5F25" w14:textId="77777777" w:rsidTr="00D3314A">
        <w:trPr>
          <w:tblHeader/>
        </w:trPr>
        <w:tc>
          <w:tcPr>
            <w:tcW w:w="2175" w:type="pct"/>
          </w:tcPr>
          <w:p w14:paraId="71C1CD26" w14:textId="77777777" w:rsidR="007C24ED" w:rsidRPr="00F83795" w:rsidRDefault="007C24ED" w:rsidP="00D3314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32E82610" w14:textId="77777777" w:rsidR="007C24ED" w:rsidRPr="00F83795" w:rsidRDefault="007C24ED" w:rsidP="00D331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F090603" w14:textId="77777777" w:rsidR="007C24ED" w:rsidRPr="00F83795" w:rsidRDefault="007C24ED" w:rsidP="00D331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8385E87" w14:textId="77777777" w:rsidR="007C24ED" w:rsidRPr="00F83795" w:rsidRDefault="007C24ED" w:rsidP="00D331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6010" w:rsidRPr="00F83795" w14:paraId="377D9B24" w14:textId="77777777" w:rsidTr="00D3314A">
        <w:trPr>
          <w:tblHeader/>
        </w:trPr>
        <w:tc>
          <w:tcPr>
            <w:tcW w:w="2175" w:type="pct"/>
          </w:tcPr>
          <w:p w14:paraId="6F784EE0" w14:textId="77777777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7576D3B8" w14:textId="640E304D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6010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30374" w:rsidRPr="00F83795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7E6010" w:rsidRPr="00F83795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  <w:shd w:val="clear" w:color="auto" w:fill="auto"/>
          </w:tcPr>
          <w:p w14:paraId="6AA52CDB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5DB6C6DE" w14:textId="6CA94913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010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shd w:val="clear" w:color="auto" w:fill="auto"/>
          </w:tcPr>
          <w:p w14:paraId="47F80F69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1274040B" w14:textId="0990A952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7E6010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B30374" w:rsidRPr="00F83795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7E6010" w:rsidRPr="00F83795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129" w:type="pct"/>
            <w:shd w:val="clear" w:color="auto" w:fill="auto"/>
          </w:tcPr>
          <w:p w14:paraId="07CBC5C2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F6E59F3" w14:textId="122918D0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7E6010" w:rsidRPr="00F8379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7E6010" w:rsidRPr="00F83795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7E6010" w:rsidRPr="00F83795" w14:paraId="266A6F10" w14:textId="77777777" w:rsidTr="00D3314A">
        <w:trPr>
          <w:tblHeader/>
        </w:trPr>
        <w:tc>
          <w:tcPr>
            <w:tcW w:w="2175" w:type="pct"/>
          </w:tcPr>
          <w:p w14:paraId="7842032D" w14:textId="77777777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9" w:type="pct"/>
            <w:shd w:val="clear" w:color="auto" w:fill="auto"/>
          </w:tcPr>
          <w:p w14:paraId="1780D567" w14:textId="1F17F2F9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4487943A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204E5DAC" w14:textId="0F86AD04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796C58D6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4C990347" w14:textId="0C4BA532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251F863F" w14:textId="77777777" w:rsidR="007E6010" w:rsidRPr="00F83795" w:rsidRDefault="007E601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56DF55B" w14:textId="0EA8A037" w:rsidR="007E6010" w:rsidRPr="00F83795" w:rsidRDefault="00270230" w:rsidP="007E601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7E6010" w:rsidRPr="00F83795" w14:paraId="482958F2" w14:textId="77777777" w:rsidTr="00D3314A">
        <w:trPr>
          <w:tblHeader/>
        </w:trPr>
        <w:tc>
          <w:tcPr>
            <w:tcW w:w="2175" w:type="pct"/>
          </w:tcPr>
          <w:p w14:paraId="5C338BD5" w14:textId="77777777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5" w:type="pct"/>
            <w:gridSpan w:val="7"/>
          </w:tcPr>
          <w:p w14:paraId="40884E1C" w14:textId="77777777" w:rsidR="007E6010" w:rsidRPr="00F83795" w:rsidRDefault="007E6010" w:rsidP="007E6010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6010" w:rsidRPr="00F83795" w14:paraId="7A46E139" w14:textId="77777777" w:rsidTr="00D3314A">
        <w:tc>
          <w:tcPr>
            <w:tcW w:w="2175" w:type="pct"/>
          </w:tcPr>
          <w:p w14:paraId="75460E68" w14:textId="77777777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1BA3AB76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0F5951F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1866BC80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85A4641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A45F796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9383CBC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D7EF341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DC1" w:rsidRPr="00F83795" w14:paraId="2A9E0DD5" w14:textId="77777777" w:rsidTr="00D3314A">
        <w:tc>
          <w:tcPr>
            <w:tcW w:w="2175" w:type="pct"/>
          </w:tcPr>
          <w:p w14:paraId="0C3B3508" w14:textId="77777777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proofErr w:type="spellStart"/>
            <w:r w:rsidRPr="00F83795">
              <w:rPr>
                <w:rFonts w:ascii="Angsana New" w:hAnsi="Angsana New" w:hint="cs"/>
                <w:sz w:val="30"/>
                <w:szCs w:val="30"/>
              </w:rPr>
              <w:t>Sappe</w:t>
            </w:r>
            <w:proofErr w:type="spellEnd"/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Europe </w:t>
            </w:r>
            <w:proofErr w:type="spellStart"/>
            <w:r w:rsidRPr="00F83795">
              <w:rPr>
                <w:rFonts w:ascii="Angsana New" w:hAnsi="Angsana New" w:hint="cs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566E27FB" w14:textId="55FCA03D" w:rsidR="00576DC1" w:rsidRPr="00F83795" w:rsidRDefault="00576DC1" w:rsidP="006E2DF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B00AB3D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43B621F2" w14:textId="563EC65B" w:rsidR="00576DC1" w:rsidRPr="00F83795" w:rsidRDefault="00576DC1" w:rsidP="006E2D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3D411223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4619EA9" w14:textId="46DAD484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3</w:t>
            </w:r>
            <w:r w:rsidR="00576DC1" w:rsidRPr="00F83795">
              <w:rPr>
                <w:rFonts w:ascii="Angsana New" w:hAnsi="Angsana New"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</w:rPr>
              <w:t>968</w:t>
            </w:r>
          </w:p>
        </w:tc>
        <w:tc>
          <w:tcPr>
            <w:tcW w:w="129" w:type="pct"/>
          </w:tcPr>
          <w:p w14:paraId="301079FC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324820E" w14:textId="6DCBB417" w:rsidR="00576DC1" w:rsidRPr="00F83795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</w:t>
            </w:r>
            <w:r w:rsidR="00576DC1" w:rsidRPr="00F8379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518</w:t>
            </w:r>
          </w:p>
        </w:tc>
      </w:tr>
      <w:tr w:rsidR="00576DC1" w:rsidRPr="00F83795" w14:paraId="2F71E27F" w14:textId="77777777" w:rsidTr="00D3314A">
        <w:tc>
          <w:tcPr>
            <w:tcW w:w="2175" w:type="pct"/>
          </w:tcPr>
          <w:p w14:paraId="0C856772" w14:textId="77777777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F83795">
              <w:rPr>
                <w:rFonts w:ascii="Angsana New" w:hAnsi="Angsana New" w:hint="cs"/>
                <w:sz w:val="30"/>
                <w:szCs w:val="30"/>
              </w:rPr>
              <w:t>Sappe</w:t>
            </w:r>
            <w:proofErr w:type="spellEnd"/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Trading (Shanghai) Co., Ltd.</w:t>
            </w:r>
          </w:p>
        </w:tc>
        <w:tc>
          <w:tcPr>
            <w:tcW w:w="579" w:type="pct"/>
            <w:shd w:val="clear" w:color="auto" w:fill="auto"/>
          </w:tcPr>
          <w:p w14:paraId="74DE3A55" w14:textId="579C3620" w:rsidR="00576DC1" w:rsidRPr="00F83795" w:rsidRDefault="00576DC1" w:rsidP="00576D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C70B862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B5E317C" w14:textId="2D7F7647" w:rsidR="00576DC1" w:rsidRPr="00F83795" w:rsidRDefault="00576DC1" w:rsidP="00576D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79D507E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925C192" w14:textId="2CC13194" w:rsidR="00576DC1" w:rsidRPr="00F83795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10</w:t>
            </w:r>
            <w:r w:rsidR="00576DC1" w:rsidRPr="00F83795">
              <w:rPr>
                <w:rFonts w:ascii="Angsana New" w:hAnsi="Angsana New"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129" w:type="pct"/>
          </w:tcPr>
          <w:p w14:paraId="387FE90A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E1BE6CC" w14:textId="43C835B2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10</w:t>
            </w:r>
            <w:r w:rsidR="00576DC1" w:rsidRPr="00F8379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708</w:t>
            </w:r>
          </w:p>
        </w:tc>
      </w:tr>
      <w:tr w:rsidR="00576DC1" w:rsidRPr="00F83795" w14:paraId="368449F0" w14:textId="77777777" w:rsidTr="00D3314A">
        <w:tc>
          <w:tcPr>
            <w:tcW w:w="2175" w:type="pct"/>
          </w:tcPr>
          <w:p w14:paraId="206B0FA0" w14:textId="77777777" w:rsidR="00576DC1" w:rsidRPr="00F83795" w:rsidRDefault="00576DC1" w:rsidP="00576DC1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F83795">
              <w:rPr>
                <w:rFonts w:ascii="Angsana New" w:hAnsi="Angsana New" w:hint="cs"/>
                <w:sz w:val="30"/>
                <w:szCs w:val="30"/>
              </w:rPr>
              <w:t>Sappe</w:t>
            </w:r>
            <w:proofErr w:type="spellEnd"/>
            <w:r w:rsidRPr="00F83795">
              <w:rPr>
                <w:rFonts w:ascii="Angsana New" w:hAnsi="Angsana New" w:hint="cs"/>
                <w:sz w:val="30"/>
                <w:szCs w:val="30"/>
              </w:rPr>
              <w:t xml:space="preserve"> Trading (Hong Kong) Company Limited</w:t>
            </w:r>
          </w:p>
        </w:tc>
        <w:tc>
          <w:tcPr>
            <w:tcW w:w="579" w:type="pct"/>
            <w:shd w:val="clear" w:color="auto" w:fill="auto"/>
          </w:tcPr>
          <w:p w14:paraId="46433030" w14:textId="1ED54E08" w:rsidR="00576DC1" w:rsidRPr="00F83795" w:rsidRDefault="00576DC1" w:rsidP="00576D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A9C6AB8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7DB6E10B" w14:textId="4EA62AC7" w:rsidR="00576DC1" w:rsidRPr="00F83795" w:rsidRDefault="00576DC1" w:rsidP="00576D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BE458C8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22EDF2D" w14:textId="61280CBA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523</w:t>
            </w:r>
          </w:p>
        </w:tc>
        <w:tc>
          <w:tcPr>
            <w:tcW w:w="129" w:type="pct"/>
          </w:tcPr>
          <w:p w14:paraId="4B349830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BBF5748" w14:textId="54FB28AA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445</w:t>
            </w:r>
          </w:p>
        </w:tc>
      </w:tr>
      <w:tr w:rsidR="00576DC1" w:rsidRPr="00F83795" w14:paraId="0748F3F8" w14:textId="77777777" w:rsidTr="00D3314A">
        <w:tc>
          <w:tcPr>
            <w:tcW w:w="2175" w:type="pct"/>
          </w:tcPr>
          <w:p w14:paraId="0C153B6E" w14:textId="77777777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2595AA21" w14:textId="781F4BAA" w:rsidR="00576DC1" w:rsidRPr="00F83795" w:rsidRDefault="00576DC1" w:rsidP="00576D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9AC6C2E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66BF29C1" w14:textId="131D59D2" w:rsidR="00576DC1" w:rsidRPr="00F83795" w:rsidRDefault="00576DC1" w:rsidP="00576D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4EB1B37E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23FD593" w14:textId="0BA9CBAF" w:rsidR="00576DC1" w:rsidRPr="00F83795" w:rsidRDefault="00270230" w:rsidP="007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17</w:t>
            </w:r>
            <w:r w:rsidR="00576DC1" w:rsidRPr="00F83795">
              <w:rPr>
                <w:rFonts w:ascii="Angsana New" w:hAnsi="Angsana New"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</w:rPr>
              <w:t>220</w:t>
            </w:r>
          </w:p>
        </w:tc>
        <w:tc>
          <w:tcPr>
            <w:tcW w:w="129" w:type="pct"/>
          </w:tcPr>
          <w:p w14:paraId="35F111FD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C4BE97A" w14:textId="69FD02A9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17</w:t>
            </w:r>
            <w:r w:rsidR="00576DC1" w:rsidRPr="00F8379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182</w:t>
            </w:r>
          </w:p>
        </w:tc>
      </w:tr>
      <w:tr w:rsidR="00576DC1" w:rsidRPr="00F83795" w14:paraId="5D3A55A8" w14:textId="77777777">
        <w:tc>
          <w:tcPr>
            <w:tcW w:w="2175" w:type="pct"/>
          </w:tcPr>
          <w:p w14:paraId="14C4344F" w14:textId="77777777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46176B8D" w14:textId="63A6B2E4" w:rsidR="00576DC1" w:rsidRPr="00F83795" w:rsidRDefault="00576DC1" w:rsidP="00576DC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0B85EA8D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2B83CD09" w14:textId="1B607C00" w:rsidR="00576DC1" w:rsidRPr="00F83795" w:rsidRDefault="00576DC1" w:rsidP="00576D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7A5D9361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2EBEA85" w14:textId="119AB95E" w:rsidR="00576DC1" w:rsidRPr="00F83795" w:rsidRDefault="00270230" w:rsidP="00767A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29" w:type="pct"/>
          </w:tcPr>
          <w:p w14:paraId="5F90DAF0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32C154F" w14:textId="7DF4EDC7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209</w:t>
            </w:r>
          </w:p>
        </w:tc>
      </w:tr>
      <w:tr w:rsidR="00576DC1" w:rsidRPr="00F83795" w14:paraId="7DDAB047" w14:textId="77777777" w:rsidTr="00D3314A">
        <w:tc>
          <w:tcPr>
            <w:tcW w:w="2175" w:type="pct"/>
          </w:tcPr>
          <w:p w14:paraId="30AE6A38" w14:textId="77777777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E2DAF7A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9B19996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1D5DE729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679D74D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7B4582C8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4B71C62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FC89A77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DC1" w:rsidRPr="00F83795" w14:paraId="24E8675A" w14:textId="77777777" w:rsidTr="00D3314A">
        <w:tc>
          <w:tcPr>
            <w:tcW w:w="2175" w:type="pct"/>
          </w:tcPr>
          <w:p w14:paraId="195C13B7" w14:textId="1A8DF2D3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C6D1EC8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142CD8E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AD46D77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27866DE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00F2299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FAF1A26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B8B2A73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DC1" w:rsidRPr="00F83795" w14:paraId="02AA561A" w14:textId="77777777" w:rsidTr="00D3314A">
        <w:tc>
          <w:tcPr>
            <w:tcW w:w="2175" w:type="pct"/>
          </w:tcPr>
          <w:p w14:paraId="3A8CE0A4" w14:textId="1C3F60B9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4992BC09" w14:textId="050D6C0A" w:rsidR="00576DC1" w:rsidRPr="00F83795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143" w:type="pct"/>
          </w:tcPr>
          <w:p w14:paraId="1D44718D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65C4DE40" w14:textId="266BD04F" w:rsidR="00576DC1" w:rsidRPr="00F83795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  <w:tc>
          <w:tcPr>
            <w:tcW w:w="147" w:type="pct"/>
          </w:tcPr>
          <w:p w14:paraId="4C8F27A6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2AF0E273" w14:textId="7CE96FAC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647</w:t>
            </w:r>
          </w:p>
        </w:tc>
        <w:tc>
          <w:tcPr>
            <w:tcW w:w="129" w:type="pct"/>
          </w:tcPr>
          <w:p w14:paraId="762C12C4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13D8E3DD" w14:textId="1041C1E1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83</w:t>
            </w:r>
          </w:p>
        </w:tc>
      </w:tr>
      <w:tr w:rsidR="00576DC1" w:rsidRPr="00F83795" w14:paraId="12A6E261" w14:textId="77777777" w:rsidTr="00D3314A">
        <w:tc>
          <w:tcPr>
            <w:tcW w:w="2175" w:type="pct"/>
          </w:tcPr>
          <w:p w14:paraId="66E3095D" w14:textId="77777777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2EEB0FC0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AC7FFDC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5AF5CDC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38A37C5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88A3DDD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A73EABA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C00B831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DC1" w:rsidRPr="00F83795" w14:paraId="158157D9" w14:textId="77777777" w:rsidTr="00D3314A">
        <w:tc>
          <w:tcPr>
            <w:tcW w:w="2175" w:type="pct"/>
          </w:tcPr>
          <w:p w14:paraId="5F362389" w14:textId="77777777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3AFE2CD7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40B076D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628B9D6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36E2D66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04D04FD7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6939DE8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81DACF7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DC1" w:rsidRPr="00F83795" w14:paraId="13E2A504" w14:textId="77777777" w:rsidTr="00D3314A">
        <w:tc>
          <w:tcPr>
            <w:tcW w:w="2175" w:type="pct"/>
          </w:tcPr>
          <w:p w14:paraId="1E13EAB0" w14:textId="6C6DDA5C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Pr="00F837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D1F2705" w14:textId="45EA0D8E" w:rsidR="00576DC1" w:rsidRPr="00F83795" w:rsidRDefault="00270230" w:rsidP="00576DC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  <w:lang w:val="en-US"/>
              </w:rPr>
              <w:t>16</w:t>
            </w:r>
            <w:r w:rsidRPr="0027023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143" w:type="pct"/>
          </w:tcPr>
          <w:p w14:paraId="2F28D6CA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4CC4D37B" w14:textId="103E293B" w:rsidR="00576DC1" w:rsidRPr="00F83795" w:rsidRDefault="00576DC1" w:rsidP="00576DC1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5F1F631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E7E8DD8" w14:textId="6BE00C98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16</w:t>
            </w:r>
            <w:r w:rsidRPr="0027023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78145B5A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0017B44" w14:textId="260E0C0D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76DC1" w:rsidRPr="00F83795" w14:paraId="556F3C9C" w14:textId="77777777" w:rsidTr="00D3314A">
        <w:tc>
          <w:tcPr>
            <w:tcW w:w="2175" w:type="pct"/>
          </w:tcPr>
          <w:p w14:paraId="3CC7EAB5" w14:textId="02CA1361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บริษัท เอ็มอินเทลลิเจนซ์ จำกัด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5C83F3F3" w14:textId="72A8E008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  <w:tc>
          <w:tcPr>
            <w:tcW w:w="143" w:type="pct"/>
          </w:tcPr>
          <w:p w14:paraId="4D329515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288E1E5F" w14:textId="27D41A78" w:rsidR="00576DC1" w:rsidRPr="00F83795" w:rsidRDefault="00270230" w:rsidP="00576DC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  <w:lang w:val="en-US"/>
              </w:rPr>
              <w:t>105</w:t>
            </w:r>
          </w:p>
        </w:tc>
        <w:tc>
          <w:tcPr>
            <w:tcW w:w="147" w:type="pct"/>
          </w:tcPr>
          <w:p w14:paraId="6F2FF0E2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D390E28" w14:textId="5A4E3E56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27</w:t>
            </w:r>
          </w:p>
        </w:tc>
        <w:tc>
          <w:tcPr>
            <w:tcW w:w="129" w:type="pct"/>
          </w:tcPr>
          <w:p w14:paraId="30E0D858" w14:textId="77777777" w:rsidR="00576DC1" w:rsidRPr="00F83795" w:rsidRDefault="00576DC1" w:rsidP="00576D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3CD86A35" w14:textId="4916FC9D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105</w:t>
            </w:r>
          </w:p>
        </w:tc>
      </w:tr>
      <w:tr w:rsidR="00576DC1" w:rsidRPr="00F83795" w14:paraId="7F093EBF" w14:textId="77777777" w:rsidTr="00D3314A">
        <w:tc>
          <w:tcPr>
            <w:tcW w:w="2175" w:type="pct"/>
          </w:tcPr>
          <w:p w14:paraId="78E13E9A" w14:textId="77777777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742B83F7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4729BD5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7BD11304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ED37C16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24C26BE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E771D31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AA7B64C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DC1" w:rsidRPr="00F83795" w14:paraId="1FD363DA" w14:textId="77777777" w:rsidTr="00D3314A">
        <w:tc>
          <w:tcPr>
            <w:tcW w:w="2175" w:type="pct"/>
          </w:tcPr>
          <w:p w14:paraId="20B92DFC" w14:textId="77777777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9" w:type="pct"/>
            <w:shd w:val="clear" w:color="auto" w:fill="auto"/>
            <w:vAlign w:val="bottom"/>
          </w:tcPr>
          <w:p w14:paraId="7B25D51D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56DBF0E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E47704E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AC0952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13EE7658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3EC27E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08B84247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6DC1" w:rsidRPr="00F83795" w14:paraId="42D3E8A4" w14:textId="77777777" w:rsidTr="00D3314A">
        <w:tc>
          <w:tcPr>
            <w:tcW w:w="2175" w:type="pct"/>
          </w:tcPr>
          <w:p w14:paraId="0BAA75AB" w14:textId="77777777" w:rsidR="00576DC1" w:rsidRPr="00F83795" w:rsidRDefault="00576DC1" w:rsidP="00576DC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บริษัท ฮายาชิโปรดักส์ จำกัด</w:t>
            </w:r>
          </w:p>
        </w:tc>
        <w:tc>
          <w:tcPr>
            <w:tcW w:w="579" w:type="pct"/>
            <w:shd w:val="clear" w:color="auto" w:fill="auto"/>
          </w:tcPr>
          <w:p w14:paraId="2570E1F0" w14:textId="1D68B9E4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43" w:type="pct"/>
          </w:tcPr>
          <w:p w14:paraId="76986C3B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07D0E8A" w14:textId="32A96E6E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  <w:tc>
          <w:tcPr>
            <w:tcW w:w="147" w:type="pct"/>
          </w:tcPr>
          <w:p w14:paraId="68A3AEC1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A740E28" w14:textId="605FB7CE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14:paraId="015011E4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7CB06E1" w14:textId="3F3BA2CF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17</w:t>
            </w:r>
          </w:p>
        </w:tc>
      </w:tr>
      <w:tr w:rsidR="00576DC1" w:rsidRPr="00F83795" w14:paraId="6A5F9721" w14:textId="77777777" w:rsidTr="00D3314A">
        <w:tc>
          <w:tcPr>
            <w:tcW w:w="2175" w:type="pct"/>
          </w:tcPr>
          <w:p w14:paraId="5690A72E" w14:textId="77777777" w:rsidR="00576DC1" w:rsidRPr="00F83795" w:rsidRDefault="00576DC1" w:rsidP="00576DC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066A741E" w14:textId="610FCE39" w:rsidR="00576DC1" w:rsidRPr="00F83795" w:rsidRDefault="00270230" w:rsidP="0050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270230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43" w:type="pct"/>
          </w:tcPr>
          <w:p w14:paraId="3CF565A9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2D49D82A" w14:textId="3A5E9A56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205</w:t>
            </w:r>
          </w:p>
        </w:tc>
        <w:tc>
          <w:tcPr>
            <w:tcW w:w="147" w:type="pct"/>
          </w:tcPr>
          <w:p w14:paraId="04F69FF3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0462D4D8" w14:textId="33BEE1B1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33</w:t>
            </w:r>
            <w:r w:rsidR="00576DC1" w:rsidRPr="00F83795">
              <w:rPr>
                <w:rFonts w:ascii="Angsana New" w:hAnsi="Angsana New"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</w:rPr>
              <w:t>790</w:t>
            </w:r>
          </w:p>
        </w:tc>
        <w:tc>
          <w:tcPr>
            <w:tcW w:w="129" w:type="pct"/>
          </w:tcPr>
          <w:p w14:paraId="5E8C1259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EA8BCCB" w14:textId="7E5E5C13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32</w:t>
            </w:r>
            <w:r w:rsidR="00576DC1" w:rsidRPr="00F8379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267</w:t>
            </w:r>
          </w:p>
        </w:tc>
      </w:tr>
      <w:tr w:rsidR="00576DC1" w:rsidRPr="00F83795" w14:paraId="0DCC3620" w14:textId="77777777" w:rsidTr="00D3314A">
        <w:tc>
          <w:tcPr>
            <w:tcW w:w="2175" w:type="pct"/>
          </w:tcPr>
          <w:p w14:paraId="7035AF97" w14:textId="77777777" w:rsidR="00576DC1" w:rsidRPr="00F83795" w:rsidRDefault="00576DC1" w:rsidP="00576DC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569E358E" w14:textId="5C6FF97B" w:rsidR="00576DC1" w:rsidRPr="00F83795" w:rsidRDefault="0047768C" w:rsidP="006E2D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E79729D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42EA555" w14:textId="03C5E393" w:rsidR="00576DC1" w:rsidRPr="00F83795" w:rsidRDefault="00576DC1" w:rsidP="006E2DF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6C89A5D6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77ABFB86" w14:textId="4CFD11BB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/>
                <w:sz w:val="30"/>
                <w:szCs w:val="30"/>
              </w:rPr>
              <w:t>(</w:t>
            </w:r>
            <w:r w:rsidR="00270230" w:rsidRPr="00270230">
              <w:rPr>
                <w:rFonts w:ascii="Angsana New" w:hAnsi="Angsana New"/>
                <w:sz w:val="30"/>
                <w:szCs w:val="30"/>
              </w:rPr>
              <w:t>15</w:t>
            </w:r>
            <w:r w:rsidRPr="00F83795">
              <w:rPr>
                <w:rFonts w:ascii="Angsana New" w:hAnsi="Angsana New"/>
                <w:sz w:val="30"/>
                <w:szCs w:val="30"/>
              </w:rPr>
              <w:t>,</w:t>
            </w:r>
            <w:r w:rsidR="00270230" w:rsidRPr="00270230">
              <w:rPr>
                <w:rFonts w:ascii="Angsana New" w:hAnsi="Angsana New"/>
                <w:sz w:val="30"/>
                <w:szCs w:val="30"/>
              </w:rPr>
              <w:t>373</w:t>
            </w:r>
            <w:r w:rsidRPr="00F837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BDD3C64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16293C9" w14:textId="0398DFDF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</w:rPr>
              <w:t>(</w:t>
            </w:r>
            <w:r w:rsidR="00270230" w:rsidRPr="00270230">
              <w:rPr>
                <w:rFonts w:ascii="Angsana New" w:hAnsi="Angsana New" w:hint="cs"/>
                <w:sz w:val="30"/>
                <w:szCs w:val="30"/>
              </w:rPr>
              <w:t>14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>,</w:t>
            </w:r>
            <w:r w:rsidR="00270230" w:rsidRPr="00270230">
              <w:rPr>
                <w:rFonts w:ascii="Angsana New" w:hAnsi="Angsana New" w:hint="cs"/>
                <w:sz w:val="30"/>
                <w:szCs w:val="30"/>
              </w:rPr>
              <w:t>567</w:t>
            </w:r>
            <w:r w:rsidRPr="00F83795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576DC1" w:rsidRPr="00F83795" w14:paraId="0D12F893" w14:textId="77777777" w:rsidTr="00D3314A">
        <w:tc>
          <w:tcPr>
            <w:tcW w:w="2175" w:type="pct"/>
          </w:tcPr>
          <w:p w14:paraId="6E4534A0" w14:textId="77777777" w:rsidR="00576DC1" w:rsidRPr="00F83795" w:rsidRDefault="00576DC1" w:rsidP="00576DC1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0D782" w14:textId="3CCC9D8D" w:rsidR="00576DC1" w:rsidRPr="00F83795" w:rsidRDefault="00270230" w:rsidP="0050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849</w:t>
            </w:r>
          </w:p>
        </w:tc>
        <w:tc>
          <w:tcPr>
            <w:tcW w:w="143" w:type="pct"/>
          </w:tcPr>
          <w:p w14:paraId="6B5879F4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C4B7CDA" w14:textId="37FA3528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205</w:t>
            </w:r>
          </w:p>
        </w:tc>
        <w:tc>
          <w:tcPr>
            <w:tcW w:w="147" w:type="pct"/>
          </w:tcPr>
          <w:p w14:paraId="370190BC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21A5875" w14:textId="50C44008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576DC1" w:rsidRPr="00F837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  <w:tc>
          <w:tcPr>
            <w:tcW w:w="129" w:type="pct"/>
          </w:tcPr>
          <w:p w14:paraId="57C06A60" w14:textId="77777777" w:rsidR="00576DC1" w:rsidRPr="00F83795" w:rsidRDefault="00576DC1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BBDD7F8" w14:textId="7E0A9F36" w:rsidR="00576DC1" w:rsidRPr="00F83795" w:rsidRDefault="00270230" w:rsidP="00576D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17</w:t>
            </w:r>
            <w:r w:rsidR="00576DC1" w:rsidRPr="00F8379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700</w:t>
            </w:r>
          </w:p>
        </w:tc>
      </w:tr>
    </w:tbl>
    <w:p w14:paraId="7844DCD7" w14:textId="39A4FDE0" w:rsidR="007C24ED" w:rsidRPr="00F83795" w:rsidRDefault="007C24ED" w:rsidP="007C24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A370B1" w:rsidRPr="00F83795" w14:paraId="1D389E66" w14:textId="77777777" w:rsidTr="00D3314A">
        <w:trPr>
          <w:tblHeader/>
        </w:trPr>
        <w:tc>
          <w:tcPr>
            <w:tcW w:w="2174" w:type="pct"/>
          </w:tcPr>
          <w:p w14:paraId="6F84DCAF" w14:textId="77777777" w:rsidR="00A370B1" w:rsidRPr="00F83795" w:rsidRDefault="00A370B1" w:rsidP="00D3314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</w:p>
        </w:tc>
        <w:tc>
          <w:tcPr>
            <w:tcW w:w="1332" w:type="pct"/>
            <w:gridSpan w:val="3"/>
          </w:tcPr>
          <w:p w14:paraId="57131B6F" w14:textId="77777777" w:rsidR="00A370B1" w:rsidRPr="00F83795" w:rsidRDefault="00A370B1" w:rsidP="00D3314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31066E4" w14:textId="77777777" w:rsidR="00A370B1" w:rsidRPr="00F83795" w:rsidRDefault="00A370B1" w:rsidP="00D3314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7747EC13" w14:textId="77777777" w:rsidR="00A370B1" w:rsidRPr="00F83795" w:rsidRDefault="00A370B1" w:rsidP="00D3314A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0B1" w:rsidRPr="00F83795" w14:paraId="41841B9C" w14:textId="77777777" w:rsidTr="007E6010">
        <w:trPr>
          <w:tblHeader/>
        </w:trPr>
        <w:tc>
          <w:tcPr>
            <w:tcW w:w="2174" w:type="pct"/>
          </w:tcPr>
          <w:p w14:paraId="20216E85" w14:textId="77777777" w:rsidR="00A370B1" w:rsidRPr="00F83795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3D99B863" w14:textId="3C9FBAA5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4D438029" w14:textId="77777777" w:rsidR="00A370B1" w:rsidRPr="00F83795" w:rsidRDefault="00A370B1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319888B3" w14:textId="58C2AB4A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43C112C5" w14:textId="77777777" w:rsidR="00A370B1" w:rsidRPr="00F83795" w:rsidRDefault="00A370B1" w:rsidP="00D3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60F9DDF1" w14:textId="37DE3790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6CC4403D" w14:textId="77777777" w:rsidR="00A370B1" w:rsidRPr="00F83795" w:rsidRDefault="00A370B1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FE14E42" w14:textId="070E3994" w:rsidR="00A370B1" w:rsidRPr="00F83795" w:rsidRDefault="00270230" w:rsidP="00D3314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</w:tr>
      <w:tr w:rsidR="00A370B1" w:rsidRPr="00F83795" w14:paraId="45807BC5" w14:textId="77777777" w:rsidTr="00D3314A">
        <w:trPr>
          <w:tblHeader/>
        </w:trPr>
        <w:tc>
          <w:tcPr>
            <w:tcW w:w="2174" w:type="pct"/>
          </w:tcPr>
          <w:p w14:paraId="0423FD27" w14:textId="77777777" w:rsidR="00A370B1" w:rsidRPr="00F83795" w:rsidRDefault="00A370B1" w:rsidP="00D3314A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6" w:type="pct"/>
            <w:gridSpan w:val="7"/>
          </w:tcPr>
          <w:p w14:paraId="73B36D99" w14:textId="77777777" w:rsidR="00A370B1" w:rsidRPr="00F83795" w:rsidRDefault="00A370B1" w:rsidP="00D3314A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E6010" w:rsidRPr="00F83795" w14:paraId="37A3D627" w14:textId="77777777" w:rsidTr="007E6010">
        <w:tc>
          <w:tcPr>
            <w:tcW w:w="2174" w:type="pct"/>
          </w:tcPr>
          <w:p w14:paraId="6D1911B3" w14:textId="298EC384" w:rsidR="007E6010" w:rsidRPr="00F83795" w:rsidRDefault="007E6010" w:rsidP="007E6010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817475" w:rsidRPr="00F8379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9" w:type="pct"/>
          </w:tcPr>
          <w:p w14:paraId="75C8F7C3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9D5D7DF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</w:tcPr>
          <w:p w14:paraId="5BC74C5E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7C9A17F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5D453577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320F624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628F89BC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6010" w:rsidRPr="00F83795" w14:paraId="7D4FBDB1" w14:textId="77777777" w:rsidTr="007E6010">
        <w:tc>
          <w:tcPr>
            <w:tcW w:w="2174" w:type="pct"/>
          </w:tcPr>
          <w:p w14:paraId="235B5C61" w14:textId="6A71380E" w:rsidR="007E6010" w:rsidRPr="00F83795" w:rsidRDefault="007E6010" w:rsidP="007E6010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270230" w:rsidRPr="00270230">
              <w:rPr>
                <w:rFonts w:ascii="Angsana New" w:hAnsi="Angsana New"/>
                <w:sz w:val="30"/>
                <w:szCs w:val="30"/>
              </w:rPr>
              <w:t>30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7475" w:rsidRPr="00F83795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579" w:type="pct"/>
            <w:tcBorders>
              <w:bottom w:val="double" w:sz="4" w:space="0" w:color="auto"/>
            </w:tcBorders>
            <w:shd w:val="clear" w:color="auto" w:fill="auto"/>
          </w:tcPr>
          <w:p w14:paraId="02F3B049" w14:textId="01F10E47" w:rsidR="007E6010" w:rsidRPr="00F83795" w:rsidRDefault="004D5F43" w:rsidP="006E2DF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59BE9917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0003E685" w14:textId="77777777" w:rsidR="007E6010" w:rsidRPr="00F83795" w:rsidRDefault="007E6010" w:rsidP="007E6010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0AF3AA8" w14:textId="77777777" w:rsidR="007E6010" w:rsidRPr="00F83795" w:rsidRDefault="007E601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vAlign w:val="bottom"/>
          </w:tcPr>
          <w:p w14:paraId="4D6A1DAB" w14:textId="129E6A59" w:rsidR="007E6010" w:rsidRPr="00F83795" w:rsidRDefault="0027023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806</w:t>
            </w:r>
            <w:r w:rsidR="007E6010" w:rsidRPr="00F8379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" w:type="pct"/>
          </w:tcPr>
          <w:p w14:paraId="7B00FA3A" w14:textId="77777777" w:rsidR="007E6010" w:rsidRPr="00F83795" w:rsidRDefault="007E6010" w:rsidP="007E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  <w:vAlign w:val="bottom"/>
          </w:tcPr>
          <w:p w14:paraId="6F8C8824" w14:textId="78108796" w:rsidR="007E6010" w:rsidRPr="00F83795" w:rsidRDefault="00270230" w:rsidP="007E6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482</w:t>
            </w:r>
          </w:p>
        </w:tc>
      </w:tr>
    </w:tbl>
    <w:p w14:paraId="5A14829D" w14:textId="77777777" w:rsidR="00FF7CE0" w:rsidRPr="00F83795" w:rsidRDefault="00FF7CE0">
      <w:r w:rsidRPr="00F83795">
        <w:br w:type="page"/>
      </w: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79"/>
        <w:gridCol w:w="266"/>
        <w:gridCol w:w="1136"/>
        <w:gridCol w:w="276"/>
        <w:gridCol w:w="1125"/>
        <w:gridCol w:w="240"/>
        <w:gridCol w:w="1142"/>
      </w:tblGrid>
      <w:tr w:rsidR="007C24ED" w:rsidRPr="00F83795" w14:paraId="2483344A" w14:textId="77777777" w:rsidTr="002C6077">
        <w:tc>
          <w:tcPr>
            <w:tcW w:w="2174" w:type="pct"/>
          </w:tcPr>
          <w:p w14:paraId="04D91613" w14:textId="319FC9FB" w:rsidR="007C24ED" w:rsidRPr="00F83795" w:rsidRDefault="007C24ED" w:rsidP="00D3314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332" w:type="pct"/>
            <w:gridSpan w:val="3"/>
          </w:tcPr>
          <w:p w14:paraId="17309505" w14:textId="77777777" w:rsidR="007C24ED" w:rsidRPr="00F83795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DD1AA8C" w14:textId="77777777" w:rsidR="007C24ED" w:rsidRPr="00F83795" w:rsidRDefault="007C24ED" w:rsidP="00D3314A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2F888C82" w14:textId="77777777" w:rsidR="007C24ED" w:rsidRPr="00F83795" w:rsidRDefault="007C24ED" w:rsidP="00D3314A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E4" w:rsidRPr="00F83795" w14:paraId="40E713C3" w14:textId="77777777" w:rsidTr="002C6077">
        <w:tc>
          <w:tcPr>
            <w:tcW w:w="2174" w:type="pct"/>
          </w:tcPr>
          <w:p w14:paraId="5E4B4602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14:paraId="08C9971E" w14:textId="197C4FA0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75" w:rsidRPr="00F83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43" w:type="pct"/>
            <w:shd w:val="clear" w:color="auto" w:fill="auto"/>
          </w:tcPr>
          <w:p w14:paraId="38B70BF4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61525001" w14:textId="24569701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  <w:shd w:val="clear" w:color="auto" w:fill="auto"/>
          </w:tcPr>
          <w:p w14:paraId="2DD41154" w14:textId="77777777" w:rsidR="008033E4" w:rsidRPr="00F83795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3BA98AA0" w14:textId="7A67D584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17475" w:rsidRPr="00F83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29" w:type="pct"/>
            <w:shd w:val="clear" w:color="auto" w:fill="auto"/>
          </w:tcPr>
          <w:p w14:paraId="7237DE0F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44EDFA8" w14:textId="03F10402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33E4" w:rsidRPr="00F83795" w14:paraId="1EB5BA6C" w14:textId="77777777" w:rsidTr="002C6077">
        <w:tc>
          <w:tcPr>
            <w:tcW w:w="2174" w:type="pct"/>
          </w:tcPr>
          <w:p w14:paraId="5879C549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79" w:type="pct"/>
            <w:shd w:val="clear" w:color="auto" w:fill="auto"/>
          </w:tcPr>
          <w:p w14:paraId="52926985" w14:textId="7054C5FC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55E6F1A6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shd w:val="clear" w:color="auto" w:fill="auto"/>
          </w:tcPr>
          <w:p w14:paraId="17D16172" w14:textId="47588942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56941AB8" w14:textId="77777777" w:rsidR="008033E4" w:rsidRPr="00F83795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shd w:val="clear" w:color="auto" w:fill="auto"/>
          </w:tcPr>
          <w:p w14:paraId="0AD1E98D" w14:textId="1181C40C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31F97E7F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4B76916C" w14:textId="5F29C72E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33E4" w:rsidRPr="00F83795" w14:paraId="1AEBCDBC" w14:textId="77777777" w:rsidTr="002C6077">
        <w:tc>
          <w:tcPr>
            <w:tcW w:w="2174" w:type="pct"/>
          </w:tcPr>
          <w:p w14:paraId="3CBD8113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26" w:type="pct"/>
            <w:gridSpan w:val="7"/>
          </w:tcPr>
          <w:p w14:paraId="4D0D8673" w14:textId="77777777" w:rsidR="008033E4" w:rsidRPr="00F83795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E4" w:rsidRPr="00F83795" w14:paraId="11D72BBF" w14:textId="77777777" w:rsidTr="002C6077">
        <w:tc>
          <w:tcPr>
            <w:tcW w:w="2174" w:type="pct"/>
          </w:tcPr>
          <w:p w14:paraId="6340649C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14:paraId="3860A12B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E13C90F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08152782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E995ECC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CD69745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75FFC4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CE1E9E7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41FCE" w:rsidRPr="00F83795" w14:paraId="20C84E7D" w14:textId="77777777" w:rsidTr="002C6077">
        <w:tc>
          <w:tcPr>
            <w:tcW w:w="2174" w:type="pct"/>
          </w:tcPr>
          <w:p w14:paraId="06B5F649" w14:textId="77777777" w:rsidR="00341FCE" w:rsidRPr="00F83795" w:rsidRDefault="00341FCE" w:rsidP="00341FC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proofErr w:type="spellStart"/>
            <w:r w:rsidRPr="00F83795">
              <w:rPr>
                <w:rFonts w:asciiTheme="majorBidi" w:hAnsiTheme="majorBidi" w:cstheme="majorBidi"/>
                <w:sz w:val="30"/>
                <w:szCs w:val="30"/>
              </w:rPr>
              <w:t>Sappe</w:t>
            </w:r>
            <w:proofErr w:type="spellEnd"/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Europe </w:t>
            </w:r>
            <w:proofErr w:type="spellStart"/>
            <w:r w:rsidRPr="00F83795">
              <w:rPr>
                <w:rFonts w:asciiTheme="majorBidi" w:hAnsiTheme="majorBidi" w:cstheme="majorBidi"/>
                <w:sz w:val="30"/>
                <w:szCs w:val="30"/>
              </w:rPr>
              <w:t>s.r.o.</w:t>
            </w:r>
            <w:proofErr w:type="spellEnd"/>
          </w:p>
        </w:tc>
        <w:tc>
          <w:tcPr>
            <w:tcW w:w="579" w:type="pct"/>
            <w:shd w:val="clear" w:color="auto" w:fill="auto"/>
          </w:tcPr>
          <w:p w14:paraId="0DB61555" w14:textId="0AE7D5CF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D5D03F2" w14:textId="77777777" w:rsidR="00341FCE" w:rsidRPr="00F83795" w:rsidRDefault="00341FCE" w:rsidP="00341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146D18E2" w14:textId="77777777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86051E5" w14:textId="77777777" w:rsidR="00341FCE" w:rsidRPr="00F83795" w:rsidRDefault="00341FCE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62329615" w14:textId="722840BF" w:rsidR="00341FCE" w:rsidRPr="00F83795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341FC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  <w:tc>
          <w:tcPr>
            <w:tcW w:w="129" w:type="pct"/>
          </w:tcPr>
          <w:p w14:paraId="49B47FF1" w14:textId="77777777" w:rsidR="00341FCE" w:rsidRPr="00F83795" w:rsidRDefault="00341FCE" w:rsidP="00341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2C9D1200" w14:textId="283B999C" w:rsidR="00341FCE" w:rsidRPr="00F83795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41FC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618</w:t>
            </w:r>
          </w:p>
        </w:tc>
      </w:tr>
      <w:tr w:rsidR="00341FCE" w:rsidRPr="00F83795" w14:paraId="126F5C13" w14:textId="77777777" w:rsidTr="002C6077">
        <w:tc>
          <w:tcPr>
            <w:tcW w:w="2174" w:type="pct"/>
          </w:tcPr>
          <w:p w14:paraId="3F77C5A3" w14:textId="77777777" w:rsidR="00341FCE" w:rsidRPr="00F83795" w:rsidRDefault="00341FCE" w:rsidP="00341FC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579" w:type="pct"/>
            <w:shd w:val="clear" w:color="auto" w:fill="auto"/>
          </w:tcPr>
          <w:p w14:paraId="70E5C8D7" w14:textId="7B022908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3A56DD03" w14:textId="77777777" w:rsidR="00341FCE" w:rsidRPr="00F83795" w:rsidRDefault="00341FCE" w:rsidP="00341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1698E23" w14:textId="77777777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97EAA95" w14:textId="77777777" w:rsidR="00341FCE" w:rsidRPr="00F83795" w:rsidRDefault="00341FCE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4B62F61D" w14:textId="540622C8" w:rsidR="00341FCE" w:rsidRPr="00F83795" w:rsidRDefault="00270230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1FC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  <w:tc>
          <w:tcPr>
            <w:tcW w:w="129" w:type="pct"/>
          </w:tcPr>
          <w:p w14:paraId="2E88842A" w14:textId="77777777" w:rsidR="00341FCE" w:rsidRPr="00F83795" w:rsidRDefault="00341FCE" w:rsidP="00341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642F9A0" w14:textId="3517DB0A" w:rsidR="00341FCE" w:rsidRPr="00F83795" w:rsidRDefault="00270230" w:rsidP="007D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41FC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060</w:t>
            </w:r>
          </w:p>
        </w:tc>
      </w:tr>
      <w:tr w:rsidR="00341FCE" w:rsidRPr="00F83795" w14:paraId="54954A83" w14:textId="77777777" w:rsidTr="002C6077">
        <w:tc>
          <w:tcPr>
            <w:tcW w:w="2174" w:type="pct"/>
          </w:tcPr>
          <w:p w14:paraId="552BFC6C" w14:textId="77777777" w:rsidR="00341FCE" w:rsidRPr="00F83795" w:rsidRDefault="00341FCE" w:rsidP="00341FC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จำกัด</w:t>
            </w:r>
          </w:p>
        </w:tc>
        <w:tc>
          <w:tcPr>
            <w:tcW w:w="579" w:type="pct"/>
            <w:shd w:val="clear" w:color="auto" w:fill="auto"/>
          </w:tcPr>
          <w:p w14:paraId="137FABEE" w14:textId="1CED1903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23F38422" w14:textId="77777777" w:rsidR="00341FCE" w:rsidRPr="00F83795" w:rsidRDefault="00341FCE" w:rsidP="00341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020C872" w14:textId="77777777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4B68AD1" w14:textId="77777777" w:rsidR="00341FCE" w:rsidRPr="00F83795" w:rsidRDefault="00341FCE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vAlign w:val="bottom"/>
          </w:tcPr>
          <w:p w14:paraId="39F83FC1" w14:textId="779954CB" w:rsidR="00341FCE" w:rsidRPr="00F83795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41FC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  <w:tc>
          <w:tcPr>
            <w:tcW w:w="129" w:type="pct"/>
          </w:tcPr>
          <w:p w14:paraId="03B2A210" w14:textId="77777777" w:rsidR="00341FCE" w:rsidRPr="00F83795" w:rsidRDefault="00341FCE" w:rsidP="00341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76FFF635" w14:textId="7DDEF3DC" w:rsidR="00341FCE" w:rsidRPr="00F83795" w:rsidRDefault="00270230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41FC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341FCE" w:rsidRPr="00F83795" w14:paraId="0AACC761" w14:textId="77777777" w:rsidTr="002C6077">
        <w:tc>
          <w:tcPr>
            <w:tcW w:w="2174" w:type="pct"/>
          </w:tcPr>
          <w:p w14:paraId="7E5855C8" w14:textId="77777777" w:rsidR="00341FCE" w:rsidRPr="00F83795" w:rsidRDefault="00341FCE" w:rsidP="00341FC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1DDFE3D4" w14:textId="4EE53A5E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3133ED65" w14:textId="77777777" w:rsidR="00341FCE" w:rsidRPr="00F83795" w:rsidRDefault="00341FCE" w:rsidP="00341FC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30270A11" w14:textId="77777777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</w:tcPr>
          <w:p w14:paraId="64BA07DD" w14:textId="77777777" w:rsidR="00341FCE" w:rsidRPr="00F83795" w:rsidRDefault="00341FCE" w:rsidP="00341FCE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FCC9362" w14:textId="2C1080C6" w:rsidR="00341FCE" w:rsidRPr="00F83795" w:rsidRDefault="00270230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41FC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667</w:t>
            </w:r>
          </w:p>
        </w:tc>
        <w:tc>
          <w:tcPr>
            <w:tcW w:w="129" w:type="pct"/>
          </w:tcPr>
          <w:p w14:paraId="763EF83B" w14:textId="77777777" w:rsidR="00341FCE" w:rsidRPr="00F83795" w:rsidRDefault="00341FCE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8C5E345" w14:textId="14D3CFB5" w:rsidR="00341FCE" w:rsidRPr="00F83795" w:rsidRDefault="00270230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341FC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341FCE" w:rsidRPr="00F83795" w14:paraId="09B188A2" w14:textId="77777777" w:rsidTr="002C6077">
        <w:tc>
          <w:tcPr>
            <w:tcW w:w="2174" w:type="pct"/>
          </w:tcPr>
          <w:p w14:paraId="21698AA3" w14:textId="77777777" w:rsidR="00341FCE" w:rsidRPr="00F83795" w:rsidRDefault="00341FCE" w:rsidP="00341FC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68F8641B" w14:textId="4AFCFD6B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1C25584C" w14:textId="77777777" w:rsidR="00341FCE" w:rsidRPr="00F83795" w:rsidRDefault="00341FCE" w:rsidP="00341F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FB91215" w14:textId="77777777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9F78B7D" w14:textId="77777777" w:rsidR="00341FCE" w:rsidRPr="00F83795" w:rsidRDefault="00341FCE" w:rsidP="00341F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08AF2EC7" w14:textId="4020D0BE" w:rsidR="00341FCE" w:rsidRPr="00F83795" w:rsidRDefault="00341FCE" w:rsidP="007D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057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43A23F24" w14:textId="77777777" w:rsidR="00341FCE" w:rsidRPr="00F83795" w:rsidRDefault="00341FCE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25D206B" w14:textId="52E1311C" w:rsidR="00341FCE" w:rsidRPr="00F83795" w:rsidRDefault="00341FCE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618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41FCE" w:rsidRPr="00F83795" w14:paraId="19CEFFD7" w14:textId="77777777" w:rsidTr="002C6077">
        <w:tc>
          <w:tcPr>
            <w:tcW w:w="2174" w:type="pct"/>
          </w:tcPr>
          <w:p w14:paraId="7AD36792" w14:textId="77777777" w:rsidR="00341FCE" w:rsidRPr="00F83795" w:rsidRDefault="00341FCE" w:rsidP="00341FCE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93923" w14:textId="6692C078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3" w:type="pct"/>
          </w:tcPr>
          <w:p w14:paraId="7D51B92C" w14:textId="77777777" w:rsidR="00341FCE" w:rsidRPr="00F83795" w:rsidRDefault="00341FCE" w:rsidP="00341F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4339B56F" w14:textId="77777777" w:rsidR="00341FCE" w:rsidRPr="00F83795" w:rsidRDefault="00341FCE" w:rsidP="00341FC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48" w:type="pct"/>
          </w:tcPr>
          <w:p w14:paraId="17F24542" w14:textId="77777777" w:rsidR="00341FCE" w:rsidRPr="00F83795" w:rsidRDefault="00341FCE" w:rsidP="00341FCE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4457B7F6" w14:textId="50A21014" w:rsidR="00341FCE" w:rsidRPr="00F83795" w:rsidRDefault="00270230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41FCE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129" w:type="pct"/>
          </w:tcPr>
          <w:p w14:paraId="7439410A" w14:textId="77777777" w:rsidR="00341FCE" w:rsidRPr="00F83795" w:rsidRDefault="00341FCE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53811351" w14:textId="30285632" w:rsidR="00341FCE" w:rsidRPr="00F83795" w:rsidRDefault="00270230" w:rsidP="00341F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41FCE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</w:tr>
    </w:tbl>
    <w:p w14:paraId="7BBC2302" w14:textId="7B9809D8" w:rsidR="006B1185" w:rsidRPr="00F83795" w:rsidRDefault="006B118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3"/>
        <w:gridCol w:w="1081"/>
        <w:gridCol w:w="265"/>
        <w:gridCol w:w="1137"/>
        <w:gridCol w:w="274"/>
        <w:gridCol w:w="1125"/>
        <w:gridCol w:w="239"/>
        <w:gridCol w:w="1096"/>
      </w:tblGrid>
      <w:tr w:rsidR="002C6077" w:rsidRPr="00F83795" w14:paraId="12000211" w14:textId="77777777" w:rsidTr="00FF7CE0">
        <w:trPr>
          <w:tblHeader/>
        </w:trPr>
        <w:tc>
          <w:tcPr>
            <w:tcW w:w="2186" w:type="pct"/>
          </w:tcPr>
          <w:p w14:paraId="5C509D05" w14:textId="4064F29C" w:rsidR="002C6077" w:rsidRPr="00F83795" w:rsidRDefault="002C6077" w:rsidP="002C607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39" w:type="pct"/>
            <w:gridSpan w:val="3"/>
          </w:tcPr>
          <w:p w14:paraId="1BA4B7CA" w14:textId="77777777" w:rsidR="002C6077" w:rsidRPr="00F83795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92B743C" w14:textId="77777777" w:rsidR="002C6077" w:rsidRPr="00F83795" w:rsidRDefault="002C6077" w:rsidP="002C607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316EFF3" w14:textId="77777777" w:rsidR="002C6077" w:rsidRPr="00F83795" w:rsidRDefault="002C6077" w:rsidP="002C607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6077" w:rsidRPr="00F83795" w14:paraId="2C69FCBC" w14:textId="77777777" w:rsidTr="00FF7CE0">
        <w:trPr>
          <w:tblHeader/>
        </w:trPr>
        <w:tc>
          <w:tcPr>
            <w:tcW w:w="2186" w:type="pct"/>
          </w:tcPr>
          <w:p w14:paraId="255BEFEA" w14:textId="77777777" w:rsidR="002C6077" w:rsidRPr="00F83795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30F9E27" w14:textId="37E47B51" w:rsidR="002C6077" w:rsidRPr="00F83795" w:rsidRDefault="00270230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19331636" w14:textId="77777777" w:rsidR="002C6077" w:rsidRPr="00F83795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57E7D980" w14:textId="7D5FD038" w:rsidR="002C6077" w:rsidRPr="00F83795" w:rsidRDefault="00270230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748FF311" w14:textId="77777777" w:rsidR="002C6077" w:rsidRPr="00F83795" w:rsidRDefault="002C6077" w:rsidP="002C60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shd w:val="clear" w:color="auto" w:fill="auto"/>
          </w:tcPr>
          <w:p w14:paraId="516CBEC6" w14:textId="1D1AB8E9" w:rsidR="002C6077" w:rsidRPr="00F83795" w:rsidRDefault="00270230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" w:type="pct"/>
            <w:shd w:val="clear" w:color="auto" w:fill="auto"/>
          </w:tcPr>
          <w:p w14:paraId="53DF8579" w14:textId="77777777" w:rsidR="002C6077" w:rsidRPr="00F83795" w:rsidRDefault="002C6077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110611A" w14:textId="6D58BEBE" w:rsidR="002C6077" w:rsidRPr="00F83795" w:rsidRDefault="00270230" w:rsidP="002C6077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C6077" w:rsidRPr="00F83795" w14:paraId="714D1251" w14:textId="77777777" w:rsidTr="00FF7CE0">
        <w:trPr>
          <w:tblHeader/>
        </w:trPr>
        <w:tc>
          <w:tcPr>
            <w:tcW w:w="2186" w:type="pct"/>
          </w:tcPr>
          <w:p w14:paraId="79118D6A" w14:textId="77777777" w:rsidR="002C6077" w:rsidRPr="00F83795" w:rsidRDefault="002C6077" w:rsidP="002C6077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4" w:type="pct"/>
            <w:gridSpan w:val="7"/>
          </w:tcPr>
          <w:p w14:paraId="316B0289" w14:textId="77777777" w:rsidR="002C6077" w:rsidRPr="00F83795" w:rsidRDefault="002C6077" w:rsidP="002C6077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E4" w:rsidRPr="00F83795" w14:paraId="325244A2" w14:textId="77777777" w:rsidTr="00FF7CE0">
        <w:tc>
          <w:tcPr>
            <w:tcW w:w="2186" w:type="pct"/>
          </w:tcPr>
          <w:p w14:paraId="34C49162" w14:textId="6A27CDC0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(กลับรายการ) ผลขาดทุนด้านเครดิตที่คาดว่า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จะเกิดขึ้น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สำหรับงว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817475" w:rsidRPr="00F83795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83" w:type="pct"/>
          </w:tcPr>
          <w:p w14:paraId="740A1C10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42E38C3F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E881F3C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230C2D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696E9D8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7695F8F4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27CA1A6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3E4" w:rsidRPr="00F83795" w14:paraId="2647FF64" w14:textId="77777777" w:rsidTr="00FF7CE0">
        <w:tc>
          <w:tcPr>
            <w:tcW w:w="2186" w:type="pct"/>
          </w:tcPr>
          <w:p w14:paraId="191FC0EA" w14:textId="18F4FF5E" w:rsidR="008033E4" w:rsidRPr="00F83795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83795">
              <w:rPr>
                <w:rFonts w:ascii="Angsana New" w:hAnsi="Angsana New"/>
                <w:sz w:val="30"/>
                <w:szCs w:val="30"/>
                <w:cs/>
              </w:rPr>
              <w:t xml:space="preserve">วันที่ </w:t>
            </w:r>
            <w:r w:rsidR="00270230" w:rsidRPr="00270230">
              <w:rPr>
                <w:rFonts w:ascii="Angsana New" w:hAnsi="Angsana New"/>
                <w:sz w:val="30"/>
                <w:szCs w:val="30"/>
              </w:rPr>
              <w:t>30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17475" w:rsidRPr="00F83795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Pr="00F83795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72387E1D" w14:textId="3B1DB514" w:rsidR="008033E4" w:rsidRPr="00F83795" w:rsidRDefault="008033E4" w:rsidP="008033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83361"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</w:tcPr>
          <w:p w14:paraId="7C4B05B5" w14:textId="77777777" w:rsidR="008033E4" w:rsidRPr="00F83795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526F59A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2A8F0BC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vAlign w:val="bottom"/>
          </w:tcPr>
          <w:p w14:paraId="46282354" w14:textId="5EC4290D" w:rsidR="008033E4" w:rsidRPr="00F83795" w:rsidRDefault="00270230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  <w:tc>
          <w:tcPr>
            <w:tcW w:w="129" w:type="pct"/>
          </w:tcPr>
          <w:p w14:paraId="0CE02EDA" w14:textId="77777777" w:rsidR="008033E4" w:rsidRPr="00F83795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0F7212CD" w14:textId="41F0072A" w:rsidR="008033E4" w:rsidRPr="00F83795" w:rsidRDefault="008033E4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8379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7CAB8D17" w14:textId="77777777" w:rsidR="00A370B1" w:rsidRPr="00F83795" w:rsidRDefault="00A370B1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3"/>
        <w:gridCol w:w="1076"/>
        <w:gridCol w:w="269"/>
        <w:gridCol w:w="1174"/>
        <w:gridCol w:w="271"/>
        <w:gridCol w:w="1046"/>
        <w:gridCol w:w="295"/>
        <w:gridCol w:w="1096"/>
      </w:tblGrid>
      <w:tr w:rsidR="007C24ED" w:rsidRPr="00F83795" w14:paraId="642AA0E9" w14:textId="77777777" w:rsidTr="00BF2F3E">
        <w:trPr>
          <w:trHeight w:val="396"/>
        </w:trPr>
        <w:tc>
          <w:tcPr>
            <w:tcW w:w="2181" w:type="pct"/>
          </w:tcPr>
          <w:p w14:paraId="58CE21AC" w14:textId="77777777" w:rsidR="007C24ED" w:rsidRPr="00F83795" w:rsidRDefault="007C24ED" w:rsidP="00B70683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59" w:type="pct"/>
            <w:gridSpan w:val="3"/>
          </w:tcPr>
          <w:p w14:paraId="76EEB8F8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F3AFB1A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</w:tcPr>
          <w:p w14:paraId="54BFFBC5" w14:textId="77777777" w:rsidR="007C24ED" w:rsidRPr="00F83795" w:rsidRDefault="007C24ED" w:rsidP="00B706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E4" w:rsidRPr="00F83795" w14:paraId="36CD25CA" w14:textId="77777777" w:rsidTr="00BF2F3E">
        <w:trPr>
          <w:trHeight w:val="410"/>
        </w:trPr>
        <w:tc>
          <w:tcPr>
            <w:tcW w:w="2181" w:type="pct"/>
          </w:tcPr>
          <w:p w14:paraId="57B81ECB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D822C7C" w14:textId="52F789CE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385C" w:rsidRPr="00F83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45" w:type="pct"/>
          </w:tcPr>
          <w:p w14:paraId="15F1699D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696D7A55" w14:textId="11E0F2A5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6" w:type="pct"/>
          </w:tcPr>
          <w:p w14:paraId="27FB07F7" w14:textId="77777777" w:rsidR="008033E4" w:rsidRPr="00F83795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46D5696" w14:textId="3178E68B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385C" w:rsidRPr="00F83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59" w:type="pct"/>
          </w:tcPr>
          <w:p w14:paraId="519F99C0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2DA2BBF" w14:textId="27329FF4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033E4" w:rsidRPr="00F83795" w14:paraId="163F95A0" w14:textId="77777777" w:rsidTr="00BF2F3E">
        <w:trPr>
          <w:trHeight w:val="410"/>
        </w:trPr>
        <w:tc>
          <w:tcPr>
            <w:tcW w:w="2181" w:type="pct"/>
          </w:tcPr>
          <w:p w14:paraId="526BFD82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581" w:type="pct"/>
          </w:tcPr>
          <w:p w14:paraId="13E94F87" w14:textId="60EEBF13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789CA5B6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C8E35BF" w14:textId="259D163B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66B0B953" w14:textId="77777777" w:rsidR="008033E4" w:rsidRPr="00F83795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4C2964C" w14:textId="4D1C005F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9" w:type="pct"/>
          </w:tcPr>
          <w:p w14:paraId="580C9FB9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7586C4C" w14:textId="31DAB93A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8033E4" w:rsidRPr="00F83795" w14:paraId="2071A8FB" w14:textId="77777777" w:rsidTr="00BF2F3E">
        <w:trPr>
          <w:trHeight w:val="396"/>
        </w:trPr>
        <w:tc>
          <w:tcPr>
            <w:tcW w:w="2181" w:type="pct"/>
          </w:tcPr>
          <w:p w14:paraId="205BD1E6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9" w:type="pct"/>
            <w:gridSpan w:val="7"/>
          </w:tcPr>
          <w:p w14:paraId="7D9035EC" w14:textId="77777777" w:rsidR="008033E4" w:rsidRPr="00F83795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E4" w:rsidRPr="00F83795" w14:paraId="51B15D5E" w14:textId="77777777" w:rsidTr="00BF2F3E">
        <w:trPr>
          <w:trHeight w:val="439"/>
        </w:trPr>
        <w:tc>
          <w:tcPr>
            <w:tcW w:w="2181" w:type="pct"/>
          </w:tcPr>
          <w:p w14:paraId="436C5D9B" w14:textId="6E1AB901" w:rsidR="008033E4" w:rsidRPr="00F83795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37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บุคคล</w:t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81" w:type="pct"/>
          </w:tcPr>
          <w:p w14:paraId="2F4FD488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4993B5A" w14:textId="77777777" w:rsidR="008033E4" w:rsidRPr="00F83795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586AC49" w14:textId="77777777" w:rsidR="008033E4" w:rsidRPr="00F83795" w:rsidRDefault="008033E4" w:rsidP="008033E4">
            <w:pPr>
              <w:spacing w:line="240" w:lineRule="auto"/>
              <w:ind w:right="-2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A8C3606" w14:textId="77777777" w:rsidR="008033E4" w:rsidRPr="00F83795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3001654A" w14:textId="77777777" w:rsidR="008033E4" w:rsidRPr="00F83795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" w:type="pct"/>
          </w:tcPr>
          <w:p w14:paraId="40978AF2" w14:textId="77777777" w:rsidR="008033E4" w:rsidRPr="00F83795" w:rsidRDefault="008033E4" w:rsidP="008033E4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0BA2F32" w14:textId="77777777" w:rsidR="008033E4" w:rsidRPr="00F83795" w:rsidRDefault="008033E4" w:rsidP="008033E4">
            <w:pPr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F2F3E" w:rsidRPr="00F83795" w14:paraId="18897B07" w14:textId="77777777" w:rsidTr="00BF2F3E">
        <w:trPr>
          <w:trHeight w:val="439"/>
        </w:trPr>
        <w:tc>
          <w:tcPr>
            <w:tcW w:w="2181" w:type="pct"/>
          </w:tcPr>
          <w:p w14:paraId="1C57AE93" w14:textId="77777777" w:rsidR="00BF2F3E" w:rsidRPr="00F83795" w:rsidRDefault="00BF2F3E" w:rsidP="00BF2F3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581" w:type="pct"/>
            <w:vAlign w:val="bottom"/>
          </w:tcPr>
          <w:p w14:paraId="6AD1058E" w14:textId="589A3B8B" w:rsidR="00BF2F3E" w:rsidRPr="00F83795" w:rsidRDefault="00270230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2F3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5" w:type="pct"/>
          </w:tcPr>
          <w:p w14:paraId="6FCF15B7" w14:textId="77777777" w:rsidR="00BF2F3E" w:rsidRPr="00F83795" w:rsidRDefault="00BF2F3E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680F481" w14:textId="6BC56769" w:rsidR="00BF2F3E" w:rsidRPr="00F83795" w:rsidRDefault="00270230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2F3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146" w:type="pct"/>
          </w:tcPr>
          <w:p w14:paraId="4C30EFC6" w14:textId="77777777" w:rsidR="00BF2F3E" w:rsidRPr="00F83795" w:rsidRDefault="00BF2F3E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bottom"/>
          </w:tcPr>
          <w:p w14:paraId="0C6B62F6" w14:textId="687081A2" w:rsidR="00BF2F3E" w:rsidRPr="00F83795" w:rsidRDefault="00270230" w:rsidP="006E2DF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F2F3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</w:t>
            </w:r>
          </w:p>
        </w:tc>
        <w:tc>
          <w:tcPr>
            <w:tcW w:w="159" w:type="pct"/>
          </w:tcPr>
          <w:p w14:paraId="0EC03DA7" w14:textId="77777777" w:rsidR="00BF2F3E" w:rsidRPr="00F83795" w:rsidRDefault="00BF2F3E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009F1AF" w14:textId="4DCD293C" w:rsidR="00BF2F3E" w:rsidRPr="00F83795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2F3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BF2F3E" w:rsidRPr="00F83795" w14:paraId="6849B8D6" w14:textId="77777777" w:rsidTr="00BF2F3E">
        <w:trPr>
          <w:trHeight w:val="425"/>
        </w:trPr>
        <w:tc>
          <w:tcPr>
            <w:tcW w:w="2181" w:type="pct"/>
          </w:tcPr>
          <w:p w14:paraId="6D4174B6" w14:textId="77777777" w:rsidR="00BF2F3E" w:rsidRPr="00F83795" w:rsidRDefault="00BF2F3E" w:rsidP="00BF2F3E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คณะบุคคลรักอริยะพงศ์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76852" w14:textId="13B01F51" w:rsidR="00BF2F3E" w:rsidRPr="00F83795" w:rsidRDefault="00270230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2F3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5" w:type="pct"/>
          </w:tcPr>
          <w:p w14:paraId="19D9B8FB" w14:textId="77777777" w:rsidR="00BF2F3E" w:rsidRPr="00F83795" w:rsidRDefault="00BF2F3E" w:rsidP="00BF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509A2896" w14:textId="42A8679F" w:rsidR="00BF2F3E" w:rsidRPr="00F83795" w:rsidRDefault="00270230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2F3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  <w:tc>
          <w:tcPr>
            <w:tcW w:w="146" w:type="pct"/>
          </w:tcPr>
          <w:p w14:paraId="4513E433" w14:textId="77777777" w:rsidR="00BF2F3E" w:rsidRPr="00F83795" w:rsidRDefault="00BF2F3E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vAlign w:val="bottom"/>
          </w:tcPr>
          <w:p w14:paraId="27264CF9" w14:textId="6BFB6287" w:rsidR="00BF2F3E" w:rsidRPr="00F83795" w:rsidRDefault="00270230" w:rsidP="006E2DF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F2F3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063</w:t>
            </w:r>
          </w:p>
        </w:tc>
        <w:tc>
          <w:tcPr>
            <w:tcW w:w="159" w:type="pct"/>
          </w:tcPr>
          <w:p w14:paraId="0363BB23" w14:textId="77777777" w:rsidR="00BF2F3E" w:rsidRPr="00F83795" w:rsidRDefault="00BF2F3E" w:rsidP="00BF2F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vAlign w:val="bottom"/>
          </w:tcPr>
          <w:p w14:paraId="240ED68E" w14:textId="630C1EFA" w:rsidR="00BF2F3E" w:rsidRPr="00F83795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2F3E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BF2F3E" w:rsidRPr="00F83795" w14:paraId="3A454C86" w14:textId="77777777" w:rsidTr="00BF2F3E">
        <w:trPr>
          <w:trHeight w:val="439"/>
        </w:trPr>
        <w:tc>
          <w:tcPr>
            <w:tcW w:w="2181" w:type="pct"/>
          </w:tcPr>
          <w:p w14:paraId="6F44CCDF" w14:textId="77777777" w:rsidR="00BF2F3E" w:rsidRPr="00F83795" w:rsidRDefault="00BF2F3E" w:rsidP="00BF2F3E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746CC4" w14:textId="206151A3" w:rsidR="00BF2F3E" w:rsidRPr="00F83795" w:rsidRDefault="00270230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F2F3E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5" w:type="pct"/>
          </w:tcPr>
          <w:p w14:paraId="367D6875" w14:textId="77777777" w:rsidR="00BF2F3E" w:rsidRPr="00F83795" w:rsidRDefault="00BF2F3E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1D0E66" w14:textId="3339DBB1" w:rsidR="00BF2F3E" w:rsidRPr="00F83795" w:rsidRDefault="00270230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F2F3E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6" w:type="pct"/>
          </w:tcPr>
          <w:p w14:paraId="69BE13E0" w14:textId="77777777" w:rsidR="00BF2F3E" w:rsidRPr="00F83795" w:rsidRDefault="00BF2F3E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D7AC0" w14:textId="232F5B99" w:rsidR="00BF2F3E" w:rsidRPr="00F83795" w:rsidRDefault="00270230" w:rsidP="006E2DF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BF2F3E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230</w:t>
            </w:r>
          </w:p>
        </w:tc>
        <w:tc>
          <w:tcPr>
            <w:tcW w:w="159" w:type="pct"/>
          </w:tcPr>
          <w:p w14:paraId="6C2AF3AF" w14:textId="77777777" w:rsidR="00BF2F3E" w:rsidRPr="00F83795" w:rsidRDefault="00BF2F3E" w:rsidP="00BF2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37BE8" w14:textId="40EFCB52" w:rsidR="00BF2F3E" w:rsidRPr="00F83795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right="-8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F2F3E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230</w:t>
            </w:r>
          </w:p>
        </w:tc>
      </w:tr>
    </w:tbl>
    <w:p w14:paraId="0F9570F9" w14:textId="77777777" w:rsidR="007C24ED" w:rsidRPr="00F83795" w:rsidRDefault="007C24ED" w:rsidP="007C24ED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6"/>
        <w:gridCol w:w="1102"/>
        <w:gridCol w:w="274"/>
        <w:gridCol w:w="1059"/>
        <w:gridCol w:w="255"/>
        <w:gridCol w:w="1089"/>
        <w:gridCol w:w="270"/>
        <w:gridCol w:w="1085"/>
      </w:tblGrid>
      <w:tr w:rsidR="00641B32" w:rsidRPr="00F83795" w14:paraId="17B5BF31" w14:textId="77777777" w:rsidTr="00387C52">
        <w:trPr>
          <w:tblHeader/>
        </w:trPr>
        <w:tc>
          <w:tcPr>
            <w:tcW w:w="2204" w:type="pct"/>
          </w:tcPr>
          <w:p w14:paraId="731BAE16" w14:textId="77777777" w:rsidR="007C24ED" w:rsidRPr="00F83795" w:rsidRDefault="007C24ED" w:rsidP="00B70683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  <w:r w:rsidRPr="00F83795">
              <w:rPr>
                <w:rFonts w:asciiTheme="majorBidi" w:hAnsiTheme="majorBidi" w:cstheme="majorBidi"/>
              </w:rPr>
              <w:br w:type="page"/>
            </w: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326" w:type="pct"/>
            <w:gridSpan w:val="3"/>
          </w:tcPr>
          <w:p w14:paraId="07F27396" w14:textId="77777777" w:rsidR="007C24ED" w:rsidRPr="00F83795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B49030D" w14:textId="77777777" w:rsidR="007C24ED" w:rsidRPr="00F83795" w:rsidRDefault="007C24ED" w:rsidP="00B70683">
            <w:pPr>
              <w:tabs>
                <w:tab w:val="decimal" w:pos="873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1" w:type="pct"/>
            <w:gridSpan w:val="3"/>
          </w:tcPr>
          <w:p w14:paraId="3B070774" w14:textId="77777777" w:rsidR="007C24ED" w:rsidRPr="00F83795" w:rsidRDefault="007C24ED" w:rsidP="00B70683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1B32" w:rsidRPr="00F83795" w14:paraId="048336FC" w14:textId="77777777" w:rsidTr="00387C52">
        <w:trPr>
          <w:trHeight w:val="335"/>
          <w:tblHeader/>
        </w:trPr>
        <w:tc>
          <w:tcPr>
            <w:tcW w:w="2204" w:type="pct"/>
          </w:tcPr>
          <w:p w14:paraId="6DF64E49" w14:textId="77777777" w:rsidR="008033E4" w:rsidRPr="00F83795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0" w:type="pct"/>
          </w:tcPr>
          <w:p w14:paraId="1D262708" w14:textId="2A5E77FD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385C" w:rsidRPr="00F83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49" w:type="pct"/>
          </w:tcPr>
          <w:p w14:paraId="5BB40F95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5C6B161" w14:textId="4C265060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</w:tcPr>
          <w:p w14:paraId="528F9F71" w14:textId="77777777" w:rsidR="008033E4" w:rsidRPr="00F83795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AE49DA5" w14:textId="43E5C576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385C" w:rsidRPr="00F83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47" w:type="pct"/>
          </w:tcPr>
          <w:p w14:paraId="5F80BCD9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8D9BF0D" w14:textId="6928935B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41B32" w:rsidRPr="00F83795" w14:paraId="4AC373CB" w14:textId="77777777" w:rsidTr="00387C52">
        <w:trPr>
          <w:trHeight w:val="335"/>
          <w:tblHeader/>
        </w:trPr>
        <w:tc>
          <w:tcPr>
            <w:tcW w:w="2204" w:type="pct"/>
          </w:tcPr>
          <w:p w14:paraId="32746A4E" w14:textId="68D72A63" w:rsidR="008033E4" w:rsidRPr="00F83795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00" w:type="pct"/>
          </w:tcPr>
          <w:p w14:paraId="371F1252" w14:textId="10A2E455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9" w:type="pct"/>
          </w:tcPr>
          <w:p w14:paraId="3E0EA16A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53403D" w14:textId="2A842DF6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" w:type="pct"/>
          </w:tcPr>
          <w:p w14:paraId="5ED4511B" w14:textId="77777777" w:rsidR="008033E4" w:rsidRPr="00F83795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23856B2" w14:textId="131E2AE3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1662B4FF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3C6554E" w14:textId="09B0B0F5" w:rsidR="008033E4" w:rsidRPr="00F83795" w:rsidRDefault="00270230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B2AFA" w:rsidRPr="00F83795" w14:paraId="651882CC" w14:textId="77777777" w:rsidTr="00053ED3">
        <w:trPr>
          <w:tblHeader/>
        </w:trPr>
        <w:tc>
          <w:tcPr>
            <w:tcW w:w="2204" w:type="pct"/>
          </w:tcPr>
          <w:p w14:paraId="473E0026" w14:textId="77777777" w:rsidR="008033E4" w:rsidRPr="00F83795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6" w:type="pct"/>
            <w:gridSpan w:val="7"/>
          </w:tcPr>
          <w:p w14:paraId="30987DA2" w14:textId="77777777" w:rsidR="008033E4" w:rsidRPr="00F83795" w:rsidRDefault="008033E4" w:rsidP="008033E4">
            <w:pPr>
              <w:tabs>
                <w:tab w:val="decimal" w:pos="8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1B32" w:rsidRPr="00F83795" w14:paraId="14D7FE27" w14:textId="77777777" w:rsidTr="00387C52">
        <w:tc>
          <w:tcPr>
            <w:tcW w:w="2204" w:type="pct"/>
          </w:tcPr>
          <w:p w14:paraId="448FD07C" w14:textId="6E62E05E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00" w:type="pct"/>
          </w:tcPr>
          <w:p w14:paraId="5C3E057A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26510C1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A40AA7C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DD91FE0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3DA8C37E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E60A101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C0D49E1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1B32" w:rsidRPr="00F83795" w14:paraId="29D9C073" w14:textId="77777777" w:rsidTr="00387C52">
        <w:tc>
          <w:tcPr>
            <w:tcW w:w="2204" w:type="pct"/>
          </w:tcPr>
          <w:p w14:paraId="785EA8DE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628147E7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4B0617B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986920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6B05C85D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7E48C86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EFCA84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B3921FE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1B32" w:rsidRPr="00F83795" w14:paraId="70B44099" w14:textId="77777777" w:rsidTr="00387C52">
        <w:tc>
          <w:tcPr>
            <w:tcW w:w="2204" w:type="pct"/>
          </w:tcPr>
          <w:p w14:paraId="21B8D7F1" w14:textId="77777777" w:rsidR="008033E4" w:rsidRPr="00F83795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00" w:type="pct"/>
          </w:tcPr>
          <w:p w14:paraId="4B40FC10" w14:textId="7DB897DA" w:rsidR="008033E4" w:rsidRPr="00F83795" w:rsidRDefault="00283361" w:rsidP="008033E4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1712BE8B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248DF9" w14:textId="0A23A396" w:rsidR="008033E4" w:rsidRPr="00F83795" w:rsidRDefault="008033E4" w:rsidP="008033E4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26675B21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61FDA60" w14:textId="528F7F73" w:rsidR="008033E4" w:rsidRPr="00F83795" w:rsidRDefault="00270230" w:rsidP="006E2DF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941211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246</w:t>
            </w:r>
          </w:p>
        </w:tc>
        <w:tc>
          <w:tcPr>
            <w:tcW w:w="147" w:type="pct"/>
          </w:tcPr>
          <w:p w14:paraId="6F098976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EB65FB" w14:textId="746F8355" w:rsidR="008033E4" w:rsidRPr="00F83795" w:rsidRDefault="00270230" w:rsidP="006E2DF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941</w:t>
            </w:r>
          </w:p>
        </w:tc>
      </w:tr>
      <w:tr w:rsidR="00641B32" w:rsidRPr="00F83795" w14:paraId="4858C563" w14:textId="77777777" w:rsidTr="00387C52">
        <w:tc>
          <w:tcPr>
            <w:tcW w:w="2204" w:type="pct"/>
            <w:shd w:val="clear" w:color="auto" w:fill="auto"/>
          </w:tcPr>
          <w:p w14:paraId="4E1F156F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0" w:type="pct"/>
            <w:shd w:val="clear" w:color="auto" w:fill="auto"/>
          </w:tcPr>
          <w:p w14:paraId="198613E0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47B535F7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0DE42A69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053BC448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60E5B23B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66F3647D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2262EE32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41B32" w:rsidRPr="00F83795" w14:paraId="1B074281" w14:textId="77777777" w:rsidTr="00387C52">
        <w:tc>
          <w:tcPr>
            <w:tcW w:w="2204" w:type="pct"/>
            <w:shd w:val="clear" w:color="auto" w:fill="auto"/>
          </w:tcPr>
          <w:p w14:paraId="4F7416F2" w14:textId="14C5F8EA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0" w:type="pct"/>
            <w:shd w:val="clear" w:color="auto" w:fill="auto"/>
          </w:tcPr>
          <w:p w14:paraId="33A132C2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4A250515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940D0D9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1698BC9F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C88E48B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AB49EF6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6E42FD95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1B32" w:rsidRPr="00F83795" w14:paraId="71AAFD42" w14:textId="77777777" w:rsidTr="00387C52">
        <w:tc>
          <w:tcPr>
            <w:tcW w:w="2204" w:type="pct"/>
            <w:shd w:val="clear" w:color="auto" w:fill="auto"/>
          </w:tcPr>
          <w:p w14:paraId="215B2483" w14:textId="09EAD718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/>
                <w:sz w:val="30"/>
                <w:szCs w:val="30"/>
                <w:cs/>
              </w:rPr>
              <w:t>บริษัท โวป จำกัด</w:t>
            </w:r>
          </w:p>
        </w:tc>
        <w:tc>
          <w:tcPr>
            <w:tcW w:w="600" w:type="pct"/>
            <w:shd w:val="clear" w:color="auto" w:fill="auto"/>
          </w:tcPr>
          <w:p w14:paraId="4094689E" w14:textId="41AE1C19" w:rsidR="008033E4" w:rsidRPr="00F83795" w:rsidRDefault="00270230" w:rsidP="006E2DF8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283361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149" w:type="pct"/>
            <w:shd w:val="clear" w:color="auto" w:fill="auto"/>
          </w:tcPr>
          <w:p w14:paraId="187E43A0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EF51CE1" w14:textId="7102728B" w:rsidR="008033E4" w:rsidRPr="00F83795" w:rsidRDefault="00270230" w:rsidP="006E2DF8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  <w:tc>
          <w:tcPr>
            <w:tcW w:w="139" w:type="pct"/>
            <w:shd w:val="clear" w:color="auto" w:fill="auto"/>
          </w:tcPr>
          <w:p w14:paraId="5C61AFB7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2A9EE05D" w14:textId="66866AA5" w:rsidR="008033E4" w:rsidRPr="00F83795" w:rsidRDefault="00270230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6C244B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936</w:t>
            </w:r>
          </w:p>
        </w:tc>
        <w:tc>
          <w:tcPr>
            <w:tcW w:w="147" w:type="pct"/>
            <w:shd w:val="clear" w:color="auto" w:fill="auto"/>
          </w:tcPr>
          <w:p w14:paraId="2C12244E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4F0799FA" w14:textId="0E8FBDC9" w:rsidR="008033E4" w:rsidRPr="00F83795" w:rsidRDefault="00270230" w:rsidP="007327F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766</w:t>
            </w:r>
          </w:p>
        </w:tc>
      </w:tr>
      <w:tr w:rsidR="00641B32" w:rsidRPr="00F83795" w14:paraId="73707C9D" w14:textId="77777777" w:rsidTr="00387C52">
        <w:tc>
          <w:tcPr>
            <w:tcW w:w="2204" w:type="pct"/>
            <w:shd w:val="clear" w:color="auto" w:fill="auto"/>
          </w:tcPr>
          <w:p w14:paraId="2467028C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0" w:type="pct"/>
            <w:shd w:val="clear" w:color="auto" w:fill="auto"/>
          </w:tcPr>
          <w:p w14:paraId="1ED96A23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15C979D0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6D52E3C5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1FF8FA26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2DA147C4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1F4AFA61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1A741C5B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41B32" w:rsidRPr="00F83795" w14:paraId="33DC885D" w14:textId="77777777" w:rsidTr="00387C52">
        <w:tc>
          <w:tcPr>
            <w:tcW w:w="2204" w:type="pct"/>
            <w:shd w:val="clear" w:color="auto" w:fill="auto"/>
          </w:tcPr>
          <w:p w14:paraId="10993CE9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0" w:type="pct"/>
            <w:shd w:val="clear" w:color="auto" w:fill="auto"/>
          </w:tcPr>
          <w:p w14:paraId="61C2773B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7C65024C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A162514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4E9959B0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C12A494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2240B455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752F061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1B32" w:rsidRPr="00F83795" w14:paraId="5444C7AE" w14:textId="77777777" w:rsidTr="00387C52">
        <w:tc>
          <w:tcPr>
            <w:tcW w:w="2204" w:type="pct"/>
            <w:shd w:val="clear" w:color="auto" w:fill="auto"/>
          </w:tcPr>
          <w:p w14:paraId="2E682A6F" w14:textId="77777777" w:rsidR="008033E4" w:rsidRPr="00F83795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0" w:type="pct"/>
            <w:shd w:val="clear" w:color="auto" w:fill="auto"/>
          </w:tcPr>
          <w:p w14:paraId="6D30A536" w14:textId="67A88D00" w:rsidR="008033E4" w:rsidRPr="00F83795" w:rsidRDefault="00270230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83361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149" w:type="pct"/>
            <w:shd w:val="clear" w:color="auto" w:fill="auto"/>
          </w:tcPr>
          <w:p w14:paraId="7E3EEDFE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F3D2055" w14:textId="5E9250C4" w:rsidR="008033E4" w:rsidRPr="00F83795" w:rsidRDefault="00270230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39" w:type="pct"/>
            <w:shd w:val="clear" w:color="auto" w:fill="auto"/>
          </w:tcPr>
          <w:p w14:paraId="770E4ED8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7AF398DF" w14:textId="10F0BA4B" w:rsidR="008033E4" w:rsidRPr="00F83795" w:rsidRDefault="00270230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6C244B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700</w:t>
            </w:r>
          </w:p>
        </w:tc>
        <w:tc>
          <w:tcPr>
            <w:tcW w:w="147" w:type="pct"/>
            <w:shd w:val="clear" w:color="auto" w:fill="auto"/>
          </w:tcPr>
          <w:p w14:paraId="6E3C8C22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23D8EE90" w14:textId="336D20F0" w:rsidR="008033E4" w:rsidRPr="00F83795" w:rsidRDefault="00270230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  <w:r w:rsidR="008033E4" w:rsidRPr="00F8379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774</w:t>
            </w:r>
          </w:p>
        </w:tc>
      </w:tr>
      <w:tr w:rsidR="00641B32" w:rsidRPr="00F83795" w14:paraId="37CB6E06" w14:textId="77777777" w:rsidTr="00387C52">
        <w:trPr>
          <w:tblHeader/>
        </w:trPr>
        <w:tc>
          <w:tcPr>
            <w:tcW w:w="2204" w:type="pct"/>
          </w:tcPr>
          <w:p w14:paraId="620098BF" w14:textId="77777777" w:rsidR="008033E4" w:rsidRPr="00F83795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00" w:type="pct"/>
          </w:tcPr>
          <w:p w14:paraId="4BF0D185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9" w:type="pct"/>
          </w:tcPr>
          <w:p w14:paraId="70A2C377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</w:tcPr>
          <w:p w14:paraId="2F319881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9" w:type="pct"/>
          </w:tcPr>
          <w:p w14:paraId="1CB45279" w14:textId="77777777" w:rsidR="008033E4" w:rsidRPr="00F83795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3" w:type="pct"/>
          </w:tcPr>
          <w:p w14:paraId="4CCCBBFB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" w:type="pct"/>
          </w:tcPr>
          <w:p w14:paraId="655465B9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</w:tcPr>
          <w:p w14:paraId="71CF465E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41B32" w:rsidRPr="00F83795" w14:paraId="2781D9E5" w14:textId="77777777" w:rsidTr="00387C52">
        <w:trPr>
          <w:tblHeader/>
        </w:trPr>
        <w:tc>
          <w:tcPr>
            <w:tcW w:w="2204" w:type="pct"/>
          </w:tcPr>
          <w:p w14:paraId="2EB5F769" w14:textId="77777777" w:rsidR="008033E4" w:rsidRPr="00F83795" w:rsidRDefault="008033E4" w:rsidP="008033E4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600" w:type="pct"/>
          </w:tcPr>
          <w:p w14:paraId="15E1356A" w14:textId="436557EC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BCAD4CF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F52F6F8" w14:textId="3B624106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1CD965FB" w14:textId="77777777" w:rsidR="008033E4" w:rsidRPr="00F83795" w:rsidRDefault="008033E4" w:rsidP="008033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5B2A1883" w14:textId="0F89FAAC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FB3A9E" w14:textId="77777777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904C837" w14:textId="025B9C5B" w:rsidR="008033E4" w:rsidRPr="00F83795" w:rsidRDefault="008033E4" w:rsidP="008033E4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1B32" w:rsidRPr="00F83795" w14:paraId="03AF2EFA" w14:textId="77777777" w:rsidTr="00387C52">
        <w:tc>
          <w:tcPr>
            <w:tcW w:w="2204" w:type="pct"/>
          </w:tcPr>
          <w:p w14:paraId="2B542B8E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0" w:type="pct"/>
          </w:tcPr>
          <w:p w14:paraId="5717B5DC" w14:textId="77777777" w:rsidR="008033E4" w:rsidRPr="00F83795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3A89981" w14:textId="77777777" w:rsidR="008033E4" w:rsidRPr="00F83795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615C8E0" w14:textId="77777777" w:rsidR="008033E4" w:rsidRPr="00F83795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7CC7F923" w14:textId="77777777" w:rsidR="008033E4" w:rsidRPr="00F83795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ADA3A9" w14:textId="77777777" w:rsidR="008033E4" w:rsidRPr="00F83795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6C4C43" w14:textId="77777777" w:rsidR="008033E4" w:rsidRPr="00F83795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3B64CDB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1B32" w:rsidRPr="00F83795" w14:paraId="7A8F618E" w14:textId="77777777" w:rsidTr="00387C52">
        <w:tc>
          <w:tcPr>
            <w:tcW w:w="2204" w:type="pct"/>
            <w:shd w:val="clear" w:color="auto" w:fill="auto"/>
          </w:tcPr>
          <w:p w14:paraId="72A9CFE2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ออล โคโค กรุ๊ป จำกัด</w:t>
            </w:r>
          </w:p>
        </w:tc>
        <w:tc>
          <w:tcPr>
            <w:tcW w:w="600" w:type="pct"/>
            <w:shd w:val="clear" w:color="auto" w:fill="auto"/>
          </w:tcPr>
          <w:p w14:paraId="7799119A" w14:textId="0222E52C" w:rsidR="008033E4" w:rsidRPr="00F83795" w:rsidRDefault="00283361" w:rsidP="008033E4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14:paraId="46452E91" w14:textId="77777777" w:rsidR="008033E4" w:rsidRPr="00F83795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718409F" w14:textId="788698DE" w:rsidR="008033E4" w:rsidRPr="00F83795" w:rsidRDefault="008033E4" w:rsidP="008033E4">
            <w:pPr>
              <w:pStyle w:val="acctfourfigures"/>
              <w:tabs>
                <w:tab w:val="clear" w:pos="765"/>
                <w:tab w:val="decimal" w:pos="5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8740CB3" w14:textId="77777777" w:rsidR="008033E4" w:rsidRPr="00F83795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0717E8F3" w14:textId="67EC231A" w:rsidR="008033E4" w:rsidRPr="00F83795" w:rsidRDefault="00270230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DB2378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606</w:t>
            </w:r>
          </w:p>
        </w:tc>
        <w:tc>
          <w:tcPr>
            <w:tcW w:w="147" w:type="pct"/>
            <w:shd w:val="clear" w:color="auto" w:fill="auto"/>
          </w:tcPr>
          <w:p w14:paraId="3B50756A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18B533C2" w14:textId="096EEA21" w:rsidR="008033E4" w:rsidRPr="00F83795" w:rsidRDefault="00270230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</w:p>
        </w:tc>
      </w:tr>
      <w:tr w:rsidR="00641B32" w:rsidRPr="00F83795" w14:paraId="39844088" w14:textId="77777777" w:rsidTr="00387C52">
        <w:tc>
          <w:tcPr>
            <w:tcW w:w="2204" w:type="pct"/>
            <w:shd w:val="clear" w:color="auto" w:fill="auto"/>
          </w:tcPr>
          <w:p w14:paraId="4490C318" w14:textId="77777777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shd w:val="clear" w:color="auto" w:fill="auto"/>
          </w:tcPr>
          <w:p w14:paraId="009940A5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9" w:type="pct"/>
            <w:shd w:val="clear" w:color="auto" w:fill="auto"/>
          </w:tcPr>
          <w:p w14:paraId="1251B404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6373A829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39" w:type="pct"/>
            <w:shd w:val="clear" w:color="auto" w:fill="auto"/>
          </w:tcPr>
          <w:p w14:paraId="670726C3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  <w:shd w:val="clear" w:color="auto" w:fill="auto"/>
          </w:tcPr>
          <w:p w14:paraId="186704B9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  <w:shd w:val="clear" w:color="auto" w:fill="auto"/>
          </w:tcPr>
          <w:p w14:paraId="432CE6AD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shd w:val="clear" w:color="auto" w:fill="auto"/>
          </w:tcPr>
          <w:p w14:paraId="2C9A60E7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641B32" w:rsidRPr="00F83795" w14:paraId="13AA4E45" w14:textId="77777777" w:rsidTr="00387C52">
        <w:tc>
          <w:tcPr>
            <w:tcW w:w="2204" w:type="pct"/>
          </w:tcPr>
          <w:p w14:paraId="4C6C48CF" w14:textId="3DBF355B" w:rsidR="008033E4" w:rsidRPr="00F83795" w:rsidRDefault="008033E4" w:rsidP="008033E4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0" w:type="pct"/>
            <w:shd w:val="clear" w:color="auto" w:fill="auto"/>
          </w:tcPr>
          <w:p w14:paraId="7131FE0B" w14:textId="77777777" w:rsidR="008033E4" w:rsidRPr="00F83795" w:rsidRDefault="008033E4" w:rsidP="008033E4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25EBEBD3" w14:textId="77777777" w:rsidR="008033E4" w:rsidRPr="00F83795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C2D2FE" w14:textId="77777777" w:rsidR="008033E4" w:rsidRPr="00F83795" w:rsidRDefault="008033E4" w:rsidP="008033E4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B255634" w14:textId="77777777" w:rsidR="008033E4" w:rsidRPr="00F83795" w:rsidRDefault="008033E4" w:rsidP="008033E4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4268F35D" w14:textId="77777777" w:rsidR="008033E4" w:rsidRPr="00F83795" w:rsidRDefault="008033E4" w:rsidP="008033E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F4D14E5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B27746D" w14:textId="77777777" w:rsidR="008033E4" w:rsidRPr="00F83795" w:rsidRDefault="008033E4" w:rsidP="008033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361" w:rsidRPr="00F83795" w14:paraId="0D830699" w14:textId="77777777" w:rsidTr="00387C52">
        <w:tc>
          <w:tcPr>
            <w:tcW w:w="2204" w:type="pct"/>
          </w:tcPr>
          <w:p w14:paraId="423D2268" w14:textId="0B0CE4E7" w:rsidR="00283361" w:rsidRPr="00F83795" w:rsidRDefault="00283361" w:rsidP="0028336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8379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ดาน่อน เซ็ปเป้ เบฟเวอเรจส์</w:t>
            </w: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0" w:type="pct"/>
            <w:shd w:val="clear" w:color="auto" w:fill="auto"/>
          </w:tcPr>
          <w:p w14:paraId="3E5DB504" w14:textId="5D80AE48" w:rsidR="00283361" w:rsidRPr="00F83795" w:rsidRDefault="00283361" w:rsidP="0028336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2BF62E00" w14:textId="77777777" w:rsidR="00283361" w:rsidRPr="00F83795" w:rsidRDefault="00283361" w:rsidP="0028336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4F7DC9" w14:textId="7C630B09" w:rsidR="00283361" w:rsidRPr="00F83795" w:rsidRDefault="00270230" w:rsidP="0028336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83361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  <w:tc>
          <w:tcPr>
            <w:tcW w:w="139" w:type="pct"/>
          </w:tcPr>
          <w:p w14:paraId="6A993BF1" w14:textId="77777777" w:rsidR="00283361" w:rsidRPr="00F83795" w:rsidRDefault="00283361" w:rsidP="0028336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39D8809" w14:textId="083E85A0" w:rsidR="00283361" w:rsidRPr="00F83795" w:rsidRDefault="00283361" w:rsidP="006E2DF8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7881EF" w14:textId="77777777" w:rsidR="00283361" w:rsidRPr="00F83795" w:rsidRDefault="00283361" w:rsidP="0028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31D7E4C" w14:textId="0D7F565E" w:rsidR="00283361" w:rsidRPr="00F83795" w:rsidRDefault="00270230" w:rsidP="002833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283361" w:rsidRPr="00F8379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</w:t>
            </w:r>
          </w:p>
        </w:tc>
      </w:tr>
      <w:tr w:rsidR="00283361" w:rsidRPr="00F83795" w14:paraId="23D6B9D6" w14:textId="77777777" w:rsidTr="00387C52">
        <w:tc>
          <w:tcPr>
            <w:tcW w:w="2204" w:type="pct"/>
          </w:tcPr>
          <w:p w14:paraId="7AFEA2C2" w14:textId="77777777" w:rsidR="00283361" w:rsidRPr="00F83795" w:rsidRDefault="00283361" w:rsidP="0028336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00" w:type="pct"/>
            <w:shd w:val="clear" w:color="auto" w:fill="auto"/>
          </w:tcPr>
          <w:p w14:paraId="15B6F287" w14:textId="77777777" w:rsidR="00283361" w:rsidRPr="00F83795" w:rsidRDefault="00283361" w:rsidP="00283361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49" w:type="pct"/>
          </w:tcPr>
          <w:p w14:paraId="2682D6DF" w14:textId="77777777" w:rsidR="00283361" w:rsidRPr="00F83795" w:rsidRDefault="00283361" w:rsidP="0028336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" w:type="pct"/>
          </w:tcPr>
          <w:p w14:paraId="0479FAD6" w14:textId="77777777" w:rsidR="00283361" w:rsidRPr="00F83795" w:rsidRDefault="00283361" w:rsidP="00283361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" w:type="pct"/>
          </w:tcPr>
          <w:p w14:paraId="5698A4B4" w14:textId="77777777" w:rsidR="00283361" w:rsidRPr="00F83795" w:rsidRDefault="00283361" w:rsidP="0028336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3" w:type="pct"/>
          </w:tcPr>
          <w:p w14:paraId="38F379BD" w14:textId="77777777" w:rsidR="00283361" w:rsidRPr="00F83795" w:rsidRDefault="00283361" w:rsidP="0028336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" w:type="pct"/>
          </w:tcPr>
          <w:p w14:paraId="6F921429" w14:textId="77777777" w:rsidR="00283361" w:rsidRPr="00F83795" w:rsidRDefault="00283361" w:rsidP="0028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</w:tcPr>
          <w:p w14:paraId="521C5431" w14:textId="77777777" w:rsidR="00283361" w:rsidRPr="00F83795" w:rsidRDefault="00283361" w:rsidP="00283361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3361" w:rsidRPr="00F83795" w14:paraId="7EA75393" w14:textId="77777777" w:rsidTr="00387C52">
        <w:tc>
          <w:tcPr>
            <w:tcW w:w="2204" w:type="pct"/>
          </w:tcPr>
          <w:p w14:paraId="78DAF966" w14:textId="77777777" w:rsidR="00283361" w:rsidRPr="00F83795" w:rsidRDefault="00283361" w:rsidP="00283361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0" w:type="pct"/>
            <w:shd w:val="clear" w:color="auto" w:fill="auto"/>
          </w:tcPr>
          <w:p w14:paraId="039EB558" w14:textId="77777777" w:rsidR="00283361" w:rsidRPr="00F83795" w:rsidRDefault="00283361" w:rsidP="00283361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" w:type="pct"/>
          </w:tcPr>
          <w:p w14:paraId="7A9FAB09" w14:textId="77777777" w:rsidR="00283361" w:rsidRPr="00F83795" w:rsidRDefault="00283361" w:rsidP="0028336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716FB4" w14:textId="77777777" w:rsidR="00283361" w:rsidRPr="00F83795" w:rsidRDefault="00283361" w:rsidP="00283361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4CD73AE9" w14:textId="77777777" w:rsidR="00283361" w:rsidRPr="00F83795" w:rsidRDefault="00283361" w:rsidP="00283361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7FBD369" w14:textId="77777777" w:rsidR="00283361" w:rsidRPr="00F83795" w:rsidRDefault="00283361" w:rsidP="00283361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2EA4A06" w14:textId="77777777" w:rsidR="00283361" w:rsidRPr="00F83795" w:rsidRDefault="00283361" w:rsidP="0028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1268ACB" w14:textId="77777777" w:rsidR="00283361" w:rsidRPr="00F83795" w:rsidRDefault="00283361" w:rsidP="0028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3361" w:rsidRPr="00F83795" w14:paraId="5535230F" w14:textId="77777777" w:rsidTr="00387C52">
        <w:tc>
          <w:tcPr>
            <w:tcW w:w="2204" w:type="pct"/>
          </w:tcPr>
          <w:p w14:paraId="743E39B1" w14:textId="77777777" w:rsidR="00283361" w:rsidRPr="00F83795" w:rsidRDefault="00283361" w:rsidP="00283361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F83795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F83795">
              <w:rPr>
                <w:rFonts w:asciiTheme="majorBidi" w:hAnsiTheme="majorBidi" w:cstheme="majorBidi"/>
                <w:sz w:val="30"/>
                <w:szCs w:val="30"/>
              </w:rPr>
              <w:t xml:space="preserve"> Slovakia, </w:t>
            </w:r>
            <w:proofErr w:type="spellStart"/>
            <w:r w:rsidRPr="00F83795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600" w:type="pct"/>
            <w:shd w:val="clear" w:color="auto" w:fill="auto"/>
            <w:vAlign w:val="bottom"/>
          </w:tcPr>
          <w:p w14:paraId="12382EEB" w14:textId="785255DD" w:rsidR="00283361" w:rsidRPr="00F83795" w:rsidRDefault="00270230" w:rsidP="00283361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828</w:t>
            </w:r>
          </w:p>
        </w:tc>
        <w:tc>
          <w:tcPr>
            <w:tcW w:w="149" w:type="pct"/>
          </w:tcPr>
          <w:p w14:paraId="106CAB57" w14:textId="77777777" w:rsidR="00283361" w:rsidRPr="00F83795" w:rsidRDefault="00283361" w:rsidP="0028336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33F5E466" w14:textId="1FD6CB9F" w:rsidR="00283361" w:rsidRPr="00F83795" w:rsidRDefault="00270230" w:rsidP="0028336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743</w:t>
            </w:r>
          </w:p>
        </w:tc>
        <w:tc>
          <w:tcPr>
            <w:tcW w:w="139" w:type="pct"/>
          </w:tcPr>
          <w:p w14:paraId="7B47F4F1" w14:textId="77777777" w:rsidR="00283361" w:rsidRPr="00F83795" w:rsidRDefault="00283361" w:rsidP="00283361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vAlign w:val="bottom"/>
          </w:tcPr>
          <w:p w14:paraId="128CC43B" w14:textId="74E5BFBC" w:rsidR="00283361" w:rsidRPr="00F83795" w:rsidRDefault="00283361" w:rsidP="0028336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50B685" w14:textId="77777777" w:rsidR="00283361" w:rsidRPr="00F83795" w:rsidRDefault="00283361" w:rsidP="00283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C76D0CD" w14:textId="1A810C8F" w:rsidR="00283361" w:rsidRPr="00F83795" w:rsidRDefault="00283361" w:rsidP="006E2DF8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4A27" w:rsidRPr="00F83795" w14:paraId="04F0958F" w14:textId="77777777" w:rsidTr="00387C52">
        <w:tc>
          <w:tcPr>
            <w:tcW w:w="2204" w:type="pct"/>
          </w:tcPr>
          <w:p w14:paraId="728EE770" w14:textId="28337632" w:rsidR="00954A27" w:rsidRPr="00F83795" w:rsidRDefault="00954A27" w:rsidP="00954A27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ทีทีที คอร์ปอเรชั่น จำกัด</w:t>
            </w:r>
          </w:p>
        </w:tc>
        <w:tc>
          <w:tcPr>
            <w:tcW w:w="600" w:type="pct"/>
            <w:shd w:val="clear" w:color="auto" w:fill="auto"/>
          </w:tcPr>
          <w:p w14:paraId="6F51B097" w14:textId="6F087FE0" w:rsidR="00954A27" w:rsidRPr="00F83795" w:rsidRDefault="00270230" w:rsidP="00954A2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</w:tcPr>
          <w:p w14:paraId="2BF08944" w14:textId="77777777" w:rsidR="00954A27" w:rsidRPr="00F83795" w:rsidRDefault="00954A27" w:rsidP="00954A2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5CECBA5" w14:textId="6333E8DA" w:rsidR="00954A27" w:rsidRPr="00F83795" w:rsidRDefault="00270230" w:rsidP="00954A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39" w:type="pct"/>
          </w:tcPr>
          <w:p w14:paraId="29675FE5" w14:textId="77777777" w:rsidR="00954A27" w:rsidRPr="00F83795" w:rsidRDefault="00954A27" w:rsidP="00954A2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DD69DB1" w14:textId="19BA5B3D" w:rsidR="00954A27" w:rsidRPr="00F83795" w:rsidRDefault="00270230" w:rsidP="00954A2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7" w:type="pct"/>
          </w:tcPr>
          <w:p w14:paraId="2D6C96C6" w14:textId="77777777" w:rsidR="00954A27" w:rsidRPr="00F83795" w:rsidRDefault="00954A27" w:rsidP="0095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9E0ECFE" w14:textId="0ED0F0BB" w:rsidR="00954A27" w:rsidRPr="00F83795" w:rsidRDefault="00270230" w:rsidP="00954A2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</w:t>
            </w:r>
          </w:p>
        </w:tc>
      </w:tr>
      <w:tr w:rsidR="00954A27" w:rsidRPr="00F83795" w14:paraId="013CCA61" w14:textId="77777777" w:rsidTr="00387C52">
        <w:tc>
          <w:tcPr>
            <w:tcW w:w="2204" w:type="pct"/>
          </w:tcPr>
          <w:p w14:paraId="5876E42A" w14:textId="436EB4D6" w:rsidR="00954A27" w:rsidRPr="00F83795" w:rsidRDefault="00954A27" w:rsidP="00954A27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โฮสเซ็นเตอร์ จำกัด</w:t>
            </w:r>
          </w:p>
        </w:tc>
        <w:tc>
          <w:tcPr>
            <w:tcW w:w="600" w:type="pct"/>
            <w:shd w:val="clear" w:color="auto" w:fill="auto"/>
          </w:tcPr>
          <w:p w14:paraId="641BF8D1" w14:textId="5F30D95B" w:rsidR="00954A27" w:rsidRPr="00F83795" w:rsidRDefault="00270230" w:rsidP="00954A2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9" w:type="pct"/>
          </w:tcPr>
          <w:p w14:paraId="2025553A" w14:textId="77777777" w:rsidR="00954A27" w:rsidRPr="00F83795" w:rsidRDefault="00954A27" w:rsidP="00954A27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4349BE" w14:textId="42B6476B" w:rsidR="00954A27" w:rsidRPr="00F83795" w:rsidRDefault="00954A27" w:rsidP="00954A27">
            <w:pPr>
              <w:pStyle w:val="acctfourfigures"/>
              <w:tabs>
                <w:tab w:val="clear" w:pos="765"/>
                <w:tab w:val="decimal" w:pos="588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9" w:type="pct"/>
          </w:tcPr>
          <w:p w14:paraId="5770D64A" w14:textId="77777777" w:rsidR="00954A27" w:rsidRPr="00F83795" w:rsidRDefault="00954A27" w:rsidP="00954A2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D9ADAD" w14:textId="1B2F6367" w:rsidR="00954A27" w:rsidRPr="00F83795" w:rsidRDefault="00270230" w:rsidP="00954A2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47" w:type="pct"/>
          </w:tcPr>
          <w:p w14:paraId="1FE882B1" w14:textId="77777777" w:rsidR="00954A27" w:rsidRPr="00F83795" w:rsidRDefault="00954A27" w:rsidP="0095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35EA86A9" w14:textId="65DEB3ED" w:rsidR="00954A27" w:rsidRPr="00F83795" w:rsidRDefault="00954A27" w:rsidP="00954A2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954A27" w:rsidRPr="00F83795" w14:paraId="2428AFFB" w14:textId="77777777" w:rsidTr="00387C52">
        <w:tc>
          <w:tcPr>
            <w:tcW w:w="2204" w:type="pct"/>
          </w:tcPr>
          <w:p w14:paraId="55EEDD1D" w14:textId="77777777" w:rsidR="00954A27" w:rsidRPr="00F83795" w:rsidRDefault="00954A27" w:rsidP="00954A2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600" w:type="pct"/>
            <w:shd w:val="clear" w:color="auto" w:fill="auto"/>
          </w:tcPr>
          <w:p w14:paraId="47A58D35" w14:textId="7C368419" w:rsidR="00954A27" w:rsidRPr="00F83795" w:rsidRDefault="00270230" w:rsidP="00954A2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49" w:type="pct"/>
          </w:tcPr>
          <w:p w14:paraId="352704C5" w14:textId="77777777" w:rsidR="00954A27" w:rsidRPr="00F83795" w:rsidRDefault="00954A27" w:rsidP="00954A2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4EEBD3A" w14:textId="2DE97A51" w:rsidR="00954A27" w:rsidRPr="00F83795" w:rsidRDefault="00270230" w:rsidP="00954A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39" w:type="pct"/>
          </w:tcPr>
          <w:p w14:paraId="45DE34BC" w14:textId="77777777" w:rsidR="00954A27" w:rsidRPr="00F83795" w:rsidRDefault="00954A27" w:rsidP="00954A2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7899E1E4" w14:textId="0B43B1A6" w:rsidR="00954A27" w:rsidRPr="00F83795" w:rsidRDefault="00954A27" w:rsidP="00954A2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27BE09D" w14:textId="77777777" w:rsidR="00954A27" w:rsidRPr="00F83795" w:rsidRDefault="00954A27" w:rsidP="0095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564B962" w14:textId="5EB8931A" w:rsidR="00954A27" w:rsidRPr="00F83795" w:rsidRDefault="00954A27" w:rsidP="00954A2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4A27" w:rsidRPr="00F83795" w14:paraId="73628500" w14:textId="77777777" w:rsidTr="00387C52">
        <w:tc>
          <w:tcPr>
            <w:tcW w:w="2204" w:type="pct"/>
          </w:tcPr>
          <w:p w14:paraId="47F3FFAF" w14:textId="77777777" w:rsidR="00954A27" w:rsidRPr="00F83795" w:rsidRDefault="00954A27" w:rsidP="00954A2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00" w:type="pct"/>
            <w:shd w:val="clear" w:color="auto" w:fill="auto"/>
          </w:tcPr>
          <w:p w14:paraId="76A4ABB2" w14:textId="2C6484E4" w:rsidR="00954A27" w:rsidRPr="00F83795" w:rsidRDefault="00270230" w:rsidP="00954A2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149" w:type="pct"/>
          </w:tcPr>
          <w:p w14:paraId="265BC4AD" w14:textId="77777777" w:rsidR="00954A27" w:rsidRPr="00F83795" w:rsidRDefault="00954A27" w:rsidP="00954A2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94E1D0" w14:textId="5413EBF6" w:rsidR="00954A27" w:rsidRPr="00F83795" w:rsidRDefault="00270230" w:rsidP="00954A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  <w:tc>
          <w:tcPr>
            <w:tcW w:w="139" w:type="pct"/>
          </w:tcPr>
          <w:p w14:paraId="4FA7AE8B" w14:textId="77777777" w:rsidR="00954A27" w:rsidRPr="00F83795" w:rsidRDefault="00954A27" w:rsidP="00954A27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DFFD5C" w14:textId="3F02EA5F" w:rsidR="00954A27" w:rsidRPr="00F83795" w:rsidRDefault="00954A27" w:rsidP="00954A2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2079DB9" w14:textId="77777777" w:rsidR="00954A27" w:rsidRPr="00F83795" w:rsidRDefault="00954A27" w:rsidP="0095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93A79E2" w14:textId="3D7DCA3E" w:rsidR="00954A27" w:rsidRPr="00F83795" w:rsidRDefault="00954A27" w:rsidP="00954A27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379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54A27" w:rsidRPr="00FF7CE0" w14:paraId="0A85D1E2" w14:textId="77777777" w:rsidTr="00387C52">
        <w:tc>
          <w:tcPr>
            <w:tcW w:w="2204" w:type="pct"/>
          </w:tcPr>
          <w:p w14:paraId="25955028" w14:textId="77777777" w:rsidR="00954A27" w:rsidRPr="00F83795" w:rsidRDefault="00954A27" w:rsidP="00954A27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30CB72" w14:textId="08825E62" w:rsidR="00954A27" w:rsidRPr="00F83795" w:rsidRDefault="00270230" w:rsidP="00954A27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1D38D6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412</w:t>
            </w:r>
          </w:p>
        </w:tc>
        <w:tc>
          <w:tcPr>
            <w:tcW w:w="149" w:type="pct"/>
          </w:tcPr>
          <w:p w14:paraId="26F9C81B" w14:textId="77777777" w:rsidR="00954A27" w:rsidRPr="00F83795" w:rsidRDefault="00954A27" w:rsidP="00954A2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E78AB" w14:textId="573184A6" w:rsidR="00954A27" w:rsidRPr="00F83795" w:rsidRDefault="00270230" w:rsidP="00954A27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954A27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507</w:t>
            </w:r>
          </w:p>
        </w:tc>
        <w:tc>
          <w:tcPr>
            <w:tcW w:w="139" w:type="pct"/>
          </w:tcPr>
          <w:p w14:paraId="29E80F30" w14:textId="77777777" w:rsidR="00954A27" w:rsidRPr="00F83795" w:rsidRDefault="00954A27" w:rsidP="00954A27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B80D3" w14:textId="2E1CF89F" w:rsidR="00954A27" w:rsidRPr="00F83795" w:rsidRDefault="00270230" w:rsidP="0095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A248C3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620</w:t>
            </w:r>
          </w:p>
        </w:tc>
        <w:tc>
          <w:tcPr>
            <w:tcW w:w="147" w:type="pct"/>
          </w:tcPr>
          <w:p w14:paraId="56A9F711" w14:textId="77777777" w:rsidR="00954A27" w:rsidRPr="00F83795" w:rsidRDefault="00954A27" w:rsidP="00954A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782DE7" w14:textId="7DC8DC9D" w:rsidR="00954A27" w:rsidRPr="00FF7CE0" w:rsidRDefault="00270230" w:rsidP="00954A2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54A27" w:rsidRPr="00F837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380</w:t>
            </w:r>
          </w:p>
        </w:tc>
      </w:tr>
    </w:tbl>
    <w:p w14:paraId="70B7334E" w14:textId="25EEEC4D" w:rsidR="007C24ED" w:rsidRPr="005860BC" w:rsidRDefault="007C24ED" w:rsidP="007C24ED">
      <w:pPr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35"/>
        <w:gridCol w:w="1077"/>
        <w:gridCol w:w="271"/>
        <w:gridCol w:w="1095"/>
        <w:gridCol w:w="270"/>
        <w:gridCol w:w="1082"/>
        <w:gridCol w:w="277"/>
        <w:gridCol w:w="1093"/>
      </w:tblGrid>
      <w:tr w:rsidR="005860BC" w:rsidRPr="009E555A" w14:paraId="231E4BE9" w14:textId="77777777" w:rsidTr="000A6A80">
        <w:trPr>
          <w:trHeight w:val="335"/>
          <w:tblHeader/>
        </w:trPr>
        <w:tc>
          <w:tcPr>
            <w:tcW w:w="4035" w:type="dxa"/>
          </w:tcPr>
          <w:p w14:paraId="6201869A" w14:textId="77777777" w:rsidR="005860BC" w:rsidRPr="009E555A" w:rsidRDefault="005860BC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443" w:type="dxa"/>
            <w:gridSpan w:val="3"/>
          </w:tcPr>
          <w:p w14:paraId="6F95B28F" w14:textId="77777777" w:rsidR="005860BC" w:rsidRPr="00423998" w:rsidRDefault="005860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F01860" w14:textId="77777777" w:rsidR="005860BC" w:rsidRPr="009E555A" w:rsidRDefault="005860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2" w:type="dxa"/>
            <w:gridSpan w:val="3"/>
          </w:tcPr>
          <w:p w14:paraId="01E4019B" w14:textId="77777777" w:rsidR="005860BC" w:rsidRPr="00423998" w:rsidRDefault="005860B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4E68" w:rsidRPr="00C075DE" w14:paraId="4FF459D4" w14:textId="77777777" w:rsidTr="000A6A80">
        <w:trPr>
          <w:trHeight w:val="335"/>
          <w:tblHeader/>
        </w:trPr>
        <w:tc>
          <w:tcPr>
            <w:tcW w:w="4035" w:type="dxa"/>
          </w:tcPr>
          <w:p w14:paraId="001CF757" w14:textId="77777777" w:rsidR="00364E68" w:rsidRPr="00C075DE" w:rsidRDefault="00364E68" w:rsidP="00364E68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77" w:type="dxa"/>
          </w:tcPr>
          <w:p w14:paraId="72497A2D" w14:textId="2FF46D18" w:rsidR="00364E68" w:rsidRPr="00C075DE" w:rsidRDefault="00270230" w:rsidP="00364E68">
            <w:pPr>
              <w:tabs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455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1" w:type="dxa"/>
          </w:tcPr>
          <w:p w14:paraId="07E10BAF" w14:textId="77777777" w:rsidR="00364E68" w:rsidRPr="00C075DE" w:rsidRDefault="00364E68" w:rsidP="00364E6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5F89F9AF" w14:textId="4C902DDB" w:rsidR="00364E68" w:rsidRPr="00C075DE" w:rsidRDefault="00270230" w:rsidP="00053ED3">
            <w:pPr>
              <w:tabs>
                <w:tab w:val="clear" w:pos="907"/>
              </w:tabs>
              <w:spacing w:line="240" w:lineRule="auto"/>
              <w:ind w:left="-9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4B3CA8DB" w14:textId="77777777" w:rsidR="00364E68" w:rsidRPr="00C075DE" w:rsidRDefault="00364E68" w:rsidP="0036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126C42E" w14:textId="645C04E5" w:rsidR="00364E68" w:rsidRPr="00C075DE" w:rsidRDefault="00270230" w:rsidP="00364E68">
            <w:pPr>
              <w:spacing w:line="240" w:lineRule="auto"/>
              <w:ind w:left="-112"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D455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7" w:type="dxa"/>
          </w:tcPr>
          <w:p w14:paraId="774104C1" w14:textId="77777777" w:rsidR="00364E68" w:rsidRPr="00C075DE" w:rsidRDefault="00364E68" w:rsidP="00364E6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14605D9F" w14:textId="3782D101" w:rsidR="00364E68" w:rsidRPr="00C075DE" w:rsidRDefault="00270230" w:rsidP="00053ED3">
            <w:pPr>
              <w:spacing w:line="240" w:lineRule="auto"/>
              <w:ind w:left="-10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364E68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364E68" w:rsidRPr="009E555A" w14:paraId="13CDE887" w14:textId="77777777" w:rsidTr="000A6A80">
        <w:trPr>
          <w:trHeight w:val="335"/>
          <w:tblHeader/>
        </w:trPr>
        <w:tc>
          <w:tcPr>
            <w:tcW w:w="4035" w:type="dxa"/>
          </w:tcPr>
          <w:p w14:paraId="5C52F0C1" w14:textId="5453F199" w:rsidR="00364E68" w:rsidRPr="009E555A" w:rsidRDefault="00364E68" w:rsidP="00364E68">
            <w:pPr>
              <w:tabs>
                <w:tab w:val="clear" w:pos="3515"/>
                <w:tab w:val="left" w:pos="347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E555A">
              <w:rPr>
                <w:rFonts w:ascii="Angsana New" w:hAnsi="Angsana New"/>
                <w:sz w:val="30"/>
                <w:szCs w:val="30"/>
                <w:highlight w:val="green"/>
              </w:rPr>
              <w:br w:type="page"/>
            </w:r>
            <w:r w:rsidRPr="009E555A">
              <w:rPr>
                <w:rFonts w:ascii="Angsana New" w:hAnsi="Angsana New"/>
              </w:rPr>
              <w:br w:type="page"/>
            </w: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 w:type="page"/>
            </w:r>
          </w:p>
        </w:tc>
        <w:tc>
          <w:tcPr>
            <w:tcW w:w="1077" w:type="dxa"/>
          </w:tcPr>
          <w:p w14:paraId="74EAF50D" w14:textId="126FB6FC" w:rsidR="00364E68" w:rsidRPr="005860BC" w:rsidRDefault="00270230" w:rsidP="00364E68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1" w:type="dxa"/>
          </w:tcPr>
          <w:p w14:paraId="74C7E4DD" w14:textId="77777777" w:rsidR="00364E68" w:rsidRPr="005860BC" w:rsidRDefault="00364E68" w:rsidP="00364E6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14:paraId="33A3D6EA" w14:textId="380C8E3F" w:rsidR="00364E68" w:rsidRPr="005860BC" w:rsidRDefault="00270230" w:rsidP="00364E68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F78A6C0" w14:textId="77777777" w:rsidR="00364E68" w:rsidRPr="005860BC" w:rsidRDefault="00364E68" w:rsidP="0036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42A1E220" w14:textId="561AC1F6" w:rsidR="00364E68" w:rsidRPr="005860BC" w:rsidRDefault="00270230" w:rsidP="00364E68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7" w:type="dxa"/>
          </w:tcPr>
          <w:p w14:paraId="576CBF50" w14:textId="77777777" w:rsidR="00364E68" w:rsidRPr="005860BC" w:rsidRDefault="00364E68" w:rsidP="00364E68">
            <w:pPr>
              <w:tabs>
                <w:tab w:val="decimal" w:pos="1062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</w:tcPr>
          <w:p w14:paraId="01F44A2A" w14:textId="39EC0E7C" w:rsidR="00364E68" w:rsidRPr="005860BC" w:rsidRDefault="00270230" w:rsidP="00364E68">
            <w:pPr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64E68" w:rsidRPr="009E555A" w14:paraId="762C8CA7" w14:textId="77777777" w:rsidTr="000A6A80">
        <w:trPr>
          <w:tblHeader/>
        </w:trPr>
        <w:tc>
          <w:tcPr>
            <w:tcW w:w="4035" w:type="dxa"/>
          </w:tcPr>
          <w:p w14:paraId="5D5E5085" w14:textId="77777777" w:rsidR="00364E68" w:rsidRPr="009E555A" w:rsidRDefault="00364E68" w:rsidP="00364E6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65" w:type="dxa"/>
            <w:gridSpan w:val="7"/>
          </w:tcPr>
          <w:p w14:paraId="0643E81E" w14:textId="77777777" w:rsidR="00364E68" w:rsidRPr="009E555A" w:rsidRDefault="00364E68" w:rsidP="00364E68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E555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4E68" w:rsidRPr="00C075DE" w14:paraId="46AFCD21" w14:textId="77777777" w:rsidTr="000A6A80">
        <w:tc>
          <w:tcPr>
            <w:tcW w:w="4035" w:type="dxa"/>
          </w:tcPr>
          <w:p w14:paraId="0FA6B5E5" w14:textId="33685A1E" w:rsidR="00364E68" w:rsidRPr="00C075DE" w:rsidRDefault="00364E68" w:rsidP="00364E6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1523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7" w:type="dxa"/>
            <w:shd w:val="clear" w:color="auto" w:fill="auto"/>
          </w:tcPr>
          <w:p w14:paraId="099CD39C" w14:textId="77777777" w:rsidR="00364E68" w:rsidRPr="00845E35" w:rsidRDefault="00364E68" w:rsidP="00364E6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</w:tcPr>
          <w:p w14:paraId="606EAABD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1098EECD" w14:textId="77777777" w:rsidR="00364E68" w:rsidRPr="00845E35" w:rsidRDefault="00364E68" w:rsidP="00364E6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60DF5A7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095F6EF" w14:textId="77777777" w:rsidR="00364E68" w:rsidRPr="00845E35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42F24E9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5FA7E2AC" w14:textId="77777777" w:rsidR="00364E68" w:rsidRPr="00845E35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E68" w:rsidRPr="00C075DE" w14:paraId="5DFC4732" w14:textId="77777777" w:rsidTr="000A6A80">
        <w:tc>
          <w:tcPr>
            <w:tcW w:w="4035" w:type="dxa"/>
          </w:tcPr>
          <w:p w14:paraId="1E0C1FBC" w14:textId="77777777" w:rsidR="00364E68" w:rsidRPr="00C075DE" w:rsidRDefault="00364E68" w:rsidP="00364E6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shd w:val="clear" w:color="auto" w:fill="auto"/>
          </w:tcPr>
          <w:p w14:paraId="522A3D85" w14:textId="7A2F5511" w:rsidR="00364E68" w:rsidRPr="00C075DE" w:rsidRDefault="00270230" w:rsidP="00364E6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2D6FD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71" w:type="dxa"/>
            <w:shd w:val="clear" w:color="auto" w:fill="auto"/>
          </w:tcPr>
          <w:p w14:paraId="3987096F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  <w:shd w:val="clear" w:color="auto" w:fill="auto"/>
          </w:tcPr>
          <w:p w14:paraId="0C81B34E" w14:textId="02DB043C" w:rsidR="00364E68" w:rsidRPr="00C075DE" w:rsidRDefault="00270230" w:rsidP="00364E6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  <w:r w:rsidR="00364E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66C871DA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32C4B314" w14:textId="0C11ECE8" w:rsidR="00364E68" w:rsidRPr="00C075DE" w:rsidRDefault="00270230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  <w:r w:rsidR="00AC7CF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957</w:t>
            </w:r>
          </w:p>
        </w:tc>
        <w:tc>
          <w:tcPr>
            <w:tcW w:w="277" w:type="dxa"/>
          </w:tcPr>
          <w:p w14:paraId="3F16DBE9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AFF44B8" w14:textId="169F0916" w:rsidR="00364E68" w:rsidRPr="00C075DE" w:rsidRDefault="00270230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364E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</w:tr>
      <w:tr w:rsidR="00364E68" w:rsidRPr="00C075DE" w14:paraId="0E19476A" w14:textId="77777777" w:rsidTr="000A6A80">
        <w:tc>
          <w:tcPr>
            <w:tcW w:w="4035" w:type="dxa"/>
          </w:tcPr>
          <w:p w14:paraId="324428D9" w14:textId="77777777" w:rsidR="00364E68" w:rsidRPr="00C075DE" w:rsidRDefault="00364E68" w:rsidP="00364E68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FE4F2" w14:textId="4E8060BF" w:rsidR="00364E68" w:rsidRPr="00C075DE" w:rsidRDefault="00270230" w:rsidP="00364E68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2D6FD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71" w:type="dxa"/>
            <w:shd w:val="clear" w:color="auto" w:fill="auto"/>
          </w:tcPr>
          <w:p w14:paraId="575F0921" w14:textId="77777777" w:rsidR="00364E68" w:rsidRPr="00C075DE" w:rsidRDefault="00364E68" w:rsidP="00364E6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E2282" w14:textId="1B54C5EB" w:rsidR="00364E68" w:rsidRPr="00C075DE" w:rsidRDefault="00270230" w:rsidP="00364E6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</w:t>
            </w:r>
            <w:r w:rsidR="00364E6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202</w:t>
            </w:r>
          </w:p>
        </w:tc>
        <w:tc>
          <w:tcPr>
            <w:tcW w:w="270" w:type="dxa"/>
            <w:shd w:val="clear" w:color="auto" w:fill="auto"/>
          </w:tcPr>
          <w:p w14:paraId="11AEC82B" w14:textId="77777777" w:rsidR="00364E68" w:rsidRPr="00C075DE" w:rsidRDefault="00364E68" w:rsidP="00364E6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41E5AC" w14:textId="2A5D7C87" w:rsidR="00364E68" w:rsidRPr="00C075DE" w:rsidRDefault="00270230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AC7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277" w:type="dxa"/>
          </w:tcPr>
          <w:p w14:paraId="7014DF55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</w:tcPr>
          <w:p w14:paraId="6BC8B6CA" w14:textId="178E4136" w:rsidR="00364E68" w:rsidRPr="00C075DE" w:rsidRDefault="00270230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364E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</w:p>
        </w:tc>
      </w:tr>
      <w:tr w:rsidR="00364E68" w:rsidRPr="00C075DE" w14:paraId="728A8A2E" w14:textId="77777777" w:rsidTr="000A6A80">
        <w:trPr>
          <w:tblHeader/>
        </w:trPr>
        <w:tc>
          <w:tcPr>
            <w:tcW w:w="4035" w:type="dxa"/>
          </w:tcPr>
          <w:p w14:paraId="0943EF00" w14:textId="77777777" w:rsidR="00364E68" w:rsidRPr="00C075DE" w:rsidRDefault="00364E68" w:rsidP="00364E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0E3483C8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FB04CA7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79795099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5E4AF" w14:textId="77777777" w:rsidR="00364E68" w:rsidRPr="00C075DE" w:rsidRDefault="00364E68" w:rsidP="0036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8F2E503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948A351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02AE449A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E68" w:rsidRPr="00C075DE" w14:paraId="294BD67B" w14:textId="77777777" w:rsidTr="000A6A80">
        <w:trPr>
          <w:tblHeader/>
        </w:trPr>
        <w:tc>
          <w:tcPr>
            <w:tcW w:w="4035" w:type="dxa"/>
          </w:tcPr>
          <w:p w14:paraId="0C366D31" w14:textId="77777777" w:rsidR="00364E68" w:rsidRPr="00C075DE" w:rsidRDefault="00364E68" w:rsidP="00364E6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077" w:type="dxa"/>
          </w:tcPr>
          <w:p w14:paraId="1F079F69" w14:textId="46E90DB0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27B31E0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B3510BA" w14:textId="5EADA6E8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CF8BCF" w14:textId="77777777" w:rsidR="00364E68" w:rsidRPr="00C075DE" w:rsidRDefault="00364E68" w:rsidP="00364E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E3365AF" w14:textId="4B1E263C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04D0AA1E" w14:textId="77777777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541AF592" w14:textId="21EAE349" w:rsidR="00364E68" w:rsidRPr="00C075DE" w:rsidRDefault="00364E68" w:rsidP="00364E6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4E68" w:rsidRPr="00C075DE" w14:paraId="12390A23" w14:textId="77777777" w:rsidTr="000A6A80">
        <w:tc>
          <w:tcPr>
            <w:tcW w:w="4035" w:type="dxa"/>
          </w:tcPr>
          <w:p w14:paraId="056AE063" w14:textId="77777777" w:rsidR="00364E68" w:rsidRPr="00C075DE" w:rsidRDefault="00364E68" w:rsidP="00364E68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shd w:val="clear" w:color="auto" w:fill="auto"/>
          </w:tcPr>
          <w:p w14:paraId="702EE817" w14:textId="77777777" w:rsidR="00364E68" w:rsidRPr="00C075DE" w:rsidRDefault="00364E68" w:rsidP="00364E68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528AA80D" w14:textId="77777777" w:rsidR="00364E68" w:rsidRPr="00C075DE" w:rsidRDefault="00364E68" w:rsidP="00364E6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2C5DD191" w14:textId="77777777" w:rsidR="00364E68" w:rsidRPr="00C075DE" w:rsidRDefault="00364E68" w:rsidP="00364E68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3D6F29" w14:textId="77777777" w:rsidR="00364E68" w:rsidRPr="00C075DE" w:rsidRDefault="00364E68" w:rsidP="00364E68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DDE3650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70D65A4D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6A532180" w14:textId="77777777" w:rsidR="00364E68" w:rsidRPr="00C075DE" w:rsidRDefault="00364E68" w:rsidP="00364E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A80" w:rsidRPr="00C075DE" w14:paraId="6F582078" w14:textId="77777777" w:rsidTr="000A6A80">
        <w:tc>
          <w:tcPr>
            <w:tcW w:w="4035" w:type="dxa"/>
          </w:tcPr>
          <w:p w14:paraId="3146A400" w14:textId="77777777" w:rsidR="000A6A80" w:rsidRPr="00C075DE" w:rsidRDefault="000A6A80" w:rsidP="000A6A8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Italmarket</w:t>
            </w:r>
            <w:proofErr w:type="spellEnd"/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Slovakia, </w:t>
            </w:r>
            <w:proofErr w:type="spellStart"/>
            <w:r w:rsidRPr="00C075DE">
              <w:rPr>
                <w:rFonts w:asciiTheme="majorBidi" w:hAnsiTheme="majorBidi" w:cstheme="majorBidi"/>
                <w:sz w:val="30"/>
                <w:szCs w:val="30"/>
              </w:rPr>
              <w:t>a.s.</w:t>
            </w:r>
            <w:proofErr w:type="spellEnd"/>
          </w:p>
        </w:tc>
        <w:tc>
          <w:tcPr>
            <w:tcW w:w="1077" w:type="dxa"/>
            <w:shd w:val="clear" w:color="auto" w:fill="auto"/>
            <w:vAlign w:val="bottom"/>
          </w:tcPr>
          <w:p w14:paraId="7E0E722E" w14:textId="2AE6B23B" w:rsidR="000A6A80" w:rsidRPr="00C075DE" w:rsidRDefault="00270230" w:rsidP="000A6A8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45632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094</w:t>
            </w:r>
          </w:p>
        </w:tc>
        <w:tc>
          <w:tcPr>
            <w:tcW w:w="271" w:type="dxa"/>
          </w:tcPr>
          <w:p w14:paraId="0B3F5B48" w14:textId="77777777" w:rsidR="000A6A80" w:rsidRPr="00C075DE" w:rsidRDefault="000A6A80" w:rsidP="000A6A8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vAlign w:val="bottom"/>
          </w:tcPr>
          <w:p w14:paraId="189D8358" w14:textId="78F57C29" w:rsidR="000A6A80" w:rsidRPr="00C075DE" w:rsidRDefault="00270230" w:rsidP="000A6A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A6A80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946</w:t>
            </w:r>
          </w:p>
        </w:tc>
        <w:tc>
          <w:tcPr>
            <w:tcW w:w="270" w:type="dxa"/>
          </w:tcPr>
          <w:p w14:paraId="6DC4848F" w14:textId="77777777" w:rsidR="000A6A80" w:rsidRPr="00C075DE" w:rsidRDefault="000A6A80" w:rsidP="000A6A8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271E47A1" w14:textId="1C42C55C" w:rsidR="000A6A80" w:rsidRPr="000A6A80" w:rsidRDefault="000A6A80" w:rsidP="00C618E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4FAEB1B2" w14:textId="77777777" w:rsidR="000A6A80" w:rsidRPr="00C075DE" w:rsidRDefault="000A6A80" w:rsidP="000A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7BE3DB11" w14:textId="77777777" w:rsidR="000A6A80" w:rsidRPr="00C075DE" w:rsidRDefault="000A6A80" w:rsidP="006E2DF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A6A80" w:rsidRPr="00C075DE" w14:paraId="25EBB3E7" w14:textId="77777777" w:rsidTr="000A6A80">
        <w:tc>
          <w:tcPr>
            <w:tcW w:w="4035" w:type="dxa"/>
          </w:tcPr>
          <w:p w14:paraId="22E2A131" w14:textId="77777777" w:rsidR="000A6A80" w:rsidRPr="00C075DE" w:rsidRDefault="000A6A80" w:rsidP="000A6A8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77" w:type="dxa"/>
            <w:shd w:val="clear" w:color="auto" w:fill="auto"/>
          </w:tcPr>
          <w:p w14:paraId="6B4EA98B" w14:textId="414B9B38" w:rsidR="000A6A80" w:rsidRPr="00C075DE" w:rsidRDefault="00270230" w:rsidP="000A6A8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902C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662</w:t>
            </w:r>
          </w:p>
        </w:tc>
        <w:tc>
          <w:tcPr>
            <w:tcW w:w="271" w:type="dxa"/>
          </w:tcPr>
          <w:p w14:paraId="43CB240B" w14:textId="77777777" w:rsidR="000A6A80" w:rsidRPr="00C075DE" w:rsidRDefault="000A6A80" w:rsidP="000A6A8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3329F39" w14:textId="252F66FA" w:rsidR="000A6A80" w:rsidRPr="00C075DE" w:rsidRDefault="00270230" w:rsidP="000A6A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0A6A80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70" w:type="dxa"/>
          </w:tcPr>
          <w:p w14:paraId="281336C2" w14:textId="77777777" w:rsidR="000A6A80" w:rsidRPr="00C075DE" w:rsidRDefault="000A6A80" w:rsidP="000A6A8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04287D48" w14:textId="489A15B1" w:rsidR="000A6A80" w:rsidRPr="00C075DE" w:rsidRDefault="000A6A80" w:rsidP="000A6A8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205AED9A" w14:textId="77777777" w:rsidR="000A6A80" w:rsidRPr="00C075DE" w:rsidRDefault="000A6A80" w:rsidP="000A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5B59FA7F" w14:textId="77777777" w:rsidR="000A6A80" w:rsidRPr="00C075DE" w:rsidRDefault="000A6A80" w:rsidP="00C618E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A6A80" w:rsidRPr="00C075DE" w14:paraId="6273D96B" w14:textId="77777777" w:rsidTr="000A6A80">
        <w:tc>
          <w:tcPr>
            <w:tcW w:w="4035" w:type="dxa"/>
          </w:tcPr>
          <w:p w14:paraId="5E616F9F" w14:textId="77777777" w:rsidR="000A6A80" w:rsidRPr="00C075DE" w:rsidRDefault="000A6A80" w:rsidP="000A6A8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77" w:type="dxa"/>
            <w:shd w:val="clear" w:color="auto" w:fill="auto"/>
          </w:tcPr>
          <w:p w14:paraId="5B040445" w14:textId="7E3B46F3" w:rsidR="000A6A80" w:rsidRPr="00C075DE" w:rsidRDefault="00270230" w:rsidP="000A6A8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591F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1" w:type="dxa"/>
          </w:tcPr>
          <w:p w14:paraId="4424BF48" w14:textId="77777777" w:rsidR="000A6A80" w:rsidRPr="00C075DE" w:rsidRDefault="000A6A80" w:rsidP="000A6A8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50CAFC6E" w14:textId="6CEF6271" w:rsidR="000A6A80" w:rsidRPr="00C075DE" w:rsidRDefault="00270230" w:rsidP="000A6A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A6A80" w:rsidRPr="00553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0" w:type="dxa"/>
          </w:tcPr>
          <w:p w14:paraId="1642E88C" w14:textId="77777777" w:rsidR="000A6A80" w:rsidRPr="00C075DE" w:rsidRDefault="000A6A80" w:rsidP="000A6A8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1FDFFB82" w14:textId="5A3EF4C6" w:rsidR="000A6A80" w:rsidRPr="00C075DE" w:rsidRDefault="000A6A80" w:rsidP="000A6A8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6EC069FD" w14:textId="77777777" w:rsidR="000A6A80" w:rsidRPr="00C075DE" w:rsidRDefault="000A6A80" w:rsidP="000A6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66AEFEDA" w14:textId="77777777" w:rsidR="000A6A80" w:rsidRPr="00C075DE" w:rsidRDefault="000A6A80" w:rsidP="00C618E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A6A80" w:rsidRPr="00C075DE" w14:paraId="6DD302B7" w14:textId="77777777" w:rsidTr="000A6A80">
        <w:tc>
          <w:tcPr>
            <w:tcW w:w="4035" w:type="dxa"/>
          </w:tcPr>
          <w:p w14:paraId="1168D11D" w14:textId="77777777" w:rsidR="000A6A80" w:rsidRPr="00C075DE" w:rsidRDefault="000A6A80" w:rsidP="000A6A8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077" w:type="dxa"/>
            <w:shd w:val="clear" w:color="auto" w:fill="auto"/>
          </w:tcPr>
          <w:p w14:paraId="7D2B06F2" w14:textId="0A48FF96" w:rsidR="000A6A80" w:rsidRPr="00C075DE" w:rsidRDefault="00270230" w:rsidP="000A6A8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271" w:type="dxa"/>
          </w:tcPr>
          <w:p w14:paraId="76B661B4" w14:textId="77777777" w:rsidR="000A6A80" w:rsidRPr="00C075DE" w:rsidRDefault="000A6A80" w:rsidP="000A6A8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DCF36E4" w14:textId="47373A5D" w:rsidR="000A6A80" w:rsidRPr="00C075DE" w:rsidRDefault="00270230" w:rsidP="000A6A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</w:tcPr>
          <w:p w14:paraId="2179B673" w14:textId="77777777" w:rsidR="000A6A80" w:rsidRPr="00C075DE" w:rsidRDefault="000A6A80" w:rsidP="000A6A8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82" w:type="dxa"/>
            <w:vAlign w:val="bottom"/>
          </w:tcPr>
          <w:p w14:paraId="555929A6" w14:textId="3C414917" w:rsidR="000A6A80" w:rsidRPr="00C075DE" w:rsidRDefault="000A6A80" w:rsidP="000A6A8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589FB745" w14:textId="77777777" w:rsidR="000A6A80" w:rsidRPr="00C075DE" w:rsidRDefault="000A6A80" w:rsidP="000A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vAlign w:val="bottom"/>
          </w:tcPr>
          <w:p w14:paraId="0246B679" w14:textId="77777777" w:rsidR="000A6A80" w:rsidRPr="00C075DE" w:rsidRDefault="000A6A80" w:rsidP="00C618E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A6A80" w:rsidRPr="00C075DE" w14:paraId="30B1172D" w14:textId="77777777" w:rsidTr="000A6A80">
        <w:tc>
          <w:tcPr>
            <w:tcW w:w="4035" w:type="dxa"/>
          </w:tcPr>
          <w:p w14:paraId="531C209D" w14:textId="77777777" w:rsidR="000A6A80" w:rsidRPr="00C075DE" w:rsidRDefault="000A6A80" w:rsidP="000A6A80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1C1ACC" w14:textId="641AF856" w:rsidR="000A6A80" w:rsidRPr="00C075DE" w:rsidRDefault="00270230" w:rsidP="000A6A80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BB21F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538</w:t>
            </w:r>
          </w:p>
        </w:tc>
        <w:tc>
          <w:tcPr>
            <w:tcW w:w="271" w:type="dxa"/>
          </w:tcPr>
          <w:p w14:paraId="463CF64D" w14:textId="77777777" w:rsidR="000A6A80" w:rsidRPr="00C075DE" w:rsidRDefault="000A6A80" w:rsidP="000A6A8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1BAEB" w14:textId="552E7994" w:rsidR="000A6A80" w:rsidRPr="00C075DE" w:rsidRDefault="00270230" w:rsidP="000A6A80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0A6A80"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70" w:type="dxa"/>
          </w:tcPr>
          <w:p w14:paraId="422CA622" w14:textId="77777777" w:rsidR="000A6A80" w:rsidRPr="00C075DE" w:rsidRDefault="000A6A80" w:rsidP="000A6A80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6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3B3F" w14:textId="2F9DC62E" w:rsidR="000A6A80" w:rsidRPr="00C075DE" w:rsidRDefault="000A6A80" w:rsidP="006E2DF8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7" w:type="dxa"/>
          </w:tcPr>
          <w:p w14:paraId="5F63B202" w14:textId="77777777" w:rsidR="000A6A80" w:rsidRPr="00C075DE" w:rsidRDefault="000A6A80" w:rsidP="000A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0D391" w14:textId="77777777" w:rsidR="000A6A80" w:rsidRPr="00C075DE" w:rsidRDefault="000A6A80" w:rsidP="00C618E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  <w:tr w:rsidR="000A6A80" w:rsidRPr="005537A4" w14:paraId="2B16923F" w14:textId="77777777" w:rsidTr="000A6A80">
        <w:tc>
          <w:tcPr>
            <w:tcW w:w="4035" w:type="dxa"/>
          </w:tcPr>
          <w:p w14:paraId="623211DD" w14:textId="77777777" w:rsidR="000A6A80" w:rsidRPr="005537A4" w:rsidRDefault="000A6A80" w:rsidP="000A6A8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35E42F05" w14:textId="77777777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0DEC943B" w14:textId="77777777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47FF64DD" w14:textId="77777777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BCD4C6D" w14:textId="77777777" w:rsidR="000A6A80" w:rsidRPr="005537A4" w:rsidRDefault="000A6A80" w:rsidP="000A6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7DF9B8C7" w14:textId="77777777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7032998F" w14:textId="77777777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6039F91C" w14:textId="77777777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A80" w:rsidRPr="005537A4" w14:paraId="72E2A017" w14:textId="77777777" w:rsidTr="000A6A80">
        <w:tc>
          <w:tcPr>
            <w:tcW w:w="4035" w:type="dxa"/>
          </w:tcPr>
          <w:p w14:paraId="0A9355BA" w14:textId="77777777" w:rsidR="000A6A80" w:rsidRPr="005537A4" w:rsidRDefault="000A6A80" w:rsidP="000A6A80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77" w:type="dxa"/>
          </w:tcPr>
          <w:p w14:paraId="514C758B" w14:textId="50595230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</w:tcPr>
          <w:p w14:paraId="7D463F71" w14:textId="77777777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0AFCCC1D" w14:textId="084B6B20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2F23F8" w14:textId="77777777" w:rsidR="000A6A80" w:rsidRPr="005537A4" w:rsidRDefault="000A6A80" w:rsidP="000A6A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14:paraId="6E8393BE" w14:textId="3A63233B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  <w:shd w:val="clear" w:color="auto" w:fill="auto"/>
          </w:tcPr>
          <w:p w14:paraId="48C7D822" w14:textId="77777777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  <w:shd w:val="clear" w:color="auto" w:fill="auto"/>
          </w:tcPr>
          <w:p w14:paraId="35BB70C9" w14:textId="75BEF8FE" w:rsidR="000A6A80" w:rsidRPr="005537A4" w:rsidRDefault="000A6A80" w:rsidP="000A6A8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A80" w:rsidRPr="005537A4" w14:paraId="0FFBBAFE" w14:textId="77777777" w:rsidTr="000A6A80">
        <w:tc>
          <w:tcPr>
            <w:tcW w:w="4035" w:type="dxa"/>
          </w:tcPr>
          <w:p w14:paraId="2D9789E6" w14:textId="77777777" w:rsidR="000A6A80" w:rsidRPr="005537A4" w:rsidRDefault="000A6A80" w:rsidP="000A6A80">
            <w:pPr>
              <w:tabs>
                <w:tab w:val="clear" w:pos="4678"/>
                <w:tab w:val="left" w:pos="720"/>
                <w:tab w:val="left" w:pos="365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77" w:type="dxa"/>
            <w:shd w:val="clear" w:color="auto" w:fill="auto"/>
          </w:tcPr>
          <w:p w14:paraId="2991FEB8" w14:textId="77777777" w:rsidR="000A6A80" w:rsidRPr="005537A4" w:rsidRDefault="000A6A80" w:rsidP="000A6A80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60E59B3B" w14:textId="77777777" w:rsidR="000A6A80" w:rsidRPr="005537A4" w:rsidRDefault="000A6A80" w:rsidP="000A6A8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5" w:type="dxa"/>
          </w:tcPr>
          <w:p w14:paraId="6380FDB9" w14:textId="77777777" w:rsidR="000A6A80" w:rsidRPr="005537A4" w:rsidRDefault="000A6A80" w:rsidP="000A6A80">
            <w:pPr>
              <w:tabs>
                <w:tab w:val="clear" w:pos="2807"/>
                <w:tab w:val="left" w:pos="87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92937F" w14:textId="77777777" w:rsidR="000A6A80" w:rsidRPr="005537A4" w:rsidRDefault="000A6A80" w:rsidP="000A6A80">
            <w:pPr>
              <w:tabs>
                <w:tab w:val="decimal" w:pos="87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031618E" w14:textId="77777777" w:rsidR="000A6A80" w:rsidRPr="005537A4" w:rsidRDefault="000A6A80" w:rsidP="000A6A8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21784613" w14:textId="77777777" w:rsidR="000A6A80" w:rsidRPr="005537A4" w:rsidRDefault="000A6A80" w:rsidP="000A6A8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3" w:type="dxa"/>
          </w:tcPr>
          <w:p w14:paraId="1E25174E" w14:textId="77777777" w:rsidR="000A6A80" w:rsidRPr="005537A4" w:rsidRDefault="000A6A80" w:rsidP="000A6A8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6A80" w:rsidRPr="0087049C" w14:paraId="6F7C43FD" w14:textId="77777777" w:rsidTr="000A6A80">
        <w:tc>
          <w:tcPr>
            <w:tcW w:w="4035" w:type="dxa"/>
          </w:tcPr>
          <w:p w14:paraId="474169D4" w14:textId="77777777" w:rsidR="000A6A80" w:rsidRPr="005537A4" w:rsidRDefault="000A6A80" w:rsidP="000A6A80">
            <w:pPr>
              <w:tabs>
                <w:tab w:val="left" w:pos="72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37A4">
              <w:rPr>
                <w:rFonts w:asciiTheme="majorBidi" w:hAnsiTheme="majorBidi" w:cstheme="majorBidi"/>
                <w:sz w:val="30"/>
                <w:szCs w:val="30"/>
                <w:cs/>
              </w:rPr>
              <w:t>กรรมการบริษัท</w:t>
            </w: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3385D5C3" w14:textId="69613937" w:rsidR="000A6A80" w:rsidRPr="005537A4" w:rsidRDefault="00270230" w:rsidP="000A6A80">
            <w:pPr>
              <w:pStyle w:val="acctfourfigures"/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172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218</w:t>
            </w:r>
          </w:p>
        </w:tc>
        <w:tc>
          <w:tcPr>
            <w:tcW w:w="271" w:type="dxa"/>
          </w:tcPr>
          <w:p w14:paraId="30667B53" w14:textId="77777777" w:rsidR="000A6A80" w:rsidRPr="005537A4" w:rsidRDefault="000A6A80" w:rsidP="000A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</w:tcPr>
          <w:p w14:paraId="6695DEB1" w14:textId="78EA96F6" w:rsidR="000A6A80" w:rsidRPr="005537A4" w:rsidRDefault="00270230" w:rsidP="000A6A80">
            <w:pPr>
              <w:pStyle w:val="acctfourfigures"/>
              <w:tabs>
                <w:tab w:val="clear" w:pos="765"/>
                <w:tab w:val="decimal" w:pos="810"/>
              </w:tabs>
              <w:spacing w:line="38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0A6A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017</w:t>
            </w:r>
          </w:p>
        </w:tc>
        <w:tc>
          <w:tcPr>
            <w:tcW w:w="270" w:type="dxa"/>
          </w:tcPr>
          <w:p w14:paraId="1E8D0757" w14:textId="77777777" w:rsidR="000A6A80" w:rsidRPr="005537A4" w:rsidRDefault="000A6A80" w:rsidP="000A6A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35F62AF" w14:textId="5B6269C2" w:rsidR="000A6A80" w:rsidRPr="005537A4" w:rsidRDefault="000A6A80" w:rsidP="000A6A80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7" w:type="dxa"/>
          </w:tcPr>
          <w:p w14:paraId="1D599164" w14:textId="77777777" w:rsidR="000A6A80" w:rsidRPr="005537A4" w:rsidRDefault="000A6A80" w:rsidP="000A6A80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3" w:type="dxa"/>
            <w:tcBorders>
              <w:bottom w:val="double" w:sz="4" w:space="0" w:color="auto"/>
            </w:tcBorders>
          </w:tcPr>
          <w:p w14:paraId="102B7D8D" w14:textId="77777777" w:rsidR="000A6A80" w:rsidRPr="0087049C" w:rsidRDefault="000A6A80" w:rsidP="00C618E8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537A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3F00EA0A" w14:textId="77777777" w:rsidR="00F3524A" w:rsidRPr="00C075DE" w:rsidRDefault="00F3524A" w:rsidP="00152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B20C223" w14:textId="21189F3A" w:rsidR="009417A9" w:rsidRDefault="002E3714" w:rsidP="00A84D63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172D9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ตามข้อบังคับของบริษัทย่อยกำหนดว่าบริษัทย่อยจะต้องจ่ายเงินปันผลจากกำไรเป็นจำนวนเงิน </w:t>
      </w:r>
      <w:r w:rsidR="00270230" w:rsidRPr="00270230">
        <w:rPr>
          <w:rFonts w:asciiTheme="majorBidi" w:hAnsiTheme="majorBidi" w:cstheme="majorBidi"/>
          <w:spacing w:val="-6"/>
          <w:sz w:val="30"/>
          <w:szCs w:val="30"/>
        </w:rPr>
        <w:t>109</w:t>
      </w:r>
      <w:r w:rsidRPr="000172D9">
        <w:rPr>
          <w:rFonts w:asciiTheme="majorBidi" w:hAnsiTheme="majorBidi" w:cstheme="majorBidi"/>
          <w:spacing w:val="-6"/>
          <w:sz w:val="30"/>
          <w:szCs w:val="30"/>
        </w:rPr>
        <w:t>,</w:t>
      </w:r>
      <w:r w:rsidR="00270230" w:rsidRPr="00270230">
        <w:rPr>
          <w:rFonts w:asciiTheme="majorBidi" w:hAnsiTheme="majorBidi" w:cstheme="majorBidi"/>
          <w:spacing w:val="-6"/>
          <w:sz w:val="30"/>
          <w:szCs w:val="30"/>
        </w:rPr>
        <w:t>076</w:t>
      </w:r>
      <w:r w:rsidRPr="000172D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270230" w:rsidRPr="00270230">
        <w:rPr>
          <w:rFonts w:asciiTheme="majorBidi" w:hAnsiTheme="majorBidi" w:cstheme="majorBidi"/>
          <w:spacing w:val="-6"/>
          <w:sz w:val="30"/>
          <w:szCs w:val="30"/>
        </w:rPr>
        <w:t>03</w:t>
      </w:r>
      <w:r w:rsidRPr="000172D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5A046B" w:rsidRPr="000172D9">
        <w:rPr>
          <w:rFonts w:asciiTheme="majorBidi" w:hAnsiTheme="majorBidi" w:cstheme="majorBidi"/>
          <w:spacing w:val="-6"/>
          <w:sz w:val="30"/>
          <w:szCs w:val="30"/>
          <w:cs/>
        </w:rPr>
        <w:t>ยูโร</w:t>
      </w:r>
      <w:r w:rsidR="00140858" w:rsidRPr="000172D9">
        <w:rPr>
          <w:rFonts w:asciiTheme="majorBidi" w:hAnsiTheme="majorBidi" w:cstheme="majorBidi"/>
          <w:spacing w:val="-6"/>
          <w:sz w:val="30"/>
          <w:szCs w:val="30"/>
        </w:rPr>
        <w:br/>
      </w:r>
      <w:r w:rsidR="00140858" w:rsidRPr="000172D9">
        <w:rPr>
          <w:rFonts w:asciiTheme="majorBidi" w:hAnsiTheme="majorBidi" w:cstheme="majorBidi"/>
          <w:spacing w:val="-6"/>
          <w:sz w:val="30"/>
          <w:szCs w:val="30"/>
          <w:cs/>
        </w:rPr>
        <w:t>ให้</w:t>
      </w:r>
      <w:r w:rsidRPr="000172D9">
        <w:rPr>
          <w:rFonts w:asciiTheme="majorBidi" w:hAnsiTheme="majorBidi" w:cstheme="majorBidi"/>
          <w:spacing w:val="-6"/>
          <w:sz w:val="30"/>
          <w:szCs w:val="30"/>
          <w:cs/>
        </w:rPr>
        <w:t>ผู้ถือหุ้นรายหนึ่งจนครบก่อน กำไรส่วนที่เหลือจึงสามารถจัดสรรได้ตามสัดส่วนของเงินลงทุนที่จ่าย</w:t>
      </w:r>
      <w:r w:rsidRPr="000172D9">
        <w:rPr>
          <w:rFonts w:asciiTheme="majorBidi" w:hAnsiTheme="majorBidi" w:cstheme="majorBidi"/>
          <w:spacing w:val="-6"/>
          <w:sz w:val="30"/>
          <w:szCs w:val="30"/>
        </w:rPr>
        <w:t> </w:t>
      </w:r>
      <w:r w:rsidR="004B1172">
        <w:rPr>
          <w:rFonts w:asciiTheme="majorBidi" w:hAnsiTheme="majorBidi" w:cstheme="majorBidi" w:hint="cs"/>
          <w:spacing w:val="-6"/>
          <w:sz w:val="30"/>
          <w:szCs w:val="30"/>
          <w:cs/>
        </w:rPr>
        <w:t>ณ</w:t>
      </w:r>
      <w:r w:rsidRPr="000172D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วันที่</w:t>
      </w:r>
      <w:r w:rsidR="005A046B" w:rsidRPr="000172D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140858" w:rsidRPr="000172D9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="00270230" w:rsidRPr="00270230">
        <w:rPr>
          <w:rFonts w:asciiTheme="majorBidi" w:hAnsiTheme="majorBidi" w:cstheme="majorBidi"/>
          <w:sz w:val="30"/>
          <w:szCs w:val="30"/>
        </w:rPr>
        <w:t>30</w:t>
      </w:r>
      <w:r w:rsidR="005C0A10" w:rsidRPr="000172D9">
        <w:rPr>
          <w:rFonts w:asciiTheme="majorBidi" w:hAnsiTheme="majorBidi" w:cstheme="majorBidi"/>
          <w:sz w:val="30"/>
          <w:szCs w:val="30"/>
        </w:rPr>
        <w:t xml:space="preserve"> </w:t>
      </w:r>
      <w:r w:rsidR="006D4552" w:rsidRPr="000172D9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5C0A10" w:rsidRPr="000172D9">
        <w:rPr>
          <w:rFonts w:asciiTheme="majorBidi" w:hAnsiTheme="majorBidi" w:cstheme="majorBidi"/>
          <w:sz w:val="30"/>
          <w:szCs w:val="30"/>
          <w:cs/>
        </w:rPr>
        <w:t xml:space="preserve">ายน </w:t>
      </w:r>
      <w:r w:rsidR="00270230" w:rsidRPr="00270230">
        <w:rPr>
          <w:rFonts w:asciiTheme="majorBidi" w:hAnsiTheme="majorBidi" w:cstheme="majorBidi"/>
          <w:sz w:val="30"/>
          <w:szCs w:val="30"/>
        </w:rPr>
        <w:t>2566</w:t>
      </w:r>
      <w:r w:rsidR="00217C27" w:rsidRPr="000172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172D9">
        <w:rPr>
          <w:rFonts w:asciiTheme="majorBidi" w:hAnsiTheme="majorBidi" w:cstheme="majorBidi"/>
          <w:sz w:val="30"/>
          <w:szCs w:val="30"/>
          <w:cs/>
        </w:rPr>
        <w:t>ผู้บริหารได้พิจารณาบันทึกหนี้สินที่อาจจะเกิดขึ้น ตา</w:t>
      </w:r>
      <w:r w:rsidR="005A046B" w:rsidRPr="000172D9">
        <w:rPr>
          <w:rFonts w:asciiTheme="majorBidi" w:hAnsiTheme="majorBidi" w:cstheme="majorBidi"/>
          <w:sz w:val="30"/>
          <w:szCs w:val="30"/>
          <w:cs/>
        </w:rPr>
        <w:t>มข้อบังคับของบริษัทย่อยดังกล่าว</w:t>
      </w:r>
      <w:r w:rsidRPr="000172D9">
        <w:rPr>
          <w:rFonts w:asciiTheme="majorBidi" w:hAnsiTheme="majorBidi" w:cstheme="majorBidi"/>
          <w:sz w:val="30"/>
          <w:szCs w:val="30"/>
          <w:cs/>
        </w:rPr>
        <w:t>เป็นจำนวนเงิน</w:t>
      </w:r>
      <w:r w:rsidRPr="000172D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0172D9" w:rsidRPr="000172D9">
        <w:rPr>
          <w:rFonts w:asciiTheme="majorBidi" w:hAnsiTheme="majorBidi" w:cstheme="majorBidi"/>
          <w:spacing w:val="-6"/>
          <w:sz w:val="30"/>
          <w:szCs w:val="30"/>
        </w:rPr>
        <w:t>.</w:t>
      </w:r>
      <w:r w:rsidR="00270230" w:rsidRPr="00270230">
        <w:rPr>
          <w:rFonts w:asciiTheme="majorBidi" w:hAnsiTheme="majorBidi" w:cstheme="majorBidi"/>
          <w:spacing w:val="-6"/>
          <w:sz w:val="30"/>
          <w:szCs w:val="30"/>
        </w:rPr>
        <w:t>22</w:t>
      </w:r>
      <w:r w:rsidR="00344659" w:rsidRPr="000172D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0172D9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="00140858" w:rsidRPr="000172D9">
        <w:rPr>
          <w:rFonts w:asciiTheme="majorBidi" w:hAnsiTheme="majorBidi" w:cstheme="majorBidi"/>
          <w:i/>
          <w:iCs/>
          <w:spacing w:val="-6"/>
          <w:sz w:val="30"/>
          <w:szCs w:val="30"/>
        </w:rPr>
        <w:t>(</w:t>
      </w:r>
      <w:r w:rsidR="00270230" w:rsidRPr="00270230">
        <w:rPr>
          <w:rFonts w:asciiTheme="majorBidi" w:hAnsiTheme="majorBidi" w:cstheme="majorBidi"/>
          <w:i/>
          <w:iCs/>
          <w:spacing w:val="-6"/>
          <w:sz w:val="30"/>
          <w:szCs w:val="30"/>
        </w:rPr>
        <w:t>31</w:t>
      </w:r>
      <w:r w:rsidR="00217C27" w:rsidRPr="000172D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ธันวาคม </w:t>
      </w:r>
      <w:r w:rsidR="00270230" w:rsidRPr="00270230">
        <w:rPr>
          <w:rFonts w:asciiTheme="majorBidi" w:hAnsiTheme="majorBidi" w:cstheme="majorBidi"/>
          <w:i/>
          <w:iCs/>
          <w:spacing w:val="-6"/>
          <w:sz w:val="30"/>
          <w:szCs w:val="30"/>
        </w:rPr>
        <w:t>2565</w:t>
      </w:r>
      <w:r w:rsidR="006918FF" w:rsidRPr="000172D9">
        <w:rPr>
          <w:rFonts w:asciiTheme="majorBidi" w:hAnsiTheme="majorBidi" w:cstheme="majorBidi"/>
          <w:i/>
          <w:iCs/>
          <w:spacing w:val="-6"/>
          <w:sz w:val="30"/>
          <w:szCs w:val="30"/>
        </w:rPr>
        <w:t>:</w:t>
      </w:r>
      <w:r w:rsidR="00A74C29" w:rsidRPr="000172D9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i/>
          <w:iCs/>
          <w:spacing w:val="-6"/>
          <w:sz w:val="30"/>
          <w:szCs w:val="30"/>
        </w:rPr>
        <w:t>4</w:t>
      </w:r>
      <w:r w:rsidR="00490FA4" w:rsidRPr="000172D9">
        <w:rPr>
          <w:rFonts w:asciiTheme="majorBidi" w:hAnsiTheme="majorBidi" w:cstheme="majorBidi"/>
          <w:i/>
          <w:iCs/>
          <w:spacing w:val="-6"/>
          <w:sz w:val="30"/>
          <w:szCs w:val="30"/>
        </w:rPr>
        <w:t>.</w:t>
      </w:r>
      <w:r w:rsidR="00270230" w:rsidRPr="00270230">
        <w:rPr>
          <w:rFonts w:asciiTheme="majorBidi" w:hAnsiTheme="majorBidi" w:cstheme="majorBidi"/>
          <w:i/>
          <w:iCs/>
          <w:spacing w:val="-6"/>
          <w:sz w:val="30"/>
          <w:szCs w:val="30"/>
        </w:rPr>
        <w:t>02</w:t>
      </w:r>
      <w:r w:rsidR="00217C27" w:rsidRPr="000172D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 </w:t>
      </w:r>
      <w:r w:rsidRPr="000172D9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Pr="000172D9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) </w:t>
      </w:r>
      <w:r w:rsidRPr="000172D9">
        <w:rPr>
          <w:rFonts w:asciiTheme="majorBidi" w:hAnsiTheme="majorBidi" w:cstheme="majorBidi"/>
          <w:spacing w:val="-6"/>
          <w:sz w:val="30"/>
          <w:szCs w:val="30"/>
          <w:cs/>
        </w:rPr>
        <w:t xml:space="preserve">ภายใต้ </w:t>
      </w:r>
      <w:r w:rsidRPr="000172D9">
        <w:rPr>
          <w:rFonts w:asciiTheme="majorBidi" w:hAnsiTheme="majorBidi" w:cstheme="majorBidi"/>
          <w:spacing w:val="-6"/>
          <w:sz w:val="30"/>
          <w:szCs w:val="30"/>
        </w:rPr>
        <w:t>“</w:t>
      </w:r>
      <w:r w:rsidRPr="000172D9">
        <w:rPr>
          <w:rFonts w:asciiTheme="majorBidi" w:hAnsiTheme="majorBidi" w:cstheme="majorBidi"/>
          <w:spacing w:val="-6"/>
          <w:sz w:val="30"/>
          <w:szCs w:val="30"/>
          <w:cs/>
        </w:rPr>
        <w:t>หนี้สินไม่หมุนเวียนอื่น</w:t>
      </w:r>
      <w:r w:rsidRPr="000172D9">
        <w:rPr>
          <w:rFonts w:asciiTheme="majorBidi" w:hAnsiTheme="majorBidi" w:cstheme="majorBidi"/>
          <w:spacing w:val="-6"/>
          <w:sz w:val="30"/>
          <w:szCs w:val="30"/>
        </w:rPr>
        <w:t xml:space="preserve">” </w:t>
      </w:r>
      <w:r w:rsidRPr="000172D9">
        <w:rPr>
          <w:rFonts w:asciiTheme="majorBidi" w:hAnsiTheme="majorBidi" w:cstheme="majorBidi"/>
          <w:spacing w:val="-6"/>
          <w:sz w:val="30"/>
          <w:szCs w:val="30"/>
          <w:cs/>
        </w:rPr>
        <w:t>ในงบการเงินรวม</w:t>
      </w: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48E2C4FA" w14:textId="2358B4F7" w:rsidR="00490FA4" w:rsidRDefault="00490FA4" w:rsidP="00A84D63">
      <w:pPr>
        <w:tabs>
          <w:tab w:val="left" w:pos="720"/>
        </w:tabs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C25C2B8" w14:textId="77777777" w:rsidR="00490FA4" w:rsidRDefault="00490F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8B57339" w14:textId="3428D106" w:rsidR="00716DCF" w:rsidRPr="00C075DE" w:rsidRDefault="000B6B1C" w:rsidP="00716DCF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385876EB" w14:textId="19E4D199" w:rsidR="00CF74A9" w:rsidRPr="00C075DE" w:rsidRDefault="00CF74A9" w:rsidP="00CF74A9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170"/>
        <w:gridCol w:w="180"/>
        <w:gridCol w:w="1170"/>
        <w:gridCol w:w="178"/>
        <w:gridCol w:w="1172"/>
        <w:gridCol w:w="180"/>
        <w:gridCol w:w="1170"/>
      </w:tblGrid>
      <w:tr w:rsidR="0057709F" w:rsidRPr="00C075DE" w14:paraId="634C1043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191B12D3" w14:textId="77777777" w:rsidR="0057709F" w:rsidRPr="00C075DE" w:rsidRDefault="0057709F" w:rsidP="00D3314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3EADE20C" w14:textId="77777777" w:rsidR="0057709F" w:rsidRPr="00C075DE" w:rsidRDefault="0057709F" w:rsidP="00D3314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FC5C572" w14:textId="77777777" w:rsidR="0057709F" w:rsidRPr="00C075DE" w:rsidRDefault="0057709F" w:rsidP="00D3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51346D25" w14:textId="77777777" w:rsidR="0057709F" w:rsidRPr="00C075DE" w:rsidRDefault="0057709F" w:rsidP="00D3314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C0A10" w:rsidRPr="00C075DE" w14:paraId="66B65D08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44F11EDA" w14:textId="77777777" w:rsidR="005C0A10" w:rsidRPr="00C075DE" w:rsidRDefault="005C0A10" w:rsidP="005C0A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71396BEE" w14:textId="40F49D85" w:rsidR="005C0A10" w:rsidRPr="00C075DE" w:rsidRDefault="0027023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D455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42EE8864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F332C7" w14:textId="0F0298F0" w:rsidR="005C0A10" w:rsidRPr="00C075DE" w:rsidRDefault="0027023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78" w:type="dxa"/>
          </w:tcPr>
          <w:p w14:paraId="33EFDCF4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13FC3C42" w14:textId="52DDFF13" w:rsidR="005C0A10" w:rsidRPr="00C075DE" w:rsidRDefault="0027023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D455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180" w:type="dxa"/>
          </w:tcPr>
          <w:p w14:paraId="4EA06B9E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4D7CB6" w14:textId="7CF59361" w:rsidR="005C0A10" w:rsidRPr="00C075DE" w:rsidRDefault="0027023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C0A10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C0A10" w:rsidRPr="00C075DE" w14:paraId="0D738FF6" w14:textId="77777777" w:rsidTr="00D3314A">
        <w:trPr>
          <w:cantSplit/>
          <w:tblHeader/>
        </w:trPr>
        <w:tc>
          <w:tcPr>
            <w:tcW w:w="3960" w:type="dxa"/>
            <w:vAlign w:val="bottom"/>
          </w:tcPr>
          <w:p w14:paraId="7818C2C9" w14:textId="7D1BF31D" w:rsidR="005C0A10" w:rsidRPr="00C075DE" w:rsidRDefault="005C0A10" w:rsidP="005C0A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5A129" w14:textId="4C058D69" w:rsidR="005C0A10" w:rsidRPr="00C075DE" w:rsidRDefault="00270230" w:rsidP="000959C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3234A3BF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7AA7E9" w14:textId="2CF124B3" w:rsidR="005C0A10" w:rsidRPr="00C075DE" w:rsidRDefault="00270230" w:rsidP="000959C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8" w:type="dxa"/>
          </w:tcPr>
          <w:p w14:paraId="0488611A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</w:tcPr>
          <w:p w14:paraId="7F01D28C" w14:textId="5BA927BB" w:rsidR="005C0A10" w:rsidRPr="00C075DE" w:rsidRDefault="00270230" w:rsidP="000959C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03F7363B" w14:textId="77777777" w:rsidR="005C0A10" w:rsidRPr="00C075DE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DE8222B" w14:textId="7FF6DA39" w:rsidR="005C0A10" w:rsidRPr="00C075DE" w:rsidRDefault="00270230" w:rsidP="000959CE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C0A10" w:rsidRPr="00C075DE" w14:paraId="2867BCB6" w14:textId="77777777" w:rsidTr="00D3314A">
        <w:trPr>
          <w:cantSplit/>
          <w:tblHeader/>
        </w:trPr>
        <w:tc>
          <w:tcPr>
            <w:tcW w:w="3960" w:type="dxa"/>
            <w:vAlign w:val="bottom"/>
            <w:hideMark/>
          </w:tcPr>
          <w:p w14:paraId="256676A8" w14:textId="77777777" w:rsidR="005C0A10" w:rsidRPr="00C075DE" w:rsidRDefault="005C0A10" w:rsidP="005C0A10">
            <w:pPr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</w:p>
        </w:tc>
        <w:tc>
          <w:tcPr>
            <w:tcW w:w="5220" w:type="dxa"/>
            <w:gridSpan w:val="7"/>
            <w:vAlign w:val="bottom"/>
            <w:hideMark/>
          </w:tcPr>
          <w:p w14:paraId="66E2DDE6" w14:textId="77777777" w:rsidR="005C0A10" w:rsidRPr="00C075DE" w:rsidRDefault="005C0A10" w:rsidP="005C0A1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C0A10" w:rsidRPr="00C075DE" w14:paraId="5EA2BBB4" w14:textId="77777777" w:rsidTr="00D3314A">
        <w:trPr>
          <w:cantSplit/>
        </w:trPr>
        <w:tc>
          <w:tcPr>
            <w:tcW w:w="3960" w:type="dxa"/>
            <w:hideMark/>
          </w:tcPr>
          <w:p w14:paraId="2EBF6B22" w14:textId="77777777" w:rsidR="005C0A10" w:rsidRPr="00C075DE" w:rsidRDefault="005C0A10" w:rsidP="005C0A10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007DC91A" w14:textId="69827703" w:rsidR="005C0A10" w:rsidRPr="00C075DE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184</w:t>
            </w:r>
            <w:r w:rsidR="0056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498</w:t>
            </w:r>
          </w:p>
        </w:tc>
        <w:tc>
          <w:tcPr>
            <w:tcW w:w="180" w:type="dxa"/>
          </w:tcPr>
          <w:p w14:paraId="7498A470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E94D29" w14:textId="7D0C4C62" w:rsidR="005C0A10" w:rsidRPr="00C075DE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157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543</w:t>
            </w:r>
          </w:p>
        </w:tc>
        <w:tc>
          <w:tcPr>
            <w:tcW w:w="178" w:type="dxa"/>
          </w:tcPr>
          <w:p w14:paraId="7741CF45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B97ECE" w14:textId="5DCDA225" w:rsidR="005C0A10" w:rsidRPr="00C075DE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178</w:t>
            </w:r>
            <w:r w:rsidR="001545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180" w:type="dxa"/>
          </w:tcPr>
          <w:p w14:paraId="11427EAE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028485" w14:textId="1B1FD2E0" w:rsidR="005C0A10" w:rsidRPr="00C075DE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152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5C0A10" w:rsidRPr="00C075DE" w14:paraId="47DD295B" w14:textId="77777777" w:rsidTr="00D3314A">
        <w:trPr>
          <w:cantSplit/>
        </w:trPr>
        <w:tc>
          <w:tcPr>
            <w:tcW w:w="3960" w:type="dxa"/>
            <w:hideMark/>
          </w:tcPr>
          <w:p w14:paraId="2407DCFB" w14:textId="77777777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5CB554EF" w14:textId="77777777" w:rsidR="005C0A10" w:rsidRPr="00C075DE" w:rsidRDefault="005C0A10" w:rsidP="005C0A10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88472A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1EF725" w14:textId="77777777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4FBF499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E36739" w14:textId="77777777" w:rsidR="005C0A10" w:rsidRPr="00C075DE" w:rsidRDefault="005C0A10" w:rsidP="005C0A10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EFBE727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DF76CA" w14:textId="77777777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A10" w:rsidRPr="00C075DE" w14:paraId="79484585" w14:textId="77777777" w:rsidTr="00D3314A">
        <w:trPr>
          <w:cantSplit/>
        </w:trPr>
        <w:tc>
          <w:tcPr>
            <w:tcW w:w="3960" w:type="dxa"/>
            <w:hideMark/>
          </w:tcPr>
          <w:p w14:paraId="0A885936" w14:textId="388C4A13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น้อยกว่า 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BD3153B" w14:textId="034F0072" w:rsidR="005C0A10" w:rsidRPr="00C075DE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56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717</w:t>
            </w:r>
          </w:p>
        </w:tc>
        <w:tc>
          <w:tcPr>
            <w:tcW w:w="180" w:type="dxa"/>
          </w:tcPr>
          <w:p w14:paraId="5BE23D24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507D93" w14:textId="6F2F6E3B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134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  <w:tc>
          <w:tcPr>
            <w:tcW w:w="178" w:type="dxa"/>
          </w:tcPr>
          <w:p w14:paraId="57EE2EAB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7812DC9" w14:textId="3B9781D3" w:rsidR="005C0A10" w:rsidRPr="00C075DE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231</w:t>
            </w:r>
            <w:r w:rsidR="00BB2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80" w:type="dxa"/>
          </w:tcPr>
          <w:p w14:paraId="61C665CA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3BD432" w14:textId="07C646EB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055</w:t>
            </w:r>
          </w:p>
        </w:tc>
      </w:tr>
      <w:tr w:rsidR="005C0A10" w:rsidRPr="00C075DE" w14:paraId="32CFBAAE" w14:textId="77777777" w:rsidTr="00D3314A">
        <w:trPr>
          <w:cantSplit/>
        </w:trPr>
        <w:tc>
          <w:tcPr>
            <w:tcW w:w="3960" w:type="dxa"/>
            <w:hideMark/>
          </w:tcPr>
          <w:p w14:paraId="64A00AD5" w14:textId="05088777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ACC6F9C" w14:textId="63D8D7C3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6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998</w:t>
            </w:r>
          </w:p>
        </w:tc>
        <w:tc>
          <w:tcPr>
            <w:tcW w:w="180" w:type="dxa"/>
          </w:tcPr>
          <w:p w14:paraId="3FE29288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721C43BE" w14:textId="7784E11E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  <w:tc>
          <w:tcPr>
            <w:tcW w:w="178" w:type="dxa"/>
          </w:tcPr>
          <w:p w14:paraId="415FD625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4A728AE" w14:textId="1A180ECD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BB2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163</w:t>
            </w:r>
          </w:p>
        </w:tc>
        <w:tc>
          <w:tcPr>
            <w:tcW w:w="180" w:type="dxa"/>
          </w:tcPr>
          <w:p w14:paraId="6BD04984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A13089" w14:textId="4C72A79B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076</w:t>
            </w:r>
          </w:p>
        </w:tc>
      </w:tr>
      <w:tr w:rsidR="005C0A10" w:rsidRPr="00C075DE" w14:paraId="7805E45E" w14:textId="77777777" w:rsidTr="00D3314A">
        <w:trPr>
          <w:cantSplit/>
        </w:trPr>
        <w:tc>
          <w:tcPr>
            <w:tcW w:w="3960" w:type="dxa"/>
            <w:hideMark/>
          </w:tcPr>
          <w:p w14:paraId="663986EA" w14:textId="3B2A58EE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</w:tcPr>
          <w:p w14:paraId="47F9B9D1" w14:textId="222D634D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80" w:type="dxa"/>
          </w:tcPr>
          <w:p w14:paraId="525A559A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92C424" w14:textId="4293FBDA" w:rsidR="005C0A10" w:rsidRPr="00C075DE" w:rsidRDefault="0027023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78" w:type="dxa"/>
          </w:tcPr>
          <w:p w14:paraId="0F7B990F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3AB9138" w14:textId="40B97F73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BB2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80" w:type="dxa"/>
          </w:tcPr>
          <w:p w14:paraId="37EED0BC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A8965" w14:textId="1DAAEA7A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806</w:t>
            </w:r>
          </w:p>
        </w:tc>
      </w:tr>
      <w:tr w:rsidR="005C0A10" w:rsidRPr="00C075DE" w14:paraId="5FFCAA12" w14:textId="77777777" w:rsidTr="00D3314A">
        <w:trPr>
          <w:cantSplit/>
        </w:trPr>
        <w:tc>
          <w:tcPr>
            <w:tcW w:w="3960" w:type="dxa"/>
            <w:hideMark/>
          </w:tcPr>
          <w:p w14:paraId="1516F3F2" w14:textId="477D2323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993FE4" w14:textId="081C6BB6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66BE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144</w:t>
            </w:r>
          </w:p>
        </w:tc>
        <w:tc>
          <w:tcPr>
            <w:tcW w:w="180" w:type="dxa"/>
          </w:tcPr>
          <w:p w14:paraId="0E34D16B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2A335" w14:textId="17AB9CD9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C0A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796</w:t>
            </w:r>
          </w:p>
        </w:tc>
        <w:tc>
          <w:tcPr>
            <w:tcW w:w="178" w:type="dxa"/>
          </w:tcPr>
          <w:p w14:paraId="4C4BD79C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9B4DB9" w14:textId="5EB0C5FF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B29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180" w:type="dxa"/>
          </w:tcPr>
          <w:p w14:paraId="250161B7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0E631A" w14:textId="7A4F56D7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</w:tr>
      <w:tr w:rsidR="005C0A10" w:rsidRPr="00C075DE" w14:paraId="52B0B857" w14:textId="77777777" w:rsidTr="00D3314A">
        <w:trPr>
          <w:cantSplit/>
        </w:trPr>
        <w:tc>
          <w:tcPr>
            <w:tcW w:w="3960" w:type="dxa"/>
            <w:hideMark/>
          </w:tcPr>
          <w:p w14:paraId="7B155545" w14:textId="77777777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752502" w14:textId="3244E044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462</w:t>
            </w:r>
            <w:r w:rsidR="000B45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180" w:type="dxa"/>
          </w:tcPr>
          <w:p w14:paraId="3519C220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91DF7" w14:textId="689A9C38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329</w:t>
            </w:r>
            <w:r w:rsidR="005C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362</w:t>
            </w:r>
          </w:p>
        </w:tc>
        <w:tc>
          <w:tcPr>
            <w:tcW w:w="178" w:type="dxa"/>
          </w:tcPr>
          <w:p w14:paraId="023F6C7E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1D67E" w14:textId="47E28CF5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422</w:t>
            </w:r>
            <w:r w:rsidR="006847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689</w:t>
            </w:r>
          </w:p>
        </w:tc>
        <w:tc>
          <w:tcPr>
            <w:tcW w:w="180" w:type="dxa"/>
          </w:tcPr>
          <w:p w14:paraId="50FE8CDF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F2379" w14:textId="7BAB2494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284</w:t>
            </w:r>
            <w:r w:rsidR="005C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491</w:t>
            </w:r>
          </w:p>
        </w:tc>
      </w:tr>
      <w:tr w:rsidR="005C0A10" w:rsidRPr="00C075DE" w14:paraId="13C42167" w14:textId="77777777" w:rsidTr="00D3314A">
        <w:trPr>
          <w:cantSplit/>
          <w:trHeight w:val="71"/>
        </w:trPr>
        <w:tc>
          <w:tcPr>
            <w:tcW w:w="3960" w:type="dxa"/>
            <w:vAlign w:val="bottom"/>
            <w:hideMark/>
          </w:tcPr>
          <w:p w14:paraId="609CC436" w14:textId="77777777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026F4" w14:textId="0046E580" w:rsidR="005C0A10" w:rsidRPr="00C075DE" w:rsidRDefault="000B4515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EB3D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425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1834896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7C62AE" w14:textId="2609B4DC" w:rsidR="005C0A10" w:rsidRPr="00C075DE" w:rsidRDefault="005C0A10" w:rsidP="005C0A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270230" w:rsidRPr="00270230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270230" w:rsidRPr="00270230">
              <w:rPr>
                <w:rFonts w:ascii="Angsana New" w:hAnsi="Angsana New"/>
                <w:sz w:val="30"/>
                <w:szCs w:val="30"/>
                <w:lang w:val="en-US" w:bidi="th-TH"/>
              </w:rPr>
              <w:t>218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4E29D61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BC68ED" w14:textId="19FB7B2A" w:rsidR="005C0A10" w:rsidRPr="00C075DE" w:rsidRDefault="00C712CE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855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B12525E" w14:textId="77777777" w:rsidR="005C0A10" w:rsidRPr="00C075DE" w:rsidRDefault="005C0A10" w:rsidP="005C0A10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4C41CF8D" w14:textId="636DA0FE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270230" w:rsidRPr="00270230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270230" w:rsidRPr="00270230">
              <w:rPr>
                <w:rFonts w:ascii="Angsana New" w:hAnsi="Angsana New"/>
                <w:sz w:val="30"/>
                <w:szCs w:val="30"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C0A10" w:rsidRPr="00C075DE" w14:paraId="3ADB3604" w14:textId="77777777" w:rsidTr="00D3314A">
        <w:trPr>
          <w:cantSplit/>
        </w:trPr>
        <w:tc>
          <w:tcPr>
            <w:tcW w:w="3960" w:type="dxa"/>
            <w:hideMark/>
          </w:tcPr>
          <w:p w14:paraId="66422357" w14:textId="77777777" w:rsidR="005C0A10" w:rsidRPr="00C075DE" w:rsidRDefault="005C0A10" w:rsidP="005C0A1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529FEB" w14:textId="7019572E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</w:t>
            </w:r>
            <w:r w:rsidR="00EB3D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180" w:type="dxa"/>
          </w:tcPr>
          <w:p w14:paraId="06CDAFA6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D82C67" w14:textId="555EB748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324</w:t>
            </w:r>
            <w:r w:rsidR="005C0A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178" w:type="dxa"/>
          </w:tcPr>
          <w:p w14:paraId="4F2C2EA1" w14:textId="77777777" w:rsidR="005C0A10" w:rsidRPr="00C075DE" w:rsidRDefault="005C0A10" w:rsidP="005C0A10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05ADB4" w14:textId="1AD0D388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419</w:t>
            </w:r>
            <w:r w:rsidR="00C712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180" w:type="dxa"/>
          </w:tcPr>
          <w:p w14:paraId="0DE5BCB8" w14:textId="77777777" w:rsidR="005C0A10" w:rsidRPr="00C075DE" w:rsidRDefault="005C0A10" w:rsidP="005C0A10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418588BB" w14:textId="27394EDB" w:rsidR="005C0A10" w:rsidRPr="00C075DE" w:rsidRDefault="0027023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</w:t>
            </w:r>
            <w:r w:rsidR="005C0A10" w:rsidRPr="00B764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165</w:t>
            </w:r>
          </w:p>
        </w:tc>
      </w:tr>
    </w:tbl>
    <w:p w14:paraId="4662D66C" w14:textId="1B23A54E" w:rsidR="00B91245" w:rsidRDefault="00B91245" w:rsidP="00D773ED">
      <w:pPr>
        <w:pStyle w:val="block"/>
        <w:spacing w:after="0" w:line="240" w:lineRule="atLeast"/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78"/>
        <w:gridCol w:w="1172"/>
        <w:gridCol w:w="178"/>
        <w:gridCol w:w="1172"/>
        <w:gridCol w:w="178"/>
        <w:gridCol w:w="1172"/>
      </w:tblGrid>
      <w:tr w:rsidR="000959CE" w:rsidRPr="00B060DE" w14:paraId="21EB2530" w14:textId="77777777" w:rsidTr="000959CE">
        <w:trPr>
          <w:cantSplit/>
          <w:trHeight w:val="20"/>
          <w:tblHeader/>
        </w:trPr>
        <w:tc>
          <w:tcPr>
            <w:tcW w:w="3960" w:type="dxa"/>
          </w:tcPr>
          <w:p w14:paraId="210557C7" w14:textId="77777777" w:rsidR="000959CE" w:rsidRPr="00B060DE" w:rsidRDefault="000959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</w:tcPr>
          <w:p w14:paraId="590B89EF" w14:textId="15B3DCC5" w:rsidR="000959CE" w:rsidRPr="00B060DE" w:rsidRDefault="000959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AB78039" w14:textId="77777777" w:rsidR="000959CE" w:rsidRPr="00B060DE" w:rsidRDefault="000959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</w:tcPr>
          <w:p w14:paraId="5CBEE1D9" w14:textId="0EE78593" w:rsidR="000959CE" w:rsidRPr="00B060DE" w:rsidRDefault="000959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B060D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59CE" w:rsidRPr="00B060DE" w14:paraId="3DBCEAF0" w14:textId="77777777" w:rsidTr="000959CE">
        <w:trPr>
          <w:cantSplit/>
          <w:trHeight w:val="20"/>
          <w:tblHeader/>
        </w:trPr>
        <w:tc>
          <w:tcPr>
            <w:tcW w:w="3960" w:type="dxa"/>
          </w:tcPr>
          <w:p w14:paraId="54FE76BB" w14:textId="2A917537" w:rsidR="000959CE" w:rsidRPr="00B060DE" w:rsidRDefault="000959C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EB2F1FC" w14:textId="6389BEA0" w:rsidR="000959CE" w:rsidRPr="00B060DE" w:rsidRDefault="0027023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51FA145B" w14:textId="77777777" w:rsidR="000959CE" w:rsidRPr="00B060DE" w:rsidRDefault="000959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01EBCFAA" w14:textId="0AEBB7EA" w:rsidR="000959CE" w:rsidRPr="00B060DE" w:rsidRDefault="0027023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78" w:type="dxa"/>
          </w:tcPr>
          <w:p w14:paraId="4E8A4FC0" w14:textId="77777777" w:rsidR="000959CE" w:rsidRPr="00B060DE" w:rsidRDefault="000959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224BED" w14:textId="1CF2824C" w:rsidR="000959CE" w:rsidRPr="00B060DE" w:rsidRDefault="0027023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5DC77F0A" w14:textId="77777777" w:rsidR="000959CE" w:rsidRPr="00B060DE" w:rsidRDefault="000959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49618876" w14:textId="4990DFAC" w:rsidR="000959CE" w:rsidRPr="00B060DE" w:rsidRDefault="0027023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</w:tr>
      <w:tr w:rsidR="000959CE" w:rsidRPr="00B060DE" w14:paraId="0F4F98C7" w14:textId="77777777" w:rsidTr="000959CE">
        <w:trPr>
          <w:cantSplit/>
          <w:trHeight w:val="20"/>
          <w:tblHeader/>
        </w:trPr>
        <w:tc>
          <w:tcPr>
            <w:tcW w:w="3960" w:type="dxa"/>
          </w:tcPr>
          <w:p w14:paraId="138DCB63" w14:textId="77777777" w:rsidR="000959CE" w:rsidRPr="00B060DE" w:rsidRDefault="000959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72CDE0D" w14:textId="77777777" w:rsidR="000959CE" w:rsidRPr="00B060DE" w:rsidRDefault="000959C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060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13191" w:rsidRPr="00B060DE" w14:paraId="0E5F01CB" w14:textId="77777777" w:rsidTr="000959CE">
        <w:trPr>
          <w:cantSplit/>
          <w:trHeight w:val="20"/>
        </w:trPr>
        <w:tc>
          <w:tcPr>
            <w:tcW w:w="3960" w:type="dxa"/>
          </w:tcPr>
          <w:p w14:paraId="7BA4CE1A" w14:textId="439A42CE" w:rsidR="00213191" w:rsidRPr="00B060DE" w:rsidRDefault="002131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060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170" w:type="dxa"/>
            <w:vAlign w:val="bottom"/>
          </w:tcPr>
          <w:p w14:paraId="690224B9" w14:textId="0A7F07B6" w:rsidR="00213191" w:rsidRPr="00B060DE" w:rsidRDefault="0027023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13191" w:rsidRPr="00B06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78" w:type="dxa"/>
            <w:vAlign w:val="bottom"/>
          </w:tcPr>
          <w:p w14:paraId="1247C5D8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67DB3E0" w14:textId="259DB75E" w:rsidR="00213191" w:rsidRPr="00B060DE" w:rsidRDefault="0027023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455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178" w:type="dxa"/>
            <w:vAlign w:val="bottom"/>
          </w:tcPr>
          <w:p w14:paraId="7F6A925B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67DA22C" w14:textId="4B71A244" w:rsidR="00213191" w:rsidRPr="00B060DE" w:rsidRDefault="0027023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213191" w:rsidRPr="00B060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178" w:type="dxa"/>
            <w:vAlign w:val="bottom"/>
          </w:tcPr>
          <w:p w14:paraId="0CC3483B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AB6B588" w14:textId="0513AB95" w:rsidR="00213191" w:rsidRPr="00072412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213191" w:rsidRPr="00B060DE" w14:paraId="1E60ECBC" w14:textId="77777777" w:rsidTr="000959CE">
        <w:trPr>
          <w:cantSplit/>
          <w:trHeight w:val="20"/>
        </w:trPr>
        <w:tc>
          <w:tcPr>
            <w:tcW w:w="3960" w:type="dxa"/>
          </w:tcPr>
          <w:p w14:paraId="6DD484FC" w14:textId="77777777" w:rsidR="00213191" w:rsidRPr="00B060DE" w:rsidRDefault="002131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0D3EB850" w14:textId="74AFF11A" w:rsidR="00213191" w:rsidRPr="00B060DE" w:rsidRDefault="0027023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1E43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78" w:type="dxa"/>
          </w:tcPr>
          <w:p w14:paraId="3A31804C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813B609" w14:textId="072F5009" w:rsidR="00213191" w:rsidRPr="00B060DE" w:rsidRDefault="0027023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874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029</w:t>
            </w:r>
          </w:p>
        </w:tc>
        <w:tc>
          <w:tcPr>
            <w:tcW w:w="178" w:type="dxa"/>
          </w:tcPr>
          <w:p w14:paraId="473B2341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2C43FFE" w14:textId="0D6EBE4B" w:rsidR="00213191" w:rsidRPr="00B060DE" w:rsidRDefault="002232EE" w:rsidP="00223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DD7C2C5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957F50E" w14:textId="378D566C" w:rsidR="00213191" w:rsidRPr="00B060DE" w:rsidRDefault="0027023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D410E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213191" w:rsidRPr="00B060DE" w14:paraId="30918B66" w14:textId="77777777" w:rsidTr="000959CE">
        <w:trPr>
          <w:cantSplit/>
          <w:trHeight w:val="20"/>
        </w:trPr>
        <w:tc>
          <w:tcPr>
            <w:tcW w:w="3960" w:type="dxa"/>
          </w:tcPr>
          <w:p w14:paraId="0766A930" w14:textId="77777777" w:rsidR="00213191" w:rsidRPr="00B060DE" w:rsidRDefault="002131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1F6F0AC4" w14:textId="4624BA32" w:rsidR="00213191" w:rsidRPr="00B060DE" w:rsidRDefault="002B77CD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7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1FCBC67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7D45B90" w14:textId="66DBD1E2" w:rsidR="00213191" w:rsidRPr="00B060DE" w:rsidRDefault="00287408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8C97A3C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4630EE3" w14:textId="43CB4277" w:rsidR="00213191" w:rsidRPr="00B060DE" w:rsidRDefault="002232EE" w:rsidP="0021319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573EF20E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D8E9E4" w14:textId="18CF259D" w:rsidR="00213191" w:rsidRPr="00B060DE" w:rsidRDefault="002B1A1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3191" w:rsidRPr="00B060DE" w14:paraId="6D69A056" w14:textId="77777777" w:rsidTr="000959CE">
        <w:trPr>
          <w:cantSplit/>
          <w:trHeight w:val="20"/>
        </w:trPr>
        <w:tc>
          <w:tcPr>
            <w:tcW w:w="3960" w:type="dxa"/>
          </w:tcPr>
          <w:p w14:paraId="7C63A961" w14:textId="64FDEED9" w:rsidR="00213191" w:rsidRPr="00B060DE" w:rsidRDefault="00213191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390D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D455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B060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C0873C" w14:textId="45C62E21" w:rsidR="00213191" w:rsidRPr="00B060DE" w:rsidRDefault="0027023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2B77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425</w:t>
            </w:r>
          </w:p>
        </w:tc>
        <w:tc>
          <w:tcPr>
            <w:tcW w:w="178" w:type="dxa"/>
            <w:vAlign w:val="bottom"/>
          </w:tcPr>
          <w:p w14:paraId="1110F539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9C38D0" w14:textId="004CA892" w:rsidR="00213191" w:rsidRPr="00B060DE" w:rsidRDefault="0027023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2874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  <w:tc>
          <w:tcPr>
            <w:tcW w:w="178" w:type="dxa"/>
            <w:vAlign w:val="bottom"/>
          </w:tcPr>
          <w:p w14:paraId="4E3C6ABD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D7B311" w14:textId="10B62A74" w:rsidR="00213191" w:rsidRPr="00B060DE" w:rsidRDefault="0027023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E43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</w:p>
        </w:tc>
        <w:tc>
          <w:tcPr>
            <w:tcW w:w="178" w:type="dxa"/>
            <w:vAlign w:val="bottom"/>
          </w:tcPr>
          <w:p w14:paraId="33FD8E49" w14:textId="77777777" w:rsidR="00213191" w:rsidRPr="00B060DE" w:rsidRDefault="00213191" w:rsidP="0021319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484AC8" w14:textId="5BD4656B" w:rsidR="00213191" w:rsidRPr="00B060DE" w:rsidRDefault="00270230" w:rsidP="002131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2874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</w:t>
            </w:r>
          </w:p>
        </w:tc>
      </w:tr>
    </w:tbl>
    <w:p w14:paraId="038ED020" w14:textId="21953796" w:rsidR="00B060DE" w:rsidRDefault="00B060DE" w:rsidP="00B060DE">
      <w:pPr>
        <w:pStyle w:val="block"/>
        <w:spacing w:after="0" w:line="240" w:lineRule="atLeast"/>
        <w:ind w:left="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4822884" w14:textId="77777777" w:rsidR="00B060DE" w:rsidRPr="00B06C57" w:rsidRDefault="00B060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bidi="ar-SA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0D1B967" w14:textId="5CAC7255" w:rsidR="000B6B1C" w:rsidRPr="00610566" w:rsidRDefault="00B91245" w:rsidP="00B060DE">
      <w:pPr>
        <w:pStyle w:val="Heading1"/>
        <w:numPr>
          <w:ilvl w:val="0"/>
          <w:numId w:val="19"/>
        </w:numPr>
        <w:ind w:left="567" w:hanging="567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A11A9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บริษัทย่อย</w:t>
      </w:r>
      <w:r w:rsidR="00A74C29" w:rsidRPr="0061056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 </w:t>
      </w:r>
      <w:r w:rsidR="00FB245E" w:rsidRPr="0061056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 xml:space="preserve">บริษัทร่วม </w:t>
      </w:r>
      <w:r w:rsidR="00A74C29" w:rsidRPr="00610566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และการร่วมค้า</w:t>
      </w:r>
    </w:p>
    <w:p w14:paraId="5338BD6A" w14:textId="77777777" w:rsidR="00B060DE" w:rsidRPr="00610566" w:rsidRDefault="00B060D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78"/>
        <w:gridCol w:w="1532"/>
        <w:gridCol w:w="178"/>
        <w:gridCol w:w="1532"/>
      </w:tblGrid>
      <w:tr w:rsidR="005C0A10" w:rsidRPr="00610566" w14:paraId="3B2C7516" w14:textId="77777777" w:rsidTr="00C10574">
        <w:trPr>
          <w:cantSplit/>
          <w:tblHeader/>
        </w:trPr>
        <w:tc>
          <w:tcPr>
            <w:tcW w:w="5760" w:type="dxa"/>
            <w:vAlign w:val="bottom"/>
          </w:tcPr>
          <w:p w14:paraId="3ED6B09D" w14:textId="572E1B99" w:rsidR="005C0A10" w:rsidRPr="00610566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0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4E80AC8F" w14:textId="13E3C0B4" w:rsidR="005C0A10" w:rsidRPr="00610566" w:rsidRDefault="005C0A10" w:rsidP="005C0A1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10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10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C63DB" w:rsidRPr="006105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610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610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70230"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610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D4552" w:rsidRPr="006105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กันย</w:t>
            </w:r>
            <w:r w:rsidRPr="00610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ายน </w:t>
            </w:r>
            <w:r w:rsidR="00270230"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39078283" w14:textId="77777777" w:rsidR="005C0A10" w:rsidRPr="00610566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2" w:type="dxa"/>
          </w:tcPr>
          <w:p w14:paraId="323E55B3" w14:textId="77777777" w:rsidR="005C0A10" w:rsidRPr="00610566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  <w:p w14:paraId="0DBBB47E" w14:textId="0F866787" w:rsidR="005C0A10" w:rsidRPr="00610566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61056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3968CA62" w14:textId="785270BB" w:rsidR="005C0A10" w:rsidRPr="00610566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532" w:type="dxa"/>
            <w:vAlign w:val="bottom"/>
          </w:tcPr>
          <w:p w14:paraId="47E87064" w14:textId="22326FFF" w:rsidR="005C0A10" w:rsidRPr="00610566" w:rsidRDefault="005C0A10" w:rsidP="005C0A10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0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6105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61056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10574" w:rsidRPr="00610566" w14:paraId="432C02D7" w14:textId="77777777" w:rsidTr="00C10574">
        <w:trPr>
          <w:cantSplit/>
          <w:tblHeader/>
        </w:trPr>
        <w:tc>
          <w:tcPr>
            <w:tcW w:w="5760" w:type="dxa"/>
            <w:vAlign w:val="bottom"/>
          </w:tcPr>
          <w:p w14:paraId="593DC557" w14:textId="77777777" w:rsidR="00C10574" w:rsidRPr="00610566" w:rsidRDefault="00C10574" w:rsidP="003F63C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78" w:type="dxa"/>
          </w:tcPr>
          <w:p w14:paraId="16140545" w14:textId="77777777" w:rsidR="00C10574" w:rsidRPr="00610566" w:rsidRDefault="00C10574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2" w:type="dxa"/>
            <w:gridSpan w:val="3"/>
          </w:tcPr>
          <w:p w14:paraId="57ED3C38" w14:textId="360DA198" w:rsidR="00C10574" w:rsidRPr="00610566" w:rsidRDefault="00C10574" w:rsidP="003F63C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056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0574" w:rsidRPr="00610566" w14:paraId="483DEEC5" w14:textId="77777777" w:rsidTr="00C10574">
        <w:trPr>
          <w:cantSplit/>
        </w:trPr>
        <w:tc>
          <w:tcPr>
            <w:tcW w:w="5760" w:type="dxa"/>
            <w:vAlign w:val="bottom"/>
          </w:tcPr>
          <w:p w14:paraId="39149A75" w14:textId="69175ED0" w:rsidR="00C10574" w:rsidRPr="00610566" w:rsidRDefault="00C10574" w:rsidP="00B91245">
            <w:pPr>
              <w:spacing w:line="240" w:lineRule="auto"/>
              <w:ind w:left="10"/>
              <w:rPr>
                <w:rFonts w:asciiTheme="majorBidi" w:hAnsiTheme="majorBidi" w:cstheme="majorBidi"/>
                <w:sz w:val="30"/>
                <w:szCs w:val="30"/>
              </w:rPr>
            </w:pPr>
            <w:r w:rsidRPr="0061056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8" w:type="dxa"/>
          </w:tcPr>
          <w:p w14:paraId="352EC323" w14:textId="77777777" w:rsidR="00C10574" w:rsidRPr="00610566" w:rsidRDefault="00C10574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C35E45B" w14:textId="77777777" w:rsidR="00C10574" w:rsidRPr="00610566" w:rsidRDefault="00C10574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C2F544A" w14:textId="29B3A7B7" w:rsidR="00C10574" w:rsidRPr="00610566" w:rsidRDefault="00C10574" w:rsidP="00B9124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0C3AD65A" w14:textId="442E1C0A" w:rsidR="00C10574" w:rsidRPr="00610566" w:rsidRDefault="00C10574" w:rsidP="00A60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10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10574" w:rsidRPr="00610566" w14:paraId="7F7DA10E" w14:textId="77777777" w:rsidTr="00C10574">
        <w:trPr>
          <w:cantSplit/>
        </w:trPr>
        <w:tc>
          <w:tcPr>
            <w:tcW w:w="5760" w:type="dxa"/>
            <w:vAlign w:val="bottom"/>
          </w:tcPr>
          <w:p w14:paraId="628B9C6C" w14:textId="02E69DE4" w:rsidR="00C10574" w:rsidRPr="00610566" w:rsidRDefault="00C10574" w:rsidP="00B97739">
            <w:pPr>
              <w:spacing w:line="240" w:lineRule="auto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056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 เซ็ปเป้ โฮลดิ้ง (ประเทศไทย) จำกัด</w:t>
            </w:r>
          </w:p>
        </w:tc>
        <w:tc>
          <w:tcPr>
            <w:tcW w:w="178" w:type="dxa"/>
          </w:tcPr>
          <w:p w14:paraId="6297476A" w14:textId="77777777" w:rsidR="00C10574" w:rsidRPr="00610566" w:rsidRDefault="00C10574" w:rsidP="00B977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3FF1013F" w14:textId="6687EB6D" w:rsidR="00C10574" w:rsidRPr="00610566" w:rsidRDefault="00421568" w:rsidP="00C1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0FCD179" w14:textId="6A865ED5" w:rsidR="00C10574" w:rsidRPr="00610566" w:rsidRDefault="00C10574" w:rsidP="00B9773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</w:tcPr>
          <w:p w14:paraId="6D3759D1" w14:textId="5127E102" w:rsidR="00C10574" w:rsidRPr="00610566" w:rsidRDefault="00270230" w:rsidP="00C10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7C51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1BE82103" w14:textId="77777777" w:rsidR="00DB3221" w:rsidRPr="00610566" w:rsidRDefault="00DB3221" w:rsidP="000A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45B9BE" w14:textId="23D21921" w:rsidR="000A4E75" w:rsidRPr="000A4E75" w:rsidRDefault="000A4E75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149818704"/>
      <w:r w:rsidRPr="000D1949">
        <w:rPr>
          <w:rFonts w:asciiTheme="majorBidi" w:hAnsiTheme="majorBidi" w:cstheme="majorBidi"/>
          <w:sz w:val="30"/>
          <w:szCs w:val="30"/>
          <w:cs/>
        </w:rPr>
        <w:t>ใ</w:t>
      </w:r>
      <w:r w:rsidR="000616EC" w:rsidRPr="000D1949">
        <w:rPr>
          <w:rFonts w:asciiTheme="majorBidi" w:hAnsiTheme="majorBidi" w:cstheme="majorBidi" w:hint="cs"/>
          <w:sz w:val="30"/>
          <w:szCs w:val="30"/>
          <w:cs/>
        </w:rPr>
        <w:t xml:space="preserve">นเดือนมีนาคม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2566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บริษัท เซ็ปเป้ โฮลดิ้ง (ประเทศไทย) จำกัด ได้เพิ่มทุนจดทะเบียนของบริษัทจากจำนวนเงิน </w:t>
      </w:r>
      <w:r w:rsidR="00270230" w:rsidRPr="00270230">
        <w:rPr>
          <w:rFonts w:asciiTheme="majorBidi" w:hAnsiTheme="majorBidi" w:cstheme="majorBidi"/>
          <w:sz w:val="30"/>
          <w:szCs w:val="30"/>
        </w:rPr>
        <w:t>420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ล้านบาท เป็น </w:t>
      </w:r>
      <w:r w:rsidR="00270230" w:rsidRPr="00270230">
        <w:rPr>
          <w:rFonts w:asciiTheme="majorBidi" w:hAnsiTheme="majorBidi" w:cstheme="majorBidi"/>
          <w:sz w:val="30"/>
          <w:szCs w:val="30"/>
        </w:rPr>
        <w:t>427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D1949">
        <w:rPr>
          <w:rFonts w:asciiTheme="majorBidi" w:hAnsiTheme="majorBidi" w:cstheme="majorBidi"/>
          <w:sz w:val="30"/>
          <w:szCs w:val="30"/>
        </w:rPr>
        <w:t>(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70230" w:rsidRPr="00270230">
        <w:rPr>
          <w:rFonts w:asciiTheme="majorBidi" w:hAnsiTheme="majorBidi" w:cstheme="majorBidi"/>
          <w:sz w:val="30"/>
          <w:szCs w:val="30"/>
        </w:rPr>
        <w:t>42</w:t>
      </w:r>
      <w:r w:rsidRPr="000D1949">
        <w:rPr>
          <w:rFonts w:asciiTheme="majorBidi" w:hAnsiTheme="majorBidi" w:cstheme="majorBidi"/>
          <w:sz w:val="30"/>
          <w:szCs w:val="30"/>
        </w:rPr>
        <w:t>,</w:t>
      </w:r>
      <w:r w:rsidR="00270230" w:rsidRPr="00270230">
        <w:rPr>
          <w:rFonts w:asciiTheme="majorBidi" w:hAnsiTheme="majorBidi" w:cstheme="majorBidi"/>
          <w:sz w:val="30"/>
          <w:szCs w:val="30"/>
        </w:rPr>
        <w:t>700</w:t>
      </w:r>
      <w:r w:rsidRPr="000D1949">
        <w:rPr>
          <w:rFonts w:asciiTheme="majorBidi" w:hAnsiTheme="majorBidi" w:cstheme="majorBidi"/>
          <w:sz w:val="30"/>
          <w:szCs w:val="30"/>
        </w:rPr>
        <w:t>,</w:t>
      </w:r>
      <w:r w:rsidR="00270230" w:rsidRPr="00270230">
        <w:rPr>
          <w:rFonts w:asciiTheme="majorBidi" w:hAnsiTheme="majorBidi" w:cstheme="majorBidi"/>
          <w:sz w:val="30"/>
          <w:szCs w:val="30"/>
        </w:rPr>
        <w:t>000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270230" w:rsidRPr="00270230">
        <w:rPr>
          <w:rFonts w:asciiTheme="majorBidi" w:hAnsiTheme="majorBidi" w:cstheme="majorBidi"/>
          <w:sz w:val="30"/>
          <w:szCs w:val="30"/>
        </w:rPr>
        <w:t>10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0D1949">
        <w:rPr>
          <w:rFonts w:asciiTheme="majorBidi" w:hAnsiTheme="majorBidi" w:cstheme="majorBidi"/>
          <w:sz w:val="30"/>
          <w:szCs w:val="30"/>
        </w:rPr>
        <w:t>)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โดยออกหุ้นสามัญเพิ่มทุนเป็นจำนวนเงิน </w:t>
      </w:r>
      <w:r w:rsidR="00270230" w:rsidRPr="00270230">
        <w:rPr>
          <w:rFonts w:asciiTheme="majorBidi" w:hAnsiTheme="majorBidi" w:cstheme="majorBidi"/>
          <w:sz w:val="30"/>
          <w:szCs w:val="30"/>
        </w:rPr>
        <w:t>7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0D1949">
        <w:rPr>
          <w:rFonts w:asciiTheme="majorBidi" w:hAnsiTheme="majorBidi" w:cstheme="majorBidi"/>
          <w:sz w:val="30"/>
          <w:szCs w:val="30"/>
        </w:rPr>
        <w:t>(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70230" w:rsidRPr="00270230">
        <w:rPr>
          <w:rFonts w:asciiTheme="majorBidi" w:hAnsiTheme="majorBidi" w:cstheme="majorBidi"/>
          <w:sz w:val="30"/>
          <w:szCs w:val="30"/>
        </w:rPr>
        <w:t>700</w:t>
      </w:r>
      <w:r w:rsidRPr="000D1949">
        <w:rPr>
          <w:rFonts w:asciiTheme="majorBidi" w:hAnsiTheme="majorBidi" w:cstheme="majorBidi"/>
          <w:sz w:val="30"/>
          <w:szCs w:val="30"/>
        </w:rPr>
        <w:t>,</w:t>
      </w:r>
      <w:r w:rsidR="00270230" w:rsidRPr="00270230">
        <w:rPr>
          <w:rFonts w:asciiTheme="majorBidi" w:hAnsiTheme="majorBidi" w:cstheme="majorBidi"/>
          <w:sz w:val="30"/>
          <w:szCs w:val="30"/>
        </w:rPr>
        <w:t>000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270230" w:rsidRPr="00270230">
        <w:rPr>
          <w:rFonts w:asciiTheme="majorBidi" w:hAnsiTheme="majorBidi" w:cstheme="majorBidi"/>
          <w:sz w:val="30"/>
          <w:szCs w:val="30"/>
        </w:rPr>
        <w:t>10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บาท</w:t>
      </w:r>
      <w:r w:rsidRPr="000D1949">
        <w:rPr>
          <w:rFonts w:asciiTheme="majorBidi" w:hAnsiTheme="majorBidi" w:cstheme="majorBidi"/>
          <w:sz w:val="30"/>
          <w:szCs w:val="30"/>
        </w:rPr>
        <w:t>)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บริษัทได้ชำระค่าหุ้นแล้วเป็นจำนวนเงิน </w:t>
      </w:r>
      <w:r w:rsidRPr="000D1949">
        <w:rPr>
          <w:rFonts w:asciiTheme="majorBidi" w:hAnsiTheme="majorBidi" w:cstheme="majorBidi"/>
          <w:sz w:val="30"/>
          <w:szCs w:val="30"/>
        </w:rPr>
        <w:br/>
      </w:r>
      <w:r w:rsidR="00270230" w:rsidRPr="00270230">
        <w:rPr>
          <w:rFonts w:asciiTheme="majorBidi" w:hAnsiTheme="majorBidi" w:cstheme="majorBidi"/>
          <w:sz w:val="30"/>
          <w:szCs w:val="30"/>
        </w:rPr>
        <w:t>7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ล้านบาท ทั้งนี้บริษัท เซ็ปเป้ โฮลดิ้ง </w:t>
      </w:r>
      <w:r w:rsidRPr="000D1949">
        <w:rPr>
          <w:rFonts w:asciiTheme="majorBidi" w:hAnsiTheme="majorBidi" w:cstheme="majorBidi"/>
          <w:sz w:val="30"/>
          <w:szCs w:val="30"/>
        </w:rPr>
        <w:t>(</w:t>
      </w:r>
      <w:r w:rsidRPr="000D1949">
        <w:rPr>
          <w:rFonts w:asciiTheme="majorBidi" w:hAnsiTheme="majorBidi" w:cstheme="majorBidi"/>
          <w:sz w:val="30"/>
          <w:szCs w:val="30"/>
          <w:cs/>
        </w:rPr>
        <w:t>ประเทศไทย</w:t>
      </w:r>
      <w:r w:rsidRPr="000D1949">
        <w:rPr>
          <w:rFonts w:asciiTheme="majorBidi" w:hAnsiTheme="majorBidi" w:cstheme="majorBidi"/>
          <w:sz w:val="30"/>
          <w:szCs w:val="30"/>
        </w:rPr>
        <w:t>)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จำกัด ได้จดทะเบียนการเปลี่ยนแปลงทุนดังกล่าวต่อ</w:t>
      </w:r>
      <w:r w:rsidR="000616EC" w:rsidRPr="000D1949">
        <w:rPr>
          <w:rFonts w:asciiTheme="majorBidi" w:hAnsiTheme="majorBidi" w:cstheme="majorBidi"/>
          <w:sz w:val="30"/>
          <w:szCs w:val="30"/>
        </w:rPr>
        <w:t xml:space="preserve">       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กระทรวงพาณิชย์เมื่อวันที่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17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F114F" w:rsidRPr="000D1949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0D194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sz w:val="30"/>
          <w:szCs w:val="30"/>
        </w:rPr>
        <w:t>2566</w:t>
      </w:r>
    </w:p>
    <w:bookmarkEnd w:id="0"/>
    <w:p w14:paraId="31320D40" w14:textId="77777777" w:rsidR="000A4E75" w:rsidRDefault="000A4E75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BEE977" w14:textId="2FFE048A" w:rsidR="004B1172" w:rsidRDefault="006B1C4C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0566">
        <w:rPr>
          <w:rFonts w:asciiTheme="majorBidi" w:hAnsiTheme="majorBidi" w:cstheme="majorBidi" w:hint="cs"/>
          <w:sz w:val="30"/>
          <w:szCs w:val="30"/>
          <w:cs/>
        </w:rPr>
        <w:t xml:space="preserve">ในระหว่างปี </w:t>
      </w:r>
      <w:r w:rsidR="00270230" w:rsidRPr="00270230">
        <w:rPr>
          <w:rFonts w:asciiTheme="majorBidi" w:hAnsiTheme="majorBidi" w:cstheme="majorBidi"/>
          <w:sz w:val="30"/>
          <w:szCs w:val="30"/>
        </w:rPr>
        <w:t>2566</w:t>
      </w:r>
      <w:r w:rsidRPr="0061056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F726A" w:rsidRPr="00610566">
        <w:rPr>
          <w:rFonts w:asciiTheme="majorBidi" w:hAnsiTheme="majorBidi" w:cstheme="majorBidi"/>
          <w:sz w:val="30"/>
          <w:szCs w:val="30"/>
        </w:rPr>
        <w:t xml:space="preserve">SAPPE Philippines Corporation </w:t>
      </w:r>
      <w:r w:rsidR="00CF726A" w:rsidRPr="00610566">
        <w:rPr>
          <w:rFonts w:asciiTheme="majorBidi" w:hAnsiTheme="majorBidi" w:cstheme="majorBidi" w:hint="cs"/>
          <w:sz w:val="30"/>
          <w:szCs w:val="30"/>
          <w:cs/>
        </w:rPr>
        <w:t>ได้จด</w:t>
      </w:r>
      <w:r w:rsidR="00D33058" w:rsidRPr="00610566">
        <w:rPr>
          <w:rFonts w:asciiTheme="majorBidi" w:hAnsiTheme="majorBidi" w:cstheme="majorBidi" w:hint="cs"/>
          <w:sz w:val="30"/>
          <w:szCs w:val="30"/>
          <w:cs/>
        </w:rPr>
        <w:t>ท</w:t>
      </w:r>
      <w:r w:rsidR="00CF726A" w:rsidRPr="00610566">
        <w:rPr>
          <w:rFonts w:asciiTheme="majorBidi" w:hAnsiTheme="majorBidi" w:cstheme="majorBidi" w:hint="cs"/>
          <w:sz w:val="30"/>
          <w:szCs w:val="30"/>
          <w:cs/>
        </w:rPr>
        <w:t>ะเบียนจัดตั้งบริษั</w:t>
      </w:r>
      <w:r w:rsidR="00677EAB" w:rsidRPr="00610566">
        <w:rPr>
          <w:rFonts w:asciiTheme="majorBidi" w:hAnsiTheme="majorBidi" w:cstheme="majorBidi" w:hint="cs"/>
          <w:sz w:val="30"/>
          <w:szCs w:val="30"/>
          <w:cs/>
        </w:rPr>
        <w:t>ท</w:t>
      </w:r>
      <w:r w:rsidR="005E3493" w:rsidRPr="00610566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="005F4CEA" w:rsidRPr="00610566">
        <w:rPr>
          <w:rFonts w:asciiTheme="majorBidi" w:hAnsiTheme="majorBidi" w:cstheme="majorBidi" w:hint="cs"/>
          <w:sz w:val="30"/>
          <w:szCs w:val="30"/>
          <w:cs/>
        </w:rPr>
        <w:t>ทุน</w:t>
      </w:r>
      <w:r w:rsidR="005E3493" w:rsidRPr="00610566">
        <w:rPr>
          <w:rFonts w:asciiTheme="majorBidi" w:hAnsiTheme="majorBidi" w:cstheme="majorBidi" w:hint="cs"/>
          <w:sz w:val="30"/>
          <w:szCs w:val="30"/>
          <w:cs/>
        </w:rPr>
        <w:t xml:space="preserve">จดทะเบียนเป็นจำนวนเงิน </w:t>
      </w:r>
      <w:r w:rsidR="00270230" w:rsidRPr="00270230">
        <w:rPr>
          <w:rFonts w:asciiTheme="majorBidi" w:hAnsiTheme="majorBidi" w:cstheme="majorBidi"/>
          <w:sz w:val="30"/>
          <w:szCs w:val="30"/>
        </w:rPr>
        <w:t>22</w:t>
      </w:r>
      <w:r w:rsidR="005E3493" w:rsidRPr="00610566">
        <w:rPr>
          <w:rFonts w:asciiTheme="majorBidi" w:hAnsiTheme="majorBidi" w:cstheme="majorBidi"/>
          <w:sz w:val="30"/>
          <w:szCs w:val="30"/>
        </w:rPr>
        <w:t>.</w:t>
      </w:r>
      <w:r w:rsidR="00270230" w:rsidRPr="00270230">
        <w:rPr>
          <w:rFonts w:asciiTheme="majorBidi" w:hAnsiTheme="majorBidi" w:cstheme="majorBidi"/>
          <w:sz w:val="30"/>
          <w:szCs w:val="30"/>
        </w:rPr>
        <w:t>00</w:t>
      </w:r>
      <w:r w:rsidR="005E3493" w:rsidRPr="00610566">
        <w:rPr>
          <w:rFonts w:asciiTheme="majorBidi" w:hAnsiTheme="majorBidi" w:cstheme="majorBidi"/>
          <w:sz w:val="30"/>
          <w:szCs w:val="30"/>
        </w:rPr>
        <w:t xml:space="preserve"> </w:t>
      </w:r>
      <w:r w:rsidR="005E3493" w:rsidRPr="00610566">
        <w:rPr>
          <w:rFonts w:asciiTheme="majorBidi" w:hAnsiTheme="majorBidi" w:cstheme="majorBidi" w:hint="cs"/>
          <w:sz w:val="30"/>
          <w:szCs w:val="30"/>
          <w:cs/>
        </w:rPr>
        <w:t xml:space="preserve">ล้านเปโซฟิลิปปินส์ (จำนวน </w:t>
      </w:r>
      <w:r w:rsidR="00270230" w:rsidRPr="00270230">
        <w:rPr>
          <w:rFonts w:asciiTheme="majorBidi" w:hAnsiTheme="majorBidi" w:cstheme="majorBidi"/>
          <w:sz w:val="30"/>
          <w:szCs w:val="30"/>
        </w:rPr>
        <w:t>20</w:t>
      </w:r>
      <w:r w:rsidR="005E3493" w:rsidRPr="00610566">
        <w:rPr>
          <w:rFonts w:asciiTheme="majorBidi" w:hAnsiTheme="majorBidi" w:cstheme="majorBidi"/>
          <w:sz w:val="30"/>
          <w:szCs w:val="30"/>
        </w:rPr>
        <w:t>,</w:t>
      </w:r>
      <w:r w:rsidR="00270230" w:rsidRPr="00270230">
        <w:rPr>
          <w:rFonts w:asciiTheme="majorBidi" w:hAnsiTheme="majorBidi" w:cstheme="majorBidi"/>
          <w:sz w:val="30"/>
          <w:szCs w:val="30"/>
        </w:rPr>
        <w:t>000</w:t>
      </w:r>
      <w:r w:rsidR="005E3493" w:rsidRPr="00610566">
        <w:rPr>
          <w:rFonts w:asciiTheme="majorBidi" w:hAnsiTheme="majorBidi" w:cstheme="majorBidi"/>
          <w:sz w:val="30"/>
          <w:szCs w:val="30"/>
        </w:rPr>
        <w:t xml:space="preserve"> </w:t>
      </w:r>
      <w:r w:rsidR="005E3493" w:rsidRPr="00610566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270230" w:rsidRPr="00270230">
        <w:rPr>
          <w:rFonts w:asciiTheme="majorBidi" w:hAnsiTheme="majorBidi" w:cstheme="majorBidi"/>
          <w:sz w:val="30"/>
          <w:szCs w:val="30"/>
        </w:rPr>
        <w:t>1</w:t>
      </w:r>
      <w:r w:rsidR="005E3493" w:rsidRPr="00610566">
        <w:rPr>
          <w:rFonts w:asciiTheme="majorBidi" w:hAnsiTheme="majorBidi" w:cstheme="majorBidi"/>
          <w:sz w:val="30"/>
          <w:szCs w:val="30"/>
        </w:rPr>
        <w:t>,</w:t>
      </w:r>
      <w:r w:rsidR="00270230" w:rsidRPr="00270230">
        <w:rPr>
          <w:rFonts w:asciiTheme="majorBidi" w:hAnsiTheme="majorBidi" w:cstheme="majorBidi"/>
          <w:sz w:val="30"/>
          <w:szCs w:val="30"/>
        </w:rPr>
        <w:t>100</w:t>
      </w:r>
      <w:r w:rsidR="005E3493" w:rsidRPr="00610566">
        <w:rPr>
          <w:rFonts w:asciiTheme="majorBidi" w:hAnsiTheme="majorBidi" w:cstheme="majorBidi" w:hint="cs"/>
          <w:sz w:val="30"/>
          <w:szCs w:val="30"/>
          <w:cs/>
        </w:rPr>
        <w:t xml:space="preserve"> เปโซฟิลิปปินส์) </w:t>
      </w:r>
      <w:r w:rsidR="005F4CEA" w:rsidRPr="00610566">
        <w:rPr>
          <w:rFonts w:asciiTheme="majorBidi" w:hAnsiTheme="majorBidi" w:cstheme="majorBidi" w:hint="cs"/>
          <w:sz w:val="30"/>
          <w:szCs w:val="30"/>
          <w:cs/>
        </w:rPr>
        <w:t xml:space="preserve">โดยเรียกชำระค่าหุ้นเป็นจำนวน </w:t>
      </w:r>
      <w:r w:rsidR="00270230" w:rsidRPr="00270230">
        <w:rPr>
          <w:rFonts w:asciiTheme="majorBidi" w:hAnsiTheme="majorBidi" w:cstheme="majorBidi"/>
          <w:sz w:val="30"/>
          <w:szCs w:val="30"/>
        </w:rPr>
        <w:t>10</w:t>
      </w:r>
      <w:r w:rsidR="005F4CEA" w:rsidRPr="00610566">
        <w:rPr>
          <w:rFonts w:asciiTheme="majorBidi" w:hAnsiTheme="majorBidi" w:cstheme="majorBidi"/>
          <w:sz w:val="30"/>
          <w:szCs w:val="30"/>
        </w:rPr>
        <w:t>,</w:t>
      </w:r>
      <w:r w:rsidR="00270230" w:rsidRPr="00270230">
        <w:rPr>
          <w:rFonts w:asciiTheme="majorBidi" w:hAnsiTheme="majorBidi" w:cstheme="majorBidi"/>
          <w:sz w:val="30"/>
          <w:szCs w:val="30"/>
        </w:rPr>
        <w:t>000</w:t>
      </w:r>
      <w:r w:rsidR="005F4CEA" w:rsidRPr="00610566">
        <w:rPr>
          <w:rFonts w:asciiTheme="majorBidi" w:hAnsiTheme="majorBidi" w:cstheme="majorBidi"/>
          <w:sz w:val="30"/>
          <w:szCs w:val="30"/>
        </w:rPr>
        <w:t xml:space="preserve"> </w:t>
      </w:r>
      <w:r w:rsidR="005F4CEA" w:rsidRPr="00610566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270230" w:rsidRPr="00270230">
        <w:rPr>
          <w:rFonts w:asciiTheme="majorBidi" w:hAnsiTheme="majorBidi" w:cstheme="majorBidi"/>
          <w:sz w:val="30"/>
          <w:szCs w:val="30"/>
        </w:rPr>
        <w:t>1</w:t>
      </w:r>
      <w:r w:rsidR="005F4CEA" w:rsidRPr="00610566">
        <w:rPr>
          <w:rFonts w:asciiTheme="majorBidi" w:hAnsiTheme="majorBidi" w:cstheme="majorBidi"/>
          <w:sz w:val="30"/>
          <w:szCs w:val="30"/>
        </w:rPr>
        <w:t>,</w:t>
      </w:r>
      <w:r w:rsidR="00270230" w:rsidRPr="00270230">
        <w:rPr>
          <w:rFonts w:asciiTheme="majorBidi" w:hAnsiTheme="majorBidi" w:cstheme="majorBidi"/>
          <w:sz w:val="30"/>
          <w:szCs w:val="30"/>
        </w:rPr>
        <w:t>100</w:t>
      </w:r>
      <w:r w:rsidR="005F4CEA" w:rsidRPr="00610566">
        <w:rPr>
          <w:rFonts w:asciiTheme="majorBidi" w:hAnsiTheme="majorBidi" w:cstheme="majorBidi"/>
          <w:sz w:val="30"/>
          <w:szCs w:val="30"/>
        </w:rPr>
        <w:t xml:space="preserve"> </w:t>
      </w:r>
      <w:r w:rsidR="005F4CEA" w:rsidRPr="00610566">
        <w:rPr>
          <w:rFonts w:asciiTheme="majorBidi" w:hAnsiTheme="majorBidi" w:cstheme="majorBidi" w:hint="cs"/>
          <w:sz w:val="30"/>
          <w:szCs w:val="30"/>
          <w:cs/>
        </w:rPr>
        <w:t xml:space="preserve">เปโซฟิลิปปินส์ </w:t>
      </w:r>
      <w:r w:rsidR="00CD6AB4" w:rsidRPr="00610566">
        <w:rPr>
          <w:rFonts w:asciiTheme="majorBidi" w:hAnsiTheme="majorBidi" w:cstheme="majorBidi" w:hint="cs"/>
          <w:sz w:val="30"/>
          <w:szCs w:val="30"/>
          <w:cs/>
        </w:rPr>
        <w:t xml:space="preserve">ทั้งนี้บริษัท เซ็ปเป้ โฮลดิ้ง (ประเทศไทย) จำกัด ได้ชำระค่าหุ้นเป็นจำนวนเงิน </w:t>
      </w:r>
      <w:r w:rsidR="00270230" w:rsidRPr="00270230">
        <w:rPr>
          <w:rFonts w:asciiTheme="majorBidi" w:hAnsiTheme="majorBidi" w:cstheme="majorBidi"/>
          <w:sz w:val="30"/>
          <w:szCs w:val="30"/>
        </w:rPr>
        <w:t>10</w:t>
      </w:r>
      <w:r w:rsidR="00CD6AB4" w:rsidRPr="00610566">
        <w:rPr>
          <w:rFonts w:asciiTheme="majorBidi" w:hAnsiTheme="majorBidi" w:cstheme="majorBidi"/>
          <w:sz w:val="30"/>
          <w:szCs w:val="30"/>
        </w:rPr>
        <w:t>.</w:t>
      </w:r>
      <w:r w:rsidR="00270230" w:rsidRPr="00270230">
        <w:rPr>
          <w:rFonts w:asciiTheme="majorBidi" w:hAnsiTheme="majorBidi" w:cstheme="majorBidi"/>
          <w:sz w:val="30"/>
          <w:szCs w:val="30"/>
        </w:rPr>
        <w:t>95</w:t>
      </w:r>
      <w:r w:rsidR="00CD6AB4" w:rsidRPr="00610566">
        <w:rPr>
          <w:rFonts w:asciiTheme="majorBidi" w:hAnsiTheme="majorBidi" w:cstheme="majorBidi"/>
          <w:sz w:val="30"/>
          <w:szCs w:val="30"/>
        </w:rPr>
        <w:t xml:space="preserve"> </w:t>
      </w:r>
      <w:r w:rsidR="00CD6AB4" w:rsidRPr="00610566">
        <w:rPr>
          <w:rFonts w:asciiTheme="majorBidi" w:hAnsiTheme="majorBidi" w:cstheme="majorBidi" w:hint="cs"/>
          <w:sz w:val="30"/>
          <w:szCs w:val="30"/>
          <w:cs/>
        </w:rPr>
        <w:t xml:space="preserve">ล้านเปโซฟิลิปปินส์ (จำนวน </w:t>
      </w:r>
      <w:r w:rsidR="00270230" w:rsidRPr="00270230">
        <w:rPr>
          <w:rFonts w:asciiTheme="majorBidi" w:hAnsiTheme="majorBidi" w:cstheme="majorBidi"/>
          <w:sz w:val="30"/>
          <w:szCs w:val="30"/>
        </w:rPr>
        <w:t>9</w:t>
      </w:r>
      <w:r w:rsidR="00CD6AB4" w:rsidRPr="00610566">
        <w:rPr>
          <w:rFonts w:asciiTheme="majorBidi" w:hAnsiTheme="majorBidi" w:cstheme="majorBidi"/>
          <w:sz w:val="30"/>
          <w:szCs w:val="30"/>
        </w:rPr>
        <w:t>,</w:t>
      </w:r>
      <w:r w:rsidR="00270230" w:rsidRPr="00270230">
        <w:rPr>
          <w:rFonts w:asciiTheme="majorBidi" w:hAnsiTheme="majorBidi" w:cstheme="majorBidi"/>
          <w:sz w:val="30"/>
          <w:szCs w:val="30"/>
        </w:rPr>
        <w:t>956</w:t>
      </w:r>
      <w:r w:rsidR="00CD6AB4" w:rsidRPr="00610566">
        <w:rPr>
          <w:rFonts w:asciiTheme="majorBidi" w:hAnsiTheme="majorBidi" w:cstheme="majorBidi"/>
          <w:sz w:val="30"/>
          <w:szCs w:val="30"/>
        </w:rPr>
        <w:t xml:space="preserve"> </w:t>
      </w:r>
      <w:r w:rsidR="00CD6AB4" w:rsidRPr="00610566">
        <w:rPr>
          <w:rFonts w:asciiTheme="majorBidi" w:hAnsiTheme="majorBidi" w:cstheme="majorBidi" w:hint="cs"/>
          <w:sz w:val="30"/>
          <w:szCs w:val="30"/>
          <w:cs/>
        </w:rPr>
        <w:t xml:space="preserve">หุ้น มูลค่าหุ้นละ </w:t>
      </w:r>
      <w:r w:rsidR="00270230" w:rsidRPr="00270230">
        <w:rPr>
          <w:rFonts w:asciiTheme="majorBidi" w:hAnsiTheme="majorBidi" w:cstheme="majorBidi"/>
          <w:sz w:val="30"/>
          <w:szCs w:val="30"/>
        </w:rPr>
        <w:t>1</w:t>
      </w:r>
      <w:r w:rsidR="00CD6AB4" w:rsidRPr="00610566">
        <w:rPr>
          <w:rFonts w:asciiTheme="majorBidi" w:hAnsiTheme="majorBidi" w:cstheme="majorBidi"/>
          <w:sz w:val="30"/>
          <w:szCs w:val="30"/>
        </w:rPr>
        <w:t>,</w:t>
      </w:r>
      <w:r w:rsidR="00270230" w:rsidRPr="00270230">
        <w:rPr>
          <w:rFonts w:asciiTheme="majorBidi" w:hAnsiTheme="majorBidi" w:cstheme="majorBidi"/>
          <w:sz w:val="30"/>
          <w:szCs w:val="30"/>
        </w:rPr>
        <w:t>100</w:t>
      </w:r>
      <w:r w:rsidR="00CD6AB4" w:rsidRPr="00610566">
        <w:rPr>
          <w:rFonts w:asciiTheme="majorBidi" w:hAnsiTheme="majorBidi" w:cstheme="majorBidi" w:hint="cs"/>
          <w:sz w:val="30"/>
          <w:szCs w:val="30"/>
          <w:cs/>
        </w:rPr>
        <w:t xml:space="preserve"> เปโซฟิลิปปินส์) </w:t>
      </w:r>
      <w:r w:rsidR="005F4CEA" w:rsidRPr="00610566">
        <w:rPr>
          <w:rFonts w:asciiTheme="majorBidi" w:hAnsiTheme="majorBidi" w:cstheme="majorBidi" w:hint="cs"/>
          <w:sz w:val="30"/>
          <w:szCs w:val="30"/>
          <w:cs/>
        </w:rPr>
        <w:t xml:space="preserve">ในวันที่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31</w:t>
      </w:r>
      <w:r w:rsidR="005F4CEA" w:rsidRPr="00610566">
        <w:rPr>
          <w:rFonts w:asciiTheme="majorBidi" w:hAnsiTheme="majorBidi" w:cstheme="majorBidi"/>
          <w:sz w:val="30"/>
          <w:szCs w:val="30"/>
        </w:rPr>
        <w:t xml:space="preserve"> </w:t>
      </w:r>
      <w:r w:rsidR="005F4CEA" w:rsidRPr="00610566">
        <w:rPr>
          <w:rFonts w:asciiTheme="majorBidi" w:hAnsiTheme="majorBidi" w:cstheme="majorBidi" w:hint="cs"/>
          <w:sz w:val="30"/>
          <w:szCs w:val="30"/>
          <w:cs/>
        </w:rPr>
        <w:t xml:space="preserve">พฤษภาคม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2566</w:t>
      </w:r>
    </w:p>
    <w:p w14:paraId="211B96F5" w14:textId="0D7B8D25" w:rsidR="000E50E5" w:rsidRDefault="000E50E5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7E280E8" w14:textId="44E6F27A" w:rsidR="000616EC" w:rsidRPr="000616EC" w:rsidRDefault="000616EC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616EC">
        <w:rPr>
          <w:rFonts w:asciiTheme="majorBidi" w:hAnsiTheme="majorBidi"/>
          <w:b/>
          <w:bCs/>
          <w:i/>
          <w:iCs/>
          <w:sz w:val="30"/>
          <w:szCs w:val="30"/>
          <w:cs/>
        </w:rPr>
        <w:t xml:space="preserve">การอนุมัติการจำหน่ายเงินลงทุนในบริษัท </w:t>
      </w:r>
      <w:proofErr w:type="spellStart"/>
      <w:r w:rsidRPr="000616EC">
        <w:rPr>
          <w:rFonts w:asciiTheme="majorBidi" w:hAnsiTheme="majorBidi" w:cstheme="majorBidi"/>
          <w:b/>
          <w:bCs/>
          <w:i/>
          <w:iCs/>
          <w:sz w:val="30"/>
          <w:szCs w:val="30"/>
        </w:rPr>
        <w:t>Sappe</w:t>
      </w:r>
      <w:proofErr w:type="spellEnd"/>
      <w:r w:rsidRPr="000616EC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Europe </w:t>
      </w:r>
      <w:proofErr w:type="spellStart"/>
      <w:r w:rsidRPr="000616EC">
        <w:rPr>
          <w:rFonts w:asciiTheme="majorBidi" w:hAnsiTheme="majorBidi" w:cstheme="majorBidi"/>
          <w:b/>
          <w:bCs/>
          <w:i/>
          <w:iCs/>
          <w:sz w:val="30"/>
          <w:szCs w:val="30"/>
        </w:rPr>
        <w:t>s.r.o.</w:t>
      </w:r>
      <w:proofErr w:type="spellEnd"/>
    </w:p>
    <w:p w14:paraId="4983D644" w14:textId="77777777" w:rsidR="000616EC" w:rsidRDefault="000616EC" w:rsidP="004B1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F76B2F" w14:textId="1FFDFD1A" w:rsidR="000E50E5" w:rsidRPr="00D13C8E" w:rsidRDefault="000E50E5" w:rsidP="000E50E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13C8E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10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="00270230" w:rsidRPr="00270230">
        <w:rPr>
          <w:rFonts w:asciiTheme="majorBidi" w:hAnsiTheme="majorBidi" w:cstheme="majorBidi"/>
          <w:sz w:val="30"/>
          <w:szCs w:val="30"/>
        </w:rPr>
        <w:t>2566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ที่ประชุมมีมติอนุมัติการจำหน่ายเงินลงทุนทั้งหมดในบริษัท </w:t>
      </w:r>
      <w:proofErr w:type="spellStart"/>
      <w:r w:rsidRPr="00D13C8E">
        <w:rPr>
          <w:rFonts w:asciiTheme="majorBidi" w:hAnsiTheme="majorBidi" w:cstheme="majorBidi"/>
          <w:sz w:val="30"/>
          <w:szCs w:val="30"/>
        </w:rPr>
        <w:t>Sappe</w:t>
      </w:r>
      <w:proofErr w:type="spellEnd"/>
      <w:r w:rsidRPr="00D13C8E">
        <w:rPr>
          <w:rFonts w:asciiTheme="majorBidi" w:hAnsiTheme="majorBidi" w:cstheme="majorBidi"/>
          <w:sz w:val="30"/>
          <w:szCs w:val="30"/>
        </w:rPr>
        <w:t xml:space="preserve"> Europe </w:t>
      </w:r>
      <w:proofErr w:type="spellStart"/>
      <w:r w:rsidRPr="00D13C8E">
        <w:rPr>
          <w:rFonts w:asciiTheme="majorBidi" w:hAnsiTheme="majorBidi" w:cstheme="majorBidi"/>
          <w:sz w:val="30"/>
          <w:szCs w:val="30"/>
        </w:rPr>
        <w:t>s.r.o</w:t>
      </w:r>
      <w:r>
        <w:rPr>
          <w:rFonts w:asciiTheme="majorBidi" w:hAnsiTheme="majorBidi" w:cstheme="majorBidi"/>
          <w:sz w:val="30"/>
          <w:szCs w:val="30"/>
        </w:rPr>
        <w:t>.</w:t>
      </w:r>
      <w:proofErr w:type="spellEnd"/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ซึ่งเป็นบริษัทย่อยของบริษัทในสัดส่วนร้อยละ </w:t>
      </w:r>
      <w:r w:rsidR="00270230" w:rsidRPr="00270230">
        <w:rPr>
          <w:rFonts w:asciiTheme="majorBidi" w:hAnsiTheme="majorBidi" w:cstheme="majorBidi"/>
          <w:sz w:val="30"/>
          <w:szCs w:val="30"/>
        </w:rPr>
        <w:t>60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เป็นจำนวนเงิน </w:t>
      </w:r>
      <w:r w:rsidR="00270230" w:rsidRPr="00270230">
        <w:rPr>
          <w:rFonts w:asciiTheme="majorBidi" w:hAnsiTheme="majorBidi" w:cstheme="majorBidi"/>
          <w:sz w:val="30"/>
          <w:szCs w:val="30"/>
        </w:rPr>
        <w:t>3</w:t>
      </w:r>
      <w:r w:rsidRPr="00D13C8E">
        <w:rPr>
          <w:rFonts w:asciiTheme="majorBidi" w:hAnsiTheme="majorBidi" w:cstheme="majorBidi"/>
          <w:sz w:val="30"/>
          <w:szCs w:val="30"/>
        </w:rPr>
        <w:t>,</w:t>
      </w:r>
      <w:r w:rsidR="00270230" w:rsidRPr="00270230">
        <w:rPr>
          <w:rFonts w:asciiTheme="majorBidi" w:hAnsiTheme="majorBidi" w:cstheme="majorBidi"/>
          <w:sz w:val="30"/>
          <w:szCs w:val="30"/>
        </w:rPr>
        <w:t>983</w:t>
      </w:r>
      <w:r w:rsidRPr="00D13C8E">
        <w:rPr>
          <w:rFonts w:asciiTheme="majorBidi" w:hAnsiTheme="majorBidi" w:cstheme="majorBidi"/>
          <w:sz w:val="30"/>
          <w:szCs w:val="30"/>
        </w:rPr>
        <w:t xml:space="preserve"> </w:t>
      </w:r>
      <w:r w:rsidRPr="00D13C8E">
        <w:rPr>
          <w:rFonts w:asciiTheme="majorBidi" w:hAnsiTheme="majorBidi" w:cstheme="majorBidi"/>
          <w:sz w:val="30"/>
          <w:szCs w:val="30"/>
          <w:cs/>
        </w:rPr>
        <w:t>ยูโร บริษัทคาดว่ารายการดังกล่าวจะแล้วเสร็จ</w:t>
      </w:r>
      <w:r w:rsidRPr="00DB1699">
        <w:rPr>
          <w:rFonts w:asciiTheme="majorBidi" w:hAnsiTheme="majorBidi" w:cstheme="majorBidi"/>
          <w:sz w:val="30"/>
          <w:szCs w:val="30"/>
          <w:cs/>
        </w:rPr>
        <w:t>ภายใน</w:t>
      </w:r>
      <w:r w:rsidRPr="00DB1699">
        <w:rPr>
          <w:rFonts w:asciiTheme="majorBidi" w:hAnsiTheme="majorBidi" w:cstheme="majorBidi" w:hint="cs"/>
          <w:sz w:val="30"/>
          <w:szCs w:val="30"/>
          <w:cs/>
        </w:rPr>
        <w:t xml:space="preserve">ปี </w:t>
      </w:r>
      <w:r w:rsidR="00270230" w:rsidRPr="00270230">
        <w:rPr>
          <w:rFonts w:asciiTheme="majorBidi" w:hAnsiTheme="majorBidi" w:cstheme="majorBidi"/>
          <w:sz w:val="30"/>
          <w:szCs w:val="30"/>
        </w:rPr>
        <w:t>2566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1B886214" w14:textId="7863AF4C" w:rsidR="000E50E5" w:rsidRDefault="000E50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6A49BB2" w14:textId="5BF6E629" w:rsidR="00D7771D" w:rsidRPr="00610566" w:rsidRDefault="00D7771D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ที่ดิน อาคารและอุปกรณ์</w:t>
      </w:r>
      <w:r w:rsidR="005826F4"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และสินทรัพย์สิทธิการใช้</w:t>
      </w:r>
      <w:r w:rsidRPr="006105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  </w:t>
      </w:r>
    </w:p>
    <w:p w14:paraId="464BC5CE" w14:textId="77777777" w:rsidR="00610566" w:rsidRPr="004A1D8F" w:rsidRDefault="00610566" w:rsidP="00BA3A9B">
      <w:pPr>
        <w:tabs>
          <w:tab w:val="clear" w:pos="6549"/>
          <w:tab w:val="left" w:pos="6390"/>
        </w:tabs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5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070"/>
        <w:gridCol w:w="236"/>
        <w:gridCol w:w="1568"/>
        <w:gridCol w:w="236"/>
        <w:gridCol w:w="1108"/>
        <w:gridCol w:w="236"/>
        <w:gridCol w:w="1572"/>
      </w:tblGrid>
      <w:tr w:rsidR="005826F4" w:rsidRPr="00C075DE" w14:paraId="2627D519" w14:textId="77777777" w:rsidTr="00610566">
        <w:trPr>
          <w:tblHeader/>
        </w:trPr>
        <w:tc>
          <w:tcPr>
            <w:tcW w:w="1840" w:type="pct"/>
          </w:tcPr>
          <w:p w14:paraId="6414955F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7" w:type="pct"/>
            <w:gridSpan w:val="3"/>
            <w:vAlign w:val="bottom"/>
          </w:tcPr>
          <w:p w14:paraId="04B350C1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4" w:type="pct"/>
            <w:vAlign w:val="bottom"/>
          </w:tcPr>
          <w:p w14:paraId="6E2DBD86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pct"/>
            <w:gridSpan w:val="3"/>
            <w:vAlign w:val="bottom"/>
          </w:tcPr>
          <w:p w14:paraId="6BCCAD78" w14:textId="3FA41C5D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A87DD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5C0A10" w:rsidRPr="00C075DE" w14:paraId="02A78A71" w14:textId="77777777" w:rsidTr="00610566">
        <w:trPr>
          <w:tblHeader/>
        </w:trPr>
        <w:tc>
          <w:tcPr>
            <w:tcW w:w="1840" w:type="pct"/>
          </w:tcPr>
          <w:p w14:paraId="30CC7DBF" w14:textId="77777777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C85C47B" w14:textId="63D87F1D" w:rsidR="005C0A10" w:rsidRPr="00C075DE" w:rsidRDefault="005C0A10" w:rsidP="005C0A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B7793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7862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70230" w:rsidRPr="00270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8626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B7793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70230" w:rsidRPr="0027023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561" w:type="pct"/>
            <w:vAlign w:val="bottom"/>
          </w:tcPr>
          <w:p w14:paraId="22CF6E4A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0AC6CAED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0763A8DD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vAlign w:val="bottom"/>
          </w:tcPr>
          <w:p w14:paraId="1551D3B2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7F3309FC" w14:textId="47F26555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4" w:type="pct"/>
            <w:vAlign w:val="bottom"/>
          </w:tcPr>
          <w:p w14:paraId="6412FCD5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vAlign w:val="bottom"/>
          </w:tcPr>
          <w:p w14:paraId="477A73FC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FC06702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4" w:type="pct"/>
            <w:vAlign w:val="bottom"/>
          </w:tcPr>
          <w:p w14:paraId="533C971C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824" w:type="pct"/>
            <w:vAlign w:val="bottom"/>
          </w:tcPr>
          <w:p w14:paraId="567DEFC7" w14:textId="77777777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386480A2" w14:textId="39264F36" w:rsidR="005C0A10" w:rsidRPr="00C075DE" w:rsidRDefault="005C0A10" w:rsidP="005C0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และการโอนออก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826F4" w:rsidRPr="00C075DE" w14:paraId="4357B1EA" w14:textId="77777777" w:rsidTr="00610566">
        <w:trPr>
          <w:tblHeader/>
        </w:trPr>
        <w:tc>
          <w:tcPr>
            <w:tcW w:w="1840" w:type="pct"/>
          </w:tcPr>
          <w:p w14:paraId="7076BE61" w14:textId="77777777" w:rsidR="005826F4" w:rsidRPr="00C075DE" w:rsidRDefault="005826F4" w:rsidP="00582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60" w:type="pct"/>
            <w:gridSpan w:val="7"/>
            <w:vAlign w:val="bottom"/>
          </w:tcPr>
          <w:p w14:paraId="16728B53" w14:textId="77777777" w:rsidR="005826F4" w:rsidRPr="00C075DE" w:rsidRDefault="005826F4" w:rsidP="005826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13785" w:rsidRPr="00C075DE" w14:paraId="7A4A4645" w14:textId="77777777" w:rsidTr="00610566">
        <w:trPr>
          <w:tblHeader/>
        </w:trPr>
        <w:tc>
          <w:tcPr>
            <w:tcW w:w="1840" w:type="pct"/>
          </w:tcPr>
          <w:p w14:paraId="165131C8" w14:textId="0E2569BC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61" w:type="pct"/>
          </w:tcPr>
          <w:p w14:paraId="43EF7BFB" w14:textId="5A8AA43D" w:rsidR="00813785" w:rsidRPr="00C075DE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771</w:t>
            </w:r>
          </w:p>
        </w:tc>
        <w:tc>
          <w:tcPr>
            <w:tcW w:w="124" w:type="pct"/>
            <w:shd w:val="clear" w:color="auto" w:fill="auto"/>
          </w:tcPr>
          <w:p w14:paraId="55741A1C" w14:textId="77777777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621A7A6A" w14:textId="0564A7E4" w:rsidR="00813785" w:rsidRPr="00C075DE" w:rsidRDefault="00325681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CD710F9" w14:textId="77777777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51B2D97A" w14:textId="58EF236F" w:rsidR="00813785" w:rsidRPr="00C075DE" w:rsidRDefault="009A1A3A" w:rsidP="008137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554DFFED" w14:textId="77777777" w:rsidR="00813785" w:rsidRPr="00C075DE" w:rsidRDefault="00813785" w:rsidP="008137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2C600270" w14:textId="11D304A0" w:rsidR="00813785" w:rsidRPr="00C075DE" w:rsidRDefault="009A1A3A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DD0" w:rsidRPr="00C075DE" w14:paraId="2A7A1E52" w14:textId="77777777" w:rsidTr="00610566">
        <w:trPr>
          <w:tblHeader/>
        </w:trPr>
        <w:tc>
          <w:tcPr>
            <w:tcW w:w="1840" w:type="pct"/>
          </w:tcPr>
          <w:p w14:paraId="0E76BF21" w14:textId="1B1050F5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561" w:type="pct"/>
          </w:tcPr>
          <w:p w14:paraId="7C8F046A" w14:textId="2ED24F20" w:rsidR="00B66DD0" w:rsidRPr="00C075DE" w:rsidRDefault="0027023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 w:rsidR="009D25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527</w:t>
            </w:r>
          </w:p>
        </w:tc>
        <w:tc>
          <w:tcPr>
            <w:tcW w:w="124" w:type="pct"/>
            <w:shd w:val="clear" w:color="auto" w:fill="auto"/>
          </w:tcPr>
          <w:p w14:paraId="15A955E4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1C50B737" w14:textId="4EED2A86" w:rsidR="00B66DD0" w:rsidRPr="00C075DE" w:rsidRDefault="009D25FF" w:rsidP="0001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498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5F9172F9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69F4AAEC" w14:textId="20A1CB12" w:rsidR="00B66DD0" w:rsidRPr="00C075DE" w:rsidRDefault="00270230" w:rsidP="006E2D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181</w:t>
            </w:r>
            <w:r w:rsidR="00C038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124" w:type="pct"/>
          </w:tcPr>
          <w:p w14:paraId="6A4E1239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</w:tcPr>
          <w:p w14:paraId="501E0386" w14:textId="3008B3ED" w:rsidR="00B66DD0" w:rsidRPr="00C075DE" w:rsidRDefault="00C03838" w:rsidP="005F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341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DD0" w:rsidRPr="00C075DE" w14:paraId="286060D4" w14:textId="77777777" w:rsidTr="00610566">
        <w:trPr>
          <w:tblHeader/>
        </w:trPr>
        <w:tc>
          <w:tcPr>
            <w:tcW w:w="1840" w:type="pct"/>
          </w:tcPr>
          <w:p w14:paraId="29EA062F" w14:textId="74FA6A2A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61" w:type="pct"/>
          </w:tcPr>
          <w:p w14:paraId="0B29F251" w14:textId="40AAF0E0" w:rsidR="00374FC4" w:rsidRPr="00C075DE" w:rsidRDefault="0027023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F674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028</w:t>
            </w:r>
          </w:p>
        </w:tc>
        <w:tc>
          <w:tcPr>
            <w:tcW w:w="124" w:type="pct"/>
            <w:shd w:val="clear" w:color="auto" w:fill="auto"/>
          </w:tcPr>
          <w:p w14:paraId="6341CA6A" w14:textId="5363D3F2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7427155B" w14:textId="54CC3390" w:rsidR="00374FC4" w:rsidRPr="00C075DE" w:rsidRDefault="00DF674A" w:rsidP="00374F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1A6B41DE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9A53FD9" w14:textId="26ABFE87" w:rsidR="0083402C" w:rsidRPr="00C075DE" w:rsidRDefault="0027023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3838" w:rsidRPr="00F83B5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124" w:type="pct"/>
          </w:tcPr>
          <w:p w14:paraId="138F4C50" w14:textId="77777777" w:rsidR="00B66DD0" w:rsidRPr="00C075DE" w:rsidRDefault="00B66DD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pct"/>
          </w:tcPr>
          <w:p w14:paraId="7B2DD564" w14:textId="779019C4" w:rsidR="005F2A5E" w:rsidRPr="00C075DE" w:rsidRDefault="00C03838" w:rsidP="005F2A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F83B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F83B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C1DB5" w:rsidRPr="00C075DE" w14:paraId="314A56CE" w14:textId="77777777" w:rsidTr="00610566">
        <w:trPr>
          <w:tblHeader/>
        </w:trPr>
        <w:tc>
          <w:tcPr>
            <w:tcW w:w="1840" w:type="pct"/>
          </w:tcPr>
          <w:p w14:paraId="58020E99" w14:textId="7767AE2B" w:rsidR="004C1DB5" w:rsidRPr="009E555A" w:rsidRDefault="004C1DB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561" w:type="pct"/>
          </w:tcPr>
          <w:p w14:paraId="61F6F971" w14:textId="662F3630" w:rsidR="004C1DB5" w:rsidRPr="00C075DE" w:rsidRDefault="0027023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24" w:type="pct"/>
            <w:shd w:val="clear" w:color="auto" w:fill="auto"/>
          </w:tcPr>
          <w:p w14:paraId="5ACC5989" w14:textId="77777777" w:rsidR="004C1DB5" w:rsidRPr="00C075DE" w:rsidRDefault="004C1DB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</w:tcPr>
          <w:p w14:paraId="6C93D5C7" w14:textId="4B328BB3" w:rsidR="004C1DB5" w:rsidRPr="00C075DE" w:rsidRDefault="00DF674A" w:rsidP="00C71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7E7D1A8A" w14:textId="77777777" w:rsidR="004C1DB5" w:rsidRPr="00C075DE" w:rsidRDefault="004C1DB5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20702C07" w14:textId="4E0A36C5" w:rsidR="004C1DB5" w:rsidRDefault="0027023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558</w:t>
            </w:r>
          </w:p>
        </w:tc>
        <w:tc>
          <w:tcPr>
            <w:tcW w:w="124" w:type="pct"/>
          </w:tcPr>
          <w:p w14:paraId="0A55C0D1" w14:textId="77777777" w:rsidR="004C1DB5" w:rsidRPr="00C075DE" w:rsidRDefault="004C1DB5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4" w:type="pct"/>
          </w:tcPr>
          <w:p w14:paraId="16D2D537" w14:textId="23B15CC8" w:rsidR="004C1DB5" w:rsidRPr="00C075DE" w:rsidRDefault="00C03838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66DD0" w:rsidRPr="00C075DE" w14:paraId="5F9D1825" w14:textId="77777777" w:rsidTr="00610566">
        <w:trPr>
          <w:tblHeader/>
        </w:trPr>
        <w:tc>
          <w:tcPr>
            <w:tcW w:w="1840" w:type="pct"/>
          </w:tcPr>
          <w:p w14:paraId="0660D85E" w14:textId="231316D8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 w:right="-13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E555A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  <w:r w:rsidRPr="009E555A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C5942F9" w14:textId="5F7179F3" w:rsidR="00B66DD0" w:rsidRPr="00C075DE" w:rsidRDefault="0027023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424</w:t>
            </w:r>
            <w:r w:rsidR="00EC05A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124" w:type="pct"/>
            <w:shd w:val="clear" w:color="auto" w:fill="auto"/>
          </w:tcPr>
          <w:p w14:paraId="176B2679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</w:tcPr>
          <w:p w14:paraId="04AFA589" w14:textId="3EBD3A56" w:rsidR="00B66DD0" w:rsidRPr="00C075DE" w:rsidRDefault="00EC05A1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173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429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616E2760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9E966F7" w14:textId="285CCAB6" w:rsidR="00B66DD0" w:rsidRPr="00C075DE" w:rsidRDefault="0027023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422</w:t>
            </w:r>
            <w:r w:rsidR="00C0383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124" w:type="pct"/>
          </w:tcPr>
          <w:p w14:paraId="6A1FEA71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4" w:type="pct"/>
            <w:tcBorders>
              <w:bottom w:val="single" w:sz="4" w:space="0" w:color="auto"/>
            </w:tcBorders>
          </w:tcPr>
          <w:p w14:paraId="6571F3A6" w14:textId="53B7B88E" w:rsidR="00B66DD0" w:rsidRPr="00C075DE" w:rsidRDefault="00C03838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172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204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66DD0" w:rsidRPr="00C075DE" w14:paraId="4CF110A2" w14:textId="77777777" w:rsidTr="00610566">
        <w:trPr>
          <w:tblHeader/>
        </w:trPr>
        <w:tc>
          <w:tcPr>
            <w:tcW w:w="1840" w:type="pct"/>
          </w:tcPr>
          <w:p w14:paraId="28B43269" w14:textId="38C60C44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55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</w:tcPr>
          <w:p w14:paraId="23FEC05C" w14:textId="67ED17E4" w:rsidR="00B66DD0" w:rsidRPr="00C075DE" w:rsidRDefault="0027023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</w:t>
            </w:r>
            <w:r w:rsidR="00FA73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124" w:type="pct"/>
            <w:shd w:val="clear" w:color="auto" w:fill="auto"/>
          </w:tcPr>
          <w:p w14:paraId="7F265792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A672F" w14:textId="4B30F1EA" w:rsidR="00B66DD0" w:rsidRPr="00C075DE" w:rsidRDefault="00FA733D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" w:type="pct"/>
          </w:tcPr>
          <w:p w14:paraId="2D556CB0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41376418" w14:textId="7F7AC5B7" w:rsidR="00B66DD0" w:rsidRPr="00C075DE" w:rsidRDefault="00270230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606</w:t>
            </w:r>
            <w:r w:rsidR="00EF7B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957</w:t>
            </w:r>
          </w:p>
        </w:tc>
        <w:tc>
          <w:tcPr>
            <w:tcW w:w="124" w:type="pct"/>
          </w:tcPr>
          <w:p w14:paraId="0507C37D" w14:textId="77777777" w:rsidR="00B66DD0" w:rsidRPr="00C075DE" w:rsidRDefault="00B66DD0" w:rsidP="00B66D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15E352ED" w14:textId="361BB994" w:rsidR="00B66DD0" w:rsidRPr="00C075DE" w:rsidRDefault="002B33D7" w:rsidP="00B66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0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617C567" w14:textId="77777777" w:rsidR="004B1172" w:rsidRDefault="004B1172" w:rsidP="00610566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BA96B81" w14:textId="5C1ADB0F" w:rsidR="00AB51B2" w:rsidRPr="00C075DE" w:rsidRDefault="00AB51B2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เจ้าหนี้</w:t>
      </w:r>
      <w:r w:rsidR="00197BAA"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หมุนเวียน</w:t>
      </w: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อื่น</w:t>
      </w:r>
    </w:p>
    <w:p w14:paraId="04F04AEC" w14:textId="1BC94278" w:rsidR="000B65BB" w:rsidRPr="00A74C29" w:rsidRDefault="000B65BB" w:rsidP="000B65BB">
      <w:pPr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54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49"/>
        <w:gridCol w:w="842"/>
        <w:gridCol w:w="1029"/>
        <w:gridCol w:w="278"/>
        <w:gridCol w:w="1032"/>
        <w:gridCol w:w="278"/>
        <w:gridCol w:w="1031"/>
        <w:gridCol w:w="275"/>
        <w:gridCol w:w="1131"/>
      </w:tblGrid>
      <w:tr w:rsidR="00AB6DF7" w:rsidRPr="00C075DE" w14:paraId="2540ED87" w14:textId="77777777" w:rsidTr="006E2DF8">
        <w:trPr>
          <w:trHeight w:val="433"/>
        </w:trPr>
        <w:tc>
          <w:tcPr>
            <w:tcW w:w="3649" w:type="dxa"/>
          </w:tcPr>
          <w:p w14:paraId="6EAB75B0" w14:textId="77777777" w:rsidR="00AB6DF7" w:rsidRPr="00C075DE" w:rsidRDefault="00AB6DF7" w:rsidP="00D3314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42CEE470" w14:textId="77777777" w:rsidR="00AB6DF7" w:rsidRPr="00C075DE" w:rsidRDefault="00AB6DF7" w:rsidP="00D3314A">
            <w:pPr>
              <w:ind w:left="-110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center"/>
          </w:tcPr>
          <w:p w14:paraId="161E6E2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" w:type="dxa"/>
            <w:vAlign w:val="center"/>
          </w:tcPr>
          <w:p w14:paraId="2873F933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14:paraId="042BF41F" w14:textId="77777777" w:rsidR="00AB6DF7" w:rsidRPr="00C075DE" w:rsidRDefault="00AB6DF7" w:rsidP="00D3314A">
            <w:pPr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67B4D" w:rsidRPr="00C075DE" w14:paraId="1C2CB6A0" w14:textId="77777777" w:rsidTr="006E2DF8">
        <w:trPr>
          <w:trHeight w:val="433"/>
        </w:trPr>
        <w:tc>
          <w:tcPr>
            <w:tcW w:w="3649" w:type="dxa"/>
          </w:tcPr>
          <w:p w14:paraId="15F22B04" w14:textId="77777777" w:rsidR="00E67B4D" w:rsidRPr="00C075DE" w:rsidRDefault="00E67B4D" w:rsidP="00E67B4D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0668E9C3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</w:tcPr>
          <w:p w14:paraId="01DC7EE3" w14:textId="25C67844" w:rsidR="00E67B4D" w:rsidRPr="00C075DE" w:rsidRDefault="00270230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862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8" w:type="dxa"/>
          </w:tcPr>
          <w:p w14:paraId="02FC81EA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2C10B15F" w14:textId="150F642E" w:rsidR="00E67B4D" w:rsidRPr="00C075DE" w:rsidRDefault="00270230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8" w:type="dxa"/>
          </w:tcPr>
          <w:p w14:paraId="17715F4D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7361DE58" w14:textId="5D804A07" w:rsidR="00E67B4D" w:rsidRPr="00C075DE" w:rsidRDefault="00270230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8626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กันย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ายน</w:t>
            </w:r>
          </w:p>
        </w:tc>
        <w:tc>
          <w:tcPr>
            <w:tcW w:w="275" w:type="dxa"/>
          </w:tcPr>
          <w:p w14:paraId="0C9BB9DA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9" w:type="dxa"/>
          </w:tcPr>
          <w:p w14:paraId="4D35989E" w14:textId="58686996" w:rsidR="00E67B4D" w:rsidRPr="00C075DE" w:rsidRDefault="00270230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7B4D"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67B4D" w:rsidRPr="00C075DE" w14:paraId="5E91D167" w14:textId="77777777" w:rsidTr="006E2DF8">
        <w:trPr>
          <w:trHeight w:val="421"/>
        </w:trPr>
        <w:tc>
          <w:tcPr>
            <w:tcW w:w="3649" w:type="dxa"/>
          </w:tcPr>
          <w:p w14:paraId="46E52A96" w14:textId="77777777" w:rsidR="00E67B4D" w:rsidRPr="00C075DE" w:rsidRDefault="00E67B4D" w:rsidP="00E67B4D">
            <w:pPr>
              <w:ind w:right="-108" w:hanging="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42" w:type="dxa"/>
          </w:tcPr>
          <w:p w14:paraId="609F8E76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</w:tabs>
              <w:ind w:left="-73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9" w:type="dxa"/>
          </w:tcPr>
          <w:p w14:paraId="64293A21" w14:textId="7ED38834" w:rsidR="00E67B4D" w:rsidRPr="00C075DE" w:rsidRDefault="00270230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8" w:type="dxa"/>
          </w:tcPr>
          <w:p w14:paraId="1CA7E818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707FADF8" w14:textId="3C3E73EC" w:rsidR="00E67B4D" w:rsidRPr="00C075DE" w:rsidRDefault="00270230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8" w:type="dxa"/>
          </w:tcPr>
          <w:p w14:paraId="6D41E758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31" w:type="dxa"/>
          </w:tcPr>
          <w:p w14:paraId="14551CAC" w14:textId="3D921A34" w:rsidR="00E67B4D" w:rsidRPr="00C075DE" w:rsidRDefault="00270230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5" w:type="dxa"/>
          </w:tcPr>
          <w:p w14:paraId="2039B626" w14:textId="77777777" w:rsidR="00E67B4D" w:rsidRPr="00C075DE" w:rsidRDefault="00E67B4D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29" w:type="dxa"/>
          </w:tcPr>
          <w:p w14:paraId="610D841A" w14:textId="1DC06BE9" w:rsidR="00E67B4D" w:rsidRPr="00C075DE" w:rsidRDefault="00270230" w:rsidP="00E67B4D">
            <w:pPr>
              <w:pStyle w:val="acctcolumnheading"/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E67B4D" w:rsidRPr="00C075DE" w14:paraId="429C3EA2" w14:textId="77777777" w:rsidTr="006E2DF8">
        <w:trPr>
          <w:trHeight w:val="421"/>
        </w:trPr>
        <w:tc>
          <w:tcPr>
            <w:tcW w:w="3649" w:type="dxa"/>
          </w:tcPr>
          <w:p w14:paraId="1B1B5534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2" w:type="dxa"/>
          </w:tcPr>
          <w:p w14:paraId="02A07E3E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</w:tabs>
              <w:ind w:left="-73" w:right="-15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054" w:type="dxa"/>
            <w:gridSpan w:val="7"/>
            <w:shd w:val="clear" w:color="auto" w:fill="auto"/>
          </w:tcPr>
          <w:p w14:paraId="6217B589" w14:textId="77777777" w:rsidR="00E67B4D" w:rsidRPr="00C075DE" w:rsidRDefault="00E67B4D" w:rsidP="00E67B4D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7B4D" w:rsidRPr="00C075DE" w14:paraId="3E2792CE" w14:textId="77777777" w:rsidTr="006E2DF8">
        <w:trPr>
          <w:trHeight w:val="421"/>
        </w:trPr>
        <w:tc>
          <w:tcPr>
            <w:tcW w:w="3649" w:type="dxa"/>
          </w:tcPr>
          <w:p w14:paraId="7F1BB2FA" w14:textId="020ED95A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842" w:type="dxa"/>
          </w:tcPr>
          <w:p w14:paraId="64AE10C3" w14:textId="25CEB561" w:rsidR="00E67B4D" w:rsidRPr="00C075DE" w:rsidRDefault="00270230" w:rsidP="00E67B4D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  <w:shd w:val="clear" w:color="auto" w:fill="auto"/>
          </w:tcPr>
          <w:p w14:paraId="04C5F112" w14:textId="10B76803" w:rsidR="00E67B4D" w:rsidRPr="00C10574" w:rsidRDefault="00270230" w:rsidP="0021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842</w:t>
            </w:r>
          </w:p>
        </w:tc>
        <w:tc>
          <w:tcPr>
            <w:tcW w:w="278" w:type="dxa"/>
          </w:tcPr>
          <w:p w14:paraId="38BDE60E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682F687F" w14:textId="4C804476" w:rsidR="00E67B4D" w:rsidRPr="00C075DE" w:rsidRDefault="00270230" w:rsidP="0021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67B4D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  <w:tc>
          <w:tcPr>
            <w:tcW w:w="278" w:type="dxa"/>
          </w:tcPr>
          <w:p w14:paraId="7DC8BFED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977E79A" w14:textId="7AE8CDFA" w:rsidR="00E67B4D" w:rsidRPr="00C075DE" w:rsidRDefault="00270230" w:rsidP="002147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892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620</w:t>
            </w:r>
          </w:p>
        </w:tc>
        <w:tc>
          <w:tcPr>
            <w:tcW w:w="275" w:type="dxa"/>
          </w:tcPr>
          <w:p w14:paraId="27FCC634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14:paraId="274C88C4" w14:textId="007E9790" w:rsidR="00E67B4D" w:rsidRPr="00C075DE" w:rsidRDefault="00270230" w:rsidP="00214702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67B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</w:t>
            </w:r>
          </w:p>
        </w:tc>
      </w:tr>
      <w:tr w:rsidR="00E67B4D" w:rsidRPr="00C075DE" w14:paraId="52573A7D" w14:textId="77777777" w:rsidTr="006E2DF8">
        <w:trPr>
          <w:trHeight w:val="433"/>
        </w:trPr>
        <w:tc>
          <w:tcPr>
            <w:tcW w:w="3649" w:type="dxa"/>
          </w:tcPr>
          <w:p w14:paraId="0F37CD3E" w14:textId="4FF64D48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ดอกเบี้ยค้างจ่าย - กิจการที่เกี่ยวข้องกัน</w:t>
            </w:r>
          </w:p>
        </w:tc>
        <w:tc>
          <w:tcPr>
            <w:tcW w:w="842" w:type="dxa"/>
          </w:tcPr>
          <w:p w14:paraId="6AC98648" w14:textId="445FA845" w:rsidR="00E67B4D" w:rsidRPr="00C075DE" w:rsidRDefault="00270230" w:rsidP="00E67B4D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029" w:type="dxa"/>
            <w:shd w:val="clear" w:color="auto" w:fill="auto"/>
          </w:tcPr>
          <w:p w14:paraId="5031724A" w14:textId="5FDE96DF" w:rsidR="00E67B4D" w:rsidRPr="00C10574" w:rsidRDefault="0027023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78" w:type="dxa"/>
          </w:tcPr>
          <w:p w14:paraId="13FA5DB9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06EA37B6" w14:textId="56427272" w:rsidR="00E67B4D" w:rsidRPr="00C075DE" w:rsidRDefault="0027023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  <w:tc>
          <w:tcPr>
            <w:tcW w:w="278" w:type="dxa"/>
          </w:tcPr>
          <w:p w14:paraId="6267E8C1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7591153" w14:textId="1D28768D" w:rsidR="00E67B4D" w:rsidRPr="00C075DE" w:rsidRDefault="00EF0A2B" w:rsidP="00E67B4D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5" w:type="dxa"/>
          </w:tcPr>
          <w:p w14:paraId="3EFA757E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14:paraId="297A4289" w14:textId="29C057B8" w:rsidR="00E67B4D" w:rsidRPr="00C075DE" w:rsidRDefault="00E67B4D" w:rsidP="00E67B4D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67B4D" w:rsidRPr="00C075DE" w14:paraId="08BFD4CB" w14:textId="77777777" w:rsidTr="006E2DF8">
        <w:trPr>
          <w:trHeight w:val="421"/>
        </w:trPr>
        <w:tc>
          <w:tcPr>
            <w:tcW w:w="3649" w:type="dxa"/>
          </w:tcPr>
          <w:p w14:paraId="7078B172" w14:textId="55A49A76" w:rsidR="00E67B4D" w:rsidRPr="00C075DE" w:rsidRDefault="00E67B4D" w:rsidP="00E67B4D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ค่าใช้จ่ายส่งเสริมการขายค้างจ่าย</w:t>
            </w:r>
          </w:p>
        </w:tc>
        <w:tc>
          <w:tcPr>
            <w:tcW w:w="842" w:type="dxa"/>
          </w:tcPr>
          <w:p w14:paraId="613C54E7" w14:textId="77777777" w:rsidR="00E67B4D" w:rsidRPr="00C075DE" w:rsidRDefault="00E67B4D" w:rsidP="00E67B4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629210BC" w14:textId="2249CE9D" w:rsidR="00E67B4D" w:rsidRPr="00C075DE" w:rsidRDefault="0027023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393</w:t>
            </w:r>
            <w:r w:rsidR="009361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706</w:t>
            </w:r>
          </w:p>
        </w:tc>
        <w:tc>
          <w:tcPr>
            <w:tcW w:w="278" w:type="dxa"/>
          </w:tcPr>
          <w:p w14:paraId="1898EEF1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3E134395" w14:textId="1F228197" w:rsidR="00E67B4D" w:rsidRPr="00C075DE" w:rsidRDefault="0027023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E67B4D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278" w:type="dxa"/>
          </w:tcPr>
          <w:p w14:paraId="04146F2B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EF97567" w14:textId="2AD727E0" w:rsidR="00E67B4D" w:rsidRPr="00613410" w:rsidRDefault="00270230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  <w:r w:rsidR="00950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839</w:t>
            </w:r>
          </w:p>
        </w:tc>
        <w:tc>
          <w:tcPr>
            <w:tcW w:w="275" w:type="dxa"/>
          </w:tcPr>
          <w:p w14:paraId="6319AD68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B1E6970" w14:textId="617607A2" w:rsidR="00E67B4D" w:rsidRPr="00C075DE" w:rsidRDefault="00270230" w:rsidP="00E67B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  <w:r w:rsidR="00E67B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431</w:t>
            </w:r>
          </w:p>
        </w:tc>
      </w:tr>
      <w:tr w:rsidR="00E67B4D" w:rsidRPr="00C075DE" w14:paraId="1BCB60ED" w14:textId="77777777" w:rsidTr="006E2DF8">
        <w:trPr>
          <w:trHeight w:val="433"/>
        </w:trPr>
        <w:tc>
          <w:tcPr>
            <w:tcW w:w="3649" w:type="dxa"/>
          </w:tcPr>
          <w:p w14:paraId="776BBA81" w14:textId="2733255E" w:rsidR="00E67B4D" w:rsidRPr="00C075DE" w:rsidRDefault="00E67B4D" w:rsidP="00E67B4D">
            <w:pPr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842" w:type="dxa"/>
          </w:tcPr>
          <w:p w14:paraId="7ADED2AF" w14:textId="77777777" w:rsidR="00E67B4D" w:rsidRPr="00C075DE" w:rsidRDefault="00E67B4D" w:rsidP="00E67B4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51456C19" w14:textId="0A8FAAD9" w:rsidR="00E67B4D" w:rsidRPr="00C075DE" w:rsidRDefault="0027023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="009361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634</w:t>
            </w:r>
          </w:p>
        </w:tc>
        <w:tc>
          <w:tcPr>
            <w:tcW w:w="278" w:type="dxa"/>
          </w:tcPr>
          <w:p w14:paraId="6F50E3E7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0D44198B" w14:textId="5EC9D97C" w:rsidR="00E67B4D" w:rsidRPr="00C075DE" w:rsidRDefault="0027023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E67B4D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78" w:type="dxa"/>
          </w:tcPr>
          <w:p w14:paraId="0894B075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4B422C81" w14:textId="7078C593" w:rsidR="00E67B4D" w:rsidRPr="00C075DE" w:rsidRDefault="00270230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</w:t>
            </w:r>
            <w:r w:rsidR="009500E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275" w:type="dxa"/>
          </w:tcPr>
          <w:p w14:paraId="44B22CF3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02734930" w14:textId="7B784C49" w:rsidR="00E67B4D" w:rsidRPr="00C075DE" w:rsidRDefault="00270230" w:rsidP="00E67B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203</w:t>
            </w:r>
            <w:r w:rsidR="00E67B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467</w:t>
            </w:r>
          </w:p>
        </w:tc>
      </w:tr>
      <w:tr w:rsidR="00CD6AB4" w:rsidRPr="00C075DE" w14:paraId="534813EE" w14:textId="77777777" w:rsidTr="006E2DF8">
        <w:trPr>
          <w:trHeight w:val="421"/>
        </w:trPr>
        <w:tc>
          <w:tcPr>
            <w:tcW w:w="3649" w:type="dxa"/>
          </w:tcPr>
          <w:p w14:paraId="2D9E8E69" w14:textId="77777777" w:rsidR="00CD6AB4" w:rsidRDefault="00CD6AB4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42" w:type="dxa"/>
          </w:tcPr>
          <w:p w14:paraId="36CA2B3C" w14:textId="77777777" w:rsidR="00CD6AB4" w:rsidRPr="00C075DE" w:rsidRDefault="00CD6AB4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04E97584" w14:textId="74558626" w:rsidR="00CD6AB4" w:rsidRPr="00845E35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237</w:t>
            </w:r>
            <w:r w:rsidR="009361E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78" w:type="dxa"/>
          </w:tcPr>
          <w:p w14:paraId="0B4DFED5" w14:textId="77777777" w:rsidR="00CD6AB4" w:rsidRPr="00C075DE" w:rsidRDefault="00CD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4A35D57E" w14:textId="1C5F2D2A" w:rsidR="00CD6AB4" w:rsidRPr="00845E35" w:rsidRDefault="00270230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197</w:t>
            </w:r>
            <w:r w:rsidR="00CD6AB4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345</w:t>
            </w:r>
          </w:p>
        </w:tc>
        <w:tc>
          <w:tcPr>
            <w:tcW w:w="278" w:type="dxa"/>
          </w:tcPr>
          <w:p w14:paraId="0E4C31BF" w14:textId="77777777" w:rsidR="00CD6AB4" w:rsidRPr="00C075DE" w:rsidRDefault="00CD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1C1D203D" w14:textId="6440103B" w:rsidR="00CD6AB4" w:rsidRPr="00845E35" w:rsidRDefault="00270230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</w:t>
            </w:r>
            <w:r w:rsidR="009500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390</w:t>
            </w:r>
          </w:p>
        </w:tc>
        <w:tc>
          <w:tcPr>
            <w:tcW w:w="275" w:type="dxa"/>
          </w:tcPr>
          <w:p w14:paraId="246A9250" w14:textId="77777777" w:rsidR="00CD6AB4" w:rsidRPr="00C075DE" w:rsidRDefault="00CD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77BCBD9" w14:textId="31B95E1A" w:rsidR="00CD6AB4" w:rsidRPr="00845E35" w:rsidRDefault="00270230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186</w:t>
            </w:r>
            <w:r w:rsidR="00CD6AB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824</w:t>
            </w:r>
          </w:p>
        </w:tc>
      </w:tr>
      <w:tr w:rsidR="00E67B4D" w:rsidRPr="00C075DE" w14:paraId="24445446" w14:textId="77777777" w:rsidTr="006E2DF8">
        <w:trPr>
          <w:trHeight w:val="433"/>
        </w:trPr>
        <w:tc>
          <w:tcPr>
            <w:tcW w:w="3649" w:type="dxa"/>
          </w:tcPr>
          <w:p w14:paraId="6E59600D" w14:textId="15A15619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 - กิจการอื่น</w:t>
            </w:r>
          </w:p>
        </w:tc>
        <w:tc>
          <w:tcPr>
            <w:tcW w:w="842" w:type="dxa"/>
          </w:tcPr>
          <w:p w14:paraId="75C6C55C" w14:textId="77777777" w:rsidR="00E67B4D" w:rsidRPr="00C075DE" w:rsidRDefault="00E67B4D" w:rsidP="00E67B4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658E5753" w14:textId="517B9194" w:rsidR="00E67B4D" w:rsidRPr="00C075DE" w:rsidRDefault="0027023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="00FB09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8" w:type="dxa"/>
          </w:tcPr>
          <w:p w14:paraId="20B90390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74CA812D" w14:textId="10382A9C" w:rsidR="00E67B4D" w:rsidRPr="00C075DE" w:rsidRDefault="0027023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="00E67B4D" w:rsidRPr="00DA390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278" w:type="dxa"/>
          </w:tcPr>
          <w:p w14:paraId="17CAA1B2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53A9F75D" w14:textId="072DF7AC" w:rsidR="00E67B4D" w:rsidRPr="00C22715" w:rsidRDefault="00270230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 w:rsidR="00EF0A2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843</w:t>
            </w:r>
          </w:p>
        </w:tc>
        <w:tc>
          <w:tcPr>
            <w:tcW w:w="275" w:type="dxa"/>
          </w:tcPr>
          <w:p w14:paraId="3A83927D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14:paraId="649787DF" w14:textId="35E99366" w:rsidR="00E67B4D" w:rsidRPr="00C075DE" w:rsidRDefault="00270230" w:rsidP="00E67B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  <w:r w:rsidR="00E67B4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221</w:t>
            </w:r>
          </w:p>
        </w:tc>
      </w:tr>
      <w:tr w:rsidR="009F6F46" w:rsidRPr="00C075DE" w14:paraId="7210D9A9" w14:textId="77777777" w:rsidTr="006E2DF8">
        <w:trPr>
          <w:trHeight w:val="433"/>
        </w:trPr>
        <w:tc>
          <w:tcPr>
            <w:tcW w:w="3649" w:type="dxa"/>
          </w:tcPr>
          <w:p w14:paraId="3980AE41" w14:textId="0E0250A5" w:rsidR="009F6F46" w:rsidRPr="0087049C" w:rsidRDefault="009F6F46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842" w:type="dxa"/>
          </w:tcPr>
          <w:p w14:paraId="18A9D193" w14:textId="7E361054" w:rsidR="009F6F46" w:rsidRPr="00C075DE" w:rsidRDefault="00455920" w:rsidP="00455920">
            <w:pPr>
              <w:tabs>
                <w:tab w:val="clear" w:pos="227"/>
                <w:tab w:val="clear" w:pos="454"/>
                <w:tab w:val="clear" w:pos="680"/>
              </w:tabs>
              <w:ind w:left="-145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029" w:type="dxa"/>
            <w:shd w:val="clear" w:color="auto" w:fill="auto"/>
          </w:tcPr>
          <w:p w14:paraId="45D9C5B3" w14:textId="5C8444EE" w:rsidR="009F6F46" w:rsidRPr="00270230" w:rsidRDefault="009F6F46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8,816</w:t>
            </w:r>
          </w:p>
        </w:tc>
        <w:tc>
          <w:tcPr>
            <w:tcW w:w="278" w:type="dxa"/>
          </w:tcPr>
          <w:p w14:paraId="4E8240F0" w14:textId="77777777" w:rsidR="009F6F46" w:rsidRPr="00C075DE" w:rsidRDefault="009F6F46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</w:tcPr>
          <w:p w14:paraId="76021A04" w14:textId="0F495528" w:rsidR="009F6F46" w:rsidRPr="00270230" w:rsidRDefault="009F6F46" w:rsidP="009F6F4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8" w:type="dxa"/>
          </w:tcPr>
          <w:p w14:paraId="49ACFBB2" w14:textId="77777777" w:rsidR="009F6F46" w:rsidRPr="00C075DE" w:rsidRDefault="009F6F46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0C40B967" w14:textId="58B6AF3E" w:rsidR="009F6F46" w:rsidRPr="00270230" w:rsidRDefault="009F6F46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8,816</w:t>
            </w:r>
          </w:p>
        </w:tc>
        <w:tc>
          <w:tcPr>
            <w:tcW w:w="275" w:type="dxa"/>
          </w:tcPr>
          <w:p w14:paraId="2A1560D0" w14:textId="77777777" w:rsidR="009F6F46" w:rsidRPr="00C075DE" w:rsidRDefault="009F6F46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29" w:type="dxa"/>
          </w:tcPr>
          <w:p w14:paraId="112FCE7A" w14:textId="7F0FB173" w:rsidR="009F6F46" w:rsidRPr="00270230" w:rsidRDefault="009F6F46" w:rsidP="009F6F46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E67B4D" w:rsidRPr="00C075DE" w14:paraId="22DBFF8A" w14:textId="77777777" w:rsidTr="006E2DF8">
        <w:trPr>
          <w:trHeight w:val="421"/>
        </w:trPr>
        <w:tc>
          <w:tcPr>
            <w:tcW w:w="3649" w:type="dxa"/>
          </w:tcPr>
          <w:p w14:paraId="249EEDDF" w14:textId="3F3A51DE" w:rsidR="00E67B4D" w:rsidRPr="00C075DE" w:rsidRDefault="00E67B4D" w:rsidP="00E67B4D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0E50E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ๆ </w:t>
            </w:r>
          </w:p>
        </w:tc>
        <w:tc>
          <w:tcPr>
            <w:tcW w:w="842" w:type="dxa"/>
          </w:tcPr>
          <w:p w14:paraId="00184D72" w14:textId="77777777" w:rsidR="00E67B4D" w:rsidRPr="00C075DE" w:rsidRDefault="00E67B4D" w:rsidP="00E67B4D">
            <w:pP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shd w:val="clear" w:color="auto" w:fill="auto"/>
          </w:tcPr>
          <w:p w14:paraId="3F5FC231" w14:textId="27B949E6" w:rsidR="00E67B4D" w:rsidRPr="00C075DE" w:rsidRDefault="0045592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FB094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78" w:type="dxa"/>
          </w:tcPr>
          <w:p w14:paraId="57A998FC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205ED217" w14:textId="5AED653A" w:rsidR="00E67B4D" w:rsidRPr="00C075DE" w:rsidRDefault="0027023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E67B4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278" w:type="dxa"/>
          </w:tcPr>
          <w:p w14:paraId="70AE8E53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1" w:type="dxa"/>
            <w:shd w:val="clear" w:color="auto" w:fill="auto"/>
          </w:tcPr>
          <w:p w14:paraId="7396FB6A" w14:textId="6BD3FFA5" w:rsidR="00E67B4D" w:rsidRPr="00C075DE" w:rsidRDefault="00455920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EF0A2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</w:t>
            </w:r>
          </w:p>
        </w:tc>
        <w:tc>
          <w:tcPr>
            <w:tcW w:w="275" w:type="dxa"/>
          </w:tcPr>
          <w:p w14:paraId="0237F5B1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9" w:type="dxa"/>
          </w:tcPr>
          <w:p w14:paraId="37D9353C" w14:textId="2A6909E6" w:rsidR="00E67B4D" w:rsidRPr="00C075DE" w:rsidRDefault="00270230" w:rsidP="00E67B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E67B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</w:t>
            </w:r>
          </w:p>
        </w:tc>
      </w:tr>
      <w:tr w:rsidR="00E67B4D" w:rsidRPr="00C075DE" w14:paraId="34A02889" w14:textId="77777777" w:rsidTr="006E2DF8">
        <w:trPr>
          <w:trHeight w:val="433"/>
        </w:trPr>
        <w:tc>
          <w:tcPr>
            <w:tcW w:w="3649" w:type="dxa"/>
          </w:tcPr>
          <w:p w14:paraId="6CE71936" w14:textId="3EF5BE92" w:rsidR="00E67B4D" w:rsidRPr="00C075DE" w:rsidRDefault="00E67B4D" w:rsidP="00E67B4D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dxa"/>
          </w:tcPr>
          <w:p w14:paraId="78BF22C7" w14:textId="77777777" w:rsidR="00E67B4D" w:rsidRPr="00C075DE" w:rsidRDefault="00E67B4D" w:rsidP="00E67B4D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6175D" w14:textId="338188ED" w:rsidR="00E67B4D" w:rsidRPr="00C075DE" w:rsidRDefault="0027023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999</w:t>
            </w:r>
            <w:r w:rsidR="00FB09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278" w:type="dxa"/>
          </w:tcPr>
          <w:p w14:paraId="19DB3A5B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</w:tcPr>
          <w:p w14:paraId="0A5A7A4C" w14:textId="74D1C921" w:rsidR="00E67B4D" w:rsidRPr="00C075DE" w:rsidRDefault="00270230" w:rsidP="00E67B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after="0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734</w:t>
            </w:r>
            <w:r w:rsidR="00E67B4D" w:rsidRPr="00DA39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  <w:tc>
          <w:tcPr>
            <w:tcW w:w="278" w:type="dxa"/>
          </w:tcPr>
          <w:p w14:paraId="4C1262CA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4CD86" w14:textId="30AFBC43" w:rsidR="00E67B4D" w:rsidRPr="00C075DE" w:rsidRDefault="00270230" w:rsidP="00E67B4D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971</w:t>
            </w:r>
            <w:r w:rsidR="00D03DE2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035</w:t>
            </w:r>
          </w:p>
        </w:tc>
        <w:tc>
          <w:tcPr>
            <w:tcW w:w="275" w:type="dxa"/>
          </w:tcPr>
          <w:p w14:paraId="4E2D8E55" w14:textId="77777777" w:rsidR="00E67B4D" w:rsidRPr="00C075DE" w:rsidRDefault="00E67B4D" w:rsidP="00E67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</w:tcPr>
          <w:p w14:paraId="44BA2813" w14:textId="117F435B" w:rsidR="00E67B4D" w:rsidRPr="00C075DE" w:rsidRDefault="00270230" w:rsidP="00E67B4D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  <w:r w:rsidR="00E67B4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614</w:t>
            </w:r>
          </w:p>
        </w:tc>
      </w:tr>
    </w:tbl>
    <w:p w14:paraId="7C1574F5" w14:textId="4EE8F795" w:rsidR="00A74C29" w:rsidRDefault="00A74C29" w:rsidP="00A74C2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5A6EDCFA" w14:textId="6A205875" w:rsidR="007563F7" w:rsidRDefault="007563F7" w:rsidP="00A74C29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667ACF0F" w14:textId="25B6AF2B" w:rsidR="00A74C29" w:rsidRDefault="00A74C29" w:rsidP="00A74C29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ทุนเรือนหุ้น</w:t>
      </w:r>
    </w:p>
    <w:p w14:paraId="34400A73" w14:textId="17DD9FB8" w:rsidR="00A74C29" w:rsidRPr="00A12EA4" w:rsidRDefault="00A74C29" w:rsidP="00A74C2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812"/>
        <w:gridCol w:w="255"/>
        <w:gridCol w:w="1076"/>
        <w:gridCol w:w="275"/>
        <w:gridCol w:w="1059"/>
        <w:gridCol w:w="272"/>
        <w:gridCol w:w="986"/>
        <w:gridCol w:w="275"/>
        <w:gridCol w:w="916"/>
      </w:tblGrid>
      <w:tr w:rsidR="00D40B90" w:rsidRPr="00E866E9" w14:paraId="0062818E" w14:textId="77777777" w:rsidTr="00D40B90">
        <w:trPr>
          <w:tblHeader/>
        </w:trPr>
        <w:tc>
          <w:tcPr>
            <w:tcW w:w="1772" w:type="pct"/>
          </w:tcPr>
          <w:p w14:paraId="7B1D91FD" w14:textId="2199CBAF" w:rsidR="00D40B90" w:rsidRPr="00E866E9" w:rsidRDefault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862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42" w:type="pct"/>
          </w:tcPr>
          <w:p w14:paraId="38768787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39" w:type="pct"/>
          </w:tcPr>
          <w:p w14:paraId="363A202F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3" w:type="pct"/>
            <w:gridSpan w:val="3"/>
          </w:tcPr>
          <w:p w14:paraId="6EF17241" w14:textId="47FE038F" w:rsidR="00D40B90" w:rsidRPr="00E866E9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3FB916E2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6" w:type="pct"/>
            <w:gridSpan w:val="3"/>
          </w:tcPr>
          <w:p w14:paraId="3AAFABE7" w14:textId="574F0E62" w:rsidR="00D40B90" w:rsidRPr="00E866E9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D40B90" w:rsidRPr="00E866E9" w14:paraId="711F97C9" w14:textId="77777777" w:rsidTr="00D40B90">
        <w:trPr>
          <w:tblHeader/>
        </w:trPr>
        <w:tc>
          <w:tcPr>
            <w:tcW w:w="1772" w:type="pct"/>
          </w:tcPr>
          <w:p w14:paraId="5E10E6BF" w14:textId="2E0A0134" w:rsidR="00D40B90" w:rsidRPr="00E866E9" w:rsidRDefault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270230"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8626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442" w:type="pct"/>
          </w:tcPr>
          <w:p w14:paraId="49711623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39" w:type="pct"/>
          </w:tcPr>
          <w:p w14:paraId="126B2265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1342D3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0" w:type="pct"/>
          </w:tcPr>
          <w:p w14:paraId="04F77318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4071C6A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8" w:type="pct"/>
          </w:tcPr>
          <w:p w14:paraId="3FD9C6EE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20B169AF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7" w:right="-93" w:firstLine="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50" w:type="pct"/>
          </w:tcPr>
          <w:p w14:paraId="51303484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415B92E8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D40B90" w:rsidRPr="00E866E9" w14:paraId="541E642C" w14:textId="77777777" w:rsidTr="00D40B90">
        <w:trPr>
          <w:tblHeader/>
        </w:trPr>
        <w:tc>
          <w:tcPr>
            <w:tcW w:w="1772" w:type="pct"/>
          </w:tcPr>
          <w:p w14:paraId="640EDB20" w14:textId="77777777" w:rsidR="00D40B90" w:rsidRPr="00E866E9" w:rsidRDefault="00D40B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2" w:type="pct"/>
          </w:tcPr>
          <w:p w14:paraId="28F9440D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9" w:type="pct"/>
          </w:tcPr>
          <w:p w14:paraId="7DB47000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47" w:type="pct"/>
            <w:gridSpan w:val="7"/>
          </w:tcPr>
          <w:p w14:paraId="0E39A292" w14:textId="77777777" w:rsidR="00D40B90" w:rsidRPr="00E866E9" w:rsidRDefault="00D40B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(พันหุ้น</w:t>
            </w: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E866E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05C6F" w:rsidRPr="00E866E9" w14:paraId="0A6FE24F" w14:textId="77777777" w:rsidTr="00D40B90">
        <w:tc>
          <w:tcPr>
            <w:tcW w:w="1772" w:type="pct"/>
          </w:tcPr>
          <w:p w14:paraId="2CF5E179" w14:textId="451A6856" w:rsidR="00C05C6F" w:rsidRPr="00E866E9" w:rsidRDefault="00C05C6F" w:rsidP="00C05C6F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ทุนจดทะเบียน ณ วันที่ </w:t>
            </w:r>
            <w:r w:rsidR="00270230" w:rsidRPr="002702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30</w:t>
            </w:r>
            <w:r w:rsidRPr="00E866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กันย</w:t>
            </w:r>
            <w:r w:rsidRPr="00E866E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ายน</w:t>
            </w:r>
          </w:p>
        </w:tc>
        <w:tc>
          <w:tcPr>
            <w:tcW w:w="442" w:type="pct"/>
          </w:tcPr>
          <w:p w14:paraId="6FD7B19A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0C54832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6B6F8BB1" w14:textId="0B23EF15" w:rsidR="00C05C6F" w:rsidRPr="00E866E9" w:rsidRDefault="00270230" w:rsidP="0021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C05C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50" w:type="pct"/>
          </w:tcPr>
          <w:p w14:paraId="314EE3DD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3A8851C1" w14:textId="62D1CC8C" w:rsidR="00C05C6F" w:rsidRPr="00E866E9" w:rsidRDefault="00270230" w:rsidP="0021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C05C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8" w:type="pct"/>
          </w:tcPr>
          <w:p w14:paraId="1AB522FF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320C47DC" w14:textId="7E8F708F" w:rsidR="00C05C6F" w:rsidRPr="00E866E9" w:rsidRDefault="00270230" w:rsidP="0021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C05C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  <w:tc>
          <w:tcPr>
            <w:tcW w:w="150" w:type="pct"/>
          </w:tcPr>
          <w:p w14:paraId="1C2D97BE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14:paraId="1C231F2E" w14:textId="5565F37A" w:rsidR="00C05C6F" w:rsidRPr="00E866E9" w:rsidRDefault="00270230" w:rsidP="00214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C05C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tr w:rsidR="00C05C6F" w:rsidRPr="00A12EA4" w14:paraId="7A29EA21" w14:textId="77777777" w:rsidTr="00D40B90">
        <w:tc>
          <w:tcPr>
            <w:tcW w:w="1772" w:type="pct"/>
          </w:tcPr>
          <w:p w14:paraId="0149A5D4" w14:textId="77777777" w:rsidR="00C05C6F" w:rsidRPr="00A12EA4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2" w:type="pct"/>
          </w:tcPr>
          <w:p w14:paraId="016B612E" w14:textId="77777777" w:rsidR="00C05C6F" w:rsidRPr="00A12EA4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0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39" w:type="pct"/>
          </w:tcPr>
          <w:p w14:paraId="0F7BC6CE" w14:textId="77777777" w:rsidR="00C05C6F" w:rsidRPr="00A12EA4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1A868871" w14:textId="77777777" w:rsidR="00C05C6F" w:rsidRPr="00A12EA4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</w:tcPr>
          <w:p w14:paraId="362D19B3" w14:textId="77777777" w:rsidR="00C05C6F" w:rsidRPr="00A12EA4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B3FC486" w14:textId="77777777" w:rsidR="00C05C6F" w:rsidRPr="00A12EA4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58633EC4" w14:textId="77777777" w:rsidR="00C05C6F" w:rsidRPr="00A12EA4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726BC93B" w14:textId="77777777" w:rsidR="00C05C6F" w:rsidRPr="00A12EA4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0" w:type="pct"/>
          </w:tcPr>
          <w:p w14:paraId="2C13C915" w14:textId="77777777" w:rsidR="00C05C6F" w:rsidRPr="00A12EA4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0E15ECCB" w14:textId="77777777" w:rsidR="00C05C6F" w:rsidRPr="00A12EA4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87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5C6F" w:rsidRPr="00E866E9" w14:paraId="2373C792" w14:textId="77777777" w:rsidTr="00D40B90">
        <w:tc>
          <w:tcPr>
            <w:tcW w:w="1772" w:type="pct"/>
          </w:tcPr>
          <w:p w14:paraId="3507F1A5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866E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442" w:type="pct"/>
          </w:tcPr>
          <w:p w14:paraId="0CCE11F3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589343EF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24A20B8E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77A2175B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066F6EC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91B6EC3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1C74FD11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F1D40ED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</w:tcPr>
          <w:p w14:paraId="3050B671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5C6F" w:rsidRPr="00E866E9" w14:paraId="308FA1FC" w14:textId="77777777" w:rsidTr="00D40B90">
        <w:tc>
          <w:tcPr>
            <w:tcW w:w="1772" w:type="pct"/>
          </w:tcPr>
          <w:p w14:paraId="2BBC008F" w14:textId="211FEF68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86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42" w:type="pct"/>
          </w:tcPr>
          <w:p w14:paraId="666E4397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F23E94C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0FB9E29A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936E730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A5013F2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D1A2040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</w:tcPr>
          <w:p w14:paraId="1E54227A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1CBB531A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</w:tcPr>
          <w:p w14:paraId="596FC970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05C6F" w:rsidRPr="00E866E9" w14:paraId="1C1B5D8B" w14:textId="77777777" w:rsidTr="00E866E9">
        <w:tc>
          <w:tcPr>
            <w:tcW w:w="1772" w:type="pct"/>
          </w:tcPr>
          <w:p w14:paraId="1146014A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2" w:type="pct"/>
          </w:tcPr>
          <w:p w14:paraId="45AC24F6" w14:textId="0E14DD83" w:rsidR="00C05C6F" w:rsidRPr="00E866E9" w:rsidRDefault="00270230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7812CA3B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3E5239C" w14:textId="2BAEC426" w:rsidR="00C05C6F" w:rsidRPr="00E866E9" w:rsidRDefault="00270230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C05C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50" w:type="pct"/>
          </w:tcPr>
          <w:p w14:paraId="0893D9FD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1E68DF" w14:textId="3C0EE10D" w:rsidR="00C05C6F" w:rsidRPr="00E866E9" w:rsidRDefault="00270230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308</w:t>
            </w:r>
            <w:r w:rsidR="00C05C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48" w:type="pct"/>
          </w:tcPr>
          <w:p w14:paraId="48AA0210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3D1DEB7E" w14:textId="7BF6E4F9" w:rsidR="00C05C6F" w:rsidRPr="00E866E9" w:rsidRDefault="00270230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306</w:t>
            </w:r>
            <w:r w:rsidR="00C05C6F">
              <w:rPr>
                <w:rFonts w:ascii="Angsana New" w:hAnsi="Angsana New"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</w:rPr>
              <w:t>087</w:t>
            </w:r>
          </w:p>
        </w:tc>
        <w:tc>
          <w:tcPr>
            <w:tcW w:w="150" w:type="pct"/>
          </w:tcPr>
          <w:p w14:paraId="3FE005C8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</w:tcPr>
          <w:p w14:paraId="104AAEAA" w14:textId="2B605A62" w:rsidR="00C05C6F" w:rsidRPr="00E866E9" w:rsidRDefault="00270230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306</w:t>
            </w:r>
            <w:r w:rsidR="00C05C6F">
              <w:rPr>
                <w:rFonts w:ascii="Angsana New" w:hAnsi="Angsana New"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</w:rPr>
              <w:t>087</w:t>
            </w:r>
          </w:p>
        </w:tc>
      </w:tr>
      <w:tr w:rsidR="00C05C6F" w:rsidRPr="00E866E9" w14:paraId="378ABAE9" w14:textId="77777777">
        <w:tc>
          <w:tcPr>
            <w:tcW w:w="1772" w:type="pct"/>
            <w:shd w:val="clear" w:color="auto" w:fill="auto"/>
          </w:tcPr>
          <w:p w14:paraId="60E0504C" w14:textId="5901B83B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หุ้นทุนออกให้ตามสิทธิ</w:t>
            </w:r>
            <w:r w:rsidRPr="00E866E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42" w:type="pct"/>
            <w:shd w:val="clear" w:color="auto" w:fill="auto"/>
          </w:tcPr>
          <w:p w14:paraId="1875534C" w14:textId="1E215F61" w:rsidR="00C05C6F" w:rsidRPr="00E866E9" w:rsidRDefault="00270230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68093C5C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55D86A3" w14:textId="55ACAEC3" w:rsidR="00C05C6F" w:rsidRPr="00E866E9" w:rsidRDefault="00630768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00306AA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F236D5D" w14:textId="5CB959C3" w:rsidR="00C05C6F" w:rsidRPr="00E866E9" w:rsidRDefault="00630768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D277F2D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  <w:shd w:val="clear" w:color="auto" w:fill="auto"/>
          </w:tcPr>
          <w:p w14:paraId="3F469486" w14:textId="628C3328" w:rsidR="00C05C6F" w:rsidRPr="00E866E9" w:rsidRDefault="00270230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2</w:t>
            </w:r>
            <w:r w:rsidR="00C05C6F">
              <w:rPr>
                <w:rFonts w:ascii="Angsana New" w:hAnsi="Angsana New"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50" w:type="pct"/>
            <w:shd w:val="clear" w:color="auto" w:fill="auto"/>
          </w:tcPr>
          <w:p w14:paraId="11BCB4D8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  <w:tcBorders>
              <w:bottom w:val="single" w:sz="4" w:space="0" w:color="auto"/>
            </w:tcBorders>
            <w:shd w:val="clear" w:color="auto" w:fill="auto"/>
          </w:tcPr>
          <w:p w14:paraId="0F7285FC" w14:textId="77C25CF1" w:rsidR="00C05C6F" w:rsidRPr="00E866E9" w:rsidRDefault="00270230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="Angsana New" w:hAnsi="Angsana New"/>
                <w:sz w:val="30"/>
                <w:szCs w:val="30"/>
              </w:rPr>
              <w:t>2</w:t>
            </w:r>
            <w:r w:rsidR="00C05C6F">
              <w:rPr>
                <w:rFonts w:ascii="Angsana New" w:hAnsi="Angsana New"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C05C6F" w:rsidRPr="00E866E9" w14:paraId="26E3C7E7" w14:textId="77777777" w:rsidTr="00D40B90">
        <w:tc>
          <w:tcPr>
            <w:tcW w:w="1772" w:type="pct"/>
          </w:tcPr>
          <w:p w14:paraId="6031567B" w14:textId="6645D850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866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E866E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442" w:type="pct"/>
          </w:tcPr>
          <w:p w14:paraId="5FCFA4B8" w14:textId="77777777" w:rsidR="00C05C6F" w:rsidRPr="00E866E9" w:rsidRDefault="00C05C6F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BEF003C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5AE8CC05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FE7CDEF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AD415CD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65553A5A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</w:tcBorders>
          </w:tcPr>
          <w:p w14:paraId="11AC89A8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329A848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9" w:type="pct"/>
            <w:tcBorders>
              <w:top w:val="single" w:sz="4" w:space="0" w:color="auto"/>
            </w:tcBorders>
          </w:tcPr>
          <w:p w14:paraId="1029991E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05C6F" w:rsidRPr="00E866E9" w14:paraId="1F396C15" w14:textId="77777777" w:rsidTr="00D40B90">
        <w:tc>
          <w:tcPr>
            <w:tcW w:w="1772" w:type="pct"/>
          </w:tcPr>
          <w:p w14:paraId="0B789EA5" w14:textId="77777777" w:rsidR="00C05C6F" w:rsidRPr="00E866E9" w:rsidRDefault="00C05C6F" w:rsidP="00C05C6F">
            <w:pPr>
              <w:pStyle w:val="Heading8"/>
              <w:tabs>
                <w:tab w:val="left" w:pos="372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6E9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42" w:type="pct"/>
          </w:tcPr>
          <w:p w14:paraId="2D6ADC7C" w14:textId="2F4AF31D" w:rsidR="00C05C6F" w:rsidRPr="00E866E9" w:rsidRDefault="00270230" w:rsidP="00C05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779951E4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</w:tcPr>
          <w:p w14:paraId="4FE797A8" w14:textId="23E9B2BF" w:rsidR="00C05C6F" w:rsidRPr="00E866E9" w:rsidRDefault="00270230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630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50" w:type="pct"/>
          </w:tcPr>
          <w:p w14:paraId="02B1DD61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7C868171" w14:textId="26C19F40" w:rsidR="00C05C6F" w:rsidRPr="00E866E9" w:rsidRDefault="00270230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308</w:t>
            </w:r>
            <w:r w:rsidR="006307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48" w:type="pct"/>
          </w:tcPr>
          <w:p w14:paraId="4F20B687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bottom w:val="double" w:sz="4" w:space="0" w:color="auto"/>
            </w:tcBorders>
          </w:tcPr>
          <w:p w14:paraId="350727CB" w14:textId="437560EE" w:rsidR="00C05C6F" w:rsidRPr="00E866E9" w:rsidRDefault="00270230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C05C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50" w:type="pct"/>
          </w:tcPr>
          <w:p w14:paraId="6E8E6CE9" w14:textId="77777777" w:rsidR="00C05C6F" w:rsidRPr="00E866E9" w:rsidRDefault="00C05C6F" w:rsidP="00C05C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99" w:type="pct"/>
            <w:tcBorders>
              <w:bottom w:val="double" w:sz="4" w:space="0" w:color="auto"/>
            </w:tcBorders>
          </w:tcPr>
          <w:p w14:paraId="68F52280" w14:textId="6FD41E92" w:rsidR="00C05C6F" w:rsidRPr="00E866E9" w:rsidRDefault="00270230" w:rsidP="002147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7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  <w:r w:rsidR="00C05C6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</w:p>
        </w:tc>
      </w:tr>
    </w:tbl>
    <w:p w14:paraId="7EB4DA09" w14:textId="2498CEA2" w:rsidR="00D40B90" w:rsidRPr="00A12EA4" w:rsidRDefault="00D40B90" w:rsidP="00A74C29">
      <w:pPr>
        <w:rPr>
          <w:rFonts w:asciiTheme="majorBidi" w:hAnsiTheme="majorBidi" w:cstheme="majorBidi"/>
          <w:sz w:val="24"/>
          <w:szCs w:val="24"/>
        </w:rPr>
      </w:pPr>
    </w:p>
    <w:p w14:paraId="6D1B2064" w14:textId="3B3C45D5" w:rsidR="00E866E9" w:rsidRPr="00E866E9" w:rsidRDefault="00E866E9" w:rsidP="00E8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E866E9">
        <w:rPr>
          <w:rFonts w:ascii="Angsana New" w:hAnsi="Angsana New" w:hint="cs"/>
          <w:spacing w:val="-4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E866E9">
        <w:rPr>
          <w:rFonts w:ascii="Angsana New" w:hAnsi="Angsana New"/>
          <w:spacing w:val="-4"/>
          <w:sz w:val="30"/>
          <w:szCs w:val="30"/>
          <w:cs/>
        </w:rPr>
        <w:t>เมื่</w:t>
      </w:r>
      <w:r w:rsidRPr="00E866E9">
        <w:rPr>
          <w:rFonts w:ascii="Angsana New" w:hAnsi="Angsana New" w:hint="cs"/>
          <w:spacing w:val="-4"/>
          <w:sz w:val="30"/>
          <w:szCs w:val="30"/>
          <w:cs/>
        </w:rPr>
        <w:t>อ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27</w:t>
      </w:r>
      <w:r w:rsidRPr="00E866E9"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2566</w:t>
      </w:r>
      <w:r w:rsidRPr="00E866E9">
        <w:rPr>
          <w:rFonts w:ascii="Angsana New" w:hAnsi="Angsana New" w:hint="cs"/>
          <w:spacing w:val="-4"/>
          <w:sz w:val="30"/>
          <w:szCs w:val="30"/>
          <w:cs/>
        </w:rPr>
        <w:t xml:space="preserve"> ผู้ถือหุ้นมีมติอนุมัติ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ลดทุนจดทะเบียนของบริษัทจากเดิมจำนวน </w:t>
      </w:r>
      <w:r w:rsidR="00270230" w:rsidRPr="00270230">
        <w:rPr>
          <w:rFonts w:ascii="Angsana New" w:hAnsi="Angsana New"/>
          <w:spacing w:val="-4"/>
          <w:sz w:val="30"/>
          <w:szCs w:val="30"/>
        </w:rPr>
        <w:t>308</w:t>
      </w:r>
      <w:r w:rsidRPr="00E866E9">
        <w:rPr>
          <w:rFonts w:ascii="Angsana New" w:hAnsi="Angsana New"/>
          <w:spacing w:val="-4"/>
          <w:sz w:val="30"/>
          <w:szCs w:val="30"/>
          <w:cs/>
        </w:rPr>
        <w:t>,</w:t>
      </w:r>
      <w:r w:rsidR="00270230" w:rsidRPr="00270230">
        <w:rPr>
          <w:rFonts w:ascii="Angsana New" w:hAnsi="Angsana New"/>
          <w:spacing w:val="-4"/>
          <w:sz w:val="30"/>
          <w:szCs w:val="30"/>
        </w:rPr>
        <w:t>438</w:t>
      </w:r>
      <w:r w:rsidRPr="00E866E9">
        <w:rPr>
          <w:rFonts w:ascii="Angsana New" w:hAnsi="Angsana New"/>
          <w:spacing w:val="-4"/>
          <w:sz w:val="30"/>
          <w:szCs w:val="30"/>
          <w:cs/>
        </w:rPr>
        <w:t>,</w:t>
      </w:r>
      <w:r w:rsidR="00270230" w:rsidRPr="00270230">
        <w:rPr>
          <w:rFonts w:ascii="Angsana New" w:hAnsi="Angsana New"/>
          <w:spacing w:val="-4"/>
          <w:sz w:val="30"/>
          <w:szCs w:val="30"/>
        </w:rPr>
        <w:t>080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270230" w:rsidRPr="00270230">
        <w:rPr>
          <w:rFonts w:ascii="Angsana New" w:hAnsi="Angsana New"/>
          <w:spacing w:val="-4"/>
          <w:sz w:val="30"/>
          <w:szCs w:val="30"/>
        </w:rPr>
        <w:t>1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บาท เป็นทุนจดทะเบียนใหม่จำนวน </w:t>
      </w:r>
      <w:r w:rsidR="00270230" w:rsidRPr="00270230">
        <w:rPr>
          <w:rFonts w:ascii="Angsana New" w:hAnsi="Angsana New"/>
          <w:spacing w:val="-4"/>
          <w:sz w:val="30"/>
          <w:szCs w:val="30"/>
        </w:rPr>
        <w:t>308</w:t>
      </w:r>
      <w:r w:rsidRPr="00E866E9">
        <w:rPr>
          <w:rFonts w:ascii="Angsana New" w:hAnsi="Angsana New"/>
          <w:spacing w:val="-4"/>
          <w:sz w:val="30"/>
          <w:szCs w:val="30"/>
          <w:cs/>
        </w:rPr>
        <w:t>,</w:t>
      </w:r>
      <w:r w:rsidR="00270230" w:rsidRPr="00270230">
        <w:rPr>
          <w:rFonts w:ascii="Angsana New" w:hAnsi="Angsana New"/>
          <w:spacing w:val="-4"/>
          <w:sz w:val="30"/>
          <w:szCs w:val="30"/>
        </w:rPr>
        <w:t>289</w:t>
      </w:r>
      <w:r w:rsidRPr="00E866E9">
        <w:rPr>
          <w:rFonts w:ascii="Angsana New" w:hAnsi="Angsana New"/>
          <w:spacing w:val="-4"/>
          <w:sz w:val="30"/>
          <w:szCs w:val="30"/>
          <w:cs/>
        </w:rPr>
        <w:t>,</w:t>
      </w:r>
      <w:r w:rsidR="00270230" w:rsidRPr="00270230">
        <w:rPr>
          <w:rFonts w:ascii="Angsana New" w:hAnsi="Angsana New"/>
          <w:spacing w:val="-4"/>
          <w:sz w:val="30"/>
          <w:szCs w:val="30"/>
        </w:rPr>
        <w:t>080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270230" w:rsidRPr="00270230">
        <w:rPr>
          <w:rFonts w:ascii="Angsana New" w:hAnsi="Angsana New"/>
          <w:spacing w:val="-4"/>
          <w:sz w:val="30"/>
          <w:szCs w:val="30"/>
        </w:rPr>
        <w:t>1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บาท เพื่อยกเลิกหุ้นสามัญจดทะเบียนที่คงเหลือ</w:t>
      </w:r>
      <w:r w:rsidRPr="00E866E9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จากการรองรับการใช้สิทธิของใบ</w:t>
      </w:r>
      <w:r w:rsidRPr="00E866E9">
        <w:rPr>
          <w:rFonts w:ascii="Angsana New" w:eastAsia="SimSun" w:hAnsi="Angsana New" w:hint="cs"/>
          <w:spacing w:val="-4"/>
          <w:sz w:val="30"/>
          <w:szCs w:val="30"/>
          <w:cs/>
          <w:lang w:val="en-GB"/>
        </w:rPr>
        <w:t>สำคัญ</w:t>
      </w:r>
      <w:r w:rsidRPr="00E866E9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แสดงสิทธิ</w:t>
      </w:r>
      <w:r w:rsidRPr="00E866E9">
        <w:rPr>
          <w:rFonts w:ascii="Angsana New" w:eastAsia="SimSun" w:hAnsi="Angsana New" w:hint="cs"/>
          <w:spacing w:val="-4"/>
          <w:sz w:val="30"/>
          <w:szCs w:val="30"/>
          <w:cs/>
          <w:lang w:val="en-GB"/>
        </w:rPr>
        <w:t>ที่จะซื้อ</w:t>
      </w:r>
      <w:r w:rsidRPr="00E866E9">
        <w:rPr>
          <w:rFonts w:ascii="Angsana New" w:eastAsia="SimSun" w:hAnsi="Angsana New"/>
          <w:spacing w:val="-4"/>
          <w:sz w:val="30"/>
          <w:szCs w:val="30"/>
          <w:cs/>
          <w:lang w:val="en-GB"/>
        </w:rPr>
        <w:t>หุ้นสามัญเดิม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270230" w:rsidRPr="00270230">
        <w:rPr>
          <w:rFonts w:ascii="Angsana New" w:hAnsi="Angsana New"/>
          <w:spacing w:val="-4"/>
          <w:sz w:val="30"/>
          <w:szCs w:val="30"/>
        </w:rPr>
        <w:t>149</w:t>
      </w:r>
      <w:r w:rsidRPr="00E866E9">
        <w:rPr>
          <w:rFonts w:ascii="Angsana New" w:hAnsi="Angsana New"/>
          <w:spacing w:val="-4"/>
          <w:sz w:val="30"/>
          <w:szCs w:val="30"/>
        </w:rPr>
        <w:t>,</w:t>
      </w:r>
      <w:r w:rsidR="00270230" w:rsidRPr="00270230">
        <w:rPr>
          <w:rFonts w:ascii="Angsana New" w:hAnsi="Angsana New"/>
          <w:spacing w:val="-4"/>
          <w:sz w:val="30"/>
          <w:szCs w:val="30"/>
        </w:rPr>
        <w:t>000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270230" w:rsidRPr="00270230">
        <w:rPr>
          <w:rFonts w:ascii="Angsana New" w:hAnsi="Angsana New"/>
          <w:spacing w:val="-4"/>
          <w:sz w:val="30"/>
          <w:szCs w:val="30"/>
        </w:rPr>
        <w:t>1</w:t>
      </w:r>
      <w:r w:rsidRPr="00E866E9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E866E9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E866E9">
        <w:rPr>
          <w:rFonts w:ascii="Angsana New" w:hAnsi="Angsana New"/>
          <w:sz w:val="30"/>
          <w:szCs w:val="30"/>
          <w:cs/>
        </w:rPr>
        <w:t xml:space="preserve">ทั้งนี้บริษัทได้จดทะเบียนการเปลี่ยนแปลงทุนดังกล่าวต่อกระทรวงพาณิชย์เมื่อวันที่ </w:t>
      </w:r>
      <w:r w:rsidR="00270230" w:rsidRPr="00270230">
        <w:rPr>
          <w:rFonts w:ascii="Angsana New" w:hAnsi="Angsana New"/>
          <w:sz w:val="30"/>
          <w:szCs w:val="30"/>
        </w:rPr>
        <w:t>3</w:t>
      </w:r>
      <w:r w:rsidRPr="00E866E9">
        <w:rPr>
          <w:rFonts w:ascii="Angsana New" w:hAnsi="Angsana New"/>
          <w:sz w:val="30"/>
          <w:szCs w:val="30"/>
        </w:rPr>
        <w:t xml:space="preserve"> </w:t>
      </w:r>
      <w:r w:rsidRPr="00E866E9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270230" w:rsidRPr="00270230">
        <w:rPr>
          <w:rFonts w:ascii="Angsana New" w:hAnsi="Angsana New"/>
          <w:sz w:val="30"/>
          <w:szCs w:val="30"/>
        </w:rPr>
        <w:t>2566</w:t>
      </w:r>
    </w:p>
    <w:p w14:paraId="153BF4F8" w14:textId="0686E005" w:rsidR="007563F7" w:rsidRPr="00A12EA4" w:rsidRDefault="007563F7" w:rsidP="00A12EA4">
      <w:pPr>
        <w:rPr>
          <w:rFonts w:asciiTheme="majorBidi" w:hAnsiTheme="majorBidi" w:cstheme="majorBidi"/>
          <w:sz w:val="24"/>
          <w:szCs w:val="24"/>
          <w:cs/>
        </w:rPr>
      </w:pPr>
    </w:p>
    <w:p w14:paraId="52541544" w14:textId="77777777" w:rsidR="007310BF" w:rsidRDefault="007310BF" w:rsidP="007310BF">
      <w:pPr>
        <w:pStyle w:val="Heading1"/>
        <w:numPr>
          <w:ilvl w:val="0"/>
          <w:numId w:val="19"/>
        </w:numPr>
        <w:tabs>
          <w:tab w:val="num" w:pos="926"/>
        </w:tabs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การจ่ายโดยใช้หุ้นเป็นเกณฑ์</w:t>
      </w:r>
    </w:p>
    <w:p w14:paraId="7EC0BEDF" w14:textId="77777777" w:rsidR="007310BF" w:rsidRPr="00A12EA4" w:rsidRDefault="007310BF" w:rsidP="007310BF">
      <w:pPr>
        <w:rPr>
          <w:rFonts w:asciiTheme="majorBidi" w:hAnsiTheme="majorBidi" w:cstheme="majorBidi"/>
          <w:sz w:val="24"/>
          <w:szCs w:val="24"/>
          <w:cs/>
        </w:rPr>
      </w:pPr>
    </w:p>
    <w:p w14:paraId="436763CD" w14:textId="17A654EB" w:rsidR="007310BF" w:rsidRDefault="007310BF" w:rsidP="007310B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  <w:cs/>
        </w:rPr>
        <w:t>ในการ</w:t>
      </w:r>
      <w:r>
        <w:rPr>
          <w:rFonts w:asciiTheme="majorBidi" w:hAnsiTheme="majorBidi"/>
          <w:sz w:val="30"/>
          <w:szCs w:val="30"/>
          <w:cs/>
        </w:rPr>
        <w:t xml:space="preserve">ประชุมคณะกรรมการบริษัท </w:t>
      </w:r>
      <w:r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27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เมษายน </w:t>
      </w:r>
      <w:r w:rsidR="00270230" w:rsidRPr="00270230">
        <w:rPr>
          <w:rFonts w:ascii="Angsana New" w:hAnsi="Angsana New"/>
          <w:spacing w:val="-4"/>
          <w:sz w:val="30"/>
          <w:szCs w:val="30"/>
        </w:rPr>
        <w:t>2566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ที่ประชุมมีมติ</w:t>
      </w:r>
      <w:r>
        <w:rPr>
          <w:rFonts w:asciiTheme="majorBidi" w:hAnsiTheme="majorBidi"/>
          <w:sz w:val="30"/>
          <w:szCs w:val="30"/>
          <w:cs/>
        </w:rPr>
        <w:t xml:space="preserve">อนุมัติโครงการสะสมหุ้นสำหรับพนักงาน </w:t>
      </w:r>
      <w:r>
        <w:rPr>
          <w:rFonts w:asciiTheme="majorBidi" w:hAnsiTheme="majorBidi"/>
          <w:sz w:val="30"/>
          <w:szCs w:val="30"/>
        </w:rPr>
        <w:t xml:space="preserve">(EJIP) </w:t>
      </w:r>
      <w:r>
        <w:rPr>
          <w:rFonts w:asciiTheme="majorBidi" w:hAnsiTheme="majorBidi" w:hint="cs"/>
          <w:sz w:val="30"/>
          <w:szCs w:val="30"/>
          <w:cs/>
        </w:rPr>
        <w:t xml:space="preserve">ให้กับผู้บริหารและพนักงานที่เข้าเงื่อนไข อายุโครงการ </w:t>
      </w:r>
      <w:r w:rsidR="00270230" w:rsidRPr="00270230">
        <w:rPr>
          <w:rFonts w:asciiTheme="majorBidi" w:hAnsiTheme="majorBidi"/>
          <w:sz w:val="30"/>
          <w:szCs w:val="30"/>
        </w:rPr>
        <w:t>3</w:t>
      </w:r>
      <w:r>
        <w:rPr>
          <w:rFonts w:asciiTheme="majorBidi" w:hAnsiTheme="majorBidi" w:hint="cs"/>
          <w:sz w:val="30"/>
          <w:szCs w:val="30"/>
          <w:cs/>
        </w:rPr>
        <w:t xml:space="preserve"> ปี โดยมีระยะเวลาจ่ายเงินสมทบ </w:t>
      </w:r>
      <w:r w:rsidR="00270230" w:rsidRPr="00270230">
        <w:rPr>
          <w:rFonts w:asciiTheme="majorBidi" w:hAnsiTheme="majorBidi"/>
          <w:sz w:val="30"/>
          <w:szCs w:val="30"/>
        </w:rPr>
        <w:t>1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ปี ทั้งนี้ บริษัทจะหักเงินเดือนผู้เข้าร่วมโครงการในอัตราไม่เกินร้อยละ </w:t>
      </w:r>
      <w:r w:rsidR="00270230" w:rsidRPr="00270230">
        <w:rPr>
          <w:rFonts w:asciiTheme="majorBidi" w:hAnsiTheme="majorBidi"/>
          <w:sz w:val="30"/>
          <w:szCs w:val="30"/>
        </w:rPr>
        <w:t>10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ของเงินเดือนในแต่ละเดือน จนกว่าจะสิ้นสุดระยะเวลาจ่ายเงินสมทบของโครงการ โดยจะคิดเป็นร้อยละ </w:t>
      </w:r>
      <w:r w:rsidR="00270230" w:rsidRPr="00270230">
        <w:rPr>
          <w:rFonts w:asciiTheme="majorBidi" w:hAnsiTheme="majorBidi"/>
          <w:sz w:val="30"/>
          <w:szCs w:val="30"/>
        </w:rPr>
        <w:t>15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ของเงินสมทบของโครงการ และบริษัทจะจ่ายสมทบเพิ่มเติมอีกร้อยละ </w:t>
      </w:r>
      <w:r w:rsidR="00270230" w:rsidRPr="00270230">
        <w:rPr>
          <w:rFonts w:asciiTheme="majorBidi" w:hAnsiTheme="majorBidi"/>
          <w:sz w:val="30"/>
          <w:szCs w:val="30"/>
        </w:rPr>
        <w:t>85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ของเงินสมทบของโครงการในทุกเดือน</w:t>
      </w:r>
    </w:p>
    <w:p w14:paraId="706C93CD" w14:textId="77777777" w:rsidR="007310BF" w:rsidRPr="00A12EA4" w:rsidRDefault="007310BF" w:rsidP="00A12EA4">
      <w:pPr>
        <w:rPr>
          <w:rFonts w:asciiTheme="majorBidi" w:hAnsiTheme="majorBidi" w:cstheme="majorBidi"/>
          <w:sz w:val="24"/>
          <w:szCs w:val="24"/>
        </w:rPr>
      </w:pPr>
    </w:p>
    <w:p w14:paraId="106F01A2" w14:textId="2540263A" w:rsidR="007310BF" w:rsidRDefault="007310BF" w:rsidP="007310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A558B">
        <w:rPr>
          <w:rFonts w:asciiTheme="majorBidi" w:hAnsiTheme="majorBidi" w:cstheme="majorBidi"/>
          <w:sz w:val="30"/>
          <w:szCs w:val="30"/>
          <w:cs/>
        </w:rPr>
        <w:t>ค่าใช้จ่ายที่เกิดจากรายการจ่ายโดยใช้หุ้นเป็นเกณฑ์ตาม</w:t>
      </w:r>
      <w:r w:rsidRPr="00EA558B">
        <w:rPr>
          <w:rFonts w:asciiTheme="majorBidi" w:hAnsiTheme="majorBidi"/>
          <w:sz w:val="30"/>
          <w:szCs w:val="30"/>
          <w:cs/>
        </w:rPr>
        <w:t xml:space="preserve">โครงการสะสมหุ้นสำหรับพนักงาน </w:t>
      </w:r>
      <w:r w:rsidRPr="00EA558B">
        <w:rPr>
          <w:rFonts w:asciiTheme="majorBidi" w:hAnsiTheme="majorBidi"/>
          <w:sz w:val="30"/>
          <w:szCs w:val="30"/>
        </w:rPr>
        <w:t xml:space="preserve">(EJIP) </w:t>
      </w:r>
      <w:r w:rsidRPr="00EA558B">
        <w:rPr>
          <w:rFonts w:asciiTheme="majorBidi" w:hAnsiTheme="majorBidi" w:cstheme="majorBidi"/>
          <w:sz w:val="30"/>
          <w:szCs w:val="30"/>
          <w:cs/>
        </w:rPr>
        <w:t>ในงบการเงินรวมและงบการเงินเฉพาะกิจการสำหรับงวด</w:t>
      </w:r>
      <w:r w:rsidR="00EA558B" w:rsidRPr="00EA558B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EA558B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70230" w:rsidRPr="00270230">
        <w:rPr>
          <w:rFonts w:asciiTheme="majorBidi" w:hAnsiTheme="majorBidi" w:cstheme="majorBidi"/>
          <w:sz w:val="30"/>
          <w:szCs w:val="30"/>
        </w:rPr>
        <w:t>30</w:t>
      </w:r>
      <w:r w:rsidRPr="00EA558B">
        <w:rPr>
          <w:rFonts w:asciiTheme="majorBidi" w:hAnsiTheme="majorBidi" w:cstheme="majorBidi"/>
          <w:sz w:val="30"/>
          <w:szCs w:val="30"/>
        </w:rPr>
        <w:t xml:space="preserve"> </w:t>
      </w:r>
      <w:r w:rsidR="00EA558B" w:rsidRPr="00EA558B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EA55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70230" w:rsidRPr="00270230">
        <w:rPr>
          <w:rFonts w:asciiTheme="majorBidi" w:hAnsiTheme="majorBidi" w:cstheme="majorBidi"/>
          <w:sz w:val="30"/>
          <w:szCs w:val="30"/>
        </w:rPr>
        <w:t>2566</w:t>
      </w:r>
      <w:r w:rsidRPr="00EA558B">
        <w:rPr>
          <w:rFonts w:asciiTheme="majorBidi" w:hAnsiTheme="majorBidi" w:cstheme="majorBidi" w:hint="cs"/>
          <w:sz w:val="30"/>
          <w:szCs w:val="30"/>
          <w:cs/>
        </w:rPr>
        <w:t xml:space="preserve"> มีจำนวน </w:t>
      </w:r>
      <w:r w:rsidR="00270230" w:rsidRPr="00270230">
        <w:rPr>
          <w:rFonts w:asciiTheme="majorBidi" w:hAnsiTheme="majorBidi" w:cstheme="majorBidi"/>
          <w:sz w:val="30"/>
          <w:szCs w:val="30"/>
        </w:rPr>
        <w:t>3</w:t>
      </w:r>
      <w:r w:rsidR="00F06C88">
        <w:rPr>
          <w:rFonts w:asciiTheme="majorBidi" w:hAnsiTheme="majorBidi" w:cstheme="majorBidi"/>
          <w:sz w:val="30"/>
          <w:szCs w:val="30"/>
        </w:rPr>
        <w:t>.</w:t>
      </w:r>
      <w:r w:rsidR="00270230" w:rsidRPr="00270230">
        <w:rPr>
          <w:rFonts w:asciiTheme="majorBidi" w:hAnsiTheme="majorBidi" w:cstheme="majorBidi"/>
          <w:sz w:val="30"/>
          <w:szCs w:val="30"/>
        </w:rPr>
        <w:t>18</w:t>
      </w:r>
      <w:r w:rsidRPr="00EA558B">
        <w:rPr>
          <w:rFonts w:asciiTheme="majorBidi" w:hAnsiTheme="majorBidi" w:cstheme="majorBidi"/>
          <w:sz w:val="30"/>
          <w:szCs w:val="30"/>
        </w:rPr>
        <w:t xml:space="preserve"> </w:t>
      </w:r>
      <w:r w:rsidRPr="00EA558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4EF4CA" w14:textId="6511DD98" w:rsidR="000E50E5" w:rsidRPr="00A12EA4" w:rsidRDefault="000E50E5" w:rsidP="00A12EA4">
      <w:pPr>
        <w:rPr>
          <w:rFonts w:asciiTheme="majorBidi" w:hAnsiTheme="majorBidi" w:cstheme="majorBidi"/>
          <w:sz w:val="24"/>
          <w:szCs w:val="24"/>
        </w:rPr>
      </w:pPr>
    </w:p>
    <w:p w14:paraId="71CC4CA0" w14:textId="068F3873" w:rsidR="006D4512" w:rsidRPr="00E866E9" w:rsidRDefault="000E50E5" w:rsidP="00E83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547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E50E5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270230" w:rsidRPr="00270230">
        <w:rPr>
          <w:rFonts w:asciiTheme="majorBidi" w:hAnsiTheme="majorBidi"/>
          <w:sz w:val="30"/>
          <w:szCs w:val="30"/>
        </w:rPr>
        <w:t>30</w:t>
      </w:r>
      <w:r w:rsidRPr="000E50E5">
        <w:rPr>
          <w:rFonts w:asciiTheme="majorBidi" w:hAnsiTheme="majorBidi"/>
          <w:sz w:val="30"/>
          <w:szCs w:val="30"/>
          <w:cs/>
        </w:rPr>
        <w:t xml:space="preserve"> กันยายน </w:t>
      </w:r>
      <w:r w:rsidR="00270230" w:rsidRPr="00270230">
        <w:rPr>
          <w:rFonts w:asciiTheme="majorBidi" w:hAnsiTheme="majorBidi"/>
          <w:sz w:val="30"/>
          <w:szCs w:val="30"/>
        </w:rPr>
        <w:t>2566</w:t>
      </w:r>
      <w:r w:rsidRPr="000E50E5">
        <w:rPr>
          <w:rFonts w:asciiTheme="majorBidi" w:hAnsiTheme="majorBidi"/>
          <w:sz w:val="30"/>
          <w:szCs w:val="30"/>
          <w:cs/>
        </w:rPr>
        <w:t xml:space="preserve"> บริษัทถือหุ้นบริษัทตามโครงการสะสม</w:t>
      </w:r>
      <w:r w:rsidRPr="000E50E5">
        <w:rPr>
          <w:rFonts w:asciiTheme="majorBidi" w:hAnsiTheme="majorBidi" w:hint="cs"/>
          <w:sz w:val="30"/>
          <w:szCs w:val="30"/>
          <w:cs/>
        </w:rPr>
        <w:t xml:space="preserve">หุ้นสำหรับพนักงาน </w:t>
      </w:r>
      <w:r w:rsidRPr="000E50E5">
        <w:rPr>
          <w:rFonts w:asciiTheme="majorBidi" w:hAnsiTheme="majorBidi"/>
          <w:sz w:val="30"/>
          <w:szCs w:val="30"/>
          <w:cs/>
        </w:rPr>
        <w:t>(</w:t>
      </w:r>
      <w:r w:rsidRPr="000E50E5">
        <w:rPr>
          <w:rFonts w:asciiTheme="majorBidi" w:hAnsiTheme="majorBidi" w:cstheme="majorBidi"/>
          <w:sz w:val="30"/>
          <w:szCs w:val="30"/>
        </w:rPr>
        <w:t xml:space="preserve">EJIP) </w:t>
      </w:r>
      <w:r w:rsidRPr="000E50E5">
        <w:rPr>
          <w:rFonts w:asciiTheme="majorBidi" w:hAnsiTheme="majorBidi"/>
          <w:sz w:val="30"/>
          <w:szCs w:val="30"/>
          <w:cs/>
        </w:rPr>
        <w:t>จำนวน</w:t>
      </w:r>
      <w:r w:rsidR="001D400F">
        <w:rPr>
          <w:rFonts w:asciiTheme="majorBidi" w:hAnsiTheme="majorBidi"/>
          <w:sz w:val="30"/>
          <w:szCs w:val="30"/>
        </w:rPr>
        <w:t xml:space="preserve"> 72,739</w:t>
      </w:r>
      <w:r w:rsidRPr="000E50E5">
        <w:rPr>
          <w:rFonts w:asciiTheme="majorBidi" w:hAnsiTheme="majorBidi"/>
          <w:sz w:val="30"/>
          <w:szCs w:val="30"/>
        </w:rPr>
        <w:t xml:space="preserve"> </w:t>
      </w:r>
      <w:r w:rsidRPr="000E50E5">
        <w:rPr>
          <w:rFonts w:asciiTheme="majorBidi" w:hAnsiTheme="majorBidi"/>
          <w:sz w:val="30"/>
          <w:szCs w:val="30"/>
          <w:cs/>
        </w:rPr>
        <w:t>หุ้น ซึ่งคิดเป็นร้อยละ</w:t>
      </w:r>
      <w:r w:rsidR="001D400F">
        <w:rPr>
          <w:rFonts w:asciiTheme="majorBidi" w:hAnsiTheme="majorBidi"/>
          <w:sz w:val="30"/>
          <w:szCs w:val="30"/>
        </w:rPr>
        <w:t xml:space="preserve"> 0.02</w:t>
      </w:r>
      <w:r w:rsidRPr="000E50E5">
        <w:rPr>
          <w:rFonts w:asciiTheme="majorBidi" w:hAnsiTheme="majorBidi"/>
          <w:sz w:val="30"/>
          <w:szCs w:val="30"/>
          <w:cs/>
        </w:rPr>
        <w:t xml:space="preserve"> ของจำนวนหุ้นที่ชำระแล้ว รวมเป็นจำนวนเงินทั้งสิ้น </w:t>
      </w:r>
      <w:r w:rsidR="00270230" w:rsidRPr="00270230">
        <w:rPr>
          <w:rFonts w:asciiTheme="majorBidi" w:hAnsiTheme="majorBidi"/>
          <w:sz w:val="30"/>
          <w:szCs w:val="30"/>
        </w:rPr>
        <w:t>6</w:t>
      </w:r>
      <w:r w:rsidRPr="000E50E5">
        <w:rPr>
          <w:rFonts w:asciiTheme="majorBidi" w:hAnsiTheme="majorBidi"/>
          <w:sz w:val="30"/>
          <w:szCs w:val="30"/>
        </w:rPr>
        <w:t>.</w:t>
      </w:r>
      <w:r w:rsidR="00270230" w:rsidRPr="00270230">
        <w:rPr>
          <w:rFonts w:asciiTheme="majorBidi" w:hAnsiTheme="majorBidi"/>
          <w:sz w:val="30"/>
          <w:szCs w:val="30"/>
        </w:rPr>
        <w:t>37</w:t>
      </w:r>
      <w:r w:rsidRPr="000E50E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6D83CE6D" w14:textId="77777777" w:rsidR="002B5E4A" w:rsidRPr="00C075DE" w:rsidRDefault="002B5E4A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  <w:sectPr w:rsidR="002B5E4A" w:rsidRPr="00C075DE" w:rsidSect="00F86352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749327C0" w14:textId="77777777" w:rsidR="002354D1" w:rsidRPr="0073031F" w:rsidRDefault="002354D1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73031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ส่วนงานดำเนินงาน</w:t>
      </w:r>
      <w:r w:rsidR="00C264DC" w:rsidRPr="0073031F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0CABAB17" w14:textId="223119D4" w:rsidR="003B1347" w:rsidRDefault="003B1347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1511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48"/>
        <w:gridCol w:w="884"/>
        <w:gridCol w:w="236"/>
        <w:gridCol w:w="883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1D1A59" w:rsidRPr="00C075DE" w14:paraId="237312DB" w14:textId="77777777" w:rsidTr="001A471F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33A8B549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63" w:type="dxa"/>
            <w:gridSpan w:val="23"/>
          </w:tcPr>
          <w:p w14:paraId="6A3F8F8D" w14:textId="77777777" w:rsidR="001D1A59" w:rsidRPr="00C075DE" w:rsidRDefault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30B0F" w:rsidRPr="00C075DE" w14:paraId="2C7C39CB" w14:textId="77777777" w:rsidTr="001A471F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10A70DFD" w14:textId="395F11A5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B62E57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2003" w:type="dxa"/>
            <w:gridSpan w:val="3"/>
          </w:tcPr>
          <w:p w14:paraId="73D05FC0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1BF63579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4F6E2C03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509B4CC0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70DC3D89" w14:textId="338A8204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 w:rsidR="00966F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4C319E2A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14:paraId="268D9297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03D82D3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72D09591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4706CF5D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shd w:val="clear" w:color="auto" w:fill="auto"/>
          </w:tcPr>
          <w:p w14:paraId="6B4E0E01" w14:textId="77777777" w:rsidR="00230B0F" w:rsidRPr="00C075DE" w:rsidRDefault="00230B0F" w:rsidP="00230B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FE1AF9" w:rsidRPr="00C075DE" w14:paraId="6777A0DA" w14:textId="77777777" w:rsidTr="001A471F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53B83542" w14:textId="6C24C98C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 </w:t>
            </w:r>
            <w:r w:rsidR="00270230" w:rsidRPr="0027023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 w:rsidR="00B62E57"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884" w:type="dxa"/>
            <w:vAlign w:val="bottom"/>
          </w:tcPr>
          <w:p w14:paraId="5CDFFC31" w14:textId="2C412420" w:rsidR="001D1A59" w:rsidRPr="00C075DE" w:rsidRDefault="00270230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17DACE20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402271CC" w14:textId="3D21710E" w:rsidR="001D1A59" w:rsidRPr="00C075DE" w:rsidRDefault="00270230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4748697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055BFC6A" w14:textId="4786A1A0" w:rsidR="001D1A59" w:rsidRPr="00C075DE" w:rsidRDefault="00270230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34EF32C5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577B7540" w14:textId="1C1F7DC6" w:rsidR="001D1A59" w:rsidRPr="00C075DE" w:rsidRDefault="00270230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64DEF3E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6DFF2F1" w14:textId="06899907" w:rsidR="001D1A59" w:rsidRPr="00C075DE" w:rsidRDefault="00270230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77E417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6A760658" w14:textId="584B3555" w:rsidR="001D1A59" w:rsidRPr="00C075DE" w:rsidRDefault="00270230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4CDE3C74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4C209DB" w14:textId="7E7696B0" w:rsidR="001D1A59" w:rsidRPr="00C075DE" w:rsidRDefault="00270230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0D6A0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2367736" w14:textId="131AD596" w:rsidR="001D1A59" w:rsidRPr="00C075DE" w:rsidRDefault="00270230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2E885093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E87D7EB" w14:textId="66568676" w:rsidR="001D1A59" w:rsidRPr="00C075DE" w:rsidRDefault="00270230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7C7314E7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F5ED82" w14:textId="347D1635" w:rsidR="001D1A59" w:rsidRPr="00C075DE" w:rsidRDefault="00270230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26A57D5A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35C6B977" w14:textId="54437D54" w:rsidR="001D1A59" w:rsidRPr="00C075DE" w:rsidRDefault="00270230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3C5E6EB" w14:textId="77777777" w:rsidR="001D1A59" w:rsidRPr="00C075DE" w:rsidRDefault="001D1A59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A38934B" w14:textId="79440978" w:rsidR="001D1A59" w:rsidRPr="00C075DE" w:rsidRDefault="00270230" w:rsidP="001D1A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1D1A59" w:rsidRPr="00C075DE" w14:paraId="12BDAA28" w14:textId="77777777" w:rsidTr="001A471F">
        <w:trPr>
          <w:tblHeader/>
        </w:trPr>
        <w:tc>
          <w:tcPr>
            <w:tcW w:w="2248" w:type="dxa"/>
            <w:shd w:val="clear" w:color="auto" w:fill="auto"/>
          </w:tcPr>
          <w:p w14:paraId="7362A7BB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63" w:type="dxa"/>
            <w:gridSpan w:val="23"/>
          </w:tcPr>
          <w:p w14:paraId="2AC9974A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D1A59" w:rsidRPr="00C075DE" w14:paraId="4D0EC71C" w14:textId="77777777" w:rsidTr="00CF253D">
        <w:tc>
          <w:tcPr>
            <w:tcW w:w="15111" w:type="dxa"/>
            <w:gridSpan w:val="24"/>
          </w:tcPr>
          <w:p w14:paraId="113583D2" w14:textId="77777777" w:rsidR="001D1A59" w:rsidRPr="00C075DE" w:rsidRDefault="001D1A59" w:rsidP="001D1A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</w:tr>
      <w:tr w:rsidR="001A471F" w:rsidRPr="00C075DE" w14:paraId="7C7260F1" w14:textId="77777777" w:rsidTr="0073031F">
        <w:tc>
          <w:tcPr>
            <w:tcW w:w="2248" w:type="dxa"/>
            <w:shd w:val="clear" w:color="auto" w:fill="auto"/>
            <w:vAlign w:val="bottom"/>
          </w:tcPr>
          <w:p w14:paraId="4AF96360" w14:textId="77777777" w:rsidR="001A471F" w:rsidRPr="00C075DE" w:rsidRDefault="001A471F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84" w:type="dxa"/>
            <w:vAlign w:val="bottom"/>
          </w:tcPr>
          <w:p w14:paraId="5C662A6C" w14:textId="423DFD92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 w:hint="cs"/>
                <w:color w:val="000000" w:themeColor="text1"/>
                <w:sz w:val="27"/>
                <w:szCs w:val="27"/>
              </w:rPr>
              <w:t>4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672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835</w:t>
            </w:r>
          </w:p>
        </w:tc>
        <w:tc>
          <w:tcPr>
            <w:tcW w:w="236" w:type="dxa"/>
            <w:vAlign w:val="bottom"/>
          </w:tcPr>
          <w:p w14:paraId="56765530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14AEF81E" w14:textId="5FE739AF" w:rsidR="001A471F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330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145</w:t>
            </w:r>
          </w:p>
        </w:tc>
        <w:tc>
          <w:tcPr>
            <w:tcW w:w="236" w:type="dxa"/>
            <w:vAlign w:val="bottom"/>
          </w:tcPr>
          <w:p w14:paraId="17715D09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730AD658" w14:textId="3AD63E61" w:rsidR="001A471F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157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032</w:t>
            </w:r>
          </w:p>
        </w:tc>
        <w:tc>
          <w:tcPr>
            <w:tcW w:w="236" w:type="dxa"/>
            <w:vAlign w:val="bottom"/>
          </w:tcPr>
          <w:p w14:paraId="01CDD107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4FD8B21D" w14:textId="2127FEAD" w:rsidR="001A471F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174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635</w:t>
            </w:r>
          </w:p>
        </w:tc>
        <w:tc>
          <w:tcPr>
            <w:tcW w:w="236" w:type="dxa"/>
            <w:vAlign w:val="bottom"/>
          </w:tcPr>
          <w:p w14:paraId="4735E1B2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vAlign w:val="bottom"/>
          </w:tcPr>
          <w:p w14:paraId="79204E5D" w14:textId="498DB91E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14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007</w:t>
            </w:r>
          </w:p>
        </w:tc>
        <w:tc>
          <w:tcPr>
            <w:tcW w:w="270" w:type="dxa"/>
            <w:vAlign w:val="bottom"/>
          </w:tcPr>
          <w:p w14:paraId="676B4AC8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A20C462" w14:textId="3F694C35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29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1AA263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6D4B868" w14:textId="70B016E1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843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B36524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23BFD8E" w14:textId="3B85B16B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534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7B0481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468B37D" w14:textId="499EFD92" w:rsidR="001A471F" w:rsidRPr="00DE122C" w:rsidRDefault="001A471F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FBA8818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203D7B7" w14:textId="05231CB4" w:rsidR="001A471F" w:rsidRPr="00DE122C" w:rsidRDefault="001A471F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38773689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5074024E" w14:textId="31F2644C" w:rsidR="001A471F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843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874</w:t>
            </w:r>
          </w:p>
        </w:tc>
        <w:tc>
          <w:tcPr>
            <w:tcW w:w="237" w:type="dxa"/>
            <w:vAlign w:val="bottom"/>
          </w:tcPr>
          <w:p w14:paraId="0D8950B1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7E94E6C" w14:textId="2C3AEF3E" w:rsidR="001A471F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534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674</w:t>
            </w:r>
          </w:p>
        </w:tc>
      </w:tr>
      <w:tr w:rsidR="001A471F" w:rsidRPr="00C075DE" w14:paraId="36E65396" w14:textId="77777777" w:rsidTr="0073031F">
        <w:tc>
          <w:tcPr>
            <w:tcW w:w="2248" w:type="dxa"/>
            <w:shd w:val="clear" w:color="auto" w:fill="auto"/>
            <w:vAlign w:val="bottom"/>
          </w:tcPr>
          <w:p w14:paraId="4AFE0A57" w14:textId="77777777" w:rsidR="001A471F" w:rsidRPr="00C075DE" w:rsidRDefault="001A471F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0EDF9123" w14:textId="51C8A9D7" w:rsidR="001A471F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</w:t>
            </w:r>
          </w:p>
        </w:tc>
        <w:tc>
          <w:tcPr>
            <w:tcW w:w="236" w:type="dxa"/>
            <w:vAlign w:val="bottom"/>
          </w:tcPr>
          <w:p w14:paraId="31CFA3EA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05D00454" w14:textId="1C17A2B8" w:rsidR="001A471F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854</w:t>
            </w:r>
          </w:p>
        </w:tc>
        <w:tc>
          <w:tcPr>
            <w:tcW w:w="236" w:type="dxa"/>
            <w:vAlign w:val="bottom"/>
          </w:tcPr>
          <w:p w14:paraId="1842C676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45C55" w14:textId="49B4F6C4" w:rsidR="001A471F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54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476</w:t>
            </w:r>
          </w:p>
        </w:tc>
        <w:tc>
          <w:tcPr>
            <w:tcW w:w="236" w:type="dxa"/>
            <w:vAlign w:val="bottom"/>
          </w:tcPr>
          <w:p w14:paraId="0C16FCF4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68F2C879" w14:textId="5579F69A" w:rsidR="001A471F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68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652</w:t>
            </w:r>
          </w:p>
        </w:tc>
        <w:tc>
          <w:tcPr>
            <w:tcW w:w="236" w:type="dxa"/>
            <w:vAlign w:val="bottom"/>
          </w:tcPr>
          <w:p w14:paraId="4501ADC3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C73E994" w14:textId="60E64128" w:rsidR="001A471F" w:rsidRPr="00DE122C" w:rsidRDefault="001A471F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vAlign w:val="bottom"/>
          </w:tcPr>
          <w:p w14:paraId="35D4C781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679B4" w14:textId="347EDC91" w:rsidR="001A471F" w:rsidRPr="00DE122C" w:rsidRDefault="001A471F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A7C011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FFF35" w14:textId="7FEB36FD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54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6E3C1D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516A7" w14:textId="40722D72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69</w:t>
            </w:r>
            <w:r w:rsidR="001A471F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2D0A6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B2AD3" w14:textId="68CC9541" w:rsidR="001A471F" w:rsidRPr="00DE122C" w:rsidRDefault="001A471F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54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484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1B6B52C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12EA1" w14:textId="5E20B95A" w:rsidR="001A471F" w:rsidRPr="00DE122C" w:rsidRDefault="001A471F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69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506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5A76A191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142111AB" w14:textId="2F56A998" w:rsidR="001A471F" w:rsidRPr="00DE122C" w:rsidRDefault="001A471F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7" w:type="dxa"/>
            <w:vAlign w:val="bottom"/>
          </w:tcPr>
          <w:p w14:paraId="53AF865E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2954D" w14:textId="2E4D95A8" w:rsidR="001A471F" w:rsidRPr="00DE122C" w:rsidRDefault="001A471F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</w:tr>
      <w:tr w:rsidR="001A471F" w:rsidRPr="00C075DE" w14:paraId="2B3CD1E4" w14:textId="77777777" w:rsidTr="0073031F">
        <w:trPr>
          <w:trHeight w:val="355"/>
        </w:trPr>
        <w:tc>
          <w:tcPr>
            <w:tcW w:w="2248" w:type="dxa"/>
            <w:shd w:val="clear" w:color="auto" w:fill="auto"/>
            <w:vAlign w:val="bottom"/>
          </w:tcPr>
          <w:p w14:paraId="3D216634" w14:textId="77777777" w:rsidR="001A471F" w:rsidRPr="00C075DE" w:rsidRDefault="001A471F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AA205" w14:textId="4AF48516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672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843</w:t>
            </w:r>
          </w:p>
        </w:tc>
        <w:tc>
          <w:tcPr>
            <w:tcW w:w="236" w:type="dxa"/>
            <w:vAlign w:val="bottom"/>
          </w:tcPr>
          <w:p w14:paraId="41067E72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2DB315" w14:textId="2A9B2A8B" w:rsidR="001A471F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330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999</w:t>
            </w:r>
          </w:p>
        </w:tc>
        <w:tc>
          <w:tcPr>
            <w:tcW w:w="236" w:type="dxa"/>
            <w:vAlign w:val="bottom"/>
          </w:tcPr>
          <w:p w14:paraId="413BF409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0DDB15" w14:textId="7305C068" w:rsidR="001A471F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211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508</w:t>
            </w:r>
          </w:p>
        </w:tc>
        <w:tc>
          <w:tcPr>
            <w:tcW w:w="236" w:type="dxa"/>
            <w:vAlign w:val="bottom"/>
          </w:tcPr>
          <w:p w14:paraId="129A77FE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A0A10" w14:textId="00277F9C" w:rsidR="001A471F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243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287</w:t>
            </w:r>
          </w:p>
        </w:tc>
        <w:tc>
          <w:tcPr>
            <w:tcW w:w="236" w:type="dxa"/>
            <w:vAlign w:val="bottom"/>
          </w:tcPr>
          <w:p w14:paraId="7560E9E4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9C71E" w14:textId="14B06978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14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007</w:t>
            </w:r>
          </w:p>
        </w:tc>
        <w:tc>
          <w:tcPr>
            <w:tcW w:w="270" w:type="dxa"/>
            <w:vAlign w:val="bottom"/>
          </w:tcPr>
          <w:p w14:paraId="065883F9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CB922B" w14:textId="70078EAE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29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B343A0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64052" w14:textId="3C89CB6F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4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898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  <w:t>358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4E528C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186A6" w14:textId="0E1D7386" w:rsidR="001A471F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604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575437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468784" w14:textId="734767FC" w:rsidR="001A471F" w:rsidRPr="00DE122C" w:rsidRDefault="001A471F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484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2BC99C03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72D662" w14:textId="0C6615C3" w:rsidR="001A471F" w:rsidRPr="00DE122C" w:rsidRDefault="001A471F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69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506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00976FC2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70638" w14:textId="576B317F" w:rsidR="001A471F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843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874</w:t>
            </w:r>
          </w:p>
        </w:tc>
        <w:tc>
          <w:tcPr>
            <w:tcW w:w="237" w:type="dxa"/>
            <w:vAlign w:val="bottom"/>
          </w:tcPr>
          <w:p w14:paraId="3EA67AA5" w14:textId="77777777" w:rsidR="001A471F" w:rsidRPr="00DE122C" w:rsidRDefault="001A471F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BBEB41" w14:textId="4FD33DB4" w:rsidR="001A471F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534</w:t>
            </w:r>
            <w:r w:rsidR="001A471F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674</w:t>
            </w:r>
          </w:p>
        </w:tc>
      </w:tr>
      <w:tr w:rsidR="00B62E57" w:rsidRPr="00C075DE" w14:paraId="7BB22B4A" w14:textId="77777777" w:rsidTr="0073031F">
        <w:tc>
          <w:tcPr>
            <w:tcW w:w="2248" w:type="dxa"/>
            <w:shd w:val="clear" w:color="auto" w:fill="auto"/>
            <w:vAlign w:val="bottom"/>
          </w:tcPr>
          <w:p w14:paraId="574CD0EC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8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7D74F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0BC8EB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7A355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B1C40E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B0E33" w14:textId="77777777" w:rsidR="00B62E57" w:rsidRPr="00DE122C" w:rsidRDefault="00B62E57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1C8E72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19609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35C364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5B149" w14:textId="77777777" w:rsidR="00B62E57" w:rsidRPr="00DE122C" w:rsidRDefault="00B62E57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BF352D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802B3" w14:textId="77777777" w:rsidR="00B62E57" w:rsidRPr="00DE122C" w:rsidRDefault="00B62E57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3C508A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A8ADB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DDF3C3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DD5196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F8FC7DA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9F2C04E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C8161A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5704ABE6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69438931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F3198E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F2846FC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3808B0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2E57" w:rsidRPr="00C075DE" w14:paraId="01A5010E" w14:textId="77777777" w:rsidTr="0073031F">
        <w:trPr>
          <w:trHeight w:val="73"/>
        </w:trPr>
        <w:tc>
          <w:tcPr>
            <w:tcW w:w="2248" w:type="dxa"/>
            <w:shd w:val="clear" w:color="auto" w:fill="auto"/>
            <w:vAlign w:val="bottom"/>
          </w:tcPr>
          <w:p w14:paraId="7D33B089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308854F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EF062F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44CD14C9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A34973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5457FDE" w14:textId="77777777" w:rsidR="00B62E57" w:rsidRPr="00DE122C" w:rsidRDefault="00B62E57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473F3D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651EDF6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22D84D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3D0C4F5" w14:textId="77777777" w:rsidR="00B62E57" w:rsidRPr="00DE122C" w:rsidRDefault="00B62E57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20D3AF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56598ED" w14:textId="77777777" w:rsidR="00B62E57" w:rsidRPr="00DE122C" w:rsidRDefault="00B62E57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A85FFE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77746F9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EAA509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5CA174B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EC8DF5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20ED78E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703D79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42F33176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6BD41EE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596F492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B3145DB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C519A9C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B62E57" w:rsidRPr="00C075DE" w14:paraId="01E8D280" w14:textId="77777777" w:rsidTr="0073031F">
        <w:trPr>
          <w:trHeight w:val="60"/>
        </w:trPr>
        <w:tc>
          <w:tcPr>
            <w:tcW w:w="2248" w:type="dxa"/>
            <w:shd w:val="clear" w:color="auto" w:fill="auto"/>
            <w:vAlign w:val="bottom"/>
          </w:tcPr>
          <w:p w14:paraId="32263A46" w14:textId="77777777" w:rsidR="00B62E57" w:rsidRPr="00C075DE" w:rsidRDefault="00B62E57" w:rsidP="0073031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  <w:r w:rsidRPr="00C075DE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884" w:type="dxa"/>
            <w:vAlign w:val="bottom"/>
          </w:tcPr>
          <w:p w14:paraId="7F964E24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440C80E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0447A4D2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B8AB6B3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238FC387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D4CC4FE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52E31E4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3CEE11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485CDC8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342FB2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916A8CA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56213A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44591BA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F4565F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17A2777F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6" w:right="-105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ECEF5B6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4B53842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73C2074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08B5F250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71D9751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5542D75D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04CFBEE" w14:textId="77777777" w:rsidR="00B62E57" w:rsidRPr="00DE122C" w:rsidRDefault="00B62E57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4699794" w14:textId="77777777" w:rsidR="00B62E57" w:rsidRPr="00DE122C" w:rsidRDefault="00B62E57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4F12A5" w:rsidRPr="00E073CF" w14:paraId="4E55D2B3" w14:textId="77777777" w:rsidTr="0073031F">
        <w:tc>
          <w:tcPr>
            <w:tcW w:w="2248" w:type="dxa"/>
            <w:shd w:val="clear" w:color="auto" w:fill="auto"/>
            <w:vAlign w:val="bottom"/>
          </w:tcPr>
          <w:p w14:paraId="75334222" w14:textId="77777777" w:rsidR="004F12A5" w:rsidRPr="001C6B90" w:rsidRDefault="004F12A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884" w:type="dxa"/>
            <w:vAlign w:val="bottom"/>
          </w:tcPr>
          <w:p w14:paraId="4A7D188C" w14:textId="0527FC18" w:rsidR="004F12A5" w:rsidRPr="004F12A5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746</w:t>
            </w:r>
            <w:r w:rsidR="004F12A5"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516</w:t>
            </w:r>
          </w:p>
        </w:tc>
        <w:tc>
          <w:tcPr>
            <w:tcW w:w="236" w:type="dxa"/>
            <w:vAlign w:val="bottom"/>
          </w:tcPr>
          <w:p w14:paraId="3C2398FD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3CB0EB7E" w14:textId="046BB614" w:rsidR="004F12A5" w:rsidRPr="004F12A5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659</w:t>
            </w:r>
            <w:r w:rsidR="004F12A5"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196</w:t>
            </w:r>
          </w:p>
        </w:tc>
        <w:tc>
          <w:tcPr>
            <w:tcW w:w="236" w:type="dxa"/>
            <w:vAlign w:val="bottom"/>
          </w:tcPr>
          <w:p w14:paraId="6A47027C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137345A" w14:textId="4ED053AA" w:rsidR="004F12A5" w:rsidRPr="004F12A5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6269A0">
              <w:rPr>
                <w:rFonts w:asciiTheme="majorBidi" w:hAnsiTheme="majorBidi" w:cstheme="majorBidi"/>
                <w:sz w:val="27"/>
                <w:szCs w:val="27"/>
              </w:rPr>
              <w:t>77</w:t>
            </w:r>
            <w:r w:rsidR="004F12A5"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6269A0">
              <w:rPr>
                <w:rFonts w:asciiTheme="majorBidi" w:hAnsiTheme="majorBidi" w:cstheme="majorBidi"/>
                <w:sz w:val="27"/>
                <w:szCs w:val="27"/>
              </w:rPr>
              <w:t>108</w:t>
            </w:r>
          </w:p>
        </w:tc>
        <w:tc>
          <w:tcPr>
            <w:tcW w:w="236" w:type="dxa"/>
            <w:vAlign w:val="bottom"/>
          </w:tcPr>
          <w:p w14:paraId="7DE02A59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BC58761" w14:textId="6D07C7D6" w:rsidR="004F12A5" w:rsidRPr="004F12A5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19</w:t>
            </w:r>
            <w:r w:rsidR="00BE119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4F12A5"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E119E">
              <w:rPr>
                <w:rFonts w:asciiTheme="majorBidi" w:hAnsiTheme="majorBidi" w:cstheme="majorBidi"/>
                <w:sz w:val="27"/>
                <w:szCs w:val="27"/>
              </w:rPr>
              <w:t>371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E74F36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BD67C38" w14:textId="4169B549" w:rsidR="004F12A5" w:rsidRPr="004F12A5" w:rsidRDefault="004F12A5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6853A0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35CEE74" w14:textId="23E12695" w:rsidR="004F12A5" w:rsidRPr="004F12A5" w:rsidRDefault="004F12A5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49CFF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077E011" w14:textId="1F17A4C8" w:rsidR="004F12A5" w:rsidRPr="004F12A5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AD1E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4F12A5"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AD1E6C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DBC8B7" w14:textId="77777777" w:rsidR="004F12A5" w:rsidRPr="004F12A5" w:rsidRDefault="004F12A5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07AFD479" w14:textId="0C4556E4" w:rsidR="004F12A5" w:rsidRPr="004F12A5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85</w:t>
            </w:r>
            <w:r w:rsidR="00AD1E6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4F12A5"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D1E6C">
              <w:rPr>
                <w:rFonts w:asciiTheme="majorBidi" w:hAnsiTheme="majorBidi" w:cstheme="majorBidi"/>
                <w:sz w:val="27"/>
                <w:szCs w:val="27"/>
              </w:rPr>
              <w:t>567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76DE13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E3280FB" w14:textId="211FFB65" w:rsidR="004F12A5" w:rsidRPr="004F12A5" w:rsidRDefault="004F12A5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27"/>
                <w:szCs w:val="27"/>
              </w:rPr>
              <w:t>54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70230" w:rsidRPr="00270230">
              <w:rPr>
                <w:rFonts w:asciiTheme="majorBidi" w:hAnsiTheme="majorBidi" w:cstheme="majorBidi"/>
                <w:sz w:val="27"/>
                <w:szCs w:val="27"/>
              </w:rPr>
              <w:t>484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428ADD3F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64569F56" w14:textId="148AB14E" w:rsidR="004F12A5" w:rsidRPr="004F12A5" w:rsidRDefault="004F12A5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 xml:space="preserve"> (</w:t>
            </w:r>
            <w:r w:rsidR="00270230" w:rsidRPr="00270230">
              <w:rPr>
                <w:rFonts w:asciiTheme="majorBidi" w:hAnsiTheme="majorBidi" w:cstheme="majorBidi"/>
                <w:sz w:val="27"/>
                <w:szCs w:val="27"/>
              </w:rPr>
              <w:t>69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70230" w:rsidRPr="00270230">
              <w:rPr>
                <w:rFonts w:asciiTheme="majorBidi" w:hAnsiTheme="majorBidi" w:cstheme="majorBidi"/>
                <w:sz w:val="27"/>
                <w:szCs w:val="27"/>
              </w:rPr>
              <w:t>506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6A2BA432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2746F8F8" w14:textId="21BEB95B" w:rsidR="004F12A5" w:rsidRPr="004F12A5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AD1E6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4F12A5"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AD1E6C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237" w:type="dxa"/>
            <w:vAlign w:val="bottom"/>
          </w:tcPr>
          <w:p w14:paraId="68C9FDA9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81525BF" w14:textId="03AB91BA" w:rsidR="004F12A5" w:rsidRPr="004F12A5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78</w:t>
            </w:r>
            <w:r w:rsidR="00AD1E6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4F12A5"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D1E6C">
              <w:rPr>
                <w:rFonts w:asciiTheme="majorBidi" w:hAnsiTheme="majorBidi" w:cstheme="majorBidi"/>
                <w:sz w:val="27"/>
                <w:szCs w:val="27"/>
              </w:rPr>
              <w:t>061</w:t>
            </w:r>
          </w:p>
        </w:tc>
      </w:tr>
      <w:tr w:rsidR="008E0F91" w:rsidRPr="00E073CF" w14:paraId="6E031D97" w14:textId="77777777" w:rsidTr="0073031F">
        <w:tc>
          <w:tcPr>
            <w:tcW w:w="2248" w:type="dxa"/>
            <w:shd w:val="clear" w:color="auto" w:fill="auto"/>
            <w:vAlign w:val="bottom"/>
          </w:tcPr>
          <w:p w14:paraId="42796D70" w14:textId="77193E58" w:rsidR="008E0F91" w:rsidRPr="001C6B90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เอเชีย</w:t>
            </w:r>
          </w:p>
        </w:tc>
        <w:tc>
          <w:tcPr>
            <w:tcW w:w="884" w:type="dxa"/>
            <w:vAlign w:val="bottom"/>
          </w:tcPr>
          <w:p w14:paraId="47684724" w14:textId="76ED99DD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448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036</w:t>
            </w:r>
          </w:p>
        </w:tc>
        <w:tc>
          <w:tcPr>
            <w:tcW w:w="236" w:type="dxa"/>
            <w:vAlign w:val="bottom"/>
          </w:tcPr>
          <w:p w14:paraId="067E07AC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2BF911ED" w14:textId="2455D965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974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921</w:t>
            </w:r>
          </w:p>
        </w:tc>
        <w:tc>
          <w:tcPr>
            <w:tcW w:w="236" w:type="dxa"/>
            <w:vAlign w:val="bottom"/>
          </w:tcPr>
          <w:p w14:paraId="0D316CAB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3C229F1C" w14:textId="131760C1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31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881</w:t>
            </w:r>
          </w:p>
        </w:tc>
        <w:tc>
          <w:tcPr>
            <w:tcW w:w="236" w:type="dxa"/>
            <w:vAlign w:val="bottom"/>
          </w:tcPr>
          <w:p w14:paraId="173EB77C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C11E05E" w14:textId="5441F3E5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47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D96B90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4003EFE" w14:textId="6ACB8C11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7D5B48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C23BE29" w14:textId="6C62A2F2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42FF09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F3EFBCD" w14:textId="657E404B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79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91</w:t>
            </w:r>
            <w:r w:rsidR="0045488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4EA0F0" w14:textId="77777777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981239B" w14:textId="552EE4C8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83</w:t>
            </w:r>
            <w:r w:rsidR="0045488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3FB412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8EBEA4F" w14:textId="128EB9AC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6D88B562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0A364E4" w14:textId="34CC677B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07625513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62667000" w14:textId="2F778C2D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79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91</w:t>
            </w:r>
            <w:r w:rsidR="0045488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237" w:type="dxa"/>
            <w:vAlign w:val="bottom"/>
          </w:tcPr>
          <w:p w14:paraId="0EE38F63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B008535" w14:textId="714FA42F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83</w:t>
            </w:r>
            <w:r w:rsidR="00454886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8E0F91" w:rsidRPr="00E073CF" w14:paraId="0DE3998A" w14:textId="77777777" w:rsidTr="0073031F">
        <w:tc>
          <w:tcPr>
            <w:tcW w:w="2248" w:type="dxa"/>
            <w:shd w:val="clear" w:color="auto" w:fill="auto"/>
            <w:vAlign w:val="bottom"/>
          </w:tcPr>
          <w:p w14:paraId="73FB307E" w14:textId="1E79B3B3" w:rsidR="008E0F91" w:rsidRPr="001C6B90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ยุโรป</w:t>
            </w:r>
          </w:p>
        </w:tc>
        <w:tc>
          <w:tcPr>
            <w:tcW w:w="884" w:type="dxa"/>
            <w:vAlign w:val="bottom"/>
          </w:tcPr>
          <w:p w14:paraId="06805A39" w14:textId="578BE721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153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719</w:t>
            </w:r>
          </w:p>
        </w:tc>
        <w:tc>
          <w:tcPr>
            <w:tcW w:w="236" w:type="dxa"/>
            <w:vAlign w:val="bottom"/>
          </w:tcPr>
          <w:p w14:paraId="0511E758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1AE4DC02" w14:textId="176F2E18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477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256</w:t>
            </w:r>
          </w:p>
        </w:tc>
        <w:tc>
          <w:tcPr>
            <w:tcW w:w="236" w:type="dxa"/>
            <w:vAlign w:val="bottom"/>
          </w:tcPr>
          <w:p w14:paraId="58D905AD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18BBAC98" w14:textId="77590FF5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719</w:t>
            </w:r>
          </w:p>
        </w:tc>
        <w:tc>
          <w:tcPr>
            <w:tcW w:w="236" w:type="dxa"/>
            <w:vAlign w:val="bottom"/>
          </w:tcPr>
          <w:p w14:paraId="72D90886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B28FD8F" w14:textId="09603394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941A9C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2CDAD56" w14:textId="25F1E2C3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14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F8DD7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3714387" w14:textId="57AF8A97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29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386464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5D701BB4" w14:textId="4C2B4D0B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168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E3BE41" w14:textId="77777777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C0692BD" w14:textId="3425094A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507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150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382F4F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D7BAA96" w14:textId="246CF48F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3C4C21DF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FBC38B5" w14:textId="4CFE4CA6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02D869A6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4359BC61" w14:textId="5076AC27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168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445</w:t>
            </w:r>
          </w:p>
        </w:tc>
        <w:tc>
          <w:tcPr>
            <w:tcW w:w="237" w:type="dxa"/>
            <w:vAlign w:val="bottom"/>
          </w:tcPr>
          <w:p w14:paraId="649C9C1F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71E3BA8" w14:textId="5203EBED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507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150</w:t>
            </w:r>
          </w:p>
        </w:tc>
      </w:tr>
      <w:tr w:rsidR="008E0F91" w:rsidRPr="00E073CF" w14:paraId="28E7464F" w14:textId="77777777" w:rsidTr="0073031F">
        <w:tc>
          <w:tcPr>
            <w:tcW w:w="2248" w:type="dxa"/>
            <w:shd w:val="clear" w:color="auto" w:fill="auto"/>
            <w:vAlign w:val="bottom"/>
          </w:tcPr>
          <w:p w14:paraId="2F330E5A" w14:textId="2EA92AC6" w:rsidR="008E0F91" w:rsidRPr="001C6B90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อเมริกา</w:t>
            </w:r>
          </w:p>
        </w:tc>
        <w:tc>
          <w:tcPr>
            <w:tcW w:w="884" w:type="dxa"/>
            <w:vAlign w:val="bottom"/>
          </w:tcPr>
          <w:p w14:paraId="54BA4F03" w14:textId="255D2D80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196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654</w:t>
            </w:r>
          </w:p>
        </w:tc>
        <w:tc>
          <w:tcPr>
            <w:tcW w:w="236" w:type="dxa"/>
            <w:vAlign w:val="bottom"/>
          </w:tcPr>
          <w:p w14:paraId="0A760866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6D2CF084" w14:textId="3E06CA24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146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747</w:t>
            </w:r>
          </w:p>
        </w:tc>
        <w:tc>
          <w:tcPr>
            <w:tcW w:w="236" w:type="dxa"/>
            <w:vAlign w:val="bottom"/>
          </w:tcPr>
          <w:p w14:paraId="7013F262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8469250" w14:textId="5092C3E6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800</w:t>
            </w:r>
          </w:p>
        </w:tc>
        <w:tc>
          <w:tcPr>
            <w:tcW w:w="236" w:type="dxa"/>
            <w:vAlign w:val="bottom"/>
          </w:tcPr>
          <w:p w14:paraId="5667D284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803E86B" w14:textId="1A384A8A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F8423C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711F12E" w14:textId="2DEF08F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5E5571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C00A0D2" w14:textId="30F64DE0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21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69127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259B381F" w14:textId="09AF8B6A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198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4C485" w14:textId="77777777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240" w:lineRule="auto"/>
              <w:ind w:right="-18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6DB3F230" w14:textId="1BD50B09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46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747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5F0D68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8920CE5" w14:textId="22263E13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16059D49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06FC92A" w14:textId="77119C25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0B8553B0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14E82B21" w14:textId="6FCD9091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198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454</w:t>
            </w:r>
          </w:p>
        </w:tc>
        <w:tc>
          <w:tcPr>
            <w:tcW w:w="237" w:type="dxa"/>
            <w:vAlign w:val="bottom"/>
          </w:tcPr>
          <w:p w14:paraId="29CB6090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A444A67" w14:textId="473FFF13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46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747</w:t>
            </w:r>
          </w:p>
        </w:tc>
      </w:tr>
      <w:tr w:rsidR="008E0F91" w:rsidRPr="00E073CF" w14:paraId="6EED7CDE" w14:textId="77777777" w:rsidTr="0073031F">
        <w:tc>
          <w:tcPr>
            <w:tcW w:w="2248" w:type="dxa"/>
            <w:shd w:val="clear" w:color="auto" w:fill="auto"/>
            <w:vAlign w:val="bottom"/>
          </w:tcPr>
          <w:p w14:paraId="712FA5D0" w14:textId="63AAAE30" w:rsidR="008E0F91" w:rsidRPr="001C6B90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E073C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อื่น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</w:t>
            </w:r>
            <w:r w:rsidRPr="00E073CF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ๆ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4BF92156" w14:textId="0BC8FDC1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127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918</w:t>
            </w:r>
          </w:p>
        </w:tc>
        <w:tc>
          <w:tcPr>
            <w:tcW w:w="236" w:type="dxa"/>
            <w:vAlign w:val="bottom"/>
          </w:tcPr>
          <w:p w14:paraId="2F80B4FD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77AC1218" w14:textId="0C2C2946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72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879</w:t>
            </w:r>
          </w:p>
        </w:tc>
        <w:tc>
          <w:tcPr>
            <w:tcW w:w="236" w:type="dxa"/>
            <w:vAlign w:val="bottom"/>
          </w:tcPr>
          <w:p w14:paraId="1F3F07CD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F84C" w14:textId="088944D7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35B4579F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24AB2" w14:textId="6344BC21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488A00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2D4B9" w14:textId="6147CA61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07BC48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F18C1" w14:textId="1A7C9EBE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F59507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3238F" w14:textId="5B8430DB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127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57DBA6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239B5" w14:textId="0B608178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6" w:right="-105"/>
              <w:rPr>
                <w:rFonts w:asciiTheme="majorBidi" w:eastAsia="Calibri" w:hAnsiTheme="majorBidi" w:cstheme="majorBidi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72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879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BCBCC0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21672" w14:textId="101050FB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right="-12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384407A1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E57AD7" w14:textId="11A350C7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right="-3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12A64B4C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sz w:val="27"/>
                <w:szCs w:val="27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10A35723" w14:textId="6DA48371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127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18</w:t>
            </w:r>
          </w:p>
        </w:tc>
        <w:tc>
          <w:tcPr>
            <w:tcW w:w="237" w:type="dxa"/>
            <w:vAlign w:val="bottom"/>
          </w:tcPr>
          <w:p w14:paraId="655299DA" w14:textId="77777777" w:rsidR="008E0F91" w:rsidRPr="004F12A5" w:rsidRDefault="008E0F91" w:rsidP="008E0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52C9E" w14:textId="38888C24" w:rsidR="008E0F91" w:rsidRPr="004F12A5" w:rsidRDefault="008E0F91" w:rsidP="008E0F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72</w:t>
            </w:r>
            <w:r w:rsidRPr="004F12A5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879</w:t>
            </w:r>
          </w:p>
        </w:tc>
      </w:tr>
      <w:tr w:rsidR="004F12A5" w:rsidRPr="00C075DE" w14:paraId="11AC06B4" w14:textId="77777777" w:rsidTr="0073031F">
        <w:tc>
          <w:tcPr>
            <w:tcW w:w="2248" w:type="dxa"/>
            <w:shd w:val="clear" w:color="auto" w:fill="auto"/>
            <w:vAlign w:val="bottom"/>
          </w:tcPr>
          <w:p w14:paraId="27DC37D4" w14:textId="5E339BD2" w:rsidR="004F12A5" w:rsidRPr="001C6B90" w:rsidRDefault="004F12A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567823" w14:textId="5EF62190" w:rsidR="004F12A5" w:rsidRPr="004F12A5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75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672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843</w:t>
            </w:r>
          </w:p>
        </w:tc>
        <w:tc>
          <w:tcPr>
            <w:tcW w:w="236" w:type="dxa"/>
            <w:vAlign w:val="bottom"/>
          </w:tcPr>
          <w:p w14:paraId="7E4BB26C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8E606" w14:textId="5D269C70" w:rsidR="004F12A5" w:rsidRPr="004F12A5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330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999</w:t>
            </w:r>
          </w:p>
        </w:tc>
        <w:tc>
          <w:tcPr>
            <w:tcW w:w="236" w:type="dxa"/>
            <w:vAlign w:val="bottom"/>
          </w:tcPr>
          <w:p w14:paraId="256D59B6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175350" w14:textId="7A14EB5A" w:rsidR="004F12A5" w:rsidRPr="004F12A5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211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508</w:t>
            </w:r>
          </w:p>
        </w:tc>
        <w:tc>
          <w:tcPr>
            <w:tcW w:w="236" w:type="dxa"/>
            <w:vAlign w:val="bottom"/>
          </w:tcPr>
          <w:p w14:paraId="6CE406BE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E38969" w14:textId="003C39AC" w:rsidR="004F12A5" w:rsidRPr="004F12A5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243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B2149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D8EACE" w14:textId="7B7BFD46" w:rsidR="004F12A5" w:rsidRPr="004F12A5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B4A001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6AFE8F" w14:textId="31A55089" w:rsidR="004F12A5" w:rsidRPr="004F12A5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210"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29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496A1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0380CB" w14:textId="1CEE943E" w:rsidR="004F12A5" w:rsidRPr="004F12A5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898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70D194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24C88D" w14:textId="1DF890C7" w:rsidR="004F12A5" w:rsidRPr="004F12A5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76" w:right="-105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604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2E7C07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58DD5D" w14:textId="48A7C0A1" w:rsidR="004F12A5" w:rsidRPr="004F12A5" w:rsidRDefault="004F12A5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/>
              <w:ind w:left="-156" w:right="-120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54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484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1331088D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21B73A" w14:textId="7BE430B6" w:rsidR="004F12A5" w:rsidRPr="004F12A5" w:rsidRDefault="004F12A5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69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506</w:t>
            </w:r>
            <w:r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377F1A24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AAA67" w14:textId="7CE6EA26" w:rsidR="004F12A5" w:rsidRPr="004F12A5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843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874</w:t>
            </w:r>
          </w:p>
        </w:tc>
        <w:tc>
          <w:tcPr>
            <w:tcW w:w="237" w:type="dxa"/>
            <w:vAlign w:val="bottom"/>
          </w:tcPr>
          <w:p w14:paraId="7407E44B" w14:textId="77777777" w:rsidR="004F12A5" w:rsidRPr="004F12A5" w:rsidRDefault="004F12A5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DF7E5" w14:textId="78E22FE6" w:rsidR="004F12A5" w:rsidRPr="004F12A5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534</w:t>
            </w:r>
            <w:r w:rsidR="004F12A5" w:rsidRPr="004F12A5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674</w:t>
            </w:r>
          </w:p>
        </w:tc>
      </w:tr>
      <w:tr w:rsidR="00B62E57" w:rsidRPr="00C075DE" w14:paraId="329ABA55" w14:textId="77777777" w:rsidTr="0073031F">
        <w:tc>
          <w:tcPr>
            <w:tcW w:w="2248" w:type="dxa"/>
            <w:shd w:val="clear" w:color="auto" w:fill="auto"/>
            <w:vAlign w:val="bottom"/>
          </w:tcPr>
          <w:p w14:paraId="36F04319" w14:textId="77777777" w:rsidR="00B62E57" w:rsidRPr="00C075DE" w:rsidRDefault="00B62E57" w:rsidP="0073031F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884" w:type="dxa"/>
            <w:vAlign w:val="bottom"/>
          </w:tcPr>
          <w:p w14:paraId="3A4AD9BE" w14:textId="77777777" w:rsidR="00B62E57" w:rsidRPr="00F347F2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49028AF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0975B98A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45B8F32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7911D26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18062F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5B20893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FFBE87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33D13B1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292E2F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3BDDCCD1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073EA0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BFA4BA6" w14:textId="77777777" w:rsidR="00B62E57" w:rsidRPr="00C075DE" w:rsidRDefault="00B62E57" w:rsidP="0073031F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C35231A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D9089C4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1D01FE92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708FDCC3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5A1507BE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vAlign w:val="bottom"/>
          </w:tcPr>
          <w:p w14:paraId="73D6FB3B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19710644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00A0DAF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CBBC825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AF9F78E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</w:tbl>
    <w:p w14:paraId="7A874EFD" w14:textId="77777777" w:rsidR="00B62E57" w:rsidRDefault="00B62E57">
      <w:r>
        <w:br w:type="page"/>
      </w:r>
    </w:p>
    <w:tbl>
      <w:tblPr>
        <w:tblW w:w="1511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248"/>
        <w:gridCol w:w="884"/>
        <w:gridCol w:w="236"/>
        <w:gridCol w:w="883"/>
        <w:gridCol w:w="236"/>
        <w:gridCol w:w="791"/>
        <w:gridCol w:w="236"/>
        <w:gridCol w:w="803"/>
        <w:gridCol w:w="236"/>
        <w:gridCol w:w="664"/>
        <w:gridCol w:w="270"/>
        <w:gridCol w:w="675"/>
        <w:gridCol w:w="270"/>
        <w:gridCol w:w="931"/>
        <w:gridCol w:w="236"/>
        <w:gridCol w:w="941"/>
        <w:gridCol w:w="236"/>
        <w:gridCol w:w="818"/>
        <w:gridCol w:w="236"/>
        <w:gridCol w:w="878"/>
        <w:gridCol w:w="239"/>
        <w:gridCol w:w="928"/>
        <w:gridCol w:w="237"/>
        <w:gridCol w:w="999"/>
      </w:tblGrid>
      <w:tr w:rsidR="008E388F" w:rsidRPr="00C075DE" w14:paraId="2DF6176B" w14:textId="77777777" w:rsidTr="00E65C8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126A2FDC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63" w:type="dxa"/>
            <w:gridSpan w:val="23"/>
          </w:tcPr>
          <w:p w14:paraId="0EBAC3CC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E388F" w:rsidRPr="00C075DE" w14:paraId="1059990D" w14:textId="77777777" w:rsidTr="00E65C8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54ED2116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เก้า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2003" w:type="dxa"/>
            <w:gridSpan w:val="3"/>
          </w:tcPr>
          <w:p w14:paraId="281B3231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เครื่องดื่มเพื่อสุขภาพ</w:t>
            </w:r>
          </w:p>
        </w:tc>
        <w:tc>
          <w:tcPr>
            <w:tcW w:w="236" w:type="dxa"/>
          </w:tcPr>
          <w:p w14:paraId="36615C8A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830" w:type="dxa"/>
            <w:gridSpan w:val="3"/>
          </w:tcPr>
          <w:p w14:paraId="5027F2B3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04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ผลิตภัณฑ์จากมะพร้าว</w:t>
            </w:r>
          </w:p>
        </w:tc>
        <w:tc>
          <w:tcPr>
            <w:tcW w:w="236" w:type="dxa"/>
          </w:tcPr>
          <w:p w14:paraId="27968B54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556BE83C" w14:textId="25E9665E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ส่วนงานอื่น</w:t>
            </w:r>
            <w:r w:rsidR="00966FCF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7B93405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108" w:type="dxa"/>
            <w:gridSpan w:val="3"/>
            <w:shd w:val="clear" w:color="auto" w:fill="auto"/>
          </w:tcPr>
          <w:p w14:paraId="070D5EB7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6F73D1E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932" w:type="dxa"/>
            <w:gridSpan w:val="3"/>
          </w:tcPr>
          <w:p w14:paraId="75F068EF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รายการตัดบัญชี</w:t>
            </w:r>
          </w:p>
        </w:tc>
        <w:tc>
          <w:tcPr>
            <w:tcW w:w="239" w:type="dxa"/>
          </w:tcPr>
          <w:p w14:paraId="22F68C24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4" w:type="dxa"/>
            <w:gridSpan w:val="3"/>
            <w:shd w:val="clear" w:color="auto" w:fill="auto"/>
          </w:tcPr>
          <w:p w14:paraId="676B0988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</w:tr>
      <w:tr w:rsidR="008E388F" w:rsidRPr="00C075DE" w14:paraId="23305BFD" w14:textId="77777777" w:rsidTr="00E65C8E">
        <w:trPr>
          <w:tblHeader/>
        </w:trPr>
        <w:tc>
          <w:tcPr>
            <w:tcW w:w="2248" w:type="dxa"/>
            <w:shd w:val="clear" w:color="auto" w:fill="auto"/>
            <w:vAlign w:val="bottom"/>
          </w:tcPr>
          <w:p w14:paraId="585137C0" w14:textId="78098F13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-115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  วันที่ </w:t>
            </w:r>
            <w:r w:rsidR="00270230" w:rsidRPr="0027023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กันย</w:t>
            </w:r>
            <w:r w:rsidRPr="00C075DE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ายน</w:t>
            </w:r>
          </w:p>
        </w:tc>
        <w:tc>
          <w:tcPr>
            <w:tcW w:w="884" w:type="dxa"/>
            <w:vAlign w:val="bottom"/>
          </w:tcPr>
          <w:p w14:paraId="3ED4AB26" w14:textId="0F55A627" w:rsidR="008E388F" w:rsidRPr="00C075DE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7FB6A7F1" w14:textId="77777777" w:rsidR="008E388F" w:rsidRPr="00C075DE" w:rsidRDefault="008E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83" w:type="dxa"/>
            <w:vAlign w:val="bottom"/>
          </w:tcPr>
          <w:p w14:paraId="1D55D245" w14:textId="5187FE28" w:rsidR="008E388F" w:rsidRPr="00C075DE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00707584" w14:textId="77777777" w:rsidR="008E388F" w:rsidRPr="00C075DE" w:rsidRDefault="008E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791" w:type="dxa"/>
            <w:vAlign w:val="bottom"/>
          </w:tcPr>
          <w:p w14:paraId="7558F143" w14:textId="0F0E95FC" w:rsidR="008E388F" w:rsidRPr="00C075DE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702C8CE7" w14:textId="77777777" w:rsidR="008E388F" w:rsidRPr="00C075DE" w:rsidRDefault="008E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03" w:type="dxa"/>
            <w:vAlign w:val="bottom"/>
          </w:tcPr>
          <w:p w14:paraId="78265F25" w14:textId="3C24C87B" w:rsidR="008E388F" w:rsidRPr="00C075DE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731CF790" w14:textId="77777777" w:rsidR="008E388F" w:rsidRPr="00C075DE" w:rsidRDefault="008E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9524985" w14:textId="5FD2003A" w:rsidR="008E388F" w:rsidRPr="00C075DE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B570C" w14:textId="77777777" w:rsidR="008E388F" w:rsidRPr="00C075DE" w:rsidRDefault="008E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0DA73823" w14:textId="6A32E062" w:rsidR="008E388F" w:rsidRPr="00C075DE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32142D9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E0E5826" w14:textId="4ACC7C35" w:rsidR="008E388F" w:rsidRPr="00C075DE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58710F" w14:textId="77777777" w:rsidR="008E388F" w:rsidRPr="00C075DE" w:rsidRDefault="008E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6F642AF" w14:textId="4029AAC0" w:rsidR="008E388F" w:rsidRPr="00C075DE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069258A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CD2039D" w14:textId="78138CF2" w:rsidR="008E388F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0" w:firstLine="2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bottom"/>
          </w:tcPr>
          <w:p w14:paraId="5FE167C3" w14:textId="77777777" w:rsidR="008E388F" w:rsidRPr="00C075DE" w:rsidRDefault="008E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655699DA" w14:textId="7728609B" w:rsidR="008E388F" w:rsidRPr="00C075DE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39" w:type="dxa"/>
          </w:tcPr>
          <w:p w14:paraId="46591D42" w14:textId="77777777" w:rsidR="008E388F" w:rsidRPr="00C075DE" w:rsidRDefault="008E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63C43761" w14:textId="6EC0CC53" w:rsidR="008E388F" w:rsidRPr="00C075DE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98D6C3C" w14:textId="77777777" w:rsidR="008E388F" w:rsidRPr="00C075DE" w:rsidRDefault="008E3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17E3E7F" w14:textId="385C232C" w:rsidR="008E388F" w:rsidRPr="00C075DE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270230">
              <w:rPr>
                <w:rFonts w:asciiTheme="majorBidi" w:eastAsia="Calibri" w:hAnsiTheme="majorBidi" w:cstheme="majorBidi"/>
                <w:sz w:val="28"/>
                <w:szCs w:val="28"/>
              </w:rPr>
              <w:t>2565</w:t>
            </w:r>
          </w:p>
        </w:tc>
      </w:tr>
      <w:tr w:rsidR="008E388F" w:rsidRPr="00C075DE" w14:paraId="32B6730B" w14:textId="77777777" w:rsidTr="00E65C8E">
        <w:trPr>
          <w:tblHeader/>
        </w:trPr>
        <w:tc>
          <w:tcPr>
            <w:tcW w:w="2248" w:type="dxa"/>
            <w:shd w:val="clear" w:color="auto" w:fill="auto"/>
          </w:tcPr>
          <w:p w14:paraId="1145C830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863" w:type="dxa"/>
            <w:gridSpan w:val="23"/>
          </w:tcPr>
          <w:p w14:paraId="3D1D93A8" w14:textId="77777777" w:rsidR="008E388F" w:rsidRPr="00C075DE" w:rsidRDefault="008E3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 w:rsidRPr="00C075DE"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62E57" w:rsidRPr="00C075DE" w14:paraId="7A31708D" w14:textId="77777777" w:rsidTr="0073031F">
        <w:tc>
          <w:tcPr>
            <w:tcW w:w="2248" w:type="dxa"/>
            <w:shd w:val="clear" w:color="auto" w:fill="auto"/>
            <w:vAlign w:val="bottom"/>
          </w:tcPr>
          <w:p w14:paraId="296ABBED" w14:textId="77777777" w:rsidR="00B62E57" w:rsidRPr="001C6B90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ประเภทของสินค้า</w:t>
            </w:r>
          </w:p>
        </w:tc>
        <w:tc>
          <w:tcPr>
            <w:tcW w:w="884" w:type="dxa"/>
            <w:vAlign w:val="bottom"/>
          </w:tcPr>
          <w:p w14:paraId="7EB84417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E19341E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27F15637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7085446F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439F48F7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BF0246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AC70967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left" w:pos="882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C08351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47A9E89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08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2094A8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FF3D549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1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4A2CDB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0A7B782" w14:textId="77777777" w:rsidR="00B62E57" w:rsidRPr="00C075DE" w:rsidRDefault="00B62E57" w:rsidP="0073031F">
            <w:pPr>
              <w:tabs>
                <w:tab w:val="clear" w:pos="680"/>
                <w:tab w:val="left" w:pos="540"/>
              </w:tabs>
              <w:ind w:left="-121" w:right="-9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37C9EC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04A3874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ind w:left="-76" w:right="-16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A648C30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0E62E34F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02B70753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vAlign w:val="bottom"/>
          </w:tcPr>
          <w:p w14:paraId="42A0A26A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27839D3F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7F34311B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04CD3FE" w14:textId="77777777" w:rsidR="00B62E57" w:rsidRPr="00C075DE" w:rsidRDefault="00B62E57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E6D826D" w14:textId="77777777" w:rsidR="00B62E57" w:rsidRPr="00C075DE" w:rsidRDefault="00B62E57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E65C8E" w:rsidRPr="00C075DE" w14:paraId="6E20B43E" w14:textId="77777777" w:rsidTr="0073031F">
        <w:tc>
          <w:tcPr>
            <w:tcW w:w="2248" w:type="dxa"/>
            <w:shd w:val="clear" w:color="auto" w:fill="auto"/>
            <w:vAlign w:val="bottom"/>
          </w:tcPr>
          <w:p w14:paraId="55B7D339" w14:textId="77777777" w:rsidR="00E65C8E" w:rsidRPr="001C6B90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ผลิตภัณฑ์น้ำ</w:t>
            </w:r>
          </w:p>
        </w:tc>
        <w:tc>
          <w:tcPr>
            <w:tcW w:w="884" w:type="dxa"/>
            <w:vAlign w:val="bottom"/>
          </w:tcPr>
          <w:p w14:paraId="082F113F" w14:textId="5A5BF693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268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715</w:t>
            </w:r>
          </w:p>
        </w:tc>
        <w:tc>
          <w:tcPr>
            <w:tcW w:w="236" w:type="dxa"/>
            <w:vAlign w:val="bottom"/>
          </w:tcPr>
          <w:p w14:paraId="10B541B5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14A6697D" w14:textId="01BDCDD9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035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059</w:t>
            </w:r>
          </w:p>
        </w:tc>
        <w:tc>
          <w:tcPr>
            <w:tcW w:w="236" w:type="dxa"/>
            <w:vAlign w:val="bottom"/>
          </w:tcPr>
          <w:p w14:paraId="4F29A4BF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vAlign w:val="bottom"/>
          </w:tcPr>
          <w:p w14:paraId="0BA2000B" w14:textId="73A836A4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169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129</w:t>
            </w:r>
          </w:p>
        </w:tc>
        <w:tc>
          <w:tcPr>
            <w:tcW w:w="236" w:type="dxa"/>
            <w:vAlign w:val="bottom"/>
          </w:tcPr>
          <w:p w14:paraId="60E85280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BB1F4A8" w14:textId="5199D9C0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179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03AA0D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89F601A" w14:textId="1D218B70" w:rsidR="00E65C8E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14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36CC2B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724357DF" w14:textId="725057B0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29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8F0671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5F6DD6A" w14:textId="5BC774A6" w:rsidR="00E65C8E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E65C8E" w:rsidRPr="00DE122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451</w:t>
            </w:r>
            <w:r w:rsidR="00E65C8E" w:rsidRPr="00DE122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851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990678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B9A1711" w14:textId="27E906B7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</w:t>
            </w:r>
            <w:r w:rsidR="00E65C8E" w:rsidRPr="00DE122C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244</w:t>
            </w:r>
            <w:r w:rsidR="00E65C8E" w:rsidRPr="00DE122C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73A91D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D2B9161" w14:textId="2EEF575E" w:rsidR="00E65C8E" w:rsidRPr="00DE122C" w:rsidRDefault="00E65C8E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23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712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3B7519E5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166F3026" w14:textId="4BEC5A72" w:rsidR="00E65C8E" w:rsidRPr="00DE122C" w:rsidRDefault="00E65C8E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38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971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4296DFFF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311C0A56" w14:textId="25D43F0A" w:rsidR="00E65C8E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428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139</w:t>
            </w:r>
          </w:p>
        </w:tc>
        <w:tc>
          <w:tcPr>
            <w:tcW w:w="237" w:type="dxa"/>
            <w:vAlign w:val="bottom"/>
          </w:tcPr>
          <w:p w14:paraId="1BC550C6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7BB87300" w14:textId="0D5BDDEE" w:rsidR="00E65C8E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205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360</w:t>
            </w:r>
          </w:p>
        </w:tc>
      </w:tr>
      <w:tr w:rsidR="00E65C8E" w:rsidRPr="00C075DE" w14:paraId="27E838DE" w14:textId="77777777" w:rsidTr="0073031F">
        <w:tc>
          <w:tcPr>
            <w:tcW w:w="2248" w:type="dxa"/>
            <w:shd w:val="clear" w:color="auto" w:fill="auto"/>
            <w:vAlign w:val="bottom"/>
          </w:tcPr>
          <w:p w14:paraId="77AFA86E" w14:textId="77777777" w:rsidR="00E65C8E" w:rsidRPr="001C6B90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อาหารเพื่อสุขภาพ</w:t>
            </w:r>
          </w:p>
        </w:tc>
        <w:tc>
          <w:tcPr>
            <w:tcW w:w="884" w:type="dxa"/>
            <w:vAlign w:val="bottom"/>
          </w:tcPr>
          <w:p w14:paraId="28DD722F" w14:textId="0CC924A1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172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657</w:t>
            </w:r>
          </w:p>
        </w:tc>
        <w:tc>
          <w:tcPr>
            <w:tcW w:w="236" w:type="dxa"/>
            <w:vAlign w:val="bottom"/>
          </w:tcPr>
          <w:p w14:paraId="5272300B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01A9EDF7" w14:textId="4C33125F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112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663</w:t>
            </w:r>
          </w:p>
        </w:tc>
        <w:tc>
          <w:tcPr>
            <w:tcW w:w="236" w:type="dxa"/>
            <w:vAlign w:val="bottom"/>
          </w:tcPr>
          <w:p w14:paraId="6F1AD9A5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vAlign w:val="bottom"/>
          </w:tcPr>
          <w:p w14:paraId="741C82A1" w14:textId="620D85D2" w:rsidR="00E65C8E" w:rsidRPr="00DE122C" w:rsidRDefault="00E65C8E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04CC5141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D55DA58" w14:textId="753AF77C" w:rsidR="00E65C8E" w:rsidRPr="00DE122C" w:rsidRDefault="00E65C8E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A6307E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F9F3966" w14:textId="53486655" w:rsidR="00E65C8E" w:rsidRPr="00DE122C" w:rsidRDefault="00E65C8E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69DFE9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ABFD02D" w14:textId="7FB996FF" w:rsidR="00E65C8E" w:rsidRPr="00DE122C" w:rsidRDefault="00E65C8E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222B8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661AB48C" w14:textId="11143013" w:rsidR="00E65C8E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sz w:val="27"/>
                <w:szCs w:val="27"/>
              </w:rPr>
              <w:t>172</w:t>
            </w:r>
            <w:r w:rsidR="00E65C8E" w:rsidRPr="00DE122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sz w:val="27"/>
                <w:szCs w:val="27"/>
              </w:rPr>
              <w:t>657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8D588B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E8AA5BD" w14:textId="0272CF8E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112</w:t>
            </w:r>
            <w:r w:rsidR="00E65C8E" w:rsidRPr="00DE122C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0503F4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3755546" w14:textId="72AA2A3F" w:rsidR="00E65C8E" w:rsidRPr="00DE122C" w:rsidRDefault="00E65C8E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  <w:cs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175529A9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392BF9F5" w14:textId="66AD2F6C" w:rsidR="00E65C8E" w:rsidRPr="00DE122C" w:rsidRDefault="00E65C8E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6721035E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788B2568" w14:textId="555099F9" w:rsidR="00E65C8E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172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657</w:t>
            </w:r>
          </w:p>
        </w:tc>
        <w:tc>
          <w:tcPr>
            <w:tcW w:w="237" w:type="dxa"/>
            <w:vAlign w:val="bottom"/>
          </w:tcPr>
          <w:p w14:paraId="0D26F514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A94C221" w14:textId="2B73B31F" w:rsidR="00E65C8E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112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663</w:t>
            </w:r>
          </w:p>
        </w:tc>
      </w:tr>
      <w:tr w:rsidR="00E65C8E" w:rsidRPr="00C075DE" w14:paraId="2B4DCEC3" w14:textId="77777777" w:rsidTr="0073031F">
        <w:tc>
          <w:tcPr>
            <w:tcW w:w="2248" w:type="dxa"/>
            <w:shd w:val="clear" w:color="auto" w:fill="auto"/>
            <w:vAlign w:val="bottom"/>
          </w:tcPr>
          <w:p w14:paraId="12DA5E10" w14:textId="0608F274" w:rsidR="00E65C8E" w:rsidRPr="001C6B90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อื่น</w:t>
            </w:r>
            <w:r w:rsidR="00966FCF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ๆ</w:t>
            </w:r>
          </w:p>
        </w:tc>
        <w:tc>
          <w:tcPr>
            <w:tcW w:w="884" w:type="dxa"/>
            <w:tcBorders>
              <w:bottom w:val="single" w:sz="4" w:space="0" w:color="auto"/>
            </w:tcBorders>
            <w:vAlign w:val="bottom"/>
          </w:tcPr>
          <w:p w14:paraId="5E57553E" w14:textId="146885A9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231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471</w:t>
            </w:r>
          </w:p>
        </w:tc>
        <w:tc>
          <w:tcPr>
            <w:tcW w:w="236" w:type="dxa"/>
            <w:vAlign w:val="bottom"/>
          </w:tcPr>
          <w:p w14:paraId="576E05A9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tcBorders>
              <w:bottom w:val="single" w:sz="4" w:space="0" w:color="auto"/>
            </w:tcBorders>
            <w:vAlign w:val="bottom"/>
          </w:tcPr>
          <w:p w14:paraId="32DC11F1" w14:textId="154FF6BC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183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277</w:t>
            </w:r>
          </w:p>
        </w:tc>
        <w:tc>
          <w:tcPr>
            <w:tcW w:w="236" w:type="dxa"/>
            <w:vAlign w:val="bottom"/>
          </w:tcPr>
          <w:p w14:paraId="3FA91375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tcBorders>
              <w:bottom w:val="single" w:sz="4" w:space="0" w:color="auto"/>
            </w:tcBorders>
            <w:vAlign w:val="bottom"/>
          </w:tcPr>
          <w:p w14:paraId="545C3F3A" w14:textId="7532BC77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42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379</w:t>
            </w:r>
          </w:p>
        </w:tc>
        <w:tc>
          <w:tcPr>
            <w:tcW w:w="236" w:type="dxa"/>
            <w:vAlign w:val="bottom"/>
          </w:tcPr>
          <w:p w14:paraId="71F27819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F643BA" w14:textId="27FA58AC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63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909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911F18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2C48B" w14:textId="7D22D4A2" w:rsidR="00E65C8E" w:rsidRPr="00DE122C" w:rsidRDefault="00E65C8E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1AE6D5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64728" w14:textId="4E6C08CA" w:rsidR="00E65C8E" w:rsidRPr="00DE122C" w:rsidRDefault="00E65C8E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B491D6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BA372" w14:textId="59DF76F4" w:rsidR="00E65C8E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273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850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CA2B0C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25502" w14:textId="66520900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247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E40BE9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9CFDA" w14:textId="0D377FAE" w:rsidR="00E65C8E" w:rsidRPr="00DE122C" w:rsidRDefault="00E65C8E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30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772</w:t>
            </w:r>
            <w:r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3A978861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7D531" w14:textId="11F69F81" w:rsidR="00E65C8E" w:rsidRPr="00DE122C" w:rsidRDefault="00E65C8E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30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535</w:t>
            </w:r>
            <w:r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5E9A9E7A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tcBorders>
              <w:bottom w:val="single" w:sz="4" w:space="0" w:color="auto"/>
            </w:tcBorders>
            <w:vAlign w:val="bottom"/>
          </w:tcPr>
          <w:p w14:paraId="6CBE9AD0" w14:textId="78240CDB" w:rsidR="00E65C8E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243</w:t>
            </w:r>
            <w:r w:rsidR="00E65C8E" w:rsidRPr="00DE122C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078</w:t>
            </w:r>
          </w:p>
        </w:tc>
        <w:tc>
          <w:tcPr>
            <w:tcW w:w="237" w:type="dxa"/>
            <w:vAlign w:val="bottom"/>
          </w:tcPr>
          <w:p w14:paraId="67461E5D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7B8EB" w14:textId="6E2A0073" w:rsidR="00E65C8E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216</w:t>
            </w:r>
            <w:r w:rsidR="00E65C8E" w:rsidRPr="00DE122C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651</w:t>
            </w:r>
          </w:p>
        </w:tc>
      </w:tr>
      <w:tr w:rsidR="00E65C8E" w:rsidRPr="00C075DE" w14:paraId="638A4823" w14:textId="77777777" w:rsidTr="0073031F">
        <w:tc>
          <w:tcPr>
            <w:tcW w:w="2248" w:type="dxa"/>
            <w:shd w:val="clear" w:color="auto" w:fill="auto"/>
            <w:vAlign w:val="bottom"/>
          </w:tcPr>
          <w:p w14:paraId="6301DBF0" w14:textId="77777777" w:rsidR="00E65C8E" w:rsidRPr="001C6B90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F82DE" w14:textId="2CE7649F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672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843</w:t>
            </w:r>
          </w:p>
        </w:tc>
        <w:tc>
          <w:tcPr>
            <w:tcW w:w="236" w:type="dxa"/>
            <w:vAlign w:val="bottom"/>
          </w:tcPr>
          <w:p w14:paraId="402C6214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B7488" w14:textId="2C0231AF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330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999</w:t>
            </w:r>
          </w:p>
        </w:tc>
        <w:tc>
          <w:tcPr>
            <w:tcW w:w="236" w:type="dxa"/>
            <w:vAlign w:val="bottom"/>
          </w:tcPr>
          <w:p w14:paraId="0F724207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5BB800" w14:textId="1BD160AE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211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508</w:t>
            </w:r>
          </w:p>
        </w:tc>
        <w:tc>
          <w:tcPr>
            <w:tcW w:w="236" w:type="dxa"/>
            <w:vAlign w:val="bottom"/>
          </w:tcPr>
          <w:p w14:paraId="32AE9DFC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EF990C" w14:textId="471046A6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243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CF4CA8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BCA712" w14:textId="5D3EC3E8" w:rsidR="00E65C8E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240" w:lineRule="auto"/>
              <w:ind w:left="-131" w:right="-74" w:hanging="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14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007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C620F71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73AD8" w14:textId="18D88235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29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92D4F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6C1C6C" w14:textId="5E81C95B" w:rsidR="00E65C8E" w:rsidRPr="00DE122C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21" w:right="-10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4</w:t>
            </w:r>
            <w:r w:rsidR="00E65C8E" w:rsidRPr="00DE12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898</w:t>
            </w:r>
            <w:r w:rsidR="00E65C8E" w:rsidRPr="00DE122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358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8B2437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F928AC" w14:textId="2C880B9F" w:rsidR="00E65C8E" w:rsidRPr="00DE122C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3</w:t>
            </w:r>
            <w:r w:rsidR="00E65C8E" w:rsidRPr="00DE122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604</w:t>
            </w:r>
            <w:r w:rsidR="00E65C8E" w:rsidRPr="00DE122C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color w:val="000000" w:themeColor="text1"/>
                <w:sz w:val="27"/>
                <w:szCs w:val="27"/>
              </w:rPr>
              <w:t>180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9A2E65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F29F5A" w14:textId="01E131FB" w:rsidR="00E65C8E" w:rsidRPr="00DE122C" w:rsidRDefault="00E65C8E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54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484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0CD7FE30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F3DA5" w14:textId="61E63F2B" w:rsidR="00E65C8E" w:rsidRPr="00DE122C" w:rsidRDefault="00E65C8E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69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506</w:t>
            </w:r>
            <w:r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762CC458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756945" w14:textId="47B06EFB" w:rsidR="00E65C8E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  <w:cs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4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843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874</w:t>
            </w:r>
          </w:p>
        </w:tc>
        <w:tc>
          <w:tcPr>
            <w:tcW w:w="237" w:type="dxa"/>
            <w:vAlign w:val="bottom"/>
          </w:tcPr>
          <w:p w14:paraId="695434EF" w14:textId="77777777" w:rsidR="00E65C8E" w:rsidRPr="00DE122C" w:rsidRDefault="00E65C8E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7FAFDB" w14:textId="5DE4E1A5" w:rsidR="00E65C8E" w:rsidRPr="00DE122C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b/>
                <w:bCs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3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534</w:t>
            </w:r>
            <w:r w:rsidR="00E65C8E" w:rsidRPr="00DE122C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 w:themeColor="text1"/>
                <w:sz w:val="27"/>
                <w:szCs w:val="27"/>
              </w:rPr>
              <w:t>674</w:t>
            </w:r>
          </w:p>
        </w:tc>
      </w:tr>
      <w:tr w:rsidR="001C6B90" w:rsidRPr="006B1DD4" w14:paraId="60F9F3BC" w14:textId="77777777" w:rsidTr="0073031F">
        <w:tc>
          <w:tcPr>
            <w:tcW w:w="2248" w:type="dxa"/>
            <w:shd w:val="clear" w:color="auto" w:fill="auto"/>
            <w:vAlign w:val="bottom"/>
          </w:tcPr>
          <w:p w14:paraId="4AFE4FEA" w14:textId="77777777" w:rsidR="001C6B90" w:rsidRPr="001C6B90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94C9EC0" w14:textId="77777777" w:rsidR="001C6B90" w:rsidRPr="00DE122C" w:rsidRDefault="001C6B9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75" w:right="-49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72DDF4" w14:textId="77777777" w:rsidR="001C6B90" w:rsidRPr="00DE122C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83" w:type="dxa"/>
            <w:shd w:val="clear" w:color="auto" w:fill="auto"/>
            <w:vAlign w:val="bottom"/>
          </w:tcPr>
          <w:p w14:paraId="70B9A7F0" w14:textId="77777777" w:rsidR="001C6B90" w:rsidRPr="00DE122C" w:rsidRDefault="001C6B9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2" w:right="-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6C9B46" w14:textId="77777777" w:rsidR="001C6B90" w:rsidRPr="00DE122C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1" w:type="dxa"/>
            <w:shd w:val="clear" w:color="auto" w:fill="auto"/>
            <w:vAlign w:val="bottom"/>
          </w:tcPr>
          <w:p w14:paraId="6A8D9449" w14:textId="77777777" w:rsidR="001C6B90" w:rsidRPr="00DE122C" w:rsidRDefault="001C6B9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16" w:right="-58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7E95C7" w14:textId="77777777" w:rsidR="001C6B90" w:rsidRPr="00DE122C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744C44B" w14:textId="77777777" w:rsidR="001C6B90" w:rsidRPr="00DE122C" w:rsidRDefault="001C6B9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2B3249" w14:textId="77777777" w:rsidR="001C6B90" w:rsidRPr="00DE122C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834E779" w14:textId="77777777" w:rsidR="001C6B90" w:rsidRPr="00DE122C" w:rsidRDefault="001C6B9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after="0" w:line="240" w:lineRule="auto"/>
              <w:ind w:left="-121" w:right="-108" w:hanging="2"/>
              <w:rPr>
                <w:rFonts w:asciiTheme="majorBidi" w:eastAsia="Calibr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A0D557" w14:textId="77777777" w:rsidR="001C6B90" w:rsidRPr="00DE122C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25252FEB" w14:textId="77777777" w:rsidR="001C6B90" w:rsidRPr="00DE122C" w:rsidRDefault="001C6B9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240" w:lineRule="auto"/>
              <w:ind w:left="-300" w:right="-51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ABFE86" w14:textId="77777777" w:rsidR="001C6B90" w:rsidRPr="00DE122C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47501E57" w14:textId="77777777" w:rsidR="001C6B90" w:rsidRPr="00DE122C" w:rsidRDefault="001C6B9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105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A8CA44" w14:textId="77777777" w:rsidR="001C6B90" w:rsidRPr="00DE122C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51648AAA" w14:textId="77777777" w:rsidR="001C6B90" w:rsidRPr="00DE122C" w:rsidRDefault="001C6B9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76" w:right="-16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9286E2E" w14:textId="77777777" w:rsidR="001C6B90" w:rsidRPr="00DE122C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17AD0F" w14:textId="77777777" w:rsidR="001C6B90" w:rsidRPr="00DE122C" w:rsidRDefault="001C6B9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60" w:lineRule="atLeast"/>
              <w:ind w:left="-158" w:right="-144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A56E3D5" w14:textId="77777777" w:rsidR="001C6B90" w:rsidRPr="00DE122C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double" w:sz="4" w:space="0" w:color="auto"/>
            </w:tcBorders>
            <w:vAlign w:val="bottom"/>
          </w:tcPr>
          <w:p w14:paraId="426F0B84" w14:textId="77777777" w:rsidR="001C6B90" w:rsidRPr="00DE122C" w:rsidRDefault="001C6B9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39199614" w14:textId="77777777" w:rsidR="001C6B90" w:rsidRPr="00DE122C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shd w:val="clear" w:color="auto" w:fill="auto"/>
            <w:vAlign w:val="bottom"/>
          </w:tcPr>
          <w:p w14:paraId="259F4FEA" w14:textId="77777777" w:rsidR="001C6B90" w:rsidRPr="00DE122C" w:rsidRDefault="001C6B9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BC984E5" w14:textId="77777777" w:rsidR="001C6B90" w:rsidRPr="00DE122C" w:rsidRDefault="001C6B90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3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2CFC2A92" w14:textId="77777777" w:rsidR="001C6B90" w:rsidRPr="00DE122C" w:rsidRDefault="001C6B9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1E6C02" w:rsidRPr="00C075DE" w14:paraId="729C8093" w14:textId="77777777" w:rsidTr="0073031F">
        <w:tc>
          <w:tcPr>
            <w:tcW w:w="2248" w:type="dxa"/>
            <w:shd w:val="clear" w:color="auto" w:fill="auto"/>
            <w:vAlign w:val="bottom"/>
          </w:tcPr>
          <w:p w14:paraId="7008652F" w14:textId="7C0D0F03" w:rsidR="001E6C02" w:rsidRPr="001C6B90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ส่วนแบ่ง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กำไร (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)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จาก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เงินลงทุนในบริษัทร่วม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>และการร่วมค้า</w:t>
            </w:r>
          </w:p>
        </w:tc>
        <w:tc>
          <w:tcPr>
            <w:tcW w:w="884" w:type="dxa"/>
            <w:vAlign w:val="bottom"/>
          </w:tcPr>
          <w:p w14:paraId="415D68A9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784EEF1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FB3BB54" w14:textId="2CB21254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069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5D26863E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202C8F46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8814360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75" w:right="-21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A070751" w14:textId="1074BE43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121</w:t>
            </w:r>
            <w:r w:rsidRPr="00D925B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0AB09D66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791" w:type="dxa"/>
            <w:vAlign w:val="bottom"/>
          </w:tcPr>
          <w:p w14:paraId="25153950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A44833F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756636F" w14:textId="716BED86" w:rsidR="001E6C02" w:rsidRPr="00D925BD" w:rsidRDefault="001E6C02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left="-156" w:right="-9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18315E1C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03" w:type="dxa"/>
            <w:vAlign w:val="bottom"/>
          </w:tcPr>
          <w:p w14:paraId="085A2AE3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062BF034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22" w:right="-106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09B9BF94" w14:textId="5EAAB509" w:rsidR="001E6C02" w:rsidRPr="00D925BD" w:rsidRDefault="001E6C02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5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35F74272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53457BCB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BAB0FB6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0C02FA2E" w14:textId="368E0CAE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19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801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69447BF1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F7DA710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300" w:right="-111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227EEB7A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300" w:right="-111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3FF164A6" w14:textId="6709FBAE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/>
              <w:ind w:left="-30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1E6C02" w:rsidRPr="00D925B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F0E99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7B8482CE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259B0DE0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66BEC90" w14:textId="4AB0F202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0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870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5F47FA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4F24422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7D2CA031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173FF0DA" w14:textId="1846329A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7A0F5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443B4919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31700BDD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C897B3D" w14:textId="3283F793" w:rsidR="001E6C02" w:rsidRPr="00D925BD" w:rsidRDefault="001E6C02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-</w:t>
            </w:r>
          </w:p>
        </w:tc>
        <w:tc>
          <w:tcPr>
            <w:tcW w:w="236" w:type="dxa"/>
            <w:vAlign w:val="bottom"/>
          </w:tcPr>
          <w:p w14:paraId="4149D66F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3496A63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240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28351B9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240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6811F69" w14:textId="62E3067D" w:rsidR="001E6C02" w:rsidRPr="00D925BD" w:rsidRDefault="001E6C02" w:rsidP="00B764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after="0"/>
              <w:ind w:left="-24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-</w:t>
            </w:r>
          </w:p>
        </w:tc>
        <w:tc>
          <w:tcPr>
            <w:tcW w:w="239" w:type="dxa"/>
            <w:vAlign w:val="bottom"/>
          </w:tcPr>
          <w:p w14:paraId="629EDCBA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30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5528CF11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199CAB4D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483A544" w14:textId="381F9C9B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870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7" w:type="dxa"/>
            <w:vAlign w:val="bottom"/>
          </w:tcPr>
          <w:p w14:paraId="296802A9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0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33C56B4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2CD6F9C7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6D04F79F" w14:textId="77BBC1BF" w:rsidR="001E6C02" w:rsidRPr="00D925BD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0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023</w:t>
            </w:r>
          </w:p>
        </w:tc>
      </w:tr>
      <w:tr w:rsidR="001E6C02" w:rsidRPr="00C075DE" w14:paraId="2E485070" w14:textId="77777777" w:rsidTr="0073031F">
        <w:tc>
          <w:tcPr>
            <w:tcW w:w="2248" w:type="dxa"/>
            <w:shd w:val="clear" w:color="auto" w:fill="auto"/>
            <w:vAlign w:val="bottom"/>
          </w:tcPr>
          <w:p w14:paraId="78FD844E" w14:textId="57663E43" w:rsidR="001E6C02" w:rsidRPr="001C6B90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กำไร (ขาดทุน) ตามส่วนงาน </w:t>
            </w:r>
            <w:r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</w:r>
            <w:r>
              <w:rPr>
                <w:rFonts w:asciiTheme="majorBidi" w:eastAsia="Calibri" w:hAnsiTheme="majorBidi" w:cstheme="maj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884" w:type="dxa"/>
            <w:vAlign w:val="bottom"/>
          </w:tcPr>
          <w:p w14:paraId="674C5F52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18F2154" w14:textId="1E4E417E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180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562</w:t>
            </w:r>
          </w:p>
        </w:tc>
        <w:tc>
          <w:tcPr>
            <w:tcW w:w="236" w:type="dxa"/>
            <w:vAlign w:val="bottom"/>
          </w:tcPr>
          <w:p w14:paraId="2AFE7A78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2B299A4A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122" w:right="-216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2E5BFB31" w14:textId="6A22A8B1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614</w:t>
            </w:r>
            <w:r w:rsidR="001E6C02" w:rsidRPr="00D925B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337</w:t>
            </w:r>
          </w:p>
        </w:tc>
        <w:tc>
          <w:tcPr>
            <w:tcW w:w="236" w:type="dxa"/>
            <w:vAlign w:val="bottom"/>
          </w:tcPr>
          <w:p w14:paraId="19C049DD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1" w:type="dxa"/>
            <w:vAlign w:val="bottom"/>
          </w:tcPr>
          <w:p w14:paraId="7724E83B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FF7C2E0" w14:textId="675CCE0C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40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934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0EFC012B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3" w:type="dxa"/>
            <w:vAlign w:val="bottom"/>
          </w:tcPr>
          <w:p w14:paraId="249D06A0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6" w:right="-58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5731155C" w14:textId="5F7AA7B5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</w:t>
            </w:r>
            <w:r w:rsidR="001E6C02" w:rsidRPr="00D925B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254</w:t>
            </w:r>
          </w:p>
        </w:tc>
        <w:tc>
          <w:tcPr>
            <w:tcW w:w="236" w:type="dxa"/>
            <w:vAlign w:val="bottom"/>
          </w:tcPr>
          <w:p w14:paraId="110D3C79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54D965C5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750697D9" w14:textId="08114C0C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7"/>
                <w:szCs w:val="27"/>
              </w:rPr>
            </w:pPr>
            <w:r w:rsidRPr="00D925B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270230" w:rsidRPr="00270230">
              <w:rPr>
                <w:rFonts w:asciiTheme="majorBidi" w:hAnsiTheme="majorBidi" w:cstheme="majorBidi"/>
                <w:sz w:val="27"/>
                <w:szCs w:val="27"/>
              </w:rPr>
              <w:t>21</w:t>
            </w:r>
            <w:r w:rsidRPr="00D925B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70230" w:rsidRPr="00270230">
              <w:rPr>
                <w:rFonts w:asciiTheme="majorBidi" w:hAnsiTheme="majorBidi" w:cstheme="majorBidi"/>
                <w:sz w:val="27"/>
                <w:szCs w:val="27"/>
              </w:rPr>
              <w:t>436</w:t>
            </w:r>
            <w:r w:rsidRPr="00D925B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270" w:type="dxa"/>
            <w:vAlign w:val="bottom"/>
          </w:tcPr>
          <w:p w14:paraId="18FC53D3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AA7BA6E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300" w:right="-111" w:hanging="2"/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</w:pPr>
          </w:p>
          <w:p w14:paraId="63C42CC3" w14:textId="39998AB4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1E6C02" w:rsidRPr="00D925BD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hAnsiTheme="majorBidi" w:cstheme="majorBidi"/>
                <w:color w:val="000000" w:themeColor="text1"/>
                <w:sz w:val="27"/>
                <w:szCs w:val="27"/>
              </w:rPr>
              <w:t>348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F612B9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263609E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B88DF96" w14:textId="7EE9A08E" w:rsidR="001E6C02" w:rsidRPr="00D925BD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118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192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65FF2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4E6E756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21" w:right="-93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0CC5710B" w14:textId="5E7EDD9D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621</w:t>
            </w:r>
            <w:r w:rsidR="001E6C02" w:rsidRPr="00D925B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939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8E5F95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BB59E68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C4348F0" w14:textId="252719CE" w:rsidR="001E6C02" w:rsidRPr="00D925BD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020</w:t>
            </w:r>
          </w:p>
        </w:tc>
        <w:tc>
          <w:tcPr>
            <w:tcW w:w="236" w:type="dxa"/>
            <w:vAlign w:val="bottom"/>
          </w:tcPr>
          <w:p w14:paraId="4C51F14F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5F43F5A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240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57EFA3A1" w14:textId="1ED6809B" w:rsidR="001E6C02" w:rsidRPr="00D925BD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549</w:t>
            </w:r>
          </w:p>
        </w:tc>
        <w:tc>
          <w:tcPr>
            <w:tcW w:w="239" w:type="dxa"/>
            <w:vAlign w:val="bottom"/>
          </w:tcPr>
          <w:p w14:paraId="1F654C01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2984AAC4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D4A8CE6" w14:textId="609B1AD1" w:rsidR="001E6C02" w:rsidRPr="00D925BD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119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212</w:t>
            </w:r>
          </w:p>
        </w:tc>
        <w:tc>
          <w:tcPr>
            <w:tcW w:w="237" w:type="dxa"/>
            <w:vAlign w:val="bottom"/>
          </w:tcPr>
          <w:p w14:paraId="300C5A6D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10FBEEDB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56" w:right="-142"/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</w:pPr>
          </w:p>
          <w:p w14:paraId="47915A77" w14:textId="11B01FBE" w:rsidR="001E6C02" w:rsidRPr="00D925BD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623</w:t>
            </w:r>
            <w:r w:rsidR="001E6C02" w:rsidRPr="00D925BD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 w:themeColor="text1"/>
                <w:sz w:val="27"/>
                <w:szCs w:val="27"/>
              </w:rPr>
              <w:t>488</w:t>
            </w:r>
          </w:p>
        </w:tc>
      </w:tr>
      <w:tr w:rsidR="001E6C02" w:rsidRPr="006B1DD4" w14:paraId="66C29351" w14:textId="77777777" w:rsidTr="0073031F">
        <w:tc>
          <w:tcPr>
            <w:tcW w:w="2248" w:type="dxa"/>
            <w:shd w:val="clear" w:color="auto" w:fill="auto"/>
            <w:vAlign w:val="bottom"/>
          </w:tcPr>
          <w:p w14:paraId="27429DEC" w14:textId="77777777" w:rsidR="001E6C02" w:rsidRPr="001C6B90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884" w:type="dxa"/>
            <w:vAlign w:val="bottom"/>
          </w:tcPr>
          <w:p w14:paraId="41B13A48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715A3F0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243F087A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1350571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1" w:type="dxa"/>
            <w:vAlign w:val="bottom"/>
          </w:tcPr>
          <w:p w14:paraId="0A1E80B8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4F3CBCF4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3" w:type="dxa"/>
            <w:vAlign w:val="bottom"/>
          </w:tcPr>
          <w:p w14:paraId="6829B9A0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3C318ED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0EA001DC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31" w:right="-74" w:hanging="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vAlign w:val="bottom"/>
          </w:tcPr>
          <w:p w14:paraId="2B740C85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1E111B9E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5D32F3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3F7850BF" w14:textId="77777777" w:rsidR="001E6C02" w:rsidRPr="00D925BD" w:rsidRDefault="001E6C02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BE7945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773F0349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6E02B4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26A7E8B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6" w:type="dxa"/>
            <w:vAlign w:val="bottom"/>
          </w:tcPr>
          <w:p w14:paraId="2A857B74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DDDECA0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9" w:type="dxa"/>
            <w:vAlign w:val="bottom"/>
          </w:tcPr>
          <w:p w14:paraId="25CBAE03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11DF748C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237" w:type="dxa"/>
            <w:vAlign w:val="bottom"/>
          </w:tcPr>
          <w:p w14:paraId="4486CEF7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02BEA4BD" w14:textId="77777777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</w:tr>
      <w:tr w:rsidR="001E6C02" w:rsidRPr="00C075DE" w14:paraId="3F4648A0" w14:textId="77777777" w:rsidTr="0073031F">
        <w:tc>
          <w:tcPr>
            <w:tcW w:w="2248" w:type="dxa"/>
            <w:shd w:val="clear" w:color="auto" w:fill="auto"/>
            <w:vAlign w:val="bottom"/>
          </w:tcPr>
          <w:p w14:paraId="519A6E28" w14:textId="23757CD7" w:rsidR="001E6C02" w:rsidRPr="001C6B90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 ณ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วันที่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30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กันยายน / 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84" w:type="dxa"/>
            <w:vAlign w:val="bottom"/>
          </w:tcPr>
          <w:p w14:paraId="063B8A4D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66908C20" w14:textId="19E2B96F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271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455</w:t>
            </w:r>
          </w:p>
        </w:tc>
        <w:tc>
          <w:tcPr>
            <w:tcW w:w="236" w:type="dxa"/>
            <w:vAlign w:val="bottom"/>
          </w:tcPr>
          <w:p w14:paraId="525CA820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396E1F21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47AAC12C" w14:textId="4E376FD8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491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165</w:t>
            </w:r>
          </w:p>
        </w:tc>
        <w:tc>
          <w:tcPr>
            <w:tcW w:w="236" w:type="dxa"/>
            <w:vAlign w:val="bottom"/>
          </w:tcPr>
          <w:p w14:paraId="7CC17DE3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1" w:type="dxa"/>
            <w:vAlign w:val="bottom"/>
          </w:tcPr>
          <w:p w14:paraId="2607638E" w14:textId="4245D3A6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246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124</w:t>
            </w:r>
          </w:p>
        </w:tc>
        <w:tc>
          <w:tcPr>
            <w:tcW w:w="236" w:type="dxa"/>
            <w:vAlign w:val="bottom"/>
          </w:tcPr>
          <w:p w14:paraId="0482FC42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3" w:type="dxa"/>
            <w:vAlign w:val="bottom"/>
          </w:tcPr>
          <w:p w14:paraId="30140FE6" w14:textId="58BF4253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279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313</w:t>
            </w:r>
          </w:p>
        </w:tc>
        <w:tc>
          <w:tcPr>
            <w:tcW w:w="236" w:type="dxa"/>
            <w:vAlign w:val="bottom"/>
          </w:tcPr>
          <w:p w14:paraId="0CB2AC92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3D93117D" w14:textId="58B4E40D" w:rsidR="001E6C02" w:rsidRPr="00D925BD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240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396</w:t>
            </w:r>
          </w:p>
        </w:tc>
        <w:tc>
          <w:tcPr>
            <w:tcW w:w="270" w:type="dxa"/>
            <w:vAlign w:val="bottom"/>
          </w:tcPr>
          <w:p w14:paraId="4E12C7F1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418D5918" w14:textId="4BE0E42F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254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9FC0D0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19B4D643" w14:textId="7073227D" w:rsidR="001E6C02" w:rsidRPr="00D925BD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757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8C94FE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313CA725" w14:textId="1DF2BD8A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025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E50C3B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41332D0" w14:textId="04909BC6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466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050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5F91274F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5E9DE20E" w14:textId="546E53E3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463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904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69F6238D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22BECAB7" w14:textId="14120625" w:rsidR="001E6C02" w:rsidRPr="00D925BD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291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925</w:t>
            </w:r>
          </w:p>
        </w:tc>
        <w:tc>
          <w:tcPr>
            <w:tcW w:w="237" w:type="dxa"/>
            <w:vAlign w:val="bottom"/>
          </w:tcPr>
          <w:p w14:paraId="0C7396F1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49724177" w14:textId="3F2A7E9B" w:rsidR="001E6C02" w:rsidRPr="00D925BD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561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327</w:t>
            </w:r>
          </w:p>
        </w:tc>
      </w:tr>
      <w:tr w:rsidR="001E6C02" w:rsidRPr="00C075DE" w14:paraId="5885E974" w14:textId="77777777" w:rsidTr="0073031F">
        <w:tc>
          <w:tcPr>
            <w:tcW w:w="2248" w:type="dxa"/>
            <w:shd w:val="clear" w:color="auto" w:fill="auto"/>
            <w:vAlign w:val="bottom"/>
          </w:tcPr>
          <w:p w14:paraId="065CE62A" w14:textId="17D706B7" w:rsidR="001E6C02" w:rsidRPr="001C6B90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</w:pP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หนี้สินส่วนงาน ณ วันที่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br/>
              <w:t xml:space="preserve">   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30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 xml:space="preserve">กันยายน / 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>31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1C6B90">
              <w:rPr>
                <w:rFonts w:asciiTheme="majorBidi" w:eastAsia="Calibr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84" w:type="dxa"/>
            <w:vAlign w:val="bottom"/>
          </w:tcPr>
          <w:p w14:paraId="298267ED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711A5E9F" w14:textId="44CF8929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502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514</w:t>
            </w:r>
          </w:p>
        </w:tc>
        <w:tc>
          <w:tcPr>
            <w:tcW w:w="236" w:type="dxa"/>
            <w:vAlign w:val="bottom"/>
          </w:tcPr>
          <w:p w14:paraId="1BACF46C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83" w:type="dxa"/>
            <w:vAlign w:val="bottom"/>
          </w:tcPr>
          <w:p w14:paraId="1FC1B1D1" w14:textId="77777777" w:rsidR="001E6C02" w:rsidRPr="00D925BD" w:rsidRDefault="001E6C02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  <w:p w14:paraId="5529940C" w14:textId="68BA8BED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156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145</w:t>
            </w:r>
          </w:p>
        </w:tc>
        <w:tc>
          <w:tcPr>
            <w:tcW w:w="236" w:type="dxa"/>
            <w:vAlign w:val="bottom"/>
          </w:tcPr>
          <w:p w14:paraId="37216EC5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791" w:type="dxa"/>
            <w:vAlign w:val="bottom"/>
          </w:tcPr>
          <w:p w14:paraId="18A35050" w14:textId="4C3AF8EC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70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102</w:t>
            </w:r>
          </w:p>
        </w:tc>
        <w:tc>
          <w:tcPr>
            <w:tcW w:w="236" w:type="dxa"/>
            <w:vAlign w:val="bottom"/>
          </w:tcPr>
          <w:p w14:paraId="4C4CD13F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03" w:type="dxa"/>
            <w:vAlign w:val="bottom"/>
          </w:tcPr>
          <w:p w14:paraId="3A0442F7" w14:textId="32CCABB2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66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690</w:t>
            </w:r>
          </w:p>
        </w:tc>
        <w:tc>
          <w:tcPr>
            <w:tcW w:w="236" w:type="dxa"/>
            <w:vAlign w:val="bottom"/>
          </w:tcPr>
          <w:p w14:paraId="5089D8D8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4" w:lineRule="atLeast"/>
              <w:ind w:right="4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664" w:type="dxa"/>
            <w:vAlign w:val="bottom"/>
          </w:tcPr>
          <w:p w14:paraId="5350AB83" w14:textId="67EF5BEE" w:rsidR="001E6C02" w:rsidRPr="00D925BD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spacing w:line="14" w:lineRule="atLeast"/>
              <w:ind w:left="-116" w:right="-58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47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559</w:t>
            </w:r>
          </w:p>
        </w:tc>
        <w:tc>
          <w:tcPr>
            <w:tcW w:w="270" w:type="dxa"/>
            <w:vAlign w:val="bottom"/>
          </w:tcPr>
          <w:p w14:paraId="58D0A0A6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675" w:type="dxa"/>
            <w:shd w:val="clear" w:color="auto" w:fill="auto"/>
            <w:vAlign w:val="bottom"/>
          </w:tcPr>
          <w:p w14:paraId="56AFD4E6" w14:textId="691C9839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after="0" w:line="14" w:lineRule="atLeast"/>
              <w:ind w:left="-30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45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87582B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31" w:type="dxa"/>
            <w:shd w:val="clear" w:color="auto" w:fill="auto"/>
            <w:vAlign w:val="bottom"/>
          </w:tcPr>
          <w:p w14:paraId="0D4E3095" w14:textId="7ACDBDD6" w:rsidR="001E6C02" w:rsidRPr="00D925BD" w:rsidRDefault="00270230" w:rsidP="008F70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4" w:lineRule="atLeast"/>
              <w:ind w:left="-121" w:right="-105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620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AA7822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41" w:type="dxa"/>
            <w:shd w:val="clear" w:color="auto" w:fill="auto"/>
            <w:vAlign w:val="bottom"/>
          </w:tcPr>
          <w:p w14:paraId="25CF6614" w14:textId="69236045" w:rsidR="001E6C02" w:rsidRPr="00D925BD" w:rsidRDefault="00270230" w:rsidP="008F70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268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8BC9CF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DC9DB0C" w14:textId="2AB2447C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63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016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6" w:type="dxa"/>
            <w:vAlign w:val="bottom"/>
          </w:tcPr>
          <w:p w14:paraId="33E534D3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7B2857D8" w14:textId="30C3CA8A" w:rsidR="001E6C02" w:rsidRPr="00D925BD" w:rsidRDefault="001E6C02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14" w:lineRule="atLeast"/>
              <w:ind w:left="-240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(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66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="00270230"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851</w:t>
            </w:r>
            <w:r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)</w:t>
            </w:r>
          </w:p>
        </w:tc>
        <w:tc>
          <w:tcPr>
            <w:tcW w:w="239" w:type="dxa"/>
            <w:vAlign w:val="bottom"/>
          </w:tcPr>
          <w:p w14:paraId="55BEE776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28" w:type="dxa"/>
            <w:vAlign w:val="bottom"/>
          </w:tcPr>
          <w:p w14:paraId="17C28C96" w14:textId="2EC0069D" w:rsidR="001E6C02" w:rsidRPr="00D925BD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557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159</w:t>
            </w:r>
          </w:p>
        </w:tc>
        <w:tc>
          <w:tcPr>
            <w:tcW w:w="237" w:type="dxa"/>
            <w:vAlign w:val="bottom"/>
          </w:tcPr>
          <w:p w14:paraId="1D980D7E" w14:textId="77777777" w:rsidR="001E6C02" w:rsidRPr="00D925BD" w:rsidRDefault="001E6C02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" w:lineRule="atLeast"/>
              <w:ind w:right="63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6D4A5AAF" w14:textId="179D45ED" w:rsidR="001E6C02" w:rsidRPr="00D925BD" w:rsidRDefault="00270230" w:rsidP="000545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14" w:lineRule="atLeast"/>
              <w:ind w:left="-156" w:right="-142"/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201</w:t>
            </w:r>
            <w:r w:rsidR="001E6C02" w:rsidRPr="00D925BD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27"/>
                <w:szCs w:val="27"/>
              </w:rPr>
              <w:t>273</w:t>
            </w:r>
          </w:p>
        </w:tc>
      </w:tr>
    </w:tbl>
    <w:p w14:paraId="3F752444" w14:textId="67876C39" w:rsidR="005F4B69" w:rsidRDefault="005F4B69" w:rsidP="005303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E648719" w14:textId="77777777" w:rsidR="008E3155" w:rsidRPr="00C075DE" w:rsidRDefault="008E3155" w:rsidP="002B5E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8E3155" w:rsidRPr="00C075DE" w:rsidSect="00E1615A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15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850"/>
        <w:gridCol w:w="1512"/>
        <w:gridCol w:w="262"/>
        <w:gridCol w:w="1527"/>
      </w:tblGrid>
      <w:tr w:rsidR="00A55E75" w:rsidRPr="00C075DE" w14:paraId="0CE5D733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7C839C1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0072366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5E75" w:rsidRPr="00C075DE" w14:paraId="05E91DC7" w14:textId="77777777" w:rsidTr="00FC1665">
        <w:trPr>
          <w:trHeight w:val="227"/>
          <w:tblHeader/>
        </w:trPr>
        <w:tc>
          <w:tcPr>
            <w:tcW w:w="5850" w:type="dxa"/>
            <w:shd w:val="clear" w:color="auto" w:fill="auto"/>
            <w:vAlign w:val="bottom"/>
          </w:tcPr>
          <w:p w14:paraId="687D7C84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311ECE9D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ส่วนงานที่รายงาน</w:t>
            </w:r>
          </w:p>
        </w:tc>
      </w:tr>
      <w:tr w:rsidR="00A55E75" w:rsidRPr="00C075DE" w14:paraId="08FEB4BA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5B280C5F" w14:textId="18CB090B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ar-SA"/>
              </w:rPr>
            </w:pP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4253F4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เก้า</w:t>
            </w: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เดือนสิ้นสุดวันที่ </w:t>
            </w:r>
            <w:r w:rsidR="00270230" w:rsidRPr="00270230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  <w:r w:rsidR="004253F4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กันย</w:t>
            </w:r>
            <w:r w:rsidRPr="00A55E75">
              <w:rPr>
                <w:rFonts w:ascii="Angsana New" w:eastAsia="Calibri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1512" w:type="dxa"/>
          </w:tcPr>
          <w:p w14:paraId="2A6F7161" w14:textId="063F2E64" w:rsidR="00A55E75" w:rsidRPr="00A55E75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105D5A0D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</w:tcPr>
          <w:p w14:paraId="685466F5" w14:textId="702CB157" w:rsidR="00A55E75" w:rsidRPr="00A55E75" w:rsidRDefault="002702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sz w:val="30"/>
                <w:szCs w:val="30"/>
              </w:rPr>
              <w:t>2565</w:t>
            </w:r>
          </w:p>
        </w:tc>
      </w:tr>
      <w:tr w:rsidR="00A55E75" w:rsidRPr="00C075DE" w14:paraId="3E529107" w14:textId="77777777" w:rsidTr="00FC1665">
        <w:trPr>
          <w:tblHeader/>
        </w:trPr>
        <w:tc>
          <w:tcPr>
            <w:tcW w:w="5850" w:type="dxa"/>
            <w:shd w:val="clear" w:color="auto" w:fill="auto"/>
            <w:vAlign w:val="bottom"/>
          </w:tcPr>
          <w:p w14:paraId="2E67F061" w14:textId="77777777" w:rsidR="00A55E75" w:rsidRPr="00A55E75" w:rsidRDefault="00A5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3301" w:type="dxa"/>
            <w:gridSpan w:val="3"/>
          </w:tcPr>
          <w:p w14:paraId="647D848A" w14:textId="77777777" w:rsidR="00A55E75" w:rsidRPr="00A55E75" w:rsidRDefault="00A55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(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A55E75">
              <w:rPr>
                <w:rFonts w:ascii="Angsana New" w:eastAsia="Calibri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A55E75" w:rsidRPr="00C075DE" w14:paraId="18FA436C" w14:textId="77777777" w:rsidTr="00FC1665">
        <w:tc>
          <w:tcPr>
            <w:tcW w:w="5850" w:type="dxa"/>
            <w:shd w:val="clear" w:color="auto" w:fill="auto"/>
            <w:vAlign w:val="bottom"/>
          </w:tcPr>
          <w:p w14:paraId="00928CCB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512" w:type="dxa"/>
            <w:vAlign w:val="bottom"/>
          </w:tcPr>
          <w:p w14:paraId="112FF3A8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7A33870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BB9262C" w14:textId="77777777" w:rsidR="00A55E75" w:rsidRPr="00A55E75" w:rsidRDefault="00A55E75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9" w:right="-90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  <w:tr w:rsidR="00A55E75" w:rsidRPr="00C075DE" w14:paraId="4B7E8AEE" w14:textId="77777777" w:rsidTr="00FC1665">
        <w:tc>
          <w:tcPr>
            <w:tcW w:w="5850" w:type="dxa"/>
            <w:shd w:val="clear" w:color="auto" w:fill="auto"/>
            <w:vAlign w:val="bottom"/>
          </w:tcPr>
          <w:p w14:paraId="53F94D1E" w14:textId="77777777" w:rsidR="00A55E75" w:rsidRPr="00A55E75" w:rsidRDefault="00A55E75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ส่วนงานภูมิศาสตร์หลัก</w:t>
            </w: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1E104B4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72255C74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E58B0AC" w14:textId="77777777" w:rsidR="00A55E75" w:rsidRPr="00A55E75" w:rsidRDefault="00A55E75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</w:tr>
      <w:tr w:rsidR="0073031F" w:rsidRPr="00E073CF" w14:paraId="34259A38" w14:textId="77777777" w:rsidTr="00FC1665">
        <w:tc>
          <w:tcPr>
            <w:tcW w:w="5850" w:type="dxa"/>
            <w:shd w:val="clear" w:color="auto" w:fill="auto"/>
            <w:vAlign w:val="bottom"/>
          </w:tcPr>
          <w:p w14:paraId="23FD1784" w14:textId="77777777" w:rsidR="0073031F" w:rsidRPr="00985190" w:rsidRDefault="0073031F" w:rsidP="0073031F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512" w:type="dxa"/>
            <w:vAlign w:val="bottom"/>
          </w:tcPr>
          <w:p w14:paraId="3F7BF36D" w14:textId="47BE043C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746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516</w:t>
            </w:r>
          </w:p>
        </w:tc>
        <w:tc>
          <w:tcPr>
            <w:tcW w:w="262" w:type="dxa"/>
            <w:vAlign w:val="bottom"/>
          </w:tcPr>
          <w:p w14:paraId="11367996" w14:textId="77777777" w:rsidR="0073031F" w:rsidRPr="0073031F" w:rsidRDefault="0073031F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71E332ED" w14:textId="2AA49480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659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196</w:t>
            </w:r>
          </w:p>
        </w:tc>
      </w:tr>
      <w:tr w:rsidR="0073031F" w:rsidRPr="00E073CF" w14:paraId="705E2B48" w14:textId="77777777" w:rsidTr="00FC1665">
        <w:tc>
          <w:tcPr>
            <w:tcW w:w="5850" w:type="dxa"/>
            <w:shd w:val="clear" w:color="auto" w:fill="auto"/>
            <w:vAlign w:val="bottom"/>
          </w:tcPr>
          <w:p w14:paraId="5770D254" w14:textId="4F0AD2C9" w:rsidR="0073031F" w:rsidRPr="00C075DE" w:rsidRDefault="0073031F" w:rsidP="0073031F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เอเชีย</w:t>
            </w:r>
          </w:p>
        </w:tc>
        <w:tc>
          <w:tcPr>
            <w:tcW w:w="1512" w:type="dxa"/>
            <w:vAlign w:val="bottom"/>
          </w:tcPr>
          <w:p w14:paraId="1E41CD8A" w14:textId="77C23B1D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2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448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036</w:t>
            </w:r>
          </w:p>
        </w:tc>
        <w:tc>
          <w:tcPr>
            <w:tcW w:w="262" w:type="dxa"/>
            <w:vAlign w:val="bottom"/>
          </w:tcPr>
          <w:p w14:paraId="5D76E59F" w14:textId="77777777" w:rsidR="0073031F" w:rsidRPr="0073031F" w:rsidRDefault="0073031F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553F155" w14:textId="14B4348C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974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921</w:t>
            </w:r>
          </w:p>
        </w:tc>
      </w:tr>
      <w:tr w:rsidR="0073031F" w:rsidRPr="00E073CF" w14:paraId="022BB496" w14:textId="77777777" w:rsidTr="00FC1665">
        <w:tc>
          <w:tcPr>
            <w:tcW w:w="5850" w:type="dxa"/>
            <w:shd w:val="clear" w:color="auto" w:fill="auto"/>
            <w:vAlign w:val="bottom"/>
          </w:tcPr>
          <w:p w14:paraId="50A49B23" w14:textId="1617189B" w:rsidR="0073031F" w:rsidRPr="00985190" w:rsidRDefault="0073031F" w:rsidP="0073031F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8519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ยุโรป</w:t>
            </w:r>
          </w:p>
        </w:tc>
        <w:tc>
          <w:tcPr>
            <w:tcW w:w="1512" w:type="dxa"/>
            <w:vAlign w:val="bottom"/>
          </w:tcPr>
          <w:p w14:paraId="55E05CEA" w14:textId="0EFC340E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153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719</w:t>
            </w:r>
          </w:p>
        </w:tc>
        <w:tc>
          <w:tcPr>
            <w:tcW w:w="262" w:type="dxa"/>
            <w:vAlign w:val="bottom"/>
          </w:tcPr>
          <w:p w14:paraId="1B5956A0" w14:textId="77777777" w:rsidR="0073031F" w:rsidRPr="0073031F" w:rsidRDefault="0073031F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D5CF4E4" w14:textId="0EB12A79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477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256</w:t>
            </w:r>
          </w:p>
        </w:tc>
      </w:tr>
      <w:tr w:rsidR="0073031F" w:rsidRPr="00E073CF" w14:paraId="1A043D91" w14:textId="77777777" w:rsidTr="00FC1665">
        <w:tc>
          <w:tcPr>
            <w:tcW w:w="5850" w:type="dxa"/>
            <w:shd w:val="clear" w:color="auto" w:fill="auto"/>
            <w:vAlign w:val="bottom"/>
          </w:tcPr>
          <w:p w14:paraId="7E33014C" w14:textId="1870EB01" w:rsidR="0073031F" w:rsidRPr="00E073CF" w:rsidRDefault="0073031F" w:rsidP="0073031F">
            <w:pPr>
              <w:ind w:left="72" w:right="-115" w:hanging="72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อเมริกา</w:t>
            </w:r>
          </w:p>
        </w:tc>
        <w:tc>
          <w:tcPr>
            <w:tcW w:w="1512" w:type="dxa"/>
            <w:vAlign w:val="bottom"/>
          </w:tcPr>
          <w:p w14:paraId="05C5BEA5" w14:textId="63FF984F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196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654</w:t>
            </w:r>
          </w:p>
        </w:tc>
        <w:tc>
          <w:tcPr>
            <w:tcW w:w="262" w:type="dxa"/>
            <w:vAlign w:val="bottom"/>
          </w:tcPr>
          <w:p w14:paraId="0E2F6123" w14:textId="77777777" w:rsidR="0073031F" w:rsidRPr="0073031F" w:rsidRDefault="0073031F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4AAE4119" w14:textId="289E514E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146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747</w:t>
            </w:r>
          </w:p>
        </w:tc>
      </w:tr>
      <w:tr w:rsidR="0073031F" w:rsidRPr="00C075DE" w14:paraId="47CD134A" w14:textId="77777777" w:rsidTr="00FC1665">
        <w:tc>
          <w:tcPr>
            <w:tcW w:w="5850" w:type="dxa"/>
            <w:shd w:val="clear" w:color="auto" w:fill="auto"/>
            <w:vAlign w:val="bottom"/>
          </w:tcPr>
          <w:p w14:paraId="754240AB" w14:textId="53BE5E42" w:rsidR="0073031F" w:rsidRPr="00E073CF" w:rsidRDefault="0073031F" w:rsidP="0073031F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 w:rsidR="0044183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E073CF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9B7CDD2" w14:textId="416C8AC3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127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918</w:t>
            </w:r>
          </w:p>
        </w:tc>
        <w:tc>
          <w:tcPr>
            <w:tcW w:w="262" w:type="dxa"/>
            <w:vAlign w:val="bottom"/>
          </w:tcPr>
          <w:p w14:paraId="6B5FA1C4" w14:textId="77777777" w:rsidR="0073031F" w:rsidRPr="0073031F" w:rsidRDefault="0073031F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4ECDCA0C" w14:textId="2FD97601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sz w:val="30"/>
                <w:szCs w:val="30"/>
              </w:rPr>
              <w:t>72</w:t>
            </w:r>
            <w:r w:rsidR="0073031F" w:rsidRPr="0073031F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sz w:val="30"/>
                <w:szCs w:val="30"/>
              </w:rPr>
              <w:t>879</w:t>
            </w:r>
          </w:p>
        </w:tc>
      </w:tr>
      <w:tr w:rsidR="0073031F" w:rsidRPr="00C075DE" w14:paraId="48FAAE73" w14:textId="77777777" w:rsidTr="00FC1665">
        <w:tc>
          <w:tcPr>
            <w:tcW w:w="5850" w:type="dxa"/>
            <w:shd w:val="clear" w:color="auto" w:fill="auto"/>
            <w:vAlign w:val="bottom"/>
          </w:tcPr>
          <w:p w14:paraId="2169CB10" w14:textId="77777777" w:rsidR="0073031F" w:rsidRPr="00A55E75" w:rsidRDefault="0073031F" w:rsidP="0073031F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9FDBBB" w14:textId="7B4E3C34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73031F" w:rsidRPr="0073031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672</w:t>
            </w:r>
            <w:r w:rsidR="0073031F" w:rsidRPr="0073031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843</w:t>
            </w:r>
          </w:p>
        </w:tc>
        <w:tc>
          <w:tcPr>
            <w:tcW w:w="262" w:type="dxa"/>
            <w:vAlign w:val="bottom"/>
          </w:tcPr>
          <w:p w14:paraId="79BD9A9A" w14:textId="77777777" w:rsidR="0073031F" w:rsidRPr="0073031F" w:rsidRDefault="0073031F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E107F1" w14:textId="49840CA3" w:rsidR="0073031F" w:rsidRPr="0073031F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73031F" w:rsidRPr="0073031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330</w:t>
            </w:r>
            <w:r w:rsidR="0073031F" w:rsidRPr="0073031F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="Angsana New" w:hAnsi="Angsana New" w:hint="cs"/>
                <w:b/>
                <w:bCs/>
                <w:sz w:val="30"/>
                <w:szCs w:val="30"/>
              </w:rPr>
              <w:t>999</w:t>
            </w:r>
          </w:p>
        </w:tc>
      </w:tr>
      <w:tr w:rsidR="004253F4" w:rsidRPr="00C075DE" w14:paraId="3A829FF1" w14:textId="77777777" w:rsidTr="00FC1665">
        <w:tc>
          <w:tcPr>
            <w:tcW w:w="5850" w:type="dxa"/>
            <w:shd w:val="clear" w:color="auto" w:fill="auto"/>
            <w:vAlign w:val="bottom"/>
          </w:tcPr>
          <w:p w14:paraId="54033C08" w14:textId="77777777" w:rsidR="004253F4" w:rsidRPr="00A55E75" w:rsidRDefault="004253F4" w:rsidP="0073031F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1B22D8F9" w14:textId="77777777" w:rsidR="004253F4" w:rsidRPr="00DE122C" w:rsidRDefault="004253F4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22EA88AC" w14:textId="77777777" w:rsidR="004253F4" w:rsidRPr="00DE122C" w:rsidRDefault="004253F4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1A89FB83" w14:textId="77777777" w:rsidR="004253F4" w:rsidRPr="00DE122C" w:rsidRDefault="004253F4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4253F4" w:rsidRPr="00C075DE" w14:paraId="2A53EDF1" w14:textId="77777777" w:rsidTr="00FC1665">
        <w:tc>
          <w:tcPr>
            <w:tcW w:w="5850" w:type="dxa"/>
            <w:shd w:val="clear" w:color="auto" w:fill="auto"/>
            <w:vAlign w:val="bottom"/>
          </w:tcPr>
          <w:p w14:paraId="403EA1BD" w14:textId="77777777" w:rsidR="004253F4" w:rsidRPr="00A55E75" w:rsidRDefault="004253F4" w:rsidP="0073031F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ประเภทของสินค้า</w:t>
            </w:r>
          </w:p>
        </w:tc>
        <w:tc>
          <w:tcPr>
            <w:tcW w:w="1512" w:type="dxa"/>
            <w:vAlign w:val="bottom"/>
          </w:tcPr>
          <w:p w14:paraId="3DCFAA8C" w14:textId="77777777" w:rsidR="004253F4" w:rsidRPr="00DE122C" w:rsidRDefault="004253F4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2CEA35C" w14:textId="77777777" w:rsidR="004253F4" w:rsidRPr="00DE122C" w:rsidRDefault="004253F4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2C5DECD8" w14:textId="77777777" w:rsidR="004253F4" w:rsidRPr="00DE122C" w:rsidRDefault="004253F4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141D" w:rsidRPr="00C075DE" w14:paraId="473CEF18" w14:textId="77777777" w:rsidTr="00FC1665">
        <w:tc>
          <w:tcPr>
            <w:tcW w:w="5850" w:type="dxa"/>
            <w:shd w:val="clear" w:color="auto" w:fill="auto"/>
            <w:vAlign w:val="bottom"/>
          </w:tcPr>
          <w:p w14:paraId="70DBF75C" w14:textId="77777777" w:rsidR="00EE141D" w:rsidRPr="00A55E75" w:rsidRDefault="00EE141D" w:rsidP="0073031F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ผลิตภัณฑ์น้ำ</w:t>
            </w:r>
          </w:p>
        </w:tc>
        <w:tc>
          <w:tcPr>
            <w:tcW w:w="1512" w:type="dxa"/>
            <w:vAlign w:val="bottom"/>
          </w:tcPr>
          <w:p w14:paraId="41AD8932" w14:textId="5DAD2E92" w:rsidR="00EE141D" w:rsidRPr="00DE122C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4</w:t>
            </w:r>
            <w:r w:rsidR="00EE141D" w:rsidRPr="00DE122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268</w:t>
            </w:r>
            <w:r w:rsidR="00EE141D" w:rsidRPr="00DE122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715</w:t>
            </w:r>
          </w:p>
        </w:tc>
        <w:tc>
          <w:tcPr>
            <w:tcW w:w="262" w:type="dxa"/>
            <w:vAlign w:val="bottom"/>
          </w:tcPr>
          <w:p w14:paraId="397517E9" w14:textId="77777777" w:rsidR="00EE141D" w:rsidRPr="00DE122C" w:rsidRDefault="00EE141D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5C2309D4" w14:textId="2C0306DC" w:rsidR="00EE141D" w:rsidRPr="00DE122C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3</w:t>
            </w:r>
            <w:r w:rsidR="00EE141D" w:rsidRPr="00DE12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035</w:t>
            </w:r>
            <w:r w:rsidR="00EE141D" w:rsidRPr="00DE12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059</w:t>
            </w:r>
          </w:p>
        </w:tc>
      </w:tr>
      <w:tr w:rsidR="00EE141D" w:rsidRPr="00C075DE" w14:paraId="6DD4EEB7" w14:textId="77777777" w:rsidTr="00FC1665">
        <w:tc>
          <w:tcPr>
            <w:tcW w:w="5850" w:type="dxa"/>
            <w:shd w:val="clear" w:color="auto" w:fill="auto"/>
            <w:vAlign w:val="bottom"/>
          </w:tcPr>
          <w:p w14:paraId="07AD46D6" w14:textId="77777777" w:rsidR="00EE141D" w:rsidRPr="00A55E75" w:rsidRDefault="00EE141D" w:rsidP="0073031F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อาหารเพื่อสุขภาพ</w:t>
            </w:r>
          </w:p>
        </w:tc>
        <w:tc>
          <w:tcPr>
            <w:tcW w:w="1512" w:type="dxa"/>
            <w:vAlign w:val="bottom"/>
          </w:tcPr>
          <w:p w14:paraId="1D832E6D" w14:textId="517202A8" w:rsidR="00EE141D" w:rsidRPr="00DE122C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172</w:t>
            </w:r>
            <w:r w:rsidR="00EE141D" w:rsidRPr="00DE122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657</w:t>
            </w:r>
          </w:p>
        </w:tc>
        <w:tc>
          <w:tcPr>
            <w:tcW w:w="262" w:type="dxa"/>
            <w:vAlign w:val="bottom"/>
          </w:tcPr>
          <w:p w14:paraId="4C98C54B" w14:textId="77777777" w:rsidR="00EE141D" w:rsidRPr="00DE122C" w:rsidRDefault="00EE141D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BD5A2D8" w14:textId="1CD354B2" w:rsidR="00EE141D" w:rsidRPr="00DE122C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112</w:t>
            </w:r>
            <w:r w:rsidR="00EE141D" w:rsidRPr="00DE12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663</w:t>
            </w:r>
          </w:p>
        </w:tc>
      </w:tr>
      <w:tr w:rsidR="00EE141D" w:rsidRPr="00C075DE" w14:paraId="3355D787" w14:textId="77777777" w:rsidTr="00FC1665">
        <w:tc>
          <w:tcPr>
            <w:tcW w:w="5850" w:type="dxa"/>
            <w:shd w:val="clear" w:color="auto" w:fill="auto"/>
            <w:vAlign w:val="bottom"/>
          </w:tcPr>
          <w:p w14:paraId="1CD6CFCE" w14:textId="4932EDEE" w:rsidR="00EE141D" w:rsidRPr="00A55E75" w:rsidRDefault="00EE141D" w:rsidP="0073031F">
            <w:pPr>
              <w:ind w:right="-115"/>
              <w:rPr>
                <w:rFonts w:ascii="Angsana New" w:hAnsi="Angsana New"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อื่น</w:t>
            </w:r>
            <w:r w:rsidR="00441838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  <w:r w:rsidRPr="00A55E75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ๆ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EEC5E8" w14:textId="39B792FC" w:rsidR="00EE141D" w:rsidRPr="00DE122C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231</w:t>
            </w:r>
            <w:r w:rsidR="00EE141D" w:rsidRPr="00DE122C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color w:val="000000"/>
                <w:sz w:val="30"/>
                <w:szCs w:val="30"/>
              </w:rPr>
              <w:t>471</w:t>
            </w:r>
          </w:p>
        </w:tc>
        <w:tc>
          <w:tcPr>
            <w:tcW w:w="262" w:type="dxa"/>
            <w:vAlign w:val="bottom"/>
          </w:tcPr>
          <w:p w14:paraId="1E2B5EB4" w14:textId="77777777" w:rsidR="00EE141D" w:rsidRPr="00DE122C" w:rsidRDefault="00EE141D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0DCD7F7" w14:textId="5BE0B0AC" w:rsidR="00EE141D" w:rsidRPr="00DE122C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7023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183</w:t>
            </w:r>
            <w:r w:rsidR="00EE141D" w:rsidRPr="00DE122C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eastAsia="Calibri" w:hAnsiTheme="majorBidi" w:cstheme="majorBidi"/>
                <w:color w:val="000000"/>
                <w:sz w:val="30"/>
                <w:szCs w:val="30"/>
              </w:rPr>
              <w:t>277</w:t>
            </w:r>
          </w:p>
        </w:tc>
      </w:tr>
      <w:tr w:rsidR="00EE141D" w:rsidRPr="00C075DE" w14:paraId="44F9365E" w14:textId="77777777" w:rsidTr="00FC1665">
        <w:tc>
          <w:tcPr>
            <w:tcW w:w="5850" w:type="dxa"/>
            <w:shd w:val="clear" w:color="auto" w:fill="auto"/>
            <w:vAlign w:val="bottom"/>
          </w:tcPr>
          <w:p w14:paraId="7F3A23BE" w14:textId="77777777" w:rsidR="00EE141D" w:rsidRPr="00A55E75" w:rsidRDefault="00EE141D" w:rsidP="0073031F">
            <w:pPr>
              <w:ind w:right="-115"/>
              <w:rPr>
                <w:rFonts w:ascii="Angsana New" w:hAnsi="Angsana New"/>
                <w:b/>
                <w:bCs/>
                <w:sz w:val="30"/>
                <w:szCs w:val="30"/>
                <w:lang w:eastAsia="en-GB" w:bidi="ar-SA"/>
              </w:rPr>
            </w:pPr>
            <w:r w:rsidRPr="00A55E7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eastAsia="en-GB"/>
              </w:rPr>
              <w:t>รวมรายได้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7A2339" w14:textId="0A18E7DF" w:rsidR="00EE141D" w:rsidRPr="00DE122C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270230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4</w:t>
            </w:r>
            <w:r w:rsidR="00EE141D" w:rsidRPr="00DE12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672</w:t>
            </w:r>
            <w:r w:rsidR="00EE141D" w:rsidRPr="00DE122C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  <w:t>843</w:t>
            </w:r>
          </w:p>
        </w:tc>
        <w:tc>
          <w:tcPr>
            <w:tcW w:w="262" w:type="dxa"/>
            <w:vAlign w:val="bottom"/>
          </w:tcPr>
          <w:p w14:paraId="0CA63939" w14:textId="77777777" w:rsidR="00EE141D" w:rsidRPr="00DE122C" w:rsidRDefault="00EE141D" w:rsidP="00730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line="240" w:lineRule="auto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DE864" w14:textId="28D45F90" w:rsidR="00EE141D" w:rsidRPr="00DE122C" w:rsidRDefault="00270230" w:rsidP="007303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3"/>
              </w:tabs>
              <w:spacing w:after="0"/>
              <w:ind w:left="-86" w:right="-118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EE141D"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330</w:t>
            </w:r>
            <w:r w:rsidR="00EE141D" w:rsidRPr="00DE122C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270230">
              <w:rPr>
                <w:rFonts w:asciiTheme="majorBidi" w:eastAsia="Calibri" w:hAnsiTheme="majorBidi" w:cstheme="majorBidi"/>
                <w:b/>
                <w:bCs/>
                <w:color w:val="000000"/>
                <w:sz w:val="30"/>
                <w:szCs w:val="30"/>
              </w:rPr>
              <w:t>999</w:t>
            </w:r>
          </w:p>
        </w:tc>
      </w:tr>
    </w:tbl>
    <w:p w14:paraId="69AF609B" w14:textId="2D6B2C89" w:rsidR="00544B8D" w:rsidRPr="00C075DE" w:rsidRDefault="00544B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6B1605F" w14:textId="1584D60C" w:rsidR="006B1DD4" w:rsidRDefault="006B1DD4" w:rsidP="00FC1665">
      <w:pPr>
        <w:pStyle w:val="Heading1"/>
        <w:numPr>
          <w:ilvl w:val="0"/>
          <w:numId w:val="19"/>
        </w:numPr>
        <w:tabs>
          <w:tab w:val="num" w:pos="990"/>
        </w:tabs>
        <w:ind w:left="99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เงินปันผล</w:t>
      </w:r>
    </w:p>
    <w:p w14:paraId="241437B1" w14:textId="36A95705" w:rsidR="006B1DD4" w:rsidRPr="006B1DD4" w:rsidRDefault="006B1DD4" w:rsidP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Style w:val="TableGrid"/>
        <w:tblW w:w="9189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800"/>
        <w:gridCol w:w="2430"/>
        <w:gridCol w:w="1080"/>
        <w:gridCol w:w="270"/>
        <w:gridCol w:w="1269"/>
      </w:tblGrid>
      <w:tr w:rsidR="006B1DD4" w:rsidRPr="00C075DE" w:rsidDel="00D43E7A" w14:paraId="03021730" w14:textId="77777777" w:rsidTr="00FC1665">
        <w:trPr>
          <w:tblHeader/>
        </w:trPr>
        <w:tc>
          <w:tcPr>
            <w:tcW w:w="2340" w:type="dxa"/>
            <w:vAlign w:val="bottom"/>
          </w:tcPr>
          <w:p w14:paraId="4BD1F027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FF6E827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0" w:type="dxa"/>
            <w:vAlign w:val="bottom"/>
          </w:tcPr>
          <w:p w14:paraId="4E34EDCB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</w:tcPr>
          <w:p w14:paraId="5F93657A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34A8E644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9" w:type="dxa"/>
            <w:vAlign w:val="bottom"/>
          </w:tcPr>
          <w:p w14:paraId="4E969C96" w14:textId="77777777" w:rsidR="006B1DD4" w:rsidRPr="00C075DE" w:rsidDel="00D43E7A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6B1DD4" w:rsidRPr="00C075DE" w14:paraId="7CD9BEDA" w14:textId="77777777" w:rsidTr="00FC1665">
        <w:trPr>
          <w:tblHeader/>
        </w:trPr>
        <w:tc>
          <w:tcPr>
            <w:tcW w:w="2340" w:type="dxa"/>
          </w:tcPr>
          <w:p w14:paraId="0240471C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6F4B944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5744A1B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4BA913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66A231BD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9" w:type="dxa"/>
          </w:tcPr>
          <w:p w14:paraId="775B18F7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1DD4" w:rsidRPr="00C075DE" w14:paraId="353E743B" w14:textId="77777777" w:rsidTr="00FC1665">
        <w:tc>
          <w:tcPr>
            <w:tcW w:w="2340" w:type="dxa"/>
          </w:tcPr>
          <w:p w14:paraId="487BAC9A" w14:textId="7FF91484" w:rsidR="006B1DD4" w:rsidRPr="005A48E2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4B997014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586D8AD4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73BF81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86A58F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348A35CB" w14:textId="77777777" w:rsidR="006B1DD4" w:rsidRPr="00C075DE" w:rsidRDefault="006B1DD4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DD4" w:rsidRPr="00C075DE" w14:paraId="7E99038C" w14:textId="77777777" w:rsidTr="00FC1665">
        <w:tc>
          <w:tcPr>
            <w:tcW w:w="2340" w:type="dxa"/>
          </w:tcPr>
          <w:p w14:paraId="37FDB9DA" w14:textId="1E7EA697" w:rsidR="006B1DD4" w:rsidRPr="005A48E2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1BCF9F70" w14:textId="6EA6D137" w:rsidR="006B1DD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CD6A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D6AB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0" w:type="dxa"/>
          </w:tcPr>
          <w:p w14:paraId="07244ADB" w14:textId="1BF2E464" w:rsidR="006B1DD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B849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16586BC2" w14:textId="7508B048" w:rsidR="006B1DD4" w:rsidRPr="00C075DE" w:rsidRDefault="002702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24D5E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592AADCB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555A270D" w14:textId="7ACC04D5" w:rsidR="006B1DD4" w:rsidRPr="00C075DE" w:rsidRDefault="00270230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508</w:t>
            </w:r>
            <w:r w:rsidR="00B24D5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665</w:t>
            </w:r>
          </w:p>
        </w:tc>
      </w:tr>
      <w:tr w:rsidR="006B1DD4" w:rsidRPr="00C075DE" w14:paraId="437A85BB" w14:textId="77777777" w:rsidTr="00FC1665">
        <w:tc>
          <w:tcPr>
            <w:tcW w:w="2340" w:type="dxa"/>
          </w:tcPr>
          <w:p w14:paraId="4F2A0C4B" w14:textId="77777777" w:rsidR="006B1DD4" w:rsidRPr="005A48E2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B266B98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BFA7199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1E4CA15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2956C2" w14:textId="77777777" w:rsidR="006B1DD4" w:rsidRPr="00C075DE" w:rsidRDefault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29F1FCC3" w14:textId="77777777" w:rsidR="006B1DD4" w:rsidRPr="00C075DE" w:rsidRDefault="006B1DD4" w:rsidP="006B1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AA4" w:rsidRPr="00C075DE" w14:paraId="3CB74D73" w14:textId="77777777" w:rsidTr="00FC1665">
        <w:tc>
          <w:tcPr>
            <w:tcW w:w="2340" w:type="dxa"/>
          </w:tcPr>
          <w:p w14:paraId="4E692173" w14:textId="7EBCFD77" w:rsidR="00061AA4" w:rsidRPr="005A48E2" w:rsidRDefault="00270230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800" w:type="dxa"/>
          </w:tcPr>
          <w:p w14:paraId="32351816" w14:textId="77777777" w:rsidR="00061AA4" w:rsidRPr="00C075DE" w:rsidRDefault="00061AA4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</w:tcPr>
          <w:p w14:paraId="39E9DFA1" w14:textId="77777777" w:rsidR="00061AA4" w:rsidRPr="00C075DE" w:rsidRDefault="00061AA4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502F2" w14:textId="77777777" w:rsidR="00061AA4" w:rsidRPr="00C075DE" w:rsidRDefault="00061AA4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BEE77C" w14:textId="77777777" w:rsidR="00061AA4" w:rsidRPr="00C075DE" w:rsidRDefault="00061AA4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EC37DA0" w14:textId="77777777" w:rsidR="00061AA4" w:rsidRPr="00C075DE" w:rsidRDefault="00061AA4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1AA4" w:rsidRPr="00C075DE" w14:paraId="6CC101C0" w14:textId="77777777" w:rsidTr="00FC1665">
        <w:tc>
          <w:tcPr>
            <w:tcW w:w="2340" w:type="dxa"/>
          </w:tcPr>
          <w:p w14:paraId="5F2304F3" w14:textId="56090F69" w:rsidR="00061AA4" w:rsidRPr="00C075DE" w:rsidRDefault="00061AA4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48E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5A48E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0230" w:rsidRPr="0027023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0" w:type="dxa"/>
          </w:tcPr>
          <w:p w14:paraId="5D81C5C0" w14:textId="109CE361" w:rsidR="00061AA4" w:rsidRPr="00C075DE" w:rsidRDefault="00270230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061AA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61A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2430" w:type="dxa"/>
          </w:tcPr>
          <w:p w14:paraId="568C5108" w14:textId="01669E71" w:rsidR="00061AA4" w:rsidRPr="00C075DE" w:rsidRDefault="00270230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061AA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พฤษภาคม </w:t>
            </w: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600D8A87" w14:textId="34A89A02" w:rsidR="00061AA4" w:rsidRPr="00C075DE" w:rsidRDefault="00270230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61AA4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2884918" w14:textId="77777777" w:rsidR="00061AA4" w:rsidRPr="00C075DE" w:rsidRDefault="00061AA4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4168CE59" w14:textId="27FB8596" w:rsidR="00061AA4" w:rsidRPr="00C075DE" w:rsidRDefault="00270230" w:rsidP="00061A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338</w:t>
            </w:r>
            <w:r w:rsidR="00061AA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057</w:t>
            </w:r>
          </w:p>
        </w:tc>
      </w:tr>
    </w:tbl>
    <w:p w14:paraId="197C2CDE" w14:textId="77777777" w:rsidR="006B1DD4" w:rsidRPr="006B1DD4" w:rsidRDefault="006B1DD4" w:rsidP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3C453AB" w14:textId="77777777" w:rsidR="006B1DD4" w:rsidRPr="003D3C52" w:rsidRDefault="006B1D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5366A8D7" w14:textId="3E9F63CC" w:rsidR="00760FB7" w:rsidRPr="00C075DE" w:rsidRDefault="005B3B34" w:rsidP="00FC1665">
      <w:pPr>
        <w:pStyle w:val="Heading1"/>
        <w:numPr>
          <w:ilvl w:val="0"/>
          <w:numId w:val="19"/>
        </w:numPr>
        <w:tabs>
          <w:tab w:val="num" w:pos="990"/>
        </w:tabs>
        <w:ind w:left="990" w:hanging="540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เครื่องมือทางการเงิน</w:t>
      </w:r>
    </w:p>
    <w:p w14:paraId="2468130E" w14:textId="77777777" w:rsidR="00EC5A78" w:rsidRPr="00C075DE" w:rsidRDefault="00EC5A78" w:rsidP="005742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7AFB67C" w14:textId="77777777" w:rsidR="00CE4BA0" w:rsidRPr="00C075DE" w:rsidRDefault="00CE4BA0" w:rsidP="00FC1665">
      <w:pPr>
        <w:tabs>
          <w:tab w:val="clear" w:pos="227"/>
          <w:tab w:val="clear" w:pos="454"/>
          <w:tab w:val="left" w:pos="540"/>
        </w:tabs>
        <w:spacing w:line="240" w:lineRule="auto"/>
        <w:ind w:left="547" w:firstLine="4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075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AF887F1" w14:textId="77777777" w:rsidR="00CE4BA0" w:rsidRPr="00C075DE" w:rsidRDefault="00CE4BA0" w:rsidP="00FC1665">
      <w:pPr>
        <w:tabs>
          <w:tab w:val="clear" w:pos="227"/>
          <w:tab w:val="clear" w:pos="454"/>
          <w:tab w:val="left" w:pos="540"/>
        </w:tabs>
        <w:spacing w:line="240" w:lineRule="auto"/>
        <w:ind w:left="547" w:firstLine="4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6DD77B1" w14:textId="19406051" w:rsidR="00C2704B" w:rsidRPr="00D60F45" w:rsidRDefault="005A4AB0" w:rsidP="00FC1665">
      <w:pPr>
        <w:pStyle w:val="block"/>
        <w:spacing w:after="0" w:line="240" w:lineRule="auto"/>
        <w:ind w:left="990" w:right="-7" w:hanging="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C075DE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</w:t>
      </w:r>
      <w:r w:rsidR="0019483B" w:rsidRPr="00C075DE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19483B" w:rsidRPr="00C075DE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วัดมูลค่าด้วยราคาทุนตัดจำหน่าย</w:t>
      </w:r>
      <w:r w:rsidR="0019483B" w:rsidRPr="00C075DE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1A80B23E" w14:textId="77777777" w:rsidR="00D60F45" w:rsidRPr="00D60F45" w:rsidRDefault="00D60F45" w:rsidP="00FC1665">
      <w:pPr>
        <w:ind w:firstLine="443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350"/>
        <w:gridCol w:w="236"/>
        <w:gridCol w:w="1294"/>
        <w:gridCol w:w="291"/>
        <w:gridCol w:w="1239"/>
        <w:gridCol w:w="242"/>
        <w:gridCol w:w="1288"/>
      </w:tblGrid>
      <w:tr w:rsidR="002D77EF" w:rsidRPr="0087049C" w14:paraId="6EDA47B7" w14:textId="687E08C1" w:rsidTr="00FC1665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7655AF2F" w14:textId="53F6C3CC" w:rsidR="002D77EF" w:rsidRPr="0087049C" w:rsidRDefault="002D77E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502E90CA" w14:textId="168AA639" w:rsidR="002D77EF" w:rsidRPr="0087049C" w:rsidRDefault="002D77EF" w:rsidP="001C380A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3BC9B27" w14:textId="06D63402" w:rsidR="002D77EF" w:rsidRPr="0087049C" w:rsidRDefault="002D77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2D77EF" w:rsidRPr="0087049C" w14:paraId="0757F7EB" w14:textId="77777777" w:rsidTr="00FC1665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03CA3DA6" w14:textId="77777777" w:rsidR="002D77EF" w:rsidRPr="0087049C" w:rsidRDefault="002D77E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00ABCE8B" w14:textId="77777777" w:rsidR="002D77EF" w:rsidRDefault="002D77EF" w:rsidP="001C380A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21B39401" w14:textId="5B679A2B" w:rsidR="002D77EF" w:rsidRPr="0087049C" w:rsidRDefault="002D77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01419F31" w14:textId="77777777" w:rsidR="002D77EF" w:rsidRPr="0087049C" w:rsidRDefault="002D77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8" w:type="dxa"/>
          </w:tcPr>
          <w:p w14:paraId="4D84D073" w14:textId="6483FFEB" w:rsidR="002D77EF" w:rsidRPr="0087049C" w:rsidRDefault="002D77EF" w:rsidP="00FC1665">
            <w:pPr>
              <w:pStyle w:val="acctfourfigures"/>
              <w:tabs>
                <w:tab w:val="clear" w:pos="765"/>
              </w:tabs>
              <w:spacing w:line="240" w:lineRule="atLeast"/>
              <w:ind w:left="-81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2D77EF" w:rsidRPr="0087049C" w14:paraId="64AC1E56" w14:textId="77777777" w:rsidTr="00FC1665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7A091B19" w14:textId="77777777" w:rsidR="002D77EF" w:rsidRPr="0087049C" w:rsidRDefault="002D77EF" w:rsidP="0081777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A619986" w14:textId="400BD6F7" w:rsidR="002D77EF" w:rsidRDefault="002D77EF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1D4B84DF" w14:textId="36BFEB00" w:rsidR="002D77EF" w:rsidRPr="0087049C" w:rsidRDefault="002D77EF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53514A8" w14:textId="77777777" w:rsidR="002D77EF" w:rsidRPr="0087049C" w:rsidRDefault="002D77EF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0667356" w14:textId="371B44A0" w:rsidR="002D77EF" w:rsidRPr="0087049C" w:rsidRDefault="002D77EF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มูลค่าด้วยราคา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ทุนตัดจำหน่าย</w:t>
            </w:r>
          </w:p>
        </w:tc>
        <w:tc>
          <w:tcPr>
            <w:tcW w:w="291" w:type="dxa"/>
            <w:shd w:val="clear" w:color="auto" w:fill="auto"/>
            <w:vAlign w:val="bottom"/>
          </w:tcPr>
          <w:p w14:paraId="456358EC" w14:textId="77777777" w:rsidR="002D77EF" w:rsidRPr="0087049C" w:rsidRDefault="002D77EF" w:rsidP="00817773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F5735CC" w14:textId="21CE3211" w:rsidR="002D77EF" w:rsidRPr="0087049C" w:rsidRDefault="002D77EF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2" w:type="dxa"/>
          </w:tcPr>
          <w:p w14:paraId="1FB78158" w14:textId="77777777" w:rsidR="002D77EF" w:rsidRPr="0087049C" w:rsidRDefault="002D77EF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8" w:type="dxa"/>
          </w:tcPr>
          <w:p w14:paraId="2519EA2F" w14:textId="77777777" w:rsidR="002D77EF" w:rsidRDefault="002D77EF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DB5B82E" w14:textId="77777777" w:rsidR="002D77EF" w:rsidRDefault="002D77EF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496269" w14:textId="56756A06" w:rsidR="002D77EF" w:rsidRDefault="002D77EF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713906" w14:textId="1FA59B02" w:rsidR="00BA3A9B" w:rsidRDefault="00BA3A9B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F387112" w14:textId="77777777" w:rsidR="00BA3A9B" w:rsidRDefault="00BA3A9B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DE9C337" w14:textId="7F679EF0" w:rsidR="002D77EF" w:rsidRPr="0087049C" w:rsidRDefault="002D77EF" w:rsidP="0081777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2D77EF" w:rsidRPr="0087049C" w14:paraId="4E2E3FEE" w14:textId="40E49CD9" w:rsidTr="00FC1665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3AAE1833" w14:textId="77777777" w:rsidR="002D77EF" w:rsidRPr="0087049C" w:rsidRDefault="002D77E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3E32728" w14:textId="77777777" w:rsidR="002D77EF" w:rsidRDefault="002D77EF" w:rsidP="001C380A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1464B97A" w14:textId="333005A8" w:rsidR="002D77EF" w:rsidRPr="0087049C" w:rsidRDefault="002D77E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77EF" w:rsidRPr="0087049C" w14:paraId="7B58C16C" w14:textId="55D8934D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4600ED26" w14:textId="781841F3" w:rsidR="002D77EF" w:rsidRPr="0087049C" w:rsidRDefault="002D77E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00" w:type="dxa"/>
          </w:tcPr>
          <w:p w14:paraId="2C9695A9" w14:textId="77777777" w:rsidR="002D77EF" w:rsidRPr="0087049C" w:rsidRDefault="002D7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7F8397B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78C1E94A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421FB245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91" w:type="dxa"/>
            <w:shd w:val="clear" w:color="auto" w:fill="auto"/>
          </w:tcPr>
          <w:p w14:paraId="5506DA9B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39" w:type="dxa"/>
            <w:shd w:val="clear" w:color="auto" w:fill="auto"/>
          </w:tcPr>
          <w:p w14:paraId="02FD4879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2" w:type="dxa"/>
          </w:tcPr>
          <w:p w14:paraId="49D20D78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</w:tcPr>
          <w:p w14:paraId="78836F4F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2D77EF" w:rsidRPr="0087049C" w14:paraId="3B92B65F" w14:textId="0BFE6BB6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170158F4" w14:textId="77777777" w:rsidR="002D77EF" w:rsidRPr="0087049C" w:rsidRDefault="002D77E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9BE40EA" w14:textId="77777777" w:rsidR="002D77EF" w:rsidRPr="0087049C" w:rsidRDefault="002D7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2CD144C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0905F6F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0DA9E52B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91" w:type="dxa"/>
            <w:shd w:val="clear" w:color="auto" w:fill="auto"/>
          </w:tcPr>
          <w:p w14:paraId="49C963CF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39" w:type="dxa"/>
            <w:shd w:val="clear" w:color="auto" w:fill="auto"/>
          </w:tcPr>
          <w:p w14:paraId="4E06D716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2" w:type="dxa"/>
          </w:tcPr>
          <w:p w14:paraId="77764D7E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</w:tcPr>
          <w:p w14:paraId="1A5DE8D8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2D77EF" w:rsidRPr="0087049C" w14:paraId="01CFD9AA" w14:textId="7B0CE026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066B1DF4" w14:textId="77777777" w:rsidR="002D77EF" w:rsidRPr="0087049C" w:rsidRDefault="002D77E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5668D00A" w14:textId="77777777" w:rsidR="002D77EF" w:rsidRPr="0087049C" w:rsidRDefault="002D7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E01E488" w14:textId="77777777" w:rsidR="002D77EF" w:rsidRPr="00126F05" w:rsidRDefault="002D77E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9A8E129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ED2E518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5BABA5A8" w14:textId="77777777" w:rsidR="002D77EF" w:rsidRPr="0087049C" w:rsidRDefault="002D77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62FEF300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9BD2016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AAF0F5F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7EF" w:rsidRPr="0087049C" w14:paraId="742728E8" w14:textId="73D13EB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1DDE08E8" w14:textId="77777777" w:rsidR="002D77EF" w:rsidRPr="0087049C" w:rsidRDefault="002D77EF" w:rsidP="009C333F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6A085DF5" w14:textId="77777777" w:rsidR="002D77EF" w:rsidRPr="0087049C" w:rsidRDefault="002D77EF" w:rsidP="009C33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5E098141" w14:textId="48BF6566" w:rsidR="002D77EF" w:rsidRPr="0087049C" w:rsidRDefault="002D77EF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36" w:type="dxa"/>
          </w:tcPr>
          <w:p w14:paraId="2DB0811E" w14:textId="77777777" w:rsidR="002D77EF" w:rsidRPr="0087049C" w:rsidRDefault="002D77EF" w:rsidP="009C33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5621F4" w14:textId="06303E43" w:rsidR="002D77EF" w:rsidRPr="0087049C" w:rsidRDefault="002D77EF" w:rsidP="00FC166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91" w:type="dxa"/>
            <w:shd w:val="clear" w:color="auto" w:fill="auto"/>
          </w:tcPr>
          <w:p w14:paraId="6E618779" w14:textId="77777777" w:rsidR="002D77EF" w:rsidRPr="0087049C" w:rsidRDefault="002D77E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2E971422" w14:textId="79565F8C" w:rsidR="002D77EF" w:rsidRPr="0087049C" w:rsidRDefault="002D77EF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</w:p>
        </w:tc>
        <w:tc>
          <w:tcPr>
            <w:tcW w:w="242" w:type="dxa"/>
          </w:tcPr>
          <w:p w14:paraId="74EC3AD5" w14:textId="77777777" w:rsidR="002D77EF" w:rsidRPr="0087049C" w:rsidRDefault="002D77E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B8475D4" w14:textId="5CD9A9C8" w:rsidR="002D77EF" w:rsidRPr="0087049C" w:rsidRDefault="002D77EF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</w:tr>
      <w:tr w:rsidR="00E23DD3" w:rsidRPr="0087049C" w14:paraId="338958D9" w14:textId="22E5ACCE" w:rsidTr="00FC1665">
        <w:trPr>
          <w:trHeight w:val="153"/>
        </w:trPr>
        <w:tc>
          <w:tcPr>
            <w:tcW w:w="2520" w:type="dxa"/>
            <w:shd w:val="clear" w:color="auto" w:fill="auto"/>
          </w:tcPr>
          <w:p w14:paraId="1D1E1B05" w14:textId="38CD3BE2" w:rsidR="002D77EF" w:rsidRPr="0087049C" w:rsidRDefault="002D77EF" w:rsidP="009C333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00" w:type="dxa"/>
          </w:tcPr>
          <w:p w14:paraId="26FF5CBE" w14:textId="77777777" w:rsidR="002D77EF" w:rsidRPr="0087049C" w:rsidRDefault="002D77EF" w:rsidP="009C333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2D95BB44" w14:textId="77777777" w:rsidR="002D77EF" w:rsidRPr="0087049C" w:rsidRDefault="002D77EF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DFC2A" w14:textId="77777777" w:rsidR="002D77EF" w:rsidRPr="0087049C" w:rsidRDefault="002D77EF" w:rsidP="009C333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8FFB6A4" w14:textId="77777777" w:rsidR="002D77EF" w:rsidRPr="0087049C" w:rsidRDefault="002D77EF" w:rsidP="009C333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1" w:type="dxa"/>
            <w:shd w:val="clear" w:color="auto" w:fill="auto"/>
          </w:tcPr>
          <w:p w14:paraId="450E942F" w14:textId="77777777" w:rsidR="002D77EF" w:rsidRPr="0087049C" w:rsidRDefault="002D77EF" w:rsidP="009C333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5B57AA69" w14:textId="77777777" w:rsidR="002D77EF" w:rsidRPr="0087049C" w:rsidRDefault="002D77EF" w:rsidP="00FC1665">
            <w:pPr>
              <w:pStyle w:val="acctfourfigures"/>
              <w:tabs>
                <w:tab w:val="clear" w:pos="765"/>
                <w:tab w:val="decimal" w:pos="920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D316818" w14:textId="77777777" w:rsidR="002D77EF" w:rsidRPr="0087049C" w:rsidRDefault="002D77EF" w:rsidP="009C33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4A34682" w14:textId="77777777" w:rsidR="002D77EF" w:rsidRPr="0087049C" w:rsidRDefault="002D77EF" w:rsidP="00FC1665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7EF" w:rsidRPr="0087049C" w14:paraId="211D91B6" w14:textId="407AD019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32CBC4FE" w14:textId="77777777" w:rsidR="002D77EF" w:rsidRPr="0054029B" w:rsidRDefault="002D77E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900" w:type="dxa"/>
          </w:tcPr>
          <w:p w14:paraId="4E50FFFE" w14:textId="77777777" w:rsidR="002D77EF" w:rsidRPr="0087049C" w:rsidRDefault="002D77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14798433" w14:textId="77777777" w:rsidR="002D77EF" w:rsidRPr="0087049C" w:rsidRDefault="002D77EF" w:rsidP="00FC1665">
            <w:pPr>
              <w:pStyle w:val="acctfourfigures"/>
              <w:tabs>
                <w:tab w:val="clear" w:pos="765"/>
                <w:tab w:val="decimal" w:pos="1010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4D1529A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D5A88A8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91" w:type="dxa"/>
            <w:shd w:val="clear" w:color="auto" w:fill="auto"/>
          </w:tcPr>
          <w:p w14:paraId="55395D09" w14:textId="77777777" w:rsidR="002D77EF" w:rsidRPr="0087049C" w:rsidRDefault="002D77E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14B31177" w14:textId="77777777" w:rsidR="002D77EF" w:rsidRPr="0087049C" w:rsidRDefault="002D77EF" w:rsidP="00FC1665">
            <w:pPr>
              <w:pStyle w:val="acctfourfigures"/>
              <w:tabs>
                <w:tab w:val="clear" w:pos="765"/>
                <w:tab w:val="decimal" w:pos="920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4B1CAFD" w14:textId="77777777" w:rsidR="002D77EF" w:rsidRPr="0087049C" w:rsidRDefault="002D77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7BA1DF9" w14:textId="77777777" w:rsidR="002D77EF" w:rsidRPr="0087049C" w:rsidRDefault="002D77EF" w:rsidP="00FC1665">
            <w:pPr>
              <w:pStyle w:val="acctfourfigures"/>
              <w:tabs>
                <w:tab w:val="clear" w:pos="765"/>
                <w:tab w:val="decimal" w:pos="59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7EF" w:rsidRPr="0087049C" w14:paraId="10D3EF0E" w14:textId="644E85B0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066BC6F7" w14:textId="77777777" w:rsidR="002D77EF" w:rsidRPr="0087049C" w:rsidRDefault="002D77EF" w:rsidP="00061AA4">
            <w:pPr>
              <w:ind w:left="-14"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00" w:type="dxa"/>
          </w:tcPr>
          <w:p w14:paraId="6FBCAF05" w14:textId="4250EC2F" w:rsidR="002D77EF" w:rsidRPr="0087049C" w:rsidRDefault="002D77EF" w:rsidP="00061A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</w:tcPr>
          <w:p w14:paraId="349342FC" w14:textId="4B5FB99C" w:rsidR="002D77EF" w:rsidRPr="00A43467" w:rsidRDefault="002D77EF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34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434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 w:rsidRPr="00A434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107D943E" w14:textId="77777777" w:rsidR="002D77EF" w:rsidRPr="00A43467" w:rsidRDefault="002D77EF" w:rsidP="00061A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CACC812" w14:textId="3D7010A4" w:rsidR="002D77EF" w:rsidRPr="00A43467" w:rsidRDefault="002D77EF" w:rsidP="00FC166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4346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4B842132" w14:textId="77777777" w:rsidR="002D77EF" w:rsidRPr="00A43467" w:rsidRDefault="002D77EF" w:rsidP="00061A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26FA6005" w14:textId="718464CE" w:rsidR="002D77EF" w:rsidRPr="00A43467" w:rsidRDefault="002D77EF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2" w:type="dxa"/>
          </w:tcPr>
          <w:p w14:paraId="6E426606" w14:textId="77777777" w:rsidR="002D77EF" w:rsidRPr="00A43467" w:rsidRDefault="002D77EF" w:rsidP="00061A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AF1B273" w14:textId="30CE1186" w:rsidR="002D77EF" w:rsidRPr="00A43467" w:rsidRDefault="002D77EF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434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A434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 w:rsidRPr="00A4346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E23DD3" w:rsidRPr="0087049C" w14:paraId="772B138A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2ECF70B7" w14:textId="77777777" w:rsidR="00E23DD3" w:rsidRDefault="00E23DD3" w:rsidP="00061AA4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723DC8B" w14:textId="77777777" w:rsidR="00E23DD3" w:rsidRPr="00270230" w:rsidRDefault="00E23DD3" w:rsidP="00061A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D0A5F2" w14:textId="77777777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7B32DF" w14:textId="77777777" w:rsidR="00E23DD3" w:rsidRPr="00A43467" w:rsidRDefault="00E23DD3" w:rsidP="00061A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15B5573" w14:textId="77777777" w:rsidR="00E23DD3" w:rsidRPr="00A43467" w:rsidRDefault="00E23DD3" w:rsidP="002D77E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" w:type="dxa"/>
            <w:shd w:val="clear" w:color="auto" w:fill="auto"/>
          </w:tcPr>
          <w:p w14:paraId="07E9FEB6" w14:textId="77777777" w:rsidR="00E23DD3" w:rsidRPr="00A43467" w:rsidRDefault="00E23DD3" w:rsidP="00061AA4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36DD4F1B" w14:textId="77777777" w:rsidR="00E23DD3" w:rsidRDefault="00E23DD3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6330811E" w14:textId="77777777" w:rsidR="00E23DD3" w:rsidRPr="00A43467" w:rsidRDefault="00E23DD3" w:rsidP="00061A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6D65295" w14:textId="77777777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3DD3" w:rsidRPr="0087049C" w14:paraId="4EEDF248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5089B431" w14:textId="02DE9005" w:rsidR="00E23DD3" w:rsidRDefault="00E23DD3" w:rsidP="00E23DD3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900" w:type="dxa"/>
          </w:tcPr>
          <w:p w14:paraId="4DD29F61" w14:textId="77777777" w:rsidR="00E23DD3" w:rsidRPr="00270230" w:rsidRDefault="00E23DD3" w:rsidP="00E23D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4393571" w14:textId="77777777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1C3E46D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1F022A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" w:type="dxa"/>
            <w:shd w:val="clear" w:color="auto" w:fill="auto"/>
          </w:tcPr>
          <w:p w14:paraId="27A2D38F" w14:textId="77777777" w:rsidR="00E23DD3" w:rsidRPr="00A43467" w:rsidRDefault="00E23DD3" w:rsidP="00E23DD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2C9AE7AC" w14:textId="77777777" w:rsidR="00E23DD3" w:rsidRDefault="00E23DD3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4DB67957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C59DFDC" w14:textId="77777777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3DD3" w:rsidRPr="0087049C" w14:paraId="6E2D1DDA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76A72C29" w14:textId="2F47C76A" w:rsidR="00E23DD3" w:rsidRDefault="00E23DD3" w:rsidP="00E23DD3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06562898" w14:textId="77777777" w:rsidR="00E23DD3" w:rsidRPr="00270230" w:rsidRDefault="00E23DD3" w:rsidP="00E23D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26000E6" w14:textId="77777777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80F3B71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B682741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" w:type="dxa"/>
            <w:shd w:val="clear" w:color="auto" w:fill="auto"/>
          </w:tcPr>
          <w:p w14:paraId="15B6D437" w14:textId="77777777" w:rsidR="00E23DD3" w:rsidRPr="00A43467" w:rsidRDefault="00E23DD3" w:rsidP="00E23DD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21F7EF2A" w14:textId="77777777" w:rsidR="00E23DD3" w:rsidRDefault="00E23DD3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F9EE60A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DEBE7EC" w14:textId="77777777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3DD3" w:rsidRPr="0087049C" w14:paraId="2DB263DC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71AD628F" w14:textId="6FB9FECE" w:rsidR="00E23DD3" w:rsidRDefault="00E23DD3" w:rsidP="00E23DD3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23AAE95C" w14:textId="77777777" w:rsidR="00E23DD3" w:rsidRPr="00270230" w:rsidRDefault="00E23DD3" w:rsidP="00E23D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EC726FD" w14:textId="77777777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92FBD6E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783192C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91" w:type="dxa"/>
            <w:shd w:val="clear" w:color="auto" w:fill="auto"/>
          </w:tcPr>
          <w:p w14:paraId="2B69A2A0" w14:textId="77777777" w:rsidR="00E23DD3" w:rsidRPr="00A43467" w:rsidRDefault="00E23DD3" w:rsidP="00E23DD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0E908E59" w14:textId="77777777" w:rsidR="00E23DD3" w:rsidRDefault="00E23DD3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5AB1A4FA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C12F0F2" w14:textId="77777777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23DD3" w:rsidRPr="0087049C" w14:paraId="296EC827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20EB2651" w14:textId="4D7118C0" w:rsidR="00E23DD3" w:rsidRDefault="00E23DD3" w:rsidP="00D60F45">
            <w:pPr>
              <w:ind w:left="166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7829A3B3" w14:textId="77777777" w:rsidR="00E23DD3" w:rsidRPr="00270230" w:rsidRDefault="00E23DD3" w:rsidP="00E23D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07A05A8" w14:textId="06CF5798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1437F326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177A8AF" w14:textId="5B600D87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91" w:type="dxa"/>
            <w:shd w:val="clear" w:color="auto" w:fill="auto"/>
          </w:tcPr>
          <w:p w14:paraId="268F1E0A" w14:textId="77777777" w:rsidR="00E23DD3" w:rsidRPr="00A43467" w:rsidRDefault="00E23DD3" w:rsidP="00E23DD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5B801EA7" w14:textId="0EF3CD70" w:rsidR="00E23DD3" w:rsidRDefault="00E23DD3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42" w:type="dxa"/>
          </w:tcPr>
          <w:p w14:paraId="5D24CF46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8308BC4" w14:textId="3A1CE98D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E23DD3" w:rsidRPr="0087049C" w14:paraId="000096C5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0399E0FC" w14:textId="023891FB" w:rsidR="00E23DD3" w:rsidRDefault="00E23DD3" w:rsidP="00E23DD3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00" w:type="dxa"/>
          </w:tcPr>
          <w:p w14:paraId="4158E602" w14:textId="77777777" w:rsidR="00E23DD3" w:rsidRPr="00270230" w:rsidRDefault="00E23DD3" w:rsidP="00E23DD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A7CB8FD" w14:textId="4F44EFCC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6DD188B7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A76C746" w14:textId="22B045FF" w:rsidR="00E23DD3" w:rsidRPr="00A43467" w:rsidRDefault="00E23DD3" w:rsidP="00FC166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1" w:type="dxa"/>
            <w:shd w:val="clear" w:color="auto" w:fill="auto"/>
          </w:tcPr>
          <w:p w14:paraId="59C78665" w14:textId="77777777" w:rsidR="00E23DD3" w:rsidRPr="00A43467" w:rsidRDefault="00E23DD3" w:rsidP="00E23DD3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9" w:type="dxa"/>
            <w:shd w:val="clear" w:color="auto" w:fill="auto"/>
          </w:tcPr>
          <w:p w14:paraId="567BB2D9" w14:textId="5F7A0CCB" w:rsidR="00E23DD3" w:rsidRDefault="00E23DD3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42" w:type="dxa"/>
          </w:tcPr>
          <w:p w14:paraId="628906B9" w14:textId="77777777" w:rsidR="00E23DD3" w:rsidRPr="00A43467" w:rsidRDefault="00E23DD3" w:rsidP="00E23DD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DD3C385" w14:textId="6849BAAF" w:rsidR="00E23DD3" w:rsidRPr="00A43467" w:rsidRDefault="00E23DD3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</w:tr>
    </w:tbl>
    <w:p w14:paraId="19212B3F" w14:textId="51212EFA" w:rsidR="002D77EF" w:rsidRDefault="002D77EF">
      <w:pPr>
        <w:rPr>
          <w:sz w:val="32"/>
          <w:szCs w:val="32"/>
        </w:rPr>
      </w:pPr>
    </w:p>
    <w:p w14:paraId="4A73A22B" w14:textId="77777777" w:rsidR="00F8129B" w:rsidRPr="00B7346B" w:rsidRDefault="00F8129B">
      <w:pPr>
        <w:rPr>
          <w:sz w:val="2"/>
          <w:szCs w:val="2"/>
        </w:rPr>
      </w:pPr>
    </w:p>
    <w:tbl>
      <w:tblPr>
        <w:tblW w:w="936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2520"/>
        <w:gridCol w:w="900"/>
        <w:gridCol w:w="1350"/>
        <w:gridCol w:w="236"/>
        <w:gridCol w:w="1294"/>
        <w:gridCol w:w="236"/>
        <w:gridCol w:w="1294"/>
        <w:gridCol w:w="242"/>
        <w:gridCol w:w="1288"/>
      </w:tblGrid>
      <w:tr w:rsidR="00B7346B" w:rsidRPr="0087049C" w14:paraId="6CA992E8" w14:textId="77777777" w:rsidTr="00FC1665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6766B6D1" w14:textId="77777777" w:rsidR="00B7346B" w:rsidRPr="0087049C" w:rsidRDefault="00B7346B" w:rsidP="00CD15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A805202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57D6F609" w14:textId="780325BD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7346B" w:rsidRPr="0087049C" w14:paraId="35957A35" w14:textId="77777777" w:rsidTr="00FC1665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4075ADBD" w14:textId="77777777" w:rsidR="00B7346B" w:rsidRPr="0087049C" w:rsidRDefault="00B7346B" w:rsidP="00CD15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D971561" w14:textId="77777777" w:rsidR="00B7346B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281C35C2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</w:tcPr>
          <w:p w14:paraId="5D470F58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8" w:type="dxa"/>
          </w:tcPr>
          <w:p w14:paraId="0A2481D5" w14:textId="77777777" w:rsidR="00B7346B" w:rsidRPr="0087049C" w:rsidRDefault="00B7346B" w:rsidP="00FC1665">
            <w:pPr>
              <w:pStyle w:val="acctfourfigures"/>
              <w:tabs>
                <w:tab w:val="clear" w:pos="765"/>
              </w:tabs>
              <w:spacing w:line="240" w:lineRule="atLeast"/>
              <w:ind w:left="-78" w:right="-86" w:firstLine="3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B7346B" w:rsidRPr="0087049C" w14:paraId="17CC33F0" w14:textId="77777777" w:rsidTr="00FC1665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427E1513" w14:textId="77777777" w:rsidR="00B7346B" w:rsidRPr="0087049C" w:rsidRDefault="00B7346B" w:rsidP="00CD15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79FB613A" w14:textId="08A13764" w:rsidR="00B7346B" w:rsidRDefault="00173970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3BCDDA6B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114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มูลค่าด้วย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3410785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0CA728D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17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มูลค่าด้วยราคา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 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996105" w14:textId="77777777" w:rsidR="00B7346B" w:rsidRPr="0087049C" w:rsidRDefault="00B7346B" w:rsidP="00CD156F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42BAF77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42" w:type="dxa"/>
          </w:tcPr>
          <w:p w14:paraId="4AF76057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88" w:type="dxa"/>
          </w:tcPr>
          <w:p w14:paraId="0F37D595" w14:textId="77777777" w:rsidR="00B7346B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095EC9" w14:textId="77777777" w:rsidR="00B7346B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8644EC" w14:textId="2356951C" w:rsidR="00B7346B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BA31748" w14:textId="4AC10344" w:rsidR="00BA3A9B" w:rsidRDefault="00BA3A9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9A726EF" w14:textId="77777777" w:rsidR="00BA3A9B" w:rsidRDefault="00BA3A9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00EEDF9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8704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</w:tr>
      <w:tr w:rsidR="00B7346B" w:rsidRPr="0087049C" w14:paraId="1DDE5D1A" w14:textId="77777777" w:rsidTr="00FC1665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0FF146CC" w14:textId="77777777" w:rsidR="00B7346B" w:rsidRPr="0087049C" w:rsidRDefault="00B7346B" w:rsidP="00CD156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635B3F6" w14:textId="77777777" w:rsidR="00B7346B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108" w:right="-86" w:firstLine="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40" w:type="dxa"/>
            <w:gridSpan w:val="7"/>
            <w:vAlign w:val="bottom"/>
          </w:tcPr>
          <w:p w14:paraId="4545B284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704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7346B" w:rsidRPr="0087049C" w14:paraId="16B422AD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76A67E8A" w14:textId="40AD039C" w:rsidR="00B7346B" w:rsidRPr="0087049C" w:rsidRDefault="00B7346B" w:rsidP="00CD15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2702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66</w:t>
            </w:r>
          </w:p>
        </w:tc>
        <w:tc>
          <w:tcPr>
            <w:tcW w:w="900" w:type="dxa"/>
          </w:tcPr>
          <w:p w14:paraId="6C517B00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0CE8AD68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555132BE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27147333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56942CA4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0D816380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2" w:type="dxa"/>
          </w:tcPr>
          <w:p w14:paraId="37D2E9C3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</w:tcPr>
          <w:p w14:paraId="315EA386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7346B" w:rsidRPr="0087049C" w14:paraId="11098AF0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17A2F5E8" w14:textId="77777777" w:rsidR="00B7346B" w:rsidRPr="0087049C" w:rsidRDefault="00B7346B" w:rsidP="00CD15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61C07B74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04CF77E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13BF7B43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3E86EB1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  <w:shd w:val="clear" w:color="auto" w:fill="auto"/>
          </w:tcPr>
          <w:p w14:paraId="76EB3C5D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  <w:shd w:val="clear" w:color="auto" w:fill="auto"/>
          </w:tcPr>
          <w:p w14:paraId="3977A13D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42" w:type="dxa"/>
          </w:tcPr>
          <w:p w14:paraId="3D7178E7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288" w:type="dxa"/>
          </w:tcPr>
          <w:p w14:paraId="4538044B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B7346B" w:rsidRPr="0087049C" w14:paraId="45C95AA1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3623DCEC" w14:textId="77777777" w:rsidR="00B7346B" w:rsidRPr="0087049C" w:rsidRDefault="00B7346B" w:rsidP="00CD156F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18DF2B5E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48F82A0" w14:textId="77777777" w:rsidR="00B7346B" w:rsidRPr="00126F05" w:rsidRDefault="00B7346B" w:rsidP="00CD156F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09306EC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37D5A8F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07FD15" w14:textId="77777777" w:rsidR="00B7346B" w:rsidRPr="0087049C" w:rsidRDefault="00B7346B" w:rsidP="00CD15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C85065E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065201D1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31C7536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46B" w:rsidRPr="0087049C" w14:paraId="0C2D55EA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58A6AD4D" w14:textId="77777777" w:rsidR="00B7346B" w:rsidRPr="0087049C" w:rsidRDefault="00B7346B" w:rsidP="00B7346B">
            <w:pPr>
              <w:ind w:left="166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0D534282" w14:textId="77777777" w:rsidR="00B7346B" w:rsidRPr="0087049C" w:rsidRDefault="00B7346B" w:rsidP="00B7346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4E2B3F68" w14:textId="26C93F12" w:rsidR="00B7346B" w:rsidRPr="0087049C" w:rsidRDefault="00B7346B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047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139</w:t>
            </w:r>
          </w:p>
        </w:tc>
        <w:tc>
          <w:tcPr>
            <w:tcW w:w="236" w:type="dxa"/>
          </w:tcPr>
          <w:p w14:paraId="6C2C4BE0" w14:textId="77777777" w:rsidR="00B7346B" w:rsidRPr="0087049C" w:rsidRDefault="00B7346B" w:rsidP="00B734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A67BB12" w14:textId="46B591EB" w:rsidR="00B7346B" w:rsidRPr="0087049C" w:rsidRDefault="00B7346B" w:rsidP="00FC166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864</w:t>
            </w:r>
          </w:p>
        </w:tc>
        <w:tc>
          <w:tcPr>
            <w:tcW w:w="236" w:type="dxa"/>
            <w:shd w:val="clear" w:color="auto" w:fill="auto"/>
          </w:tcPr>
          <w:p w14:paraId="7880948D" w14:textId="77777777" w:rsidR="00B7346B" w:rsidRPr="0087049C" w:rsidRDefault="00B7346B" w:rsidP="00B734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7CFDE87" w14:textId="5F817A35" w:rsidR="00B7346B" w:rsidRPr="00FC1665" w:rsidRDefault="00B7346B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003</w:t>
            </w:r>
          </w:p>
        </w:tc>
        <w:tc>
          <w:tcPr>
            <w:tcW w:w="242" w:type="dxa"/>
          </w:tcPr>
          <w:p w14:paraId="7C98E43D" w14:textId="77777777" w:rsidR="00B7346B" w:rsidRPr="0087049C" w:rsidRDefault="00B7346B" w:rsidP="00B734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78FA77" w14:textId="579583BE" w:rsidR="00B7346B" w:rsidRPr="00FC1665" w:rsidRDefault="00B7346B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114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</w:t>
            </w:r>
          </w:p>
        </w:tc>
      </w:tr>
      <w:tr w:rsidR="00B7346B" w:rsidRPr="0087049C" w14:paraId="75340BEA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4AE52919" w14:textId="77777777" w:rsidR="00B7346B" w:rsidRPr="0054029B" w:rsidRDefault="00B7346B" w:rsidP="00CD156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900" w:type="dxa"/>
          </w:tcPr>
          <w:p w14:paraId="54668257" w14:textId="77777777" w:rsidR="00B7346B" w:rsidRPr="0087049C" w:rsidRDefault="00B7346B" w:rsidP="00CD156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7BA330C6" w14:textId="77777777" w:rsidR="00B7346B" w:rsidRPr="00FC1665" w:rsidRDefault="00B7346B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E930EB8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AA88D2D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3CB325" w14:textId="77777777" w:rsidR="00B7346B" w:rsidRPr="0087049C" w:rsidRDefault="00B7346B" w:rsidP="00CD156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6B143F7" w14:textId="77777777" w:rsidR="00B7346B" w:rsidRPr="00FC1665" w:rsidRDefault="00B7346B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09895D69" w14:textId="77777777" w:rsidR="00B7346B" w:rsidRPr="0087049C" w:rsidRDefault="00B7346B" w:rsidP="00CD156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5D1303A" w14:textId="77777777" w:rsidR="00B7346B" w:rsidRPr="00FC1665" w:rsidRDefault="00B7346B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46B" w:rsidRPr="0087049C" w14:paraId="534CD3F5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2C7E98B6" w14:textId="3F243EB1" w:rsidR="00B7346B" w:rsidRPr="0054029B" w:rsidRDefault="00B7346B" w:rsidP="00B734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</w:t>
            </w: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ทางการเงิน</w:t>
            </w:r>
          </w:p>
        </w:tc>
        <w:tc>
          <w:tcPr>
            <w:tcW w:w="900" w:type="dxa"/>
          </w:tcPr>
          <w:p w14:paraId="0FB541B5" w14:textId="77777777" w:rsidR="00B7346B" w:rsidRPr="0087049C" w:rsidRDefault="00B7346B" w:rsidP="00B7346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14:paraId="37A66A16" w14:textId="77777777" w:rsidR="00B7346B" w:rsidRPr="00FC1665" w:rsidRDefault="00B7346B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640A3B7" w14:textId="77777777" w:rsidR="00B7346B" w:rsidRPr="0087049C" w:rsidRDefault="00B7346B" w:rsidP="00B734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8D54F29" w14:textId="77777777" w:rsidR="00B7346B" w:rsidRPr="0087049C" w:rsidRDefault="00B7346B" w:rsidP="00B7346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4AD421" w14:textId="77777777" w:rsidR="00B7346B" w:rsidRPr="0087049C" w:rsidRDefault="00B7346B" w:rsidP="00B734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3B8AFC3" w14:textId="77777777" w:rsidR="00B7346B" w:rsidRPr="00FC1665" w:rsidRDefault="00B7346B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2F3B810A" w14:textId="77777777" w:rsidR="00B7346B" w:rsidRPr="0087049C" w:rsidRDefault="00B7346B" w:rsidP="00B734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8D23520" w14:textId="77777777" w:rsidR="00B7346B" w:rsidRPr="00FC1665" w:rsidRDefault="00B7346B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46B" w:rsidRPr="0087049C" w14:paraId="0D93F9BA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4FF3E0AF" w14:textId="6C85E7C9" w:rsidR="00B7346B" w:rsidRPr="0054029B" w:rsidRDefault="00B7346B" w:rsidP="00B7346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00" w:type="dxa"/>
          </w:tcPr>
          <w:p w14:paraId="59FF737D" w14:textId="00D46BAA" w:rsidR="00B7346B" w:rsidRPr="0087049C" w:rsidRDefault="00B7346B" w:rsidP="00B7346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 w:bidi="th-TH"/>
              </w:rPr>
            </w:pPr>
            <w:r w:rsidRPr="00B7346B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50" w:type="dxa"/>
          </w:tcPr>
          <w:p w14:paraId="37FE5B0D" w14:textId="0B871CA6" w:rsidR="00B7346B" w:rsidRPr="00FC1665" w:rsidRDefault="00B7346B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1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33F7D6FE" w14:textId="77777777" w:rsidR="00B7346B" w:rsidRPr="0087049C" w:rsidRDefault="00B7346B" w:rsidP="00B734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5FF9CE0" w14:textId="5962B6B6" w:rsidR="00B7346B" w:rsidRPr="0087049C" w:rsidRDefault="00B7346B" w:rsidP="00FC166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32059A" w14:textId="77777777" w:rsidR="00B7346B" w:rsidRPr="0087049C" w:rsidRDefault="00B7346B" w:rsidP="00B734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C0DE90B" w14:textId="3B085CFA" w:rsidR="00B7346B" w:rsidRPr="00FC1665" w:rsidRDefault="00B7346B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42" w:type="dxa"/>
          </w:tcPr>
          <w:p w14:paraId="6CB22DD3" w14:textId="77777777" w:rsidR="00B7346B" w:rsidRPr="0087049C" w:rsidRDefault="00B7346B" w:rsidP="00B734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A94E7F9" w14:textId="3AA28412" w:rsidR="00B7346B" w:rsidRPr="00FC1665" w:rsidRDefault="00B7346B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816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D60F45" w:rsidRPr="0087049C" w14:paraId="793AB30E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5BC80C3F" w14:textId="77777777" w:rsidR="00D60F45" w:rsidRDefault="00D60F45" w:rsidP="00B7346B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48AC41A" w14:textId="77777777" w:rsidR="00D60F45" w:rsidRPr="00B7346B" w:rsidRDefault="00D60F45" w:rsidP="00B7346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A91CC8B" w14:textId="77777777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660EC0E" w14:textId="77777777" w:rsidR="00D60F45" w:rsidRPr="0087049C" w:rsidRDefault="00D60F45" w:rsidP="00B7346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F4C9CCC" w14:textId="77777777" w:rsidR="00D60F45" w:rsidRDefault="00D60F45" w:rsidP="00B7346B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27EB12" w14:textId="77777777" w:rsidR="00D60F45" w:rsidRPr="0087049C" w:rsidRDefault="00D60F45" w:rsidP="00B7346B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B71C46A" w14:textId="77777777" w:rsidR="00D60F45" w:rsidRPr="00FC1665" w:rsidRDefault="00D60F45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3688FD29" w14:textId="77777777" w:rsidR="00D60F45" w:rsidRPr="0087049C" w:rsidRDefault="00D60F45" w:rsidP="00B7346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064E1E4" w14:textId="77777777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0F45" w:rsidRPr="0087049C" w14:paraId="06A3253E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11A53A6C" w14:textId="5FBCB3C8" w:rsidR="00D60F45" w:rsidRDefault="00D60F45" w:rsidP="00D60F45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27023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</w:t>
            </w: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900" w:type="dxa"/>
          </w:tcPr>
          <w:p w14:paraId="0ABF0426" w14:textId="77777777" w:rsidR="00D60F45" w:rsidRPr="00B7346B" w:rsidRDefault="00D60F45" w:rsidP="00D60F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D0EE125" w14:textId="77777777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EE04340" w14:textId="77777777" w:rsidR="00D60F45" w:rsidRPr="0087049C" w:rsidRDefault="00D60F45" w:rsidP="00D60F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1C80BCED" w14:textId="77777777" w:rsidR="00D60F45" w:rsidRDefault="00D60F45" w:rsidP="00D60F4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DC9F4D" w14:textId="77777777" w:rsidR="00D60F45" w:rsidRPr="0087049C" w:rsidRDefault="00D60F45" w:rsidP="00D60F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7D80039" w14:textId="77777777" w:rsidR="00D60F45" w:rsidRPr="00FC1665" w:rsidRDefault="00D60F45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148D6DD7" w14:textId="77777777" w:rsidR="00D60F45" w:rsidRPr="0087049C" w:rsidRDefault="00D60F45" w:rsidP="00D60F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BB907F" w14:textId="77777777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0F45" w:rsidRPr="0087049C" w14:paraId="2E0C1AE4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0B3FEDD2" w14:textId="6549E6D5" w:rsidR="00D60F45" w:rsidRDefault="00D60F45" w:rsidP="00D60F45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2E9353D4" w14:textId="77777777" w:rsidR="00D60F45" w:rsidRPr="00B7346B" w:rsidRDefault="00D60F45" w:rsidP="00D60F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503AAE1" w14:textId="77777777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8BF62C9" w14:textId="77777777" w:rsidR="00D60F45" w:rsidRPr="0087049C" w:rsidRDefault="00D60F45" w:rsidP="00D60F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413DAC2F" w14:textId="77777777" w:rsidR="00D60F45" w:rsidRDefault="00D60F45" w:rsidP="00D60F4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60367E1" w14:textId="77777777" w:rsidR="00D60F45" w:rsidRPr="0087049C" w:rsidRDefault="00D60F45" w:rsidP="00D60F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7BB516A6" w14:textId="77777777" w:rsidR="00D60F45" w:rsidRPr="00FC1665" w:rsidRDefault="00D60F45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6D32DE81" w14:textId="77777777" w:rsidR="00D60F45" w:rsidRPr="0087049C" w:rsidRDefault="00D60F45" w:rsidP="00D60F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38EF2F9" w14:textId="77777777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0F45" w:rsidRPr="0087049C" w14:paraId="35A2977D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5879CD02" w14:textId="5F2957C9" w:rsidR="00D60F45" w:rsidRDefault="00D60F45" w:rsidP="00D60F45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 w:rsidRPr="0087049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900" w:type="dxa"/>
          </w:tcPr>
          <w:p w14:paraId="53BAB1C6" w14:textId="77777777" w:rsidR="00D60F45" w:rsidRPr="00B7346B" w:rsidRDefault="00D60F45" w:rsidP="00D60F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C42CFEC" w14:textId="154926F9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A2F6626" w14:textId="77777777" w:rsidR="00D60F45" w:rsidRPr="0087049C" w:rsidRDefault="00D60F45" w:rsidP="00D60F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6EC2B5" w14:textId="09D396B4" w:rsidR="00D60F45" w:rsidRDefault="00D60F45" w:rsidP="00D60F45">
            <w:pPr>
              <w:pStyle w:val="acctfourfigures"/>
              <w:tabs>
                <w:tab w:val="clear" w:pos="765"/>
                <w:tab w:val="decimal" w:pos="10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F3059BE" w14:textId="77777777" w:rsidR="00D60F45" w:rsidRPr="0087049C" w:rsidRDefault="00D60F45" w:rsidP="00D60F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CEFAC81" w14:textId="749B6DE3" w:rsidR="00D60F45" w:rsidRPr="00FC1665" w:rsidRDefault="00D60F45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</w:tcPr>
          <w:p w14:paraId="41B9D2F0" w14:textId="77777777" w:rsidR="00D60F45" w:rsidRPr="0087049C" w:rsidRDefault="00D60F45" w:rsidP="00D60F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DE279E" w14:textId="77777777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60F45" w:rsidRPr="0087049C" w14:paraId="517B36F8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3B684C71" w14:textId="5019B520" w:rsidR="00D60F45" w:rsidRDefault="00D60F45" w:rsidP="00D60F45">
            <w:pPr>
              <w:ind w:left="166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</w:t>
            </w:r>
            <w:r w:rsidRPr="005C49EF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00" w:type="dxa"/>
          </w:tcPr>
          <w:p w14:paraId="2B495DD9" w14:textId="77777777" w:rsidR="00D60F45" w:rsidRPr="00B7346B" w:rsidRDefault="00D60F45" w:rsidP="00D60F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8A21CA8" w14:textId="66D5ACC1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829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719</w:t>
            </w:r>
          </w:p>
        </w:tc>
        <w:tc>
          <w:tcPr>
            <w:tcW w:w="236" w:type="dxa"/>
          </w:tcPr>
          <w:p w14:paraId="3E32362B" w14:textId="77777777" w:rsidR="00D60F45" w:rsidRPr="0087049C" w:rsidRDefault="00D60F45" w:rsidP="00D60F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754E0FF" w14:textId="2E5161B9" w:rsidR="00D60F45" w:rsidRDefault="00D60F45" w:rsidP="00FC1665">
            <w:pPr>
              <w:pStyle w:val="acctfourfigures"/>
              <w:tabs>
                <w:tab w:val="clear" w:pos="765"/>
                <w:tab w:val="decimal" w:pos="100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752</w:t>
            </w:r>
          </w:p>
        </w:tc>
        <w:tc>
          <w:tcPr>
            <w:tcW w:w="236" w:type="dxa"/>
            <w:shd w:val="clear" w:color="auto" w:fill="auto"/>
          </w:tcPr>
          <w:p w14:paraId="7E485426" w14:textId="77777777" w:rsidR="00D60F45" w:rsidRPr="0087049C" w:rsidRDefault="00D60F45" w:rsidP="00D60F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37D13AE1" w14:textId="031EC87B" w:rsidR="00D60F45" w:rsidRPr="00FC1665" w:rsidRDefault="00D60F45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471</w:t>
            </w:r>
          </w:p>
        </w:tc>
        <w:tc>
          <w:tcPr>
            <w:tcW w:w="242" w:type="dxa"/>
          </w:tcPr>
          <w:p w14:paraId="70CC93FD" w14:textId="77777777" w:rsidR="00D60F45" w:rsidRPr="0087049C" w:rsidRDefault="00D60F45" w:rsidP="00D60F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3565156" w14:textId="581CEB95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896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694</w:t>
            </w:r>
          </w:p>
        </w:tc>
      </w:tr>
      <w:tr w:rsidR="00D60F45" w:rsidRPr="0087049C" w14:paraId="6EC9A939" w14:textId="77777777" w:rsidTr="00FC1665">
        <w:trPr>
          <w:trHeight w:val="261"/>
        </w:trPr>
        <w:tc>
          <w:tcPr>
            <w:tcW w:w="2520" w:type="dxa"/>
            <w:shd w:val="clear" w:color="auto" w:fill="auto"/>
          </w:tcPr>
          <w:p w14:paraId="0348F002" w14:textId="0546772D" w:rsidR="00D60F45" w:rsidRDefault="00D60F45" w:rsidP="00D60F45">
            <w:pPr>
              <w:ind w:left="-14" w:right="-9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สินทรัพย์</w:t>
            </w:r>
            <w:r w:rsidRPr="00F275D7">
              <w:rPr>
                <w:rFonts w:asciiTheme="majorBidi" w:hAnsiTheme="majorBidi"/>
                <w:sz w:val="30"/>
                <w:szCs w:val="30"/>
                <w:cs/>
              </w:rPr>
              <w:t>อนุพันธ์</w:t>
            </w:r>
          </w:p>
        </w:tc>
        <w:tc>
          <w:tcPr>
            <w:tcW w:w="900" w:type="dxa"/>
          </w:tcPr>
          <w:p w14:paraId="202C3467" w14:textId="77777777" w:rsidR="00D60F45" w:rsidRPr="00B7346B" w:rsidRDefault="00D60F45" w:rsidP="00D60F4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AE30552" w14:textId="4EFDDB18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499</w:t>
            </w:r>
          </w:p>
        </w:tc>
        <w:tc>
          <w:tcPr>
            <w:tcW w:w="236" w:type="dxa"/>
          </w:tcPr>
          <w:p w14:paraId="52500A95" w14:textId="77777777" w:rsidR="00D60F45" w:rsidRPr="0087049C" w:rsidRDefault="00D60F45" w:rsidP="00D60F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63B2D044" w14:textId="7BCAFB56" w:rsidR="00D60F45" w:rsidRDefault="00D60F45" w:rsidP="00FC1665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ECAE3F" w14:textId="77777777" w:rsidR="00D60F45" w:rsidRPr="0087049C" w:rsidRDefault="00D60F45" w:rsidP="00D60F4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5BE59627" w14:textId="35191E5C" w:rsidR="00D60F45" w:rsidRPr="00FC1665" w:rsidRDefault="00D60F45" w:rsidP="00FC1665">
            <w:pPr>
              <w:pStyle w:val="acctfourfigures"/>
              <w:tabs>
                <w:tab w:val="clear" w:pos="765"/>
                <w:tab w:val="decimal" w:pos="94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  <w:tc>
          <w:tcPr>
            <w:tcW w:w="242" w:type="dxa"/>
          </w:tcPr>
          <w:p w14:paraId="11BE4C42" w14:textId="77777777" w:rsidR="00D60F45" w:rsidRPr="0087049C" w:rsidRDefault="00D60F45" w:rsidP="00D60F4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C803DA4" w14:textId="0358ADC7" w:rsidR="00D60F45" w:rsidRPr="00FC1665" w:rsidRDefault="00D60F45" w:rsidP="00FC1665">
            <w:pPr>
              <w:pStyle w:val="acctfourfigures"/>
              <w:tabs>
                <w:tab w:val="clear" w:pos="765"/>
                <w:tab w:val="decimal" w:pos="10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Pr="00FC166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499</w:t>
            </w:r>
          </w:p>
        </w:tc>
      </w:tr>
    </w:tbl>
    <w:p w14:paraId="3E7E3BC9" w14:textId="77777777" w:rsidR="00B7346B" w:rsidRPr="00B7346B" w:rsidRDefault="00B7346B">
      <w:pPr>
        <w:rPr>
          <w:sz w:val="32"/>
          <w:szCs w:val="32"/>
          <w:cs/>
        </w:rPr>
      </w:pPr>
    </w:p>
    <w:p w14:paraId="7DB33B7D" w14:textId="698F0392" w:rsidR="00F8129B" w:rsidRDefault="00F8129B"/>
    <w:p w14:paraId="2E88F805" w14:textId="77777777" w:rsidR="00B7346B" w:rsidRDefault="00B7346B"/>
    <w:p w14:paraId="102A0C4F" w14:textId="77777777" w:rsidR="00F8129B" w:rsidRDefault="00F8129B"/>
    <w:p w14:paraId="264C3614" w14:textId="54C35CE1" w:rsidR="00F8129B" w:rsidRDefault="00F8129B"/>
    <w:p w14:paraId="65CF05BE" w14:textId="77777777" w:rsidR="00F8129B" w:rsidRDefault="00F8129B"/>
    <w:p w14:paraId="04322EBE" w14:textId="1722917A" w:rsidR="000F72D8" w:rsidRPr="00563993" w:rsidRDefault="000F72D8" w:rsidP="00563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  <w:sectPr w:rsidR="000F72D8" w:rsidRPr="00563993" w:rsidSect="00D60F45">
          <w:headerReference w:type="default" r:id="rId15"/>
          <w:footerReference w:type="default" r:id="rId16"/>
          <w:pgSz w:w="11909" w:h="16834" w:code="9"/>
          <w:pgMar w:top="1152" w:right="1019" w:bottom="1152" w:left="691" w:header="720" w:footer="720" w:gutter="0"/>
          <w:cols w:space="720"/>
          <w:docGrid w:linePitch="245"/>
        </w:sectPr>
      </w:pPr>
    </w:p>
    <w:p w14:paraId="6A705662" w14:textId="77777777" w:rsidR="001C48D2" w:rsidRDefault="001C48D2" w:rsidP="001C48D2">
      <w:pPr>
        <w:tabs>
          <w:tab w:val="clear" w:pos="454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72AED00E" w14:textId="77777777" w:rsidR="001C48D2" w:rsidRDefault="001C48D2" w:rsidP="001C48D2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2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6"/>
        <w:gridCol w:w="1085"/>
        <w:gridCol w:w="248"/>
        <w:gridCol w:w="1136"/>
        <w:gridCol w:w="238"/>
        <w:gridCol w:w="1112"/>
        <w:gridCol w:w="236"/>
        <w:gridCol w:w="1074"/>
        <w:gridCol w:w="236"/>
        <w:gridCol w:w="1074"/>
      </w:tblGrid>
      <w:tr w:rsidR="001C48D2" w14:paraId="48D54FFF" w14:textId="77777777" w:rsidTr="001C48D2">
        <w:trPr>
          <w:tblHeader/>
        </w:trPr>
        <w:tc>
          <w:tcPr>
            <w:tcW w:w="2785" w:type="dxa"/>
          </w:tcPr>
          <w:p w14:paraId="37709CD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0" w:type="dxa"/>
            <w:gridSpan w:val="9"/>
            <w:hideMark/>
          </w:tcPr>
          <w:p w14:paraId="763E2318" w14:textId="77777777" w:rsidR="001C48D2" w:rsidRDefault="001C48D2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>
              <w:rPr>
                <w:rFonts w:asciiTheme="majorBidi" w:eastAsia="AngsanaNew" w:hAnsiTheme="majorBidi" w:cstheme="majorBidi"/>
                <w:b/>
                <w:bCs/>
                <w:sz w:val="30"/>
                <w:szCs w:val="30"/>
                <w:lang w:eastAsia="en-GB"/>
              </w:rPr>
              <w:t xml:space="preserve"> / </w:t>
            </w:r>
            <w:r>
              <w:rPr>
                <w:rFonts w:ascii="Angsana New" w:eastAsia="AngsanaNew" w:hAnsi="Angsana New"/>
                <w:b/>
                <w:bCs/>
                <w:sz w:val="29"/>
                <w:szCs w:val="29"/>
                <w:cs/>
                <w:lang w:eastAsia="en-GB"/>
              </w:rPr>
              <w:t>งบการเงินเฉพาะกิจการ</w:t>
            </w:r>
          </w:p>
        </w:tc>
      </w:tr>
      <w:tr w:rsidR="001C48D2" w14:paraId="083E63B9" w14:textId="77777777" w:rsidTr="001C48D2">
        <w:trPr>
          <w:tblHeader/>
        </w:trPr>
        <w:tc>
          <w:tcPr>
            <w:tcW w:w="2785" w:type="dxa"/>
            <w:vAlign w:val="bottom"/>
            <w:hideMark/>
          </w:tcPr>
          <w:p w14:paraId="3A6AC247" w14:textId="77777777" w:rsidR="001C48D2" w:rsidRDefault="001C48D2">
            <w:pPr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2CABF310" w14:textId="77777777" w:rsidR="001C48D2" w:rsidRDefault="001C48D2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5B987B69" w14:textId="62845575" w:rsidR="001C48D2" w:rsidRDefault="00270230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48D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C48D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48" w:type="dxa"/>
            <w:vAlign w:val="bottom"/>
          </w:tcPr>
          <w:p w14:paraId="03C359BE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35" w:type="dxa"/>
            <w:vAlign w:val="bottom"/>
            <w:hideMark/>
          </w:tcPr>
          <w:p w14:paraId="78568564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A48567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11" w:type="dxa"/>
            <w:vAlign w:val="bottom"/>
            <w:hideMark/>
          </w:tcPr>
          <w:p w14:paraId="34293CD7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D0FCD63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vAlign w:val="bottom"/>
            <w:hideMark/>
          </w:tcPr>
          <w:p w14:paraId="52471B2B" w14:textId="77777777" w:rsidR="001C48D2" w:rsidRDefault="001C48D2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CEA100C" w14:textId="77777777" w:rsidR="001C48D2" w:rsidRDefault="001C48D2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3" w:type="dxa"/>
            <w:vAlign w:val="bottom"/>
            <w:hideMark/>
          </w:tcPr>
          <w:p w14:paraId="0A766485" w14:textId="77777777" w:rsidR="001C48D2" w:rsidRDefault="001C48D2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  <w:p w14:paraId="7AFAF2B8" w14:textId="57A3CB75" w:rsidR="001C48D2" w:rsidRDefault="00270230">
            <w:pPr>
              <w:ind w:left="-100" w:right="-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eastAsia="Calibri" w:hAnsiTheme="majorBidi" w:cstheme="majorBidi"/>
                <w:sz w:val="30"/>
                <w:szCs w:val="30"/>
              </w:rPr>
              <w:t>30</w:t>
            </w:r>
            <w:r w:rsidR="001C48D2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1C48D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1C48D2" w14:paraId="057F9232" w14:textId="77777777" w:rsidTr="001C48D2">
        <w:trPr>
          <w:tblHeader/>
        </w:trPr>
        <w:tc>
          <w:tcPr>
            <w:tcW w:w="2785" w:type="dxa"/>
          </w:tcPr>
          <w:p w14:paraId="5C8472D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6430" w:type="dxa"/>
            <w:gridSpan w:val="9"/>
            <w:vAlign w:val="bottom"/>
            <w:hideMark/>
          </w:tcPr>
          <w:p w14:paraId="6035A81F" w14:textId="77777777" w:rsidR="001C48D2" w:rsidRDefault="001C48D2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8D2" w14:paraId="45AAAB10" w14:textId="77777777" w:rsidTr="001C48D2">
        <w:tc>
          <w:tcPr>
            <w:tcW w:w="2785" w:type="dxa"/>
            <w:hideMark/>
          </w:tcPr>
          <w:p w14:paraId="0A182EFB" w14:textId="4471AAB7" w:rsidR="001C48D2" w:rsidRDefault="00270230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085" w:type="dxa"/>
          </w:tcPr>
          <w:p w14:paraId="5CCF0A1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38D1F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2209938A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46DCE3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638D70A4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74128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0FB85D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4AF2B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224ED769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19679A86" w14:textId="77777777" w:rsidTr="001C48D2">
        <w:tc>
          <w:tcPr>
            <w:tcW w:w="2785" w:type="dxa"/>
            <w:hideMark/>
          </w:tcPr>
          <w:p w14:paraId="3F716F70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7DCCE15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48" w:type="dxa"/>
          </w:tcPr>
          <w:p w14:paraId="37EED08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FC1BA5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617189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F162E8B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04695A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14AA04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F28926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1843EB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6A9985C9" w14:textId="77777777" w:rsidTr="001C48D2">
        <w:tc>
          <w:tcPr>
            <w:tcW w:w="2785" w:type="dxa"/>
            <w:hideMark/>
          </w:tcPr>
          <w:p w14:paraId="369FD38F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C83D65D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ar-SA"/>
              </w:rPr>
            </w:pPr>
          </w:p>
        </w:tc>
        <w:tc>
          <w:tcPr>
            <w:tcW w:w="248" w:type="dxa"/>
          </w:tcPr>
          <w:p w14:paraId="58C37737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5DC1531E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C9E9371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4A8B4552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EF2A83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13EC7A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7CE50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26BBF60" w14:textId="77777777" w:rsidR="001C48D2" w:rsidRDefault="001C48D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2855A607" w14:textId="77777777" w:rsidTr="00FE4470">
        <w:tc>
          <w:tcPr>
            <w:tcW w:w="2785" w:type="dxa"/>
            <w:hideMark/>
          </w:tcPr>
          <w:p w14:paraId="1EAE6DE7" w14:textId="77777777" w:rsidR="001C48D2" w:rsidRDefault="001C48D2" w:rsidP="001C48D2">
            <w:pPr>
              <w:pStyle w:val="ListParagraph"/>
              <w:numPr>
                <w:ilvl w:val="0"/>
                <w:numId w:val="48"/>
              </w:num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vAlign w:val="bottom"/>
            <w:hideMark/>
          </w:tcPr>
          <w:p w14:paraId="24BAF064" w14:textId="4F195ED7" w:rsidR="001C48D2" w:rsidRDefault="00270230" w:rsidP="0021470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C4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829</w:t>
            </w:r>
            <w:r w:rsidR="001C4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719</w:t>
            </w:r>
          </w:p>
        </w:tc>
        <w:tc>
          <w:tcPr>
            <w:tcW w:w="248" w:type="dxa"/>
            <w:vAlign w:val="bottom"/>
          </w:tcPr>
          <w:p w14:paraId="32A4EC0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vAlign w:val="bottom"/>
          </w:tcPr>
          <w:p w14:paraId="7BFF3E6D" w14:textId="7196FB2E" w:rsidR="001C48D2" w:rsidRDefault="00270230" w:rsidP="0021470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949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334</w:t>
            </w:r>
            <w:r w:rsidR="00D949E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38" w:type="dxa"/>
            <w:vAlign w:val="bottom"/>
          </w:tcPr>
          <w:p w14:paraId="0A0AC7CC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vAlign w:val="bottom"/>
          </w:tcPr>
          <w:p w14:paraId="5A9F9BAC" w14:textId="4E0607D1" w:rsidR="001C48D2" w:rsidRDefault="00C42057" w:rsidP="0021470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D94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130</w:t>
            </w:r>
            <w:r w:rsidR="00D94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8240906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597B0877" w14:textId="78644487" w:rsidR="001C48D2" w:rsidRDefault="00270230" w:rsidP="00214702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D94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108</w:t>
            </w:r>
          </w:p>
        </w:tc>
        <w:tc>
          <w:tcPr>
            <w:tcW w:w="236" w:type="dxa"/>
            <w:vAlign w:val="bottom"/>
          </w:tcPr>
          <w:p w14:paraId="60009C8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vAlign w:val="bottom"/>
          </w:tcPr>
          <w:p w14:paraId="128235C6" w14:textId="217E3B10" w:rsidR="001C48D2" w:rsidRDefault="00270230" w:rsidP="00214702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94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047</w:t>
            </w:r>
            <w:r w:rsidR="00D949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</w:tr>
      <w:tr w:rsidR="001C48D2" w14:paraId="38A559D8" w14:textId="77777777" w:rsidTr="001C48D2">
        <w:tc>
          <w:tcPr>
            <w:tcW w:w="2785" w:type="dxa"/>
          </w:tcPr>
          <w:p w14:paraId="78CF1DC0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B54C5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  <w:vAlign w:val="bottom"/>
          </w:tcPr>
          <w:p w14:paraId="123E1CD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E5344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vAlign w:val="bottom"/>
          </w:tcPr>
          <w:p w14:paraId="3B136F4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A07E0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F10F70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E2228E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6549F6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773984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D201C6C" w14:textId="77777777" w:rsidTr="001C48D2">
        <w:tc>
          <w:tcPr>
            <w:tcW w:w="2785" w:type="dxa"/>
            <w:hideMark/>
          </w:tcPr>
          <w:p w14:paraId="3A7497F3" w14:textId="51C28241" w:rsidR="001C48D2" w:rsidRDefault="00270230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5" w:type="dxa"/>
          </w:tcPr>
          <w:p w14:paraId="25F60F0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6BAA8F5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094B32F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4EDEBBE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5679A7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41F6E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14E5B160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AD2712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64B2D93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2263339D" w14:textId="77777777" w:rsidTr="001C48D2">
        <w:tc>
          <w:tcPr>
            <w:tcW w:w="2785" w:type="dxa"/>
            <w:hideMark/>
          </w:tcPr>
          <w:p w14:paraId="23EF21AB" w14:textId="77777777" w:rsidR="001C48D2" w:rsidRDefault="001C48D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27EB6D1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8" w:type="dxa"/>
          </w:tcPr>
          <w:p w14:paraId="0DC41E1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37C3F875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1F63A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733E5AD3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F3F2C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419751D4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2AF97F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3CB261EA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00F3E5B2" w14:textId="77777777" w:rsidTr="001C48D2">
        <w:tc>
          <w:tcPr>
            <w:tcW w:w="2785" w:type="dxa"/>
            <w:hideMark/>
          </w:tcPr>
          <w:p w14:paraId="52BFCD33" w14:textId="77777777" w:rsidR="001C48D2" w:rsidRDefault="001C48D2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5" w:type="dxa"/>
          </w:tcPr>
          <w:p w14:paraId="232FFC1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8" w:type="dxa"/>
          </w:tcPr>
          <w:p w14:paraId="02E6BAA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</w:tcPr>
          <w:p w14:paraId="68943AC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9A03D37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1" w:type="dxa"/>
          </w:tcPr>
          <w:p w14:paraId="33592BB1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DEE6D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08E0D698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95369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B5C59F5" w14:textId="77777777" w:rsidR="001C48D2" w:rsidRDefault="001C48D2">
            <w:pPr>
              <w:tabs>
                <w:tab w:val="decimal" w:pos="880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8D2" w14:paraId="247E21B9" w14:textId="77777777" w:rsidTr="00FE4470">
        <w:tc>
          <w:tcPr>
            <w:tcW w:w="2785" w:type="dxa"/>
            <w:hideMark/>
          </w:tcPr>
          <w:p w14:paraId="27BFA167" w14:textId="77777777" w:rsidR="001C48D2" w:rsidRDefault="001C48D2">
            <w:pPr>
              <w:ind w:left="246" w:hanging="24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มูลค่ายุติธรรมผ่านกำไร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D9FA7AF" w14:textId="31B4CB36" w:rsidR="001C48D2" w:rsidRDefault="0027023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C4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371</w:t>
            </w:r>
            <w:r w:rsidR="001C4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106</w:t>
            </w:r>
          </w:p>
        </w:tc>
        <w:tc>
          <w:tcPr>
            <w:tcW w:w="248" w:type="dxa"/>
            <w:vAlign w:val="bottom"/>
          </w:tcPr>
          <w:p w14:paraId="70F0E3E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464697D" w14:textId="2A5CFDBA" w:rsidR="001C48D2" w:rsidRPr="00E808B0" w:rsidRDefault="00270230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80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853</w:t>
            </w:r>
            <w:r w:rsidR="00E808B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506</w:t>
            </w:r>
          </w:p>
        </w:tc>
        <w:tc>
          <w:tcPr>
            <w:tcW w:w="238" w:type="dxa"/>
            <w:vAlign w:val="bottom"/>
          </w:tcPr>
          <w:p w14:paraId="7B2FC662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DAA5F8" w14:textId="2E1E6ADD" w:rsidR="001C48D2" w:rsidRDefault="00E808B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70230"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491E0B69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A89FC7" w14:textId="3893F34C" w:rsidR="001C48D2" w:rsidRDefault="00270230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43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E80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464</w:t>
            </w:r>
          </w:p>
        </w:tc>
        <w:tc>
          <w:tcPr>
            <w:tcW w:w="236" w:type="dxa"/>
            <w:vAlign w:val="bottom"/>
          </w:tcPr>
          <w:p w14:paraId="0006469A" w14:textId="77777777" w:rsidR="001C48D2" w:rsidRDefault="001C48D2">
            <w:pPr>
              <w:tabs>
                <w:tab w:val="decimal" w:pos="800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CF22FE" w14:textId="33EC02E7" w:rsidR="001C48D2" w:rsidRDefault="00270230">
            <w:pPr>
              <w:tabs>
                <w:tab w:val="decimal" w:pos="880"/>
              </w:tabs>
              <w:ind w:right="-100" w:firstLine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80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775</w:t>
            </w:r>
            <w:r w:rsidR="00E808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</w:t>
            </w:r>
          </w:p>
        </w:tc>
      </w:tr>
    </w:tbl>
    <w:p w14:paraId="401202B6" w14:textId="6CEDBA90" w:rsidR="002A6525" w:rsidRDefault="002A6525" w:rsidP="002A6525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lang w:val="en-GB"/>
        </w:rPr>
      </w:pPr>
    </w:p>
    <w:p w14:paraId="136FE26F" w14:textId="40768411" w:rsidR="005B3B34" w:rsidRPr="00C075DE" w:rsidRDefault="005B3B34" w:rsidP="000E22B4">
      <w:pPr>
        <w:pStyle w:val="Heading1"/>
        <w:numPr>
          <w:ilvl w:val="0"/>
          <w:numId w:val="19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C075DE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25B2FA94" w14:textId="42E29766" w:rsidR="00296496" w:rsidRPr="000E09B2" w:rsidRDefault="00296496" w:rsidP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620"/>
      </w:tblGrid>
      <w:tr w:rsidR="00696308" w:rsidRPr="00C075DE" w14:paraId="639D4D08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0700383D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194F4D" w14:textId="1D248915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70230"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CF253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2002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CF253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 w:rsidR="00F8129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70230" w:rsidRPr="0027023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4B040B92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3CCEA1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8CFFA96" w14:textId="77777777" w:rsidR="00696308" w:rsidRPr="00C075DE" w:rsidRDefault="00696308" w:rsidP="00E26368">
            <w:pPr>
              <w:tabs>
                <w:tab w:val="clear" w:pos="907"/>
                <w:tab w:val="decimal" w:pos="1062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CD2F53" w14:textId="77777777" w:rsidR="00696308" w:rsidRPr="00C075DE" w:rsidRDefault="00696308" w:rsidP="00E26368">
            <w:pPr>
              <w:tabs>
                <w:tab w:val="clear" w:pos="907"/>
              </w:tabs>
              <w:spacing w:line="240" w:lineRule="auto"/>
              <w:ind w:left="-81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696308" w:rsidRPr="00C075DE" w14:paraId="07C1C160" w14:textId="77777777" w:rsidTr="00E26368">
        <w:trPr>
          <w:tblHeader/>
        </w:trPr>
        <w:tc>
          <w:tcPr>
            <w:tcW w:w="5670" w:type="dxa"/>
            <w:shd w:val="clear" w:color="auto" w:fill="auto"/>
          </w:tcPr>
          <w:p w14:paraId="24A1097E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shd w:val="clear" w:color="auto" w:fill="auto"/>
          </w:tcPr>
          <w:p w14:paraId="50F5FB97" w14:textId="77777777" w:rsidR="00696308" w:rsidRPr="00C075DE" w:rsidRDefault="00696308" w:rsidP="00E263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308" w:rsidRPr="00C075DE" w14:paraId="2B7B5D3B" w14:textId="77777777" w:rsidTr="00E26368">
        <w:tc>
          <w:tcPr>
            <w:tcW w:w="5670" w:type="dxa"/>
            <w:shd w:val="clear" w:color="auto" w:fill="auto"/>
          </w:tcPr>
          <w:p w14:paraId="2F243A78" w14:textId="77777777" w:rsidR="00696308" w:rsidRPr="00C075DE" w:rsidRDefault="00696308" w:rsidP="00E2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  <w:shd w:val="clear" w:color="auto" w:fill="auto"/>
          </w:tcPr>
          <w:p w14:paraId="1BE3E915" w14:textId="77777777" w:rsidR="00696308" w:rsidRPr="00C075DE" w:rsidRDefault="00696308" w:rsidP="00E26368">
            <w:pPr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719C27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E804F9F" w14:textId="77777777" w:rsidR="00696308" w:rsidRPr="00C075DE" w:rsidRDefault="00696308" w:rsidP="00E2636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2CEC" w:rsidRPr="00C075DE" w14:paraId="4237B8C9" w14:textId="77777777" w:rsidTr="00E26368">
        <w:tc>
          <w:tcPr>
            <w:tcW w:w="5670" w:type="dxa"/>
            <w:shd w:val="clear" w:color="auto" w:fill="auto"/>
          </w:tcPr>
          <w:p w14:paraId="36B46B70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  <w:r w:rsidRPr="00C075D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และสิ่งปลูกสร้างอื่น</w:t>
            </w:r>
          </w:p>
        </w:tc>
        <w:tc>
          <w:tcPr>
            <w:tcW w:w="1620" w:type="dxa"/>
            <w:shd w:val="clear" w:color="auto" w:fill="auto"/>
          </w:tcPr>
          <w:p w14:paraId="428A7AB5" w14:textId="0E4A88B4" w:rsidR="00312CEC" w:rsidRPr="00C075DE" w:rsidRDefault="00270230" w:rsidP="00586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="00813E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14:paraId="5592557C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69E646D1" w14:textId="15FA9892" w:rsidR="00312CEC" w:rsidRPr="00C075DE" w:rsidRDefault="00270230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581</w:t>
            </w:r>
            <w:r w:rsidR="00813EC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312CEC" w:rsidRPr="00C075DE" w14:paraId="4A9FDC9D" w14:textId="77777777" w:rsidTr="00E26368">
        <w:tc>
          <w:tcPr>
            <w:tcW w:w="5670" w:type="dxa"/>
            <w:shd w:val="clear" w:color="auto" w:fill="auto"/>
          </w:tcPr>
          <w:p w14:paraId="6EB8D055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D3A80" w14:textId="4459D8DC" w:rsidR="00312CEC" w:rsidRPr="00C075DE" w:rsidRDefault="00270230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  <w:r w:rsidR="00813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330</w:t>
            </w:r>
          </w:p>
        </w:tc>
        <w:tc>
          <w:tcPr>
            <w:tcW w:w="270" w:type="dxa"/>
            <w:shd w:val="clear" w:color="auto" w:fill="auto"/>
          </w:tcPr>
          <w:p w14:paraId="535A1073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5DE59" w14:textId="6CF7851B" w:rsidR="00312CEC" w:rsidRPr="00C075DE" w:rsidRDefault="00270230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  <w:r w:rsidR="00813E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205</w:t>
            </w:r>
          </w:p>
        </w:tc>
      </w:tr>
      <w:tr w:rsidR="00312CEC" w:rsidRPr="00C075DE" w14:paraId="53266F95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71DF5C88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0EDC405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85BBF9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189163A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994" w:rsidRPr="00C075DE" w14:paraId="526FC489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2BDA8C11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7A3C4190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AC25E6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B36DAAD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994" w:rsidRPr="00C075DE" w14:paraId="0CB25290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58789057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2446474D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2A2BD1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67DFB868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994" w:rsidRPr="00C075DE" w14:paraId="506F57BA" w14:textId="77777777" w:rsidTr="00E26368">
        <w:tblPrEx>
          <w:tblLook w:val="01E0" w:firstRow="1" w:lastRow="1" w:firstColumn="1" w:lastColumn="1" w:noHBand="0" w:noVBand="0"/>
        </w:tblPrEx>
        <w:tc>
          <w:tcPr>
            <w:tcW w:w="5670" w:type="dxa"/>
            <w:shd w:val="clear" w:color="auto" w:fill="auto"/>
          </w:tcPr>
          <w:p w14:paraId="4B40890F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05D6E5EF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3FC15E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48E9E7D3" w14:textId="77777777" w:rsidR="002F0994" w:rsidRPr="00C075DE" w:rsidRDefault="002F099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CEC" w:rsidRPr="00C075DE" w14:paraId="44ED7A69" w14:textId="77777777" w:rsidTr="00E26368">
        <w:tc>
          <w:tcPr>
            <w:tcW w:w="5670" w:type="dxa"/>
            <w:shd w:val="clear" w:color="auto" w:fill="auto"/>
          </w:tcPr>
          <w:p w14:paraId="04939008" w14:textId="31423870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2C0941C6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A2D0B9D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D237934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2CEC" w:rsidRPr="00C075DE" w14:paraId="6B595C3B" w14:textId="77777777" w:rsidTr="00E26368">
        <w:tc>
          <w:tcPr>
            <w:tcW w:w="5670" w:type="dxa"/>
            <w:shd w:val="clear" w:color="auto" w:fill="auto"/>
          </w:tcPr>
          <w:p w14:paraId="657DE2A9" w14:textId="77777777" w:rsidR="00312CEC" w:rsidRPr="00A14E0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14E0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  <w:shd w:val="clear" w:color="auto" w:fill="auto"/>
          </w:tcPr>
          <w:p w14:paraId="296D6967" w14:textId="69B1332C" w:rsidR="00312CEC" w:rsidRPr="00A14E0E" w:rsidRDefault="00270230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3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999</w:t>
            </w:r>
          </w:p>
        </w:tc>
        <w:tc>
          <w:tcPr>
            <w:tcW w:w="270" w:type="dxa"/>
            <w:shd w:val="clear" w:color="auto" w:fill="auto"/>
          </w:tcPr>
          <w:p w14:paraId="65715F7F" w14:textId="77777777" w:rsidR="00312CEC" w:rsidRPr="00A14E0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49696520" w14:textId="3317A24E" w:rsidR="00312CEC" w:rsidRPr="00A14E0E" w:rsidRDefault="00270230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E3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</w:tr>
      <w:tr w:rsidR="003F7104" w:rsidRPr="00C075DE" w14:paraId="4AF6C7C3" w14:textId="77777777" w:rsidTr="00E26368">
        <w:tc>
          <w:tcPr>
            <w:tcW w:w="5670" w:type="dxa"/>
            <w:shd w:val="clear" w:color="auto" w:fill="auto"/>
          </w:tcPr>
          <w:p w14:paraId="27F89E21" w14:textId="5C730F47" w:rsidR="003F7104" w:rsidRPr="00C075DE" w:rsidRDefault="003F7104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620" w:type="dxa"/>
            <w:shd w:val="clear" w:color="auto" w:fill="auto"/>
          </w:tcPr>
          <w:p w14:paraId="07D72D09" w14:textId="02380B57" w:rsidR="003F7104" w:rsidRPr="00845E35" w:rsidRDefault="00270230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3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 w:hint="cs"/>
                <w:sz w:val="30"/>
                <w:szCs w:val="30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64E76BF6" w14:textId="77777777" w:rsidR="003F7104" w:rsidRPr="00C075DE" w:rsidRDefault="003F7104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1D25B754" w14:textId="5BCEE420" w:rsidR="003F7104" w:rsidRPr="00845E35" w:rsidRDefault="00270230" w:rsidP="004E3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E3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312CEC" w:rsidRPr="00C075DE" w14:paraId="2080D52C" w14:textId="77777777" w:rsidTr="00E26368">
        <w:tc>
          <w:tcPr>
            <w:tcW w:w="5670" w:type="dxa"/>
            <w:shd w:val="clear" w:color="auto" w:fill="auto"/>
          </w:tcPr>
          <w:p w14:paraId="5E343AF1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75D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shd w:val="clear" w:color="auto" w:fill="auto"/>
          </w:tcPr>
          <w:p w14:paraId="14C624F7" w14:textId="44B3D979" w:rsidR="00312CEC" w:rsidRPr="00C075DE" w:rsidRDefault="00270230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E3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  <w:tc>
          <w:tcPr>
            <w:tcW w:w="270" w:type="dxa"/>
            <w:shd w:val="clear" w:color="auto" w:fill="auto"/>
          </w:tcPr>
          <w:p w14:paraId="1084E369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5514F827" w14:textId="346CBFBC" w:rsidR="00312CEC" w:rsidRPr="00C075DE" w:rsidRDefault="00270230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4E39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sz w:val="30"/>
                <w:szCs w:val="30"/>
              </w:rPr>
              <w:t>616</w:t>
            </w:r>
          </w:p>
        </w:tc>
      </w:tr>
      <w:tr w:rsidR="00312CEC" w:rsidRPr="00C075DE" w14:paraId="7BD161EA" w14:textId="77777777" w:rsidTr="00E26368">
        <w:tc>
          <w:tcPr>
            <w:tcW w:w="5670" w:type="dxa"/>
            <w:shd w:val="clear" w:color="auto" w:fill="auto"/>
            <w:vAlign w:val="bottom"/>
          </w:tcPr>
          <w:p w14:paraId="097ECD22" w14:textId="77777777" w:rsidR="00312CEC" w:rsidRPr="00C075DE" w:rsidRDefault="00312CEC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C075D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04427" w14:textId="7E24B2B1" w:rsidR="00312CEC" w:rsidRPr="00C075DE" w:rsidRDefault="00270230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4E3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270" w:type="dxa"/>
            <w:shd w:val="clear" w:color="auto" w:fill="auto"/>
          </w:tcPr>
          <w:p w14:paraId="19936BDB" w14:textId="77777777" w:rsidR="00312CEC" w:rsidRPr="00C075DE" w:rsidRDefault="00312CEC" w:rsidP="00312CEC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D6250" w14:textId="67EED85C" w:rsidR="00312CEC" w:rsidRPr="00C075DE" w:rsidRDefault="00270230" w:rsidP="00312C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4E39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702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125</w:t>
            </w:r>
          </w:p>
        </w:tc>
      </w:tr>
    </w:tbl>
    <w:p w14:paraId="04AD318E" w14:textId="1F1A3EB8" w:rsidR="000E09B2" w:rsidRDefault="000E09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bookmarkStart w:id="1" w:name="_Hlk71895588"/>
    </w:p>
    <w:bookmarkEnd w:id="1"/>
    <w:p w14:paraId="3605FD62" w14:textId="77777777" w:rsidR="00FF0362" w:rsidRPr="00E47591" w:rsidRDefault="00FF0362" w:rsidP="00E4759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sectPr w:rsidR="00FF0362" w:rsidRPr="00E47591" w:rsidSect="00C16CB3">
      <w:headerReference w:type="default" r:id="rId17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145E0" w14:textId="77777777" w:rsidR="00BA232F" w:rsidRDefault="00BA232F">
      <w:r>
        <w:separator/>
      </w:r>
    </w:p>
  </w:endnote>
  <w:endnote w:type="continuationSeparator" w:id="0">
    <w:p w14:paraId="2D8E93BA" w14:textId="77777777" w:rsidR="00BA232F" w:rsidRDefault="00BA232F">
      <w:r>
        <w:continuationSeparator/>
      </w:r>
    </w:p>
  </w:endnote>
  <w:endnote w:type="continuationNotice" w:id="1">
    <w:p w14:paraId="33E84697" w14:textId="77777777" w:rsidR="00BA232F" w:rsidRDefault="00BA232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262E8" w14:textId="3F02C95E" w:rsidR="000C6A9E" w:rsidRPr="00106206" w:rsidRDefault="000C6A9E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11A85" w14:textId="77CDE885" w:rsidR="008B2D40" w:rsidRPr="00106206" w:rsidRDefault="008B2D40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18CBF" w14:textId="1A932897" w:rsidR="00784CD2" w:rsidRPr="00106206" w:rsidRDefault="00784CD2" w:rsidP="00106206">
    <w:pPr>
      <w:pStyle w:val="Footer"/>
      <w:jc w:val="center"/>
      <w:rPr>
        <w:rFonts w:ascii="Angsana New" w:hAnsi="Angsana New"/>
        <w:sz w:val="30"/>
        <w:szCs w:val="30"/>
      </w:rPr>
    </w:pPr>
    <w:r w:rsidRPr="00424EB8">
      <w:rPr>
        <w:rFonts w:ascii="Angsana New" w:hAnsi="Angsana New"/>
        <w:sz w:val="30"/>
        <w:szCs w:val="30"/>
      </w:rPr>
      <w:fldChar w:fldCharType="begin"/>
    </w:r>
    <w:r w:rsidRPr="00424EB8">
      <w:rPr>
        <w:rFonts w:ascii="Angsana New" w:hAnsi="Angsana New"/>
        <w:sz w:val="30"/>
        <w:szCs w:val="30"/>
      </w:rPr>
      <w:instrText xml:space="preserve"> PAGE   \* MERGEFORMAT </w:instrText>
    </w:r>
    <w:r w:rsidRPr="00424EB8">
      <w:rPr>
        <w:rFonts w:ascii="Angsana New" w:hAnsi="Angsana New"/>
        <w:sz w:val="30"/>
        <w:szCs w:val="30"/>
      </w:rPr>
      <w:fldChar w:fldCharType="separate"/>
    </w:r>
    <w:r w:rsidR="00270230" w:rsidRPr="00270230">
      <w:rPr>
        <w:rFonts w:ascii="Angsana New" w:hAnsi="Angsana New"/>
        <w:noProof/>
        <w:sz w:val="30"/>
        <w:szCs w:val="30"/>
      </w:rPr>
      <w:t>2</w:t>
    </w:r>
    <w:r w:rsidRPr="00424EB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91FCB" w14:textId="77777777" w:rsidR="00BA232F" w:rsidRDefault="00BA232F">
      <w:r>
        <w:separator/>
      </w:r>
    </w:p>
  </w:footnote>
  <w:footnote w:type="continuationSeparator" w:id="0">
    <w:p w14:paraId="2FCC55F6" w14:textId="77777777" w:rsidR="00BA232F" w:rsidRDefault="00BA232F">
      <w:r>
        <w:continuationSeparator/>
      </w:r>
    </w:p>
  </w:footnote>
  <w:footnote w:type="continuationNotice" w:id="1">
    <w:p w14:paraId="2692C810" w14:textId="77777777" w:rsidR="00BA232F" w:rsidRDefault="00BA232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E3562" w14:textId="77777777" w:rsidR="000C6A9E" w:rsidRPr="00D8594F" w:rsidRDefault="000C6A9E" w:rsidP="00BD6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0E4C6368" w14:textId="77777777" w:rsidR="007939B0" w:rsidRPr="00D8594F" w:rsidRDefault="007939B0" w:rsidP="007939B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D8594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38E3FE2" w14:textId="3D2EE210" w:rsidR="007939B0" w:rsidRPr="00D8594F" w:rsidRDefault="007939B0" w:rsidP="007939B0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bidi="th-TH"/>
      </w:rPr>
    </w:pPr>
    <w:r w:rsidRPr="00D8594F">
      <w:rPr>
        <w:rFonts w:ascii="Angsana New" w:hAnsi="Angsana New" w:hint="cs"/>
        <w:bCs/>
        <w:sz w:val="32"/>
        <w:szCs w:val="32"/>
        <w:cs/>
        <w:lang w:bidi="th-TH"/>
      </w:rPr>
      <w:t>สำหรับงวดสามเดือนและ</w:t>
    </w:r>
    <w:r w:rsidR="00574FB7">
      <w:rPr>
        <w:rFonts w:ascii="Angsana New" w:hAnsi="Angsana New" w:hint="cs"/>
        <w:bCs/>
        <w:sz w:val="32"/>
        <w:szCs w:val="32"/>
        <w:cs/>
        <w:lang w:bidi="th-TH"/>
      </w:rPr>
      <w:t>เก้า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เดือนสิ้นสุดวัน</w:t>
    </w:r>
    <w:r w:rsidR="00D8594F"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ที่ </w:t>
    </w:r>
    <w:r w:rsidR="00270230" w:rsidRPr="00270230">
      <w:rPr>
        <w:rFonts w:ascii="Angsana New" w:hAnsi="Angsana New" w:hint="cs"/>
        <w:bCs/>
        <w:sz w:val="32"/>
        <w:szCs w:val="32"/>
        <w:lang w:val="en-US" w:bidi="th-TH"/>
      </w:rPr>
      <w:t>30</w:t>
    </w:r>
    <w:r w:rsidR="00D8594F"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="00574FB7">
      <w:rPr>
        <w:rFonts w:ascii="Angsana New" w:hAnsi="Angsana New" w:hint="cs"/>
        <w:bCs/>
        <w:sz w:val="32"/>
        <w:szCs w:val="32"/>
        <w:cs/>
        <w:lang w:bidi="th-TH"/>
      </w:rPr>
      <w:t>กันยายน</w:t>
    </w:r>
    <w:r w:rsidR="00D8594F" w:rsidRPr="00D8594F">
      <w:rPr>
        <w:rFonts w:ascii="Angsana New" w:hAnsi="Angsana New" w:hint="cs"/>
        <w:bCs/>
        <w:sz w:val="32"/>
        <w:szCs w:val="32"/>
        <w:cs/>
        <w:lang w:bidi="th-TH"/>
      </w:rPr>
      <w:t xml:space="preserve"> </w:t>
    </w:r>
    <w:r w:rsidR="00270230" w:rsidRPr="00270230">
      <w:rPr>
        <w:rFonts w:ascii="Angsana New" w:hAnsi="Angsana New" w:hint="cs"/>
        <w:bCs/>
        <w:sz w:val="32"/>
        <w:szCs w:val="32"/>
        <w:lang w:val="en-US" w:bidi="th-TH"/>
      </w:rPr>
      <w:t>2566</w:t>
    </w:r>
    <w:r w:rsidR="00D8594F" w:rsidRPr="00D8594F">
      <w:rPr>
        <w:rFonts w:ascii="Angsana New" w:hAnsi="Angsana New" w:hint="cs"/>
        <w:bCs/>
        <w:sz w:val="32"/>
        <w:szCs w:val="32"/>
        <w:lang w:bidi="th-TH"/>
      </w:rPr>
      <w:t xml:space="preserve"> </w:t>
    </w:r>
    <w:r w:rsidRPr="00D8594F">
      <w:rPr>
        <w:rFonts w:ascii="Angsana New" w:hAnsi="Angsana New" w:hint="cs"/>
        <w:bCs/>
        <w:sz w:val="32"/>
        <w:szCs w:val="32"/>
        <w:lang w:bidi="th-TH"/>
      </w:rPr>
      <w:t>(</w:t>
    </w:r>
    <w:r w:rsidRPr="00D8594F">
      <w:rPr>
        <w:rFonts w:ascii="Angsana New" w:hAnsi="Angsana New" w:hint="cs"/>
        <w:bCs/>
        <w:sz w:val="32"/>
        <w:szCs w:val="32"/>
        <w:cs/>
        <w:lang w:bidi="th-TH"/>
      </w:rPr>
      <w:t>ไม่ได้ตรวจสอบ</w:t>
    </w:r>
    <w:r w:rsidRPr="00D8594F">
      <w:rPr>
        <w:rFonts w:ascii="Angsana New" w:hAnsi="Angsana New" w:hint="cs"/>
        <w:bCs/>
        <w:sz w:val="32"/>
        <w:szCs w:val="32"/>
        <w:lang w:bidi="th-TH"/>
      </w:rPr>
      <w:t>)</w:t>
    </w:r>
  </w:p>
  <w:p w14:paraId="647E396F" w14:textId="77777777" w:rsidR="000C6A9E" w:rsidRPr="003B1347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5545F" w14:textId="77777777" w:rsidR="003403D8" w:rsidRPr="00E37E72" w:rsidRDefault="003403D8" w:rsidP="003403D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D527B42" w14:textId="77777777" w:rsidR="003403D8" w:rsidRDefault="003403D8" w:rsidP="003403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204F560A" w14:textId="72006972" w:rsidR="003403D8" w:rsidRDefault="003403D8" w:rsidP="003403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B62E57">
      <w:rPr>
        <w:rFonts w:ascii="Angsana New" w:hAnsi="Angsana New" w:hint="cs"/>
        <w:b w:val="0"/>
        <w:bCs/>
        <w:sz w:val="32"/>
        <w:szCs w:val="32"/>
        <w:cs/>
        <w:lang w:bidi="th-TH"/>
      </w:rPr>
      <w:t>เก้า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270230" w:rsidRPr="00270230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B62E57">
      <w:rPr>
        <w:rFonts w:ascii="Angsana New" w:hAnsi="Angsana New" w:hint="cs"/>
        <w:b w:val="0"/>
        <w:bCs/>
        <w:sz w:val="32"/>
        <w:szCs w:val="32"/>
        <w:cs/>
        <w:lang w:bidi="th-TH"/>
      </w:rPr>
      <w:t>กันย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ายน </w:t>
    </w:r>
    <w:r w:rsidR="00270230" w:rsidRPr="00270230">
      <w:rPr>
        <w:rFonts w:ascii="Angsana New" w:hAnsi="Angsana New"/>
        <w:sz w:val="32"/>
        <w:szCs w:val="32"/>
        <w:lang w:val="en-US" w:bidi="th-TH"/>
      </w:rPr>
      <w:t>25</w:t>
    </w:r>
    <w:r w:rsidR="00270230" w:rsidRPr="00270230">
      <w:rPr>
        <w:rFonts w:ascii="Angsana New" w:hAnsi="Angsana New" w:hint="cs"/>
        <w:sz w:val="32"/>
        <w:szCs w:val="32"/>
        <w:lang w:val="en-US" w:bidi="th-TH"/>
      </w:rPr>
      <w:t>6</w:t>
    </w:r>
    <w:r w:rsidR="00270230" w:rsidRPr="00270230"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1A53D2BF" w14:textId="77777777" w:rsidR="000C6A9E" w:rsidRPr="00BD6A29" w:rsidRDefault="000C6A9E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7C634" w14:textId="77777777" w:rsidR="003403D8" w:rsidRPr="00E37E72" w:rsidRDefault="003403D8" w:rsidP="009A5CC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98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7C5B6C83" w14:textId="77777777" w:rsidR="003403D8" w:rsidRDefault="003403D8" w:rsidP="009A5CC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ind w:firstLine="450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5A5EE390" w14:textId="34C3ACD5" w:rsidR="003403D8" w:rsidRDefault="003403D8" w:rsidP="009A5CCD">
    <w:pPr>
      <w:pStyle w:val="acctmainheading"/>
      <w:spacing w:after="0" w:line="240" w:lineRule="atLeast"/>
      <w:ind w:firstLine="450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</w:t>
    </w:r>
    <w:r w:rsidR="00061AA4">
      <w:rPr>
        <w:rFonts w:ascii="Angsana New" w:hAnsi="Angsana New" w:hint="cs"/>
        <w:b w:val="0"/>
        <w:bCs/>
        <w:sz w:val="32"/>
        <w:szCs w:val="32"/>
        <w:cs/>
        <w:lang w:bidi="th-TH"/>
      </w:rPr>
      <w:t>เ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ก</w:t>
    </w:r>
    <w:r w:rsidR="00061AA4">
      <w:rPr>
        <w:rFonts w:ascii="Angsana New" w:hAnsi="Angsana New" w:hint="cs"/>
        <w:b w:val="0"/>
        <w:bCs/>
        <w:sz w:val="32"/>
        <w:szCs w:val="32"/>
        <w:cs/>
        <w:lang w:bidi="th-TH"/>
      </w:rPr>
      <w:t>้า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270230" w:rsidRPr="00270230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 w:rsidR="00061AA4">
      <w:rPr>
        <w:rFonts w:ascii="Angsana New" w:hAnsi="Angsana New" w:hint="cs"/>
        <w:b w:val="0"/>
        <w:bCs/>
        <w:sz w:val="32"/>
        <w:szCs w:val="32"/>
        <w:cs/>
        <w:lang w:bidi="th-TH"/>
      </w:rPr>
      <w:t>กันย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ายน </w:t>
    </w:r>
    <w:r w:rsidR="00270230" w:rsidRPr="00270230">
      <w:rPr>
        <w:rFonts w:ascii="Angsana New" w:hAnsi="Angsana New"/>
        <w:sz w:val="32"/>
        <w:szCs w:val="32"/>
        <w:lang w:val="en-US" w:bidi="th-TH"/>
      </w:rPr>
      <w:t>25</w:t>
    </w:r>
    <w:r w:rsidR="00270230" w:rsidRPr="00270230">
      <w:rPr>
        <w:rFonts w:ascii="Angsana New" w:hAnsi="Angsana New" w:hint="cs"/>
        <w:sz w:val="32"/>
        <w:szCs w:val="32"/>
        <w:lang w:val="en-US" w:bidi="th-TH"/>
      </w:rPr>
      <w:t>6</w:t>
    </w:r>
    <w:r w:rsidR="00270230" w:rsidRPr="00270230"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3FA00A41" w14:textId="77777777" w:rsidR="00784CD2" w:rsidRPr="00BD6A29" w:rsidRDefault="00784CD2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E56EE" w14:textId="77777777" w:rsidR="00FC1665" w:rsidRPr="00E37E72" w:rsidRDefault="00FC1665" w:rsidP="00FC166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  <w:r w:rsidRPr="00E37E72">
      <w:rPr>
        <w:rFonts w:ascii="Angsana New" w:hAnsi="Angsana New"/>
        <w:b/>
        <w:bCs/>
        <w:sz w:val="32"/>
        <w:szCs w:val="32"/>
        <w:cs/>
      </w:rPr>
      <w:t>บริษัท เซ็ปเป้ จำกัด (มหาชน) และบริษัทย่อย</w:t>
    </w:r>
  </w:p>
  <w:p w14:paraId="37199A37" w14:textId="77777777" w:rsidR="00FC1665" w:rsidRDefault="00FC1665" w:rsidP="00FC166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652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มายเหตุประกอบงบการเงินระหว่างกาลแบบย่อ</w:t>
    </w:r>
  </w:p>
  <w:p w14:paraId="6C3DFAD5" w14:textId="77777777" w:rsidR="00FC1665" w:rsidRDefault="00FC1665" w:rsidP="00FC166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และเก้าเดือน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270230">
      <w:rPr>
        <w:rFonts w:ascii="Angsana New" w:hAnsi="Angsana New"/>
        <w:sz w:val="32"/>
        <w:szCs w:val="32"/>
        <w:lang w:val="en-US" w:bidi="th-TH"/>
      </w:rPr>
      <w:t>30</w:t>
    </w:r>
    <w:r w:rsidRPr="00233EBF"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กันยายน </w:t>
    </w:r>
    <w:r w:rsidRPr="00270230">
      <w:rPr>
        <w:rFonts w:ascii="Angsana New" w:hAnsi="Angsana New"/>
        <w:sz w:val="32"/>
        <w:szCs w:val="32"/>
        <w:lang w:val="en-US" w:bidi="th-TH"/>
      </w:rPr>
      <w:t>25</w:t>
    </w:r>
    <w:r w:rsidRPr="00270230">
      <w:rPr>
        <w:rFonts w:ascii="Angsana New" w:hAnsi="Angsana New" w:hint="cs"/>
        <w:sz w:val="32"/>
        <w:szCs w:val="32"/>
        <w:lang w:val="en-US" w:bidi="th-TH"/>
      </w:rPr>
      <w:t>6</w:t>
    </w:r>
    <w:r w:rsidRPr="00270230">
      <w:rPr>
        <w:rFonts w:ascii="Angsana New" w:hAnsi="Angsana New"/>
        <w:sz w:val="32"/>
        <w:szCs w:val="32"/>
        <w:lang w:val="en-US" w:bidi="th-TH"/>
      </w:rPr>
      <w:t>6</w:t>
    </w:r>
    <w:r>
      <w:rPr>
        <w:rFonts w:ascii="Angsana New" w:hAnsi="Angsana New" w:hint="cs"/>
        <w:sz w:val="32"/>
        <w:szCs w:val="32"/>
        <w:cs/>
        <w:lang w:bidi="th-TH"/>
      </w:rPr>
      <w:t xml:space="preserve"> </w:t>
    </w:r>
    <w:r w:rsidRPr="002206DA">
      <w:rPr>
        <w:rFonts w:ascii="Angsana New" w:hAnsi="Angsana New"/>
        <w:sz w:val="32"/>
        <w:szCs w:val="32"/>
        <w:lang w:bidi="th-TH"/>
      </w:rPr>
      <w:t>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 w:rsidRPr="002206DA">
      <w:rPr>
        <w:rFonts w:ascii="Angsana New" w:hAnsi="Angsana New"/>
        <w:sz w:val="32"/>
        <w:szCs w:val="32"/>
        <w:lang w:bidi="th-TH"/>
      </w:rPr>
      <w:t>)</w:t>
    </w:r>
  </w:p>
  <w:p w14:paraId="20CCA8D4" w14:textId="77777777" w:rsidR="00FC1665" w:rsidRPr="00BD6A29" w:rsidRDefault="00FC1665" w:rsidP="00314E8E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10FCF2B2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623E6B"/>
    <w:multiLevelType w:val="hybridMultilevel"/>
    <w:tmpl w:val="911A3650"/>
    <w:lvl w:ilvl="0" w:tplc="5A5AAC96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374935"/>
    <w:multiLevelType w:val="hybridMultilevel"/>
    <w:tmpl w:val="D8BACEBE"/>
    <w:lvl w:ilvl="0" w:tplc="D4321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2590E8B"/>
    <w:multiLevelType w:val="hybridMultilevel"/>
    <w:tmpl w:val="B19678F8"/>
    <w:lvl w:ilvl="0" w:tplc="6A3A96E0">
      <w:start w:val="1"/>
      <w:numFmt w:val="thaiLetters"/>
      <w:lvlText w:val="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767781D"/>
    <w:multiLevelType w:val="multilevel"/>
    <w:tmpl w:val="B5CAAE98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188438B1"/>
    <w:multiLevelType w:val="multilevel"/>
    <w:tmpl w:val="C7E05F82"/>
    <w:lvl w:ilvl="0">
      <w:start w:val="1"/>
      <w:numFmt w:val="decimal"/>
      <w:lvlText w:val="%1"/>
      <w:lvlJc w:val="left"/>
      <w:pPr>
        <w:tabs>
          <w:tab w:val="num" w:pos="790"/>
        </w:tabs>
        <w:ind w:left="79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8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5B73EE"/>
    <w:multiLevelType w:val="multilevel"/>
    <w:tmpl w:val="7C94CD7E"/>
    <w:lvl w:ilvl="0">
      <w:start w:val="1"/>
      <w:numFmt w:val="thaiLetters"/>
      <w:lvlText w:val="%1)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9684018"/>
    <w:multiLevelType w:val="multilevel"/>
    <w:tmpl w:val="0BF0756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2" w15:restartNumberingAfterBreak="0">
    <w:nsid w:val="32774048"/>
    <w:multiLevelType w:val="hybridMultilevel"/>
    <w:tmpl w:val="23A83516"/>
    <w:lvl w:ilvl="0" w:tplc="CEB8255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2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AE1571"/>
    <w:multiLevelType w:val="multilevel"/>
    <w:tmpl w:val="DD2EE22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cs"/>
        <w:b w:val="0"/>
        <w:bCs w:val="0"/>
        <w:i/>
        <w:i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564219"/>
    <w:multiLevelType w:val="hybridMultilevel"/>
    <w:tmpl w:val="190E9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3F52BBE"/>
    <w:multiLevelType w:val="hybridMultilevel"/>
    <w:tmpl w:val="881CFC46"/>
    <w:lvl w:ilvl="0" w:tplc="3C829DA0">
      <w:start w:val="1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5460C9"/>
    <w:multiLevelType w:val="multilevel"/>
    <w:tmpl w:val="17F6886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thaiLetters"/>
      <w:lvlText w:val="%2)"/>
      <w:lvlJc w:val="left"/>
      <w:pPr>
        <w:tabs>
          <w:tab w:val="num" w:pos="680"/>
        </w:tabs>
        <w:ind w:left="680" w:hanging="34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8E26A3"/>
    <w:multiLevelType w:val="singleLevel"/>
    <w:tmpl w:val="6B0899C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1" w15:restartNumberingAfterBreak="0">
    <w:nsid w:val="74732469"/>
    <w:multiLevelType w:val="multilevel"/>
    <w:tmpl w:val="E8C8D0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2" w15:restartNumberingAfterBreak="0">
    <w:nsid w:val="76A73BAD"/>
    <w:multiLevelType w:val="hybridMultilevel"/>
    <w:tmpl w:val="6DA03592"/>
    <w:lvl w:ilvl="0" w:tplc="A18017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B160A1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C65C30"/>
    <w:multiLevelType w:val="hybridMultilevel"/>
    <w:tmpl w:val="20304DDE"/>
    <w:lvl w:ilvl="0" w:tplc="B854F05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97CE1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A0862A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F8EF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5D480E9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91C430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32046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CEA62F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3FA2A65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003735">
    <w:abstractNumId w:val="6"/>
  </w:num>
  <w:num w:numId="2" w16cid:durableId="1602451310">
    <w:abstractNumId w:val="5"/>
  </w:num>
  <w:num w:numId="3" w16cid:durableId="718363086">
    <w:abstractNumId w:val="9"/>
  </w:num>
  <w:num w:numId="4" w16cid:durableId="1330671171">
    <w:abstractNumId w:val="7"/>
  </w:num>
  <w:num w:numId="5" w16cid:durableId="198014437">
    <w:abstractNumId w:val="8"/>
  </w:num>
  <w:num w:numId="6" w16cid:durableId="146435814">
    <w:abstractNumId w:val="3"/>
  </w:num>
  <w:num w:numId="7" w16cid:durableId="1124229540">
    <w:abstractNumId w:val="2"/>
  </w:num>
  <w:num w:numId="8" w16cid:durableId="823665596">
    <w:abstractNumId w:val="0"/>
  </w:num>
  <w:num w:numId="9" w16cid:durableId="2134902355">
    <w:abstractNumId w:val="1"/>
  </w:num>
  <w:num w:numId="10" w16cid:durableId="508757205">
    <w:abstractNumId w:val="4"/>
  </w:num>
  <w:num w:numId="11" w16cid:durableId="610090566">
    <w:abstractNumId w:val="24"/>
  </w:num>
  <w:num w:numId="12" w16cid:durableId="981884968">
    <w:abstractNumId w:val="20"/>
  </w:num>
  <w:num w:numId="13" w16cid:durableId="1216742572">
    <w:abstractNumId w:val="38"/>
  </w:num>
  <w:num w:numId="14" w16cid:durableId="680739906">
    <w:abstractNumId w:val="23"/>
  </w:num>
  <w:num w:numId="15" w16cid:durableId="1042052798">
    <w:abstractNumId w:val="26"/>
  </w:num>
  <w:num w:numId="16" w16cid:durableId="184293811">
    <w:abstractNumId w:val="40"/>
  </w:num>
  <w:num w:numId="17" w16cid:durableId="1419518935">
    <w:abstractNumId w:val="43"/>
  </w:num>
  <w:num w:numId="18" w16cid:durableId="895622598">
    <w:abstractNumId w:val="30"/>
  </w:num>
  <w:num w:numId="19" w16cid:durableId="1902474938">
    <w:abstractNumId w:val="42"/>
  </w:num>
  <w:num w:numId="20" w16cid:durableId="549266977">
    <w:abstractNumId w:val="16"/>
  </w:num>
  <w:num w:numId="21" w16cid:durableId="578173254">
    <w:abstractNumId w:val="18"/>
  </w:num>
  <w:num w:numId="22" w16cid:durableId="1352099436">
    <w:abstractNumId w:val="37"/>
  </w:num>
  <w:num w:numId="23" w16cid:durableId="1055278961">
    <w:abstractNumId w:val="32"/>
  </w:num>
  <w:num w:numId="24" w16cid:durableId="880895218">
    <w:abstractNumId w:val="28"/>
  </w:num>
  <w:num w:numId="25" w16cid:durableId="534080902">
    <w:abstractNumId w:val="22"/>
  </w:num>
  <w:num w:numId="26" w16cid:durableId="1594431634">
    <w:abstractNumId w:val="44"/>
  </w:num>
  <w:num w:numId="27" w16cid:durableId="707996551">
    <w:abstractNumId w:val="17"/>
  </w:num>
  <w:num w:numId="28" w16cid:durableId="1770656852">
    <w:abstractNumId w:val="27"/>
  </w:num>
  <w:num w:numId="29" w16cid:durableId="1507674811">
    <w:abstractNumId w:val="11"/>
  </w:num>
  <w:num w:numId="30" w16cid:durableId="129369882">
    <w:abstractNumId w:val="25"/>
  </w:num>
  <w:num w:numId="31" w16cid:durableId="2075203641">
    <w:abstractNumId w:val="33"/>
  </w:num>
  <w:num w:numId="32" w16cid:durableId="1638029505">
    <w:abstractNumId w:val="12"/>
  </w:num>
  <w:num w:numId="33" w16cid:durableId="1498840838">
    <w:abstractNumId w:val="34"/>
  </w:num>
  <w:num w:numId="34" w16cid:durableId="1115176184">
    <w:abstractNumId w:val="10"/>
  </w:num>
  <w:num w:numId="35" w16cid:durableId="1975787262">
    <w:abstractNumId w:val="15"/>
  </w:num>
  <w:num w:numId="36" w16cid:durableId="1947958869">
    <w:abstractNumId w:val="31"/>
  </w:num>
  <w:num w:numId="37" w16cid:durableId="970020207">
    <w:abstractNumId w:val="41"/>
  </w:num>
  <w:num w:numId="38" w16cid:durableId="1693417237">
    <w:abstractNumId w:val="39"/>
  </w:num>
  <w:num w:numId="39" w16cid:durableId="1236359382">
    <w:abstractNumId w:val="29"/>
  </w:num>
  <w:num w:numId="40" w16cid:durableId="1338583120">
    <w:abstractNumId w:val="45"/>
  </w:num>
  <w:num w:numId="41" w16cid:durableId="138349106">
    <w:abstractNumId w:val="19"/>
  </w:num>
  <w:num w:numId="42" w16cid:durableId="1871530524">
    <w:abstractNumId w:val="36"/>
  </w:num>
  <w:num w:numId="43" w16cid:durableId="833834227">
    <w:abstractNumId w:val="35"/>
  </w:num>
  <w:num w:numId="44" w16cid:durableId="1059866275">
    <w:abstractNumId w:val="14"/>
  </w:num>
  <w:num w:numId="45" w16cid:durableId="1855654044">
    <w:abstractNumId w:val="13"/>
  </w:num>
  <w:num w:numId="46" w16cid:durableId="564293108">
    <w:abstractNumId w:val="21"/>
  </w:num>
  <w:num w:numId="47" w16cid:durableId="21154421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575555847">
    <w:abstractNumId w:val="4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奜۸ҧ찔娯"/>
  </w:docVars>
  <w:rsids>
    <w:rsidRoot w:val="00926A88"/>
    <w:rsid w:val="0000000F"/>
    <w:rsid w:val="000001C9"/>
    <w:rsid w:val="0000073B"/>
    <w:rsid w:val="000007A6"/>
    <w:rsid w:val="00000A38"/>
    <w:rsid w:val="00000AB1"/>
    <w:rsid w:val="00000B82"/>
    <w:rsid w:val="00000CAE"/>
    <w:rsid w:val="00000D00"/>
    <w:rsid w:val="00000F2B"/>
    <w:rsid w:val="0000111A"/>
    <w:rsid w:val="00001146"/>
    <w:rsid w:val="0000124A"/>
    <w:rsid w:val="00001564"/>
    <w:rsid w:val="00001828"/>
    <w:rsid w:val="000019FF"/>
    <w:rsid w:val="00001C5C"/>
    <w:rsid w:val="0000225E"/>
    <w:rsid w:val="000024E1"/>
    <w:rsid w:val="0000253F"/>
    <w:rsid w:val="0000258E"/>
    <w:rsid w:val="000025E7"/>
    <w:rsid w:val="00002775"/>
    <w:rsid w:val="00002D4C"/>
    <w:rsid w:val="00003014"/>
    <w:rsid w:val="0000319B"/>
    <w:rsid w:val="000039F0"/>
    <w:rsid w:val="00004694"/>
    <w:rsid w:val="000048B2"/>
    <w:rsid w:val="0000510D"/>
    <w:rsid w:val="00005144"/>
    <w:rsid w:val="00005218"/>
    <w:rsid w:val="000054F7"/>
    <w:rsid w:val="000057E8"/>
    <w:rsid w:val="00005DA2"/>
    <w:rsid w:val="00005E97"/>
    <w:rsid w:val="00006270"/>
    <w:rsid w:val="0000635E"/>
    <w:rsid w:val="00006606"/>
    <w:rsid w:val="0000670A"/>
    <w:rsid w:val="000067AA"/>
    <w:rsid w:val="00006A5A"/>
    <w:rsid w:val="00006A97"/>
    <w:rsid w:val="00006C36"/>
    <w:rsid w:val="00006D8F"/>
    <w:rsid w:val="00006E55"/>
    <w:rsid w:val="00006E83"/>
    <w:rsid w:val="00006F3B"/>
    <w:rsid w:val="00007275"/>
    <w:rsid w:val="000073B9"/>
    <w:rsid w:val="00007514"/>
    <w:rsid w:val="0000758D"/>
    <w:rsid w:val="00007B57"/>
    <w:rsid w:val="00007BE5"/>
    <w:rsid w:val="00007CDE"/>
    <w:rsid w:val="00010063"/>
    <w:rsid w:val="00010826"/>
    <w:rsid w:val="00010C8C"/>
    <w:rsid w:val="00010E04"/>
    <w:rsid w:val="00011585"/>
    <w:rsid w:val="00011A31"/>
    <w:rsid w:val="00011B02"/>
    <w:rsid w:val="0001248C"/>
    <w:rsid w:val="00012981"/>
    <w:rsid w:val="00012DE0"/>
    <w:rsid w:val="000131EC"/>
    <w:rsid w:val="0001330E"/>
    <w:rsid w:val="000135E9"/>
    <w:rsid w:val="00013EAC"/>
    <w:rsid w:val="0001439D"/>
    <w:rsid w:val="00014662"/>
    <w:rsid w:val="000149D7"/>
    <w:rsid w:val="00014ED6"/>
    <w:rsid w:val="0001516F"/>
    <w:rsid w:val="0001523D"/>
    <w:rsid w:val="000156A3"/>
    <w:rsid w:val="00015CFC"/>
    <w:rsid w:val="00015DF2"/>
    <w:rsid w:val="00015E0E"/>
    <w:rsid w:val="00015F3C"/>
    <w:rsid w:val="00016125"/>
    <w:rsid w:val="00016448"/>
    <w:rsid w:val="0001649A"/>
    <w:rsid w:val="0001680B"/>
    <w:rsid w:val="00016C28"/>
    <w:rsid w:val="00016C76"/>
    <w:rsid w:val="00016D60"/>
    <w:rsid w:val="000170CE"/>
    <w:rsid w:val="000171A8"/>
    <w:rsid w:val="0001721D"/>
    <w:rsid w:val="000172D9"/>
    <w:rsid w:val="000178B6"/>
    <w:rsid w:val="000178E4"/>
    <w:rsid w:val="00017C4C"/>
    <w:rsid w:val="00017CEF"/>
    <w:rsid w:val="000201AE"/>
    <w:rsid w:val="000205E4"/>
    <w:rsid w:val="000206F9"/>
    <w:rsid w:val="0002076D"/>
    <w:rsid w:val="00020800"/>
    <w:rsid w:val="00020AC3"/>
    <w:rsid w:val="00020FC6"/>
    <w:rsid w:val="00020FF8"/>
    <w:rsid w:val="0002105A"/>
    <w:rsid w:val="000212FC"/>
    <w:rsid w:val="00021ADD"/>
    <w:rsid w:val="00021DDE"/>
    <w:rsid w:val="0002214E"/>
    <w:rsid w:val="00022187"/>
    <w:rsid w:val="000221D5"/>
    <w:rsid w:val="00022270"/>
    <w:rsid w:val="00022510"/>
    <w:rsid w:val="000226A2"/>
    <w:rsid w:val="00022C35"/>
    <w:rsid w:val="00022CE6"/>
    <w:rsid w:val="00023093"/>
    <w:rsid w:val="000233EE"/>
    <w:rsid w:val="000234A2"/>
    <w:rsid w:val="00023A10"/>
    <w:rsid w:val="00023F6B"/>
    <w:rsid w:val="00023F99"/>
    <w:rsid w:val="00023FAB"/>
    <w:rsid w:val="000243C2"/>
    <w:rsid w:val="00024486"/>
    <w:rsid w:val="0002477D"/>
    <w:rsid w:val="00024C02"/>
    <w:rsid w:val="00024C6E"/>
    <w:rsid w:val="00024DCE"/>
    <w:rsid w:val="00024E82"/>
    <w:rsid w:val="00024E86"/>
    <w:rsid w:val="00025587"/>
    <w:rsid w:val="000257B8"/>
    <w:rsid w:val="00025800"/>
    <w:rsid w:val="00025D88"/>
    <w:rsid w:val="00025DA7"/>
    <w:rsid w:val="000261DB"/>
    <w:rsid w:val="0002657C"/>
    <w:rsid w:val="0002676B"/>
    <w:rsid w:val="000267F3"/>
    <w:rsid w:val="00026E5A"/>
    <w:rsid w:val="00027133"/>
    <w:rsid w:val="00027732"/>
    <w:rsid w:val="00027A4F"/>
    <w:rsid w:val="000300B8"/>
    <w:rsid w:val="000302CA"/>
    <w:rsid w:val="00030326"/>
    <w:rsid w:val="00030392"/>
    <w:rsid w:val="000307A1"/>
    <w:rsid w:val="0003082D"/>
    <w:rsid w:val="00030A1B"/>
    <w:rsid w:val="00030A78"/>
    <w:rsid w:val="00030B96"/>
    <w:rsid w:val="00030C5B"/>
    <w:rsid w:val="00030DC1"/>
    <w:rsid w:val="0003115F"/>
    <w:rsid w:val="00031B6D"/>
    <w:rsid w:val="00031BFF"/>
    <w:rsid w:val="000321ED"/>
    <w:rsid w:val="0003233B"/>
    <w:rsid w:val="00032437"/>
    <w:rsid w:val="0003291E"/>
    <w:rsid w:val="00032BC1"/>
    <w:rsid w:val="00032CDA"/>
    <w:rsid w:val="00032E07"/>
    <w:rsid w:val="000331C1"/>
    <w:rsid w:val="000337A0"/>
    <w:rsid w:val="00033C9A"/>
    <w:rsid w:val="00033E5D"/>
    <w:rsid w:val="000341ED"/>
    <w:rsid w:val="0003438B"/>
    <w:rsid w:val="000343FB"/>
    <w:rsid w:val="00034CC4"/>
    <w:rsid w:val="0003538F"/>
    <w:rsid w:val="000355EA"/>
    <w:rsid w:val="0003578C"/>
    <w:rsid w:val="00035EE9"/>
    <w:rsid w:val="00036425"/>
    <w:rsid w:val="00036459"/>
    <w:rsid w:val="000370C0"/>
    <w:rsid w:val="00037211"/>
    <w:rsid w:val="000377B6"/>
    <w:rsid w:val="00037B7C"/>
    <w:rsid w:val="00040229"/>
    <w:rsid w:val="0004048C"/>
    <w:rsid w:val="000406AC"/>
    <w:rsid w:val="00040C19"/>
    <w:rsid w:val="00040CD2"/>
    <w:rsid w:val="00040FA9"/>
    <w:rsid w:val="00041035"/>
    <w:rsid w:val="00041102"/>
    <w:rsid w:val="0004180D"/>
    <w:rsid w:val="00041861"/>
    <w:rsid w:val="000418D1"/>
    <w:rsid w:val="00041956"/>
    <w:rsid w:val="00041B2A"/>
    <w:rsid w:val="00041C99"/>
    <w:rsid w:val="00041EE6"/>
    <w:rsid w:val="000424B7"/>
    <w:rsid w:val="0004267C"/>
    <w:rsid w:val="00043306"/>
    <w:rsid w:val="0004371C"/>
    <w:rsid w:val="0004379D"/>
    <w:rsid w:val="00043984"/>
    <w:rsid w:val="00043D2E"/>
    <w:rsid w:val="00043D9B"/>
    <w:rsid w:val="00043F2A"/>
    <w:rsid w:val="00044386"/>
    <w:rsid w:val="000444DD"/>
    <w:rsid w:val="0004479A"/>
    <w:rsid w:val="000447FC"/>
    <w:rsid w:val="00044C40"/>
    <w:rsid w:val="00045126"/>
    <w:rsid w:val="0004539A"/>
    <w:rsid w:val="0004542F"/>
    <w:rsid w:val="0004560C"/>
    <w:rsid w:val="000459ED"/>
    <w:rsid w:val="00045DD1"/>
    <w:rsid w:val="00045EBB"/>
    <w:rsid w:val="00045F06"/>
    <w:rsid w:val="000460E9"/>
    <w:rsid w:val="0004662B"/>
    <w:rsid w:val="00046978"/>
    <w:rsid w:val="00046CD4"/>
    <w:rsid w:val="00046D1C"/>
    <w:rsid w:val="0004704C"/>
    <w:rsid w:val="00047454"/>
    <w:rsid w:val="0004764A"/>
    <w:rsid w:val="0004768C"/>
    <w:rsid w:val="00050115"/>
    <w:rsid w:val="0005055E"/>
    <w:rsid w:val="00050AAC"/>
    <w:rsid w:val="00050E37"/>
    <w:rsid w:val="00050EAD"/>
    <w:rsid w:val="0005123C"/>
    <w:rsid w:val="00051443"/>
    <w:rsid w:val="00051E12"/>
    <w:rsid w:val="00051EFB"/>
    <w:rsid w:val="0005210A"/>
    <w:rsid w:val="000526F5"/>
    <w:rsid w:val="0005293C"/>
    <w:rsid w:val="00052976"/>
    <w:rsid w:val="000529AF"/>
    <w:rsid w:val="00052E52"/>
    <w:rsid w:val="00052E72"/>
    <w:rsid w:val="00052EBD"/>
    <w:rsid w:val="00052F3E"/>
    <w:rsid w:val="00053BCF"/>
    <w:rsid w:val="00053ED3"/>
    <w:rsid w:val="00054549"/>
    <w:rsid w:val="0005502B"/>
    <w:rsid w:val="000556DB"/>
    <w:rsid w:val="00055E40"/>
    <w:rsid w:val="00055FE1"/>
    <w:rsid w:val="00056506"/>
    <w:rsid w:val="0005698B"/>
    <w:rsid w:val="00056B68"/>
    <w:rsid w:val="00056BB6"/>
    <w:rsid w:val="00056CB8"/>
    <w:rsid w:val="00057200"/>
    <w:rsid w:val="000572E0"/>
    <w:rsid w:val="0005753E"/>
    <w:rsid w:val="000578CD"/>
    <w:rsid w:val="0005792F"/>
    <w:rsid w:val="000579DC"/>
    <w:rsid w:val="0006031C"/>
    <w:rsid w:val="000605C1"/>
    <w:rsid w:val="00060600"/>
    <w:rsid w:val="0006062C"/>
    <w:rsid w:val="000606C8"/>
    <w:rsid w:val="000607A1"/>
    <w:rsid w:val="00060806"/>
    <w:rsid w:val="0006085C"/>
    <w:rsid w:val="00060A35"/>
    <w:rsid w:val="00060AA7"/>
    <w:rsid w:val="00060AD0"/>
    <w:rsid w:val="00060B1F"/>
    <w:rsid w:val="000610FD"/>
    <w:rsid w:val="000614E8"/>
    <w:rsid w:val="00061503"/>
    <w:rsid w:val="0006154C"/>
    <w:rsid w:val="000616EC"/>
    <w:rsid w:val="000616FE"/>
    <w:rsid w:val="00061AA4"/>
    <w:rsid w:val="00061CF8"/>
    <w:rsid w:val="00061D50"/>
    <w:rsid w:val="00062051"/>
    <w:rsid w:val="000620C5"/>
    <w:rsid w:val="00062236"/>
    <w:rsid w:val="0006242A"/>
    <w:rsid w:val="000625AA"/>
    <w:rsid w:val="00062B69"/>
    <w:rsid w:val="00062B9E"/>
    <w:rsid w:val="00063026"/>
    <w:rsid w:val="00063153"/>
    <w:rsid w:val="000637D4"/>
    <w:rsid w:val="00063967"/>
    <w:rsid w:val="00063A35"/>
    <w:rsid w:val="00063E0D"/>
    <w:rsid w:val="00063FCE"/>
    <w:rsid w:val="00063FFE"/>
    <w:rsid w:val="000644E0"/>
    <w:rsid w:val="00064540"/>
    <w:rsid w:val="00064635"/>
    <w:rsid w:val="000646DB"/>
    <w:rsid w:val="00064784"/>
    <w:rsid w:val="0006499C"/>
    <w:rsid w:val="00064ABA"/>
    <w:rsid w:val="00064FCF"/>
    <w:rsid w:val="00065001"/>
    <w:rsid w:val="000653B7"/>
    <w:rsid w:val="00065749"/>
    <w:rsid w:val="000659EA"/>
    <w:rsid w:val="00065D3D"/>
    <w:rsid w:val="00065F53"/>
    <w:rsid w:val="00066571"/>
    <w:rsid w:val="00066B52"/>
    <w:rsid w:val="00066B57"/>
    <w:rsid w:val="00066EAF"/>
    <w:rsid w:val="0006701B"/>
    <w:rsid w:val="00067305"/>
    <w:rsid w:val="00067306"/>
    <w:rsid w:val="00070180"/>
    <w:rsid w:val="00070339"/>
    <w:rsid w:val="00070419"/>
    <w:rsid w:val="00070507"/>
    <w:rsid w:val="00070746"/>
    <w:rsid w:val="00070792"/>
    <w:rsid w:val="000707C9"/>
    <w:rsid w:val="00071180"/>
    <w:rsid w:val="0007154C"/>
    <w:rsid w:val="00071703"/>
    <w:rsid w:val="00071852"/>
    <w:rsid w:val="0007191E"/>
    <w:rsid w:val="00071962"/>
    <w:rsid w:val="00072412"/>
    <w:rsid w:val="000729D0"/>
    <w:rsid w:val="00072CBA"/>
    <w:rsid w:val="00073583"/>
    <w:rsid w:val="00073951"/>
    <w:rsid w:val="00073B38"/>
    <w:rsid w:val="00073E18"/>
    <w:rsid w:val="00074A2B"/>
    <w:rsid w:val="00074D9C"/>
    <w:rsid w:val="00074FF3"/>
    <w:rsid w:val="000750CF"/>
    <w:rsid w:val="0007515B"/>
    <w:rsid w:val="00075675"/>
    <w:rsid w:val="00075D4E"/>
    <w:rsid w:val="00075E10"/>
    <w:rsid w:val="00076223"/>
    <w:rsid w:val="000763DA"/>
    <w:rsid w:val="000764A8"/>
    <w:rsid w:val="00076772"/>
    <w:rsid w:val="00076E56"/>
    <w:rsid w:val="000773EC"/>
    <w:rsid w:val="000774D8"/>
    <w:rsid w:val="0007786B"/>
    <w:rsid w:val="000778C5"/>
    <w:rsid w:val="000779B6"/>
    <w:rsid w:val="00077C24"/>
    <w:rsid w:val="00077D2D"/>
    <w:rsid w:val="00077E7D"/>
    <w:rsid w:val="00080260"/>
    <w:rsid w:val="0008043A"/>
    <w:rsid w:val="0008054F"/>
    <w:rsid w:val="00080DA6"/>
    <w:rsid w:val="00080EF3"/>
    <w:rsid w:val="00081109"/>
    <w:rsid w:val="00081618"/>
    <w:rsid w:val="00081670"/>
    <w:rsid w:val="000816DE"/>
    <w:rsid w:val="00081DD1"/>
    <w:rsid w:val="00082551"/>
    <w:rsid w:val="000825E2"/>
    <w:rsid w:val="000826FD"/>
    <w:rsid w:val="00082D49"/>
    <w:rsid w:val="00083029"/>
    <w:rsid w:val="00083062"/>
    <w:rsid w:val="00083356"/>
    <w:rsid w:val="000838CE"/>
    <w:rsid w:val="00083ABE"/>
    <w:rsid w:val="00083B51"/>
    <w:rsid w:val="00083D27"/>
    <w:rsid w:val="0008427E"/>
    <w:rsid w:val="00084CCE"/>
    <w:rsid w:val="00084EC4"/>
    <w:rsid w:val="000851AC"/>
    <w:rsid w:val="0008540D"/>
    <w:rsid w:val="000865FF"/>
    <w:rsid w:val="00086BE2"/>
    <w:rsid w:val="00086E2D"/>
    <w:rsid w:val="0008719C"/>
    <w:rsid w:val="0008746E"/>
    <w:rsid w:val="0008765C"/>
    <w:rsid w:val="00087771"/>
    <w:rsid w:val="000879A9"/>
    <w:rsid w:val="00087CF8"/>
    <w:rsid w:val="00087EA8"/>
    <w:rsid w:val="00087F50"/>
    <w:rsid w:val="0009010F"/>
    <w:rsid w:val="0009039C"/>
    <w:rsid w:val="00090466"/>
    <w:rsid w:val="00090485"/>
    <w:rsid w:val="00090C66"/>
    <w:rsid w:val="00090C89"/>
    <w:rsid w:val="00090D04"/>
    <w:rsid w:val="00090E86"/>
    <w:rsid w:val="000917E6"/>
    <w:rsid w:val="000918BC"/>
    <w:rsid w:val="00091A53"/>
    <w:rsid w:val="00091B39"/>
    <w:rsid w:val="00091DFD"/>
    <w:rsid w:val="00092009"/>
    <w:rsid w:val="000924E2"/>
    <w:rsid w:val="00092851"/>
    <w:rsid w:val="00093070"/>
    <w:rsid w:val="0009317C"/>
    <w:rsid w:val="0009325E"/>
    <w:rsid w:val="000934A0"/>
    <w:rsid w:val="00093881"/>
    <w:rsid w:val="0009390D"/>
    <w:rsid w:val="00093B22"/>
    <w:rsid w:val="000944F9"/>
    <w:rsid w:val="00094AC2"/>
    <w:rsid w:val="00094B0E"/>
    <w:rsid w:val="00094BE8"/>
    <w:rsid w:val="00094E7B"/>
    <w:rsid w:val="000952DB"/>
    <w:rsid w:val="00095610"/>
    <w:rsid w:val="000956F6"/>
    <w:rsid w:val="00095761"/>
    <w:rsid w:val="000959CE"/>
    <w:rsid w:val="00095B40"/>
    <w:rsid w:val="00095CD4"/>
    <w:rsid w:val="00095F41"/>
    <w:rsid w:val="000960D5"/>
    <w:rsid w:val="00096333"/>
    <w:rsid w:val="00096528"/>
    <w:rsid w:val="00096869"/>
    <w:rsid w:val="000969DB"/>
    <w:rsid w:val="00096B35"/>
    <w:rsid w:val="00096BD0"/>
    <w:rsid w:val="00096D64"/>
    <w:rsid w:val="00096D6C"/>
    <w:rsid w:val="000970D5"/>
    <w:rsid w:val="00097373"/>
    <w:rsid w:val="000973FC"/>
    <w:rsid w:val="000976AB"/>
    <w:rsid w:val="00097E2B"/>
    <w:rsid w:val="00097EA6"/>
    <w:rsid w:val="00097F05"/>
    <w:rsid w:val="00097FBE"/>
    <w:rsid w:val="000A0157"/>
    <w:rsid w:val="000A0496"/>
    <w:rsid w:val="000A04A1"/>
    <w:rsid w:val="000A0AA5"/>
    <w:rsid w:val="000A13E5"/>
    <w:rsid w:val="000A198C"/>
    <w:rsid w:val="000A1B32"/>
    <w:rsid w:val="000A1F92"/>
    <w:rsid w:val="000A1FC2"/>
    <w:rsid w:val="000A22D2"/>
    <w:rsid w:val="000A2457"/>
    <w:rsid w:val="000A26C2"/>
    <w:rsid w:val="000A2AD8"/>
    <w:rsid w:val="000A2B0B"/>
    <w:rsid w:val="000A2C19"/>
    <w:rsid w:val="000A2C33"/>
    <w:rsid w:val="000A2C74"/>
    <w:rsid w:val="000A2E8A"/>
    <w:rsid w:val="000A2FC6"/>
    <w:rsid w:val="000A305A"/>
    <w:rsid w:val="000A31FF"/>
    <w:rsid w:val="000A33B3"/>
    <w:rsid w:val="000A35A3"/>
    <w:rsid w:val="000A3663"/>
    <w:rsid w:val="000A3A4C"/>
    <w:rsid w:val="000A3A99"/>
    <w:rsid w:val="000A3EEE"/>
    <w:rsid w:val="000A435D"/>
    <w:rsid w:val="000A45E8"/>
    <w:rsid w:val="000A4A3B"/>
    <w:rsid w:val="000A4D51"/>
    <w:rsid w:val="000A4E75"/>
    <w:rsid w:val="000A4E9B"/>
    <w:rsid w:val="000A4F1C"/>
    <w:rsid w:val="000A4F59"/>
    <w:rsid w:val="000A4FB1"/>
    <w:rsid w:val="000A5B00"/>
    <w:rsid w:val="000A5CF8"/>
    <w:rsid w:val="000A629F"/>
    <w:rsid w:val="000A62F9"/>
    <w:rsid w:val="000A6A80"/>
    <w:rsid w:val="000A6F36"/>
    <w:rsid w:val="000A70BC"/>
    <w:rsid w:val="000A7164"/>
    <w:rsid w:val="000A75C3"/>
    <w:rsid w:val="000A75CB"/>
    <w:rsid w:val="000A7C63"/>
    <w:rsid w:val="000A7CA8"/>
    <w:rsid w:val="000B027E"/>
    <w:rsid w:val="000B0479"/>
    <w:rsid w:val="000B04F4"/>
    <w:rsid w:val="000B054E"/>
    <w:rsid w:val="000B07C9"/>
    <w:rsid w:val="000B0A6C"/>
    <w:rsid w:val="000B0D72"/>
    <w:rsid w:val="000B0ED2"/>
    <w:rsid w:val="000B0F0E"/>
    <w:rsid w:val="000B11B9"/>
    <w:rsid w:val="000B1370"/>
    <w:rsid w:val="000B16A3"/>
    <w:rsid w:val="000B16D9"/>
    <w:rsid w:val="000B208F"/>
    <w:rsid w:val="000B20EB"/>
    <w:rsid w:val="000B2942"/>
    <w:rsid w:val="000B29B7"/>
    <w:rsid w:val="000B2B00"/>
    <w:rsid w:val="000B2BDA"/>
    <w:rsid w:val="000B33AB"/>
    <w:rsid w:val="000B3507"/>
    <w:rsid w:val="000B354D"/>
    <w:rsid w:val="000B35BC"/>
    <w:rsid w:val="000B3794"/>
    <w:rsid w:val="000B3B42"/>
    <w:rsid w:val="000B3C79"/>
    <w:rsid w:val="000B3D80"/>
    <w:rsid w:val="000B3DB3"/>
    <w:rsid w:val="000B3EC4"/>
    <w:rsid w:val="000B4453"/>
    <w:rsid w:val="000B4515"/>
    <w:rsid w:val="000B47E1"/>
    <w:rsid w:val="000B5568"/>
    <w:rsid w:val="000B56EC"/>
    <w:rsid w:val="000B57CC"/>
    <w:rsid w:val="000B595C"/>
    <w:rsid w:val="000B5ADF"/>
    <w:rsid w:val="000B5EE4"/>
    <w:rsid w:val="000B5F3F"/>
    <w:rsid w:val="000B65BB"/>
    <w:rsid w:val="000B6B1C"/>
    <w:rsid w:val="000B6B81"/>
    <w:rsid w:val="000B6E49"/>
    <w:rsid w:val="000B760E"/>
    <w:rsid w:val="000B7959"/>
    <w:rsid w:val="000B79C7"/>
    <w:rsid w:val="000B7ADB"/>
    <w:rsid w:val="000B7BA7"/>
    <w:rsid w:val="000B7CAE"/>
    <w:rsid w:val="000B7D9A"/>
    <w:rsid w:val="000C0B73"/>
    <w:rsid w:val="000C0F68"/>
    <w:rsid w:val="000C1031"/>
    <w:rsid w:val="000C1095"/>
    <w:rsid w:val="000C11BF"/>
    <w:rsid w:val="000C1261"/>
    <w:rsid w:val="000C1C6C"/>
    <w:rsid w:val="000C1CB1"/>
    <w:rsid w:val="000C21E9"/>
    <w:rsid w:val="000C260D"/>
    <w:rsid w:val="000C2752"/>
    <w:rsid w:val="000C2773"/>
    <w:rsid w:val="000C2855"/>
    <w:rsid w:val="000C2B2F"/>
    <w:rsid w:val="000C2D7A"/>
    <w:rsid w:val="000C3306"/>
    <w:rsid w:val="000C3816"/>
    <w:rsid w:val="000C3D63"/>
    <w:rsid w:val="000C3FAF"/>
    <w:rsid w:val="000C3FB1"/>
    <w:rsid w:val="000C40DF"/>
    <w:rsid w:val="000C4521"/>
    <w:rsid w:val="000C4840"/>
    <w:rsid w:val="000C524B"/>
    <w:rsid w:val="000C52F3"/>
    <w:rsid w:val="000C565B"/>
    <w:rsid w:val="000C57E3"/>
    <w:rsid w:val="000C588A"/>
    <w:rsid w:val="000C6363"/>
    <w:rsid w:val="000C63DB"/>
    <w:rsid w:val="000C648A"/>
    <w:rsid w:val="000C6A9E"/>
    <w:rsid w:val="000C70FE"/>
    <w:rsid w:val="000C7F23"/>
    <w:rsid w:val="000D013B"/>
    <w:rsid w:val="000D09A8"/>
    <w:rsid w:val="000D0F86"/>
    <w:rsid w:val="000D10C6"/>
    <w:rsid w:val="000D186A"/>
    <w:rsid w:val="000D1949"/>
    <w:rsid w:val="000D1A74"/>
    <w:rsid w:val="000D1EB8"/>
    <w:rsid w:val="000D1FA2"/>
    <w:rsid w:val="000D23E4"/>
    <w:rsid w:val="000D27EE"/>
    <w:rsid w:val="000D2864"/>
    <w:rsid w:val="000D287A"/>
    <w:rsid w:val="000D29AE"/>
    <w:rsid w:val="000D2B9B"/>
    <w:rsid w:val="000D2FD5"/>
    <w:rsid w:val="000D3189"/>
    <w:rsid w:val="000D325C"/>
    <w:rsid w:val="000D356E"/>
    <w:rsid w:val="000D364A"/>
    <w:rsid w:val="000D3C8D"/>
    <w:rsid w:val="000D48FE"/>
    <w:rsid w:val="000D4C0A"/>
    <w:rsid w:val="000D4D18"/>
    <w:rsid w:val="000D4DCF"/>
    <w:rsid w:val="000D56A0"/>
    <w:rsid w:val="000D5970"/>
    <w:rsid w:val="000D5CC1"/>
    <w:rsid w:val="000D5EB8"/>
    <w:rsid w:val="000D670D"/>
    <w:rsid w:val="000D689A"/>
    <w:rsid w:val="000D69DF"/>
    <w:rsid w:val="000D6A69"/>
    <w:rsid w:val="000D6B87"/>
    <w:rsid w:val="000D6DC1"/>
    <w:rsid w:val="000D78DD"/>
    <w:rsid w:val="000D78E0"/>
    <w:rsid w:val="000D7924"/>
    <w:rsid w:val="000D7943"/>
    <w:rsid w:val="000D7E13"/>
    <w:rsid w:val="000E004C"/>
    <w:rsid w:val="000E0060"/>
    <w:rsid w:val="000E049A"/>
    <w:rsid w:val="000E0844"/>
    <w:rsid w:val="000E088C"/>
    <w:rsid w:val="000E09B2"/>
    <w:rsid w:val="000E0CEC"/>
    <w:rsid w:val="000E0ED5"/>
    <w:rsid w:val="000E15DD"/>
    <w:rsid w:val="000E22B4"/>
    <w:rsid w:val="000E23DF"/>
    <w:rsid w:val="000E27E1"/>
    <w:rsid w:val="000E38D2"/>
    <w:rsid w:val="000E3E25"/>
    <w:rsid w:val="000E4294"/>
    <w:rsid w:val="000E4351"/>
    <w:rsid w:val="000E483C"/>
    <w:rsid w:val="000E48A1"/>
    <w:rsid w:val="000E48A5"/>
    <w:rsid w:val="000E492F"/>
    <w:rsid w:val="000E4CB7"/>
    <w:rsid w:val="000E4DF1"/>
    <w:rsid w:val="000E50E5"/>
    <w:rsid w:val="000E6210"/>
    <w:rsid w:val="000E6AC0"/>
    <w:rsid w:val="000E7866"/>
    <w:rsid w:val="000E79C3"/>
    <w:rsid w:val="000E7AEA"/>
    <w:rsid w:val="000E7D05"/>
    <w:rsid w:val="000E7D75"/>
    <w:rsid w:val="000E7E2D"/>
    <w:rsid w:val="000F015A"/>
    <w:rsid w:val="000F02B9"/>
    <w:rsid w:val="000F03A4"/>
    <w:rsid w:val="000F0930"/>
    <w:rsid w:val="000F0F93"/>
    <w:rsid w:val="000F0FF5"/>
    <w:rsid w:val="000F1100"/>
    <w:rsid w:val="000F13D7"/>
    <w:rsid w:val="000F1499"/>
    <w:rsid w:val="000F18AE"/>
    <w:rsid w:val="000F2333"/>
    <w:rsid w:val="000F25C9"/>
    <w:rsid w:val="000F267F"/>
    <w:rsid w:val="000F282F"/>
    <w:rsid w:val="000F290C"/>
    <w:rsid w:val="000F2B1F"/>
    <w:rsid w:val="000F2B70"/>
    <w:rsid w:val="000F2D36"/>
    <w:rsid w:val="000F2E63"/>
    <w:rsid w:val="000F2F15"/>
    <w:rsid w:val="000F3093"/>
    <w:rsid w:val="000F3103"/>
    <w:rsid w:val="000F31B9"/>
    <w:rsid w:val="000F33A2"/>
    <w:rsid w:val="000F39E1"/>
    <w:rsid w:val="000F3FBE"/>
    <w:rsid w:val="000F4025"/>
    <w:rsid w:val="000F415B"/>
    <w:rsid w:val="000F4245"/>
    <w:rsid w:val="000F4D17"/>
    <w:rsid w:val="000F4E2C"/>
    <w:rsid w:val="000F54A1"/>
    <w:rsid w:val="000F5522"/>
    <w:rsid w:val="000F5724"/>
    <w:rsid w:val="000F5B44"/>
    <w:rsid w:val="000F5BD5"/>
    <w:rsid w:val="000F609E"/>
    <w:rsid w:val="000F632E"/>
    <w:rsid w:val="000F6352"/>
    <w:rsid w:val="000F6405"/>
    <w:rsid w:val="000F65B7"/>
    <w:rsid w:val="000F661B"/>
    <w:rsid w:val="000F6884"/>
    <w:rsid w:val="000F6DD9"/>
    <w:rsid w:val="000F6FF9"/>
    <w:rsid w:val="000F72D8"/>
    <w:rsid w:val="000F75AB"/>
    <w:rsid w:val="000F7A22"/>
    <w:rsid w:val="000F7E27"/>
    <w:rsid w:val="001000D4"/>
    <w:rsid w:val="001000DB"/>
    <w:rsid w:val="001005AD"/>
    <w:rsid w:val="00100A18"/>
    <w:rsid w:val="00100FAF"/>
    <w:rsid w:val="001011AA"/>
    <w:rsid w:val="001016EB"/>
    <w:rsid w:val="001017E7"/>
    <w:rsid w:val="00101DB1"/>
    <w:rsid w:val="001022EC"/>
    <w:rsid w:val="001027A3"/>
    <w:rsid w:val="00102BE5"/>
    <w:rsid w:val="00102EF9"/>
    <w:rsid w:val="00102F41"/>
    <w:rsid w:val="00102F7E"/>
    <w:rsid w:val="0010303D"/>
    <w:rsid w:val="0010324A"/>
    <w:rsid w:val="001037FC"/>
    <w:rsid w:val="00103AD6"/>
    <w:rsid w:val="0010429A"/>
    <w:rsid w:val="00104377"/>
    <w:rsid w:val="00104564"/>
    <w:rsid w:val="00104ADD"/>
    <w:rsid w:val="001056C3"/>
    <w:rsid w:val="0010588F"/>
    <w:rsid w:val="001058E0"/>
    <w:rsid w:val="00105963"/>
    <w:rsid w:val="00105C06"/>
    <w:rsid w:val="00105C87"/>
    <w:rsid w:val="00105DC7"/>
    <w:rsid w:val="00105E87"/>
    <w:rsid w:val="00105EE3"/>
    <w:rsid w:val="0010600A"/>
    <w:rsid w:val="00106206"/>
    <w:rsid w:val="00106223"/>
    <w:rsid w:val="00106323"/>
    <w:rsid w:val="001067BB"/>
    <w:rsid w:val="00106C19"/>
    <w:rsid w:val="00106D6F"/>
    <w:rsid w:val="00106E95"/>
    <w:rsid w:val="00107306"/>
    <w:rsid w:val="001074DD"/>
    <w:rsid w:val="001078C7"/>
    <w:rsid w:val="001101D4"/>
    <w:rsid w:val="0011062F"/>
    <w:rsid w:val="00111149"/>
    <w:rsid w:val="00111614"/>
    <w:rsid w:val="00111B28"/>
    <w:rsid w:val="00111C40"/>
    <w:rsid w:val="00111DC4"/>
    <w:rsid w:val="00111FAC"/>
    <w:rsid w:val="00111FF6"/>
    <w:rsid w:val="001123EB"/>
    <w:rsid w:val="001127B2"/>
    <w:rsid w:val="00112BC6"/>
    <w:rsid w:val="00112EA5"/>
    <w:rsid w:val="00112F85"/>
    <w:rsid w:val="00113319"/>
    <w:rsid w:val="00113339"/>
    <w:rsid w:val="0011438E"/>
    <w:rsid w:val="001144F9"/>
    <w:rsid w:val="0011460E"/>
    <w:rsid w:val="00115C2B"/>
    <w:rsid w:val="00115D4D"/>
    <w:rsid w:val="00115D81"/>
    <w:rsid w:val="00116284"/>
    <w:rsid w:val="001164B9"/>
    <w:rsid w:val="00116688"/>
    <w:rsid w:val="001168C2"/>
    <w:rsid w:val="001169FA"/>
    <w:rsid w:val="00116D79"/>
    <w:rsid w:val="00116E11"/>
    <w:rsid w:val="0011705F"/>
    <w:rsid w:val="00117119"/>
    <w:rsid w:val="001171FA"/>
    <w:rsid w:val="001173BE"/>
    <w:rsid w:val="001174E6"/>
    <w:rsid w:val="00120006"/>
    <w:rsid w:val="001201C4"/>
    <w:rsid w:val="001202DC"/>
    <w:rsid w:val="0012039E"/>
    <w:rsid w:val="0012039F"/>
    <w:rsid w:val="001203C7"/>
    <w:rsid w:val="001206B8"/>
    <w:rsid w:val="001208E5"/>
    <w:rsid w:val="00120F25"/>
    <w:rsid w:val="00120F74"/>
    <w:rsid w:val="00121866"/>
    <w:rsid w:val="00121B00"/>
    <w:rsid w:val="0012283D"/>
    <w:rsid w:val="00122889"/>
    <w:rsid w:val="001229C5"/>
    <w:rsid w:val="00122B03"/>
    <w:rsid w:val="00122C75"/>
    <w:rsid w:val="0012305C"/>
    <w:rsid w:val="00123384"/>
    <w:rsid w:val="00123A62"/>
    <w:rsid w:val="001240D8"/>
    <w:rsid w:val="0012453A"/>
    <w:rsid w:val="001247C1"/>
    <w:rsid w:val="0012494D"/>
    <w:rsid w:val="00124BAC"/>
    <w:rsid w:val="00124DF3"/>
    <w:rsid w:val="00124EEF"/>
    <w:rsid w:val="00124F2E"/>
    <w:rsid w:val="00124F3A"/>
    <w:rsid w:val="00125673"/>
    <w:rsid w:val="00125753"/>
    <w:rsid w:val="001258A5"/>
    <w:rsid w:val="00125905"/>
    <w:rsid w:val="00125CA7"/>
    <w:rsid w:val="00125DA7"/>
    <w:rsid w:val="0012600D"/>
    <w:rsid w:val="00126133"/>
    <w:rsid w:val="001266AA"/>
    <w:rsid w:val="001266D2"/>
    <w:rsid w:val="001269B3"/>
    <w:rsid w:val="00126B08"/>
    <w:rsid w:val="00126E04"/>
    <w:rsid w:val="001273E7"/>
    <w:rsid w:val="00127DC9"/>
    <w:rsid w:val="00127E25"/>
    <w:rsid w:val="00127ED4"/>
    <w:rsid w:val="00130058"/>
    <w:rsid w:val="001306A1"/>
    <w:rsid w:val="0013075F"/>
    <w:rsid w:val="001308EA"/>
    <w:rsid w:val="0013090A"/>
    <w:rsid w:val="00130CF7"/>
    <w:rsid w:val="00130F88"/>
    <w:rsid w:val="00130F99"/>
    <w:rsid w:val="00130FE6"/>
    <w:rsid w:val="00130FF9"/>
    <w:rsid w:val="0013101C"/>
    <w:rsid w:val="001314A4"/>
    <w:rsid w:val="00131727"/>
    <w:rsid w:val="00131B70"/>
    <w:rsid w:val="00131B77"/>
    <w:rsid w:val="00131C85"/>
    <w:rsid w:val="00131CF0"/>
    <w:rsid w:val="00131E7E"/>
    <w:rsid w:val="00132181"/>
    <w:rsid w:val="0013238D"/>
    <w:rsid w:val="001324C9"/>
    <w:rsid w:val="001324D5"/>
    <w:rsid w:val="001326A6"/>
    <w:rsid w:val="001329FD"/>
    <w:rsid w:val="00132B99"/>
    <w:rsid w:val="00132D45"/>
    <w:rsid w:val="001330D0"/>
    <w:rsid w:val="00133304"/>
    <w:rsid w:val="001333A2"/>
    <w:rsid w:val="00133523"/>
    <w:rsid w:val="00133B42"/>
    <w:rsid w:val="00133FE0"/>
    <w:rsid w:val="00133FFF"/>
    <w:rsid w:val="0013443B"/>
    <w:rsid w:val="0013467C"/>
    <w:rsid w:val="00134CEC"/>
    <w:rsid w:val="00135537"/>
    <w:rsid w:val="00135BE8"/>
    <w:rsid w:val="00135F9C"/>
    <w:rsid w:val="00136469"/>
    <w:rsid w:val="001368DD"/>
    <w:rsid w:val="00136E62"/>
    <w:rsid w:val="00137091"/>
    <w:rsid w:val="001374C4"/>
    <w:rsid w:val="00137748"/>
    <w:rsid w:val="00137C8C"/>
    <w:rsid w:val="00137E32"/>
    <w:rsid w:val="00140083"/>
    <w:rsid w:val="00140590"/>
    <w:rsid w:val="001405D6"/>
    <w:rsid w:val="00140858"/>
    <w:rsid w:val="00140DF2"/>
    <w:rsid w:val="0014139E"/>
    <w:rsid w:val="00141594"/>
    <w:rsid w:val="001417AA"/>
    <w:rsid w:val="00141904"/>
    <w:rsid w:val="00141A86"/>
    <w:rsid w:val="00141EAA"/>
    <w:rsid w:val="001420ED"/>
    <w:rsid w:val="00142355"/>
    <w:rsid w:val="001427D0"/>
    <w:rsid w:val="00142C19"/>
    <w:rsid w:val="00142EAB"/>
    <w:rsid w:val="00142F61"/>
    <w:rsid w:val="0014301C"/>
    <w:rsid w:val="001434F3"/>
    <w:rsid w:val="001436EA"/>
    <w:rsid w:val="001437BF"/>
    <w:rsid w:val="00143858"/>
    <w:rsid w:val="001439C9"/>
    <w:rsid w:val="0014452B"/>
    <w:rsid w:val="0014551A"/>
    <w:rsid w:val="001458F1"/>
    <w:rsid w:val="00145AA5"/>
    <w:rsid w:val="001462C3"/>
    <w:rsid w:val="001469DE"/>
    <w:rsid w:val="00146C24"/>
    <w:rsid w:val="00146F69"/>
    <w:rsid w:val="0014748A"/>
    <w:rsid w:val="00147634"/>
    <w:rsid w:val="00147715"/>
    <w:rsid w:val="00147814"/>
    <w:rsid w:val="001478E7"/>
    <w:rsid w:val="00150506"/>
    <w:rsid w:val="001506FF"/>
    <w:rsid w:val="00150A10"/>
    <w:rsid w:val="00150C7B"/>
    <w:rsid w:val="00150E96"/>
    <w:rsid w:val="001514D9"/>
    <w:rsid w:val="00151807"/>
    <w:rsid w:val="00151C30"/>
    <w:rsid w:val="00151DCE"/>
    <w:rsid w:val="00152663"/>
    <w:rsid w:val="0015274F"/>
    <w:rsid w:val="00152814"/>
    <w:rsid w:val="00152E04"/>
    <w:rsid w:val="00152EEF"/>
    <w:rsid w:val="001530CB"/>
    <w:rsid w:val="00153378"/>
    <w:rsid w:val="0015368B"/>
    <w:rsid w:val="00153772"/>
    <w:rsid w:val="00153811"/>
    <w:rsid w:val="00153D01"/>
    <w:rsid w:val="00153D66"/>
    <w:rsid w:val="00153E0E"/>
    <w:rsid w:val="00153FDA"/>
    <w:rsid w:val="00153FF6"/>
    <w:rsid w:val="00154305"/>
    <w:rsid w:val="0015451E"/>
    <w:rsid w:val="0015452A"/>
    <w:rsid w:val="0015473B"/>
    <w:rsid w:val="001548DC"/>
    <w:rsid w:val="00154940"/>
    <w:rsid w:val="00154B5C"/>
    <w:rsid w:val="001552AD"/>
    <w:rsid w:val="0015535B"/>
    <w:rsid w:val="00155559"/>
    <w:rsid w:val="00155762"/>
    <w:rsid w:val="00155797"/>
    <w:rsid w:val="00155C47"/>
    <w:rsid w:val="001562C6"/>
    <w:rsid w:val="00156752"/>
    <w:rsid w:val="0015735B"/>
    <w:rsid w:val="0015798D"/>
    <w:rsid w:val="00157DDD"/>
    <w:rsid w:val="00157E43"/>
    <w:rsid w:val="00157E5C"/>
    <w:rsid w:val="0016048D"/>
    <w:rsid w:val="00160490"/>
    <w:rsid w:val="001604CE"/>
    <w:rsid w:val="00160860"/>
    <w:rsid w:val="0016090C"/>
    <w:rsid w:val="00160B35"/>
    <w:rsid w:val="00160CBE"/>
    <w:rsid w:val="00160E20"/>
    <w:rsid w:val="001610F5"/>
    <w:rsid w:val="0016116E"/>
    <w:rsid w:val="0016156F"/>
    <w:rsid w:val="00161623"/>
    <w:rsid w:val="0016183E"/>
    <w:rsid w:val="001618A7"/>
    <w:rsid w:val="00161CE6"/>
    <w:rsid w:val="00162713"/>
    <w:rsid w:val="0016304D"/>
    <w:rsid w:val="001635C3"/>
    <w:rsid w:val="0016364A"/>
    <w:rsid w:val="00163A71"/>
    <w:rsid w:val="00163C55"/>
    <w:rsid w:val="00163E61"/>
    <w:rsid w:val="00163FDB"/>
    <w:rsid w:val="001641D9"/>
    <w:rsid w:val="0016460B"/>
    <w:rsid w:val="00164A74"/>
    <w:rsid w:val="00165337"/>
    <w:rsid w:val="001657DF"/>
    <w:rsid w:val="00165A94"/>
    <w:rsid w:val="00165B77"/>
    <w:rsid w:val="00165EB6"/>
    <w:rsid w:val="00165EEC"/>
    <w:rsid w:val="00166029"/>
    <w:rsid w:val="00166402"/>
    <w:rsid w:val="0016646D"/>
    <w:rsid w:val="00166923"/>
    <w:rsid w:val="00166F22"/>
    <w:rsid w:val="0016756D"/>
    <w:rsid w:val="0016792D"/>
    <w:rsid w:val="00167B0C"/>
    <w:rsid w:val="0017008C"/>
    <w:rsid w:val="0017024F"/>
    <w:rsid w:val="001706FA"/>
    <w:rsid w:val="00170835"/>
    <w:rsid w:val="00170B70"/>
    <w:rsid w:val="00170D3B"/>
    <w:rsid w:val="00170E09"/>
    <w:rsid w:val="00170E4C"/>
    <w:rsid w:val="0017100F"/>
    <w:rsid w:val="0017158F"/>
    <w:rsid w:val="00171986"/>
    <w:rsid w:val="00171B30"/>
    <w:rsid w:val="00171BBA"/>
    <w:rsid w:val="00171C6F"/>
    <w:rsid w:val="00171F6F"/>
    <w:rsid w:val="001723E0"/>
    <w:rsid w:val="00172535"/>
    <w:rsid w:val="001726D4"/>
    <w:rsid w:val="00172BF0"/>
    <w:rsid w:val="0017314A"/>
    <w:rsid w:val="001731BE"/>
    <w:rsid w:val="00173854"/>
    <w:rsid w:val="00173970"/>
    <w:rsid w:val="00173A32"/>
    <w:rsid w:val="00173ECA"/>
    <w:rsid w:val="0017408A"/>
    <w:rsid w:val="0017419C"/>
    <w:rsid w:val="001741DA"/>
    <w:rsid w:val="0017436B"/>
    <w:rsid w:val="001743A2"/>
    <w:rsid w:val="00174643"/>
    <w:rsid w:val="001749BA"/>
    <w:rsid w:val="00174A6E"/>
    <w:rsid w:val="00174B85"/>
    <w:rsid w:val="00174D46"/>
    <w:rsid w:val="00174D49"/>
    <w:rsid w:val="001751E6"/>
    <w:rsid w:val="0017539E"/>
    <w:rsid w:val="001753DF"/>
    <w:rsid w:val="0017549F"/>
    <w:rsid w:val="001756AB"/>
    <w:rsid w:val="001756AC"/>
    <w:rsid w:val="00175BFA"/>
    <w:rsid w:val="00175EC3"/>
    <w:rsid w:val="00175EEE"/>
    <w:rsid w:val="00176205"/>
    <w:rsid w:val="001762A6"/>
    <w:rsid w:val="00176625"/>
    <w:rsid w:val="00176A83"/>
    <w:rsid w:val="00176BC8"/>
    <w:rsid w:val="00176E02"/>
    <w:rsid w:val="00176FFA"/>
    <w:rsid w:val="00177024"/>
    <w:rsid w:val="00177041"/>
    <w:rsid w:val="00177440"/>
    <w:rsid w:val="001775D3"/>
    <w:rsid w:val="0017767C"/>
    <w:rsid w:val="00177BB9"/>
    <w:rsid w:val="00177BE7"/>
    <w:rsid w:val="00177CEB"/>
    <w:rsid w:val="00177D31"/>
    <w:rsid w:val="00177F57"/>
    <w:rsid w:val="001801EC"/>
    <w:rsid w:val="00180213"/>
    <w:rsid w:val="0018034B"/>
    <w:rsid w:val="0018090B"/>
    <w:rsid w:val="0018131E"/>
    <w:rsid w:val="001815B4"/>
    <w:rsid w:val="00181696"/>
    <w:rsid w:val="00181840"/>
    <w:rsid w:val="00181B18"/>
    <w:rsid w:val="00181CF0"/>
    <w:rsid w:val="00182927"/>
    <w:rsid w:val="00182D1C"/>
    <w:rsid w:val="0018327C"/>
    <w:rsid w:val="001833EC"/>
    <w:rsid w:val="001836E5"/>
    <w:rsid w:val="00183C55"/>
    <w:rsid w:val="00183C6D"/>
    <w:rsid w:val="001840BD"/>
    <w:rsid w:val="001840C6"/>
    <w:rsid w:val="0018434C"/>
    <w:rsid w:val="001843E9"/>
    <w:rsid w:val="001852C6"/>
    <w:rsid w:val="00185813"/>
    <w:rsid w:val="001859F1"/>
    <w:rsid w:val="00185B11"/>
    <w:rsid w:val="00185C47"/>
    <w:rsid w:val="00186501"/>
    <w:rsid w:val="00186906"/>
    <w:rsid w:val="00186A30"/>
    <w:rsid w:val="00186AF1"/>
    <w:rsid w:val="00186BC1"/>
    <w:rsid w:val="00186EEE"/>
    <w:rsid w:val="00186F41"/>
    <w:rsid w:val="00187375"/>
    <w:rsid w:val="001878D5"/>
    <w:rsid w:val="00190127"/>
    <w:rsid w:val="0019021F"/>
    <w:rsid w:val="00190481"/>
    <w:rsid w:val="001904AF"/>
    <w:rsid w:val="0019068E"/>
    <w:rsid w:val="00190C33"/>
    <w:rsid w:val="00191547"/>
    <w:rsid w:val="0019200C"/>
    <w:rsid w:val="00192366"/>
    <w:rsid w:val="001923A1"/>
    <w:rsid w:val="00192780"/>
    <w:rsid w:val="0019279A"/>
    <w:rsid w:val="001928FE"/>
    <w:rsid w:val="00192995"/>
    <w:rsid w:val="001929FB"/>
    <w:rsid w:val="0019345E"/>
    <w:rsid w:val="0019384A"/>
    <w:rsid w:val="00193D43"/>
    <w:rsid w:val="00193E41"/>
    <w:rsid w:val="00193EE2"/>
    <w:rsid w:val="001940B5"/>
    <w:rsid w:val="0019429C"/>
    <w:rsid w:val="0019436B"/>
    <w:rsid w:val="00194497"/>
    <w:rsid w:val="0019483B"/>
    <w:rsid w:val="001949A1"/>
    <w:rsid w:val="00194B31"/>
    <w:rsid w:val="00194ED0"/>
    <w:rsid w:val="00194F81"/>
    <w:rsid w:val="001950D7"/>
    <w:rsid w:val="001956DD"/>
    <w:rsid w:val="00195E4D"/>
    <w:rsid w:val="0019623E"/>
    <w:rsid w:val="001962AA"/>
    <w:rsid w:val="001965C4"/>
    <w:rsid w:val="001967E5"/>
    <w:rsid w:val="00197472"/>
    <w:rsid w:val="001977E1"/>
    <w:rsid w:val="00197BAA"/>
    <w:rsid w:val="00197BE1"/>
    <w:rsid w:val="001A0571"/>
    <w:rsid w:val="001A05D4"/>
    <w:rsid w:val="001A0C2C"/>
    <w:rsid w:val="001A0F64"/>
    <w:rsid w:val="001A0F79"/>
    <w:rsid w:val="001A1368"/>
    <w:rsid w:val="001A1436"/>
    <w:rsid w:val="001A1C7D"/>
    <w:rsid w:val="001A23F3"/>
    <w:rsid w:val="001A2BA6"/>
    <w:rsid w:val="001A2BAB"/>
    <w:rsid w:val="001A2CB3"/>
    <w:rsid w:val="001A2CBB"/>
    <w:rsid w:val="001A2DBA"/>
    <w:rsid w:val="001A2F00"/>
    <w:rsid w:val="001A3123"/>
    <w:rsid w:val="001A3205"/>
    <w:rsid w:val="001A3484"/>
    <w:rsid w:val="001A3B39"/>
    <w:rsid w:val="001A3BE9"/>
    <w:rsid w:val="001A432C"/>
    <w:rsid w:val="001A43B3"/>
    <w:rsid w:val="001A44BE"/>
    <w:rsid w:val="001A4547"/>
    <w:rsid w:val="001A471F"/>
    <w:rsid w:val="001A49F1"/>
    <w:rsid w:val="001A52E9"/>
    <w:rsid w:val="001A55D4"/>
    <w:rsid w:val="001A56AD"/>
    <w:rsid w:val="001A579F"/>
    <w:rsid w:val="001A593B"/>
    <w:rsid w:val="001A5B87"/>
    <w:rsid w:val="001A5D5F"/>
    <w:rsid w:val="001A5DE6"/>
    <w:rsid w:val="001A5F5B"/>
    <w:rsid w:val="001A5FC2"/>
    <w:rsid w:val="001A5FF0"/>
    <w:rsid w:val="001A6190"/>
    <w:rsid w:val="001A6439"/>
    <w:rsid w:val="001A7240"/>
    <w:rsid w:val="001A735A"/>
    <w:rsid w:val="001A76C0"/>
    <w:rsid w:val="001A77D7"/>
    <w:rsid w:val="001A7856"/>
    <w:rsid w:val="001A7A85"/>
    <w:rsid w:val="001A7A88"/>
    <w:rsid w:val="001A7A8F"/>
    <w:rsid w:val="001A7E7D"/>
    <w:rsid w:val="001A7F83"/>
    <w:rsid w:val="001B02A9"/>
    <w:rsid w:val="001B085F"/>
    <w:rsid w:val="001B09E7"/>
    <w:rsid w:val="001B0EC3"/>
    <w:rsid w:val="001B13AD"/>
    <w:rsid w:val="001B1697"/>
    <w:rsid w:val="001B1A81"/>
    <w:rsid w:val="001B27B5"/>
    <w:rsid w:val="001B27E7"/>
    <w:rsid w:val="001B3178"/>
    <w:rsid w:val="001B319E"/>
    <w:rsid w:val="001B3206"/>
    <w:rsid w:val="001B3691"/>
    <w:rsid w:val="001B36C3"/>
    <w:rsid w:val="001B45DF"/>
    <w:rsid w:val="001B4703"/>
    <w:rsid w:val="001B4BA2"/>
    <w:rsid w:val="001B4C02"/>
    <w:rsid w:val="001B4C11"/>
    <w:rsid w:val="001B56F0"/>
    <w:rsid w:val="001B58EA"/>
    <w:rsid w:val="001B5B0B"/>
    <w:rsid w:val="001B60F9"/>
    <w:rsid w:val="001B6127"/>
    <w:rsid w:val="001B6601"/>
    <w:rsid w:val="001B6868"/>
    <w:rsid w:val="001B6B79"/>
    <w:rsid w:val="001B77E9"/>
    <w:rsid w:val="001B7A74"/>
    <w:rsid w:val="001B7B72"/>
    <w:rsid w:val="001B7BAF"/>
    <w:rsid w:val="001B7C22"/>
    <w:rsid w:val="001B7C8F"/>
    <w:rsid w:val="001B7CD7"/>
    <w:rsid w:val="001C009A"/>
    <w:rsid w:val="001C00B0"/>
    <w:rsid w:val="001C02E7"/>
    <w:rsid w:val="001C0488"/>
    <w:rsid w:val="001C0959"/>
    <w:rsid w:val="001C0B5B"/>
    <w:rsid w:val="001C0FC2"/>
    <w:rsid w:val="001C1134"/>
    <w:rsid w:val="001C130E"/>
    <w:rsid w:val="001C1987"/>
    <w:rsid w:val="001C22D3"/>
    <w:rsid w:val="001C2EFB"/>
    <w:rsid w:val="001C3741"/>
    <w:rsid w:val="001C380A"/>
    <w:rsid w:val="001C3B3F"/>
    <w:rsid w:val="001C4527"/>
    <w:rsid w:val="001C455C"/>
    <w:rsid w:val="001C48D2"/>
    <w:rsid w:val="001C4CFA"/>
    <w:rsid w:val="001C4FBC"/>
    <w:rsid w:val="001C5256"/>
    <w:rsid w:val="001C5742"/>
    <w:rsid w:val="001C5978"/>
    <w:rsid w:val="001C5A1B"/>
    <w:rsid w:val="001C63B5"/>
    <w:rsid w:val="001C6B90"/>
    <w:rsid w:val="001C6D02"/>
    <w:rsid w:val="001C70E5"/>
    <w:rsid w:val="001C72CB"/>
    <w:rsid w:val="001C7527"/>
    <w:rsid w:val="001C77BC"/>
    <w:rsid w:val="001D016A"/>
    <w:rsid w:val="001D01A1"/>
    <w:rsid w:val="001D0E48"/>
    <w:rsid w:val="001D0EC4"/>
    <w:rsid w:val="001D1175"/>
    <w:rsid w:val="001D124B"/>
    <w:rsid w:val="001D1563"/>
    <w:rsid w:val="001D15CD"/>
    <w:rsid w:val="001D17D5"/>
    <w:rsid w:val="001D1A59"/>
    <w:rsid w:val="001D1B36"/>
    <w:rsid w:val="001D1EDC"/>
    <w:rsid w:val="001D2017"/>
    <w:rsid w:val="001D21CA"/>
    <w:rsid w:val="001D23BA"/>
    <w:rsid w:val="001D272C"/>
    <w:rsid w:val="001D29BC"/>
    <w:rsid w:val="001D311E"/>
    <w:rsid w:val="001D3802"/>
    <w:rsid w:val="001D38D6"/>
    <w:rsid w:val="001D3AEA"/>
    <w:rsid w:val="001D3DC7"/>
    <w:rsid w:val="001D3F5B"/>
    <w:rsid w:val="001D400F"/>
    <w:rsid w:val="001D43A5"/>
    <w:rsid w:val="001D444F"/>
    <w:rsid w:val="001D482B"/>
    <w:rsid w:val="001D48CF"/>
    <w:rsid w:val="001D540F"/>
    <w:rsid w:val="001D54D5"/>
    <w:rsid w:val="001D5655"/>
    <w:rsid w:val="001D5B12"/>
    <w:rsid w:val="001D5B13"/>
    <w:rsid w:val="001D6BF1"/>
    <w:rsid w:val="001D7046"/>
    <w:rsid w:val="001D7187"/>
    <w:rsid w:val="001D7270"/>
    <w:rsid w:val="001D7302"/>
    <w:rsid w:val="001D78A3"/>
    <w:rsid w:val="001D7C0C"/>
    <w:rsid w:val="001D7C8F"/>
    <w:rsid w:val="001D7D35"/>
    <w:rsid w:val="001E01CB"/>
    <w:rsid w:val="001E0266"/>
    <w:rsid w:val="001E036B"/>
    <w:rsid w:val="001E0542"/>
    <w:rsid w:val="001E069E"/>
    <w:rsid w:val="001E06A6"/>
    <w:rsid w:val="001E0A87"/>
    <w:rsid w:val="001E0E6A"/>
    <w:rsid w:val="001E11DE"/>
    <w:rsid w:val="001E1301"/>
    <w:rsid w:val="001E1633"/>
    <w:rsid w:val="001E1B56"/>
    <w:rsid w:val="001E1ED0"/>
    <w:rsid w:val="001E21C4"/>
    <w:rsid w:val="001E29DD"/>
    <w:rsid w:val="001E2A3C"/>
    <w:rsid w:val="001E2D32"/>
    <w:rsid w:val="001E31A0"/>
    <w:rsid w:val="001E3A07"/>
    <w:rsid w:val="001E3CEE"/>
    <w:rsid w:val="001E42A1"/>
    <w:rsid w:val="001E4365"/>
    <w:rsid w:val="001E4514"/>
    <w:rsid w:val="001E4573"/>
    <w:rsid w:val="001E473B"/>
    <w:rsid w:val="001E47F9"/>
    <w:rsid w:val="001E49D9"/>
    <w:rsid w:val="001E4B10"/>
    <w:rsid w:val="001E4D14"/>
    <w:rsid w:val="001E50AF"/>
    <w:rsid w:val="001E5173"/>
    <w:rsid w:val="001E51E8"/>
    <w:rsid w:val="001E52AE"/>
    <w:rsid w:val="001E536A"/>
    <w:rsid w:val="001E5764"/>
    <w:rsid w:val="001E5870"/>
    <w:rsid w:val="001E61F0"/>
    <w:rsid w:val="001E6544"/>
    <w:rsid w:val="001E6749"/>
    <w:rsid w:val="001E6C02"/>
    <w:rsid w:val="001E6E89"/>
    <w:rsid w:val="001E7722"/>
    <w:rsid w:val="001E7729"/>
    <w:rsid w:val="001E7BD9"/>
    <w:rsid w:val="001E7D61"/>
    <w:rsid w:val="001F02CB"/>
    <w:rsid w:val="001F05F8"/>
    <w:rsid w:val="001F0A31"/>
    <w:rsid w:val="001F0EE5"/>
    <w:rsid w:val="001F113E"/>
    <w:rsid w:val="001F1B33"/>
    <w:rsid w:val="001F1B69"/>
    <w:rsid w:val="001F28ED"/>
    <w:rsid w:val="001F2A6C"/>
    <w:rsid w:val="001F2B98"/>
    <w:rsid w:val="001F2D55"/>
    <w:rsid w:val="001F3849"/>
    <w:rsid w:val="001F3889"/>
    <w:rsid w:val="001F3B1C"/>
    <w:rsid w:val="001F3B93"/>
    <w:rsid w:val="001F419C"/>
    <w:rsid w:val="001F4490"/>
    <w:rsid w:val="001F4A2B"/>
    <w:rsid w:val="001F4D0C"/>
    <w:rsid w:val="001F4D3F"/>
    <w:rsid w:val="001F512A"/>
    <w:rsid w:val="001F5703"/>
    <w:rsid w:val="001F57D1"/>
    <w:rsid w:val="001F5D18"/>
    <w:rsid w:val="001F5EEF"/>
    <w:rsid w:val="001F63C6"/>
    <w:rsid w:val="001F63DA"/>
    <w:rsid w:val="001F6966"/>
    <w:rsid w:val="001F6B10"/>
    <w:rsid w:val="001F6BEA"/>
    <w:rsid w:val="001F70FB"/>
    <w:rsid w:val="001F71AF"/>
    <w:rsid w:val="001F75B2"/>
    <w:rsid w:val="001F7FCF"/>
    <w:rsid w:val="002002F2"/>
    <w:rsid w:val="0020039A"/>
    <w:rsid w:val="00200BC3"/>
    <w:rsid w:val="00200BD6"/>
    <w:rsid w:val="00200D65"/>
    <w:rsid w:val="00200F14"/>
    <w:rsid w:val="00201230"/>
    <w:rsid w:val="00201502"/>
    <w:rsid w:val="00201C90"/>
    <w:rsid w:val="00201E47"/>
    <w:rsid w:val="00202158"/>
    <w:rsid w:val="00202744"/>
    <w:rsid w:val="002027C3"/>
    <w:rsid w:val="002028C4"/>
    <w:rsid w:val="002029A7"/>
    <w:rsid w:val="00202B6C"/>
    <w:rsid w:val="00202BB2"/>
    <w:rsid w:val="00202F87"/>
    <w:rsid w:val="00203290"/>
    <w:rsid w:val="002032B5"/>
    <w:rsid w:val="00203728"/>
    <w:rsid w:val="00203744"/>
    <w:rsid w:val="00203886"/>
    <w:rsid w:val="00203C8D"/>
    <w:rsid w:val="00203CA9"/>
    <w:rsid w:val="0020474D"/>
    <w:rsid w:val="00204B0C"/>
    <w:rsid w:val="00204B1E"/>
    <w:rsid w:val="00204BCD"/>
    <w:rsid w:val="002056AA"/>
    <w:rsid w:val="0020571B"/>
    <w:rsid w:val="00205868"/>
    <w:rsid w:val="002058E1"/>
    <w:rsid w:val="00205B37"/>
    <w:rsid w:val="00206192"/>
    <w:rsid w:val="002065C1"/>
    <w:rsid w:val="00206E21"/>
    <w:rsid w:val="00206E3E"/>
    <w:rsid w:val="0020735A"/>
    <w:rsid w:val="0020741F"/>
    <w:rsid w:val="00207479"/>
    <w:rsid w:val="00207B06"/>
    <w:rsid w:val="00207CB8"/>
    <w:rsid w:val="00207F12"/>
    <w:rsid w:val="0021021C"/>
    <w:rsid w:val="0021029C"/>
    <w:rsid w:val="0021057C"/>
    <w:rsid w:val="00210AC7"/>
    <w:rsid w:val="00211098"/>
    <w:rsid w:val="002110E7"/>
    <w:rsid w:val="00211644"/>
    <w:rsid w:val="00211791"/>
    <w:rsid w:val="00211E6A"/>
    <w:rsid w:val="00211EB2"/>
    <w:rsid w:val="00211FCE"/>
    <w:rsid w:val="002120BD"/>
    <w:rsid w:val="0021288D"/>
    <w:rsid w:val="00212A50"/>
    <w:rsid w:val="00212CD3"/>
    <w:rsid w:val="00213191"/>
    <w:rsid w:val="00213245"/>
    <w:rsid w:val="002133D3"/>
    <w:rsid w:val="00213493"/>
    <w:rsid w:val="00213A79"/>
    <w:rsid w:val="00213AB4"/>
    <w:rsid w:val="00213BDA"/>
    <w:rsid w:val="00213E67"/>
    <w:rsid w:val="00213F1D"/>
    <w:rsid w:val="00213F76"/>
    <w:rsid w:val="002144E8"/>
    <w:rsid w:val="00214702"/>
    <w:rsid w:val="00214748"/>
    <w:rsid w:val="00214809"/>
    <w:rsid w:val="002154CD"/>
    <w:rsid w:val="0021551A"/>
    <w:rsid w:val="002156A4"/>
    <w:rsid w:val="0021580A"/>
    <w:rsid w:val="0021580C"/>
    <w:rsid w:val="00215981"/>
    <w:rsid w:val="00215BD0"/>
    <w:rsid w:val="00215E2A"/>
    <w:rsid w:val="0021634A"/>
    <w:rsid w:val="00216712"/>
    <w:rsid w:val="00216B2C"/>
    <w:rsid w:val="00216E71"/>
    <w:rsid w:val="002170EC"/>
    <w:rsid w:val="002171A7"/>
    <w:rsid w:val="0021730B"/>
    <w:rsid w:val="00217312"/>
    <w:rsid w:val="0021792C"/>
    <w:rsid w:val="00217A67"/>
    <w:rsid w:val="00217BDE"/>
    <w:rsid w:val="00217C27"/>
    <w:rsid w:val="00217E18"/>
    <w:rsid w:val="0022006F"/>
    <w:rsid w:val="002205B5"/>
    <w:rsid w:val="002205D4"/>
    <w:rsid w:val="00220645"/>
    <w:rsid w:val="002206DA"/>
    <w:rsid w:val="002206F7"/>
    <w:rsid w:val="00220726"/>
    <w:rsid w:val="002207B1"/>
    <w:rsid w:val="00220D7F"/>
    <w:rsid w:val="00220D8C"/>
    <w:rsid w:val="00220F42"/>
    <w:rsid w:val="0022102C"/>
    <w:rsid w:val="00221282"/>
    <w:rsid w:val="002214A7"/>
    <w:rsid w:val="002218A8"/>
    <w:rsid w:val="00221A28"/>
    <w:rsid w:val="00221BFA"/>
    <w:rsid w:val="00221E29"/>
    <w:rsid w:val="00222040"/>
    <w:rsid w:val="002222E4"/>
    <w:rsid w:val="002223BF"/>
    <w:rsid w:val="0022256D"/>
    <w:rsid w:val="0022270C"/>
    <w:rsid w:val="002232EE"/>
    <w:rsid w:val="00223651"/>
    <w:rsid w:val="00223A1A"/>
    <w:rsid w:val="002240AD"/>
    <w:rsid w:val="00224965"/>
    <w:rsid w:val="00224C4B"/>
    <w:rsid w:val="00225213"/>
    <w:rsid w:val="00225941"/>
    <w:rsid w:val="00225B7E"/>
    <w:rsid w:val="00225D03"/>
    <w:rsid w:val="00225D32"/>
    <w:rsid w:val="00225EC1"/>
    <w:rsid w:val="002262AE"/>
    <w:rsid w:val="002265F1"/>
    <w:rsid w:val="00226B38"/>
    <w:rsid w:val="00226E45"/>
    <w:rsid w:val="0022735E"/>
    <w:rsid w:val="0022762D"/>
    <w:rsid w:val="00227716"/>
    <w:rsid w:val="002278BE"/>
    <w:rsid w:val="00227A40"/>
    <w:rsid w:val="00227DF2"/>
    <w:rsid w:val="002302EF"/>
    <w:rsid w:val="00230B0F"/>
    <w:rsid w:val="00230C61"/>
    <w:rsid w:val="00231A71"/>
    <w:rsid w:val="00232181"/>
    <w:rsid w:val="002322EE"/>
    <w:rsid w:val="00232B89"/>
    <w:rsid w:val="002337A5"/>
    <w:rsid w:val="00233A4F"/>
    <w:rsid w:val="00233B60"/>
    <w:rsid w:val="00233C4E"/>
    <w:rsid w:val="00233D1D"/>
    <w:rsid w:val="00233E0D"/>
    <w:rsid w:val="002341D8"/>
    <w:rsid w:val="0023422E"/>
    <w:rsid w:val="002343EE"/>
    <w:rsid w:val="002343FF"/>
    <w:rsid w:val="00234669"/>
    <w:rsid w:val="00234822"/>
    <w:rsid w:val="00234865"/>
    <w:rsid w:val="00234880"/>
    <w:rsid w:val="00234BC5"/>
    <w:rsid w:val="00234F4A"/>
    <w:rsid w:val="0023518F"/>
    <w:rsid w:val="002354D1"/>
    <w:rsid w:val="002355A5"/>
    <w:rsid w:val="00235A68"/>
    <w:rsid w:val="00235EED"/>
    <w:rsid w:val="00236151"/>
    <w:rsid w:val="002361D6"/>
    <w:rsid w:val="00236288"/>
    <w:rsid w:val="0023640F"/>
    <w:rsid w:val="00236524"/>
    <w:rsid w:val="002365DF"/>
    <w:rsid w:val="00236D96"/>
    <w:rsid w:val="00236E3D"/>
    <w:rsid w:val="0023730E"/>
    <w:rsid w:val="00237973"/>
    <w:rsid w:val="00237C16"/>
    <w:rsid w:val="00237C8C"/>
    <w:rsid w:val="00237EF0"/>
    <w:rsid w:val="00240062"/>
    <w:rsid w:val="00240758"/>
    <w:rsid w:val="00240902"/>
    <w:rsid w:val="00240C10"/>
    <w:rsid w:val="00240E75"/>
    <w:rsid w:val="00241356"/>
    <w:rsid w:val="002418A2"/>
    <w:rsid w:val="00241B1F"/>
    <w:rsid w:val="00241B2D"/>
    <w:rsid w:val="00241C5C"/>
    <w:rsid w:val="00241E5E"/>
    <w:rsid w:val="0024217D"/>
    <w:rsid w:val="002421FE"/>
    <w:rsid w:val="00242217"/>
    <w:rsid w:val="0024231F"/>
    <w:rsid w:val="002424D1"/>
    <w:rsid w:val="002425C9"/>
    <w:rsid w:val="0024265A"/>
    <w:rsid w:val="0024272E"/>
    <w:rsid w:val="0024280A"/>
    <w:rsid w:val="0024282B"/>
    <w:rsid w:val="002429DE"/>
    <w:rsid w:val="00242AAD"/>
    <w:rsid w:val="00242DCF"/>
    <w:rsid w:val="00242F6F"/>
    <w:rsid w:val="002434B9"/>
    <w:rsid w:val="002434C9"/>
    <w:rsid w:val="00243640"/>
    <w:rsid w:val="0024390D"/>
    <w:rsid w:val="002446F2"/>
    <w:rsid w:val="002447B8"/>
    <w:rsid w:val="002447DF"/>
    <w:rsid w:val="002447F5"/>
    <w:rsid w:val="0024485C"/>
    <w:rsid w:val="002448B9"/>
    <w:rsid w:val="00244A57"/>
    <w:rsid w:val="00244BF9"/>
    <w:rsid w:val="00245146"/>
    <w:rsid w:val="00245797"/>
    <w:rsid w:val="00245E4B"/>
    <w:rsid w:val="00245E95"/>
    <w:rsid w:val="00245EDE"/>
    <w:rsid w:val="002461D5"/>
    <w:rsid w:val="00246281"/>
    <w:rsid w:val="00246708"/>
    <w:rsid w:val="00246764"/>
    <w:rsid w:val="00246BD4"/>
    <w:rsid w:val="00246D4A"/>
    <w:rsid w:val="00246DE7"/>
    <w:rsid w:val="002471C7"/>
    <w:rsid w:val="0024753A"/>
    <w:rsid w:val="00247932"/>
    <w:rsid w:val="00247BBC"/>
    <w:rsid w:val="00247C74"/>
    <w:rsid w:val="00247D90"/>
    <w:rsid w:val="00247FEE"/>
    <w:rsid w:val="00250004"/>
    <w:rsid w:val="00250855"/>
    <w:rsid w:val="00250897"/>
    <w:rsid w:val="00250943"/>
    <w:rsid w:val="00250CA7"/>
    <w:rsid w:val="0025127C"/>
    <w:rsid w:val="00251430"/>
    <w:rsid w:val="002514B8"/>
    <w:rsid w:val="002515A4"/>
    <w:rsid w:val="002518CC"/>
    <w:rsid w:val="002518ED"/>
    <w:rsid w:val="00251FC2"/>
    <w:rsid w:val="0025227E"/>
    <w:rsid w:val="00252290"/>
    <w:rsid w:val="002523BA"/>
    <w:rsid w:val="00252665"/>
    <w:rsid w:val="0025294D"/>
    <w:rsid w:val="00252A32"/>
    <w:rsid w:val="00252BBC"/>
    <w:rsid w:val="00252F65"/>
    <w:rsid w:val="002531A2"/>
    <w:rsid w:val="00253498"/>
    <w:rsid w:val="002535D2"/>
    <w:rsid w:val="002535EA"/>
    <w:rsid w:val="002538EC"/>
    <w:rsid w:val="002539E2"/>
    <w:rsid w:val="00253B32"/>
    <w:rsid w:val="00253C53"/>
    <w:rsid w:val="00253ED5"/>
    <w:rsid w:val="00253EDE"/>
    <w:rsid w:val="002546F3"/>
    <w:rsid w:val="002548A1"/>
    <w:rsid w:val="00254D67"/>
    <w:rsid w:val="00254DC2"/>
    <w:rsid w:val="0025511F"/>
    <w:rsid w:val="002551A9"/>
    <w:rsid w:val="0025525A"/>
    <w:rsid w:val="00255310"/>
    <w:rsid w:val="00255698"/>
    <w:rsid w:val="0025575D"/>
    <w:rsid w:val="00255864"/>
    <w:rsid w:val="00255BF5"/>
    <w:rsid w:val="00255EEA"/>
    <w:rsid w:val="0025673C"/>
    <w:rsid w:val="00256791"/>
    <w:rsid w:val="00256D4A"/>
    <w:rsid w:val="00257261"/>
    <w:rsid w:val="002577D1"/>
    <w:rsid w:val="00257B5B"/>
    <w:rsid w:val="00257F3E"/>
    <w:rsid w:val="00257FE9"/>
    <w:rsid w:val="00260073"/>
    <w:rsid w:val="00260C30"/>
    <w:rsid w:val="00260D8B"/>
    <w:rsid w:val="00260EAA"/>
    <w:rsid w:val="00260FBF"/>
    <w:rsid w:val="002610A8"/>
    <w:rsid w:val="0026144B"/>
    <w:rsid w:val="00261A21"/>
    <w:rsid w:val="00261E09"/>
    <w:rsid w:val="002621A6"/>
    <w:rsid w:val="002623C2"/>
    <w:rsid w:val="00262626"/>
    <w:rsid w:val="0026268F"/>
    <w:rsid w:val="0026289D"/>
    <w:rsid w:val="00262BDE"/>
    <w:rsid w:val="00262DD8"/>
    <w:rsid w:val="00262EC5"/>
    <w:rsid w:val="002630F6"/>
    <w:rsid w:val="00263117"/>
    <w:rsid w:val="0026347B"/>
    <w:rsid w:val="0026361B"/>
    <w:rsid w:val="00263B93"/>
    <w:rsid w:val="002643A0"/>
    <w:rsid w:val="002650C7"/>
    <w:rsid w:val="0026526B"/>
    <w:rsid w:val="00265413"/>
    <w:rsid w:val="00265D4E"/>
    <w:rsid w:val="0026624D"/>
    <w:rsid w:val="00266D0C"/>
    <w:rsid w:val="00267132"/>
    <w:rsid w:val="00267586"/>
    <w:rsid w:val="00267A91"/>
    <w:rsid w:val="00267A9B"/>
    <w:rsid w:val="00267BA3"/>
    <w:rsid w:val="00270230"/>
    <w:rsid w:val="0027046C"/>
    <w:rsid w:val="002704C8"/>
    <w:rsid w:val="002704F7"/>
    <w:rsid w:val="002705CC"/>
    <w:rsid w:val="00270CFA"/>
    <w:rsid w:val="00270EBE"/>
    <w:rsid w:val="002712A4"/>
    <w:rsid w:val="00271A43"/>
    <w:rsid w:val="00272300"/>
    <w:rsid w:val="002723D0"/>
    <w:rsid w:val="00272574"/>
    <w:rsid w:val="0027257C"/>
    <w:rsid w:val="002725A2"/>
    <w:rsid w:val="002730A6"/>
    <w:rsid w:val="002732F0"/>
    <w:rsid w:val="002734B1"/>
    <w:rsid w:val="00273738"/>
    <w:rsid w:val="00273860"/>
    <w:rsid w:val="00273CA4"/>
    <w:rsid w:val="0027401E"/>
    <w:rsid w:val="002740C5"/>
    <w:rsid w:val="00274110"/>
    <w:rsid w:val="00274144"/>
    <w:rsid w:val="002741BE"/>
    <w:rsid w:val="002742AF"/>
    <w:rsid w:val="00274BFE"/>
    <w:rsid w:val="00274D6A"/>
    <w:rsid w:val="00274FC5"/>
    <w:rsid w:val="00275160"/>
    <w:rsid w:val="002752D6"/>
    <w:rsid w:val="0027546F"/>
    <w:rsid w:val="00275857"/>
    <w:rsid w:val="00275A96"/>
    <w:rsid w:val="00275B9A"/>
    <w:rsid w:val="00275F61"/>
    <w:rsid w:val="00275FBB"/>
    <w:rsid w:val="0027616E"/>
    <w:rsid w:val="00276581"/>
    <w:rsid w:val="00276725"/>
    <w:rsid w:val="00276BAB"/>
    <w:rsid w:val="00276E2F"/>
    <w:rsid w:val="00276EC8"/>
    <w:rsid w:val="00276F4D"/>
    <w:rsid w:val="00277387"/>
    <w:rsid w:val="002775CE"/>
    <w:rsid w:val="0027765B"/>
    <w:rsid w:val="00277D9A"/>
    <w:rsid w:val="00280116"/>
    <w:rsid w:val="00280549"/>
    <w:rsid w:val="00280608"/>
    <w:rsid w:val="00280807"/>
    <w:rsid w:val="00280C86"/>
    <w:rsid w:val="0028162C"/>
    <w:rsid w:val="00281660"/>
    <w:rsid w:val="0028216C"/>
    <w:rsid w:val="0028271E"/>
    <w:rsid w:val="00282831"/>
    <w:rsid w:val="00282B2A"/>
    <w:rsid w:val="00283361"/>
    <w:rsid w:val="002833A1"/>
    <w:rsid w:val="002834A7"/>
    <w:rsid w:val="002835BA"/>
    <w:rsid w:val="002837F3"/>
    <w:rsid w:val="002839DB"/>
    <w:rsid w:val="00283C4F"/>
    <w:rsid w:val="00283C91"/>
    <w:rsid w:val="002847AE"/>
    <w:rsid w:val="00284826"/>
    <w:rsid w:val="00284AF5"/>
    <w:rsid w:val="00284F20"/>
    <w:rsid w:val="002858EF"/>
    <w:rsid w:val="00285AF1"/>
    <w:rsid w:val="00285D88"/>
    <w:rsid w:val="00285D99"/>
    <w:rsid w:val="00285E5E"/>
    <w:rsid w:val="00286159"/>
    <w:rsid w:val="00286E0F"/>
    <w:rsid w:val="00287010"/>
    <w:rsid w:val="002870E2"/>
    <w:rsid w:val="0028722F"/>
    <w:rsid w:val="002872C5"/>
    <w:rsid w:val="00287408"/>
    <w:rsid w:val="002874EC"/>
    <w:rsid w:val="002876F6"/>
    <w:rsid w:val="00287896"/>
    <w:rsid w:val="00287A89"/>
    <w:rsid w:val="00287CAB"/>
    <w:rsid w:val="00290974"/>
    <w:rsid w:val="00290988"/>
    <w:rsid w:val="00290C21"/>
    <w:rsid w:val="00290C70"/>
    <w:rsid w:val="00290F1F"/>
    <w:rsid w:val="002914D2"/>
    <w:rsid w:val="00291ABA"/>
    <w:rsid w:val="00291CA1"/>
    <w:rsid w:val="00292071"/>
    <w:rsid w:val="00292183"/>
    <w:rsid w:val="002921FD"/>
    <w:rsid w:val="002925CB"/>
    <w:rsid w:val="002928E2"/>
    <w:rsid w:val="00292FAA"/>
    <w:rsid w:val="00293227"/>
    <w:rsid w:val="00293D54"/>
    <w:rsid w:val="00293E62"/>
    <w:rsid w:val="002941ED"/>
    <w:rsid w:val="00294458"/>
    <w:rsid w:val="00294518"/>
    <w:rsid w:val="00294629"/>
    <w:rsid w:val="002948B1"/>
    <w:rsid w:val="00294A7D"/>
    <w:rsid w:val="00294B1B"/>
    <w:rsid w:val="00294FF7"/>
    <w:rsid w:val="00294FFA"/>
    <w:rsid w:val="002955BB"/>
    <w:rsid w:val="00295993"/>
    <w:rsid w:val="0029602D"/>
    <w:rsid w:val="0029643C"/>
    <w:rsid w:val="00296496"/>
    <w:rsid w:val="00296771"/>
    <w:rsid w:val="00296BA7"/>
    <w:rsid w:val="0029710C"/>
    <w:rsid w:val="0029732F"/>
    <w:rsid w:val="00297624"/>
    <w:rsid w:val="002977FD"/>
    <w:rsid w:val="002978C6"/>
    <w:rsid w:val="00297BC2"/>
    <w:rsid w:val="00297D15"/>
    <w:rsid w:val="002A0170"/>
    <w:rsid w:val="002A0213"/>
    <w:rsid w:val="002A0312"/>
    <w:rsid w:val="002A03BF"/>
    <w:rsid w:val="002A10FE"/>
    <w:rsid w:val="002A1329"/>
    <w:rsid w:val="002A15F4"/>
    <w:rsid w:val="002A161C"/>
    <w:rsid w:val="002A1959"/>
    <w:rsid w:val="002A2055"/>
    <w:rsid w:val="002A266D"/>
    <w:rsid w:val="002A28CB"/>
    <w:rsid w:val="002A29DA"/>
    <w:rsid w:val="002A2B88"/>
    <w:rsid w:val="002A2BAC"/>
    <w:rsid w:val="002A2D1B"/>
    <w:rsid w:val="002A30D4"/>
    <w:rsid w:val="002A318B"/>
    <w:rsid w:val="002A322E"/>
    <w:rsid w:val="002A3556"/>
    <w:rsid w:val="002A3799"/>
    <w:rsid w:val="002A39BD"/>
    <w:rsid w:val="002A3C6F"/>
    <w:rsid w:val="002A3DFC"/>
    <w:rsid w:val="002A3E7E"/>
    <w:rsid w:val="002A44B5"/>
    <w:rsid w:val="002A467C"/>
    <w:rsid w:val="002A48FF"/>
    <w:rsid w:val="002A4C69"/>
    <w:rsid w:val="002A4D2F"/>
    <w:rsid w:val="002A4F2E"/>
    <w:rsid w:val="002A5500"/>
    <w:rsid w:val="002A5899"/>
    <w:rsid w:val="002A5C4E"/>
    <w:rsid w:val="002A5E04"/>
    <w:rsid w:val="002A6180"/>
    <w:rsid w:val="002A62DD"/>
    <w:rsid w:val="002A6429"/>
    <w:rsid w:val="002A642B"/>
    <w:rsid w:val="002A6525"/>
    <w:rsid w:val="002A658D"/>
    <w:rsid w:val="002A6818"/>
    <w:rsid w:val="002A6CCC"/>
    <w:rsid w:val="002A7556"/>
    <w:rsid w:val="002A7969"/>
    <w:rsid w:val="002B0434"/>
    <w:rsid w:val="002B07CE"/>
    <w:rsid w:val="002B0A5D"/>
    <w:rsid w:val="002B0E3D"/>
    <w:rsid w:val="002B10B9"/>
    <w:rsid w:val="002B152F"/>
    <w:rsid w:val="002B15A7"/>
    <w:rsid w:val="002B16CA"/>
    <w:rsid w:val="002B1777"/>
    <w:rsid w:val="002B1975"/>
    <w:rsid w:val="002B1A10"/>
    <w:rsid w:val="002B1EFD"/>
    <w:rsid w:val="002B20CD"/>
    <w:rsid w:val="002B2723"/>
    <w:rsid w:val="002B27A1"/>
    <w:rsid w:val="002B292A"/>
    <w:rsid w:val="002B292F"/>
    <w:rsid w:val="002B33D7"/>
    <w:rsid w:val="002B3B3B"/>
    <w:rsid w:val="002B3D95"/>
    <w:rsid w:val="002B3F9C"/>
    <w:rsid w:val="002B4472"/>
    <w:rsid w:val="002B4893"/>
    <w:rsid w:val="002B4E9E"/>
    <w:rsid w:val="002B528A"/>
    <w:rsid w:val="002B52E2"/>
    <w:rsid w:val="002B5510"/>
    <w:rsid w:val="002B55CF"/>
    <w:rsid w:val="002B585E"/>
    <w:rsid w:val="002B592E"/>
    <w:rsid w:val="002B5AF1"/>
    <w:rsid w:val="002B5E4A"/>
    <w:rsid w:val="002B5FFE"/>
    <w:rsid w:val="002B615B"/>
    <w:rsid w:val="002B62AB"/>
    <w:rsid w:val="002B635A"/>
    <w:rsid w:val="002B6409"/>
    <w:rsid w:val="002B69A1"/>
    <w:rsid w:val="002B6AD2"/>
    <w:rsid w:val="002B6D08"/>
    <w:rsid w:val="002B72A3"/>
    <w:rsid w:val="002B76F2"/>
    <w:rsid w:val="002B77CD"/>
    <w:rsid w:val="002B77D6"/>
    <w:rsid w:val="002B7A60"/>
    <w:rsid w:val="002B7DB5"/>
    <w:rsid w:val="002C00C8"/>
    <w:rsid w:val="002C0265"/>
    <w:rsid w:val="002C06DD"/>
    <w:rsid w:val="002C0B8D"/>
    <w:rsid w:val="002C0FEE"/>
    <w:rsid w:val="002C158D"/>
    <w:rsid w:val="002C16B6"/>
    <w:rsid w:val="002C1846"/>
    <w:rsid w:val="002C1939"/>
    <w:rsid w:val="002C2031"/>
    <w:rsid w:val="002C25CB"/>
    <w:rsid w:val="002C273C"/>
    <w:rsid w:val="002C2896"/>
    <w:rsid w:val="002C29C6"/>
    <w:rsid w:val="002C29EE"/>
    <w:rsid w:val="002C2ED6"/>
    <w:rsid w:val="002C2F80"/>
    <w:rsid w:val="002C351B"/>
    <w:rsid w:val="002C39A3"/>
    <w:rsid w:val="002C3BE3"/>
    <w:rsid w:val="002C3EB3"/>
    <w:rsid w:val="002C3ED4"/>
    <w:rsid w:val="002C423E"/>
    <w:rsid w:val="002C47FB"/>
    <w:rsid w:val="002C4818"/>
    <w:rsid w:val="002C4C10"/>
    <w:rsid w:val="002C4C1B"/>
    <w:rsid w:val="002C4D7A"/>
    <w:rsid w:val="002C4E26"/>
    <w:rsid w:val="002C5163"/>
    <w:rsid w:val="002C525B"/>
    <w:rsid w:val="002C56D6"/>
    <w:rsid w:val="002C5CA6"/>
    <w:rsid w:val="002C5CE7"/>
    <w:rsid w:val="002C6077"/>
    <w:rsid w:val="002C61DB"/>
    <w:rsid w:val="002C644E"/>
    <w:rsid w:val="002C64A8"/>
    <w:rsid w:val="002C65AB"/>
    <w:rsid w:val="002C65B6"/>
    <w:rsid w:val="002C6F0A"/>
    <w:rsid w:val="002C705B"/>
    <w:rsid w:val="002C70F4"/>
    <w:rsid w:val="002C7145"/>
    <w:rsid w:val="002C72A6"/>
    <w:rsid w:val="002C7BE1"/>
    <w:rsid w:val="002C7DDF"/>
    <w:rsid w:val="002C7FD1"/>
    <w:rsid w:val="002D013D"/>
    <w:rsid w:val="002D039F"/>
    <w:rsid w:val="002D05CA"/>
    <w:rsid w:val="002D0685"/>
    <w:rsid w:val="002D0AA8"/>
    <w:rsid w:val="002D0AA9"/>
    <w:rsid w:val="002D0BA3"/>
    <w:rsid w:val="002D0C5C"/>
    <w:rsid w:val="002D0EC3"/>
    <w:rsid w:val="002D13AA"/>
    <w:rsid w:val="002D1610"/>
    <w:rsid w:val="002D1804"/>
    <w:rsid w:val="002D194C"/>
    <w:rsid w:val="002D2003"/>
    <w:rsid w:val="002D2167"/>
    <w:rsid w:val="002D2274"/>
    <w:rsid w:val="002D2982"/>
    <w:rsid w:val="002D2BC7"/>
    <w:rsid w:val="002D2C0F"/>
    <w:rsid w:val="002D2CE4"/>
    <w:rsid w:val="002D2F2F"/>
    <w:rsid w:val="002D2F99"/>
    <w:rsid w:val="002D3104"/>
    <w:rsid w:val="002D337B"/>
    <w:rsid w:val="002D3956"/>
    <w:rsid w:val="002D40CB"/>
    <w:rsid w:val="002D4166"/>
    <w:rsid w:val="002D4A06"/>
    <w:rsid w:val="002D4A63"/>
    <w:rsid w:val="002D4BE4"/>
    <w:rsid w:val="002D5395"/>
    <w:rsid w:val="002D5671"/>
    <w:rsid w:val="002D5717"/>
    <w:rsid w:val="002D5D9D"/>
    <w:rsid w:val="002D61B1"/>
    <w:rsid w:val="002D61CF"/>
    <w:rsid w:val="002D6495"/>
    <w:rsid w:val="002D6641"/>
    <w:rsid w:val="002D6909"/>
    <w:rsid w:val="002D69C9"/>
    <w:rsid w:val="002D6FD9"/>
    <w:rsid w:val="002D6FDC"/>
    <w:rsid w:val="002D6FEB"/>
    <w:rsid w:val="002D70EA"/>
    <w:rsid w:val="002D71C0"/>
    <w:rsid w:val="002D7257"/>
    <w:rsid w:val="002D7611"/>
    <w:rsid w:val="002D76BB"/>
    <w:rsid w:val="002D77EF"/>
    <w:rsid w:val="002D7A55"/>
    <w:rsid w:val="002E02CE"/>
    <w:rsid w:val="002E050A"/>
    <w:rsid w:val="002E0630"/>
    <w:rsid w:val="002E07B0"/>
    <w:rsid w:val="002E0F36"/>
    <w:rsid w:val="002E1433"/>
    <w:rsid w:val="002E1489"/>
    <w:rsid w:val="002E1639"/>
    <w:rsid w:val="002E1692"/>
    <w:rsid w:val="002E1A50"/>
    <w:rsid w:val="002E2174"/>
    <w:rsid w:val="002E21B3"/>
    <w:rsid w:val="002E2217"/>
    <w:rsid w:val="002E252E"/>
    <w:rsid w:val="002E29E0"/>
    <w:rsid w:val="002E2AC8"/>
    <w:rsid w:val="002E2B5B"/>
    <w:rsid w:val="002E301E"/>
    <w:rsid w:val="002E34EF"/>
    <w:rsid w:val="002E3714"/>
    <w:rsid w:val="002E37C0"/>
    <w:rsid w:val="002E3876"/>
    <w:rsid w:val="002E39E1"/>
    <w:rsid w:val="002E3A50"/>
    <w:rsid w:val="002E3C02"/>
    <w:rsid w:val="002E44A9"/>
    <w:rsid w:val="002E4B88"/>
    <w:rsid w:val="002E4EA0"/>
    <w:rsid w:val="002E4F41"/>
    <w:rsid w:val="002E4FF2"/>
    <w:rsid w:val="002E5025"/>
    <w:rsid w:val="002E5029"/>
    <w:rsid w:val="002E57BE"/>
    <w:rsid w:val="002E5B07"/>
    <w:rsid w:val="002E633D"/>
    <w:rsid w:val="002E6375"/>
    <w:rsid w:val="002E659E"/>
    <w:rsid w:val="002E6613"/>
    <w:rsid w:val="002E692B"/>
    <w:rsid w:val="002E6AF1"/>
    <w:rsid w:val="002E6D40"/>
    <w:rsid w:val="002E6E0F"/>
    <w:rsid w:val="002E6EF8"/>
    <w:rsid w:val="002E7284"/>
    <w:rsid w:val="002E78F1"/>
    <w:rsid w:val="002E7A83"/>
    <w:rsid w:val="002F0073"/>
    <w:rsid w:val="002F053E"/>
    <w:rsid w:val="002F0836"/>
    <w:rsid w:val="002F0981"/>
    <w:rsid w:val="002F0994"/>
    <w:rsid w:val="002F0999"/>
    <w:rsid w:val="002F0EA7"/>
    <w:rsid w:val="002F1275"/>
    <w:rsid w:val="002F13D7"/>
    <w:rsid w:val="002F13DE"/>
    <w:rsid w:val="002F18B2"/>
    <w:rsid w:val="002F1C94"/>
    <w:rsid w:val="002F2027"/>
    <w:rsid w:val="002F2380"/>
    <w:rsid w:val="002F24EF"/>
    <w:rsid w:val="002F2797"/>
    <w:rsid w:val="002F2815"/>
    <w:rsid w:val="002F2947"/>
    <w:rsid w:val="002F29EC"/>
    <w:rsid w:val="002F2B36"/>
    <w:rsid w:val="002F2BE6"/>
    <w:rsid w:val="002F2CA0"/>
    <w:rsid w:val="002F2F94"/>
    <w:rsid w:val="002F3443"/>
    <w:rsid w:val="002F3D10"/>
    <w:rsid w:val="002F3F8F"/>
    <w:rsid w:val="002F48DD"/>
    <w:rsid w:val="002F4BE5"/>
    <w:rsid w:val="002F4FD0"/>
    <w:rsid w:val="002F52C8"/>
    <w:rsid w:val="002F57A8"/>
    <w:rsid w:val="002F5980"/>
    <w:rsid w:val="002F5ADB"/>
    <w:rsid w:val="002F5C20"/>
    <w:rsid w:val="002F5C44"/>
    <w:rsid w:val="002F5C78"/>
    <w:rsid w:val="002F5D29"/>
    <w:rsid w:val="002F63B1"/>
    <w:rsid w:val="002F63FF"/>
    <w:rsid w:val="002F6B98"/>
    <w:rsid w:val="002F6C85"/>
    <w:rsid w:val="002F6ECF"/>
    <w:rsid w:val="002F7045"/>
    <w:rsid w:val="002F7C7D"/>
    <w:rsid w:val="0030014C"/>
    <w:rsid w:val="003001DD"/>
    <w:rsid w:val="0030059F"/>
    <w:rsid w:val="00300CCB"/>
    <w:rsid w:val="00301215"/>
    <w:rsid w:val="00301708"/>
    <w:rsid w:val="0030205B"/>
    <w:rsid w:val="00302218"/>
    <w:rsid w:val="00302411"/>
    <w:rsid w:val="0030346F"/>
    <w:rsid w:val="003034F5"/>
    <w:rsid w:val="00304462"/>
    <w:rsid w:val="0030467B"/>
    <w:rsid w:val="0030478A"/>
    <w:rsid w:val="00304D33"/>
    <w:rsid w:val="00304E36"/>
    <w:rsid w:val="00304EAD"/>
    <w:rsid w:val="003050C2"/>
    <w:rsid w:val="00305127"/>
    <w:rsid w:val="00305253"/>
    <w:rsid w:val="003057A2"/>
    <w:rsid w:val="00305AE6"/>
    <w:rsid w:val="00305F98"/>
    <w:rsid w:val="00306246"/>
    <w:rsid w:val="00306278"/>
    <w:rsid w:val="0030630A"/>
    <w:rsid w:val="00306424"/>
    <w:rsid w:val="0030642E"/>
    <w:rsid w:val="003066E0"/>
    <w:rsid w:val="00306743"/>
    <w:rsid w:val="00306DDB"/>
    <w:rsid w:val="00307040"/>
    <w:rsid w:val="003070A0"/>
    <w:rsid w:val="00307261"/>
    <w:rsid w:val="00307488"/>
    <w:rsid w:val="0030752C"/>
    <w:rsid w:val="00307BD7"/>
    <w:rsid w:val="00307EF1"/>
    <w:rsid w:val="00310357"/>
    <w:rsid w:val="00310643"/>
    <w:rsid w:val="00310A0E"/>
    <w:rsid w:val="00310B36"/>
    <w:rsid w:val="00310B96"/>
    <w:rsid w:val="00310C67"/>
    <w:rsid w:val="00310FAF"/>
    <w:rsid w:val="00311A1C"/>
    <w:rsid w:val="00311B3A"/>
    <w:rsid w:val="00311D01"/>
    <w:rsid w:val="00311D0A"/>
    <w:rsid w:val="00311F61"/>
    <w:rsid w:val="00312045"/>
    <w:rsid w:val="0031205A"/>
    <w:rsid w:val="0031264A"/>
    <w:rsid w:val="00312977"/>
    <w:rsid w:val="00312B5B"/>
    <w:rsid w:val="00312CEC"/>
    <w:rsid w:val="0031303C"/>
    <w:rsid w:val="003131C0"/>
    <w:rsid w:val="00313523"/>
    <w:rsid w:val="00313690"/>
    <w:rsid w:val="00313837"/>
    <w:rsid w:val="00313943"/>
    <w:rsid w:val="00313C8E"/>
    <w:rsid w:val="00313E5A"/>
    <w:rsid w:val="00314116"/>
    <w:rsid w:val="0031418A"/>
    <w:rsid w:val="00314791"/>
    <w:rsid w:val="00314A5B"/>
    <w:rsid w:val="00314A6A"/>
    <w:rsid w:val="00314C5A"/>
    <w:rsid w:val="00314D56"/>
    <w:rsid w:val="00314E8E"/>
    <w:rsid w:val="003155DB"/>
    <w:rsid w:val="00315843"/>
    <w:rsid w:val="003159F4"/>
    <w:rsid w:val="0031610C"/>
    <w:rsid w:val="0031644A"/>
    <w:rsid w:val="003168F1"/>
    <w:rsid w:val="00316BA3"/>
    <w:rsid w:val="00316D35"/>
    <w:rsid w:val="00316F19"/>
    <w:rsid w:val="003170F2"/>
    <w:rsid w:val="003178E9"/>
    <w:rsid w:val="0032002C"/>
    <w:rsid w:val="00320213"/>
    <w:rsid w:val="003203BF"/>
    <w:rsid w:val="0032063A"/>
    <w:rsid w:val="0032065D"/>
    <w:rsid w:val="00320918"/>
    <w:rsid w:val="00320A46"/>
    <w:rsid w:val="00320B7D"/>
    <w:rsid w:val="00320D7E"/>
    <w:rsid w:val="00320F65"/>
    <w:rsid w:val="003212A7"/>
    <w:rsid w:val="003214E0"/>
    <w:rsid w:val="003214FF"/>
    <w:rsid w:val="00321518"/>
    <w:rsid w:val="00321934"/>
    <w:rsid w:val="00321DBC"/>
    <w:rsid w:val="00321FC8"/>
    <w:rsid w:val="00322154"/>
    <w:rsid w:val="00322162"/>
    <w:rsid w:val="0032220C"/>
    <w:rsid w:val="00322352"/>
    <w:rsid w:val="00322553"/>
    <w:rsid w:val="0032307D"/>
    <w:rsid w:val="003230C9"/>
    <w:rsid w:val="003234C3"/>
    <w:rsid w:val="00323DF1"/>
    <w:rsid w:val="00323E46"/>
    <w:rsid w:val="00324377"/>
    <w:rsid w:val="003244B5"/>
    <w:rsid w:val="0032452F"/>
    <w:rsid w:val="003247D9"/>
    <w:rsid w:val="003248A2"/>
    <w:rsid w:val="0032505A"/>
    <w:rsid w:val="00325681"/>
    <w:rsid w:val="00325802"/>
    <w:rsid w:val="0032597D"/>
    <w:rsid w:val="00325C97"/>
    <w:rsid w:val="003261E2"/>
    <w:rsid w:val="00326364"/>
    <w:rsid w:val="00326663"/>
    <w:rsid w:val="003267EF"/>
    <w:rsid w:val="0032687B"/>
    <w:rsid w:val="00326A21"/>
    <w:rsid w:val="00326A90"/>
    <w:rsid w:val="00326F36"/>
    <w:rsid w:val="00327230"/>
    <w:rsid w:val="00327247"/>
    <w:rsid w:val="00327531"/>
    <w:rsid w:val="00327A2C"/>
    <w:rsid w:val="00327C31"/>
    <w:rsid w:val="00327F50"/>
    <w:rsid w:val="003308AC"/>
    <w:rsid w:val="00330B79"/>
    <w:rsid w:val="00330C04"/>
    <w:rsid w:val="00330F35"/>
    <w:rsid w:val="00330F62"/>
    <w:rsid w:val="003311F9"/>
    <w:rsid w:val="00331213"/>
    <w:rsid w:val="003312FA"/>
    <w:rsid w:val="003314DC"/>
    <w:rsid w:val="003315EC"/>
    <w:rsid w:val="0033167B"/>
    <w:rsid w:val="00331CC0"/>
    <w:rsid w:val="0033287E"/>
    <w:rsid w:val="00332D23"/>
    <w:rsid w:val="00332E9A"/>
    <w:rsid w:val="00333909"/>
    <w:rsid w:val="0033390C"/>
    <w:rsid w:val="00333B14"/>
    <w:rsid w:val="00333CE0"/>
    <w:rsid w:val="00333CF5"/>
    <w:rsid w:val="00333DF1"/>
    <w:rsid w:val="00334696"/>
    <w:rsid w:val="00334A54"/>
    <w:rsid w:val="00334C56"/>
    <w:rsid w:val="00334C95"/>
    <w:rsid w:val="00334D99"/>
    <w:rsid w:val="003352DC"/>
    <w:rsid w:val="003354B9"/>
    <w:rsid w:val="003356DC"/>
    <w:rsid w:val="00335846"/>
    <w:rsid w:val="00335B84"/>
    <w:rsid w:val="003360DB"/>
    <w:rsid w:val="0033611B"/>
    <w:rsid w:val="003363FA"/>
    <w:rsid w:val="00336474"/>
    <w:rsid w:val="003367B5"/>
    <w:rsid w:val="003367D1"/>
    <w:rsid w:val="00336A9C"/>
    <w:rsid w:val="00337031"/>
    <w:rsid w:val="00337169"/>
    <w:rsid w:val="003372F0"/>
    <w:rsid w:val="0033733C"/>
    <w:rsid w:val="0033739D"/>
    <w:rsid w:val="0033746E"/>
    <w:rsid w:val="00337519"/>
    <w:rsid w:val="00337522"/>
    <w:rsid w:val="00337E5B"/>
    <w:rsid w:val="00340248"/>
    <w:rsid w:val="003403D8"/>
    <w:rsid w:val="003405AF"/>
    <w:rsid w:val="00340613"/>
    <w:rsid w:val="00340AC5"/>
    <w:rsid w:val="00340AFD"/>
    <w:rsid w:val="00340D71"/>
    <w:rsid w:val="00340F7F"/>
    <w:rsid w:val="003414B8"/>
    <w:rsid w:val="003415AE"/>
    <w:rsid w:val="003415E8"/>
    <w:rsid w:val="0034191B"/>
    <w:rsid w:val="00341FCE"/>
    <w:rsid w:val="0034218E"/>
    <w:rsid w:val="003421AB"/>
    <w:rsid w:val="00342443"/>
    <w:rsid w:val="0034272A"/>
    <w:rsid w:val="00343063"/>
    <w:rsid w:val="003433F1"/>
    <w:rsid w:val="00343876"/>
    <w:rsid w:val="003439A0"/>
    <w:rsid w:val="00343E75"/>
    <w:rsid w:val="00343F03"/>
    <w:rsid w:val="00344491"/>
    <w:rsid w:val="00344545"/>
    <w:rsid w:val="0034460D"/>
    <w:rsid w:val="00344623"/>
    <w:rsid w:val="00344659"/>
    <w:rsid w:val="003448E3"/>
    <w:rsid w:val="00344CAC"/>
    <w:rsid w:val="00344DFC"/>
    <w:rsid w:val="00344EB9"/>
    <w:rsid w:val="00345679"/>
    <w:rsid w:val="00345718"/>
    <w:rsid w:val="0034574C"/>
    <w:rsid w:val="00345774"/>
    <w:rsid w:val="003458AB"/>
    <w:rsid w:val="0034595D"/>
    <w:rsid w:val="00345CBE"/>
    <w:rsid w:val="00345E30"/>
    <w:rsid w:val="00345E67"/>
    <w:rsid w:val="00345F68"/>
    <w:rsid w:val="0034608E"/>
    <w:rsid w:val="003460CB"/>
    <w:rsid w:val="00346257"/>
    <w:rsid w:val="00346308"/>
    <w:rsid w:val="00346864"/>
    <w:rsid w:val="003468D6"/>
    <w:rsid w:val="00346E38"/>
    <w:rsid w:val="00346EF9"/>
    <w:rsid w:val="003475CF"/>
    <w:rsid w:val="0034767A"/>
    <w:rsid w:val="00347B3F"/>
    <w:rsid w:val="00347B8C"/>
    <w:rsid w:val="00347F0F"/>
    <w:rsid w:val="00350055"/>
    <w:rsid w:val="00350314"/>
    <w:rsid w:val="003503A1"/>
    <w:rsid w:val="003508F9"/>
    <w:rsid w:val="00350958"/>
    <w:rsid w:val="00350B09"/>
    <w:rsid w:val="00350DDD"/>
    <w:rsid w:val="0035119E"/>
    <w:rsid w:val="003515A4"/>
    <w:rsid w:val="00351812"/>
    <w:rsid w:val="003518EB"/>
    <w:rsid w:val="00351A1B"/>
    <w:rsid w:val="00351A87"/>
    <w:rsid w:val="00351BD1"/>
    <w:rsid w:val="003524BB"/>
    <w:rsid w:val="003526A1"/>
    <w:rsid w:val="00352778"/>
    <w:rsid w:val="003529D6"/>
    <w:rsid w:val="00352A2D"/>
    <w:rsid w:val="00353004"/>
    <w:rsid w:val="0035331B"/>
    <w:rsid w:val="003533B1"/>
    <w:rsid w:val="003535F7"/>
    <w:rsid w:val="003538EE"/>
    <w:rsid w:val="00353B40"/>
    <w:rsid w:val="00353BA8"/>
    <w:rsid w:val="00354044"/>
    <w:rsid w:val="00354207"/>
    <w:rsid w:val="00354381"/>
    <w:rsid w:val="0035475C"/>
    <w:rsid w:val="00354841"/>
    <w:rsid w:val="00354D3D"/>
    <w:rsid w:val="00354D7F"/>
    <w:rsid w:val="003551D7"/>
    <w:rsid w:val="00355224"/>
    <w:rsid w:val="00355524"/>
    <w:rsid w:val="00355C1D"/>
    <w:rsid w:val="0035619C"/>
    <w:rsid w:val="00356446"/>
    <w:rsid w:val="00356520"/>
    <w:rsid w:val="003567B5"/>
    <w:rsid w:val="00356807"/>
    <w:rsid w:val="0035751C"/>
    <w:rsid w:val="0035765A"/>
    <w:rsid w:val="00357F84"/>
    <w:rsid w:val="00357FCD"/>
    <w:rsid w:val="00357FE5"/>
    <w:rsid w:val="003608B5"/>
    <w:rsid w:val="00360AD4"/>
    <w:rsid w:val="00360AFC"/>
    <w:rsid w:val="003615E5"/>
    <w:rsid w:val="00361F12"/>
    <w:rsid w:val="003620B1"/>
    <w:rsid w:val="00362258"/>
    <w:rsid w:val="00362320"/>
    <w:rsid w:val="003623CC"/>
    <w:rsid w:val="003624B6"/>
    <w:rsid w:val="00362C87"/>
    <w:rsid w:val="00363CC8"/>
    <w:rsid w:val="003640CF"/>
    <w:rsid w:val="00364183"/>
    <w:rsid w:val="0036451C"/>
    <w:rsid w:val="00364561"/>
    <w:rsid w:val="003645EF"/>
    <w:rsid w:val="00364870"/>
    <w:rsid w:val="00364957"/>
    <w:rsid w:val="00364B6A"/>
    <w:rsid w:val="00364E68"/>
    <w:rsid w:val="00365045"/>
    <w:rsid w:val="003655F2"/>
    <w:rsid w:val="00365665"/>
    <w:rsid w:val="0036573D"/>
    <w:rsid w:val="00365828"/>
    <w:rsid w:val="00365A15"/>
    <w:rsid w:val="00365C3D"/>
    <w:rsid w:val="00365E78"/>
    <w:rsid w:val="0036614C"/>
    <w:rsid w:val="00366334"/>
    <w:rsid w:val="003663FA"/>
    <w:rsid w:val="003664C5"/>
    <w:rsid w:val="00366E1A"/>
    <w:rsid w:val="0036705C"/>
    <w:rsid w:val="003671D4"/>
    <w:rsid w:val="003671D7"/>
    <w:rsid w:val="00367A46"/>
    <w:rsid w:val="00370496"/>
    <w:rsid w:val="0037097C"/>
    <w:rsid w:val="00370A27"/>
    <w:rsid w:val="00370D3D"/>
    <w:rsid w:val="00371135"/>
    <w:rsid w:val="00371173"/>
    <w:rsid w:val="003716F9"/>
    <w:rsid w:val="003717C3"/>
    <w:rsid w:val="00371996"/>
    <w:rsid w:val="00371BFC"/>
    <w:rsid w:val="00371E70"/>
    <w:rsid w:val="00372067"/>
    <w:rsid w:val="00372294"/>
    <w:rsid w:val="00372592"/>
    <w:rsid w:val="00372AFB"/>
    <w:rsid w:val="00372C59"/>
    <w:rsid w:val="00372CC1"/>
    <w:rsid w:val="00373076"/>
    <w:rsid w:val="003730C9"/>
    <w:rsid w:val="00373460"/>
    <w:rsid w:val="00374584"/>
    <w:rsid w:val="003747B4"/>
    <w:rsid w:val="00374A47"/>
    <w:rsid w:val="00374BBA"/>
    <w:rsid w:val="00374BFA"/>
    <w:rsid w:val="00374C21"/>
    <w:rsid w:val="00374DB7"/>
    <w:rsid w:val="00374EC7"/>
    <w:rsid w:val="00374F15"/>
    <w:rsid w:val="00374FC4"/>
    <w:rsid w:val="003752EA"/>
    <w:rsid w:val="0037539F"/>
    <w:rsid w:val="003755FA"/>
    <w:rsid w:val="0037589F"/>
    <w:rsid w:val="00375D60"/>
    <w:rsid w:val="00375DA8"/>
    <w:rsid w:val="003761C4"/>
    <w:rsid w:val="00376633"/>
    <w:rsid w:val="00376DCA"/>
    <w:rsid w:val="00376DDE"/>
    <w:rsid w:val="003770A4"/>
    <w:rsid w:val="0037748A"/>
    <w:rsid w:val="00377882"/>
    <w:rsid w:val="00377AAD"/>
    <w:rsid w:val="00377D52"/>
    <w:rsid w:val="00377F04"/>
    <w:rsid w:val="00380110"/>
    <w:rsid w:val="00380146"/>
    <w:rsid w:val="003801A0"/>
    <w:rsid w:val="0038032E"/>
    <w:rsid w:val="00380385"/>
    <w:rsid w:val="003803DD"/>
    <w:rsid w:val="00380718"/>
    <w:rsid w:val="00380C1C"/>
    <w:rsid w:val="0038124D"/>
    <w:rsid w:val="003816BE"/>
    <w:rsid w:val="00381B96"/>
    <w:rsid w:val="00382403"/>
    <w:rsid w:val="003828E3"/>
    <w:rsid w:val="00383013"/>
    <w:rsid w:val="0038366D"/>
    <w:rsid w:val="00383743"/>
    <w:rsid w:val="00383777"/>
    <w:rsid w:val="003839D6"/>
    <w:rsid w:val="00383B79"/>
    <w:rsid w:val="00383FAC"/>
    <w:rsid w:val="00383FB7"/>
    <w:rsid w:val="003844BE"/>
    <w:rsid w:val="00384775"/>
    <w:rsid w:val="00384909"/>
    <w:rsid w:val="0038496A"/>
    <w:rsid w:val="00385776"/>
    <w:rsid w:val="00385E1C"/>
    <w:rsid w:val="00385FC4"/>
    <w:rsid w:val="00386364"/>
    <w:rsid w:val="00386986"/>
    <w:rsid w:val="00386CE5"/>
    <w:rsid w:val="00387084"/>
    <w:rsid w:val="003875D8"/>
    <w:rsid w:val="003876B9"/>
    <w:rsid w:val="0038771C"/>
    <w:rsid w:val="00387856"/>
    <w:rsid w:val="00387C52"/>
    <w:rsid w:val="00387D23"/>
    <w:rsid w:val="0039094F"/>
    <w:rsid w:val="00390CE1"/>
    <w:rsid w:val="00390D3F"/>
    <w:rsid w:val="00392009"/>
    <w:rsid w:val="0039211A"/>
    <w:rsid w:val="00392376"/>
    <w:rsid w:val="00392511"/>
    <w:rsid w:val="00392DFC"/>
    <w:rsid w:val="0039332D"/>
    <w:rsid w:val="00393349"/>
    <w:rsid w:val="00393993"/>
    <w:rsid w:val="00393A65"/>
    <w:rsid w:val="00393E22"/>
    <w:rsid w:val="003940BF"/>
    <w:rsid w:val="003945A5"/>
    <w:rsid w:val="003946DC"/>
    <w:rsid w:val="00394CF3"/>
    <w:rsid w:val="00394D10"/>
    <w:rsid w:val="00394D45"/>
    <w:rsid w:val="00394E05"/>
    <w:rsid w:val="003952E9"/>
    <w:rsid w:val="00395359"/>
    <w:rsid w:val="00395387"/>
    <w:rsid w:val="00395599"/>
    <w:rsid w:val="003957D3"/>
    <w:rsid w:val="003958EE"/>
    <w:rsid w:val="00395C8C"/>
    <w:rsid w:val="00395D1D"/>
    <w:rsid w:val="00395F79"/>
    <w:rsid w:val="00396112"/>
    <w:rsid w:val="00396B5D"/>
    <w:rsid w:val="00396E2F"/>
    <w:rsid w:val="003972D1"/>
    <w:rsid w:val="0039741E"/>
    <w:rsid w:val="00397473"/>
    <w:rsid w:val="003977A9"/>
    <w:rsid w:val="00397AF7"/>
    <w:rsid w:val="00397D5B"/>
    <w:rsid w:val="00397E9C"/>
    <w:rsid w:val="003A0723"/>
    <w:rsid w:val="003A0903"/>
    <w:rsid w:val="003A1264"/>
    <w:rsid w:val="003A1385"/>
    <w:rsid w:val="003A1CB6"/>
    <w:rsid w:val="003A208F"/>
    <w:rsid w:val="003A22AB"/>
    <w:rsid w:val="003A23CF"/>
    <w:rsid w:val="003A27E2"/>
    <w:rsid w:val="003A2C2A"/>
    <w:rsid w:val="003A2C98"/>
    <w:rsid w:val="003A3058"/>
    <w:rsid w:val="003A30E6"/>
    <w:rsid w:val="003A3272"/>
    <w:rsid w:val="003A32C8"/>
    <w:rsid w:val="003A3373"/>
    <w:rsid w:val="003A376B"/>
    <w:rsid w:val="003A39CF"/>
    <w:rsid w:val="003A3FD3"/>
    <w:rsid w:val="003A4003"/>
    <w:rsid w:val="003A43C6"/>
    <w:rsid w:val="003A4886"/>
    <w:rsid w:val="003A4A49"/>
    <w:rsid w:val="003A4CE0"/>
    <w:rsid w:val="003A4F5B"/>
    <w:rsid w:val="003A5494"/>
    <w:rsid w:val="003A58F2"/>
    <w:rsid w:val="003A5D7A"/>
    <w:rsid w:val="003A6CD2"/>
    <w:rsid w:val="003A70AC"/>
    <w:rsid w:val="003A7140"/>
    <w:rsid w:val="003A71F1"/>
    <w:rsid w:val="003A72CB"/>
    <w:rsid w:val="003A74AE"/>
    <w:rsid w:val="003A7866"/>
    <w:rsid w:val="003A7DA7"/>
    <w:rsid w:val="003B099F"/>
    <w:rsid w:val="003B0A9F"/>
    <w:rsid w:val="003B0D95"/>
    <w:rsid w:val="003B0E8D"/>
    <w:rsid w:val="003B128A"/>
    <w:rsid w:val="003B1347"/>
    <w:rsid w:val="003B1411"/>
    <w:rsid w:val="003B16AD"/>
    <w:rsid w:val="003B174F"/>
    <w:rsid w:val="003B1E10"/>
    <w:rsid w:val="003B206B"/>
    <w:rsid w:val="003B2304"/>
    <w:rsid w:val="003B251D"/>
    <w:rsid w:val="003B25DB"/>
    <w:rsid w:val="003B28FD"/>
    <w:rsid w:val="003B2905"/>
    <w:rsid w:val="003B2968"/>
    <w:rsid w:val="003B2B55"/>
    <w:rsid w:val="003B3251"/>
    <w:rsid w:val="003B3672"/>
    <w:rsid w:val="003B36BC"/>
    <w:rsid w:val="003B3B42"/>
    <w:rsid w:val="003B3B88"/>
    <w:rsid w:val="003B3D0D"/>
    <w:rsid w:val="003B40BF"/>
    <w:rsid w:val="003B44B2"/>
    <w:rsid w:val="003B4673"/>
    <w:rsid w:val="003B47A9"/>
    <w:rsid w:val="003B4857"/>
    <w:rsid w:val="003B4BF7"/>
    <w:rsid w:val="003B4C6D"/>
    <w:rsid w:val="003B4FC1"/>
    <w:rsid w:val="003B50C3"/>
    <w:rsid w:val="003B51F1"/>
    <w:rsid w:val="003B529B"/>
    <w:rsid w:val="003B5680"/>
    <w:rsid w:val="003B5837"/>
    <w:rsid w:val="003B58E6"/>
    <w:rsid w:val="003B5C8F"/>
    <w:rsid w:val="003B619A"/>
    <w:rsid w:val="003B61F0"/>
    <w:rsid w:val="003B6768"/>
    <w:rsid w:val="003B6775"/>
    <w:rsid w:val="003B69F5"/>
    <w:rsid w:val="003B6F6A"/>
    <w:rsid w:val="003B71D4"/>
    <w:rsid w:val="003B7753"/>
    <w:rsid w:val="003B78F5"/>
    <w:rsid w:val="003B7975"/>
    <w:rsid w:val="003C0149"/>
    <w:rsid w:val="003C019A"/>
    <w:rsid w:val="003C021A"/>
    <w:rsid w:val="003C04FB"/>
    <w:rsid w:val="003C073A"/>
    <w:rsid w:val="003C077F"/>
    <w:rsid w:val="003C0C5C"/>
    <w:rsid w:val="003C10F0"/>
    <w:rsid w:val="003C129F"/>
    <w:rsid w:val="003C13A2"/>
    <w:rsid w:val="003C14C9"/>
    <w:rsid w:val="003C1531"/>
    <w:rsid w:val="003C286D"/>
    <w:rsid w:val="003C2966"/>
    <w:rsid w:val="003C3A3E"/>
    <w:rsid w:val="003C3C79"/>
    <w:rsid w:val="003C3E16"/>
    <w:rsid w:val="003C416A"/>
    <w:rsid w:val="003C4BF3"/>
    <w:rsid w:val="003C4D5E"/>
    <w:rsid w:val="003C50B1"/>
    <w:rsid w:val="003C50FF"/>
    <w:rsid w:val="003C547B"/>
    <w:rsid w:val="003C5A32"/>
    <w:rsid w:val="003C5BB5"/>
    <w:rsid w:val="003C604C"/>
    <w:rsid w:val="003C6798"/>
    <w:rsid w:val="003C67AE"/>
    <w:rsid w:val="003C67ED"/>
    <w:rsid w:val="003C6A3B"/>
    <w:rsid w:val="003C6AF5"/>
    <w:rsid w:val="003C6C2A"/>
    <w:rsid w:val="003C7563"/>
    <w:rsid w:val="003C7914"/>
    <w:rsid w:val="003C797A"/>
    <w:rsid w:val="003C7BD6"/>
    <w:rsid w:val="003C7D7C"/>
    <w:rsid w:val="003C7D8E"/>
    <w:rsid w:val="003C7FD0"/>
    <w:rsid w:val="003C7FE6"/>
    <w:rsid w:val="003D020B"/>
    <w:rsid w:val="003D02A1"/>
    <w:rsid w:val="003D047A"/>
    <w:rsid w:val="003D04A3"/>
    <w:rsid w:val="003D0540"/>
    <w:rsid w:val="003D060E"/>
    <w:rsid w:val="003D06A7"/>
    <w:rsid w:val="003D084A"/>
    <w:rsid w:val="003D0A33"/>
    <w:rsid w:val="003D0DE9"/>
    <w:rsid w:val="003D10A1"/>
    <w:rsid w:val="003D13AE"/>
    <w:rsid w:val="003D1BFF"/>
    <w:rsid w:val="003D1D38"/>
    <w:rsid w:val="003D2108"/>
    <w:rsid w:val="003D24ED"/>
    <w:rsid w:val="003D25F8"/>
    <w:rsid w:val="003D2847"/>
    <w:rsid w:val="003D2B40"/>
    <w:rsid w:val="003D2E5D"/>
    <w:rsid w:val="003D2F7B"/>
    <w:rsid w:val="003D326F"/>
    <w:rsid w:val="003D344A"/>
    <w:rsid w:val="003D3C52"/>
    <w:rsid w:val="003D3ECC"/>
    <w:rsid w:val="003D3FB3"/>
    <w:rsid w:val="003D42C7"/>
    <w:rsid w:val="003D43A8"/>
    <w:rsid w:val="003D46D7"/>
    <w:rsid w:val="003D4A64"/>
    <w:rsid w:val="003D4BCB"/>
    <w:rsid w:val="003D4BD6"/>
    <w:rsid w:val="003D4EB7"/>
    <w:rsid w:val="003D523E"/>
    <w:rsid w:val="003D52A1"/>
    <w:rsid w:val="003D5327"/>
    <w:rsid w:val="003D562A"/>
    <w:rsid w:val="003D5A85"/>
    <w:rsid w:val="003D5C02"/>
    <w:rsid w:val="003D5F89"/>
    <w:rsid w:val="003D6018"/>
    <w:rsid w:val="003D6027"/>
    <w:rsid w:val="003D6144"/>
    <w:rsid w:val="003D61DB"/>
    <w:rsid w:val="003D650F"/>
    <w:rsid w:val="003D6637"/>
    <w:rsid w:val="003D68B9"/>
    <w:rsid w:val="003D6ABE"/>
    <w:rsid w:val="003D6B52"/>
    <w:rsid w:val="003D6BBA"/>
    <w:rsid w:val="003D6FA0"/>
    <w:rsid w:val="003D73E8"/>
    <w:rsid w:val="003D74B4"/>
    <w:rsid w:val="003E0150"/>
    <w:rsid w:val="003E01C9"/>
    <w:rsid w:val="003E0BC3"/>
    <w:rsid w:val="003E1244"/>
    <w:rsid w:val="003E20E4"/>
    <w:rsid w:val="003E21B6"/>
    <w:rsid w:val="003E2253"/>
    <w:rsid w:val="003E2380"/>
    <w:rsid w:val="003E250C"/>
    <w:rsid w:val="003E286A"/>
    <w:rsid w:val="003E287F"/>
    <w:rsid w:val="003E2A10"/>
    <w:rsid w:val="003E2C86"/>
    <w:rsid w:val="003E2E2E"/>
    <w:rsid w:val="003E3020"/>
    <w:rsid w:val="003E32A8"/>
    <w:rsid w:val="003E32E1"/>
    <w:rsid w:val="003E34FB"/>
    <w:rsid w:val="003E3575"/>
    <w:rsid w:val="003E36B8"/>
    <w:rsid w:val="003E3741"/>
    <w:rsid w:val="003E37BE"/>
    <w:rsid w:val="003E37E6"/>
    <w:rsid w:val="003E399B"/>
    <w:rsid w:val="003E3B8B"/>
    <w:rsid w:val="003E3C59"/>
    <w:rsid w:val="003E4155"/>
    <w:rsid w:val="003E4743"/>
    <w:rsid w:val="003E4CCE"/>
    <w:rsid w:val="003E4DF2"/>
    <w:rsid w:val="003E5A42"/>
    <w:rsid w:val="003E660F"/>
    <w:rsid w:val="003E6682"/>
    <w:rsid w:val="003E670E"/>
    <w:rsid w:val="003E6D50"/>
    <w:rsid w:val="003E6DB6"/>
    <w:rsid w:val="003E7AAE"/>
    <w:rsid w:val="003E7B46"/>
    <w:rsid w:val="003E7D96"/>
    <w:rsid w:val="003F010B"/>
    <w:rsid w:val="003F0307"/>
    <w:rsid w:val="003F0D5B"/>
    <w:rsid w:val="003F0EDA"/>
    <w:rsid w:val="003F0F4A"/>
    <w:rsid w:val="003F1B86"/>
    <w:rsid w:val="003F1C4B"/>
    <w:rsid w:val="003F1C61"/>
    <w:rsid w:val="003F1F59"/>
    <w:rsid w:val="003F2073"/>
    <w:rsid w:val="003F20F9"/>
    <w:rsid w:val="003F22AD"/>
    <w:rsid w:val="003F2867"/>
    <w:rsid w:val="003F2A9C"/>
    <w:rsid w:val="003F2BCB"/>
    <w:rsid w:val="003F3008"/>
    <w:rsid w:val="003F30DD"/>
    <w:rsid w:val="003F356F"/>
    <w:rsid w:val="003F3629"/>
    <w:rsid w:val="003F3EB7"/>
    <w:rsid w:val="003F4459"/>
    <w:rsid w:val="003F45B8"/>
    <w:rsid w:val="003F4673"/>
    <w:rsid w:val="003F477B"/>
    <w:rsid w:val="003F4C29"/>
    <w:rsid w:val="003F4DB8"/>
    <w:rsid w:val="003F5296"/>
    <w:rsid w:val="003F5304"/>
    <w:rsid w:val="003F5688"/>
    <w:rsid w:val="003F5E5C"/>
    <w:rsid w:val="003F63C8"/>
    <w:rsid w:val="003F6591"/>
    <w:rsid w:val="003F6649"/>
    <w:rsid w:val="003F6827"/>
    <w:rsid w:val="003F6B71"/>
    <w:rsid w:val="003F6C77"/>
    <w:rsid w:val="003F7104"/>
    <w:rsid w:val="003F7534"/>
    <w:rsid w:val="003F779D"/>
    <w:rsid w:val="003F78B7"/>
    <w:rsid w:val="003F7914"/>
    <w:rsid w:val="003F7B76"/>
    <w:rsid w:val="003F7CB4"/>
    <w:rsid w:val="003F7F66"/>
    <w:rsid w:val="00400435"/>
    <w:rsid w:val="0040074F"/>
    <w:rsid w:val="00400E6B"/>
    <w:rsid w:val="0040129B"/>
    <w:rsid w:val="004015BB"/>
    <w:rsid w:val="0040191B"/>
    <w:rsid w:val="00401D36"/>
    <w:rsid w:val="00402166"/>
    <w:rsid w:val="00402226"/>
    <w:rsid w:val="004023E6"/>
    <w:rsid w:val="004028C8"/>
    <w:rsid w:val="004029FB"/>
    <w:rsid w:val="00402D95"/>
    <w:rsid w:val="00402EE7"/>
    <w:rsid w:val="00403491"/>
    <w:rsid w:val="00403C36"/>
    <w:rsid w:val="00403DD9"/>
    <w:rsid w:val="0040447B"/>
    <w:rsid w:val="004048C8"/>
    <w:rsid w:val="00404FCB"/>
    <w:rsid w:val="004050F5"/>
    <w:rsid w:val="0040515F"/>
    <w:rsid w:val="00405221"/>
    <w:rsid w:val="00405334"/>
    <w:rsid w:val="0040566C"/>
    <w:rsid w:val="0040595E"/>
    <w:rsid w:val="00405A86"/>
    <w:rsid w:val="00405E06"/>
    <w:rsid w:val="00405E5A"/>
    <w:rsid w:val="00406070"/>
    <w:rsid w:val="0040614B"/>
    <w:rsid w:val="004064EF"/>
    <w:rsid w:val="004067EC"/>
    <w:rsid w:val="00406A2E"/>
    <w:rsid w:val="00406E3A"/>
    <w:rsid w:val="00406E4C"/>
    <w:rsid w:val="00407C75"/>
    <w:rsid w:val="00407E1E"/>
    <w:rsid w:val="00407E48"/>
    <w:rsid w:val="00407FA4"/>
    <w:rsid w:val="004104A8"/>
    <w:rsid w:val="00410531"/>
    <w:rsid w:val="00410560"/>
    <w:rsid w:val="00410799"/>
    <w:rsid w:val="0041079F"/>
    <w:rsid w:val="00410B4C"/>
    <w:rsid w:val="00410E7E"/>
    <w:rsid w:val="004111E3"/>
    <w:rsid w:val="00411312"/>
    <w:rsid w:val="0041146C"/>
    <w:rsid w:val="004115C0"/>
    <w:rsid w:val="00411689"/>
    <w:rsid w:val="00411AEB"/>
    <w:rsid w:val="00411F0F"/>
    <w:rsid w:val="00411FE5"/>
    <w:rsid w:val="00412125"/>
    <w:rsid w:val="004125AA"/>
    <w:rsid w:val="0041295B"/>
    <w:rsid w:val="004129EB"/>
    <w:rsid w:val="00412AEA"/>
    <w:rsid w:val="00412B7F"/>
    <w:rsid w:val="00412D87"/>
    <w:rsid w:val="00412DBA"/>
    <w:rsid w:val="0041309B"/>
    <w:rsid w:val="00413468"/>
    <w:rsid w:val="0041346B"/>
    <w:rsid w:val="004139C1"/>
    <w:rsid w:val="00413A8B"/>
    <w:rsid w:val="00413FBA"/>
    <w:rsid w:val="004141D1"/>
    <w:rsid w:val="0041425F"/>
    <w:rsid w:val="004142E9"/>
    <w:rsid w:val="0041434F"/>
    <w:rsid w:val="004143BD"/>
    <w:rsid w:val="00414690"/>
    <w:rsid w:val="00414E7C"/>
    <w:rsid w:val="00414F2D"/>
    <w:rsid w:val="00414FF3"/>
    <w:rsid w:val="004151FB"/>
    <w:rsid w:val="00415477"/>
    <w:rsid w:val="00415498"/>
    <w:rsid w:val="004159B0"/>
    <w:rsid w:val="00415AA9"/>
    <w:rsid w:val="00415B10"/>
    <w:rsid w:val="00415C3B"/>
    <w:rsid w:val="00415D39"/>
    <w:rsid w:val="00416285"/>
    <w:rsid w:val="004164FB"/>
    <w:rsid w:val="004166F8"/>
    <w:rsid w:val="00416A33"/>
    <w:rsid w:val="00416A4A"/>
    <w:rsid w:val="00416AB1"/>
    <w:rsid w:val="00416BFA"/>
    <w:rsid w:val="00417456"/>
    <w:rsid w:val="00417730"/>
    <w:rsid w:val="004177C0"/>
    <w:rsid w:val="00417A05"/>
    <w:rsid w:val="00417A74"/>
    <w:rsid w:val="00417FB9"/>
    <w:rsid w:val="0042036F"/>
    <w:rsid w:val="004210E0"/>
    <w:rsid w:val="00421170"/>
    <w:rsid w:val="00421568"/>
    <w:rsid w:val="00421810"/>
    <w:rsid w:val="004218A6"/>
    <w:rsid w:val="00421AB1"/>
    <w:rsid w:val="004221A5"/>
    <w:rsid w:val="00422CD0"/>
    <w:rsid w:val="004231DC"/>
    <w:rsid w:val="0042330F"/>
    <w:rsid w:val="004235C8"/>
    <w:rsid w:val="0042361D"/>
    <w:rsid w:val="0042366D"/>
    <w:rsid w:val="0042373B"/>
    <w:rsid w:val="00423998"/>
    <w:rsid w:val="00423AD1"/>
    <w:rsid w:val="00423E86"/>
    <w:rsid w:val="00424460"/>
    <w:rsid w:val="004246F1"/>
    <w:rsid w:val="00424792"/>
    <w:rsid w:val="00424795"/>
    <w:rsid w:val="00424CF8"/>
    <w:rsid w:val="00424EB8"/>
    <w:rsid w:val="00424EBF"/>
    <w:rsid w:val="00424F5D"/>
    <w:rsid w:val="00425163"/>
    <w:rsid w:val="0042518B"/>
    <w:rsid w:val="00425267"/>
    <w:rsid w:val="00425334"/>
    <w:rsid w:val="004253F4"/>
    <w:rsid w:val="004259D0"/>
    <w:rsid w:val="00425A5E"/>
    <w:rsid w:val="00425EC3"/>
    <w:rsid w:val="00425F76"/>
    <w:rsid w:val="004263B7"/>
    <w:rsid w:val="00426557"/>
    <w:rsid w:val="004266C2"/>
    <w:rsid w:val="00426F0D"/>
    <w:rsid w:val="00427100"/>
    <w:rsid w:val="004271F7"/>
    <w:rsid w:val="00427392"/>
    <w:rsid w:val="004274D7"/>
    <w:rsid w:val="004277C3"/>
    <w:rsid w:val="00427F92"/>
    <w:rsid w:val="00427FBE"/>
    <w:rsid w:val="004301F5"/>
    <w:rsid w:val="004303C1"/>
    <w:rsid w:val="004304F1"/>
    <w:rsid w:val="0043069B"/>
    <w:rsid w:val="0043070F"/>
    <w:rsid w:val="0043072E"/>
    <w:rsid w:val="004307E2"/>
    <w:rsid w:val="00430C20"/>
    <w:rsid w:val="00430FD2"/>
    <w:rsid w:val="00431054"/>
    <w:rsid w:val="004313F6"/>
    <w:rsid w:val="00431501"/>
    <w:rsid w:val="004319B5"/>
    <w:rsid w:val="00431E84"/>
    <w:rsid w:val="00431EDE"/>
    <w:rsid w:val="0043229B"/>
    <w:rsid w:val="004322DA"/>
    <w:rsid w:val="00432645"/>
    <w:rsid w:val="004326C6"/>
    <w:rsid w:val="00432AAB"/>
    <w:rsid w:val="00432B3E"/>
    <w:rsid w:val="00432D09"/>
    <w:rsid w:val="00432D34"/>
    <w:rsid w:val="0043302E"/>
    <w:rsid w:val="0043315A"/>
    <w:rsid w:val="00433256"/>
    <w:rsid w:val="0043341C"/>
    <w:rsid w:val="004336D0"/>
    <w:rsid w:val="00433C86"/>
    <w:rsid w:val="00433F93"/>
    <w:rsid w:val="00434126"/>
    <w:rsid w:val="00434236"/>
    <w:rsid w:val="004346C0"/>
    <w:rsid w:val="00434A03"/>
    <w:rsid w:val="00434B80"/>
    <w:rsid w:val="00434CC2"/>
    <w:rsid w:val="00435316"/>
    <w:rsid w:val="00435436"/>
    <w:rsid w:val="00435548"/>
    <w:rsid w:val="00435560"/>
    <w:rsid w:val="004355CB"/>
    <w:rsid w:val="004356D8"/>
    <w:rsid w:val="00435810"/>
    <w:rsid w:val="00435BFC"/>
    <w:rsid w:val="00436025"/>
    <w:rsid w:val="004363C5"/>
    <w:rsid w:val="00436554"/>
    <w:rsid w:val="00436727"/>
    <w:rsid w:val="00436A73"/>
    <w:rsid w:val="00436F83"/>
    <w:rsid w:val="00437110"/>
    <w:rsid w:val="00437364"/>
    <w:rsid w:val="0043758D"/>
    <w:rsid w:val="0043775B"/>
    <w:rsid w:val="00437950"/>
    <w:rsid w:val="00437AF5"/>
    <w:rsid w:val="00437C77"/>
    <w:rsid w:val="00437D90"/>
    <w:rsid w:val="0044001E"/>
    <w:rsid w:val="00440632"/>
    <w:rsid w:val="004407E3"/>
    <w:rsid w:val="00440863"/>
    <w:rsid w:val="00440950"/>
    <w:rsid w:val="00440994"/>
    <w:rsid w:val="00440A24"/>
    <w:rsid w:val="00440CBF"/>
    <w:rsid w:val="00440D50"/>
    <w:rsid w:val="00440F5B"/>
    <w:rsid w:val="0044110A"/>
    <w:rsid w:val="004411B9"/>
    <w:rsid w:val="0044122C"/>
    <w:rsid w:val="004412CE"/>
    <w:rsid w:val="00441406"/>
    <w:rsid w:val="00441676"/>
    <w:rsid w:val="004416F7"/>
    <w:rsid w:val="00441838"/>
    <w:rsid w:val="004418BC"/>
    <w:rsid w:val="00441A12"/>
    <w:rsid w:val="00441BE8"/>
    <w:rsid w:val="0044212F"/>
    <w:rsid w:val="0044225D"/>
    <w:rsid w:val="00442338"/>
    <w:rsid w:val="00442894"/>
    <w:rsid w:val="00442BA8"/>
    <w:rsid w:val="00442D9D"/>
    <w:rsid w:val="00442EF8"/>
    <w:rsid w:val="00443ECC"/>
    <w:rsid w:val="00443FBB"/>
    <w:rsid w:val="004440E2"/>
    <w:rsid w:val="00444131"/>
    <w:rsid w:val="0044418A"/>
    <w:rsid w:val="0044443D"/>
    <w:rsid w:val="004445F4"/>
    <w:rsid w:val="0044469F"/>
    <w:rsid w:val="004449A6"/>
    <w:rsid w:val="00444A2F"/>
    <w:rsid w:val="00444C10"/>
    <w:rsid w:val="004450E7"/>
    <w:rsid w:val="004457E0"/>
    <w:rsid w:val="004458CB"/>
    <w:rsid w:val="004459DD"/>
    <w:rsid w:val="00445AF4"/>
    <w:rsid w:val="00445E50"/>
    <w:rsid w:val="00445F11"/>
    <w:rsid w:val="0044619B"/>
    <w:rsid w:val="004462FE"/>
    <w:rsid w:val="004469ED"/>
    <w:rsid w:val="00446CB1"/>
    <w:rsid w:val="004471E4"/>
    <w:rsid w:val="004473C8"/>
    <w:rsid w:val="004473DF"/>
    <w:rsid w:val="004475F3"/>
    <w:rsid w:val="004475FC"/>
    <w:rsid w:val="00447A32"/>
    <w:rsid w:val="00447F80"/>
    <w:rsid w:val="00447F89"/>
    <w:rsid w:val="004501CE"/>
    <w:rsid w:val="004508F3"/>
    <w:rsid w:val="00450CAE"/>
    <w:rsid w:val="00450CFA"/>
    <w:rsid w:val="00450EE7"/>
    <w:rsid w:val="00451068"/>
    <w:rsid w:val="004512D4"/>
    <w:rsid w:val="0045136C"/>
    <w:rsid w:val="004513A9"/>
    <w:rsid w:val="004513BF"/>
    <w:rsid w:val="00451536"/>
    <w:rsid w:val="004519A1"/>
    <w:rsid w:val="00451E38"/>
    <w:rsid w:val="0045224F"/>
    <w:rsid w:val="004523D8"/>
    <w:rsid w:val="004526A9"/>
    <w:rsid w:val="004528F7"/>
    <w:rsid w:val="0045291C"/>
    <w:rsid w:val="00452C45"/>
    <w:rsid w:val="00452C60"/>
    <w:rsid w:val="00452CEB"/>
    <w:rsid w:val="0045324A"/>
    <w:rsid w:val="0045329B"/>
    <w:rsid w:val="004533F9"/>
    <w:rsid w:val="00453554"/>
    <w:rsid w:val="00453991"/>
    <w:rsid w:val="00453CB1"/>
    <w:rsid w:val="00453EEF"/>
    <w:rsid w:val="00453FC4"/>
    <w:rsid w:val="00454217"/>
    <w:rsid w:val="004542DA"/>
    <w:rsid w:val="00454877"/>
    <w:rsid w:val="00454886"/>
    <w:rsid w:val="004549C7"/>
    <w:rsid w:val="00454A47"/>
    <w:rsid w:val="00454C81"/>
    <w:rsid w:val="00454D26"/>
    <w:rsid w:val="00454FFC"/>
    <w:rsid w:val="0045511B"/>
    <w:rsid w:val="00455366"/>
    <w:rsid w:val="00455489"/>
    <w:rsid w:val="004555CE"/>
    <w:rsid w:val="00455920"/>
    <w:rsid w:val="00455962"/>
    <w:rsid w:val="00455EE3"/>
    <w:rsid w:val="00455EFA"/>
    <w:rsid w:val="00456323"/>
    <w:rsid w:val="004563AF"/>
    <w:rsid w:val="004567CD"/>
    <w:rsid w:val="00456D86"/>
    <w:rsid w:val="00456EA6"/>
    <w:rsid w:val="00456F8B"/>
    <w:rsid w:val="00457052"/>
    <w:rsid w:val="004572F8"/>
    <w:rsid w:val="004579EE"/>
    <w:rsid w:val="00457E7D"/>
    <w:rsid w:val="00457FD4"/>
    <w:rsid w:val="004601A5"/>
    <w:rsid w:val="004601B0"/>
    <w:rsid w:val="0046058F"/>
    <w:rsid w:val="00460C6D"/>
    <w:rsid w:val="004612DA"/>
    <w:rsid w:val="00461439"/>
    <w:rsid w:val="004614C1"/>
    <w:rsid w:val="004615E1"/>
    <w:rsid w:val="004617A3"/>
    <w:rsid w:val="00462049"/>
    <w:rsid w:val="004620B4"/>
    <w:rsid w:val="004621D1"/>
    <w:rsid w:val="00462422"/>
    <w:rsid w:val="0046242E"/>
    <w:rsid w:val="0046252B"/>
    <w:rsid w:val="00462C64"/>
    <w:rsid w:val="00462C89"/>
    <w:rsid w:val="00462DEB"/>
    <w:rsid w:val="00462EDC"/>
    <w:rsid w:val="0046303E"/>
    <w:rsid w:val="0046308F"/>
    <w:rsid w:val="004635EC"/>
    <w:rsid w:val="004639C8"/>
    <w:rsid w:val="00463CB0"/>
    <w:rsid w:val="004641FB"/>
    <w:rsid w:val="00464388"/>
    <w:rsid w:val="004645B9"/>
    <w:rsid w:val="00464A64"/>
    <w:rsid w:val="004650C2"/>
    <w:rsid w:val="00465380"/>
    <w:rsid w:val="00465BAE"/>
    <w:rsid w:val="00465D2E"/>
    <w:rsid w:val="00465DBB"/>
    <w:rsid w:val="00465E00"/>
    <w:rsid w:val="00465F74"/>
    <w:rsid w:val="004668EF"/>
    <w:rsid w:val="00466CB7"/>
    <w:rsid w:val="004670EB"/>
    <w:rsid w:val="004672D6"/>
    <w:rsid w:val="004674E4"/>
    <w:rsid w:val="004676B5"/>
    <w:rsid w:val="00467CBB"/>
    <w:rsid w:val="00470105"/>
    <w:rsid w:val="00470120"/>
    <w:rsid w:val="00470839"/>
    <w:rsid w:val="00471241"/>
    <w:rsid w:val="00471753"/>
    <w:rsid w:val="00471A84"/>
    <w:rsid w:val="00471AD4"/>
    <w:rsid w:val="00471CAA"/>
    <w:rsid w:val="00471E91"/>
    <w:rsid w:val="004721CC"/>
    <w:rsid w:val="0047225E"/>
    <w:rsid w:val="00472C25"/>
    <w:rsid w:val="00472E33"/>
    <w:rsid w:val="004732EC"/>
    <w:rsid w:val="0047339F"/>
    <w:rsid w:val="004733B0"/>
    <w:rsid w:val="00473624"/>
    <w:rsid w:val="00473734"/>
    <w:rsid w:val="00473D1B"/>
    <w:rsid w:val="0047444B"/>
    <w:rsid w:val="00474910"/>
    <w:rsid w:val="00474A67"/>
    <w:rsid w:val="00474ACB"/>
    <w:rsid w:val="00474C81"/>
    <w:rsid w:val="00474DDE"/>
    <w:rsid w:val="004750DF"/>
    <w:rsid w:val="0047568A"/>
    <w:rsid w:val="00475A34"/>
    <w:rsid w:val="00475AC8"/>
    <w:rsid w:val="00475D34"/>
    <w:rsid w:val="00475F6E"/>
    <w:rsid w:val="00476943"/>
    <w:rsid w:val="00476A63"/>
    <w:rsid w:val="00477579"/>
    <w:rsid w:val="0047768C"/>
    <w:rsid w:val="004777DB"/>
    <w:rsid w:val="00477ABF"/>
    <w:rsid w:val="00477E84"/>
    <w:rsid w:val="00477EC5"/>
    <w:rsid w:val="00477F2D"/>
    <w:rsid w:val="00480682"/>
    <w:rsid w:val="004806F8"/>
    <w:rsid w:val="004808C0"/>
    <w:rsid w:val="00480959"/>
    <w:rsid w:val="004809AE"/>
    <w:rsid w:val="00480B1D"/>
    <w:rsid w:val="00480BFD"/>
    <w:rsid w:val="00481084"/>
    <w:rsid w:val="00481173"/>
    <w:rsid w:val="004815F9"/>
    <w:rsid w:val="00481726"/>
    <w:rsid w:val="004819E1"/>
    <w:rsid w:val="00481C75"/>
    <w:rsid w:val="00482274"/>
    <w:rsid w:val="0048237C"/>
    <w:rsid w:val="004823B1"/>
    <w:rsid w:val="004823C6"/>
    <w:rsid w:val="00482A05"/>
    <w:rsid w:val="00482B97"/>
    <w:rsid w:val="00482EA5"/>
    <w:rsid w:val="00482EBE"/>
    <w:rsid w:val="00482EF0"/>
    <w:rsid w:val="004831A8"/>
    <w:rsid w:val="004833F1"/>
    <w:rsid w:val="00483B18"/>
    <w:rsid w:val="00484031"/>
    <w:rsid w:val="0048407C"/>
    <w:rsid w:val="00484087"/>
    <w:rsid w:val="00484754"/>
    <w:rsid w:val="0048479F"/>
    <w:rsid w:val="0048496E"/>
    <w:rsid w:val="00484D3E"/>
    <w:rsid w:val="00484D56"/>
    <w:rsid w:val="00484EF3"/>
    <w:rsid w:val="0048556F"/>
    <w:rsid w:val="004855C4"/>
    <w:rsid w:val="00485923"/>
    <w:rsid w:val="00485993"/>
    <w:rsid w:val="00485A8C"/>
    <w:rsid w:val="00485C8D"/>
    <w:rsid w:val="00485C9D"/>
    <w:rsid w:val="0048610C"/>
    <w:rsid w:val="004863C7"/>
    <w:rsid w:val="0048653E"/>
    <w:rsid w:val="0048664B"/>
    <w:rsid w:val="00486A38"/>
    <w:rsid w:val="00486C4B"/>
    <w:rsid w:val="00486C8F"/>
    <w:rsid w:val="00487168"/>
    <w:rsid w:val="004872C7"/>
    <w:rsid w:val="004872F3"/>
    <w:rsid w:val="004876BC"/>
    <w:rsid w:val="0048770E"/>
    <w:rsid w:val="00487B08"/>
    <w:rsid w:val="0049062A"/>
    <w:rsid w:val="004908B5"/>
    <w:rsid w:val="00490B0B"/>
    <w:rsid w:val="00490D9F"/>
    <w:rsid w:val="00490FA4"/>
    <w:rsid w:val="00491034"/>
    <w:rsid w:val="004915FD"/>
    <w:rsid w:val="004917C4"/>
    <w:rsid w:val="00491D71"/>
    <w:rsid w:val="00491F73"/>
    <w:rsid w:val="00492215"/>
    <w:rsid w:val="004925E3"/>
    <w:rsid w:val="00492A47"/>
    <w:rsid w:val="00492A71"/>
    <w:rsid w:val="00492AB5"/>
    <w:rsid w:val="00492B34"/>
    <w:rsid w:val="00493010"/>
    <w:rsid w:val="00493119"/>
    <w:rsid w:val="0049331C"/>
    <w:rsid w:val="00493411"/>
    <w:rsid w:val="00493669"/>
    <w:rsid w:val="00493731"/>
    <w:rsid w:val="004939F0"/>
    <w:rsid w:val="00493B6A"/>
    <w:rsid w:val="00493F63"/>
    <w:rsid w:val="00494485"/>
    <w:rsid w:val="004946BA"/>
    <w:rsid w:val="00494AE8"/>
    <w:rsid w:val="00495388"/>
    <w:rsid w:val="004953E2"/>
    <w:rsid w:val="0049543D"/>
    <w:rsid w:val="004956F7"/>
    <w:rsid w:val="00495870"/>
    <w:rsid w:val="00495BC3"/>
    <w:rsid w:val="00495E5D"/>
    <w:rsid w:val="00496082"/>
    <w:rsid w:val="004961D9"/>
    <w:rsid w:val="00496419"/>
    <w:rsid w:val="00496547"/>
    <w:rsid w:val="00496603"/>
    <w:rsid w:val="00496A5A"/>
    <w:rsid w:val="00496B25"/>
    <w:rsid w:val="00496BC0"/>
    <w:rsid w:val="00496C44"/>
    <w:rsid w:val="00496DE1"/>
    <w:rsid w:val="0049727D"/>
    <w:rsid w:val="004974AD"/>
    <w:rsid w:val="004A0133"/>
    <w:rsid w:val="004A0554"/>
    <w:rsid w:val="004A058D"/>
    <w:rsid w:val="004A08F9"/>
    <w:rsid w:val="004A0A79"/>
    <w:rsid w:val="004A109F"/>
    <w:rsid w:val="004A11FE"/>
    <w:rsid w:val="004A136E"/>
    <w:rsid w:val="004A13DB"/>
    <w:rsid w:val="004A15DE"/>
    <w:rsid w:val="004A1D8F"/>
    <w:rsid w:val="004A1E7A"/>
    <w:rsid w:val="004A207F"/>
    <w:rsid w:val="004A20E9"/>
    <w:rsid w:val="004A211A"/>
    <w:rsid w:val="004A23BA"/>
    <w:rsid w:val="004A2ACC"/>
    <w:rsid w:val="004A2C72"/>
    <w:rsid w:val="004A2CEB"/>
    <w:rsid w:val="004A2EA2"/>
    <w:rsid w:val="004A2FD6"/>
    <w:rsid w:val="004A316A"/>
    <w:rsid w:val="004A35E5"/>
    <w:rsid w:val="004A3908"/>
    <w:rsid w:val="004A3935"/>
    <w:rsid w:val="004A3960"/>
    <w:rsid w:val="004A3988"/>
    <w:rsid w:val="004A3CB2"/>
    <w:rsid w:val="004A3F3C"/>
    <w:rsid w:val="004A439E"/>
    <w:rsid w:val="004A4404"/>
    <w:rsid w:val="004A45E1"/>
    <w:rsid w:val="004A467E"/>
    <w:rsid w:val="004A48A4"/>
    <w:rsid w:val="004A4958"/>
    <w:rsid w:val="004A4B35"/>
    <w:rsid w:val="004A4D32"/>
    <w:rsid w:val="004A4E47"/>
    <w:rsid w:val="004A521C"/>
    <w:rsid w:val="004A532E"/>
    <w:rsid w:val="004A57CF"/>
    <w:rsid w:val="004A582F"/>
    <w:rsid w:val="004A59C0"/>
    <w:rsid w:val="004A5F47"/>
    <w:rsid w:val="004A6105"/>
    <w:rsid w:val="004A6985"/>
    <w:rsid w:val="004A6B5F"/>
    <w:rsid w:val="004A6C24"/>
    <w:rsid w:val="004A7787"/>
    <w:rsid w:val="004A7B11"/>
    <w:rsid w:val="004A7CF6"/>
    <w:rsid w:val="004A7EBD"/>
    <w:rsid w:val="004B01BA"/>
    <w:rsid w:val="004B060B"/>
    <w:rsid w:val="004B0A3F"/>
    <w:rsid w:val="004B0D3A"/>
    <w:rsid w:val="004B0E4D"/>
    <w:rsid w:val="004B10E8"/>
    <w:rsid w:val="004B1171"/>
    <w:rsid w:val="004B1172"/>
    <w:rsid w:val="004B121A"/>
    <w:rsid w:val="004B1448"/>
    <w:rsid w:val="004B16DD"/>
    <w:rsid w:val="004B1F1A"/>
    <w:rsid w:val="004B1FC0"/>
    <w:rsid w:val="004B2127"/>
    <w:rsid w:val="004B21BE"/>
    <w:rsid w:val="004B226B"/>
    <w:rsid w:val="004B2A65"/>
    <w:rsid w:val="004B2ADD"/>
    <w:rsid w:val="004B2C6C"/>
    <w:rsid w:val="004B2D20"/>
    <w:rsid w:val="004B304A"/>
    <w:rsid w:val="004B3202"/>
    <w:rsid w:val="004B3356"/>
    <w:rsid w:val="004B382F"/>
    <w:rsid w:val="004B3AC6"/>
    <w:rsid w:val="004B3ECD"/>
    <w:rsid w:val="004B3FFF"/>
    <w:rsid w:val="004B4167"/>
    <w:rsid w:val="004B421A"/>
    <w:rsid w:val="004B45E1"/>
    <w:rsid w:val="004B47FF"/>
    <w:rsid w:val="004B4DAD"/>
    <w:rsid w:val="004B526A"/>
    <w:rsid w:val="004B5BA4"/>
    <w:rsid w:val="004B6009"/>
    <w:rsid w:val="004B66D6"/>
    <w:rsid w:val="004B6887"/>
    <w:rsid w:val="004B6ADA"/>
    <w:rsid w:val="004B7527"/>
    <w:rsid w:val="004C0850"/>
    <w:rsid w:val="004C08C2"/>
    <w:rsid w:val="004C0E5B"/>
    <w:rsid w:val="004C134D"/>
    <w:rsid w:val="004C1DB5"/>
    <w:rsid w:val="004C1E8E"/>
    <w:rsid w:val="004C25C6"/>
    <w:rsid w:val="004C26EB"/>
    <w:rsid w:val="004C2936"/>
    <w:rsid w:val="004C2964"/>
    <w:rsid w:val="004C2A06"/>
    <w:rsid w:val="004C3175"/>
    <w:rsid w:val="004C3372"/>
    <w:rsid w:val="004C3DAF"/>
    <w:rsid w:val="004C415E"/>
    <w:rsid w:val="004C41CE"/>
    <w:rsid w:val="004C4BAD"/>
    <w:rsid w:val="004C4C01"/>
    <w:rsid w:val="004C5468"/>
    <w:rsid w:val="004C54B1"/>
    <w:rsid w:val="004C5672"/>
    <w:rsid w:val="004C5740"/>
    <w:rsid w:val="004C5A95"/>
    <w:rsid w:val="004C6059"/>
    <w:rsid w:val="004C62E2"/>
    <w:rsid w:val="004C65B7"/>
    <w:rsid w:val="004C67A8"/>
    <w:rsid w:val="004C67C3"/>
    <w:rsid w:val="004C7398"/>
    <w:rsid w:val="004C791D"/>
    <w:rsid w:val="004C7986"/>
    <w:rsid w:val="004C7A66"/>
    <w:rsid w:val="004C7B32"/>
    <w:rsid w:val="004D00FA"/>
    <w:rsid w:val="004D0566"/>
    <w:rsid w:val="004D0858"/>
    <w:rsid w:val="004D0D20"/>
    <w:rsid w:val="004D108A"/>
    <w:rsid w:val="004D1428"/>
    <w:rsid w:val="004D1642"/>
    <w:rsid w:val="004D17ED"/>
    <w:rsid w:val="004D198D"/>
    <w:rsid w:val="004D1DEB"/>
    <w:rsid w:val="004D1F15"/>
    <w:rsid w:val="004D2478"/>
    <w:rsid w:val="004D25A8"/>
    <w:rsid w:val="004D2F07"/>
    <w:rsid w:val="004D3341"/>
    <w:rsid w:val="004D34BE"/>
    <w:rsid w:val="004D3938"/>
    <w:rsid w:val="004D3BAD"/>
    <w:rsid w:val="004D3DFA"/>
    <w:rsid w:val="004D3E66"/>
    <w:rsid w:val="004D40F8"/>
    <w:rsid w:val="004D4269"/>
    <w:rsid w:val="004D4BCD"/>
    <w:rsid w:val="004D4CDC"/>
    <w:rsid w:val="004D55A3"/>
    <w:rsid w:val="004D59FC"/>
    <w:rsid w:val="004D5D5A"/>
    <w:rsid w:val="004D5DCF"/>
    <w:rsid w:val="004D5F43"/>
    <w:rsid w:val="004D5F4C"/>
    <w:rsid w:val="004D5FDD"/>
    <w:rsid w:val="004D6251"/>
    <w:rsid w:val="004D6364"/>
    <w:rsid w:val="004D6645"/>
    <w:rsid w:val="004D68B9"/>
    <w:rsid w:val="004D6B04"/>
    <w:rsid w:val="004D6EC2"/>
    <w:rsid w:val="004D73E7"/>
    <w:rsid w:val="004D7617"/>
    <w:rsid w:val="004D76D6"/>
    <w:rsid w:val="004D7A19"/>
    <w:rsid w:val="004D7F87"/>
    <w:rsid w:val="004D7FB1"/>
    <w:rsid w:val="004E0109"/>
    <w:rsid w:val="004E043C"/>
    <w:rsid w:val="004E0866"/>
    <w:rsid w:val="004E0B03"/>
    <w:rsid w:val="004E1150"/>
    <w:rsid w:val="004E17C7"/>
    <w:rsid w:val="004E191B"/>
    <w:rsid w:val="004E230D"/>
    <w:rsid w:val="004E24C1"/>
    <w:rsid w:val="004E2A15"/>
    <w:rsid w:val="004E2B53"/>
    <w:rsid w:val="004E2CA3"/>
    <w:rsid w:val="004E2ECF"/>
    <w:rsid w:val="004E2F81"/>
    <w:rsid w:val="004E396C"/>
    <w:rsid w:val="004E3A1F"/>
    <w:rsid w:val="004E3BA7"/>
    <w:rsid w:val="004E3E8F"/>
    <w:rsid w:val="004E4531"/>
    <w:rsid w:val="004E46B0"/>
    <w:rsid w:val="004E4893"/>
    <w:rsid w:val="004E4955"/>
    <w:rsid w:val="004E4DD7"/>
    <w:rsid w:val="004E5212"/>
    <w:rsid w:val="004E529B"/>
    <w:rsid w:val="004E52FC"/>
    <w:rsid w:val="004E537B"/>
    <w:rsid w:val="004E554B"/>
    <w:rsid w:val="004E5564"/>
    <w:rsid w:val="004E5A37"/>
    <w:rsid w:val="004E5CAD"/>
    <w:rsid w:val="004E630F"/>
    <w:rsid w:val="004E651C"/>
    <w:rsid w:val="004E6948"/>
    <w:rsid w:val="004E6BA4"/>
    <w:rsid w:val="004E6CC3"/>
    <w:rsid w:val="004E70F4"/>
    <w:rsid w:val="004E73B7"/>
    <w:rsid w:val="004E77C8"/>
    <w:rsid w:val="004E77FF"/>
    <w:rsid w:val="004E7B16"/>
    <w:rsid w:val="004F00C4"/>
    <w:rsid w:val="004F0838"/>
    <w:rsid w:val="004F0ACB"/>
    <w:rsid w:val="004F11B3"/>
    <w:rsid w:val="004F12A5"/>
    <w:rsid w:val="004F13E5"/>
    <w:rsid w:val="004F1504"/>
    <w:rsid w:val="004F1930"/>
    <w:rsid w:val="004F1E1D"/>
    <w:rsid w:val="004F22CC"/>
    <w:rsid w:val="004F287E"/>
    <w:rsid w:val="004F2CFD"/>
    <w:rsid w:val="004F2D02"/>
    <w:rsid w:val="004F2DAB"/>
    <w:rsid w:val="004F3243"/>
    <w:rsid w:val="004F3262"/>
    <w:rsid w:val="004F3291"/>
    <w:rsid w:val="004F3846"/>
    <w:rsid w:val="004F388E"/>
    <w:rsid w:val="004F3BF6"/>
    <w:rsid w:val="004F40A5"/>
    <w:rsid w:val="004F4103"/>
    <w:rsid w:val="004F4190"/>
    <w:rsid w:val="004F4531"/>
    <w:rsid w:val="004F46CE"/>
    <w:rsid w:val="004F4CF3"/>
    <w:rsid w:val="004F4D4A"/>
    <w:rsid w:val="004F4F1F"/>
    <w:rsid w:val="004F4F75"/>
    <w:rsid w:val="004F5327"/>
    <w:rsid w:val="004F558C"/>
    <w:rsid w:val="004F558E"/>
    <w:rsid w:val="004F5B07"/>
    <w:rsid w:val="004F5B2C"/>
    <w:rsid w:val="004F5C31"/>
    <w:rsid w:val="004F5E24"/>
    <w:rsid w:val="004F6169"/>
    <w:rsid w:val="004F6229"/>
    <w:rsid w:val="004F6384"/>
    <w:rsid w:val="004F65EE"/>
    <w:rsid w:val="004F670E"/>
    <w:rsid w:val="004F6AE3"/>
    <w:rsid w:val="004F6B09"/>
    <w:rsid w:val="004F6B56"/>
    <w:rsid w:val="004F6C42"/>
    <w:rsid w:val="004F6ECC"/>
    <w:rsid w:val="004F6ED0"/>
    <w:rsid w:val="004F75E7"/>
    <w:rsid w:val="004F7A82"/>
    <w:rsid w:val="004F7E37"/>
    <w:rsid w:val="005001FC"/>
    <w:rsid w:val="0050035F"/>
    <w:rsid w:val="005003C2"/>
    <w:rsid w:val="0050062D"/>
    <w:rsid w:val="005006EE"/>
    <w:rsid w:val="00500767"/>
    <w:rsid w:val="005007EC"/>
    <w:rsid w:val="005009A9"/>
    <w:rsid w:val="00500A52"/>
    <w:rsid w:val="00501090"/>
    <w:rsid w:val="005013CA"/>
    <w:rsid w:val="005014CB"/>
    <w:rsid w:val="0050174F"/>
    <w:rsid w:val="0050178E"/>
    <w:rsid w:val="00501D93"/>
    <w:rsid w:val="00502469"/>
    <w:rsid w:val="00502514"/>
    <w:rsid w:val="00502B86"/>
    <w:rsid w:val="00502FB9"/>
    <w:rsid w:val="0050374D"/>
    <w:rsid w:val="005037D0"/>
    <w:rsid w:val="00503885"/>
    <w:rsid w:val="005039E5"/>
    <w:rsid w:val="00504049"/>
    <w:rsid w:val="0050409E"/>
    <w:rsid w:val="005040CB"/>
    <w:rsid w:val="0050436B"/>
    <w:rsid w:val="00504636"/>
    <w:rsid w:val="00504915"/>
    <w:rsid w:val="00504DB4"/>
    <w:rsid w:val="005052DB"/>
    <w:rsid w:val="00505503"/>
    <w:rsid w:val="00505615"/>
    <w:rsid w:val="00505A25"/>
    <w:rsid w:val="00506500"/>
    <w:rsid w:val="005065A6"/>
    <w:rsid w:val="005068B8"/>
    <w:rsid w:val="00506B67"/>
    <w:rsid w:val="00506E20"/>
    <w:rsid w:val="00506E9B"/>
    <w:rsid w:val="00507453"/>
    <w:rsid w:val="00507496"/>
    <w:rsid w:val="0051028D"/>
    <w:rsid w:val="005104AB"/>
    <w:rsid w:val="00510739"/>
    <w:rsid w:val="00510754"/>
    <w:rsid w:val="00510965"/>
    <w:rsid w:val="005109C8"/>
    <w:rsid w:val="005109F1"/>
    <w:rsid w:val="00510B9B"/>
    <w:rsid w:val="005110C6"/>
    <w:rsid w:val="00511142"/>
    <w:rsid w:val="0051147D"/>
    <w:rsid w:val="0051156F"/>
    <w:rsid w:val="0051173E"/>
    <w:rsid w:val="00511810"/>
    <w:rsid w:val="00511829"/>
    <w:rsid w:val="005119A2"/>
    <w:rsid w:val="00511A40"/>
    <w:rsid w:val="00511B5A"/>
    <w:rsid w:val="00511F50"/>
    <w:rsid w:val="00511FDB"/>
    <w:rsid w:val="00512801"/>
    <w:rsid w:val="00512D25"/>
    <w:rsid w:val="00512F8B"/>
    <w:rsid w:val="00513628"/>
    <w:rsid w:val="00514148"/>
    <w:rsid w:val="005141C4"/>
    <w:rsid w:val="00514217"/>
    <w:rsid w:val="00514234"/>
    <w:rsid w:val="00514AFD"/>
    <w:rsid w:val="00514CFA"/>
    <w:rsid w:val="00514DE1"/>
    <w:rsid w:val="00514E3B"/>
    <w:rsid w:val="005151A7"/>
    <w:rsid w:val="00515690"/>
    <w:rsid w:val="005157DA"/>
    <w:rsid w:val="005159B0"/>
    <w:rsid w:val="005159E9"/>
    <w:rsid w:val="00515BDA"/>
    <w:rsid w:val="005161CA"/>
    <w:rsid w:val="005162C1"/>
    <w:rsid w:val="00516459"/>
    <w:rsid w:val="00516511"/>
    <w:rsid w:val="0051651C"/>
    <w:rsid w:val="005170D9"/>
    <w:rsid w:val="005174AE"/>
    <w:rsid w:val="00517967"/>
    <w:rsid w:val="00517DE0"/>
    <w:rsid w:val="00520328"/>
    <w:rsid w:val="0052044E"/>
    <w:rsid w:val="00520682"/>
    <w:rsid w:val="00520FA6"/>
    <w:rsid w:val="00521119"/>
    <w:rsid w:val="0052188F"/>
    <w:rsid w:val="00521AC6"/>
    <w:rsid w:val="00521BB1"/>
    <w:rsid w:val="00521DAC"/>
    <w:rsid w:val="00521E91"/>
    <w:rsid w:val="00522072"/>
    <w:rsid w:val="005222FA"/>
    <w:rsid w:val="0052240B"/>
    <w:rsid w:val="005225E0"/>
    <w:rsid w:val="005228F0"/>
    <w:rsid w:val="00522C97"/>
    <w:rsid w:val="00522F1D"/>
    <w:rsid w:val="005236F3"/>
    <w:rsid w:val="0052370C"/>
    <w:rsid w:val="00523735"/>
    <w:rsid w:val="00523C95"/>
    <w:rsid w:val="00523E51"/>
    <w:rsid w:val="00524D20"/>
    <w:rsid w:val="00525094"/>
    <w:rsid w:val="005250B4"/>
    <w:rsid w:val="0052532A"/>
    <w:rsid w:val="005255EA"/>
    <w:rsid w:val="00525720"/>
    <w:rsid w:val="005258B5"/>
    <w:rsid w:val="00525AE9"/>
    <w:rsid w:val="00525FE5"/>
    <w:rsid w:val="005267B9"/>
    <w:rsid w:val="00526AA4"/>
    <w:rsid w:val="00526B0E"/>
    <w:rsid w:val="00526B51"/>
    <w:rsid w:val="00526C55"/>
    <w:rsid w:val="00526C83"/>
    <w:rsid w:val="00526D60"/>
    <w:rsid w:val="00526E7C"/>
    <w:rsid w:val="005271EC"/>
    <w:rsid w:val="00527455"/>
    <w:rsid w:val="005274E5"/>
    <w:rsid w:val="00527F9A"/>
    <w:rsid w:val="00530383"/>
    <w:rsid w:val="00530797"/>
    <w:rsid w:val="00530AEA"/>
    <w:rsid w:val="00530B77"/>
    <w:rsid w:val="00530B9F"/>
    <w:rsid w:val="00530C60"/>
    <w:rsid w:val="00530D3B"/>
    <w:rsid w:val="005311EB"/>
    <w:rsid w:val="00531384"/>
    <w:rsid w:val="00531870"/>
    <w:rsid w:val="00531E3C"/>
    <w:rsid w:val="00531EB3"/>
    <w:rsid w:val="00532A12"/>
    <w:rsid w:val="00532C74"/>
    <w:rsid w:val="00532FE4"/>
    <w:rsid w:val="005334DA"/>
    <w:rsid w:val="005338A7"/>
    <w:rsid w:val="0053418D"/>
    <w:rsid w:val="00534533"/>
    <w:rsid w:val="00534BB6"/>
    <w:rsid w:val="00534DD7"/>
    <w:rsid w:val="00535767"/>
    <w:rsid w:val="005358EF"/>
    <w:rsid w:val="00535B2C"/>
    <w:rsid w:val="005360EA"/>
    <w:rsid w:val="00536188"/>
    <w:rsid w:val="00536399"/>
    <w:rsid w:val="0053675B"/>
    <w:rsid w:val="005367D0"/>
    <w:rsid w:val="0053692B"/>
    <w:rsid w:val="00536D3D"/>
    <w:rsid w:val="005371A3"/>
    <w:rsid w:val="0053754E"/>
    <w:rsid w:val="00537845"/>
    <w:rsid w:val="00537981"/>
    <w:rsid w:val="00537D3B"/>
    <w:rsid w:val="00537D5E"/>
    <w:rsid w:val="0054000F"/>
    <w:rsid w:val="0054029B"/>
    <w:rsid w:val="00540347"/>
    <w:rsid w:val="005405EA"/>
    <w:rsid w:val="00540CE9"/>
    <w:rsid w:val="00541C4D"/>
    <w:rsid w:val="0054206D"/>
    <w:rsid w:val="005425DC"/>
    <w:rsid w:val="00542783"/>
    <w:rsid w:val="00542794"/>
    <w:rsid w:val="00542AB3"/>
    <w:rsid w:val="00542AB4"/>
    <w:rsid w:val="00542F62"/>
    <w:rsid w:val="00543AD8"/>
    <w:rsid w:val="00543C74"/>
    <w:rsid w:val="00543CCF"/>
    <w:rsid w:val="0054440A"/>
    <w:rsid w:val="00544784"/>
    <w:rsid w:val="00544B8D"/>
    <w:rsid w:val="00545235"/>
    <w:rsid w:val="005452D5"/>
    <w:rsid w:val="00545474"/>
    <w:rsid w:val="00545778"/>
    <w:rsid w:val="00545977"/>
    <w:rsid w:val="00545C28"/>
    <w:rsid w:val="00545CE6"/>
    <w:rsid w:val="00546346"/>
    <w:rsid w:val="005463D8"/>
    <w:rsid w:val="005471AC"/>
    <w:rsid w:val="005473A5"/>
    <w:rsid w:val="00547EEF"/>
    <w:rsid w:val="005500CD"/>
    <w:rsid w:val="0055057C"/>
    <w:rsid w:val="00550816"/>
    <w:rsid w:val="00550823"/>
    <w:rsid w:val="0055090B"/>
    <w:rsid w:val="00550CAA"/>
    <w:rsid w:val="00551307"/>
    <w:rsid w:val="0055190D"/>
    <w:rsid w:val="00551C60"/>
    <w:rsid w:val="00552E64"/>
    <w:rsid w:val="00552F24"/>
    <w:rsid w:val="0055312C"/>
    <w:rsid w:val="0055316B"/>
    <w:rsid w:val="005531D5"/>
    <w:rsid w:val="005533D9"/>
    <w:rsid w:val="00553562"/>
    <w:rsid w:val="005539F4"/>
    <w:rsid w:val="00553E17"/>
    <w:rsid w:val="00554590"/>
    <w:rsid w:val="005546D2"/>
    <w:rsid w:val="00554D3B"/>
    <w:rsid w:val="005550A6"/>
    <w:rsid w:val="005551A9"/>
    <w:rsid w:val="005551B7"/>
    <w:rsid w:val="0055546D"/>
    <w:rsid w:val="00555A88"/>
    <w:rsid w:val="00555B8F"/>
    <w:rsid w:val="00555D34"/>
    <w:rsid w:val="00555FB7"/>
    <w:rsid w:val="00556941"/>
    <w:rsid w:val="0055753C"/>
    <w:rsid w:val="00557A3C"/>
    <w:rsid w:val="0056056E"/>
    <w:rsid w:val="0056086E"/>
    <w:rsid w:val="00560C56"/>
    <w:rsid w:val="00560ED2"/>
    <w:rsid w:val="005614C7"/>
    <w:rsid w:val="005614D4"/>
    <w:rsid w:val="005615E4"/>
    <w:rsid w:val="00561607"/>
    <w:rsid w:val="005619B0"/>
    <w:rsid w:val="00561BFE"/>
    <w:rsid w:val="00561C44"/>
    <w:rsid w:val="00561D4F"/>
    <w:rsid w:val="005620CC"/>
    <w:rsid w:val="0056293B"/>
    <w:rsid w:val="005630AE"/>
    <w:rsid w:val="0056314C"/>
    <w:rsid w:val="005633A7"/>
    <w:rsid w:val="005635B1"/>
    <w:rsid w:val="005636BE"/>
    <w:rsid w:val="00563993"/>
    <w:rsid w:val="005639F1"/>
    <w:rsid w:val="00563EA3"/>
    <w:rsid w:val="005644A5"/>
    <w:rsid w:val="005646CA"/>
    <w:rsid w:val="00564A04"/>
    <w:rsid w:val="00564C76"/>
    <w:rsid w:val="00565032"/>
    <w:rsid w:val="00565115"/>
    <w:rsid w:val="00565555"/>
    <w:rsid w:val="005655F3"/>
    <w:rsid w:val="0056564B"/>
    <w:rsid w:val="00565D33"/>
    <w:rsid w:val="005661E6"/>
    <w:rsid w:val="005663FE"/>
    <w:rsid w:val="00566A44"/>
    <w:rsid w:val="00566BEF"/>
    <w:rsid w:val="00566C2B"/>
    <w:rsid w:val="00566EDA"/>
    <w:rsid w:val="00567010"/>
    <w:rsid w:val="0056751A"/>
    <w:rsid w:val="0056757D"/>
    <w:rsid w:val="005677ED"/>
    <w:rsid w:val="005678BD"/>
    <w:rsid w:val="005679D4"/>
    <w:rsid w:val="00570186"/>
    <w:rsid w:val="005701B9"/>
    <w:rsid w:val="0057026D"/>
    <w:rsid w:val="005705A6"/>
    <w:rsid w:val="0057084D"/>
    <w:rsid w:val="00570BB6"/>
    <w:rsid w:val="00570E9B"/>
    <w:rsid w:val="0057102D"/>
    <w:rsid w:val="005711B0"/>
    <w:rsid w:val="00571334"/>
    <w:rsid w:val="005714A0"/>
    <w:rsid w:val="00571705"/>
    <w:rsid w:val="0057196F"/>
    <w:rsid w:val="00571AF6"/>
    <w:rsid w:val="00572143"/>
    <w:rsid w:val="005721B1"/>
    <w:rsid w:val="0057231A"/>
    <w:rsid w:val="0057282D"/>
    <w:rsid w:val="005731AF"/>
    <w:rsid w:val="005735B3"/>
    <w:rsid w:val="00573696"/>
    <w:rsid w:val="005740D3"/>
    <w:rsid w:val="0057424A"/>
    <w:rsid w:val="005742E3"/>
    <w:rsid w:val="00574431"/>
    <w:rsid w:val="005744CA"/>
    <w:rsid w:val="00574547"/>
    <w:rsid w:val="005747C9"/>
    <w:rsid w:val="00574862"/>
    <w:rsid w:val="00574FB7"/>
    <w:rsid w:val="005751E0"/>
    <w:rsid w:val="0057539D"/>
    <w:rsid w:val="005753FB"/>
    <w:rsid w:val="005757A1"/>
    <w:rsid w:val="005768C8"/>
    <w:rsid w:val="005769A8"/>
    <w:rsid w:val="00576DC1"/>
    <w:rsid w:val="00576FCC"/>
    <w:rsid w:val="0057709F"/>
    <w:rsid w:val="0057714E"/>
    <w:rsid w:val="0057734F"/>
    <w:rsid w:val="00577354"/>
    <w:rsid w:val="0057761D"/>
    <w:rsid w:val="0057761F"/>
    <w:rsid w:val="005777DF"/>
    <w:rsid w:val="00577B3A"/>
    <w:rsid w:val="00577B47"/>
    <w:rsid w:val="00577BAD"/>
    <w:rsid w:val="00577BE4"/>
    <w:rsid w:val="0058072D"/>
    <w:rsid w:val="00580B8D"/>
    <w:rsid w:val="00581517"/>
    <w:rsid w:val="0058173A"/>
    <w:rsid w:val="0058177B"/>
    <w:rsid w:val="00581C84"/>
    <w:rsid w:val="00581FE8"/>
    <w:rsid w:val="00582641"/>
    <w:rsid w:val="00582671"/>
    <w:rsid w:val="005826F4"/>
    <w:rsid w:val="00582A17"/>
    <w:rsid w:val="00583081"/>
    <w:rsid w:val="00583555"/>
    <w:rsid w:val="005838A6"/>
    <w:rsid w:val="00583F6C"/>
    <w:rsid w:val="00584057"/>
    <w:rsid w:val="005840CD"/>
    <w:rsid w:val="00584525"/>
    <w:rsid w:val="005845FB"/>
    <w:rsid w:val="00584AD2"/>
    <w:rsid w:val="00584C56"/>
    <w:rsid w:val="00584DB5"/>
    <w:rsid w:val="005852E2"/>
    <w:rsid w:val="00585642"/>
    <w:rsid w:val="00585F46"/>
    <w:rsid w:val="005860B6"/>
    <w:rsid w:val="005860BC"/>
    <w:rsid w:val="00586787"/>
    <w:rsid w:val="005867A4"/>
    <w:rsid w:val="00586A81"/>
    <w:rsid w:val="00586AC1"/>
    <w:rsid w:val="00586E64"/>
    <w:rsid w:val="00587265"/>
    <w:rsid w:val="005872A9"/>
    <w:rsid w:val="00587354"/>
    <w:rsid w:val="00587390"/>
    <w:rsid w:val="005875D0"/>
    <w:rsid w:val="00587635"/>
    <w:rsid w:val="00587832"/>
    <w:rsid w:val="005878C4"/>
    <w:rsid w:val="005878D4"/>
    <w:rsid w:val="00587DB1"/>
    <w:rsid w:val="00587FBA"/>
    <w:rsid w:val="00590507"/>
    <w:rsid w:val="005907A6"/>
    <w:rsid w:val="00590F89"/>
    <w:rsid w:val="00591221"/>
    <w:rsid w:val="005913B1"/>
    <w:rsid w:val="00591686"/>
    <w:rsid w:val="005917A9"/>
    <w:rsid w:val="00591CC9"/>
    <w:rsid w:val="00591D09"/>
    <w:rsid w:val="00591F44"/>
    <w:rsid w:val="00591F8F"/>
    <w:rsid w:val="005927B0"/>
    <w:rsid w:val="0059281E"/>
    <w:rsid w:val="00592B86"/>
    <w:rsid w:val="00592CBF"/>
    <w:rsid w:val="00592E40"/>
    <w:rsid w:val="00592F0D"/>
    <w:rsid w:val="00592F44"/>
    <w:rsid w:val="00593059"/>
    <w:rsid w:val="00593320"/>
    <w:rsid w:val="00593E45"/>
    <w:rsid w:val="00593FE5"/>
    <w:rsid w:val="00594869"/>
    <w:rsid w:val="0059496B"/>
    <w:rsid w:val="00594A15"/>
    <w:rsid w:val="00594D58"/>
    <w:rsid w:val="005951F4"/>
    <w:rsid w:val="00595461"/>
    <w:rsid w:val="005954B2"/>
    <w:rsid w:val="00595CD7"/>
    <w:rsid w:val="00595D16"/>
    <w:rsid w:val="00595DE1"/>
    <w:rsid w:val="00595F7C"/>
    <w:rsid w:val="00596706"/>
    <w:rsid w:val="0059684F"/>
    <w:rsid w:val="00596D26"/>
    <w:rsid w:val="00596D36"/>
    <w:rsid w:val="00597135"/>
    <w:rsid w:val="005971F4"/>
    <w:rsid w:val="00597217"/>
    <w:rsid w:val="00597403"/>
    <w:rsid w:val="00597699"/>
    <w:rsid w:val="005979BC"/>
    <w:rsid w:val="005A03C4"/>
    <w:rsid w:val="005A046B"/>
    <w:rsid w:val="005A058D"/>
    <w:rsid w:val="005A080D"/>
    <w:rsid w:val="005A0861"/>
    <w:rsid w:val="005A08E0"/>
    <w:rsid w:val="005A0D81"/>
    <w:rsid w:val="005A0E10"/>
    <w:rsid w:val="005A0E29"/>
    <w:rsid w:val="005A1938"/>
    <w:rsid w:val="005A1A81"/>
    <w:rsid w:val="005A1B5D"/>
    <w:rsid w:val="005A1F06"/>
    <w:rsid w:val="005A2484"/>
    <w:rsid w:val="005A24ED"/>
    <w:rsid w:val="005A2770"/>
    <w:rsid w:val="005A2882"/>
    <w:rsid w:val="005A30EF"/>
    <w:rsid w:val="005A3947"/>
    <w:rsid w:val="005A395D"/>
    <w:rsid w:val="005A3C3F"/>
    <w:rsid w:val="005A3E54"/>
    <w:rsid w:val="005A3E6D"/>
    <w:rsid w:val="005A3ED3"/>
    <w:rsid w:val="005A416D"/>
    <w:rsid w:val="005A41AC"/>
    <w:rsid w:val="005A427C"/>
    <w:rsid w:val="005A4942"/>
    <w:rsid w:val="005A4AB0"/>
    <w:rsid w:val="005A4F1E"/>
    <w:rsid w:val="005A5420"/>
    <w:rsid w:val="005A546E"/>
    <w:rsid w:val="005A5558"/>
    <w:rsid w:val="005A59F5"/>
    <w:rsid w:val="005A5EFB"/>
    <w:rsid w:val="005A6196"/>
    <w:rsid w:val="005A638B"/>
    <w:rsid w:val="005A6402"/>
    <w:rsid w:val="005A6609"/>
    <w:rsid w:val="005A68CF"/>
    <w:rsid w:val="005A712C"/>
    <w:rsid w:val="005A73CD"/>
    <w:rsid w:val="005A7D06"/>
    <w:rsid w:val="005B0021"/>
    <w:rsid w:val="005B0330"/>
    <w:rsid w:val="005B0471"/>
    <w:rsid w:val="005B04DA"/>
    <w:rsid w:val="005B0AB2"/>
    <w:rsid w:val="005B0CC2"/>
    <w:rsid w:val="005B0F26"/>
    <w:rsid w:val="005B0FF1"/>
    <w:rsid w:val="005B1112"/>
    <w:rsid w:val="005B1286"/>
    <w:rsid w:val="005B1463"/>
    <w:rsid w:val="005B16AB"/>
    <w:rsid w:val="005B16C7"/>
    <w:rsid w:val="005B1FB9"/>
    <w:rsid w:val="005B233F"/>
    <w:rsid w:val="005B24EC"/>
    <w:rsid w:val="005B2512"/>
    <w:rsid w:val="005B2551"/>
    <w:rsid w:val="005B2BF2"/>
    <w:rsid w:val="005B2C1A"/>
    <w:rsid w:val="005B2C1D"/>
    <w:rsid w:val="005B37D2"/>
    <w:rsid w:val="005B3B34"/>
    <w:rsid w:val="005B3BBE"/>
    <w:rsid w:val="005B3D5E"/>
    <w:rsid w:val="005B3D77"/>
    <w:rsid w:val="005B46DA"/>
    <w:rsid w:val="005B4C31"/>
    <w:rsid w:val="005B4F0D"/>
    <w:rsid w:val="005B4FA4"/>
    <w:rsid w:val="005B55B4"/>
    <w:rsid w:val="005B5610"/>
    <w:rsid w:val="005B5620"/>
    <w:rsid w:val="005B57E7"/>
    <w:rsid w:val="005B5833"/>
    <w:rsid w:val="005B5F2F"/>
    <w:rsid w:val="005B6658"/>
    <w:rsid w:val="005B66C7"/>
    <w:rsid w:val="005B6926"/>
    <w:rsid w:val="005B69B4"/>
    <w:rsid w:val="005B6D0E"/>
    <w:rsid w:val="005B6D68"/>
    <w:rsid w:val="005B721F"/>
    <w:rsid w:val="005B7549"/>
    <w:rsid w:val="005B76F2"/>
    <w:rsid w:val="005B778E"/>
    <w:rsid w:val="005B77B2"/>
    <w:rsid w:val="005C019F"/>
    <w:rsid w:val="005C0316"/>
    <w:rsid w:val="005C0425"/>
    <w:rsid w:val="005C09E2"/>
    <w:rsid w:val="005C0A10"/>
    <w:rsid w:val="005C0AF6"/>
    <w:rsid w:val="005C0E86"/>
    <w:rsid w:val="005C14EE"/>
    <w:rsid w:val="005C1856"/>
    <w:rsid w:val="005C1AB9"/>
    <w:rsid w:val="005C1B85"/>
    <w:rsid w:val="005C1D6A"/>
    <w:rsid w:val="005C1DEF"/>
    <w:rsid w:val="005C1FA4"/>
    <w:rsid w:val="005C2B99"/>
    <w:rsid w:val="005C2C8C"/>
    <w:rsid w:val="005C3345"/>
    <w:rsid w:val="005C36DA"/>
    <w:rsid w:val="005C3D52"/>
    <w:rsid w:val="005C418B"/>
    <w:rsid w:val="005C49D6"/>
    <w:rsid w:val="005C49EF"/>
    <w:rsid w:val="005C4B10"/>
    <w:rsid w:val="005C4DE9"/>
    <w:rsid w:val="005C5214"/>
    <w:rsid w:val="005C53B8"/>
    <w:rsid w:val="005C5601"/>
    <w:rsid w:val="005C576D"/>
    <w:rsid w:val="005C58D2"/>
    <w:rsid w:val="005C5B16"/>
    <w:rsid w:val="005C5FDA"/>
    <w:rsid w:val="005C63E1"/>
    <w:rsid w:val="005C678A"/>
    <w:rsid w:val="005C69AC"/>
    <w:rsid w:val="005C6E82"/>
    <w:rsid w:val="005C7285"/>
    <w:rsid w:val="005C77FD"/>
    <w:rsid w:val="005C7D7B"/>
    <w:rsid w:val="005C7DF2"/>
    <w:rsid w:val="005D0D77"/>
    <w:rsid w:val="005D0F8E"/>
    <w:rsid w:val="005D0FE0"/>
    <w:rsid w:val="005D1682"/>
    <w:rsid w:val="005D1A5F"/>
    <w:rsid w:val="005D1D4D"/>
    <w:rsid w:val="005D23BF"/>
    <w:rsid w:val="005D273D"/>
    <w:rsid w:val="005D2ECF"/>
    <w:rsid w:val="005D2ED9"/>
    <w:rsid w:val="005D3320"/>
    <w:rsid w:val="005D3997"/>
    <w:rsid w:val="005D3A19"/>
    <w:rsid w:val="005D445A"/>
    <w:rsid w:val="005D44C9"/>
    <w:rsid w:val="005D472C"/>
    <w:rsid w:val="005D4FB3"/>
    <w:rsid w:val="005D5279"/>
    <w:rsid w:val="005D5841"/>
    <w:rsid w:val="005D5855"/>
    <w:rsid w:val="005D58F0"/>
    <w:rsid w:val="005D59BD"/>
    <w:rsid w:val="005D5F55"/>
    <w:rsid w:val="005D5FCC"/>
    <w:rsid w:val="005D602B"/>
    <w:rsid w:val="005D62F8"/>
    <w:rsid w:val="005D63DB"/>
    <w:rsid w:val="005D6B40"/>
    <w:rsid w:val="005D6C7F"/>
    <w:rsid w:val="005D6C9A"/>
    <w:rsid w:val="005D7727"/>
    <w:rsid w:val="005D7833"/>
    <w:rsid w:val="005D7B1F"/>
    <w:rsid w:val="005D7C57"/>
    <w:rsid w:val="005D7CE7"/>
    <w:rsid w:val="005E0DC6"/>
    <w:rsid w:val="005E0F9B"/>
    <w:rsid w:val="005E1214"/>
    <w:rsid w:val="005E1627"/>
    <w:rsid w:val="005E18DF"/>
    <w:rsid w:val="005E1B83"/>
    <w:rsid w:val="005E1BF7"/>
    <w:rsid w:val="005E1D4B"/>
    <w:rsid w:val="005E1D9E"/>
    <w:rsid w:val="005E2631"/>
    <w:rsid w:val="005E2704"/>
    <w:rsid w:val="005E2AAE"/>
    <w:rsid w:val="005E2D03"/>
    <w:rsid w:val="005E2EF3"/>
    <w:rsid w:val="005E3144"/>
    <w:rsid w:val="005E33F5"/>
    <w:rsid w:val="005E3493"/>
    <w:rsid w:val="005E3657"/>
    <w:rsid w:val="005E37CB"/>
    <w:rsid w:val="005E3DAC"/>
    <w:rsid w:val="005E3F62"/>
    <w:rsid w:val="005E4257"/>
    <w:rsid w:val="005E4B54"/>
    <w:rsid w:val="005E4C0E"/>
    <w:rsid w:val="005E4DDA"/>
    <w:rsid w:val="005E53EC"/>
    <w:rsid w:val="005E588D"/>
    <w:rsid w:val="005E5A78"/>
    <w:rsid w:val="005E5AD4"/>
    <w:rsid w:val="005E5B58"/>
    <w:rsid w:val="005E5B71"/>
    <w:rsid w:val="005E5D3B"/>
    <w:rsid w:val="005E5E8B"/>
    <w:rsid w:val="005E5ED8"/>
    <w:rsid w:val="005E61A9"/>
    <w:rsid w:val="005E6BE1"/>
    <w:rsid w:val="005E6FF3"/>
    <w:rsid w:val="005E705F"/>
    <w:rsid w:val="005E7140"/>
    <w:rsid w:val="005E731A"/>
    <w:rsid w:val="005E7DCA"/>
    <w:rsid w:val="005F00EF"/>
    <w:rsid w:val="005F07FA"/>
    <w:rsid w:val="005F0D63"/>
    <w:rsid w:val="005F0EA3"/>
    <w:rsid w:val="005F1544"/>
    <w:rsid w:val="005F17A6"/>
    <w:rsid w:val="005F2514"/>
    <w:rsid w:val="005F2542"/>
    <w:rsid w:val="005F28F9"/>
    <w:rsid w:val="005F2A5E"/>
    <w:rsid w:val="005F2E9A"/>
    <w:rsid w:val="005F2F6F"/>
    <w:rsid w:val="005F3170"/>
    <w:rsid w:val="005F3336"/>
    <w:rsid w:val="005F349F"/>
    <w:rsid w:val="005F41D0"/>
    <w:rsid w:val="005F4691"/>
    <w:rsid w:val="005F46D3"/>
    <w:rsid w:val="005F4850"/>
    <w:rsid w:val="005F4B69"/>
    <w:rsid w:val="005F4CEA"/>
    <w:rsid w:val="005F4FA0"/>
    <w:rsid w:val="005F56E2"/>
    <w:rsid w:val="005F5728"/>
    <w:rsid w:val="005F6BCC"/>
    <w:rsid w:val="005F6F6B"/>
    <w:rsid w:val="005F7082"/>
    <w:rsid w:val="005F70CA"/>
    <w:rsid w:val="005F71F0"/>
    <w:rsid w:val="005F7887"/>
    <w:rsid w:val="005F78A1"/>
    <w:rsid w:val="005F79E9"/>
    <w:rsid w:val="005F7D6F"/>
    <w:rsid w:val="00600911"/>
    <w:rsid w:val="006009A4"/>
    <w:rsid w:val="00600F51"/>
    <w:rsid w:val="00600F94"/>
    <w:rsid w:val="00601709"/>
    <w:rsid w:val="006018E9"/>
    <w:rsid w:val="00601AF7"/>
    <w:rsid w:val="00601C72"/>
    <w:rsid w:val="00601D10"/>
    <w:rsid w:val="00601E05"/>
    <w:rsid w:val="00602126"/>
    <w:rsid w:val="006026D6"/>
    <w:rsid w:val="006027C6"/>
    <w:rsid w:val="00602A13"/>
    <w:rsid w:val="00602D3E"/>
    <w:rsid w:val="006036BF"/>
    <w:rsid w:val="00603751"/>
    <w:rsid w:val="00603883"/>
    <w:rsid w:val="00603EEA"/>
    <w:rsid w:val="00604577"/>
    <w:rsid w:val="00604759"/>
    <w:rsid w:val="0060479F"/>
    <w:rsid w:val="00604B5C"/>
    <w:rsid w:val="00605014"/>
    <w:rsid w:val="00605139"/>
    <w:rsid w:val="00605178"/>
    <w:rsid w:val="0060526A"/>
    <w:rsid w:val="00605394"/>
    <w:rsid w:val="00605CE8"/>
    <w:rsid w:val="00605FBD"/>
    <w:rsid w:val="00605FE5"/>
    <w:rsid w:val="00606191"/>
    <w:rsid w:val="006073F0"/>
    <w:rsid w:val="00607435"/>
    <w:rsid w:val="00607C9D"/>
    <w:rsid w:val="006101F0"/>
    <w:rsid w:val="006101F1"/>
    <w:rsid w:val="00610566"/>
    <w:rsid w:val="006107D7"/>
    <w:rsid w:val="006107FD"/>
    <w:rsid w:val="00610C84"/>
    <w:rsid w:val="00610CD4"/>
    <w:rsid w:val="00611431"/>
    <w:rsid w:val="006116E5"/>
    <w:rsid w:val="00611D04"/>
    <w:rsid w:val="00611DB0"/>
    <w:rsid w:val="00612A12"/>
    <w:rsid w:val="00612B13"/>
    <w:rsid w:val="00612B23"/>
    <w:rsid w:val="00612E09"/>
    <w:rsid w:val="00612EFD"/>
    <w:rsid w:val="00613176"/>
    <w:rsid w:val="00613194"/>
    <w:rsid w:val="0061332A"/>
    <w:rsid w:val="00613410"/>
    <w:rsid w:val="006135DA"/>
    <w:rsid w:val="00613604"/>
    <w:rsid w:val="00613838"/>
    <w:rsid w:val="006139B0"/>
    <w:rsid w:val="006139D7"/>
    <w:rsid w:val="00613C7B"/>
    <w:rsid w:val="00613E12"/>
    <w:rsid w:val="00614615"/>
    <w:rsid w:val="0061468F"/>
    <w:rsid w:val="006147BF"/>
    <w:rsid w:val="006151B5"/>
    <w:rsid w:val="0061581B"/>
    <w:rsid w:val="00615E91"/>
    <w:rsid w:val="00616111"/>
    <w:rsid w:val="0061629D"/>
    <w:rsid w:val="00616385"/>
    <w:rsid w:val="00616620"/>
    <w:rsid w:val="00616F5D"/>
    <w:rsid w:val="00616FB0"/>
    <w:rsid w:val="00616FDE"/>
    <w:rsid w:val="006170D4"/>
    <w:rsid w:val="006171E6"/>
    <w:rsid w:val="00617297"/>
    <w:rsid w:val="00617346"/>
    <w:rsid w:val="006175AF"/>
    <w:rsid w:val="00617675"/>
    <w:rsid w:val="006176A7"/>
    <w:rsid w:val="006176C4"/>
    <w:rsid w:val="00617A47"/>
    <w:rsid w:val="00617A57"/>
    <w:rsid w:val="00617A84"/>
    <w:rsid w:val="00617CCC"/>
    <w:rsid w:val="006201BF"/>
    <w:rsid w:val="00620248"/>
    <w:rsid w:val="00620439"/>
    <w:rsid w:val="00620597"/>
    <w:rsid w:val="0062082B"/>
    <w:rsid w:val="006208BE"/>
    <w:rsid w:val="006209EA"/>
    <w:rsid w:val="00620E51"/>
    <w:rsid w:val="00621335"/>
    <w:rsid w:val="00621A15"/>
    <w:rsid w:val="00622009"/>
    <w:rsid w:val="006221D0"/>
    <w:rsid w:val="0062254B"/>
    <w:rsid w:val="0062276E"/>
    <w:rsid w:val="0062279C"/>
    <w:rsid w:val="00622BFC"/>
    <w:rsid w:val="00622CD6"/>
    <w:rsid w:val="00622DBC"/>
    <w:rsid w:val="00622DE1"/>
    <w:rsid w:val="00622F03"/>
    <w:rsid w:val="00623A9E"/>
    <w:rsid w:val="00623AF5"/>
    <w:rsid w:val="006240D3"/>
    <w:rsid w:val="00624163"/>
    <w:rsid w:val="00624194"/>
    <w:rsid w:val="0062425F"/>
    <w:rsid w:val="006247E4"/>
    <w:rsid w:val="00625B8D"/>
    <w:rsid w:val="00625D16"/>
    <w:rsid w:val="00625F57"/>
    <w:rsid w:val="00626721"/>
    <w:rsid w:val="00626730"/>
    <w:rsid w:val="006269A0"/>
    <w:rsid w:val="00626FE4"/>
    <w:rsid w:val="006273BF"/>
    <w:rsid w:val="0062763E"/>
    <w:rsid w:val="00630002"/>
    <w:rsid w:val="006300D8"/>
    <w:rsid w:val="006301F2"/>
    <w:rsid w:val="006303BC"/>
    <w:rsid w:val="00630768"/>
    <w:rsid w:val="00630F30"/>
    <w:rsid w:val="006310F3"/>
    <w:rsid w:val="00631420"/>
    <w:rsid w:val="006314FF"/>
    <w:rsid w:val="00631B93"/>
    <w:rsid w:val="00632509"/>
    <w:rsid w:val="0063280F"/>
    <w:rsid w:val="006329C2"/>
    <w:rsid w:val="00632C93"/>
    <w:rsid w:val="00632D41"/>
    <w:rsid w:val="00633391"/>
    <w:rsid w:val="006335B6"/>
    <w:rsid w:val="006335D0"/>
    <w:rsid w:val="00633717"/>
    <w:rsid w:val="00633E5D"/>
    <w:rsid w:val="00633FF6"/>
    <w:rsid w:val="006341A1"/>
    <w:rsid w:val="006341BA"/>
    <w:rsid w:val="00634335"/>
    <w:rsid w:val="00634451"/>
    <w:rsid w:val="006346F3"/>
    <w:rsid w:val="00635036"/>
    <w:rsid w:val="0063526D"/>
    <w:rsid w:val="00635788"/>
    <w:rsid w:val="00635EAE"/>
    <w:rsid w:val="00635FA8"/>
    <w:rsid w:val="0063621A"/>
    <w:rsid w:val="00636488"/>
    <w:rsid w:val="006364ED"/>
    <w:rsid w:val="006369CB"/>
    <w:rsid w:val="00636DAC"/>
    <w:rsid w:val="00636F9E"/>
    <w:rsid w:val="0063767C"/>
    <w:rsid w:val="00637F26"/>
    <w:rsid w:val="0064059A"/>
    <w:rsid w:val="006408B0"/>
    <w:rsid w:val="00640C5E"/>
    <w:rsid w:val="00640CD2"/>
    <w:rsid w:val="00640D74"/>
    <w:rsid w:val="00640DC1"/>
    <w:rsid w:val="00640EB2"/>
    <w:rsid w:val="006410B9"/>
    <w:rsid w:val="0064183F"/>
    <w:rsid w:val="006418E2"/>
    <w:rsid w:val="00641B32"/>
    <w:rsid w:val="00642416"/>
    <w:rsid w:val="00642A3B"/>
    <w:rsid w:val="00642ECF"/>
    <w:rsid w:val="00643173"/>
    <w:rsid w:val="00643228"/>
    <w:rsid w:val="0064323A"/>
    <w:rsid w:val="00643BA2"/>
    <w:rsid w:val="006449CB"/>
    <w:rsid w:val="006450D1"/>
    <w:rsid w:val="006454EA"/>
    <w:rsid w:val="006456AA"/>
    <w:rsid w:val="00645859"/>
    <w:rsid w:val="00645A14"/>
    <w:rsid w:val="00645BDF"/>
    <w:rsid w:val="00645F21"/>
    <w:rsid w:val="006461E1"/>
    <w:rsid w:val="00646543"/>
    <w:rsid w:val="0064677B"/>
    <w:rsid w:val="00646AA7"/>
    <w:rsid w:val="00646B23"/>
    <w:rsid w:val="00646C9B"/>
    <w:rsid w:val="00646ED4"/>
    <w:rsid w:val="00647163"/>
    <w:rsid w:val="00647B07"/>
    <w:rsid w:val="00650840"/>
    <w:rsid w:val="00650A05"/>
    <w:rsid w:val="006512F8"/>
    <w:rsid w:val="00651EAE"/>
    <w:rsid w:val="0065214C"/>
    <w:rsid w:val="006521EA"/>
    <w:rsid w:val="0065234D"/>
    <w:rsid w:val="006524CA"/>
    <w:rsid w:val="006528B3"/>
    <w:rsid w:val="00652E06"/>
    <w:rsid w:val="0065346C"/>
    <w:rsid w:val="006539D2"/>
    <w:rsid w:val="00653D18"/>
    <w:rsid w:val="00653DE4"/>
    <w:rsid w:val="00653E24"/>
    <w:rsid w:val="00654238"/>
    <w:rsid w:val="00654293"/>
    <w:rsid w:val="006542BE"/>
    <w:rsid w:val="0065444E"/>
    <w:rsid w:val="00654D0A"/>
    <w:rsid w:val="00654D90"/>
    <w:rsid w:val="006555D9"/>
    <w:rsid w:val="00655B9E"/>
    <w:rsid w:val="00655E1E"/>
    <w:rsid w:val="00655FA6"/>
    <w:rsid w:val="00656929"/>
    <w:rsid w:val="00657704"/>
    <w:rsid w:val="006578B1"/>
    <w:rsid w:val="00660089"/>
    <w:rsid w:val="006605C0"/>
    <w:rsid w:val="006606E1"/>
    <w:rsid w:val="006608D8"/>
    <w:rsid w:val="006608F1"/>
    <w:rsid w:val="0066093A"/>
    <w:rsid w:val="00660AF3"/>
    <w:rsid w:val="00660B8B"/>
    <w:rsid w:val="00661394"/>
    <w:rsid w:val="006616C5"/>
    <w:rsid w:val="00661ACE"/>
    <w:rsid w:val="00661BF2"/>
    <w:rsid w:val="00661CC0"/>
    <w:rsid w:val="00661CCC"/>
    <w:rsid w:val="00661D43"/>
    <w:rsid w:val="006621A9"/>
    <w:rsid w:val="006621D4"/>
    <w:rsid w:val="00662333"/>
    <w:rsid w:val="0066271E"/>
    <w:rsid w:val="00662CEF"/>
    <w:rsid w:val="006631D3"/>
    <w:rsid w:val="00663319"/>
    <w:rsid w:val="0066338C"/>
    <w:rsid w:val="006633ED"/>
    <w:rsid w:val="00663433"/>
    <w:rsid w:val="00663A1A"/>
    <w:rsid w:val="00663C6F"/>
    <w:rsid w:val="00663FBE"/>
    <w:rsid w:val="006641C2"/>
    <w:rsid w:val="00664A4E"/>
    <w:rsid w:val="00664B06"/>
    <w:rsid w:val="00664BEA"/>
    <w:rsid w:val="00664FBB"/>
    <w:rsid w:val="006657AC"/>
    <w:rsid w:val="0066581B"/>
    <w:rsid w:val="00665A20"/>
    <w:rsid w:val="00665B4B"/>
    <w:rsid w:val="00665D46"/>
    <w:rsid w:val="00665D53"/>
    <w:rsid w:val="00666298"/>
    <w:rsid w:val="006662DB"/>
    <w:rsid w:val="00666768"/>
    <w:rsid w:val="00666B4A"/>
    <w:rsid w:val="00666B78"/>
    <w:rsid w:val="0066707D"/>
    <w:rsid w:val="00667691"/>
    <w:rsid w:val="0066783E"/>
    <w:rsid w:val="00667C63"/>
    <w:rsid w:val="006706D5"/>
    <w:rsid w:val="00670A70"/>
    <w:rsid w:val="00670AF8"/>
    <w:rsid w:val="006713EC"/>
    <w:rsid w:val="00671548"/>
    <w:rsid w:val="0067157D"/>
    <w:rsid w:val="0067158A"/>
    <w:rsid w:val="006717DD"/>
    <w:rsid w:val="00671AC5"/>
    <w:rsid w:val="006720A1"/>
    <w:rsid w:val="006722E7"/>
    <w:rsid w:val="00672716"/>
    <w:rsid w:val="006727EC"/>
    <w:rsid w:val="0067281E"/>
    <w:rsid w:val="0067283A"/>
    <w:rsid w:val="00672BB0"/>
    <w:rsid w:val="00672F72"/>
    <w:rsid w:val="0067407E"/>
    <w:rsid w:val="00674147"/>
    <w:rsid w:val="0067450E"/>
    <w:rsid w:val="006745F2"/>
    <w:rsid w:val="00674B12"/>
    <w:rsid w:val="00675032"/>
    <w:rsid w:val="006752EE"/>
    <w:rsid w:val="0067544B"/>
    <w:rsid w:val="006759CB"/>
    <w:rsid w:val="00675A3C"/>
    <w:rsid w:val="00675AA7"/>
    <w:rsid w:val="00675AB9"/>
    <w:rsid w:val="00675E0B"/>
    <w:rsid w:val="006769B7"/>
    <w:rsid w:val="00676B89"/>
    <w:rsid w:val="00676D5F"/>
    <w:rsid w:val="00676DD1"/>
    <w:rsid w:val="00676EA9"/>
    <w:rsid w:val="00677312"/>
    <w:rsid w:val="00677778"/>
    <w:rsid w:val="006778F5"/>
    <w:rsid w:val="00677EAB"/>
    <w:rsid w:val="0068061A"/>
    <w:rsid w:val="006809FC"/>
    <w:rsid w:val="00680BC8"/>
    <w:rsid w:val="00680BF6"/>
    <w:rsid w:val="00680C33"/>
    <w:rsid w:val="00680C4E"/>
    <w:rsid w:val="00680FD2"/>
    <w:rsid w:val="00680FD8"/>
    <w:rsid w:val="006811AA"/>
    <w:rsid w:val="006815AE"/>
    <w:rsid w:val="00681962"/>
    <w:rsid w:val="00681AB1"/>
    <w:rsid w:val="00681B03"/>
    <w:rsid w:val="00681C52"/>
    <w:rsid w:val="00681EFF"/>
    <w:rsid w:val="00682C78"/>
    <w:rsid w:val="00682D07"/>
    <w:rsid w:val="00682FBC"/>
    <w:rsid w:val="00683280"/>
    <w:rsid w:val="00683DB4"/>
    <w:rsid w:val="00684756"/>
    <w:rsid w:val="00684891"/>
    <w:rsid w:val="0068493C"/>
    <w:rsid w:val="006849CA"/>
    <w:rsid w:val="00684BE1"/>
    <w:rsid w:val="00684F6D"/>
    <w:rsid w:val="00685344"/>
    <w:rsid w:val="00685422"/>
    <w:rsid w:val="006856CD"/>
    <w:rsid w:val="00685EB6"/>
    <w:rsid w:val="00686170"/>
    <w:rsid w:val="00686490"/>
    <w:rsid w:val="0068690D"/>
    <w:rsid w:val="00687053"/>
    <w:rsid w:val="00687071"/>
    <w:rsid w:val="0068757E"/>
    <w:rsid w:val="00687685"/>
    <w:rsid w:val="00687C38"/>
    <w:rsid w:val="00687D56"/>
    <w:rsid w:val="0069003E"/>
    <w:rsid w:val="00690514"/>
    <w:rsid w:val="00690AF5"/>
    <w:rsid w:val="00690B59"/>
    <w:rsid w:val="00691047"/>
    <w:rsid w:val="00691059"/>
    <w:rsid w:val="00691504"/>
    <w:rsid w:val="006918FF"/>
    <w:rsid w:val="00691A29"/>
    <w:rsid w:val="00691A80"/>
    <w:rsid w:val="00691ECC"/>
    <w:rsid w:val="00691F03"/>
    <w:rsid w:val="00691FAA"/>
    <w:rsid w:val="006920DB"/>
    <w:rsid w:val="006921EB"/>
    <w:rsid w:val="006923CE"/>
    <w:rsid w:val="00692582"/>
    <w:rsid w:val="00692DF6"/>
    <w:rsid w:val="00692FB5"/>
    <w:rsid w:val="00693229"/>
    <w:rsid w:val="006932FE"/>
    <w:rsid w:val="00693CB6"/>
    <w:rsid w:val="00693E53"/>
    <w:rsid w:val="00693E97"/>
    <w:rsid w:val="00693FF5"/>
    <w:rsid w:val="00694155"/>
    <w:rsid w:val="00694245"/>
    <w:rsid w:val="0069491A"/>
    <w:rsid w:val="00694F54"/>
    <w:rsid w:val="0069512E"/>
    <w:rsid w:val="00695194"/>
    <w:rsid w:val="00695246"/>
    <w:rsid w:val="006953A8"/>
    <w:rsid w:val="00695577"/>
    <w:rsid w:val="0069562F"/>
    <w:rsid w:val="00695AEF"/>
    <w:rsid w:val="00695D1B"/>
    <w:rsid w:val="00696166"/>
    <w:rsid w:val="006961B2"/>
    <w:rsid w:val="00696308"/>
    <w:rsid w:val="00696AED"/>
    <w:rsid w:val="00696FEB"/>
    <w:rsid w:val="0069707C"/>
    <w:rsid w:val="00697449"/>
    <w:rsid w:val="0069780E"/>
    <w:rsid w:val="00697819"/>
    <w:rsid w:val="00697A88"/>
    <w:rsid w:val="006A00D3"/>
    <w:rsid w:val="006A052B"/>
    <w:rsid w:val="006A0D32"/>
    <w:rsid w:val="006A0DF0"/>
    <w:rsid w:val="006A0E25"/>
    <w:rsid w:val="006A1054"/>
    <w:rsid w:val="006A130D"/>
    <w:rsid w:val="006A195F"/>
    <w:rsid w:val="006A1B0C"/>
    <w:rsid w:val="006A1B7B"/>
    <w:rsid w:val="006A2805"/>
    <w:rsid w:val="006A2854"/>
    <w:rsid w:val="006A29CD"/>
    <w:rsid w:val="006A30F6"/>
    <w:rsid w:val="006A312C"/>
    <w:rsid w:val="006A31B6"/>
    <w:rsid w:val="006A339F"/>
    <w:rsid w:val="006A34E2"/>
    <w:rsid w:val="006A3753"/>
    <w:rsid w:val="006A386C"/>
    <w:rsid w:val="006A39F4"/>
    <w:rsid w:val="006A3F63"/>
    <w:rsid w:val="006A4041"/>
    <w:rsid w:val="006A4521"/>
    <w:rsid w:val="006A46D3"/>
    <w:rsid w:val="006A4821"/>
    <w:rsid w:val="006A4AD4"/>
    <w:rsid w:val="006A4C8C"/>
    <w:rsid w:val="006A4F14"/>
    <w:rsid w:val="006A5013"/>
    <w:rsid w:val="006A501A"/>
    <w:rsid w:val="006A5288"/>
    <w:rsid w:val="006A5590"/>
    <w:rsid w:val="006A58D0"/>
    <w:rsid w:val="006A5998"/>
    <w:rsid w:val="006A5BB3"/>
    <w:rsid w:val="006A5D10"/>
    <w:rsid w:val="006A5DBC"/>
    <w:rsid w:val="006A5DDF"/>
    <w:rsid w:val="006A5F61"/>
    <w:rsid w:val="006A5F7E"/>
    <w:rsid w:val="006A60C9"/>
    <w:rsid w:val="006A6448"/>
    <w:rsid w:val="006A666E"/>
    <w:rsid w:val="006A66C2"/>
    <w:rsid w:val="006A6AF5"/>
    <w:rsid w:val="006A6C3A"/>
    <w:rsid w:val="006A75C0"/>
    <w:rsid w:val="006A77B1"/>
    <w:rsid w:val="006A7F17"/>
    <w:rsid w:val="006B02A6"/>
    <w:rsid w:val="006B05D5"/>
    <w:rsid w:val="006B0BBC"/>
    <w:rsid w:val="006B0E7E"/>
    <w:rsid w:val="006B0F33"/>
    <w:rsid w:val="006B1185"/>
    <w:rsid w:val="006B1C4C"/>
    <w:rsid w:val="006B1DD4"/>
    <w:rsid w:val="006B2542"/>
    <w:rsid w:val="006B340E"/>
    <w:rsid w:val="006B3454"/>
    <w:rsid w:val="006B3FC5"/>
    <w:rsid w:val="006B43A2"/>
    <w:rsid w:val="006B4499"/>
    <w:rsid w:val="006B462E"/>
    <w:rsid w:val="006B4B1F"/>
    <w:rsid w:val="006B4CB2"/>
    <w:rsid w:val="006B517A"/>
    <w:rsid w:val="006B56BD"/>
    <w:rsid w:val="006B5823"/>
    <w:rsid w:val="006B6026"/>
    <w:rsid w:val="006B62A2"/>
    <w:rsid w:val="006B66DA"/>
    <w:rsid w:val="006B6742"/>
    <w:rsid w:val="006B67F1"/>
    <w:rsid w:val="006B6911"/>
    <w:rsid w:val="006B6918"/>
    <w:rsid w:val="006B6A6B"/>
    <w:rsid w:val="006B6ACB"/>
    <w:rsid w:val="006B7071"/>
    <w:rsid w:val="006B70A9"/>
    <w:rsid w:val="006B73CA"/>
    <w:rsid w:val="006B77B1"/>
    <w:rsid w:val="006B7AB6"/>
    <w:rsid w:val="006B7FEC"/>
    <w:rsid w:val="006C01EB"/>
    <w:rsid w:val="006C0F64"/>
    <w:rsid w:val="006C1620"/>
    <w:rsid w:val="006C1A77"/>
    <w:rsid w:val="006C1B65"/>
    <w:rsid w:val="006C1B8F"/>
    <w:rsid w:val="006C1FA1"/>
    <w:rsid w:val="006C244B"/>
    <w:rsid w:val="006C2BD3"/>
    <w:rsid w:val="006C2D66"/>
    <w:rsid w:val="006C3119"/>
    <w:rsid w:val="006C333F"/>
    <w:rsid w:val="006C3597"/>
    <w:rsid w:val="006C36A9"/>
    <w:rsid w:val="006C4287"/>
    <w:rsid w:val="006C4789"/>
    <w:rsid w:val="006C47F8"/>
    <w:rsid w:val="006C4CEC"/>
    <w:rsid w:val="006C4D8F"/>
    <w:rsid w:val="006C4FF8"/>
    <w:rsid w:val="006C5701"/>
    <w:rsid w:val="006C5C8D"/>
    <w:rsid w:val="006C62BA"/>
    <w:rsid w:val="006C6530"/>
    <w:rsid w:val="006C6590"/>
    <w:rsid w:val="006C66E8"/>
    <w:rsid w:val="006C682C"/>
    <w:rsid w:val="006C6B97"/>
    <w:rsid w:val="006C7449"/>
    <w:rsid w:val="006C777B"/>
    <w:rsid w:val="006C7854"/>
    <w:rsid w:val="006C7910"/>
    <w:rsid w:val="006C798A"/>
    <w:rsid w:val="006C7CA2"/>
    <w:rsid w:val="006D051D"/>
    <w:rsid w:val="006D06C8"/>
    <w:rsid w:val="006D08CF"/>
    <w:rsid w:val="006D0CCC"/>
    <w:rsid w:val="006D0D64"/>
    <w:rsid w:val="006D0E63"/>
    <w:rsid w:val="006D0E6D"/>
    <w:rsid w:val="006D0FF9"/>
    <w:rsid w:val="006D12F9"/>
    <w:rsid w:val="006D16B4"/>
    <w:rsid w:val="006D186F"/>
    <w:rsid w:val="006D2137"/>
    <w:rsid w:val="006D21EC"/>
    <w:rsid w:val="006D32F7"/>
    <w:rsid w:val="006D39F5"/>
    <w:rsid w:val="006D3A3D"/>
    <w:rsid w:val="006D3AA8"/>
    <w:rsid w:val="006D3C69"/>
    <w:rsid w:val="006D3CFD"/>
    <w:rsid w:val="006D3DAF"/>
    <w:rsid w:val="006D3EF4"/>
    <w:rsid w:val="006D422D"/>
    <w:rsid w:val="006D42E0"/>
    <w:rsid w:val="006D4512"/>
    <w:rsid w:val="006D4552"/>
    <w:rsid w:val="006D4645"/>
    <w:rsid w:val="006D464A"/>
    <w:rsid w:val="006D480A"/>
    <w:rsid w:val="006D496C"/>
    <w:rsid w:val="006D4A78"/>
    <w:rsid w:val="006D4DA4"/>
    <w:rsid w:val="006D4E82"/>
    <w:rsid w:val="006D50B0"/>
    <w:rsid w:val="006D56A9"/>
    <w:rsid w:val="006D585F"/>
    <w:rsid w:val="006D5AB4"/>
    <w:rsid w:val="006D5B73"/>
    <w:rsid w:val="006D5BA0"/>
    <w:rsid w:val="006D5D73"/>
    <w:rsid w:val="006D5EAF"/>
    <w:rsid w:val="006D64E1"/>
    <w:rsid w:val="006D65A3"/>
    <w:rsid w:val="006D6970"/>
    <w:rsid w:val="006D6B46"/>
    <w:rsid w:val="006D71C0"/>
    <w:rsid w:val="006D7547"/>
    <w:rsid w:val="006D75DC"/>
    <w:rsid w:val="006D7661"/>
    <w:rsid w:val="006E0598"/>
    <w:rsid w:val="006E060F"/>
    <w:rsid w:val="006E066F"/>
    <w:rsid w:val="006E06F3"/>
    <w:rsid w:val="006E0975"/>
    <w:rsid w:val="006E0F0F"/>
    <w:rsid w:val="006E0F3D"/>
    <w:rsid w:val="006E1395"/>
    <w:rsid w:val="006E1407"/>
    <w:rsid w:val="006E14F2"/>
    <w:rsid w:val="006E1680"/>
    <w:rsid w:val="006E1697"/>
    <w:rsid w:val="006E1821"/>
    <w:rsid w:val="006E196B"/>
    <w:rsid w:val="006E1E9B"/>
    <w:rsid w:val="006E1F99"/>
    <w:rsid w:val="006E1FB5"/>
    <w:rsid w:val="006E21CC"/>
    <w:rsid w:val="006E295A"/>
    <w:rsid w:val="006E2A32"/>
    <w:rsid w:val="006E2BA8"/>
    <w:rsid w:val="006E2D30"/>
    <w:rsid w:val="006E2DF8"/>
    <w:rsid w:val="006E31D7"/>
    <w:rsid w:val="006E31F4"/>
    <w:rsid w:val="006E3398"/>
    <w:rsid w:val="006E3886"/>
    <w:rsid w:val="006E3C7E"/>
    <w:rsid w:val="006E41C0"/>
    <w:rsid w:val="006E482F"/>
    <w:rsid w:val="006E4CD5"/>
    <w:rsid w:val="006E4E4A"/>
    <w:rsid w:val="006E50E1"/>
    <w:rsid w:val="006E5103"/>
    <w:rsid w:val="006E521E"/>
    <w:rsid w:val="006E5EA2"/>
    <w:rsid w:val="006E63FD"/>
    <w:rsid w:val="006E65F4"/>
    <w:rsid w:val="006E67A4"/>
    <w:rsid w:val="006E6A16"/>
    <w:rsid w:val="006E7221"/>
    <w:rsid w:val="006E7281"/>
    <w:rsid w:val="006E7983"/>
    <w:rsid w:val="006E7A35"/>
    <w:rsid w:val="006E7BDF"/>
    <w:rsid w:val="006E7CA9"/>
    <w:rsid w:val="006E7CED"/>
    <w:rsid w:val="006E7E18"/>
    <w:rsid w:val="006F0010"/>
    <w:rsid w:val="006F002F"/>
    <w:rsid w:val="006F00E7"/>
    <w:rsid w:val="006F02E7"/>
    <w:rsid w:val="006F06BA"/>
    <w:rsid w:val="006F0E20"/>
    <w:rsid w:val="006F1744"/>
    <w:rsid w:val="006F1881"/>
    <w:rsid w:val="006F18F0"/>
    <w:rsid w:val="006F1B7D"/>
    <w:rsid w:val="006F2051"/>
    <w:rsid w:val="006F20BC"/>
    <w:rsid w:val="006F29F0"/>
    <w:rsid w:val="006F2A3B"/>
    <w:rsid w:val="006F2ABF"/>
    <w:rsid w:val="006F2E7C"/>
    <w:rsid w:val="006F2F9E"/>
    <w:rsid w:val="006F3016"/>
    <w:rsid w:val="006F3037"/>
    <w:rsid w:val="006F3404"/>
    <w:rsid w:val="006F3840"/>
    <w:rsid w:val="006F390D"/>
    <w:rsid w:val="006F43A2"/>
    <w:rsid w:val="006F4898"/>
    <w:rsid w:val="006F4981"/>
    <w:rsid w:val="006F4D61"/>
    <w:rsid w:val="006F5349"/>
    <w:rsid w:val="006F6127"/>
    <w:rsid w:val="006F63A4"/>
    <w:rsid w:val="006F64BD"/>
    <w:rsid w:val="006F6646"/>
    <w:rsid w:val="006F6768"/>
    <w:rsid w:val="006F6D96"/>
    <w:rsid w:val="006F6E0C"/>
    <w:rsid w:val="006F71D4"/>
    <w:rsid w:val="006F7506"/>
    <w:rsid w:val="006F76FB"/>
    <w:rsid w:val="006F7A1F"/>
    <w:rsid w:val="006F7E76"/>
    <w:rsid w:val="00700163"/>
    <w:rsid w:val="00700A31"/>
    <w:rsid w:val="00700CC5"/>
    <w:rsid w:val="0070150B"/>
    <w:rsid w:val="00701B52"/>
    <w:rsid w:val="00702104"/>
    <w:rsid w:val="0070230B"/>
    <w:rsid w:val="0070243B"/>
    <w:rsid w:val="007024D7"/>
    <w:rsid w:val="0070263A"/>
    <w:rsid w:val="007029B7"/>
    <w:rsid w:val="00702C0C"/>
    <w:rsid w:val="00702C1D"/>
    <w:rsid w:val="00703236"/>
    <w:rsid w:val="007032CC"/>
    <w:rsid w:val="00703527"/>
    <w:rsid w:val="00703789"/>
    <w:rsid w:val="007038AA"/>
    <w:rsid w:val="00703990"/>
    <w:rsid w:val="00703D04"/>
    <w:rsid w:val="007042C8"/>
    <w:rsid w:val="00704AEC"/>
    <w:rsid w:val="00704B68"/>
    <w:rsid w:val="007054EB"/>
    <w:rsid w:val="00705880"/>
    <w:rsid w:val="00705DB2"/>
    <w:rsid w:val="0070608B"/>
    <w:rsid w:val="00706E35"/>
    <w:rsid w:val="00707122"/>
    <w:rsid w:val="00707570"/>
    <w:rsid w:val="007078CA"/>
    <w:rsid w:val="00707B96"/>
    <w:rsid w:val="00707DC4"/>
    <w:rsid w:val="0071022E"/>
    <w:rsid w:val="00710750"/>
    <w:rsid w:val="007109BF"/>
    <w:rsid w:val="007114D4"/>
    <w:rsid w:val="00711509"/>
    <w:rsid w:val="00711806"/>
    <w:rsid w:val="007118F0"/>
    <w:rsid w:val="00711EB6"/>
    <w:rsid w:val="00712051"/>
    <w:rsid w:val="00712FF8"/>
    <w:rsid w:val="0071321C"/>
    <w:rsid w:val="00713223"/>
    <w:rsid w:val="007132C1"/>
    <w:rsid w:val="007132C7"/>
    <w:rsid w:val="00713A29"/>
    <w:rsid w:val="0071421C"/>
    <w:rsid w:val="007143A1"/>
    <w:rsid w:val="00714467"/>
    <w:rsid w:val="00714A27"/>
    <w:rsid w:val="00714AAB"/>
    <w:rsid w:val="00714C91"/>
    <w:rsid w:val="00715127"/>
    <w:rsid w:val="00715248"/>
    <w:rsid w:val="007152C5"/>
    <w:rsid w:val="00715415"/>
    <w:rsid w:val="00715510"/>
    <w:rsid w:val="007155DA"/>
    <w:rsid w:val="00715820"/>
    <w:rsid w:val="00715EAC"/>
    <w:rsid w:val="00715F40"/>
    <w:rsid w:val="00716370"/>
    <w:rsid w:val="007169FA"/>
    <w:rsid w:val="00716BDA"/>
    <w:rsid w:val="00716D1B"/>
    <w:rsid w:val="00716DCF"/>
    <w:rsid w:val="00716F48"/>
    <w:rsid w:val="00717073"/>
    <w:rsid w:val="007172F0"/>
    <w:rsid w:val="007175EB"/>
    <w:rsid w:val="00717670"/>
    <w:rsid w:val="0071795D"/>
    <w:rsid w:val="00717B25"/>
    <w:rsid w:val="00717E8B"/>
    <w:rsid w:val="00720105"/>
    <w:rsid w:val="007201EA"/>
    <w:rsid w:val="007203F0"/>
    <w:rsid w:val="00720E97"/>
    <w:rsid w:val="00721382"/>
    <w:rsid w:val="00721A2D"/>
    <w:rsid w:val="00721DB9"/>
    <w:rsid w:val="00721EFE"/>
    <w:rsid w:val="007223D7"/>
    <w:rsid w:val="007223ED"/>
    <w:rsid w:val="007223FF"/>
    <w:rsid w:val="007224D9"/>
    <w:rsid w:val="00722A5A"/>
    <w:rsid w:val="0072321D"/>
    <w:rsid w:val="0072358D"/>
    <w:rsid w:val="00723638"/>
    <w:rsid w:val="00723943"/>
    <w:rsid w:val="0072405C"/>
    <w:rsid w:val="00724250"/>
    <w:rsid w:val="0072454A"/>
    <w:rsid w:val="007245F8"/>
    <w:rsid w:val="00724788"/>
    <w:rsid w:val="007249DA"/>
    <w:rsid w:val="0072521F"/>
    <w:rsid w:val="007256AE"/>
    <w:rsid w:val="007256D2"/>
    <w:rsid w:val="00725CA0"/>
    <w:rsid w:val="0072675F"/>
    <w:rsid w:val="007273BA"/>
    <w:rsid w:val="007273D4"/>
    <w:rsid w:val="007273EB"/>
    <w:rsid w:val="007276AF"/>
    <w:rsid w:val="00727A28"/>
    <w:rsid w:val="00727A3F"/>
    <w:rsid w:val="00727BA4"/>
    <w:rsid w:val="00727BD8"/>
    <w:rsid w:val="00727D10"/>
    <w:rsid w:val="00727D6F"/>
    <w:rsid w:val="00727E0D"/>
    <w:rsid w:val="00727F11"/>
    <w:rsid w:val="00727FAE"/>
    <w:rsid w:val="0073031F"/>
    <w:rsid w:val="00730948"/>
    <w:rsid w:val="007309D6"/>
    <w:rsid w:val="00730D11"/>
    <w:rsid w:val="00731012"/>
    <w:rsid w:val="007310BF"/>
    <w:rsid w:val="0073177A"/>
    <w:rsid w:val="007327A5"/>
    <w:rsid w:val="007327F1"/>
    <w:rsid w:val="00732975"/>
    <w:rsid w:val="007329A1"/>
    <w:rsid w:val="00732B67"/>
    <w:rsid w:val="00732E63"/>
    <w:rsid w:val="00732EAA"/>
    <w:rsid w:val="00733127"/>
    <w:rsid w:val="0073314C"/>
    <w:rsid w:val="00733204"/>
    <w:rsid w:val="00733660"/>
    <w:rsid w:val="00733A2D"/>
    <w:rsid w:val="00733C00"/>
    <w:rsid w:val="007340BB"/>
    <w:rsid w:val="00734331"/>
    <w:rsid w:val="007347F8"/>
    <w:rsid w:val="007359CC"/>
    <w:rsid w:val="00735A60"/>
    <w:rsid w:val="00735D6B"/>
    <w:rsid w:val="0073603E"/>
    <w:rsid w:val="00736320"/>
    <w:rsid w:val="007365DD"/>
    <w:rsid w:val="00736706"/>
    <w:rsid w:val="007368BE"/>
    <w:rsid w:val="00736ABF"/>
    <w:rsid w:val="00736C5D"/>
    <w:rsid w:val="00736DBD"/>
    <w:rsid w:val="00736F5F"/>
    <w:rsid w:val="00737123"/>
    <w:rsid w:val="0073721E"/>
    <w:rsid w:val="007378BE"/>
    <w:rsid w:val="007378FC"/>
    <w:rsid w:val="00737915"/>
    <w:rsid w:val="00737974"/>
    <w:rsid w:val="00740088"/>
    <w:rsid w:val="007401DF"/>
    <w:rsid w:val="0074068E"/>
    <w:rsid w:val="00740B75"/>
    <w:rsid w:val="00741490"/>
    <w:rsid w:val="0074155F"/>
    <w:rsid w:val="00741B9E"/>
    <w:rsid w:val="00741CA0"/>
    <w:rsid w:val="00741D97"/>
    <w:rsid w:val="007420B8"/>
    <w:rsid w:val="007422B4"/>
    <w:rsid w:val="007426EF"/>
    <w:rsid w:val="00742881"/>
    <w:rsid w:val="00742C95"/>
    <w:rsid w:val="00742D74"/>
    <w:rsid w:val="00742F7F"/>
    <w:rsid w:val="0074301B"/>
    <w:rsid w:val="00743053"/>
    <w:rsid w:val="007434BB"/>
    <w:rsid w:val="00743518"/>
    <w:rsid w:val="00743A63"/>
    <w:rsid w:val="00744044"/>
    <w:rsid w:val="00744087"/>
    <w:rsid w:val="0074464D"/>
    <w:rsid w:val="00744EFD"/>
    <w:rsid w:val="007453F4"/>
    <w:rsid w:val="00745B3E"/>
    <w:rsid w:val="00746013"/>
    <w:rsid w:val="0074663F"/>
    <w:rsid w:val="0074688E"/>
    <w:rsid w:val="007469CB"/>
    <w:rsid w:val="00746CE9"/>
    <w:rsid w:val="00747053"/>
    <w:rsid w:val="0074766D"/>
    <w:rsid w:val="0074770B"/>
    <w:rsid w:val="00747AC3"/>
    <w:rsid w:val="00747B40"/>
    <w:rsid w:val="00747B41"/>
    <w:rsid w:val="00747DB4"/>
    <w:rsid w:val="00747FD7"/>
    <w:rsid w:val="0075009F"/>
    <w:rsid w:val="0075014D"/>
    <w:rsid w:val="00750682"/>
    <w:rsid w:val="007508E2"/>
    <w:rsid w:val="007508F3"/>
    <w:rsid w:val="00750C7A"/>
    <w:rsid w:val="00750DF4"/>
    <w:rsid w:val="0075105D"/>
    <w:rsid w:val="00751158"/>
    <w:rsid w:val="007515B6"/>
    <w:rsid w:val="00751910"/>
    <w:rsid w:val="0075195E"/>
    <w:rsid w:val="00751BD8"/>
    <w:rsid w:val="007526F5"/>
    <w:rsid w:val="00752776"/>
    <w:rsid w:val="007529A6"/>
    <w:rsid w:val="00752A8E"/>
    <w:rsid w:val="0075315E"/>
    <w:rsid w:val="00753AF9"/>
    <w:rsid w:val="00753B69"/>
    <w:rsid w:val="007545DF"/>
    <w:rsid w:val="007548CF"/>
    <w:rsid w:val="007549CF"/>
    <w:rsid w:val="00754D89"/>
    <w:rsid w:val="00754F09"/>
    <w:rsid w:val="00755102"/>
    <w:rsid w:val="00755118"/>
    <w:rsid w:val="0075519A"/>
    <w:rsid w:val="007552E5"/>
    <w:rsid w:val="00755341"/>
    <w:rsid w:val="007553DB"/>
    <w:rsid w:val="007554C2"/>
    <w:rsid w:val="007558EB"/>
    <w:rsid w:val="00755CA5"/>
    <w:rsid w:val="00755D47"/>
    <w:rsid w:val="007563F7"/>
    <w:rsid w:val="007564B4"/>
    <w:rsid w:val="00756589"/>
    <w:rsid w:val="007566CF"/>
    <w:rsid w:val="00756835"/>
    <w:rsid w:val="007569F1"/>
    <w:rsid w:val="0075717D"/>
    <w:rsid w:val="0075770A"/>
    <w:rsid w:val="0075785A"/>
    <w:rsid w:val="00760160"/>
    <w:rsid w:val="0076043D"/>
    <w:rsid w:val="00760A54"/>
    <w:rsid w:val="00760AEA"/>
    <w:rsid w:val="00760E1D"/>
    <w:rsid w:val="00760EF7"/>
    <w:rsid w:val="00760FB7"/>
    <w:rsid w:val="00761620"/>
    <w:rsid w:val="0076164C"/>
    <w:rsid w:val="00761CA3"/>
    <w:rsid w:val="00762252"/>
    <w:rsid w:val="007622AB"/>
    <w:rsid w:val="00762336"/>
    <w:rsid w:val="00762687"/>
    <w:rsid w:val="007626AC"/>
    <w:rsid w:val="00762C32"/>
    <w:rsid w:val="00762D8F"/>
    <w:rsid w:val="007631EC"/>
    <w:rsid w:val="00763249"/>
    <w:rsid w:val="0076335D"/>
    <w:rsid w:val="0076368E"/>
    <w:rsid w:val="00763806"/>
    <w:rsid w:val="0076380B"/>
    <w:rsid w:val="00763E8D"/>
    <w:rsid w:val="0076404B"/>
    <w:rsid w:val="007645B5"/>
    <w:rsid w:val="007646B9"/>
    <w:rsid w:val="007646E5"/>
    <w:rsid w:val="007648C3"/>
    <w:rsid w:val="00764D11"/>
    <w:rsid w:val="00764EBE"/>
    <w:rsid w:val="007650F2"/>
    <w:rsid w:val="00765176"/>
    <w:rsid w:val="00765276"/>
    <w:rsid w:val="007653E7"/>
    <w:rsid w:val="0076547A"/>
    <w:rsid w:val="007655B9"/>
    <w:rsid w:val="00765A3F"/>
    <w:rsid w:val="00765B75"/>
    <w:rsid w:val="00765F28"/>
    <w:rsid w:val="00765F45"/>
    <w:rsid w:val="0076622F"/>
    <w:rsid w:val="0076637A"/>
    <w:rsid w:val="00766532"/>
    <w:rsid w:val="007665A6"/>
    <w:rsid w:val="00766E67"/>
    <w:rsid w:val="007671A8"/>
    <w:rsid w:val="00767407"/>
    <w:rsid w:val="00767ADB"/>
    <w:rsid w:val="0077006B"/>
    <w:rsid w:val="007701EC"/>
    <w:rsid w:val="00770881"/>
    <w:rsid w:val="00770B6C"/>
    <w:rsid w:val="00770B72"/>
    <w:rsid w:val="00770BF2"/>
    <w:rsid w:val="00770C93"/>
    <w:rsid w:val="00771234"/>
    <w:rsid w:val="007716AB"/>
    <w:rsid w:val="0077196A"/>
    <w:rsid w:val="0077213D"/>
    <w:rsid w:val="00772660"/>
    <w:rsid w:val="0077272B"/>
    <w:rsid w:val="007727F4"/>
    <w:rsid w:val="0077317E"/>
    <w:rsid w:val="007733E8"/>
    <w:rsid w:val="00773512"/>
    <w:rsid w:val="0077351A"/>
    <w:rsid w:val="007735A3"/>
    <w:rsid w:val="007737D3"/>
    <w:rsid w:val="00773908"/>
    <w:rsid w:val="00773E6E"/>
    <w:rsid w:val="00774041"/>
    <w:rsid w:val="0077435F"/>
    <w:rsid w:val="00774380"/>
    <w:rsid w:val="007743E1"/>
    <w:rsid w:val="00774841"/>
    <w:rsid w:val="00774D72"/>
    <w:rsid w:val="00774EA8"/>
    <w:rsid w:val="00775841"/>
    <w:rsid w:val="00775BCD"/>
    <w:rsid w:val="00775BDD"/>
    <w:rsid w:val="00775FAC"/>
    <w:rsid w:val="00776794"/>
    <w:rsid w:val="00776B99"/>
    <w:rsid w:val="00776BD6"/>
    <w:rsid w:val="00777318"/>
    <w:rsid w:val="0077749C"/>
    <w:rsid w:val="007777D5"/>
    <w:rsid w:val="00777AFE"/>
    <w:rsid w:val="00777B0F"/>
    <w:rsid w:val="00777BAC"/>
    <w:rsid w:val="00777D8B"/>
    <w:rsid w:val="0078020C"/>
    <w:rsid w:val="00780A27"/>
    <w:rsid w:val="00780DEE"/>
    <w:rsid w:val="00780F93"/>
    <w:rsid w:val="007810DE"/>
    <w:rsid w:val="007813F1"/>
    <w:rsid w:val="007814D3"/>
    <w:rsid w:val="00781500"/>
    <w:rsid w:val="00781806"/>
    <w:rsid w:val="007818DD"/>
    <w:rsid w:val="00782065"/>
    <w:rsid w:val="00782089"/>
    <w:rsid w:val="00782107"/>
    <w:rsid w:val="00782199"/>
    <w:rsid w:val="0078239A"/>
    <w:rsid w:val="0078245F"/>
    <w:rsid w:val="00782729"/>
    <w:rsid w:val="00782D5F"/>
    <w:rsid w:val="0078315F"/>
    <w:rsid w:val="0078338C"/>
    <w:rsid w:val="00783445"/>
    <w:rsid w:val="007834A6"/>
    <w:rsid w:val="007834F9"/>
    <w:rsid w:val="007838D7"/>
    <w:rsid w:val="00783CB7"/>
    <w:rsid w:val="00784CD2"/>
    <w:rsid w:val="00784EDD"/>
    <w:rsid w:val="0078546D"/>
    <w:rsid w:val="00785552"/>
    <w:rsid w:val="00785AA3"/>
    <w:rsid w:val="00785C63"/>
    <w:rsid w:val="00786198"/>
    <w:rsid w:val="007861FC"/>
    <w:rsid w:val="00786265"/>
    <w:rsid w:val="00786278"/>
    <w:rsid w:val="00786290"/>
    <w:rsid w:val="007862E4"/>
    <w:rsid w:val="00786927"/>
    <w:rsid w:val="00786A78"/>
    <w:rsid w:val="00786AA2"/>
    <w:rsid w:val="00786C2C"/>
    <w:rsid w:val="00786F99"/>
    <w:rsid w:val="007871B5"/>
    <w:rsid w:val="00787251"/>
    <w:rsid w:val="007872E6"/>
    <w:rsid w:val="007876EB"/>
    <w:rsid w:val="00787888"/>
    <w:rsid w:val="007904DA"/>
    <w:rsid w:val="0079070F"/>
    <w:rsid w:val="007907A7"/>
    <w:rsid w:val="00790F27"/>
    <w:rsid w:val="007911F7"/>
    <w:rsid w:val="007911FB"/>
    <w:rsid w:val="00791426"/>
    <w:rsid w:val="007914CF"/>
    <w:rsid w:val="00792756"/>
    <w:rsid w:val="00792772"/>
    <w:rsid w:val="00792804"/>
    <w:rsid w:val="00792B80"/>
    <w:rsid w:val="0079301E"/>
    <w:rsid w:val="00793125"/>
    <w:rsid w:val="00793999"/>
    <w:rsid w:val="007939B0"/>
    <w:rsid w:val="00793A8F"/>
    <w:rsid w:val="00793B38"/>
    <w:rsid w:val="00793D45"/>
    <w:rsid w:val="00794416"/>
    <w:rsid w:val="00794C9B"/>
    <w:rsid w:val="007954FC"/>
    <w:rsid w:val="00795EA1"/>
    <w:rsid w:val="00795FFE"/>
    <w:rsid w:val="007964EE"/>
    <w:rsid w:val="00796FF7"/>
    <w:rsid w:val="007975C9"/>
    <w:rsid w:val="007A0414"/>
    <w:rsid w:val="007A047F"/>
    <w:rsid w:val="007A0C1A"/>
    <w:rsid w:val="007A0DB0"/>
    <w:rsid w:val="007A1580"/>
    <w:rsid w:val="007A168A"/>
    <w:rsid w:val="007A17EA"/>
    <w:rsid w:val="007A197A"/>
    <w:rsid w:val="007A1CCD"/>
    <w:rsid w:val="007A20B4"/>
    <w:rsid w:val="007A21BB"/>
    <w:rsid w:val="007A234A"/>
    <w:rsid w:val="007A27B4"/>
    <w:rsid w:val="007A2CF4"/>
    <w:rsid w:val="007A2E36"/>
    <w:rsid w:val="007A2FA8"/>
    <w:rsid w:val="007A30A9"/>
    <w:rsid w:val="007A31D6"/>
    <w:rsid w:val="007A337D"/>
    <w:rsid w:val="007A345F"/>
    <w:rsid w:val="007A3587"/>
    <w:rsid w:val="007A3FDE"/>
    <w:rsid w:val="007A415D"/>
    <w:rsid w:val="007A4437"/>
    <w:rsid w:val="007A4709"/>
    <w:rsid w:val="007A479B"/>
    <w:rsid w:val="007A4A85"/>
    <w:rsid w:val="007A4A87"/>
    <w:rsid w:val="007A4B4E"/>
    <w:rsid w:val="007A5418"/>
    <w:rsid w:val="007A6052"/>
    <w:rsid w:val="007A63C1"/>
    <w:rsid w:val="007A64C7"/>
    <w:rsid w:val="007A6654"/>
    <w:rsid w:val="007A67D0"/>
    <w:rsid w:val="007A6888"/>
    <w:rsid w:val="007A701C"/>
    <w:rsid w:val="007A7216"/>
    <w:rsid w:val="007A78BA"/>
    <w:rsid w:val="007A7D9B"/>
    <w:rsid w:val="007B009E"/>
    <w:rsid w:val="007B04F5"/>
    <w:rsid w:val="007B0540"/>
    <w:rsid w:val="007B0556"/>
    <w:rsid w:val="007B0784"/>
    <w:rsid w:val="007B0A51"/>
    <w:rsid w:val="007B10E7"/>
    <w:rsid w:val="007B1907"/>
    <w:rsid w:val="007B1B24"/>
    <w:rsid w:val="007B1B36"/>
    <w:rsid w:val="007B1C86"/>
    <w:rsid w:val="007B1DFC"/>
    <w:rsid w:val="007B25A7"/>
    <w:rsid w:val="007B2669"/>
    <w:rsid w:val="007B286E"/>
    <w:rsid w:val="007B2B75"/>
    <w:rsid w:val="007B2B89"/>
    <w:rsid w:val="007B2C07"/>
    <w:rsid w:val="007B324A"/>
    <w:rsid w:val="007B327D"/>
    <w:rsid w:val="007B3485"/>
    <w:rsid w:val="007B34F0"/>
    <w:rsid w:val="007B3A60"/>
    <w:rsid w:val="007B3CBA"/>
    <w:rsid w:val="007B4179"/>
    <w:rsid w:val="007B41EA"/>
    <w:rsid w:val="007B4214"/>
    <w:rsid w:val="007B442F"/>
    <w:rsid w:val="007B4508"/>
    <w:rsid w:val="007B46CE"/>
    <w:rsid w:val="007B488D"/>
    <w:rsid w:val="007B4A38"/>
    <w:rsid w:val="007B4A44"/>
    <w:rsid w:val="007B4BF1"/>
    <w:rsid w:val="007B4C68"/>
    <w:rsid w:val="007B4EC7"/>
    <w:rsid w:val="007B5E33"/>
    <w:rsid w:val="007B62E8"/>
    <w:rsid w:val="007B67F3"/>
    <w:rsid w:val="007B680D"/>
    <w:rsid w:val="007B6844"/>
    <w:rsid w:val="007B6920"/>
    <w:rsid w:val="007B69C9"/>
    <w:rsid w:val="007B714B"/>
    <w:rsid w:val="007B723B"/>
    <w:rsid w:val="007B763F"/>
    <w:rsid w:val="007B76A1"/>
    <w:rsid w:val="007B79D9"/>
    <w:rsid w:val="007B7BD1"/>
    <w:rsid w:val="007B7E43"/>
    <w:rsid w:val="007C02B1"/>
    <w:rsid w:val="007C02CA"/>
    <w:rsid w:val="007C02E8"/>
    <w:rsid w:val="007C06D1"/>
    <w:rsid w:val="007C0C22"/>
    <w:rsid w:val="007C0CD2"/>
    <w:rsid w:val="007C0DD3"/>
    <w:rsid w:val="007C10AD"/>
    <w:rsid w:val="007C10DF"/>
    <w:rsid w:val="007C146F"/>
    <w:rsid w:val="007C15CD"/>
    <w:rsid w:val="007C24ED"/>
    <w:rsid w:val="007C2517"/>
    <w:rsid w:val="007C2604"/>
    <w:rsid w:val="007C29D0"/>
    <w:rsid w:val="007C2DFD"/>
    <w:rsid w:val="007C300D"/>
    <w:rsid w:val="007C305A"/>
    <w:rsid w:val="007C3127"/>
    <w:rsid w:val="007C3346"/>
    <w:rsid w:val="007C3412"/>
    <w:rsid w:val="007C35F9"/>
    <w:rsid w:val="007C38BB"/>
    <w:rsid w:val="007C3973"/>
    <w:rsid w:val="007C3AAF"/>
    <w:rsid w:val="007C41B7"/>
    <w:rsid w:val="007C44DB"/>
    <w:rsid w:val="007C45BF"/>
    <w:rsid w:val="007C489A"/>
    <w:rsid w:val="007C48D5"/>
    <w:rsid w:val="007C4A64"/>
    <w:rsid w:val="007C4D9E"/>
    <w:rsid w:val="007C50C1"/>
    <w:rsid w:val="007C5136"/>
    <w:rsid w:val="007C5505"/>
    <w:rsid w:val="007C56F5"/>
    <w:rsid w:val="007C575F"/>
    <w:rsid w:val="007C5860"/>
    <w:rsid w:val="007C664E"/>
    <w:rsid w:val="007C6777"/>
    <w:rsid w:val="007C6877"/>
    <w:rsid w:val="007C6BBD"/>
    <w:rsid w:val="007C6CD9"/>
    <w:rsid w:val="007C6CF5"/>
    <w:rsid w:val="007C72D1"/>
    <w:rsid w:val="007C764C"/>
    <w:rsid w:val="007C7B5D"/>
    <w:rsid w:val="007C7CF8"/>
    <w:rsid w:val="007D005A"/>
    <w:rsid w:val="007D007F"/>
    <w:rsid w:val="007D02C0"/>
    <w:rsid w:val="007D037F"/>
    <w:rsid w:val="007D0833"/>
    <w:rsid w:val="007D0897"/>
    <w:rsid w:val="007D0DC0"/>
    <w:rsid w:val="007D0FCF"/>
    <w:rsid w:val="007D115B"/>
    <w:rsid w:val="007D12F9"/>
    <w:rsid w:val="007D1821"/>
    <w:rsid w:val="007D1AE4"/>
    <w:rsid w:val="007D1E3E"/>
    <w:rsid w:val="007D1ECD"/>
    <w:rsid w:val="007D2067"/>
    <w:rsid w:val="007D21CE"/>
    <w:rsid w:val="007D22AB"/>
    <w:rsid w:val="007D233F"/>
    <w:rsid w:val="007D23D1"/>
    <w:rsid w:val="007D25CF"/>
    <w:rsid w:val="007D2634"/>
    <w:rsid w:val="007D27CE"/>
    <w:rsid w:val="007D290C"/>
    <w:rsid w:val="007D29B5"/>
    <w:rsid w:val="007D2A82"/>
    <w:rsid w:val="007D2AEC"/>
    <w:rsid w:val="007D3BA4"/>
    <w:rsid w:val="007D3BE9"/>
    <w:rsid w:val="007D3F81"/>
    <w:rsid w:val="007D42BD"/>
    <w:rsid w:val="007D458D"/>
    <w:rsid w:val="007D4629"/>
    <w:rsid w:val="007D4669"/>
    <w:rsid w:val="007D46E4"/>
    <w:rsid w:val="007D493A"/>
    <w:rsid w:val="007D4FF8"/>
    <w:rsid w:val="007D63C8"/>
    <w:rsid w:val="007D6A7A"/>
    <w:rsid w:val="007D6A81"/>
    <w:rsid w:val="007D6E06"/>
    <w:rsid w:val="007D6F84"/>
    <w:rsid w:val="007D6FD3"/>
    <w:rsid w:val="007D6FD6"/>
    <w:rsid w:val="007D720D"/>
    <w:rsid w:val="007D7299"/>
    <w:rsid w:val="007D735E"/>
    <w:rsid w:val="007D766E"/>
    <w:rsid w:val="007D7759"/>
    <w:rsid w:val="007E0140"/>
    <w:rsid w:val="007E01FF"/>
    <w:rsid w:val="007E079A"/>
    <w:rsid w:val="007E0912"/>
    <w:rsid w:val="007E0C8E"/>
    <w:rsid w:val="007E0F95"/>
    <w:rsid w:val="007E1317"/>
    <w:rsid w:val="007E16A5"/>
    <w:rsid w:val="007E1D0F"/>
    <w:rsid w:val="007E2621"/>
    <w:rsid w:val="007E288F"/>
    <w:rsid w:val="007E2DEF"/>
    <w:rsid w:val="007E2E22"/>
    <w:rsid w:val="007E2E54"/>
    <w:rsid w:val="007E3709"/>
    <w:rsid w:val="007E3D21"/>
    <w:rsid w:val="007E3DA5"/>
    <w:rsid w:val="007E4641"/>
    <w:rsid w:val="007E488B"/>
    <w:rsid w:val="007E48CD"/>
    <w:rsid w:val="007E4AD6"/>
    <w:rsid w:val="007E4AF5"/>
    <w:rsid w:val="007E4D45"/>
    <w:rsid w:val="007E5132"/>
    <w:rsid w:val="007E529A"/>
    <w:rsid w:val="007E570D"/>
    <w:rsid w:val="007E5B52"/>
    <w:rsid w:val="007E5C78"/>
    <w:rsid w:val="007E6010"/>
    <w:rsid w:val="007E60CB"/>
    <w:rsid w:val="007E6341"/>
    <w:rsid w:val="007E6433"/>
    <w:rsid w:val="007E646F"/>
    <w:rsid w:val="007E6625"/>
    <w:rsid w:val="007E6B17"/>
    <w:rsid w:val="007E6C4C"/>
    <w:rsid w:val="007E6CF3"/>
    <w:rsid w:val="007E7017"/>
    <w:rsid w:val="007E73CA"/>
    <w:rsid w:val="007E741A"/>
    <w:rsid w:val="007E773E"/>
    <w:rsid w:val="007E7B92"/>
    <w:rsid w:val="007E7D66"/>
    <w:rsid w:val="007E7E8D"/>
    <w:rsid w:val="007E7F71"/>
    <w:rsid w:val="007F01EE"/>
    <w:rsid w:val="007F03A1"/>
    <w:rsid w:val="007F0449"/>
    <w:rsid w:val="007F0493"/>
    <w:rsid w:val="007F06AD"/>
    <w:rsid w:val="007F09DD"/>
    <w:rsid w:val="007F0C5D"/>
    <w:rsid w:val="007F0F89"/>
    <w:rsid w:val="007F1139"/>
    <w:rsid w:val="007F15B4"/>
    <w:rsid w:val="007F1722"/>
    <w:rsid w:val="007F1A2C"/>
    <w:rsid w:val="007F1E41"/>
    <w:rsid w:val="007F1E7B"/>
    <w:rsid w:val="007F2386"/>
    <w:rsid w:val="007F23D9"/>
    <w:rsid w:val="007F2DBF"/>
    <w:rsid w:val="007F2F4C"/>
    <w:rsid w:val="007F3204"/>
    <w:rsid w:val="007F33B1"/>
    <w:rsid w:val="007F3BCD"/>
    <w:rsid w:val="007F3FF4"/>
    <w:rsid w:val="007F42CD"/>
    <w:rsid w:val="007F437B"/>
    <w:rsid w:val="007F46C0"/>
    <w:rsid w:val="007F47A4"/>
    <w:rsid w:val="007F4AF7"/>
    <w:rsid w:val="007F4D77"/>
    <w:rsid w:val="007F4D83"/>
    <w:rsid w:val="007F4DE2"/>
    <w:rsid w:val="007F4F8B"/>
    <w:rsid w:val="007F5009"/>
    <w:rsid w:val="007F51C6"/>
    <w:rsid w:val="007F51F3"/>
    <w:rsid w:val="007F51FE"/>
    <w:rsid w:val="007F53A7"/>
    <w:rsid w:val="007F56EE"/>
    <w:rsid w:val="007F65A5"/>
    <w:rsid w:val="007F65FD"/>
    <w:rsid w:val="007F72B0"/>
    <w:rsid w:val="007F792C"/>
    <w:rsid w:val="007F7BCC"/>
    <w:rsid w:val="007F7C29"/>
    <w:rsid w:val="0080076E"/>
    <w:rsid w:val="00800C16"/>
    <w:rsid w:val="00800D5B"/>
    <w:rsid w:val="00800DCA"/>
    <w:rsid w:val="00800E01"/>
    <w:rsid w:val="00800E46"/>
    <w:rsid w:val="00801068"/>
    <w:rsid w:val="008014C0"/>
    <w:rsid w:val="0080164D"/>
    <w:rsid w:val="00801BDB"/>
    <w:rsid w:val="00801E6A"/>
    <w:rsid w:val="00801EA6"/>
    <w:rsid w:val="00801F97"/>
    <w:rsid w:val="008021D8"/>
    <w:rsid w:val="00802372"/>
    <w:rsid w:val="00802763"/>
    <w:rsid w:val="00802ACF"/>
    <w:rsid w:val="008033E4"/>
    <w:rsid w:val="00803441"/>
    <w:rsid w:val="008034C1"/>
    <w:rsid w:val="008035EC"/>
    <w:rsid w:val="00803629"/>
    <w:rsid w:val="00803659"/>
    <w:rsid w:val="00803851"/>
    <w:rsid w:val="00803CF4"/>
    <w:rsid w:val="00803D25"/>
    <w:rsid w:val="0080423A"/>
    <w:rsid w:val="008048F9"/>
    <w:rsid w:val="0080507E"/>
    <w:rsid w:val="008052C1"/>
    <w:rsid w:val="008053AD"/>
    <w:rsid w:val="008058F8"/>
    <w:rsid w:val="008059AC"/>
    <w:rsid w:val="00806372"/>
    <w:rsid w:val="008069CF"/>
    <w:rsid w:val="00806BAB"/>
    <w:rsid w:val="008070BF"/>
    <w:rsid w:val="00807166"/>
    <w:rsid w:val="0080716C"/>
    <w:rsid w:val="0080720D"/>
    <w:rsid w:val="008074E9"/>
    <w:rsid w:val="00807649"/>
    <w:rsid w:val="0080780E"/>
    <w:rsid w:val="00807A5D"/>
    <w:rsid w:val="00807AA1"/>
    <w:rsid w:val="00807CB4"/>
    <w:rsid w:val="00807EB2"/>
    <w:rsid w:val="00810761"/>
    <w:rsid w:val="008107D4"/>
    <w:rsid w:val="00811208"/>
    <w:rsid w:val="00811306"/>
    <w:rsid w:val="0081161B"/>
    <w:rsid w:val="00811A56"/>
    <w:rsid w:val="00811BDE"/>
    <w:rsid w:val="00811CB2"/>
    <w:rsid w:val="008122E8"/>
    <w:rsid w:val="008127FB"/>
    <w:rsid w:val="00812A22"/>
    <w:rsid w:val="00812E1B"/>
    <w:rsid w:val="008134CE"/>
    <w:rsid w:val="008135C9"/>
    <w:rsid w:val="00813785"/>
    <w:rsid w:val="00813975"/>
    <w:rsid w:val="00813A34"/>
    <w:rsid w:val="00813D5F"/>
    <w:rsid w:val="00813ECD"/>
    <w:rsid w:val="00813F0E"/>
    <w:rsid w:val="00813F35"/>
    <w:rsid w:val="00814320"/>
    <w:rsid w:val="00814371"/>
    <w:rsid w:val="00814947"/>
    <w:rsid w:val="00814C3F"/>
    <w:rsid w:val="00814E04"/>
    <w:rsid w:val="00814FA6"/>
    <w:rsid w:val="008150FF"/>
    <w:rsid w:val="00815140"/>
    <w:rsid w:val="0081549A"/>
    <w:rsid w:val="008154C5"/>
    <w:rsid w:val="00815A2C"/>
    <w:rsid w:val="00815A63"/>
    <w:rsid w:val="00815D02"/>
    <w:rsid w:val="008163F4"/>
    <w:rsid w:val="008164E9"/>
    <w:rsid w:val="00816FFA"/>
    <w:rsid w:val="00817475"/>
    <w:rsid w:val="008175BC"/>
    <w:rsid w:val="0081776C"/>
    <w:rsid w:val="00817773"/>
    <w:rsid w:val="00817B1F"/>
    <w:rsid w:val="00820959"/>
    <w:rsid w:val="00820ADC"/>
    <w:rsid w:val="00820BBC"/>
    <w:rsid w:val="00820C37"/>
    <w:rsid w:val="00820FDE"/>
    <w:rsid w:val="00821352"/>
    <w:rsid w:val="00821631"/>
    <w:rsid w:val="008216D8"/>
    <w:rsid w:val="008216E7"/>
    <w:rsid w:val="0082175C"/>
    <w:rsid w:val="00821A85"/>
    <w:rsid w:val="00821D07"/>
    <w:rsid w:val="00821E95"/>
    <w:rsid w:val="00821FC1"/>
    <w:rsid w:val="008221C7"/>
    <w:rsid w:val="008223B3"/>
    <w:rsid w:val="008224CC"/>
    <w:rsid w:val="008224F9"/>
    <w:rsid w:val="00822A67"/>
    <w:rsid w:val="00822DFB"/>
    <w:rsid w:val="0082308B"/>
    <w:rsid w:val="008232D1"/>
    <w:rsid w:val="00823782"/>
    <w:rsid w:val="00823865"/>
    <w:rsid w:val="008238F8"/>
    <w:rsid w:val="00823C54"/>
    <w:rsid w:val="008240C7"/>
    <w:rsid w:val="00824104"/>
    <w:rsid w:val="00824437"/>
    <w:rsid w:val="00824716"/>
    <w:rsid w:val="00824768"/>
    <w:rsid w:val="00825508"/>
    <w:rsid w:val="0082568B"/>
    <w:rsid w:val="00825B6A"/>
    <w:rsid w:val="008261D4"/>
    <w:rsid w:val="00826200"/>
    <w:rsid w:val="00826326"/>
    <w:rsid w:val="00826992"/>
    <w:rsid w:val="00826AB1"/>
    <w:rsid w:val="00826C32"/>
    <w:rsid w:val="00826D72"/>
    <w:rsid w:val="008272CE"/>
    <w:rsid w:val="00827489"/>
    <w:rsid w:val="0082787B"/>
    <w:rsid w:val="008300E2"/>
    <w:rsid w:val="008301CF"/>
    <w:rsid w:val="00830212"/>
    <w:rsid w:val="00830290"/>
    <w:rsid w:val="00830386"/>
    <w:rsid w:val="008306FD"/>
    <w:rsid w:val="00830B61"/>
    <w:rsid w:val="00830BFB"/>
    <w:rsid w:val="0083104A"/>
    <w:rsid w:val="00831186"/>
    <w:rsid w:val="008315E7"/>
    <w:rsid w:val="008319E2"/>
    <w:rsid w:val="00831A6C"/>
    <w:rsid w:val="00831BE2"/>
    <w:rsid w:val="00831E4D"/>
    <w:rsid w:val="00831E61"/>
    <w:rsid w:val="008321DC"/>
    <w:rsid w:val="00832283"/>
    <w:rsid w:val="008323B6"/>
    <w:rsid w:val="0083245E"/>
    <w:rsid w:val="0083261F"/>
    <w:rsid w:val="008326CA"/>
    <w:rsid w:val="00832F73"/>
    <w:rsid w:val="00833179"/>
    <w:rsid w:val="00833304"/>
    <w:rsid w:val="00833403"/>
    <w:rsid w:val="00833E5A"/>
    <w:rsid w:val="00833F7D"/>
    <w:rsid w:val="00833FC1"/>
    <w:rsid w:val="00834009"/>
    <w:rsid w:val="0083402C"/>
    <w:rsid w:val="008345B8"/>
    <w:rsid w:val="008347B4"/>
    <w:rsid w:val="008348A1"/>
    <w:rsid w:val="00834B92"/>
    <w:rsid w:val="00834BEC"/>
    <w:rsid w:val="008351F8"/>
    <w:rsid w:val="008355FF"/>
    <w:rsid w:val="0083576A"/>
    <w:rsid w:val="00835E27"/>
    <w:rsid w:val="008361D2"/>
    <w:rsid w:val="0083636B"/>
    <w:rsid w:val="00836374"/>
    <w:rsid w:val="008363C1"/>
    <w:rsid w:val="008363E3"/>
    <w:rsid w:val="008364C5"/>
    <w:rsid w:val="00836CBD"/>
    <w:rsid w:val="00837028"/>
    <w:rsid w:val="00837228"/>
    <w:rsid w:val="0083747F"/>
    <w:rsid w:val="008377A4"/>
    <w:rsid w:val="00837E5E"/>
    <w:rsid w:val="00837F2B"/>
    <w:rsid w:val="00837FF6"/>
    <w:rsid w:val="008400BB"/>
    <w:rsid w:val="008406F4"/>
    <w:rsid w:val="00840AD3"/>
    <w:rsid w:val="0084144A"/>
    <w:rsid w:val="008418F2"/>
    <w:rsid w:val="00841E3F"/>
    <w:rsid w:val="00841F0D"/>
    <w:rsid w:val="008420F7"/>
    <w:rsid w:val="0084224B"/>
    <w:rsid w:val="0084251E"/>
    <w:rsid w:val="008426CE"/>
    <w:rsid w:val="00842AD0"/>
    <w:rsid w:val="0084331F"/>
    <w:rsid w:val="00843746"/>
    <w:rsid w:val="0084392E"/>
    <w:rsid w:val="00843A6A"/>
    <w:rsid w:val="00843C02"/>
    <w:rsid w:val="008443AF"/>
    <w:rsid w:val="0084460B"/>
    <w:rsid w:val="00844743"/>
    <w:rsid w:val="0084484D"/>
    <w:rsid w:val="00844D55"/>
    <w:rsid w:val="00844F04"/>
    <w:rsid w:val="00844FA8"/>
    <w:rsid w:val="00845199"/>
    <w:rsid w:val="00845664"/>
    <w:rsid w:val="00845A31"/>
    <w:rsid w:val="00845BE7"/>
    <w:rsid w:val="00845E35"/>
    <w:rsid w:val="00845F95"/>
    <w:rsid w:val="00846133"/>
    <w:rsid w:val="0084651B"/>
    <w:rsid w:val="008467AD"/>
    <w:rsid w:val="008469F3"/>
    <w:rsid w:val="00847288"/>
    <w:rsid w:val="0084782E"/>
    <w:rsid w:val="00847BDF"/>
    <w:rsid w:val="00847DCA"/>
    <w:rsid w:val="0085056B"/>
    <w:rsid w:val="00850E2D"/>
    <w:rsid w:val="00850E52"/>
    <w:rsid w:val="00850ED8"/>
    <w:rsid w:val="00851244"/>
    <w:rsid w:val="008517F4"/>
    <w:rsid w:val="00851B31"/>
    <w:rsid w:val="00851CB1"/>
    <w:rsid w:val="008522CF"/>
    <w:rsid w:val="00852434"/>
    <w:rsid w:val="008525C9"/>
    <w:rsid w:val="008529C7"/>
    <w:rsid w:val="00852C71"/>
    <w:rsid w:val="00852CA9"/>
    <w:rsid w:val="00852F59"/>
    <w:rsid w:val="00852FCA"/>
    <w:rsid w:val="008538FC"/>
    <w:rsid w:val="00854534"/>
    <w:rsid w:val="008548BD"/>
    <w:rsid w:val="0085490F"/>
    <w:rsid w:val="00854B0C"/>
    <w:rsid w:val="00854BAF"/>
    <w:rsid w:val="00854EEA"/>
    <w:rsid w:val="00855B68"/>
    <w:rsid w:val="00855C1A"/>
    <w:rsid w:val="00855CDD"/>
    <w:rsid w:val="00855DE8"/>
    <w:rsid w:val="00855E3B"/>
    <w:rsid w:val="00855F56"/>
    <w:rsid w:val="00856153"/>
    <w:rsid w:val="008561DE"/>
    <w:rsid w:val="00856783"/>
    <w:rsid w:val="0085679B"/>
    <w:rsid w:val="00856B40"/>
    <w:rsid w:val="00856D49"/>
    <w:rsid w:val="00857AC6"/>
    <w:rsid w:val="00857B2C"/>
    <w:rsid w:val="00857C49"/>
    <w:rsid w:val="00857EEC"/>
    <w:rsid w:val="008600E7"/>
    <w:rsid w:val="00860674"/>
    <w:rsid w:val="0086070D"/>
    <w:rsid w:val="00860918"/>
    <w:rsid w:val="00860958"/>
    <w:rsid w:val="00860C27"/>
    <w:rsid w:val="00860C81"/>
    <w:rsid w:val="0086112B"/>
    <w:rsid w:val="008616D4"/>
    <w:rsid w:val="00861A13"/>
    <w:rsid w:val="00861B0D"/>
    <w:rsid w:val="00861D52"/>
    <w:rsid w:val="00861E3A"/>
    <w:rsid w:val="008628AC"/>
    <w:rsid w:val="00863143"/>
    <w:rsid w:val="00863DBF"/>
    <w:rsid w:val="00864146"/>
    <w:rsid w:val="00864685"/>
    <w:rsid w:val="008647A7"/>
    <w:rsid w:val="0086481B"/>
    <w:rsid w:val="00864A6D"/>
    <w:rsid w:val="00864ABD"/>
    <w:rsid w:val="00864AF0"/>
    <w:rsid w:val="00864AFE"/>
    <w:rsid w:val="00865210"/>
    <w:rsid w:val="008652D2"/>
    <w:rsid w:val="00865834"/>
    <w:rsid w:val="008659FD"/>
    <w:rsid w:val="00865CDA"/>
    <w:rsid w:val="00865F2D"/>
    <w:rsid w:val="00865F63"/>
    <w:rsid w:val="00865FAB"/>
    <w:rsid w:val="00866313"/>
    <w:rsid w:val="00866ADA"/>
    <w:rsid w:val="00866B33"/>
    <w:rsid w:val="00866DB5"/>
    <w:rsid w:val="00866DD3"/>
    <w:rsid w:val="008673CF"/>
    <w:rsid w:val="008679E1"/>
    <w:rsid w:val="00867FB0"/>
    <w:rsid w:val="00867FF1"/>
    <w:rsid w:val="00870054"/>
    <w:rsid w:val="008703FA"/>
    <w:rsid w:val="008704F5"/>
    <w:rsid w:val="0087062D"/>
    <w:rsid w:val="008709BE"/>
    <w:rsid w:val="00870E77"/>
    <w:rsid w:val="00870E80"/>
    <w:rsid w:val="00871146"/>
    <w:rsid w:val="00871BCD"/>
    <w:rsid w:val="0087204E"/>
    <w:rsid w:val="00872893"/>
    <w:rsid w:val="008729DE"/>
    <w:rsid w:val="00872E2F"/>
    <w:rsid w:val="008730D7"/>
    <w:rsid w:val="008735AB"/>
    <w:rsid w:val="008737B0"/>
    <w:rsid w:val="0087390B"/>
    <w:rsid w:val="00873960"/>
    <w:rsid w:val="00873C45"/>
    <w:rsid w:val="008746A5"/>
    <w:rsid w:val="00875082"/>
    <w:rsid w:val="008752BB"/>
    <w:rsid w:val="0087546B"/>
    <w:rsid w:val="008759FE"/>
    <w:rsid w:val="00875A0B"/>
    <w:rsid w:val="00875A99"/>
    <w:rsid w:val="00875C43"/>
    <w:rsid w:val="00875F1D"/>
    <w:rsid w:val="00876EA3"/>
    <w:rsid w:val="00876FE3"/>
    <w:rsid w:val="00877121"/>
    <w:rsid w:val="0087759A"/>
    <w:rsid w:val="00877677"/>
    <w:rsid w:val="00877A6D"/>
    <w:rsid w:val="00877F5F"/>
    <w:rsid w:val="0088006B"/>
    <w:rsid w:val="0088029A"/>
    <w:rsid w:val="008803BF"/>
    <w:rsid w:val="008805AC"/>
    <w:rsid w:val="00880612"/>
    <w:rsid w:val="00880615"/>
    <w:rsid w:val="00880EBD"/>
    <w:rsid w:val="00881116"/>
    <w:rsid w:val="00881131"/>
    <w:rsid w:val="0088119E"/>
    <w:rsid w:val="0088141A"/>
    <w:rsid w:val="0088170C"/>
    <w:rsid w:val="00881DC1"/>
    <w:rsid w:val="008820B9"/>
    <w:rsid w:val="0088258B"/>
    <w:rsid w:val="00882757"/>
    <w:rsid w:val="00882A27"/>
    <w:rsid w:val="00882D35"/>
    <w:rsid w:val="00882E3F"/>
    <w:rsid w:val="00882E78"/>
    <w:rsid w:val="0088328E"/>
    <w:rsid w:val="00883ACB"/>
    <w:rsid w:val="00883CFC"/>
    <w:rsid w:val="00883F0B"/>
    <w:rsid w:val="00883FC4"/>
    <w:rsid w:val="008841E0"/>
    <w:rsid w:val="0088437B"/>
    <w:rsid w:val="008844CD"/>
    <w:rsid w:val="0088469A"/>
    <w:rsid w:val="008846B2"/>
    <w:rsid w:val="008848C5"/>
    <w:rsid w:val="00884973"/>
    <w:rsid w:val="00885218"/>
    <w:rsid w:val="0088527C"/>
    <w:rsid w:val="008854CB"/>
    <w:rsid w:val="00886177"/>
    <w:rsid w:val="008861B9"/>
    <w:rsid w:val="00886331"/>
    <w:rsid w:val="00886502"/>
    <w:rsid w:val="00886F71"/>
    <w:rsid w:val="0088704D"/>
    <w:rsid w:val="00887A65"/>
    <w:rsid w:val="00887C34"/>
    <w:rsid w:val="00890655"/>
    <w:rsid w:val="00890C20"/>
    <w:rsid w:val="00890F10"/>
    <w:rsid w:val="008910F4"/>
    <w:rsid w:val="00891201"/>
    <w:rsid w:val="0089122D"/>
    <w:rsid w:val="00891285"/>
    <w:rsid w:val="008912F2"/>
    <w:rsid w:val="0089141B"/>
    <w:rsid w:val="0089189E"/>
    <w:rsid w:val="00891D58"/>
    <w:rsid w:val="00892208"/>
    <w:rsid w:val="0089222C"/>
    <w:rsid w:val="008926B1"/>
    <w:rsid w:val="008927F8"/>
    <w:rsid w:val="008928C0"/>
    <w:rsid w:val="008929FA"/>
    <w:rsid w:val="008934BD"/>
    <w:rsid w:val="00893532"/>
    <w:rsid w:val="00893655"/>
    <w:rsid w:val="008938EE"/>
    <w:rsid w:val="00893E4D"/>
    <w:rsid w:val="00893EB7"/>
    <w:rsid w:val="00893F64"/>
    <w:rsid w:val="00894655"/>
    <w:rsid w:val="00894B8C"/>
    <w:rsid w:val="00894E83"/>
    <w:rsid w:val="00894F4D"/>
    <w:rsid w:val="0089509C"/>
    <w:rsid w:val="008950DB"/>
    <w:rsid w:val="008951C1"/>
    <w:rsid w:val="0089550F"/>
    <w:rsid w:val="00895682"/>
    <w:rsid w:val="00895810"/>
    <w:rsid w:val="00895A4F"/>
    <w:rsid w:val="00895B14"/>
    <w:rsid w:val="00895D67"/>
    <w:rsid w:val="00895DE9"/>
    <w:rsid w:val="008963B5"/>
    <w:rsid w:val="008967CB"/>
    <w:rsid w:val="008967F8"/>
    <w:rsid w:val="00896FF0"/>
    <w:rsid w:val="0089701E"/>
    <w:rsid w:val="00897383"/>
    <w:rsid w:val="00897535"/>
    <w:rsid w:val="00897695"/>
    <w:rsid w:val="00897A68"/>
    <w:rsid w:val="00897F16"/>
    <w:rsid w:val="008A02DE"/>
    <w:rsid w:val="008A090B"/>
    <w:rsid w:val="008A0A40"/>
    <w:rsid w:val="008A1091"/>
    <w:rsid w:val="008A10A9"/>
    <w:rsid w:val="008A115E"/>
    <w:rsid w:val="008A13F8"/>
    <w:rsid w:val="008A1629"/>
    <w:rsid w:val="008A1B39"/>
    <w:rsid w:val="008A1B86"/>
    <w:rsid w:val="008A1C46"/>
    <w:rsid w:val="008A22D1"/>
    <w:rsid w:val="008A2662"/>
    <w:rsid w:val="008A29D1"/>
    <w:rsid w:val="008A2E5F"/>
    <w:rsid w:val="008A3123"/>
    <w:rsid w:val="008A31C9"/>
    <w:rsid w:val="008A31D6"/>
    <w:rsid w:val="008A328B"/>
    <w:rsid w:val="008A3B5D"/>
    <w:rsid w:val="008A3D85"/>
    <w:rsid w:val="008A3DF3"/>
    <w:rsid w:val="008A4471"/>
    <w:rsid w:val="008A4480"/>
    <w:rsid w:val="008A44AC"/>
    <w:rsid w:val="008A461F"/>
    <w:rsid w:val="008A4CED"/>
    <w:rsid w:val="008A6248"/>
    <w:rsid w:val="008A63C0"/>
    <w:rsid w:val="008A642D"/>
    <w:rsid w:val="008A6560"/>
    <w:rsid w:val="008A65BA"/>
    <w:rsid w:val="008A692C"/>
    <w:rsid w:val="008A6E11"/>
    <w:rsid w:val="008A715E"/>
    <w:rsid w:val="008A7184"/>
    <w:rsid w:val="008A7193"/>
    <w:rsid w:val="008A7BEE"/>
    <w:rsid w:val="008A7C66"/>
    <w:rsid w:val="008A7F69"/>
    <w:rsid w:val="008B002B"/>
    <w:rsid w:val="008B02AD"/>
    <w:rsid w:val="008B0F23"/>
    <w:rsid w:val="008B1410"/>
    <w:rsid w:val="008B143F"/>
    <w:rsid w:val="008B16A4"/>
    <w:rsid w:val="008B18EC"/>
    <w:rsid w:val="008B1B71"/>
    <w:rsid w:val="008B1BBC"/>
    <w:rsid w:val="008B20B9"/>
    <w:rsid w:val="008B20C8"/>
    <w:rsid w:val="008B22A5"/>
    <w:rsid w:val="008B2974"/>
    <w:rsid w:val="008B29F3"/>
    <w:rsid w:val="008B2D40"/>
    <w:rsid w:val="008B2EB9"/>
    <w:rsid w:val="008B308B"/>
    <w:rsid w:val="008B3210"/>
    <w:rsid w:val="008B39DC"/>
    <w:rsid w:val="008B3CEC"/>
    <w:rsid w:val="008B4387"/>
    <w:rsid w:val="008B4418"/>
    <w:rsid w:val="008B4533"/>
    <w:rsid w:val="008B467B"/>
    <w:rsid w:val="008B4801"/>
    <w:rsid w:val="008B5433"/>
    <w:rsid w:val="008B5576"/>
    <w:rsid w:val="008B5C8D"/>
    <w:rsid w:val="008B5DB2"/>
    <w:rsid w:val="008B6359"/>
    <w:rsid w:val="008B6407"/>
    <w:rsid w:val="008B6562"/>
    <w:rsid w:val="008B6FE2"/>
    <w:rsid w:val="008B7031"/>
    <w:rsid w:val="008B76AA"/>
    <w:rsid w:val="008C00B3"/>
    <w:rsid w:val="008C0270"/>
    <w:rsid w:val="008C037E"/>
    <w:rsid w:val="008C052C"/>
    <w:rsid w:val="008C05B2"/>
    <w:rsid w:val="008C0C30"/>
    <w:rsid w:val="008C0C85"/>
    <w:rsid w:val="008C1273"/>
    <w:rsid w:val="008C1627"/>
    <w:rsid w:val="008C163A"/>
    <w:rsid w:val="008C1C1F"/>
    <w:rsid w:val="008C1D1C"/>
    <w:rsid w:val="008C1EF9"/>
    <w:rsid w:val="008C2496"/>
    <w:rsid w:val="008C2529"/>
    <w:rsid w:val="008C312C"/>
    <w:rsid w:val="008C3195"/>
    <w:rsid w:val="008C330D"/>
    <w:rsid w:val="008C3471"/>
    <w:rsid w:val="008C35AF"/>
    <w:rsid w:val="008C367C"/>
    <w:rsid w:val="008C3A7C"/>
    <w:rsid w:val="008C3B96"/>
    <w:rsid w:val="008C3C27"/>
    <w:rsid w:val="008C3D60"/>
    <w:rsid w:val="008C3DEF"/>
    <w:rsid w:val="008C3F4C"/>
    <w:rsid w:val="008C3FC0"/>
    <w:rsid w:val="008C4008"/>
    <w:rsid w:val="008C40A3"/>
    <w:rsid w:val="008C415F"/>
    <w:rsid w:val="008C4378"/>
    <w:rsid w:val="008C498B"/>
    <w:rsid w:val="008C49FE"/>
    <w:rsid w:val="008C4B42"/>
    <w:rsid w:val="008C4BE1"/>
    <w:rsid w:val="008C4DA9"/>
    <w:rsid w:val="008C52BF"/>
    <w:rsid w:val="008C534C"/>
    <w:rsid w:val="008C568F"/>
    <w:rsid w:val="008C5694"/>
    <w:rsid w:val="008C595C"/>
    <w:rsid w:val="008C59E4"/>
    <w:rsid w:val="008C5BDB"/>
    <w:rsid w:val="008C5E69"/>
    <w:rsid w:val="008C5F6C"/>
    <w:rsid w:val="008C5FDA"/>
    <w:rsid w:val="008C6241"/>
    <w:rsid w:val="008C6953"/>
    <w:rsid w:val="008C6DE2"/>
    <w:rsid w:val="008C6EDD"/>
    <w:rsid w:val="008C708D"/>
    <w:rsid w:val="008C717B"/>
    <w:rsid w:val="008C7395"/>
    <w:rsid w:val="008C76FC"/>
    <w:rsid w:val="008C7972"/>
    <w:rsid w:val="008C7DEE"/>
    <w:rsid w:val="008D0186"/>
    <w:rsid w:val="008D0E32"/>
    <w:rsid w:val="008D0E83"/>
    <w:rsid w:val="008D0EDB"/>
    <w:rsid w:val="008D1273"/>
    <w:rsid w:val="008D1420"/>
    <w:rsid w:val="008D1959"/>
    <w:rsid w:val="008D19BF"/>
    <w:rsid w:val="008D1A40"/>
    <w:rsid w:val="008D1DDB"/>
    <w:rsid w:val="008D1ED9"/>
    <w:rsid w:val="008D2207"/>
    <w:rsid w:val="008D23A5"/>
    <w:rsid w:val="008D2A1F"/>
    <w:rsid w:val="008D3007"/>
    <w:rsid w:val="008D3436"/>
    <w:rsid w:val="008D3EA0"/>
    <w:rsid w:val="008D3F85"/>
    <w:rsid w:val="008D3F9C"/>
    <w:rsid w:val="008D47CD"/>
    <w:rsid w:val="008D4A7F"/>
    <w:rsid w:val="008D4BE8"/>
    <w:rsid w:val="008D52A4"/>
    <w:rsid w:val="008D56F7"/>
    <w:rsid w:val="008D57DD"/>
    <w:rsid w:val="008D593E"/>
    <w:rsid w:val="008D5D35"/>
    <w:rsid w:val="008D5D54"/>
    <w:rsid w:val="008D5D66"/>
    <w:rsid w:val="008D672A"/>
    <w:rsid w:val="008D6D1D"/>
    <w:rsid w:val="008D70C9"/>
    <w:rsid w:val="008D729F"/>
    <w:rsid w:val="008D72EC"/>
    <w:rsid w:val="008D743A"/>
    <w:rsid w:val="008D7BE1"/>
    <w:rsid w:val="008D7CB2"/>
    <w:rsid w:val="008D7EEC"/>
    <w:rsid w:val="008E0026"/>
    <w:rsid w:val="008E034D"/>
    <w:rsid w:val="008E0371"/>
    <w:rsid w:val="008E07B5"/>
    <w:rsid w:val="008E08B5"/>
    <w:rsid w:val="008E0F66"/>
    <w:rsid w:val="008E0F91"/>
    <w:rsid w:val="008E1097"/>
    <w:rsid w:val="008E11C7"/>
    <w:rsid w:val="008E1296"/>
    <w:rsid w:val="008E12AC"/>
    <w:rsid w:val="008E137A"/>
    <w:rsid w:val="008E14A3"/>
    <w:rsid w:val="008E17A4"/>
    <w:rsid w:val="008E1FCA"/>
    <w:rsid w:val="008E2083"/>
    <w:rsid w:val="008E209F"/>
    <w:rsid w:val="008E2A29"/>
    <w:rsid w:val="008E2E0E"/>
    <w:rsid w:val="008E2E35"/>
    <w:rsid w:val="008E3155"/>
    <w:rsid w:val="008E33CC"/>
    <w:rsid w:val="008E388F"/>
    <w:rsid w:val="008E3EE0"/>
    <w:rsid w:val="008E405C"/>
    <w:rsid w:val="008E42D8"/>
    <w:rsid w:val="008E4C12"/>
    <w:rsid w:val="008E5040"/>
    <w:rsid w:val="008E519A"/>
    <w:rsid w:val="008E56DD"/>
    <w:rsid w:val="008E59C1"/>
    <w:rsid w:val="008E6046"/>
    <w:rsid w:val="008E68D5"/>
    <w:rsid w:val="008E6AF6"/>
    <w:rsid w:val="008E6C6F"/>
    <w:rsid w:val="008E6E1A"/>
    <w:rsid w:val="008E6E32"/>
    <w:rsid w:val="008E7293"/>
    <w:rsid w:val="008E73C5"/>
    <w:rsid w:val="008E77B9"/>
    <w:rsid w:val="008E7A23"/>
    <w:rsid w:val="008E7CB0"/>
    <w:rsid w:val="008E7CE8"/>
    <w:rsid w:val="008F1149"/>
    <w:rsid w:val="008F1336"/>
    <w:rsid w:val="008F13F9"/>
    <w:rsid w:val="008F1422"/>
    <w:rsid w:val="008F17D7"/>
    <w:rsid w:val="008F196A"/>
    <w:rsid w:val="008F1E99"/>
    <w:rsid w:val="008F207B"/>
    <w:rsid w:val="008F21EB"/>
    <w:rsid w:val="008F26C0"/>
    <w:rsid w:val="008F28C9"/>
    <w:rsid w:val="008F2FE2"/>
    <w:rsid w:val="008F3269"/>
    <w:rsid w:val="008F334B"/>
    <w:rsid w:val="008F336C"/>
    <w:rsid w:val="008F362A"/>
    <w:rsid w:val="008F3A35"/>
    <w:rsid w:val="008F3A62"/>
    <w:rsid w:val="008F3A93"/>
    <w:rsid w:val="008F3E05"/>
    <w:rsid w:val="008F3FAC"/>
    <w:rsid w:val="008F40F4"/>
    <w:rsid w:val="008F4178"/>
    <w:rsid w:val="008F41EA"/>
    <w:rsid w:val="008F4274"/>
    <w:rsid w:val="008F4290"/>
    <w:rsid w:val="008F4334"/>
    <w:rsid w:val="008F49E6"/>
    <w:rsid w:val="008F51D5"/>
    <w:rsid w:val="008F522F"/>
    <w:rsid w:val="008F531F"/>
    <w:rsid w:val="008F5336"/>
    <w:rsid w:val="008F53CE"/>
    <w:rsid w:val="008F54E4"/>
    <w:rsid w:val="008F5A69"/>
    <w:rsid w:val="008F5B2E"/>
    <w:rsid w:val="008F5BF1"/>
    <w:rsid w:val="008F5CF6"/>
    <w:rsid w:val="008F630E"/>
    <w:rsid w:val="008F70CD"/>
    <w:rsid w:val="008F7302"/>
    <w:rsid w:val="008F7512"/>
    <w:rsid w:val="008F77B1"/>
    <w:rsid w:val="008F78AA"/>
    <w:rsid w:val="008F7916"/>
    <w:rsid w:val="008F7C6B"/>
    <w:rsid w:val="008F7EF5"/>
    <w:rsid w:val="0090020B"/>
    <w:rsid w:val="00900279"/>
    <w:rsid w:val="0090037E"/>
    <w:rsid w:val="009005E3"/>
    <w:rsid w:val="009006E0"/>
    <w:rsid w:val="00901126"/>
    <w:rsid w:val="009018CC"/>
    <w:rsid w:val="00901B83"/>
    <w:rsid w:val="00901CEE"/>
    <w:rsid w:val="0090201A"/>
    <w:rsid w:val="009021F6"/>
    <w:rsid w:val="00902971"/>
    <w:rsid w:val="00902A14"/>
    <w:rsid w:val="00902A67"/>
    <w:rsid w:val="00902AF4"/>
    <w:rsid w:val="00902B38"/>
    <w:rsid w:val="00902C3E"/>
    <w:rsid w:val="00902C56"/>
    <w:rsid w:val="0090316B"/>
    <w:rsid w:val="00903A9F"/>
    <w:rsid w:val="00903B35"/>
    <w:rsid w:val="00903BD4"/>
    <w:rsid w:val="00903EF4"/>
    <w:rsid w:val="00904357"/>
    <w:rsid w:val="009047C1"/>
    <w:rsid w:val="00904AD4"/>
    <w:rsid w:val="00905122"/>
    <w:rsid w:val="00905243"/>
    <w:rsid w:val="0090553E"/>
    <w:rsid w:val="0090554C"/>
    <w:rsid w:val="00905609"/>
    <w:rsid w:val="00905C8A"/>
    <w:rsid w:val="00905E86"/>
    <w:rsid w:val="009060BD"/>
    <w:rsid w:val="0090610C"/>
    <w:rsid w:val="0090637F"/>
    <w:rsid w:val="00906423"/>
    <w:rsid w:val="00906BD1"/>
    <w:rsid w:val="00907165"/>
    <w:rsid w:val="00907262"/>
    <w:rsid w:val="00907300"/>
    <w:rsid w:val="00907AC7"/>
    <w:rsid w:val="00907C85"/>
    <w:rsid w:val="00907DE8"/>
    <w:rsid w:val="00907EB8"/>
    <w:rsid w:val="00910011"/>
    <w:rsid w:val="0091006A"/>
    <w:rsid w:val="0091091D"/>
    <w:rsid w:val="00910B4B"/>
    <w:rsid w:val="00910B9F"/>
    <w:rsid w:val="00910DAA"/>
    <w:rsid w:val="00911245"/>
    <w:rsid w:val="009115E0"/>
    <w:rsid w:val="00911709"/>
    <w:rsid w:val="009117A5"/>
    <w:rsid w:val="00911818"/>
    <w:rsid w:val="009119DD"/>
    <w:rsid w:val="00911BF8"/>
    <w:rsid w:val="00911C6C"/>
    <w:rsid w:val="00911C97"/>
    <w:rsid w:val="009121AD"/>
    <w:rsid w:val="0091253D"/>
    <w:rsid w:val="00912590"/>
    <w:rsid w:val="009128CB"/>
    <w:rsid w:val="009128D4"/>
    <w:rsid w:val="00912CCC"/>
    <w:rsid w:val="009131AD"/>
    <w:rsid w:val="00913819"/>
    <w:rsid w:val="00913AB0"/>
    <w:rsid w:val="00913D8D"/>
    <w:rsid w:val="0091427D"/>
    <w:rsid w:val="00914A0A"/>
    <w:rsid w:val="00914B53"/>
    <w:rsid w:val="00914C9E"/>
    <w:rsid w:val="00914E01"/>
    <w:rsid w:val="00914EBD"/>
    <w:rsid w:val="0091514E"/>
    <w:rsid w:val="009155D9"/>
    <w:rsid w:val="00915927"/>
    <w:rsid w:val="00915DEC"/>
    <w:rsid w:val="00915FD7"/>
    <w:rsid w:val="00916147"/>
    <w:rsid w:val="0091636F"/>
    <w:rsid w:val="009168C6"/>
    <w:rsid w:val="00916C51"/>
    <w:rsid w:val="00916E23"/>
    <w:rsid w:val="009177D5"/>
    <w:rsid w:val="00917AF0"/>
    <w:rsid w:val="00917B0F"/>
    <w:rsid w:val="00917CFF"/>
    <w:rsid w:val="00917D22"/>
    <w:rsid w:val="00917FD8"/>
    <w:rsid w:val="0092033D"/>
    <w:rsid w:val="009208B0"/>
    <w:rsid w:val="00920AD7"/>
    <w:rsid w:val="00921053"/>
    <w:rsid w:val="009210D2"/>
    <w:rsid w:val="00921191"/>
    <w:rsid w:val="0092145B"/>
    <w:rsid w:val="00921463"/>
    <w:rsid w:val="00921492"/>
    <w:rsid w:val="00921517"/>
    <w:rsid w:val="0092155D"/>
    <w:rsid w:val="00921575"/>
    <w:rsid w:val="00921609"/>
    <w:rsid w:val="00921AE9"/>
    <w:rsid w:val="00921AFD"/>
    <w:rsid w:val="00921C0F"/>
    <w:rsid w:val="00921D7C"/>
    <w:rsid w:val="009226AE"/>
    <w:rsid w:val="00922C45"/>
    <w:rsid w:val="00923058"/>
    <w:rsid w:val="009232B0"/>
    <w:rsid w:val="0092334F"/>
    <w:rsid w:val="009233BB"/>
    <w:rsid w:val="009234EB"/>
    <w:rsid w:val="0092380F"/>
    <w:rsid w:val="009238A4"/>
    <w:rsid w:val="00923A41"/>
    <w:rsid w:val="00923C2B"/>
    <w:rsid w:val="0092406E"/>
    <w:rsid w:val="009242D0"/>
    <w:rsid w:val="00924388"/>
    <w:rsid w:val="00924D3D"/>
    <w:rsid w:val="00924E51"/>
    <w:rsid w:val="00924F6E"/>
    <w:rsid w:val="009256CD"/>
    <w:rsid w:val="009257F0"/>
    <w:rsid w:val="009259B8"/>
    <w:rsid w:val="00925BF6"/>
    <w:rsid w:val="00925BFF"/>
    <w:rsid w:val="009261A0"/>
    <w:rsid w:val="009261BD"/>
    <w:rsid w:val="009265E3"/>
    <w:rsid w:val="009267CC"/>
    <w:rsid w:val="00926804"/>
    <w:rsid w:val="0092693B"/>
    <w:rsid w:val="00926A88"/>
    <w:rsid w:val="00926C3D"/>
    <w:rsid w:val="00926CBE"/>
    <w:rsid w:val="00926DBC"/>
    <w:rsid w:val="0092719C"/>
    <w:rsid w:val="009272D1"/>
    <w:rsid w:val="00927A78"/>
    <w:rsid w:val="00927B0C"/>
    <w:rsid w:val="00927FFC"/>
    <w:rsid w:val="009300D5"/>
    <w:rsid w:val="00930145"/>
    <w:rsid w:val="009301D9"/>
    <w:rsid w:val="00930468"/>
    <w:rsid w:val="00930657"/>
    <w:rsid w:val="009306BC"/>
    <w:rsid w:val="00930C28"/>
    <w:rsid w:val="00930ECD"/>
    <w:rsid w:val="00931289"/>
    <w:rsid w:val="009316C5"/>
    <w:rsid w:val="00931777"/>
    <w:rsid w:val="009322C8"/>
    <w:rsid w:val="0093234E"/>
    <w:rsid w:val="00932B25"/>
    <w:rsid w:val="00932D00"/>
    <w:rsid w:val="00932FCD"/>
    <w:rsid w:val="0093313F"/>
    <w:rsid w:val="0093344A"/>
    <w:rsid w:val="009335F1"/>
    <w:rsid w:val="009338BD"/>
    <w:rsid w:val="00933AAE"/>
    <w:rsid w:val="00933C7D"/>
    <w:rsid w:val="00933C9B"/>
    <w:rsid w:val="00933E85"/>
    <w:rsid w:val="00933FC6"/>
    <w:rsid w:val="0093425A"/>
    <w:rsid w:val="00934574"/>
    <w:rsid w:val="00934C8C"/>
    <w:rsid w:val="00934E45"/>
    <w:rsid w:val="00934EF0"/>
    <w:rsid w:val="00935052"/>
    <w:rsid w:val="009356CE"/>
    <w:rsid w:val="00935721"/>
    <w:rsid w:val="00935B19"/>
    <w:rsid w:val="00935CE2"/>
    <w:rsid w:val="00936134"/>
    <w:rsid w:val="009361E1"/>
    <w:rsid w:val="00936BBA"/>
    <w:rsid w:val="00936FCD"/>
    <w:rsid w:val="00937117"/>
    <w:rsid w:val="009375B6"/>
    <w:rsid w:val="0093762D"/>
    <w:rsid w:val="0093764F"/>
    <w:rsid w:val="00937759"/>
    <w:rsid w:val="00937A67"/>
    <w:rsid w:val="00937AF9"/>
    <w:rsid w:val="00937ECB"/>
    <w:rsid w:val="00940113"/>
    <w:rsid w:val="0094027E"/>
    <w:rsid w:val="0094030E"/>
    <w:rsid w:val="00940330"/>
    <w:rsid w:val="00940885"/>
    <w:rsid w:val="00940AD2"/>
    <w:rsid w:val="00941211"/>
    <w:rsid w:val="009417A9"/>
    <w:rsid w:val="00941B73"/>
    <w:rsid w:val="00941D92"/>
    <w:rsid w:val="00941F92"/>
    <w:rsid w:val="0094203A"/>
    <w:rsid w:val="0094222D"/>
    <w:rsid w:val="00942279"/>
    <w:rsid w:val="0094269D"/>
    <w:rsid w:val="00942941"/>
    <w:rsid w:val="009431AC"/>
    <w:rsid w:val="00943332"/>
    <w:rsid w:val="009433D2"/>
    <w:rsid w:val="00943650"/>
    <w:rsid w:val="009438C7"/>
    <w:rsid w:val="00943AAD"/>
    <w:rsid w:val="00943DD3"/>
    <w:rsid w:val="00943FF9"/>
    <w:rsid w:val="00944344"/>
    <w:rsid w:val="00944454"/>
    <w:rsid w:val="00944586"/>
    <w:rsid w:val="009445E7"/>
    <w:rsid w:val="009447AB"/>
    <w:rsid w:val="00944929"/>
    <w:rsid w:val="00944AD6"/>
    <w:rsid w:val="00944BF2"/>
    <w:rsid w:val="00944D71"/>
    <w:rsid w:val="009451DD"/>
    <w:rsid w:val="00945558"/>
    <w:rsid w:val="00945AAF"/>
    <w:rsid w:val="00945F21"/>
    <w:rsid w:val="00946064"/>
    <w:rsid w:val="0094606B"/>
    <w:rsid w:val="00946105"/>
    <w:rsid w:val="00946110"/>
    <w:rsid w:val="00946A56"/>
    <w:rsid w:val="00946B86"/>
    <w:rsid w:val="00947364"/>
    <w:rsid w:val="009479E1"/>
    <w:rsid w:val="00947DC0"/>
    <w:rsid w:val="009500E6"/>
    <w:rsid w:val="00950435"/>
    <w:rsid w:val="009504EC"/>
    <w:rsid w:val="00950933"/>
    <w:rsid w:val="00950B7F"/>
    <w:rsid w:val="00950DF2"/>
    <w:rsid w:val="00950E27"/>
    <w:rsid w:val="00950F67"/>
    <w:rsid w:val="00950F78"/>
    <w:rsid w:val="00951387"/>
    <w:rsid w:val="00951CC5"/>
    <w:rsid w:val="00951F1F"/>
    <w:rsid w:val="009521EE"/>
    <w:rsid w:val="00952580"/>
    <w:rsid w:val="009526F5"/>
    <w:rsid w:val="00952C58"/>
    <w:rsid w:val="00952D0D"/>
    <w:rsid w:val="00952D60"/>
    <w:rsid w:val="00953AE9"/>
    <w:rsid w:val="0095455C"/>
    <w:rsid w:val="00954830"/>
    <w:rsid w:val="00954A27"/>
    <w:rsid w:val="00954A66"/>
    <w:rsid w:val="00954CC1"/>
    <w:rsid w:val="00955D73"/>
    <w:rsid w:val="00955FBD"/>
    <w:rsid w:val="0095690F"/>
    <w:rsid w:val="009569FD"/>
    <w:rsid w:val="00956A8D"/>
    <w:rsid w:val="00956AE7"/>
    <w:rsid w:val="00956C63"/>
    <w:rsid w:val="00956E9E"/>
    <w:rsid w:val="00956EC5"/>
    <w:rsid w:val="009572A7"/>
    <w:rsid w:val="00957998"/>
    <w:rsid w:val="00957A2A"/>
    <w:rsid w:val="00957F14"/>
    <w:rsid w:val="00957FC1"/>
    <w:rsid w:val="009606CE"/>
    <w:rsid w:val="0096092D"/>
    <w:rsid w:val="0096096A"/>
    <w:rsid w:val="00960A85"/>
    <w:rsid w:val="00960EDF"/>
    <w:rsid w:val="00960FB9"/>
    <w:rsid w:val="009612DF"/>
    <w:rsid w:val="00961588"/>
    <w:rsid w:val="00961966"/>
    <w:rsid w:val="00961F09"/>
    <w:rsid w:val="00962222"/>
    <w:rsid w:val="009623A1"/>
    <w:rsid w:val="00962453"/>
    <w:rsid w:val="0096283F"/>
    <w:rsid w:val="00962925"/>
    <w:rsid w:val="00962A56"/>
    <w:rsid w:val="00962BF6"/>
    <w:rsid w:val="00962EF5"/>
    <w:rsid w:val="00962F9D"/>
    <w:rsid w:val="009635BC"/>
    <w:rsid w:val="00963803"/>
    <w:rsid w:val="00963A25"/>
    <w:rsid w:val="00963C4D"/>
    <w:rsid w:val="00963E02"/>
    <w:rsid w:val="00963E27"/>
    <w:rsid w:val="0096421E"/>
    <w:rsid w:val="00964E57"/>
    <w:rsid w:val="009654DD"/>
    <w:rsid w:val="009655C9"/>
    <w:rsid w:val="0096577D"/>
    <w:rsid w:val="00965926"/>
    <w:rsid w:val="00965C17"/>
    <w:rsid w:val="00965CA1"/>
    <w:rsid w:val="00965D71"/>
    <w:rsid w:val="00966113"/>
    <w:rsid w:val="009661A0"/>
    <w:rsid w:val="0096631B"/>
    <w:rsid w:val="00966432"/>
    <w:rsid w:val="009667B0"/>
    <w:rsid w:val="0096680B"/>
    <w:rsid w:val="0096686A"/>
    <w:rsid w:val="00966C50"/>
    <w:rsid w:val="00966DEB"/>
    <w:rsid w:val="00966FCF"/>
    <w:rsid w:val="00967081"/>
    <w:rsid w:val="009672A3"/>
    <w:rsid w:val="009674DA"/>
    <w:rsid w:val="00967959"/>
    <w:rsid w:val="009679E5"/>
    <w:rsid w:val="00967ABE"/>
    <w:rsid w:val="00967D7E"/>
    <w:rsid w:val="00967E59"/>
    <w:rsid w:val="00967EC4"/>
    <w:rsid w:val="009700E0"/>
    <w:rsid w:val="00970400"/>
    <w:rsid w:val="009706B3"/>
    <w:rsid w:val="0097082A"/>
    <w:rsid w:val="009709F5"/>
    <w:rsid w:val="00970E67"/>
    <w:rsid w:val="00971113"/>
    <w:rsid w:val="0097131A"/>
    <w:rsid w:val="00971467"/>
    <w:rsid w:val="00971B3E"/>
    <w:rsid w:val="00971DF7"/>
    <w:rsid w:val="0097237C"/>
    <w:rsid w:val="009728F7"/>
    <w:rsid w:val="0097290D"/>
    <w:rsid w:val="0097297E"/>
    <w:rsid w:val="00972CAD"/>
    <w:rsid w:val="009733DF"/>
    <w:rsid w:val="00973502"/>
    <w:rsid w:val="0097383F"/>
    <w:rsid w:val="009738B3"/>
    <w:rsid w:val="00973E3D"/>
    <w:rsid w:val="00974382"/>
    <w:rsid w:val="00974470"/>
    <w:rsid w:val="0097468E"/>
    <w:rsid w:val="00974A10"/>
    <w:rsid w:val="00974A7A"/>
    <w:rsid w:val="00974B80"/>
    <w:rsid w:val="00974CA8"/>
    <w:rsid w:val="00975042"/>
    <w:rsid w:val="00975080"/>
    <w:rsid w:val="0097509A"/>
    <w:rsid w:val="00975152"/>
    <w:rsid w:val="009751ED"/>
    <w:rsid w:val="0097535E"/>
    <w:rsid w:val="0097577C"/>
    <w:rsid w:val="00975787"/>
    <w:rsid w:val="00975920"/>
    <w:rsid w:val="009759DE"/>
    <w:rsid w:val="00975AD0"/>
    <w:rsid w:val="00975D11"/>
    <w:rsid w:val="0097620E"/>
    <w:rsid w:val="00976364"/>
    <w:rsid w:val="009764B6"/>
    <w:rsid w:val="009765E4"/>
    <w:rsid w:val="00976656"/>
    <w:rsid w:val="009769C6"/>
    <w:rsid w:val="00976B82"/>
    <w:rsid w:val="00976D5E"/>
    <w:rsid w:val="009770ED"/>
    <w:rsid w:val="009774F4"/>
    <w:rsid w:val="009777CB"/>
    <w:rsid w:val="00977846"/>
    <w:rsid w:val="00977AB0"/>
    <w:rsid w:val="00977B28"/>
    <w:rsid w:val="00977BBB"/>
    <w:rsid w:val="00977E67"/>
    <w:rsid w:val="0098001D"/>
    <w:rsid w:val="0098017B"/>
    <w:rsid w:val="0098094B"/>
    <w:rsid w:val="009810A4"/>
    <w:rsid w:val="009811EB"/>
    <w:rsid w:val="00981356"/>
    <w:rsid w:val="00981474"/>
    <w:rsid w:val="00981934"/>
    <w:rsid w:val="009822C6"/>
    <w:rsid w:val="00982986"/>
    <w:rsid w:val="009829C1"/>
    <w:rsid w:val="00982FB7"/>
    <w:rsid w:val="00983161"/>
    <w:rsid w:val="00983590"/>
    <w:rsid w:val="00983A52"/>
    <w:rsid w:val="00983DD7"/>
    <w:rsid w:val="00983F18"/>
    <w:rsid w:val="00983F97"/>
    <w:rsid w:val="009841EA"/>
    <w:rsid w:val="0098446D"/>
    <w:rsid w:val="00984760"/>
    <w:rsid w:val="009847DF"/>
    <w:rsid w:val="009848C4"/>
    <w:rsid w:val="00985190"/>
    <w:rsid w:val="00985942"/>
    <w:rsid w:val="00985B77"/>
    <w:rsid w:val="00985F8F"/>
    <w:rsid w:val="00986139"/>
    <w:rsid w:val="009861E5"/>
    <w:rsid w:val="009861E6"/>
    <w:rsid w:val="0098638B"/>
    <w:rsid w:val="009863E6"/>
    <w:rsid w:val="009867BA"/>
    <w:rsid w:val="009868E5"/>
    <w:rsid w:val="009869C2"/>
    <w:rsid w:val="00986AE3"/>
    <w:rsid w:val="00986DB3"/>
    <w:rsid w:val="00987228"/>
    <w:rsid w:val="0098725B"/>
    <w:rsid w:val="00987A06"/>
    <w:rsid w:val="009902A2"/>
    <w:rsid w:val="009905AB"/>
    <w:rsid w:val="00990DCF"/>
    <w:rsid w:val="0099104B"/>
    <w:rsid w:val="00991206"/>
    <w:rsid w:val="009919CC"/>
    <w:rsid w:val="00991A0F"/>
    <w:rsid w:val="00991E45"/>
    <w:rsid w:val="00992245"/>
    <w:rsid w:val="00992405"/>
    <w:rsid w:val="00992769"/>
    <w:rsid w:val="009928CB"/>
    <w:rsid w:val="00992E8C"/>
    <w:rsid w:val="00992EA1"/>
    <w:rsid w:val="00992F4A"/>
    <w:rsid w:val="00993949"/>
    <w:rsid w:val="00993A23"/>
    <w:rsid w:val="00993B03"/>
    <w:rsid w:val="00993E2E"/>
    <w:rsid w:val="00994623"/>
    <w:rsid w:val="00994822"/>
    <w:rsid w:val="009949B1"/>
    <w:rsid w:val="00995392"/>
    <w:rsid w:val="0099597F"/>
    <w:rsid w:val="00995C22"/>
    <w:rsid w:val="00995D82"/>
    <w:rsid w:val="00996860"/>
    <w:rsid w:val="009969E5"/>
    <w:rsid w:val="009979AD"/>
    <w:rsid w:val="00997B73"/>
    <w:rsid w:val="009A0066"/>
    <w:rsid w:val="009A025F"/>
    <w:rsid w:val="009A0353"/>
    <w:rsid w:val="009A0854"/>
    <w:rsid w:val="009A0889"/>
    <w:rsid w:val="009A0B3B"/>
    <w:rsid w:val="009A0F60"/>
    <w:rsid w:val="009A1073"/>
    <w:rsid w:val="009A135D"/>
    <w:rsid w:val="009A15BC"/>
    <w:rsid w:val="009A1654"/>
    <w:rsid w:val="009A16B2"/>
    <w:rsid w:val="009A178F"/>
    <w:rsid w:val="009A1A3A"/>
    <w:rsid w:val="009A1E6A"/>
    <w:rsid w:val="009A1FA4"/>
    <w:rsid w:val="009A226B"/>
    <w:rsid w:val="009A26E3"/>
    <w:rsid w:val="009A2AA2"/>
    <w:rsid w:val="009A2C96"/>
    <w:rsid w:val="009A352C"/>
    <w:rsid w:val="009A358E"/>
    <w:rsid w:val="009A360E"/>
    <w:rsid w:val="009A3707"/>
    <w:rsid w:val="009A3956"/>
    <w:rsid w:val="009A3F22"/>
    <w:rsid w:val="009A437E"/>
    <w:rsid w:val="009A44CD"/>
    <w:rsid w:val="009A46CE"/>
    <w:rsid w:val="009A49F0"/>
    <w:rsid w:val="009A4DBD"/>
    <w:rsid w:val="009A503C"/>
    <w:rsid w:val="009A5355"/>
    <w:rsid w:val="009A5447"/>
    <w:rsid w:val="009A594C"/>
    <w:rsid w:val="009A5B87"/>
    <w:rsid w:val="009A5C93"/>
    <w:rsid w:val="009A5CCD"/>
    <w:rsid w:val="009A60BA"/>
    <w:rsid w:val="009A6109"/>
    <w:rsid w:val="009A6435"/>
    <w:rsid w:val="009A6519"/>
    <w:rsid w:val="009A6CEF"/>
    <w:rsid w:val="009A6F57"/>
    <w:rsid w:val="009A7496"/>
    <w:rsid w:val="009A7CDF"/>
    <w:rsid w:val="009A7DA9"/>
    <w:rsid w:val="009B0375"/>
    <w:rsid w:val="009B06A9"/>
    <w:rsid w:val="009B12D3"/>
    <w:rsid w:val="009B18ED"/>
    <w:rsid w:val="009B1AA3"/>
    <w:rsid w:val="009B22DC"/>
    <w:rsid w:val="009B24E1"/>
    <w:rsid w:val="009B26AB"/>
    <w:rsid w:val="009B2894"/>
    <w:rsid w:val="009B2AA9"/>
    <w:rsid w:val="009B2C14"/>
    <w:rsid w:val="009B36EE"/>
    <w:rsid w:val="009B3929"/>
    <w:rsid w:val="009B3B6A"/>
    <w:rsid w:val="009B3D5F"/>
    <w:rsid w:val="009B3DD3"/>
    <w:rsid w:val="009B3E24"/>
    <w:rsid w:val="009B4167"/>
    <w:rsid w:val="009B4320"/>
    <w:rsid w:val="009B47FA"/>
    <w:rsid w:val="009B4B4C"/>
    <w:rsid w:val="009B4CD1"/>
    <w:rsid w:val="009B50ED"/>
    <w:rsid w:val="009B53ED"/>
    <w:rsid w:val="009B53F8"/>
    <w:rsid w:val="009B543B"/>
    <w:rsid w:val="009B5556"/>
    <w:rsid w:val="009B5AC1"/>
    <w:rsid w:val="009B5B61"/>
    <w:rsid w:val="009B5BD0"/>
    <w:rsid w:val="009B5F90"/>
    <w:rsid w:val="009B623A"/>
    <w:rsid w:val="009B62F6"/>
    <w:rsid w:val="009B67E9"/>
    <w:rsid w:val="009B6ACA"/>
    <w:rsid w:val="009B6B96"/>
    <w:rsid w:val="009B6CCD"/>
    <w:rsid w:val="009B700F"/>
    <w:rsid w:val="009B71B2"/>
    <w:rsid w:val="009B75F4"/>
    <w:rsid w:val="009B766C"/>
    <w:rsid w:val="009B7D54"/>
    <w:rsid w:val="009C01EF"/>
    <w:rsid w:val="009C0502"/>
    <w:rsid w:val="009C05B7"/>
    <w:rsid w:val="009C0656"/>
    <w:rsid w:val="009C0774"/>
    <w:rsid w:val="009C0A0D"/>
    <w:rsid w:val="009C0AB7"/>
    <w:rsid w:val="009C0E20"/>
    <w:rsid w:val="009C0ED2"/>
    <w:rsid w:val="009C10A5"/>
    <w:rsid w:val="009C13E6"/>
    <w:rsid w:val="009C15C3"/>
    <w:rsid w:val="009C2300"/>
    <w:rsid w:val="009C2540"/>
    <w:rsid w:val="009C25DF"/>
    <w:rsid w:val="009C2661"/>
    <w:rsid w:val="009C2803"/>
    <w:rsid w:val="009C2C92"/>
    <w:rsid w:val="009C323F"/>
    <w:rsid w:val="009C333F"/>
    <w:rsid w:val="009C37D0"/>
    <w:rsid w:val="009C3FE6"/>
    <w:rsid w:val="009C4254"/>
    <w:rsid w:val="009C42F4"/>
    <w:rsid w:val="009C44C3"/>
    <w:rsid w:val="009C48FD"/>
    <w:rsid w:val="009C4D0E"/>
    <w:rsid w:val="009C4E2D"/>
    <w:rsid w:val="009C5616"/>
    <w:rsid w:val="009C5813"/>
    <w:rsid w:val="009C5953"/>
    <w:rsid w:val="009C5989"/>
    <w:rsid w:val="009C5A45"/>
    <w:rsid w:val="009C60B4"/>
    <w:rsid w:val="009C61A5"/>
    <w:rsid w:val="009C691E"/>
    <w:rsid w:val="009C6C8F"/>
    <w:rsid w:val="009C711E"/>
    <w:rsid w:val="009C71FB"/>
    <w:rsid w:val="009C75A0"/>
    <w:rsid w:val="009C79A4"/>
    <w:rsid w:val="009C7BC4"/>
    <w:rsid w:val="009C7C40"/>
    <w:rsid w:val="009C7D85"/>
    <w:rsid w:val="009C7E4F"/>
    <w:rsid w:val="009D0358"/>
    <w:rsid w:val="009D0840"/>
    <w:rsid w:val="009D087C"/>
    <w:rsid w:val="009D08A1"/>
    <w:rsid w:val="009D090C"/>
    <w:rsid w:val="009D0CB7"/>
    <w:rsid w:val="009D1440"/>
    <w:rsid w:val="009D15A3"/>
    <w:rsid w:val="009D1611"/>
    <w:rsid w:val="009D1AEE"/>
    <w:rsid w:val="009D1B16"/>
    <w:rsid w:val="009D1D6E"/>
    <w:rsid w:val="009D2352"/>
    <w:rsid w:val="009D2585"/>
    <w:rsid w:val="009D25FF"/>
    <w:rsid w:val="009D2829"/>
    <w:rsid w:val="009D2861"/>
    <w:rsid w:val="009D299E"/>
    <w:rsid w:val="009D2D39"/>
    <w:rsid w:val="009D2DF1"/>
    <w:rsid w:val="009D2E98"/>
    <w:rsid w:val="009D32F9"/>
    <w:rsid w:val="009D331D"/>
    <w:rsid w:val="009D36DF"/>
    <w:rsid w:val="009D3842"/>
    <w:rsid w:val="009D4025"/>
    <w:rsid w:val="009D4207"/>
    <w:rsid w:val="009D4322"/>
    <w:rsid w:val="009D43D3"/>
    <w:rsid w:val="009D44E0"/>
    <w:rsid w:val="009D44F8"/>
    <w:rsid w:val="009D4663"/>
    <w:rsid w:val="009D4709"/>
    <w:rsid w:val="009D4738"/>
    <w:rsid w:val="009D4C05"/>
    <w:rsid w:val="009D4F79"/>
    <w:rsid w:val="009D5192"/>
    <w:rsid w:val="009D549D"/>
    <w:rsid w:val="009D5871"/>
    <w:rsid w:val="009D5A52"/>
    <w:rsid w:val="009D64D1"/>
    <w:rsid w:val="009D6860"/>
    <w:rsid w:val="009D6CFD"/>
    <w:rsid w:val="009D6F72"/>
    <w:rsid w:val="009D7238"/>
    <w:rsid w:val="009D75E6"/>
    <w:rsid w:val="009D75ED"/>
    <w:rsid w:val="009D77C7"/>
    <w:rsid w:val="009D7BC4"/>
    <w:rsid w:val="009D7FCA"/>
    <w:rsid w:val="009E049B"/>
    <w:rsid w:val="009E08C1"/>
    <w:rsid w:val="009E0FFB"/>
    <w:rsid w:val="009E10BF"/>
    <w:rsid w:val="009E11D6"/>
    <w:rsid w:val="009E1936"/>
    <w:rsid w:val="009E1D89"/>
    <w:rsid w:val="009E1E77"/>
    <w:rsid w:val="009E2002"/>
    <w:rsid w:val="009E25A9"/>
    <w:rsid w:val="009E279A"/>
    <w:rsid w:val="009E2BF8"/>
    <w:rsid w:val="009E2CBB"/>
    <w:rsid w:val="009E2CCD"/>
    <w:rsid w:val="009E2D40"/>
    <w:rsid w:val="009E2E6D"/>
    <w:rsid w:val="009E33D7"/>
    <w:rsid w:val="009E35C4"/>
    <w:rsid w:val="009E3DBE"/>
    <w:rsid w:val="009E403E"/>
    <w:rsid w:val="009E415E"/>
    <w:rsid w:val="009E428C"/>
    <w:rsid w:val="009E4316"/>
    <w:rsid w:val="009E48FD"/>
    <w:rsid w:val="009E4A1A"/>
    <w:rsid w:val="009E4D2C"/>
    <w:rsid w:val="009E4D79"/>
    <w:rsid w:val="009E4D8D"/>
    <w:rsid w:val="009E4FE1"/>
    <w:rsid w:val="009E507B"/>
    <w:rsid w:val="009E5289"/>
    <w:rsid w:val="009E555A"/>
    <w:rsid w:val="009E577F"/>
    <w:rsid w:val="009E5A83"/>
    <w:rsid w:val="009E619F"/>
    <w:rsid w:val="009E61C4"/>
    <w:rsid w:val="009E62FD"/>
    <w:rsid w:val="009E64D1"/>
    <w:rsid w:val="009E6782"/>
    <w:rsid w:val="009E69D6"/>
    <w:rsid w:val="009E6A06"/>
    <w:rsid w:val="009E6B42"/>
    <w:rsid w:val="009E6C41"/>
    <w:rsid w:val="009E6F70"/>
    <w:rsid w:val="009E7400"/>
    <w:rsid w:val="009E766B"/>
    <w:rsid w:val="009E7AF2"/>
    <w:rsid w:val="009F09AA"/>
    <w:rsid w:val="009F0C96"/>
    <w:rsid w:val="009F0E79"/>
    <w:rsid w:val="009F1C7C"/>
    <w:rsid w:val="009F1D2C"/>
    <w:rsid w:val="009F1EFF"/>
    <w:rsid w:val="009F1FC7"/>
    <w:rsid w:val="009F20DE"/>
    <w:rsid w:val="009F2199"/>
    <w:rsid w:val="009F27EE"/>
    <w:rsid w:val="009F2993"/>
    <w:rsid w:val="009F2ACB"/>
    <w:rsid w:val="009F2DCE"/>
    <w:rsid w:val="009F2E97"/>
    <w:rsid w:val="009F3140"/>
    <w:rsid w:val="009F357F"/>
    <w:rsid w:val="009F3860"/>
    <w:rsid w:val="009F410C"/>
    <w:rsid w:val="009F4157"/>
    <w:rsid w:val="009F4881"/>
    <w:rsid w:val="009F4C0F"/>
    <w:rsid w:val="009F4CA3"/>
    <w:rsid w:val="009F4D42"/>
    <w:rsid w:val="009F4E93"/>
    <w:rsid w:val="009F5160"/>
    <w:rsid w:val="009F5A34"/>
    <w:rsid w:val="009F5BF8"/>
    <w:rsid w:val="009F5D0A"/>
    <w:rsid w:val="009F5E27"/>
    <w:rsid w:val="009F5FA6"/>
    <w:rsid w:val="009F5FEF"/>
    <w:rsid w:val="009F6523"/>
    <w:rsid w:val="009F6629"/>
    <w:rsid w:val="009F679C"/>
    <w:rsid w:val="009F695D"/>
    <w:rsid w:val="009F69C2"/>
    <w:rsid w:val="009F6CD1"/>
    <w:rsid w:val="009F6D30"/>
    <w:rsid w:val="009F6E27"/>
    <w:rsid w:val="009F6EE9"/>
    <w:rsid w:val="009F6F46"/>
    <w:rsid w:val="009F73A0"/>
    <w:rsid w:val="009F73D6"/>
    <w:rsid w:val="009F7800"/>
    <w:rsid w:val="00A00770"/>
    <w:rsid w:val="00A00E97"/>
    <w:rsid w:val="00A014A4"/>
    <w:rsid w:val="00A01DF7"/>
    <w:rsid w:val="00A02213"/>
    <w:rsid w:val="00A02250"/>
    <w:rsid w:val="00A02394"/>
    <w:rsid w:val="00A026D9"/>
    <w:rsid w:val="00A026E9"/>
    <w:rsid w:val="00A029B5"/>
    <w:rsid w:val="00A02C3B"/>
    <w:rsid w:val="00A02E28"/>
    <w:rsid w:val="00A03375"/>
    <w:rsid w:val="00A0350D"/>
    <w:rsid w:val="00A0385C"/>
    <w:rsid w:val="00A038F6"/>
    <w:rsid w:val="00A03DE7"/>
    <w:rsid w:val="00A03E1D"/>
    <w:rsid w:val="00A03EB1"/>
    <w:rsid w:val="00A04BF3"/>
    <w:rsid w:val="00A05198"/>
    <w:rsid w:val="00A051CC"/>
    <w:rsid w:val="00A0550B"/>
    <w:rsid w:val="00A05692"/>
    <w:rsid w:val="00A0596E"/>
    <w:rsid w:val="00A05AC6"/>
    <w:rsid w:val="00A05AE8"/>
    <w:rsid w:val="00A05B02"/>
    <w:rsid w:val="00A05DBE"/>
    <w:rsid w:val="00A05F0A"/>
    <w:rsid w:val="00A06449"/>
    <w:rsid w:val="00A06498"/>
    <w:rsid w:val="00A06A23"/>
    <w:rsid w:val="00A06D4B"/>
    <w:rsid w:val="00A06E58"/>
    <w:rsid w:val="00A07245"/>
    <w:rsid w:val="00A07521"/>
    <w:rsid w:val="00A07AE1"/>
    <w:rsid w:val="00A07C5C"/>
    <w:rsid w:val="00A07D8E"/>
    <w:rsid w:val="00A07F5B"/>
    <w:rsid w:val="00A10019"/>
    <w:rsid w:val="00A10517"/>
    <w:rsid w:val="00A10627"/>
    <w:rsid w:val="00A108CC"/>
    <w:rsid w:val="00A10B64"/>
    <w:rsid w:val="00A10F14"/>
    <w:rsid w:val="00A110D0"/>
    <w:rsid w:val="00A11152"/>
    <w:rsid w:val="00A111FF"/>
    <w:rsid w:val="00A114E8"/>
    <w:rsid w:val="00A11522"/>
    <w:rsid w:val="00A11648"/>
    <w:rsid w:val="00A11A9C"/>
    <w:rsid w:val="00A11E53"/>
    <w:rsid w:val="00A12214"/>
    <w:rsid w:val="00A1259A"/>
    <w:rsid w:val="00A12AF4"/>
    <w:rsid w:val="00A12EA4"/>
    <w:rsid w:val="00A12F39"/>
    <w:rsid w:val="00A13533"/>
    <w:rsid w:val="00A13625"/>
    <w:rsid w:val="00A13C6E"/>
    <w:rsid w:val="00A13CDF"/>
    <w:rsid w:val="00A13EED"/>
    <w:rsid w:val="00A14304"/>
    <w:rsid w:val="00A144AD"/>
    <w:rsid w:val="00A1469F"/>
    <w:rsid w:val="00A147D2"/>
    <w:rsid w:val="00A14B3D"/>
    <w:rsid w:val="00A14BD7"/>
    <w:rsid w:val="00A14C36"/>
    <w:rsid w:val="00A14E0E"/>
    <w:rsid w:val="00A14FE1"/>
    <w:rsid w:val="00A15196"/>
    <w:rsid w:val="00A15269"/>
    <w:rsid w:val="00A153EB"/>
    <w:rsid w:val="00A15518"/>
    <w:rsid w:val="00A15A2E"/>
    <w:rsid w:val="00A15AD8"/>
    <w:rsid w:val="00A16152"/>
    <w:rsid w:val="00A1620B"/>
    <w:rsid w:val="00A162A3"/>
    <w:rsid w:val="00A16634"/>
    <w:rsid w:val="00A16E8B"/>
    <w:rsid w:val="00A17487"/>
    <w:rsid w:val="00A17537"/>
    <w:rsid w:val="00A1785B"/>
    <w:rsid w:val="00A17995"/>
    <w:rsid w:val="00A17DE4"/>
    <w:rsid w:val="00A2078B"/>
    <w:rsid w:val="00A20BFB"/>
    <w:rsid w:val="00A20FFC"/>
    <w:rsid w:val="00A210B9"/>
    <w:rsid w:val="00A21673"/>
    <w:rsid w:val="00A2171D"/>
    <w:rsid w:val="00A21A03"/>
    <w:rsid w:val="00A21A3E"/>
    <w:rsid w:val="00A21C00"/>
    <w:rsid w:val="00A21C67"/>
    <w:rsid w:val="00A21E1B"/>
    <w:rsid w:val="00A21F2E"/>
    <w:rsid w:val="00A223AC"/>
    <w:rsid w:val="00A22489"/>
    <w:rsid w:val="00A2259B"/>
    <w:rsid w:val="00A225CF"/>
    <w:rsid w:val="00A22945"/>
    <w:rsid w:val="00A22A17"/>
    <w:rsid w:val="00A22B65"/>
    <w:rsid w:val="00A236D9"/>
    <w:rsid w:val="00A239AA"/>
    <w:rsid w:val="00A23F08"/>
    <w:rsid w:val="00A23FF5"/>
    <w:rsid w:val="00A241D5"/>
    <w:rsid w:val="00A24210"/>
    <w:rsid w:val="00A2421F"/>
    <w:rsid w:val="00A2463A"/>
    <w:rsid w:val="00A24658"/>
    <w:rsid w:val="00A24707"/>
    <w:rsid w:val="00A248C3"/>
    <w:rsid w:val="00A2498C"/>
    <w:rsid w:val="00A249AA"/>
    <w:rsid w:val="00A2574E"/>
    <w:rsid w:val="00A25A5F"/>
    <w:rsid w:val="00A25D45"/>
    <w:rsid w:val="00A262B0"/>
    <w:rsid w:val="00A264F4"/>
    <w:rsid w:val="00A266AD"/>
    <w:rsid w:val="00A2674D"/>
    <w:rsid w:val="00A26D66"/>
    <w:rsid w:val="00A271F4"/>
    <w:rsid w:val="00A272C8"/>
    <w:rsid w:val="00A277B0"/>
    <w:rsid w:val="00A300FB"/>
    <w:rsid w:val="00A30124"/>
    <w:rsid w:val="00A30605"/>
    <w:rsid w:val="00A307A8"/>
    <w:rsid w:val="00A30838"/>
    <w:rsid w:val="00A30C98"/>
    <w:rsid w:val="00A30EF2"/>
    <w:rsid w:val="00A3117C"/>
    <w:rsid w:val="00A3138D"/>
    <w:rsid w:val="00A31422"/>
    <w:rsid w:val="00A314EB"/>
    <w:rsid w:val="00A31939"/>
    <w:rsid w:val="00A31B98"/>
    <w:rsid w:val="00A31ECA"/>
    <w:rsid w:val="00A32455"/>
    <w:rsid w:val="00A324D0"/>
    <w:rsid w:val="00A329A8"/>
    <w:rsid w:val="00A32C02"/>
    <w:rsid w:val="00A32C2D"/>
    <w:rsid w:val="00A333A1"/>
    <w:rsid w:val="00A3349D"/>
    <w:rsid w:val="00A334E4"/>
    <w:rsid w:val="00A335E5"/>
    <w:rsid w:val="00A33723"/>
    <w:rsid w:val="00A33A5F"/>
    <w:rsid w:val="00A33ACA"/>
    <w:rsid w:val="00A344D4"/>
    <w:rsid w:val="00A3451E"/>
    <w:rsid w:val="00A3471C"/>
    <w:rsid w:val="00A34CC6"/>
    <w:rsid w:val="00A34D87"/>
    <w:rsid w:val="00A35030"/>
    <w:rsid w:val="00A35384"/>
    <w:rsid w:val="00A353B9"/>
    <w:rsid w:val="00A35659"/>
    <w:rsid w:val="00A35751"/>
    <w:rsid w:val="00A358C2"/>
    <w:rsid w:val="00A35FC0"/>
    <w:rsid w:val="00A35FF1"/>
    <w:rsid w:val="00A36A3E"/>
    <w:rsid w:val="00A36D50"/>
    <w:rsid w:val="00A370B1"/>
    <w:rsid w:val="00A371F4"/>
    <w:rsid w:val="00A3734E"/>
    <w:rsid w:val="00A3751B"/>
    <w:rsid w:val="00A376D5"/>
    <w:rsid w:val="00A3772D"/>
    <w:rsid w:val="00A378C5"/>
    <w:rsid w:val="00A37A04"/>
    <w:rsid w:val="00A37A13"/>
    <w:rsid w:val="00A40710"/>
    <w:rsid w:val="00A4071E"/>
    <w:rsid w:val="00A40A1F"/>
    <w:rsid w:val="00A40D15"/>
    <w:rsid w:val="00A412C8"/>
    <w:rsid w:val="00A4181D"/>
    <w:rsid w:val="00A41B18"/>
    <w:rsid w:val="00A4203C"/>
    <w:rsid w:val="00A42476"/>
    <w:rsid w:val="00A428AE"/>
    <w:rsid w:val="00A42A61"/>
    <w:rsid w:val="00A42DBA"/>
    <w:rsid w:val="00A43467"/>
    <w:rsid w:val="00A43846"/>
    <w:rsid w:val="00A439C5"/>
    <w:rsid w:val="00A439E5"/>
    <w:rsid w:val="00A439F7"/>
    <w:rsid w:val="00A43A24"/>
    <w:rsid w:val="00A43DF0"/>
    <w:rsid w:val="00A43E2E"/>
    <w:rsid w:val="00A445BB"/>
    <w:rsid w:val="00A445BE"/>
    <w:rsid w:val="00A445E9"/>
    <w:rsid w:val="00A44A81"/>
    <w:rsid w:val="00A44C56"/>
    <w:rsid w:val="00A44E8C"/>
    <w:rsid w:val="00A44EED"/>
    <w:rsid w:val="00A45401"/>
    <w:rsid w:val="00A458B0"/>
    <w:rsid w:val="00A4594F"/>
    <w:rsid w:val="00A45BFC"/>
    <w:rsid w:val="00A45DC6"/>
    <w:rsid w:val="00A4604F"/>
    <w:rsid w:val="00A46240"/>
    <w:rsid w:val="00A464C0"/>
    <w:rsid w:val="00A465A5"/>
    <w:rsid w:val="00A46642"/>
    <w:rsid w:val="00A47C36"/>
    <w:rsid w:val="00A50234"/>
    <w:rsid w:val="00A50386"/>
    <w:rsid w:val="00A503BB"/>
    <w:rsid w:val="00A504ED"/>
    <w:rsid w:val="00A50A8A"/>
    <w:rsid w:val="00A50B1E"/>
    <w:rsid w:val="00A50E1B"/>
    <w:rsid w:val="00A5100A"/>
    <w:rsid w:val="00A51369"/>
    <w:rsid w:val="00A51727"/>
    <w:rsid w:val="00A51756"/>
    <w:rsid w:val="00A5176B"/>
    <w:rsid w:val="00A5184A"/>
    <w:rsid w:val="00A519A1"/>
    <w:rsid w:val="00A51AB7"/>
    <w:rsid w:val="00A526C1"/>
    <w:rsid w:val="00A52EBE"/>
    <w:rsid w:val="00A532D9"/>
    <w:rsid w:val="00A53394"/>
    <w:rsid w:val="00A534B5"/>
    <w:rsid w:val="00A53513"/>
    <w:rsid w:val="00A5372B"/>
    <w:rsid w:val="00A538C4"/>
    <w:rsid w:val="00A53945"/>
    <w:rsid w:val="00A540D0"/>
    <w:rsid w:val="00A54338"/>
    <w:rsid w:val="00A54C4C"/>
    <w:rsid w:val="00A55584"/>
    <w:rsid w:val="00A556D4"/>
    <w:rsid w:val="00A55A13"/>
    <w:rsid w:val="00A55B03"/>
    <w:rsid w:val="00A55E75"/>
    <w:rsid w:val="00A55EF1"/>
    <w:rsid w:val="00A5688B"/>
    <w:rsid w:val="00A56B93"/>
    <w:rsid w:val="00A56F96"/>
    <w:rsid w:val="00A5709A"/>
    <w:rsid w:val="00A574FB"/>
    <w:rsid w:val="00A5791E"/>
    <w:rsid w:val="00A57A7B"/>
    <w:rsid w:val="00A57AA6"/>
    <w:rsid w:val="00A57E5B"/>
    <w:rsid w:val="00A60D2B"/>
    <w:rsid w:val="00A60D65"/>
    <w:rsid w:val="00A60FDC"/>
    <w:rsid w:val="00A61495"/>
    <w:rsid w:val="00A618B3"/>
    <w:rsid w:val="00A618D7"/>
    <w:rsid w:val="00A61AF8"/>
    <w:rsid w:val="00A61BA5"/>
    <w:rsid w:val="00A62070"/>
    <w:rsid w:val="00A6217C"/>
    <w:rsid w:val="00A6265F"/>
    <w:rsid w:val="00A62CE0"/>
    <w:rsid w:val="00A62D0C"/>
    <w:rsid w:val="00A630BF"/>
    <w:rsid w:val="00A635A8"/>
    <w:rsid w:val="00A635E8"/>
    <w:rsid w:val="00A63998"/>
    <w:rsid w:val="00A6404E"/>
    <w:rsid w:val="00A643D5"/>
    <w:rsid w:val="00A645EC"/>
    <w:rsid w:val="00A64A3F"/>
    <w:rsid w:val="00A64EEF"/>
    <w:rsid w:val="00A6575B"/>
    <w:rsid w:val="00A65820"/>
    <w:rsid w:val="00A65A6B"/>
    <w:rsid w:val="00A664B7"/>
    <w:rsid w:val="00A6680D"/>
    <w:rsid w:val="00A66F61"/>
    <w:rsid w:val="00A67192"/>
    <w:rsid w:val="00A67500"/>
    <w:rsid w:val="00A675A7"/>
    <w:rsid w:val="00A67D76"/>
    <w:rsid w:val="00A7030F"/>
    <w:rsid w:val="00A7046C"/>
    <w:rsid w:val="00A704BC"/>
    <w:rsid w:val="00A707BF"/>
    <w:rsid w:val="00A70B70"/>
    <w:rsid w:val="00A70B93"/>
    <w:rsid w:val="00A70DFA"/>
    <w:rsid w:val="00A71156"/>
    <w:rsid w:val="00A71356"/>
    <w:rsid w:val="00A71985"/>
    <w:rsid w:val="00A71A84"/>
    <w:rsid w:val="00A71B89"/>
    <w:rsid w:val="00A71F23"/>
    <w:rsid w:val="00A723A0"/>
    <w:rsid w:val="00A7264C"/>
    <w:rsid w:val="00A72BCE"/>
    <w:rsid w:val="00A72DD1"/>
    <w:rsid w:val="00A73130"/>
    <w:rsid w:val="00A73488"/>
    <w:rsid w:val="00A73753"/>
    <w:rsid w:val="00A73894"/>
    <w:rsid w:val="00A73D33"/>
    <w:rsid w:val="00A7414A"/>
    <w:rsid w:val="00A74C29"/>
    <w:rsid w:val="00A74D30"/>
    <w:rsid w:val="00A75433"/>
    <w:rsid w:val="00A75704"/>
    <w:rsid w:val="00A757F8"/>
    <w:rsid w:val="00A75BD3"/>
    <w:rsid w:val="00A75C06"/>
    <w:rsid w:val="00A7607D"/>
    <w:rsid w:val="00A760A6"/>
    <w:rsid w:val="00A765CC"/>
    <w:rsid w:val="00A76650"/>
    <w:rsid w:val="00A768E0"/>
    <w:rsid w:val="00A76C4B"/>
    <w:rsid w:val="00A774B6"/>
    <w:rsid w:val="00A774D6"/>
    <w:rsid w:val="00A77545"/>
    <w:rsid w:val="00A77845"/>
    <w:rsid w:val="00A77BB3"/>
    <w:rsid w:val="00A77D34"/>
    <w:rsid w:val="00A77E52"/>
    <w:rsid w:val="00A80319"/>
    <w:rsid w:val="00A80BE9"/>
    <w:rsid w:val="00A80CE8"/>
    <w:rsid w:val="00A81094"/>
    <w:rsid w:val="00A81103"/>
    <w:rsid w:val="00A812C2"/>
    <w:rsid w:val="00A8172F"/>
    <w:rsid w:val="00A8177D"/>
    <w:rsid w:val="00A817C3"/>
    <w:rsid w:val="00A81CF2"/>
    <w:rsid w:val="00A8210D"/>
    <w:rsid w:val="00A82229"/>
    <w:rsid w:val="00A82ED1"/>
    <w:rsid w:val="00A82F4D"/>
    <w:rsid w:val="00A830F2"/>
    <w:rsid w:val="00A838AA"/>
    <w:rsid w:val="00A839A6"/>
    <w:rsid w:val="00A83C2C"/>
    <w:rsid w:val="00A83D37"/>
    <w:rsid w:val="00A8412C"/>
    <w:rsid w:val="00A845AD"/>
    <w:rsid w:val="00A845D0"/>
    <w:rsid w:val="00A84737"/>
    <w:rsid w:val="00A8479E"/>
    <w:rsid w:val="00A84D63"/>
    <w:rsid w:val="00A84F12"/>
    <w:rsid w:val="00A84F33"/>
    <w:rsid w:val="00A84F3E"/>
    <w:rsid w:val="00A850A5"/>
    <w:rsid w:val="00A85A8E"/>
    <w:rsid w:val="00A85AEE"/>
    <w:rsid w:val="00A85B95"/>
    <w:rsid w:val="00A85D4F"/>
    <w:rsid w:val="00A8600B"/>
    <w:rsid w:val="00A862AE"/>
    <w:rsid w:val="00A863CB"/>
    <w:rsid w:val="00A86623"/>
    <w:rsid w:val="00A867DE"/>
    <w:rsid w:val="00A86CDF"/>
    <w:rsid w:val="00A86DFD"/>
    <w:rsid w:val="00A876EC"/>
    <w:rsid w:val="00A87B21"/>
    <w:rsid w:val="00A87B5B"/>
    <w:rsid w:val="00A87D3B"/>
    <w:rsid w:val="00A87DA1"/>
    <w:rsid w:val="00A87DD2"/>
    <w:rsid w:val="00A900C7"/>
    <w:rsid w:val="00A90170"/>
    <w:rsid w:val="00A901EC"/>
    <w:rsid w:val="00A90BDB"/>
    <w:rsid w:val="00A90DB3"/>
    <w:rsid w:val="00A90FF9"/>
    <w:rsid w:val="00A910AE"/>
    <w:rsid w:val="00A91144"/>
    <w:rsid w:val="00A914C2"/>
    <w:rsid w:val="00A916A3"/>
    <w:rsid w:val="00A91791"/>
    <w:rsid w:val="00A917E7"/>
    <w:rsid w:val="00A918D1"/>
    <w:rsid w:val="00A91E57"/>
    <w:rsid w:val="00A91E64"/>
    <w:rsid w:val="00A92183"/>
    <w:rsid w:val="00A924DC"/>
    <w:rsid w:val="00A924F9"/>
    <w:rsid w:val="00A9297F"/>
    <w:rsid w:val="00A92A2B"/>
    <w:rsid w:val="00A92CEE"/>
    <w:rsid w:val="00A92DD2"/>
    <w:rsid w:val="00A934C4"/>
    <w:rsid w:val="00A9354C"/>
    <w:rsid w:val="00A93A06"/>
    <w:rsid w:val="00A93C97"/>
    <w:rsid w:val="00A93DD4"/>
    <w:rsid w:val="00A94AD2"/>
    <w:rsid w:val="00A9548E"/>
    <w:rsid w:val="00A95723"/>
    <w:rsid w:val="00A95AC6"/>
    <w:rsid w:val="00A95B26"/>
    <w:rsid w:val="00A95BE3"/>
    <w:rsid w:val="00A95FA5"/>
    <w:rsid w:val="00A96153"/>
    <w:rsid w:val="00A96803"/>
    <w:rsid w:val="00A96E6C"/>
    <w:rsid w:val="00A96FD6"/>
    <w:rsid w:val="00A97350"/>
    <w:rsid w:val="00A9788C"/>
    <w:rsid w:val="00A9796B"/>
    <w:rsid w:val="00A97B31"/>
    <w:rsid w:val="00AA081C"/>
    <w:rsid w:val="00AA0A42"/>
    <w:rsid w:val="00AA0AD5"/>
    <w:rsid w:val="00AA0CC0"/>
    <w:rsid w:val="00AA1120"/>
    <w:rsid w:val="00AA15C3"/>
    <w:rsid w:val="00AA16D4"/>
    <w:rsid w:val="00AA181D"/>
    <w:rsid w:val="00AA185D"/>
    <w:rsid w:val="00AA1957"/>
    <w:rsid w:val="00AA1BD7"/>
    <w:rsid w:val="00AA2122"/>
    <w:rsid w:val="00AA2141"/>
    <w:rsid w:val="00AA21D6"/>
    <w:rsid w:val="00AA301E"/>
    <w:rsid w:val="00AA36E1"/>
    <w:rsid w:val="00AA3870"/>
    <w:rsid w:val="00AA3A97"/>
    <w:rsid w:val="00AA3AEA"/>
    <w:rsid w:val="00AA3E43"/>
    <w:rsid w:val="00AA3F5A"/>
    <w:rsid w:val="00AA4237"/>
    <w:rsid w:val="00AA42E1"/>
    <w:rsid w:val="00AA44B3"/>
    <w:rsid w:val="00AA48F7"/>
    <w:rsid w:val="00AA4B6A"/>
    <w:rsid w:val="00AA4E89"/>
    <w:rsid w:val="00AA52DE"/>
    <w:rsid w:val="00AA5907"/>
    <w:rsid w:val="00AA5A63"/>
    <w:rsid w:val="00AA5A6E"/>
    <w:rsid w:val="00AA5A9B"/>
    <w:rsid w:val="00AA5EF4"/>
    <w:rsid w:val="00AA615B"/>
    <w:rsid w:val="00AA696F"/>
    <w:rsid w:val="00AA6A38"/>
    <w:rsid w:val="00AA70D4"/>
    <w:rsid w:val="00AA71EA"/>
    <w:rsid w:val="00AA72FF"/>
    <w:rsid w:val="00AA73B6"/>
    <w:rsid w:val="00AA73B9"/>
    <w:rsid w:val="00AA76E1"/>
    <w:rsid w:val="00AA79C5"/>
    <w:rsid w:val="00AA7A76"/>
    <w:rsid w:val="00AA7B3F"/>
    <w:rsid w:val="00AA7E9F"/>
    <w:rsid w:val="00AA7FC4"/>
    <w:rsid w:val="00AB085A"/>
    <w:rsid w:val="00AB098A"/>
    <w:rsid w:val="00AB0C10"/>
    <w:rsid w:val="00AB0C6A"/>
    <w:rsid w:val="00AB0FED"/>
    <w:rsid w:val="00AB0FFD"/>
    <w:rsid w:val="00AB1675"/>
    <w:rsid w:val="00AB1C28"/>
    <w:rsid w:val="00AB230E"/>
    <w:rsid w:val="00AB2892"/>
    <w:rsid w:val="00AB39EE"/>
    <w:rsid w:val="00AB3A09"/>
    <w:rsid w:val="00AB3EA5"/>
    <w:rsid w:val="00AB413D"/>
    <w:rsid w:val="00AB41D8"/>
    <w:rsid w:val="00AB4395"/>
    <w:rsid w:val="00AB47A1"/>
    <w:rsid w:val="00AB4E36"/>
    <w:rsid w:val="00AB51B2"/>
    <w:rsid w:val="00AB52B3"/>
    <w:rsid w:val="00AB55F3"/>
    <w:rsid w:val="00AB5D12"/>
    <w:rsid w:val="00AB612F"/>
    <w:rsid w:val="00AB6471"/>
    <w:rsid w:val="00AB666F"/>
    <w:rsid w:val="00AB6DF7"/>
    <w:rsid w:val="00AB73B7"/>
    <w:rsid w:val="00AB7536"/>
    <w:rsid w:val="00AB7B79"/>
    <w:rsid w:val="00AC039D"/>
    <w:rsid w:val="00AC051B"/>
    <w:rsid w:val="00AC0992"/>
    <w:rsid w:val="00AC0BC2"/>
    <w:rsid w:val="00AC0BDC"/>
    <w:rsid w:val="00AC0BEA"/>
    <w:rsid w:val="00AC10ED"/>
    <w:rsid w:val="00AC1BE3"/>
    <w:rsid w:val="00AC1D25"/>
    <w:rsid w:val="00AC1D9B"/>
    <w:rsid w:val="00AC1F0A"/>
    <w:rsid w:val="00AC1FCD"/>
    <w:rsid w:val="00AC2292"/>
    <w:rsid w:val="00AC23C7"/>
    <w:rsid w:val="00AC2613"/>
    <w:rsid w:val="00AC2664"/>
    <w:rsid w:val="00AC26F9"/>
    <w:rsid w:val="00AC275E"/>
    <w:rsid w:val="00AC2857"/>
    <w:rsid w:val="00AC30BF"/>
    <w:rsid w:val="00AC34FB"/>
    <w:rsid w:val="00AC3659"/>
    <w:rsid w:val="00AC39DC"/>
    <w:rsid w:val="00AC3A20"/>
    <w:rsid w:val="00AC4081"/>
    <w:rsid w:val="00AC47E4"/>
    <w:rsid w:val="00AC4A25"/>
    <w:rsid w:val="00AC4CF4"/>
    <w:rsid w:val="00AC4E4E"/>
    <w:rsid w:val="00AC4EE2"/>
    <w:rsid w:val="00AC5045"/>
    <w:rsid w:val="00AC5347"/>
    <w:rsid w:val="00AC5439"/>
    <w:rsid w:val="00AC545F"/>
    <w:rsid w:val="00AC56C5"/>
    <w:rsid w:val="00AC5986"/>
    <w:rsid w:val="00AC6133"/>
    <w:rsid w:val="00AC627E"/>
    <w:rsid w:val="00AC63A1"/>
    <w:rsid w:val="00AC67F3"/>
    <w:rsid w:val="00AC6836"/>
    <w:rsid w:val="00AC6A46"/>
    <w:rsid w:val="00AC6FE1"/>
    <w:rsid w:val="00AC721C"/>
    <w:rsid w:val="00AC7245"/>
    <w:rsid w:val="00AC7515"/>
    <w:rsid w:val="00AC75EE"/>
    <w:rsid w:val="00AC7CF7"/>
    <w:rsid w:val="00AC7D68"/>
    <w:rsid w:val="00AD0188"/>
    <w:rsid w:val="00AD02D9"/>
    <w:rsid w:val="00AD083F"/>
    <w:rsid w:val="00AD0B4B"/>
    <w:rsid w:val="00AD0CCE"/>
    <w:rsid w:val="00AD0E18"/>
    <w:rsid w:val="00AD111E"/>
    <w:rsid w:val="00AD131C"/>
    <w:rsid w:val="00AD1832"/>
    <w:rsid w:val="00AD18A1"/>
    <w:rsid w:val="00AD18C5"/>
    <w:rsid w:val="00AD1E6C"/>
    <w:rsid w:val="00AD1F8F"/>
    <w:rsid w:val="00AD20F8"/>
    <w:rsid w:val="00AD25A0"/>
    <w:rsid w:val="00AD265C"/>
    <w:rsid w:val="00AD2696"/>
    <w:rsid w:val="00AD2D22"/>
    <w:rsid w:val="00AD2E56"/>
    <w:rsid w:val="00AD31EC"/>
    <w:rsid w:val="00AD383A"/>
    <w:rsid w:val="00AD384C"/>
    <w:rsid w:val="00AD38C3"/>
    <w:rsid w:val="00AD39B8"/>
    <w:rsid w:val="00AD3AD5"/>
    <w:rsid w:val="00AD40B8"/>
    <w:rsid w:val="00AD4417"/>
    <w:rsid w:val="00AD464F"/>
    <w:rsid w:val="00AD4B36"/>
    <w:rsid w:val="00AD4B9A"/>
    <w:rsid w:val="00AD4C4E"/>
    <w:rsid w:val="00AD4EDB"/>
    <w:rsid w:val="00AD526B"/>
    <w:rsid w:val="00AD52BD"/>
    <w:rsid w:val="00AD547E"/>
    <w:rsid w:val="00AD55CB"/>
    <w:rsid w:val="00AD5861"/>
    <w:rsid w:val="00AD599C"/>
    <w:rsid w:val="00AD5A1F"/>
    <w:rsid w:val="00AD5B91"/>
    <w:rsid w:val="00AD5E84"/>
    <w:rsid w:val="00AD651C"/>
    <w:rsid w:val="00AD6637"/>
    <w:rsid w:val="00AD66BD"/>
    <w:rsid w:val="00AD67C8"/>
    <w:rsid w:val="00AD6BAE"/>
    <w:rsid w:val="00AD6BD0"/>
    <w:rsid w:val="00AD6CAF"/>
    <w:rsid w:val="00AD6E00"/>
    <w:rsid w:val="00AD7224"/>
    <w:rsid w:val="00AD732C"/>
    <w:rsid w:val="00AD7352"/>
    <w:rsid w:val="00AD7393"/>
    <w:rsid w:val="00AE04B8"/>
    <w:rsid w:val="00AE0F75"/>
    <w:rsid w:val="00AE0FF8"/>
    <w:rsid w:val="00AE1126"/>
    <w:rsid w:val="00AE11CB"/>
    <w:rsid w:val="00AE1396"/>
    <w:rsid w:val="00AE19B4"/>
    <w:rsid w:val="00AE1F4A"/>
    <w:rsid w:val="00AE20A4"/>
    <w:rsid w:val="00AE20B6"/>
    <w:rsid w:val="00AE22A1"/>
    <w:rsid w:val="00AE291B"/>
    <w:rsid w:val="00AE2A7C"/>
    <w:rsid w:val="00AE2AF0"/>
    <w:rsid w:val="00AE2C55"/>
    <w:rsid w:val="00AE2C68"/>
    <w:rsid w:val="00AE303A"/>
    <w:rsid w:val="00AE30A1"/>
    <w:rsid w:val="00AE3100"/>
    <w:rsid w:val="00AE3103"/>
    <w:rsid w:val="00AE35C5"/>
    <w:rsid w:val="00AE38BA"/>
    <w:rsid w:val="00AE3B7B"/>
    <w:rsid w:val="00AE3BE1"/>
    <w:rsid w:val="00AE3D78"/>
    <w:rsid w:val="00AE3DB4"/>
    <w:rsid w:val="00AE3F10"/>
    <w:rsid w:val="00AE4107"/>
    <w:rsid w:val="00AE461A"/>
    <w:rsid w:val="00AE5047"/>
    <w:rsid w:val="00AE521E"/>
    <w:rsid w:val="00AE5264"/>
    <w:rsid w:val="00AE5636"/>
    <w:rsid w:val="00AE5743"/>
    <w:rsid w:val="00AE5AF5"/>
    <w:rsid w:val="00AE5B2C"/>
    <w:rsid w:val="00AE5CEF"/>
    <w:rsid w:val="00AE637C"/>
    <w:rsid w:val="00AE63EE"/>
    <w:rsid w:val="00AE6426"/>
    <w:rsid w:val="00AE674B"/>
    <w:rsid w:val="00AE67E6"/>
    <w:rsid w:val="00AE686E"/>
    <w:rsid w:val="00AE69C1"/>
    <w:rsid w:val="00AE6BE3"/>
    <w:rsid w:val="00AE6D63"/>
    <w:rsid w:val="00AE7444"/>
    <w:rsid w:val="00AE7A7D"/>
    <w:rsid w:val="00AF0058"/>
    <w:rsid w:val="00AF06D5"/>
    <w:rsid w:val="00AF0BE4"/>
    <w:rsid w:val="00AF170E"/>
    <w:rsid w:val="00AF184B"/>
    <w:rsid w:val="00AF1BC8"/>
    <w:rsid w:val="00AF1BD8"/>
    <w:rsid w:val="00AF1BFD"/>
    <w:rsid w:val="00AF1E8B"/>
    <w:rsid w:val="00AF1FAA"/>
    <w:rsid w:val="00AF2031"/>
    <w:rsid w:val="00AF2087"/>
    <w:rsid w:val="00AF2119"/>
    <w:rsid w:val="00AF21A7"/>
    <w:rsid w:val="00AF21B6"/>
    <w:rsid w:val="00AF225E"/>
    <w:rsid w:val="00AF250A"/>
    <w:rsid w:val="00AF26DA"/>
    <w:rsid w:val="00AF2C32"/>
    <w:rsid w:val="00AF2DDC"/>
    <w:rsid w:val="00AF2F7B"/>
    <w:rsid w:val="00AF3B3A"/>
    <w:rsid w:val="00AF3C4A"/>
    <w:rsid w:val="00AF3DBB"/>
    <w:rsid w:val="00AF3E6C"/>
    <w:rsid w:val="00AF4257"/>
    <w:rsid w:val="00AF42B4"/>
    <w:rsid w:val="00AF4598"/>
    <w:rsid w:val="00AF48ED"/>
    <w:rsid w:val="00AF4CD0"/>
    <w:rsid w:val="00AF5156"/>
    <w:rsid w:val="00AF58AB"/>
    <w:rsid w:val="00AF5A36"/>
    <w:rsid w:val="00AF601F"/>
    <w:rsid w:val="00AF610A"/>
    <w:rsid w:val="00AF612E"/>
    <w:rsid w:val="00AF6172"/>
    <w:rsid w:val="00AF64C2"/>
    <w:rsid w:val="00AF6728"/>
    <w:rsid w:val="00AF6D15"/>
    <w:rsid w:val="00AF6F2B"/>
    <w:rsid w:val="00AF725D"/>
    <w:rsid w:val="00AF7617"/>
    <w:rsid w:val="00AF7AAC"/>
    <w:rsid w:val="00AF7C2E"/>
    <w:rsid w:val="00B0014E"/>
    <w:rsid w:val="00B0028C"/>
    <w:rsid w:val="00B00785"/>
    <w:rsid w:val="00B00C2D"/>
    <w:rsid w:val="00B016F5"/>
    <w:rsid w:val="00B016FF"/>
    <w:rsid w:val="00B01920"/>
    <w:rsid w:val="00B01B65"/>
    <w:rsid w:val="00B01C6B"/>
    <w:rsid w:val="00B01ED0"/>
    <w:rsid w:val="00B01F49"/>
    <w:rsid w:val="00B0262D"/>
    <w:rsid w:val="00B02868"/>
    <w:rsid w:val="00B029DE"/>
    <w:rsid w:val="00B02A3C"/>
    <w:rsid w:val="00B02B14"/>
    <w:rsid w:val="00B02E61"/>
    <w:rsid w:val="00B02F69"/>
    <w:rsid w:val="00B03014"/>
    <w:rsid w:val="00B03167"/>
    <w:rsid w:val="00B031A2"/>
    <w:rsid w:val="00B031BB"/>
    <w:rsid w:val="00B03202"/>
    <w:rsid w:val="00B0359F"/>
    <w:rsid w:val="00B03B27"/>
    <w:rsid w:val="00B03BE0"/>
    <w:rsid w:val="00B03F7A"/>
    <w:rsid w:val="00B04340"/>
    <w:rsid w:val="00B04508"/>
    <w:rsid w:val="00B04583"/>
    <w:rsid w:val="00B046A5"/>
    <w:rsid w:val="00B04739"/>
    <w:rsid w:val="00B048CE"/>
    <w:rsid w:val="00B04915"/>
    <w:rsid w:val="00B04C96"/>
    <w:rsid w:val="00B04FFF"/>
    <w:rsid w:val="00B0536D"/>
    <w:rsid w:val="00B0559E"/>
    <w:rsid w:val="00B05B98"/>
    <w:rsid w:val="00B05CBE"/>
    <w:rsid w:val="00B05CD4"/>
    <w:rsid w:val="00B05E9D"/>
    <w:rsid w:val="00B060DE"/>
    <w:rsid w:val="00B0693A"/>
    <w:rsid w:val="00B06A9C"/>
    <w:rsid w:val="00B06C57"/>
    <w:rsid w:val="00B0716C"/>
    <w:rsid w:val="00B07653"/>
    <w:rsid w:val="00B10199"/>
    <w:rsid w:val="00B101C5"/>
    <w:rsid w:val="00B104DD"/>
    <w:rsid w:val="00B1054E"/>
    <w:rsid w:val="00B105B9"/>
    <w:rsid w:val="00B1092D"/>
    <w:rsid w:val="00B10D5F"/>
    <w:rsid w:val="00B10E8A"/>
    <w:rsid w:val="00B11049"/>
    <w:rsid w:val="00B112A9"/>
    <w:rsid w:val="00B114AF"/>
    <w:rsid w:val="00B1169B"/>
    <w:rsid w:val="00B1177B"/>
    <w:rsid w:val="00B11A10"/>
    <w:rsid w:val="00B11C1A"/>
    <w:rsid w:val="00B1215B"/>
    <w:rsid w:val="00B1243C"/>
    <w:rsid w:val="00B1273A"/>
    <w:rsid w:val="00B128D0"/>
    <w:rsid w:val="00B1299D"/>
    <w:rsid w:val="00B12A96"/>
    <w:rsid w:val="00B12B1C"/>
    <w:rsid w:val="00B12E1E"/>
    <w:rsid w:val="00B12F00"/>
    <w:rsid w:val="00B1333B"/>
    <w:rsid w:val="00B134CD"/>
    <w:rsid w:val="00B13D76"/>
    <w:rsid w:val="00B13DC2"/>
    <w:rsid w:val="00B13FF9"/>
    <w:rsid w:val="00B140E4"/>
    <w:rsid w:val="00B14134"/>
    <w:rsid w:val="00B14228"/>
    <w:rsid w:val="00B142C7"/>
    <w:rsid w:val="00B1464E"/>
    <w:rsid w:val="00B14E8D"/>
    <w:rsid w:val="00B14E96"/>
    <w:rsid w:val="00B152BF"/>
    <w:rsid w:val="00B153AD"/>
    <w:rsid w:val="00B15449"/>
    <w:rsid w:val="00B15546"/>
    <w:rsid w:val="00B15A40"/>
    <w:rsid w:val="00B1643C"/>
    <w:rsid w:val="00B1643E"/>
    <w:rsid w:val="00B168A6"/>
    <w:rsid w:val="00B16A1F"/>
    <w:rsid w:val="00B16AF9"/>
    <w:rsid w:val="00B16DED"/>
    <w:rsid w:val="00B16E76"/>
    <w:rsid w:val="00B1738A"/>
    <w:rsid w:val="00B1746B"/>
    <w:rsid w:val="00B177BD"/>
    <w:rsid w:val="00B17B2E"/>
    <w:rsid w:val="00B17FB7"/>
    <w:rsid w:val="00B20329"/>
    <w:rsid w:val="00B206DA"/>
    <w:rsid w:val="00B208B9"/>
    <w:rsid w:val="00B2093D"/>
    <w:rsid w:val="00B20B2C"/>
    <w:rsid w:val="00B20BD1"/>
    <w:rsid w:val="00B2136D"/>
    <w:rsid w:val="00B21739"/>
    <w:rsid w:val="00B218BD"/>
    <w:rsid w:val="00B218DE"/>
    <w:rsid w:val="00B2199E"/>
    <w:rsid w:val="00B21AA4"/>
    <w:rsid w:val="00B21C95"/>
    <w:rsid w:val="00B21FB0"/>
    <w:rsid w:val="00B220D8"/>
    <w:rsid w:val="00B2235F"/>
    <w:rsid w:val="00B22A15"/>
    <w:rsid w:val="00B22A5C"/>
    <w:rsid w:val="00B22D06"/>
    <w:rsid w:val="00B23296"/>
    <w:rsid w:val="00B236CF"/>
    <w:rsid w:val="00B237D2"/>
    <w:rsid w:val="00B23826"/>
    <w:rsid w:val="00B23AD5"/>
    <w:rsid w:val="00B23D1C"/>
    <w:rsid w:val="00B23E1E"/>
    <w:rsid w:val="00B24281"/>
    <w:rsid w:val="00B24789"/>
    <w:rsid w:val="00B24A15"/>
    <w:rsid w:val="00B24AFA"/>
    <w:rsid w:val="00B24D5E"/>
    <w:rsid w:val="00B25213"/>
    <w:rsid w:val="00B25309"/>
    <w:rsid w:val="00B25578"/>
    <w:rsid w:val="00B2572C"/>
    <w:rsid w:val="00B25820"/>
    <w:rsid w:val="00B259C4"/>
    <w:rsid w:val="00B25CA3"/>
    <w:rsid w:val="00B25E47"/>
    <w:rsid w:val="00B26537"/>
    <w:rsid w:val="00B265B1"/>
    <w:rsid w:val="00B2673B"/>
    <w:rsid w:val="00B26A2C"/>
    <w:rsid w:val="00B26B69"/>
    <w:rsid w:val="00B26F0D"/>
    <w:rsid w:val="00B2740B"/>
    <w:rsid w:val="00B277C5"/>
    <w:rsid w:val="00B27ABF"/>
    <w:rsid w:val="00B27DD9"/>
    <w:rsid w:val="00B27F63"/>
    <w:rsid w:val="00B3029B"/>
    <w:rsid w:val="00B30374"/>
    <w:rsid w:val="00B30507"/>
    <w:rsid w:val="00B30795"/>
    <w:rsid w:val="00B30FC8"/>
    <w:rsid w:val="00B31201"/>
    <w:rsid w:val="00B313A1"/>
    <w:rsid w:val="00B31C22"/>
    <w:rsid w:val="00B32220"/>
    <w:rsid w:val="00B32687"/>
    <w:rsid w:val="00B32C5A"/>
    <w:rsid w:val="00B32C6F"/>
    <w:rsid w:val="00B32E2A"/>
    <w:rsid w:val="00B32FCC"/>
    <w:rsid w:val="00B3325F"/>
    <w:rsid w:val="00B333D5"/>
    <w:rsid w:val="00B3346D"/>
    <w:rsid w:val="00B3362F"/>
    <w:rsid w:val="00B3385A"/>
    <w:rsid w:val="00B34573"/>
    <w:rsid w:val="00B34AEE"/>
    <w:rsid w:val="00B34B38"/>
    <w:rsid w:val="00B34C5B"/>
    <w:rsid w:val="00B34F5A"/>
    <w:rsid w:val="00B35495"/>
    <w:rsid w:val="00B359DA"/>
    <w:rsid w:val="00B35D4A"/>
    <w:rsid w:val="00B35FBF"/>
    <w:rsid w:val="00B36464"/>
    <w:rsid w:val="00B36701"/>
    <w:rsid w:val="00B367A4"/>
    <w:rsid w:val="00B368B9"/>
    <w:rsid w:val="00B36C59"/>
    <w:rsid w:val="00B370D6"/>
    <w:rsid w:val="00B37488"/>
    <w:rsid w:val="00B374BA"/>
    <w:rsid w:val="00B374BF"/>
    <w:rsid w:val="00B375F0"/>
    <w:rsid w:val="00B37708"/>
    <w:rsid w:val="00B37750"/>
    <w:rsid w:val="00B379A1"/>
    <w:rsid w:val="00B402D1"/>
    <w:rsid w:val="00B4058A"/>
    <w:rsid w:val="00B4082E"/>
    <w:rsid w:val="00B4093C"/>
    <w:rsid w:val="00B40997"/>
    <w:rsid w:val="00B40AA7"/>
    <w:rsid w:val="00B40F8F"/>
    <w:rsid w:val="00B4158B"/>
    <w:rsid w:val="00B41AA3"/>
    <w:rsid w:val="00B41C6C"/>
    <w:rsid w:val="00B41C7E"/>
    <w:rsid w:val="00B41E09"/>
    <w:rsid w:val="00B41F38"/>
    <w:rsid w:val="00B41FFE"/>
    <w:rsid w:val="00B42432"/>
    <w:rsid w:val="00B42696"/>
    <w:rsid w:val="00B42758"/>
    <w:rsid w:val="00B42B30"/>
    <w:rsid w:val="00B42D32"/>
    <w:rsid w:val="00B430FD"/>
    <w:rsid w:val="00B43216"/>
    <w:rsid w:val="00B43455"/>
    <w:rsid w:val="00B43685"/>
    <w:rsid w:val="00B436E5"/>
    <w:rsid w:val="00B4386E"/>
    <w:rsid w:val="00B43E46"/>
    <w:rsid w:val="00B43F98"/>
    <w:rsid w:val="00B443F4"/>
    <w:rsid w:val="00B44502"/>
    <w:rsid w:val="00B44808"/>
    <w:rsid w:val="00B4487E"/>
    <w:rsid w:val="00B44AB9"/>
    <w:rsid w:val="00B44D21"/>
    <w:rsid w:val="00B44F1F"/>
    <w:rsid w:val="00B45017"/>
    <w:rsid w:val="00B4544D"/>
    <w:rsid w:val="00B45556"/>
    <w:rsid w:val="00B4557A"/>
    <w:rsid w:val="00B464C7"/>
    <w:rsid w:val="00B465EB"/>
    <w:rsid w:val="00B4662C"/>
    <w:rsid w:val="00B46758"/>
    <w:rsid w:val="00B46779"/>
    <w:rsid w:val="00B4694E"/>
    <w:rsid w:val="00B469FE"/>
    <w:rsid w:val="00B46CEE"/>
    <w:rsid w:val="00B46DDD"/>
    <w:rsid w:val="00B470B3"/>
    <w:rsid w:val="00B4757A"/>
    <w:rsid w:val="00B47BE2"/>
    <w:rsid w:val="00B50376"/>
    <w:rsid w:val="00B5056A"/>
    <w:rsid w:val="00B50593"/>
    <w:rsid w:val="00B508F4"/>
    <w:rsid w:val="00B50E2D"/>
    <w:rsid w:val="00B50E57"/>
    <w:rsid w:val="00B50F8D"/>
    <w:rsid w:val="00B51456"/>
    <w:rsid w:val="00B51654"/>
    <w:rsid w:val="00B51665"/>
    <w:rsid w:val="00B51A74"/>
    <w:rsid w:val="00B51AD2"/>
    <w:rsid w:val="00B51CD8"/>
    <w:rsid w:val="00B52674"/>
    <w:rsid w:val="00B526E2"/>
    <w:rsid w:val="00B527A6"/>
    <w:rsid w:val="00B527EC"/>
    <w:rsid w:val="00B53473"/>
    <w:rsid w:val="00B5386C"/>
    <w:rsid w:val="00B53E75"/>
    <w:rsid w:val="00B53F57"/>
    <w:rsid w:val="00B54008"/>
    <w:rsid w:val="00B540D9"/>
    <w:rsid w:val="00B543C6"/>
    <w:rsid w:val="00B54E30"/>
    <w:rsid w:val="00B54E5C"/>
    <w:rsid w:val="00B54FB8"/>
    <w:rsid w:val="00B55079"/>
    <w:rsid w:val="00B55276"/>
    <w:rsid w:val="00B552C6"/>
    <w:rsid w:val="00B55596"/>
    <w:rsid w:val="00B55897"/>
    <w:rsid w:val="00B55A05"/>
    <w:rsid w:val="00B55ACD"/>
    <w:rsid w:val="00B55ADF"/>
    <w:rsid w:val="00B55D67"/>
    <w:rsid w:val="00B56313"/>
    <w:rsid w:val="00B564CF"/>
    <w:rsid w:val="00B566F3"/>
    <w:rsid w:val="00B568BC"/>
    <w:rsid w:val="00B56D9D"/>
    <w:rsid w:val="00B56EB6"/>
    <w:rsid w:val="00B5713D"/>
    <w:rsid w:val="00B571DA"/>
    <w:rsid w:val="00B5742A"/>
    <w:rsid w:val="00B57488"/>
    <w:rsid w:val="00B57CFC"/>
    <w:rsid w:val="00B600B2"/>
    <w:rsid w:val="00B602FE"/>
    <w:rsid w:val="00B607B1"/>
    <w:rsid w:val="00B607B8"/>
    <w:rsid w:val="00B60DAE"/>
    <w:rsid w:val="00B61295"/>
    <w:rsid w:val="00B61496"/>
    <w:rsid w:val="00B61623"/>
    <w:rsid w:val="00B6205B"/>
    <w:rsid w:val="00B6216A"/>
    <w:rsid w:val="00B62214"/>
    <w:rsid w:val="00B62425"/>
    <w:rsid w:val="00B62AA4"/>
    <w:rsid w:val="00B62BB5"/>
    <w:rsid w:val="00B62D2F"/>
    <w:rsid w:val="00B62D84"/>
    <w:rsid w:val="00B62E57"/>
    <w:rsid w:val="00B63C51"/>
    <w:rsid w:val="00B63E01"/>
    <w:rsid w:val="00B63F62"/>
    <w:rsid w:val="00B6405D"/>
    <w:rsid w:val="00B64242"/>
    <w:rsid w:val="00B644AE"/>
    <w:rsid w:val="00B6480B"/>
    <w:rsid w:val="00B6482A"/>
    <w:rsid w:val="00B651B6"/>
    <w:rsid w:val="00B6539C"/>
    <w:rsid w:val="00B654D7"/>
    <w:rsid w:val="00B659AB"/>
    <w:rsid w:val="00B65A97"/>
    <w:rsid w:val="00B65DFA"/>
    <w:rsid w:val="00B65FF0"/>
    <w:rsid w:val="00B66005"/>
    <w:rsid w:val="00B6633F"/>
    <w:rsid w:val="00B66DD0"/>
    <w:rsid w:val="00B66F5F"/>
    <w:rsid w:val="00B66F88"/>
    <w:rsid w:val="00B66FA5"/>
    <w:rsid w:val="00B671D5"/>
    <w:rsid w:val="00B67715"/>
    <w:rsid w:val="00B70683"/>
    <w:rsid w:val="00B70ADA"/>
    <w:rsid w:val="00B70EAF"/>
    <w:rsid w:val="00B711AE"/>
    <w:rsid w:val="00B7170E"/>
    <w:rsid w:val="00B717F5"/>
    <w:rsid w:val="00B71B2A"/>
    <w:rsid w:val="00B71B6A"/>
    <w:rsid w:val="00B72120"/>
    <w:rsid w:val="00B725AE"/>
    <w:rsid w:val="00B728DE"/>
    <w:rsid w:val="00B72BE7"/>
    <w:rsid w:val="00B7346B"/>
    <w:rsid w:val="00B73614"/>
    <w:rsid w:val="00B73621"/>
    <w:rsid w:val="00B738CB"/>
    <w:rsid w:val="00B738FE"/>
    <w:rsid w:val="00B73B51"/>
    <w:rsid w:val="00B73DF7"/>
    <w:rsid w:val="00B73E5D"/>
    <w:rsid w:val="00B73FA5"/>
    <w:rsid w:val="00B74546"/>
    <w:rsid w:val="00B7479C"/>
    <w:rsid w:val="00B74B54"/>
    <w:rsid w:val="00B74BCC"/>
    <w:rsid w:val="00B74E75"/>
    <w:rsid w:val="00B74EFF"/>
    <w:rsid w:val="00B75041"/>
    <w:rsid w:val="00B75061"/>
    <w:rsid w:val="00B75692"/>
    <w:rsid w:val="00B75B16"/>
    <w:rsid w:val="00B75BE0"/>
    <w:rsid w:val="00B75D2D"/>
    <w:rsid w:val="00B75D92"/>
    <w:rsid w:val="00B75F3E"/>
    <w:rsid w:val="00B76028"/>
    <w:rsid w:val="00B7644E"/>
    <w:rsid w:val="00B76B44"/>
    <w:rsid w:val="00B771FF"/>
    <w:rsid w:val="00B77299"/>
    <w:rsid w:val="00B7744E"/>
    <w:rsid w:val="00B77484"/>
    <w:rsid w:val="00B7794D"/>
    <w:rsid w:val="00B80198"/>
    <w:rsid w:val="00B801AA"/>
    <w:rsid w:val="00B804AC"/>
    <w:rsid w:val="00B816B4"/>
    <w:rsid w:val="00B81830"/>
    <w:rsid w:val="00B81B5B"/>
    <w:rsid w:val="00B81D13"/>
    <w:rsid w:val="00B8203D"/>
    <w:rsid w:val="00B8208F"/>
    <w:rsid w:val="00B820E5"/>
    <w:rsid w:val="00B82737"/>
    <w:rsid w:val="00B82A20"/>
    <w:rsid w:val="00B82C4A"/>
    <w:rsid w:val="00B830E3"/>
    <w:rsid w:val="00B83515"/>
    <w:rsid w:val="00B835B8"/>
    <w:rsid w:val="00B8373C"/>
    <w:rsid w:val="00B83809"/>
    <w:rsid w:val="00B838C4"/>
    <w:rsid w:val="00B83AB4"/>
    <w:rsid w:val="00B83AB9"/>
    <w:rsid w:val="00B83F04"/>
    <w:rsid w:val="00B83F94"/>
    <w:rsid w:val="00B83FBB"/>
    <w:rsid w:val="00B848CE"/>
    <w:rsid w:val="00B84918"/>
    <w:rsid w:val="00B8517B"/>
    <w:rsid w:val="00B85978"/>
    <w:rsid w:val="00B85C82"/>
    <w:rsid w:val="00B85D0D"/>
    <w:rsid w:val="00B85EC3"/>
    <w:rsid w:val="00B85FD4"/>
    <w:rsid w:val="00B86570"/>
    <w:rsid w:val="00B8664B"/>
    <w:rsid w:val="00B867C3"/>
    <w:rsid w:val="00B86EE8"/>
    <w:rsid w:val="00B86EF2"/>
    <w:rsid w:val="00B87447"/>
    <w:rsid w:val="00B87592"/>
    <w:rsid w:val="00B87733"/>
    <w:rsid w:val="00B87E48"/>
    <w:rsid w:val="00B901CA"/>
    <w:rsid w:val="00B905CF"/>
    <w:rsid w:val="00B9097E"/>
    <w:rsid w:val="00B90D9C"/>
    <w:rsid w:val="00B9100B"/>
    <w:rsid w:val="00B91245"/>
    <w:rsid w:val="00B918B7"/>
    <w:rsid w:val="00B91962"/>
    <w:rsid w:val="00B91CDB"/>
    <w:rsid w:val="00B91D4D"/>
    <w:rsid w:val="00B91FE7"/>
    <w:rsid w:val="00B92340"/>
    <w:rsid w:val="00B92662"/>
    <w:rsid w:val="00B929F4"/>
    <w:rsid w:val="00B92C3B"/>
    <w:rsid w:val="00B934C6"/>
    <w:rsid w:val="00B934F8"/>
    <w:rsid w:val="00B934FD"/>
    <w:rsid w:val="00B935D9"/>
    <w:rsid w:val="00B93806"/>
    <w:rsid w:val="00B939D9"/>
    <w:rsid w:val="00B93C36"/>
    <w:rsid w:val="00B93C3E"/>
    <w:rsid w:val="00B93C4C"/>
    <w:rsid w:val="00B93C87"/>
    <w:rsid w:val="00B93F98"/>
    <w:rsid w:val="00B944C5"/>
    <w:rsid w:val="00B948E1"/>
    <w:rsid w:val="00B94926"/>
    <w:rsid w:val="00B95E95"/>
    <w:rsid w:val="00B960F1"/>
    <w:rsid w:val="00B96509"/>
    <w:rsid w:val="00B96E83"/>
    <w:rsid w:val="00B96F52"/>
    <w:rsid w:val="00B97151"/>
    <w:rsid w:val="00B976F6"/>
    <w:rsid w:val="00B97739"/>
    <w:rsid w:val="00B977B5"/>
    <w:rsid w:val="00B97A7D"/>
    <w:rsid w:val="00B97B83"/>
    <w:rsid w:val="00B97E0A"/>
    <w:rsid w:val="00BA04D8"/>
    <w:rsid w:val="00BA0786"/>
    <w:rsid w:val="00BA0A59"/>
    <w:rsid w:val="00BA0BFA"/>
    <w:rsid w:val="00BA1348"/>
    <w:rsid w:val="00BA1587"/>
    <w:rsid w:val="00BA15AD"/>
    <w:rsid w:val="00BA170C"/>
    <w:rsid w:val="00BA1BDA"/>
    <w:rsid w:val="00BA1C58"/>
    <w:rsid w:val="00BA1D34"/>
    <w:rsid w:val="00BA204C"/>
    <w:rsid w:val="00BA232F"/>
    <w:rsid w:val="00BA2681"/>
    <w:rsid w:val="00BA2CCF"/>
    <w:rsid w:val="00BA317E"/>
    <w:rsid w:val="00BA34EE"/>
    <w:rsid w:val="00BA3713"/>
    <w:rsid w:val="00BA3A9B"/>
    <w:rsid w:val="00BA3DFB"/>
    <w:rsid w:val="00BA406F"/>
    <w:rsid w:val="00BA416A"/>
    <w:rsid w:val="00BA43C4"/>
    <w:rsid w:val="00BA48D5"/>
    <w:rsid w:val="00BA4EB9"/>
    <w:rsid w:val="00BA5432"/>
    <w:rsid w:val="00BA560B"/>
    <w:rsid w:val="00BA5C95"/>
    <w:rsid w:val="00BA5E94"/>
    <w:rsid w:val="00BA5FFD"/>
    <w:rsid w:val="00BA618C"/>
    <w:rsid w:val="00BA62C9"/>
    <w:rsid w:val="00BA6351"/>
    <w:rsid w:val="00BA64AF"/>
    <w:rsid w:val="00BA64DE"/>
    <w:rsid w:val="00BA6818"/>
    <w:rsid w:val="00BA68AB"/>
    <w:rsid w:val="00BA6A36"/>
    <w:rsid w:val="00BA7A69"/>
    <w:rsid w:val="00BA7BDF"/>
    <w:rsid w:val="00BA7CCF"/>
    <w:rsid w:val="00BA7D89"/>
    <w:rsid w:val="00BA7FA9"/>
    <w:rsid w:val="00BB0C86"/>
    <w:rsid w:val="00BB1337"/>
    <w:rsid w:val="00BB13C8"/>
    <w:rsid w:val="00BB14DE"/>
    <w:rsid w:val="00BB1895"/>
    <w:rsid w:val="00BB21A8"/>
    <w:rsid w:val="00BB21F2"/>
    <w:rsid w:val="00BB22B2"/>
    <w:rsid w:val="00BB2573"/>
    <w:rsid w:val="00BB28FF"/>
    <w:rsid w:val="00BB295E"/>
    <w:rsid w:val="00BB30E9"/>
    <w:rsid w:val="00BB34E7"/>
    <w:rsid w:val="00BB3520"/>
    <w:rsid w:val="00BB3ABF"/>
    <w:rsid w:val="00BB3DEA"/>
    <w:rsid w:val="00BB43BA"/>
    <w:rsid w:val="00BB487E"/>
    <w:rsid w:val="00BB48CF"/>
    <w:rsid w:val="00BB493A"/>
    <w:rsid w:val="00BB49F8"/>
    <w:rsid w:val="00BB4B30"/>
    <w:rsid w:val="00BB4B38"/>
    <w:rsid w:val="00BB4D58"/>
    <w:rsid w:val="00BB516D"/>
    <w:rsid w:val="00BB5179"/>
    <w:rsid w:val="00BB530E"/>
    <w:rsid w:val="00BB5A6D"/>
    <w:rsid w:val="00BB5C6E"/>
    <w:rsid w:val="00BB5D72"/>
    <w:rsid w:val="00BB65A3"/>
    <w:rsid w:val="00BB709B"/>
    <w:rsid w:val="00BB71DB"/>
    <w:rsid w:val="00BB7292"/>
    <w:rsid w:val="00BB7A17"/>
    <w:rsid w:val="00BC0098"/>
    <w:rsid w:val="00BC0255"/>
    <w:rsid w:val="00BC0295"/>
    <w:rsid w:val="00BC034D"/>
    <w:rsid w:val="00BC0763"/>
    <w:rsid w:val="00BC0809"/>
    <w:rsid w:val="00BC110C"/>
    <w:rsid w:val="00BC1682"/>
    <w:rsid w:val="00BC1D8B"/>
    <w:rsid w:val="00BC1E84"/>
    <w:rsid w:val="00BC1FAC"/>
    <w:rsid w:val="00BC22B6"/>
    <w:rsid w:val="00BC2359"/>
    <w:rsid w:val="00BC251C"/>
    <w:rsid w:val="00BC26E9"/>
    <w:rsid w:val="00BC28F5"/>
    <w:rsid w:val="00BC29A1"/>
    <w:rsid w:val="00BC2ADC"/>
    <w:rsid w:val="00BC2DC8"/>
    <w:rsid w:val="00BC2DFE"/>
    <w:rsid w:val="00BC2E0C"/>
    <w:rsid w:val="00BC2EC9"/>
    <w:rsid w:val="00BC3007"/>
    <w:rsid w:val="00BC3084"/>
    <w:rsid w:val="00BC35BB"/>
    <w:rsid w:val="00BC3DAD"/>
    <w:rsid w:val="00BC403A"/>
    <w:rsid w:val="00BC423E"/>
    <w:rsid w:val="00BC4658"/>
    <w:rsid w:val="00BC473A"/>
    <w:rsid w:val="00BC497A"/>
    <w:rsid w:val="00BC4D09"/>
    <w:rsid w:val="00BC4D27"/>
    <w:rsid w:val="00BC4E36"/>
    <w:rsid w:val="00BC5341"/>
    <w:rsid w:val="00BC5C97"/>
    <w:rsid w:val="00BC6067"/>
    <w:rsid w:val="00BC6362"/>
    <w:rsid w:val="00BC6525"/>
    <w:rsid w:val="00BC6601"/>
    <w:rsid w:val="00BC6662"/>
    <w:rsid w:val="00BC68E2"/>
    <w:rsid w:val="00BC6B39"/>
    <w:rsid w:val="00BC6DA3"/>
    <w:rsid w:val="00BC71BE"/>
    <w:rsid w:val="00BC751C"/>
    <w:rsid w:val="00BC7673"/>
    <w:rsid w:val="00BC7E9B"/>
    <w:rsid w:val="00BC7F79"/>
    <w:rsid w:val="00BD0183"/>
    <w:rsid w:val="00BD026A"/>
    <w:rsid w:val="00BD0504"/>
    <w:rsid w:val="00BD060C"/>
    <w:rsid w:val="00BD06C0"/>
    <w:rsid w:val="00BD09DC"/>
    <w:rsid w:val="00BD0B5D"/>
    <w:rsid w:val="00BD0C6F"/>
    <w:rsid w:val="00BD0CC1"/>
    <w:rsid w:val="00BD0E62"/>
    <w:rsid w:val="00BD0FA9"/>
    <w:rsid w:val="00BD0FE0"/>
    <w:rsid w:val="00BD1494"/>
    <w:rsid w:val="00BD1821"/>
    <w:rsid w:val="00BD1BE7"/>
    <w:rsid w:val="00BD1D03"/>
    <w:rsid w:val="00BD1D2C"/>
    <w:rsid w:val="00BD211D"/>
    <w:rsid w:val="00BD215D"/>
    <w:rsid w:val="00BD24C2"/>
    <w:rsid w:val="00BD2743"/>
    <w:rsid w:val="00BD2AFD"/>
    <w:rsid w:val="00BD3205"/>
    <w:rsid w:val="00BD3296"/>
    <w:rsid w:val="00BD33CB"/>
    <w:rsid w:val="00BD346B"/>
    <w:rsid w:val="00BD38A7"/>
    <w:rsid w:val="00BD39A3"/>
    <w:rsid w:val="00BD3D44"/>
    <w:rsid w:val="00BD3E58"/>
    <w:rsid w:val="00BD3EF5"/>
    <w:rsid w:val="00BD46D1"/>
    <w:rsid w:val="00BD4759"/>
    <w:rsid w:val="00BD48E9"/>
    <w:rsid w:val="00BD48EE"/>
    <w:rsid w:val="00BD4CD8"/>
    <w:rsid w:val="00BD5068"/>
    <w:rsid w:val="00BD526C"/>
    <w:rsid w:val="00BD5555"/>
    <w:rsid w:val="00BD56E8"/>
    <w:rsid w:val="00BD57E5"/>
    <w:rsid w:val="00BD5D76"/>
    <w:rsid w:val="00BD60B6"/>
    <w:rsid w:val="00BD683E"/>
    <w:rsid w:val="00BD6A29"/>
    <w:rsid w:val="00BD6D22"/>
    <w:rsid w:val="00BD6ED4"/>
    <w:rsid w:val="00BD6F26"/>
    <w:rsid w:val="00BD7464"/>
    <w:rsid w:val="00BD7504"/>
    <w:rsid w:val="00BD78D5"/>
    <w:rsid w:val="00BD78DF"/>
    <w:rsid w:val="00BD7E76"/>
    <w:rsid w:val="00BD7F94"/>
    <w:rsid w:val="00BE0387"/>
    <w:rsid w:val="00BE044C"/>
    <w:rsid w:val="00BE09B4"/>
    <w:rsid w:val="00BE0B11"/>
    <w:rsid w:val="00BE116A"/>
    <w:rsid w:val="00BE119E"/>
    <w:rsid w:val="00BE1741"/>
    <w:rsid w:val="00BE2078"/>
    <w:rsid w:val="00BE22C8"/>
    <w:rsid w:val="00BE2566"/>
    <w:rsid w:val="00BE256A"/>
    <w:rsid w:val="00BE2954"/>
    <w:rsid w:val="00BE2B88"/>
    <w:rsid w:val="00BE2FF8"/>
    <w:rsid w:val="00BE3313"/>
    <w:rsid w:val="00BE343D"/>
    <w:rsid w:val="00BE34A3"/>
    <w:rsid w:val="00BE354A"/>
    <w:rsid w:val="00BE35A8"/>
    <w:rsid w:val="00BE3716"/>
    <w:rsid w:val="00BE3A14"/>
    <w:rsid w:val="00BE3AFE"/>
    <w:rsid w:val="00BE3B9F"/>
    <w:rsid w:val="00BE3C7B"/>
    <w:rsid w:val="00BE3D1A"/>
    <w:rsid w:val="00BE40C7"/>
    <w:rsid w:val="00BE414D"/>
    <w:rsid w:val="00BE44F6"/>
    <w:rsid w:val="00BE4BF0"/>
    <w:rsid w:val="00BE4C85"/>
    <w:rsid w:val="00BE5165"/>
    <w:rsid w:val="00BE5468"/>
    <w:rsid w:val="00BE5827"/>
    <w:rsid w:val="00BE5855"/>
    <w:rsid w:val="00BE5F2B"/>
    <w:rsid w:val="00BE61DA"/>
    <w:rsid w:val="00BE6316"/>
    <w:rsid w:val="00BE66F7"/>
    <w:rsid w:val="00BE69D9"/>
    <w:rsid w:val="00BE712F"/>
    <w:rsid w:val="00BE7234"/>
    <w:rsid w:val="00BE7CAC"/>
    <w:rsid w:val="00BF00E7"/>
    <w:rsid w:val="00BF010F"/>
    <w:rsid w:val="00BF0141"/>
    <w:rsid w:val="00BF018F"/>
    <w:rsid w:val="00BF04CF"/>
    <w:rsid w:val="00BF0572"/>
    <w:rsid w:val="00BF064B"/>
    <w:rsid w:val="00BF06DA"/>
    <w:rsid w:val="00BF0BA1"/>
    <w:rsid w:val="00BF12E3"/>
    <w:rsid w:val="00BF139D"/>
    <w:rsid w:val="00BF1707"/>
    <w:rsid w:val="00BF1889"/>
    <w:rsid w:val="00BF18CB"/>
    <w:rsid w:val="00BF1B36"/>
    <w:rsid w:val="00BF1B4A"/>
    <w:rsid w:val="00BF1F4C"/>
    <w:rsid w:val="00BF1FCB"/>
    <w:rsid w:val="00BF2168"/>
    <w:rsid w:val="00BF23D2"/>
    <w:rsid w:val="00BF258B"/>
    <w:rsid w:val="00BF2A91"/>
    <w:rsid w:val="00BF2BB0"/>
    <w:rsid w:val="00BF2BBE"/>
    <w:rsid w:val="00BF2CE2"/>
    <w:rsid w:val="00BF2F3E"/>
    <w:rsid w:val="00BF2FAB"/>
    <w:rsid w:val="00BF310E"/>
    <w:rsid w:val="00BF3278"/>
    <w:rsid w:val="00BF3E2E"/>
    <w:rsid w:val="00BF3E37"/>
    <w:rsid w:val="00BF45BC"/>
    <w:rsid w:val="00BF460D"/>
    <w:rsid w:val="00BF4621"/>
    <w:rsid w:val="00BF46A4"/>
    <w:rsid w:val="00BF4887"/>
    <w:rsid w:val="00BF49E8"/>
    <w:rsid w:val="00BF4AAF"/>
    <w:rsid w:val="00BF4AB2"/>
    <w:rsid w:val="00BF4AB8"/>
    <w:rsid w:val="00BF4D5B"/>
    <w:rsid w:val="00BF5079"/>
    <w:rsid w:val="00BF52A4"/>
    <w:rsid w:val="00BF5311"/>
    <w:rsid w:val="00BF5811"/>
    <w:rsid w:val="00BF5887"/>
    <w:rsid w:val="00BF59A4"/>
    <w:rsid w:val="00BF59CB"/>
    <w:rsid w:val="00BF5B5E"/>
    <w:rsid w:val="00BF5BBC"/>
    <w:rsid w:val="00BF5C36"/>
    <w:rsid w:val="00BF5E83"/>
    <w:rsid w:val="00BF60A9"/>
    <w:rsid w:val="00BF6394"/>
    <w:rsid w:val="00BF657A"/>
    <w:rsid w:val="00BF672A"/>
    <w:rsid w:val="00BF68CF"/>
    <w:rsid w:val="00BF6924"/>
    <w:rsid w:val="00BF6BE4"/>
    <w:rsid w:val="00BF6C1D"/>
    <w:rsid w:val="00BF6D2E"/>
    <w:rsid w:val="00BF6DAA"/>
    <w:rsid w:val="00BF707E"/>
    <w:rsid w:val="00BF753A"/>
    <w:rsid w:val="00BF7695"/>
    <w:rsid w:val="00BF79D5"/>
    <w:rsid w:val="00BF7B60"/>
    <w:rsid w:val="00C001A7"/>
    <w:rsid w:val="00C0033C"/>
    <w:rsid w:val="00C00CF8"/>
    <w:rsid w:val="00C00F00"/>
    <w:rsid w:val="00C00F3D"/>
    <w:rsid w:val="00C013D8"/>
    <w:rsid w:val="00C01B81"/>
    <w:rsid w:val="00C02ACC"/>
    <w:rsid w:val="00C02E1E"/>
    <w:rsid w:val="00C02EA7"/>
    <w:rsid w:val="00C0300C"/>
    <w:rsid w:val="00C03596"/>
    <w:rsid w:val="00C03838"/>
    <w:rsid w:val="00C03AB9"/>
    <w:rsid w:val="00C03D3B"/>
    <w:rsid w:val="00C03F20"/>
    <w:rsid w:val="00C0433B"/>
    <w:rsid w:val="00C04405"/>
    <w:rsid w:val="00C04B66"/>
    <w:rsid w:val="00C0535E"/>
    <w:rsid w:val="00C05618"/>
    <w:rsid w:val="00C05AFC"/>
    <w:rsid w:val="00C05C6F"/>
    <w:rsid w:val="00C05F2E"/>
    <w:rsid w:val="00C06860"/>
    <w:rsid w:val="00C06C7F"/>
    <w:rsid w:val="00C06D4C"/>
    <w:rsid w:val="00C07090"/>
    <w:rsid w:val="00C072B9"/>
    <w:rsid w:val="00C073AF"/>
    <w:rsid w:val="00C07555"/>
    <w:rsid w:val="00C07562"/>
    <w:rsid w:val="00C075DE"/>
    <w:rsid w:val="00C079C4"/>
    <w:rsid w:val="00C07C8B"/>
    <w:rsid w:val="00C07E48"/>
    <w:rsid w:val="00C1019B"/>
    <w:rsid w:val="00C10222"/>
    <w:rsid w:val="00C10324"/>
    <w:rsid w:val="00C10574"/>
    <w:rsid w:val="00C1076C"/>
    <w:rsid w:val="00C108FC"/>
    <w:rsid w:val="00C10A39"/>
    <w:rsid w:val="00C10D32"/>
    <w:rsid w:val="00C10E0C"/>
    <w:rsid w:val="00C112CD"/>
    <w:rsid w:val="00C11812"/>
    <w:rsid w:val="00C1187A"/>
    <w:rsid w:val="00C11A7D"/>
    <w:rsid w:val="00C11F34"/>
    <w:rsid w:val="00C1204A"/>
    <w:rsid w:val="00C12534"/>
    <w:rsid w:val="00C1290E"/>
    <w:rsid w:val="00C12CD0"/>
    <w:rsid w:val="00C12CD1"/>
    <w:rsid w:val="00C12DB8"/>
    <w:rsid w:val="00C13236"/>
    <w:rsid w:val="00C13806"/>
    <w:rsid w:val="00C139C5"/>
    <w:rsid w:val="00C13A72"/>
    <w:rsid w:val="00C13F54"/>
    <w:rsid w:val="00C13F90"/>
    <w:rsid w:val="00C141CD"/>
    <w:rsid w:val="00C143AD"/>
    <w:rsid w:val="00C144B9"/>
    <w:rsid w:val="00C14951"/>
    <w:rsid w:val="00C14961"/>
    <w:rsid w:val="00C14B44"/>
    <w:rsid w:val="00C14D22"/>
    <w:rsid w:val="00C15503"/>
    <w:rsid w:val="00C155F5"/>
    <w:rsid w:val="00C15739"/>
    <w:rsid w:val="00C15868"/>
    <w:rsid w:val="00C15ABB"/>
    <w:rsid w:val="00C15C5F"/>
    <w:rsid w:val="00C15FD9"/>
    <w:rsid w:val="00C1669D"/>
    <w:rsid w:val="00C16BAF"/>
    <w:rsid w:val="00C16CB3"/>
    <w:rsid w:val="00C16DE6"/>
    <w:rsid w:val="00C16E1D"/>
    <w:rsid w:val="00C16ED5"/>
    <w:rsid w:val="00C16F4A"/>
    <w:rsid w:val="00C16FBE"/>
    <w:rsid w:val="00C17324"/>
    <w:rsid w:val="00C1749B"/>
    <w:rsid w:val="00C17664"/>
    <w:rsid w:val="00C17A7F"/>
    <w:rsid w:val="00C17EE9"/>
    <w:rsid w:val="00C207AE"/>
    <w:rsid w:val="00C20869"/>
    <w:rsid w:val="00C20B90"/>
    <w:rsid w:val="00C20DB5"/>
    <w:rsid w:val="00C21140"/>
    <w:rsid w:val="00C21317"/>
    <w:rsid w:val="00C21486"/>
    <w:rsid w:val="00C217FB"/>
    <w:rsid w:val="00C21990"/>
    <w:rsid w:val="00C220DF"/>
    <w:rsid w:val="00C22191"/>
    <w:rsid w:val="00C22298"/>
    <w:rsid w:val="00C222C1"/>
    <w:rsid w:val="00C225A6"/>
    <w:rsid w:val="00C226D8"/>
    <w:rsid w:val="00C22715"/>
    <w:rsid w:val="00C228D8"/>
    <w:rsid w:val="00C23395"/>
    <w:rsid w:val="00C233CC"/>
    <w:rsid w:val="00C235F0"/>
    <w:rsid w:val="00C2367D"/>
    <w:rsid w:val="00C238DB"/>
    <w:rsid w:val="00C23AA8"/>
    <w:rsid w:val="00C24126"/>
    <w:rsid w:val="00C241A7"/>
    <w:rsid w:val="00C24478"/>
    <w:rsid w:val="00C244EB"/>
    <w:rsid w:val="00C246D3"/>
    <w:rsid w:val="00C249DA"/>
    <w:rsid w:val="00C2523C"/>
    <w:rsid w:val="00C25341"/>
    <w:rsid w:val="00C25734"/>
    <w:rsid w:val="00C257C9"/>
    <w:rsid w:val="00C25818"/>
    <w:rsid w:val="00C264DC"/>
    <w:rsid w:val="00C2680B"/>
    <w:rsid w:val="00C26B83"/>
    <w:rsid w:val="00C26CEF"/>
    <w:rsid w:val="00C2704B"/>
    <w:rsid w:val="00C27132"/>
    <w:rsid w:val="00C2736C"/>
    <w:rsid w:val="00C2768A"/>
    <w:rsid w:val="00C27ACB"/>
    <w:rsid w:val="00C27FE2"/>
    <w:rsid w:val="00C30327"/>
    <w:rsid w:val="00C304C0"/>
    <w:rsid w:val="00C30B4F"/>
    <w:rsid w:val="00C30D1F"/>
    <w:rsid w:val="00C30D44"/>
    <w:rsid w:val="00C30E2E"/>
    <w:rsid w:val="00C314A7"/>
    <w:rsid w:val="00C31692"/>
    <w:rsid w:val="00C31C08"/>
    <w:rsid w:val="00C321C8"/>
    <w:rsid w:val="00C32415"/>
    <w:rsid w:val="00C324D9"/>
    <w:rsid w:val="00C32A6F"/>
    <w:rsid w:val="00C330D1"/>
    <w:rsid w:val="00C331EE"/>
    <w:rsid w:val="00C33371"/>
    <w:rsid w:val="00C3354B"/>
    <w:rsid w:val="00C3356C"/>
    <w:rsid w:val="00C33800"/>
    <w:rsid w:val="00C33EAF"/>
    <w:rsid w:val="00C3468A"/>
    <w:rsid w:val="00C34F77"/>
    <w:rsid w:val="00C350A1"/>
    <w:rsid w:val="00C35351"/>
    <w:rsid w:val="00C353E7"/>
    <w:rsid w:val="00C354A3"/>
    <w:rsid w:val="00C3574E"/>
    <w:rsid w:val="00C35A9D"/>
    <w:rsid w:val="00C35EFE"/>
    <w:rsid w:val="00C35F9C"/>
    <w:rsid w:val="00C36214"/>
    <w:rsid w:val="00C36467"/>
    <w:rsid w:val="00C364A3"/>
    <w:rsid w:val="00C366CD"/>
    <w:rsid w:val="00C366D8"/>
    <w:rsid w:val="00C36807"/>
    <w:rsid w:val="00C36BD4"/>
    <w:rsid w:val="00C374EC"/>
    <w:rsid w:val="00C375D4"/>
    <w:rsid w:val="00C37BF7"/>
    <w:rsid w:val="00C37C26"/>
    <w:rsid w:val="00C37FCE"/>
    <w:rsid w:val="00C40659"/>
    <w:rsid w:val="00C41182"/>
    <w:rsid w:val="00C41498"/>
    <w:rsid w:val="00C41EA7"/>
    <w:rsid w:val="00C41FB5"/>
    <w:rsid w:val="00C42057"/>
    <w:rsid w:val="00C42072"/>
    <w:rsid w:val="00C4214C"/>
    <w:rsid w:val="00C4237A"/>
    <w:rsid w:val="00C424A2"/>
    <w:rsid w:val="00C42918"/>
    <w:rsid w:val="00C42D9B"/>
    <w:rsid w:val="00C42E16"/>
    <w:rsid w:val="00C4335F"/>
    <w:rsid w:val="00C43401"/>
    <w:rsid w:val="00C438FD"/>
    <w:rsid w:val="00C43B46"/>
    <w:rsid w:val="00C43BB5"/>
    <w:rsid w:val="00C43E03"/>
    <w:rsid w:val="00C43E75"/>
    <w:rsid w:val="00C4470C"/>
    <w:rsid w:val="00C44950"/>
    <w:rsid w:val="00C44955"/>
    <w:rsid w:val="00C453D0"/>
    <w:rsid w:val="00C45C81"/>
    <w:rsid w:val="00C45EB9"/>
    <w:rsid w:val="00C45FE8"/>
    <w:rsid w:val="00C46056"/>
    <w:rsid w:val="00C46091"/>
    <w:rsid w:val="00C46490"/>
    <w:rsid w:val="00C465D8"/>
    <w:rsid w:val="00C4687A"/>
    <w:rsid w:val="00C46977"/>
    <w:rsid w:val="00C46B7A"/>
    <w:rsid w:val="00C46BD8"/>
    <w:rsid w:val="00C46D51"/>
    <w:rsid w:val="00C4705B"/>
    <w:rsid w:val="00C470AF"/>
    <w:rsid w:val="00C47152"/>
    <w:rsid w:val="00C474B5"/>
    <w:rsid w:val="00C475CD"/>
    <w:rsid w:val="00C475D7"/>
    <w:rsid w:val="00C4760B"/>
    <w:rsid w:val="00C47A42"/>
    <w:rsid w:val="00C47BC5"/>
    <w:rsid w:val="00C47C74"/>
    <w:rsid w:val="00C50043"/>
    <w:rsid w:val="00C500EF"/>
    <w:rsid w:val="00C50AAC"/>
    <w:rsid w:val="00C50E00"/>
    <w:rsid w:val="00C50E0F"/>
    <w:rsid w:val="00C50FE0"/>
    <w:rsid w:val="00C51764"/>
    <w:rsid w:val="00C517BA"/>
    <w:rsid w:val="00C52859"/>
    <w:rsid w:val="00C52E26"/>
    <w:rsid w:val="00C53087"/>
    <w:rsid w:val="00C53105"/>
    <w:rsid w:val="00C5312F"/>
    <w:rsid w:val="00C53996"/>
    <w:rsid w:val="00C540AA"/>
    <w:rsid w:val="00C54412"/>
    <w:rsid w:val="00C546D0"/>
    <w:rsid w:val="00C54BE9"/>
    <w:rsid w:val="00C54DBF"/>
    <w:rsid w:val="00C550DD"/>
    <w:rsid w:val="00C55739"/>
    <w:rsid w:val="00C55806"/>
    <w:rsid w:val="00C55AB4"/>
    <w:rsid w:val="00C55D21"/>
    <w:rsid w:val="00C562A1"/>
    <w:rsid w:val="00C56306"/>
    <w:rsid w:val="00C564C6"/>
    <w:rsid w:val="00C56754"/>
    <w:rsid w:val="00C5691E"/>
    <w:rsid w:val="00C56D00"/>
    <w:rsid w:val="00C56DEF"/>
    <w:rsid w:val="00C56EBF"/>
    <w:rsid w:val="00C570A1"/>
    <w:rsid w:val="00C5738A"/>
    <w:rsid w:val="00C57776"/>
    <w:rsid w:val="00C602A2"/>
    <w:rsid w:val="00C60891"/>
    <w:rsid w:val="00C60913"/>
    <w:rsid w:val="00C6096A"/>
    <w:rsid w:val="00C60D7A"/>
    <w:rsid w:val="00C60E26"/>
    <w:rsid w:val="00C6124F"/>
    <w:rsid w:val="00C61375"/>
    <w:rsid w:val="00C61635"/>
    <w:rsid w:val="00C618E8"/>
    <w:rsid w:val="00C61A48"/>
    <w:rsid w:val="00C61A87"/>
    <w:rsid w:val="00C61DDF"/>
    <w:rsid w:val="00C61DF5"/>
    <w:rsid w:val="00C61FC2"/>
    <w:rsid w:val="00C61FC4"/>
    <w:rsid w:val="00C62721"/>
    <w:rsid w:val="00C62A20"/>
    <w:rsid w:val="00C62A47"/>
    <w:rsid w:val="00C62A56"/>
    <w:rsid w:val="00C62D7D"/>
    <w:rsid w:val="00C63661"/>
    <w:rsid w:val="00C63852"/>
    <w:rsid w:val="00C63A0E"/>
    <w:rsid w:val="00C63B47"/>
    <w:rsid w:val="00C64064"/>
    <w:rsid w:val="00C6443D"/>
    <w:rsid w:val="00C645E1"/>
    <w:rsid w:val="00C64834"/>
    <w:rsid w:val="00C64B7F"/>
    <w:rsid w:val="00C64F7D"/>
    <w:rsid w:val="00C654E4"/>
    <w:rsid w:val="00C65502"/>
    <w:rsid w:val="00C657BA"/>
    <w:rsid w:val="00C66D5D"/>
    <w:rsid w:val="00C66F13"/>
    <w:rsid w:val="00C6734C"/>
    <w:rsid w:val="00C673B3"/>
    <w:rsid w:val="00C67448"/>
    <w:rsid w:val="00C674AD"/>
    <w:rsid w:val="00C67528"/>
    <w:rsid w:val="00C67CFE"/>
    <w:rsid w:val="00C70060"/>
    <w:rsid w:val="00C70587"/>
    <w:rsid w:val="00C7073B"/>
    <w:rsid w:val="00C70743"/>
    <w:rsid w:val="00C70803"/>
    <w:rsid w:val="00C7090E"/>
    <w:rsid w:val="00C70ED2"/>
    <w:rsid w:val="00C70F92"/>
    <w:rsid w:val="00C710B3"/>
    <w:rsid w:val="00C711ED"/>
    <w:rsid w:val="00C712CE"/>
    <w:rsid w:val="00C71355"/>
    <w:rsid w:val="00C714E7"/>
    <w:rsid w:val="00C71A8D"/>
    <w:rsid w:val="00C71F3E"/>
    <w:rsid w:val="00C720B7"/>
    <w:rsid w:val="00C72820"/>
    <w:rsid w:val="00C72A95"/>
    <w:rsid w:val="00C72D9A"/>
    <w:rsid w:val="00C72EB8"/>
    <w:rsid w:val="00C73792"/>
    <w:rsid w:val="00C73857"/>
    <w:rsid w:val="00C73A3D"/>
    <w:rsid w:val="00C74067"/>
    <w:rsid w:val="00C74370"/>
    <w:rsid w:val="00C74454"/>
    <w:rsid w:val="00C74461"/>
    <w:rsid w:val="00C746D8"/>
    <w:rsid w:val="00C74AB8"/>
    <w:rsid w:val="00C752C1"/>
    <w:rsid w:val="00C75B02"/>
    <w:rsid w:val="00C75DD1"/>
    <w:rsid w:val="00C75E97"/>
    <w:rsid w:val="00C75EB7"/>
    <w:rsid w:val="00C75FED"/>
    <w:rsid w:val="00C760A2"/>
    <w:rsid w:val="00C760A5"/>
    <w:rsid w:val="00C765A3"/>
    <w:rsid w:val="00C76604"/>
    <w:rsid w:val="00C76841"/>
    <w:rsid w:val="00C76B0C"/>
    <w:rsid w:val="00C76E63"/>
    <w:rsid w:val="00C770BF"/>
    <w:rsid w:val="00C77631"/>
    <w:rsid w:val="00C77810"/>
    <w:rsid w:val="00C7782A"/>
    <w:rsid w:val="00C77CF9"/>
    <w:rsid w:val="00C80080"/>
    <w:rsid w:val="00C802E9"/>
    <w:rsid w:val="00C80C41"/>
    <w:rsid w:val="00C80E30"/>
    <w:rsid w:val="00C811FF"/>
    <w:rsid w:val="00C812AF"/>
    <w:rsid w:val="00C815BE"/>
    <w:rsid w:val="00C815C4"/>
    <w:rsid w:val="00C81710"/>
    <w:rsid w:val="00C81BEC"/>
    <w:rsid w:val="00C81E64"/>
    <w:rsid w:val="00C81EAA"/>
    <w:rsid w:val="00C8237A"/>
    <w:rsid w:val="00C826AF"/>
    <w:rsid w:val="00C829C7"/>
    <w:rsid w:val="00C829E4"/>
    <w:rsid w:val="00C82A2A"/>
    <w:rsid w:val="00C82C5F"/>
    <w:rsid w:val="00C83266"/>
    <w:rsid w:val="00C83F6C"/>
    <w:rsid w:val="00C84122"/>
    <w:rsid w:val="00C8435B"/>
    <w:rsid w:val="00C85024"/>
    <w:rsid w:val="00C8524E"/>
    <w:rsid w:val="00C85265"/>
    <w:rsid w:val="00C8537E"/>
    <w:rsid w:val="00C853D8"/>
    <w:rsid w:val="00C8601D"/>
    <w:rsid w:val="00C86114"/>
    <w:rsid w:val="00C86357"/>
    <w:rsid w:val="00C8639E"/>
    <w:rsid w:val="00C86C26"/>
    <w:rsid w:val="00C86F75"/>
    <w:rsid w:val="00C87475"/>
    <w:rsid w:val="00C876F8"/>
    <w:rsid w:val="00C87744"/>
    <w:rsid w:val="00C87DB3"/>
    <w:rsid w:val="00C87F14"/>
    <w:rsid w:val="00C87FA5"/>
    <w:rsid w:val="00C90205"/>
    <w:rsid w:val="00C90B31"/>
    <w:rsid w:val="00C910DB"/>
    <w:rsid w:val="00C91944"/>
    <w:rsid w:val="00C91990"/>
    <w:rsid w:val="00C91CF2"/>
    <w:rsid w:val="00C91E98"/>
    <w:rsid w:val="00C92DD7"/>
    <w:rsid w:val="00C93083"/>
    <w:rsid w:val="00C932E0"/>
    <w:rsid w:val="00C935A5"/>
    <w:rsid w:val="00C938F2"/>
    <w:rsid w:val="00C93BCA"/>
    <w:rsid w:val="00C93DA8"/>
    <w:rsid w:val="00C94029"/>
    <w:rsid w:val="00C940EF"/>
    <w:rsid w:val="00C94161"/>
    <w:rsid w:val="00C942E8"/>
    <w:rsid w:val="00C94B1A"/>
    <w:rsid w:val="00C94BD4"/>
    <w:rsid w:val="00C94CE4"/>
    <w:rsid w:val="00C955E4"/>
    <w:rsid w:val="00C956DD"/>
    <w:rsid w:val="00C95B00"/>
    <w:rsid w:val="00C9602E"/>
    <w:rsid w:val="00C960B4"/>
    <w:rsid w:val="00C96350"/>
    <w:rsid w:val="00C96352"/>
    <w:rsid w:val="00C964FA"/>
    <w:rsid w:val="00C96725"/>
    <w:rsid w:val="00C96766"/>
    <w:rsid w:val="00C96A75"/>
    <w:rsid w:val="00C96EE1"/>
    <w:rsid w:val="00C9729E"/>
    <w:rsid w:val="00C974E4"/>
    <w:rsid w:val="00C9770A"/>
    <w:rsid w:val="00C97CBC"/>
    <w:rsid w:val="00CA0597"/>
    <w:rsid w:val="00CA0B95"/>
    <w:rsid w:val="00CA0C8F"/>
    <w:rsid w:val="00CA109C"/>
    <w:rsid w:val="00CA1565"/>
    <w:rsid w:val="00CA1DB1"/>
    <w:rsid w:val="00CA21E5"/>
    <w:rsid w:val="00CA2572"/>
    <w:rsid w:val="00CA2B67"/>
    <w:rsid w:val="00CA2CF1"/>
    <w:rsid w:val="00CA3554"/>
    <w:rsid w:val="00CA386B"/>
    <w:rsid w:val="00CA40D8"/>
    <w:rsid w:val="00CA4DCE"/>
    <w:rsid w:val="00CA4E97"/>
    <w:rsid w:val="00CA4F49"/>
    <w:rsid w:val="00CA5040"/>
    <w:rsid w:val="00CA509C"/>
    <w:rsid w:val="00CA515F"/>
    <w:rsid w:val="00CA5237"/>
    <w:rsid w:val="00CA5278"/>
    <w:rsid w:val="00CA5365"/>
    <w:rsid w:val="00CA5685"/>
    <w:rsid w:val="00CA5838"/>
    <w:rsid w:val="00CA59CA"/>
    <w:rsid w:val="00CA5E64"/>
    <w:rsid w:val="00CA6A0F"/>
    <w:rsid w:val="00CA6C6A"/>
    <w:rsid w:val="00CA6E70"/>
    <w:rsid w:val="00CA6E85"/>
    <w:rsid w:val="00CA70D8"/>
    <w:rsid w:val="00CA75EE"/>
    <w:rsid w:val="00CA7F2F"/>
    <w:rsid w:val="00CA7FAE"/>
    <w:rsid w:val="00CB04B9"/>
    <w:rsid w:val="00CB0C09"/>
    <w:rsid w:val="00CB10F8"/>
    <w:rsid w:val="00CB1525"/>
    <w:rsid w:val="00CB16A7"/>
    <w:rsid w:val="00CB16C0"/>
    <w:rsid w:val="00CB188A"/>
    <w:rsid w:val="00CB18A1"/>
    <w:rsid w:val="00CB1CC7"/>
    <w:rsid w:val="00CB1DF6"/>
    <w:rsid w:val="00CB21E5"/>
    <w:rsid w:val="00CB21F7"/>
    <w:rsid w:val="00CB245D"/>
    <w:rsid w:val="00CB24D5"/>
    <w:rsid w:val="00CB24EB"/>
    <w:rsid w:val="00CB29A7"/>
    <w:rsid w:val="00CB2B1B"/>
    <w:rsid w:val="00CB2B43"/>
    <w:rsid w:val="00CB2BA4"/>
    <w:rsid w:val="00CB2F1F"/>
    <w:rsid w:val="00CB3057"/>
    <w:rsid w:val="00CB3079"/>
    <w:rsid w:val="00CB3601"/>
    <w:rsid w:val="00CB3AC3"/>
    <w:rsid w:val="00CB3B41"/>
    <w:rsid w:val="00CB3D5A"/>
    <w:rsid w:val="00CB405E"/>
    <w:rsid w:val="00CB40EE"/>
    <w:rsid w:val="00CB41D1"/>
    <w:rsid w:val="00CB44A9"/>
    <w:rsid w:val="00CB44AF"/>
    <w:rsid w:val="00CB468C"/>
    <w:rsid w:val="00CB4C70"/>
    <w:rsid w:val="00CB4D55"/>
    <w:rsid w:val="00CB4DE5"/>
    <w:rsid w:val="00CB5143"/>
    <w:rsid w:val="00CB539C"/>
    <w:rsid w:val="00CB5AD3"/>
    <w:rsid w:val="00CB6D7A"/>
    <w:rsid w:val="00CB6E40"/>
    <w:rsid w:val="00CB7B98"/>
    <w:rsid w:val="00CC036B"/>
    <w:rsid w:val="00CC053A"/>
    <w:rsid w:val="00CC087B"/>
    <w:rsid w:val="00CC18E7"/>
    <w:rsid w:val="00CC1A61"/>
    <w:rsid w:val="00CC1B78"/>
    <w:rsid w:val="00CC1C77"/>
    <w:rsid w:val="00CC2055"/>
    <w:rsid w:val="00CC22E2"/>
    <w:rsid w:val="00CC239B"/>
    <w:rsid w:val="00CC2D1D"/>
    <w:rsid w:val="00CC3292"/>
    <w:rsid w:val="00CC32B9"/>
    <w:rsid w:val="00CC3615"/>
    <w:rsid w:val="00CC36E5"/>
    <w:rsid w:val="00CC3B72"/>
    <w:rsid w:val="00CC3D25"/>
    <w:rsid w:val="00CC42EB"/>
    <w:rsid w:val="00CC4421"/>
    <w:rsid w:val="00CC4587"/>
    <w:rsid w:val="00CC46D5"/>
    <w:rsid w:val="00CC4E2D"/>
    <w:rsid w:val="00CC5418"/>
    <w:rsid w:val="00CC5AB1"/>
    <w:rsid w:val="00CC603D"/>
    <w:rsid w:val="00CC6093"/>
    <w:rsid w:val="00CC6337"/>
    <w:rsid w:val="00CC64DA"/>
    <w:rsid w:val="00CC651E"/>
    <w:rsid w:val="00CC681C"/>
    <w:rsid w:val="00CC6F9E"/>
    <w:rsid w:val="00CC73FA"/>
    <w:rsid w:val="00CC7767"/>
    <w:rsid w:val="00CC7878"/>
    <w:rsid w:val="00CC78FB"/>
    <w:rsid w:val="00CC7E7F"/>
    <w:rsid w:val="00CC7E81"/>
    <w:rsid w:val="00CD032E"/>
    <w:rsid w:val="00CD0349"/>
    <w:rsid w:val="00CD03A8"/>
    <w:rsid w:val="00CD0426"/>
    <w:rsid w:val="00CD052F"/>
    <w:rsid w:val="00CD0979"/>
    <w:rsid w:val="00CD0A87"/>
    <w:rsid w:val="00CD0C0F"/>
    <w:rsid w:val="00CD0EC0"/>
    <w:rsid w:val="00CD100F"/>
    <w:rsid w:val="00CD124E"/>
    <w:rsid w:val="00CD1473"/>
    <w:rsid w:val="00CD149B"/>
    <w:rsid w:val="00CD15EF"/>
    <w:rsid w:val="00CD162E"/>
    <w:rsid w:val="00CD17AC"/>
    <w:rsid w:val="00CD1C45"/>
    <w:rsid w:val="00CD1FAB"/>
    <w:rsid w:val="00CD21B2"/>
    <w:rsid w:val="00CD2560"/>
    <w:rsid w:val="00CD27E5"/>
    <w:rsid w:val="00CD2F35"/>
    <w:rsid w:val="00CD2F52"/>
    <w:rsid w:val="00CD2F9F"/>
    <w:rsid w:val="00CD2FD1"/>
    <w:rsid w:val="00CD312D"/>
    <w:rsid w:val="00CD358E"/>
    <w:rsid w:val="00CD35E0"/>
    <w:rsid w:val="00CD3746"/>
    <w:rsid w:val="00CD3B05"/>
    <w:rsid w:val="00CD3B63"/>
    <w:rsid w:val="00CD3E30"/>
    <w:rsid w:val="00CD3F38"/>
    <w:rsid w:val="00CD40B0"/>
    <w:rsid w:val="00CD42D3"/>
    <w:rsid w:val="00CD440A"/>
    <w:rsid w:val="00CD4441"/>
    <w:rsid w:val="00CD489B"/>
    <w:rsid w:val="00CD4990"/>
    <w:rsid w:val="00CD4A7E"/>
    <w:rsid w:val="00CD4EE6"/>
    <w:rsid w:val="00CD4FC6"/>
    <w:rsid w:val="00CD5ECB"/>
    <w:rsid w:val="00CD612E"/>
    <w:rsid w:val="00CD6424"/>
    <w:rsid w:val="00CD6818"/>
    <w:rsid w:val="00CD6A4B"/>
    <w:rsid w:val="00CD6AB4"/>
    <w:rsid w:val="00CD6BDF"/>
    <w:rsid w:val="00CD6E78"/>
    <w:rsid w:val="00CD74A9"/>
    <w:rsid w:val="00CD7545"/>
    <w:rsid w:val="00CD7AA8"/>
    <w:rsid w:val="00CD7F69"/>
    <w:rsid w:val="00CE007A"/>
    <w:rsid w:val="00CE036F"/>
    <w:rsid w:val="00CE045E"/>
    <w:rsid w:val="00CE05A7"/>
    <w:rsid w:val="00CE0700"/>
    <w:rsid w:val="00CE0876"/>
    <w:rsid w:val="00CE11B5"/>
    <w:rsid w:val="00CE14AB"/>
    <w:rsid w:val="00CE151B"/>
    <w:rsid w:val="00CE1667"/>
    <w:rsid w:val="00CE193A"/>
    <w:rsid w:val="00CE199C"/>
    <w:rsid w:val="00CE1DFA"/>
    <w:rsid w:val="00CE2439"/>
    <w:rsid w:val="00CE2920"/>
    <w:rsid w:val="00CE2AA6"/>
    <w:rsid w:val="00CE2BAE"/>
    <w:rsid w:val="00CE2E09"/>
    <w:rsid w:val="00CE2EA9"/>
    <w:rsid w:val="00CE337A"/>
    <w:rsid w:val="00CE4482"/>
    <w:rsid w:val="00CE48CC"/>
    <w:rsid w:val="00CE4915"/>
    <w:rsid w:val="00CE4BA0"/>
    <w:rsid w:val="00CE4F49"/>
    <w:rsid w:val="00CE50C1"/>
    <w:rsid w:val="00CE5163"/>
    <w:rsid w:val="00CE5794"/>
    <w:rsid w:val="00CE589B"/>
    <w:rsid w:val="00CE5B38"/>
    <w:rsid w:val="00CE5CCE"/>
    <w:rsid w:val="00CE619B"/>
    <w:rsid w:val="00CE6451"/>
    <w:rsid w:val="00CE69F9"/>
    <w:rsid w:val="00CE6E6C"/>
    <w:rsid w:val="00CE6E72"/>
    <w:rsid w:val="00CE71AD"/>
    <w:rsid w:val="00CE74A6"/>
    <w:rsid w:val="00CE7575"/>
    <w:rsid w:val="00CF022C"/>
    <w:rsid w:val="00CF025C"/>
    <w:rsid w:val="00CF06E9"/>
    <w:rsid w:val="00CF095E"/>
    <w:rsid w:val="00CF0AEB"/>
    <w:rsid w:val="00CF1065"/>
    <w:rsid w:val="00CF1286"/>
    <w:rsid w:val="00CF15B0"/>
    <w:rsid w:val="00CF1A10"/>
    <w:rsid w:val="00CF1C48"/>
    <w:rsid w:val="00CF1DEF"/>
    <w:rsid w:val="00CF1E86"/>
    <w:rsid w:val="00CF2248"/>
    <w:rsid w:val="00CF253D"/>
    <w:rsid w:val="00CF25EF"/>
    <w:rsid w:val="00CF2949"/>
    <w:rsid w:val="00CF3071"/>
    <w:rsid w:val="00CF32CB"/>
    <w:rsid w:val="00CF3929"/>
    <w:rsid w:val="00CF42A9"/>
    <w:rsid w:val="00CF4709"/>
    <w:rsid w:val="00CF4B72"/>
    <w:rsid w:val="00CF4BE3"/>
    <w:rsid w:val="00CF4FE1"/>
    <w:rsid w:val="00CF5155"/>
    <w:rsid w:val="00CF5F1E"/>
    <w:rsid w:val="00CF61A3"/>
    <w:rsid w:val="00CF6373"/>
    <w:rsid w:val="00CF6686"/>
    <w:rsid w:val="00CF6C38"/>
    <w:rsid w:val="00CF6E97"/>
    <w:rsid w:val="00CF726A"/>
    <w:rsid w:val="00CF7270"/>
    <w:rsid w:val="00CF749C"/>
    <w:rsid w:val="00CF74A9"/>
    <w:rsid w:val="00CF7646"/>
    <w:rsid w:val="00CF7E20"/>
    <w:rsid w:val="00D00098"/>
    <w:rsid w:val="00D000C3"/>
    <w:rsid w:val="00D00236"/>
    <w:rsid w:val="00D006A9"/>
    <w:rsid w:val="00D0084F"/>
    <w:rsid w:val="00D00A1C"/>
    <w:rsid w:val="00D0112A"/>
    <w:rsid w:val="00D01178"/>
    <w:rsid w:val="00D01B49"/>
    <w:rsid w:val="00D01B65"/>
    <w:rsid w:val="00D01D91"/>
    <w:rsid w:val="00D01E0B"/>
    <w:rsid w:val="00D01F26"/>
    <w:rsid w:val="00D023B9"/>
    <w:rsid w:val="00D0254B"/>
    <w:rsid w:val="00D02B05"/>
    <w:rsid w:val="00D03482"/>
    <w:rsid w:val="00D03889"/>
    <w:rsid w:val="00D03DE2"/>
    <w:rsid w:val="00D03F13"/>
    <w:rsid w:val="00D0410C"/>
    <w:rsid w:val="00D04202"/>
    <w:rsid w:val="00D04502"/>
    <w:rsid w:val="00D0499B"/>
    <w:rsid w:val="00D04A5F"/>
    <w:rsid w:val="00D04C77"/>
    <w:rsid w:val="00D04E6C"/>
    <w:rsid w:val="00D05797"/>
    <w:rsid w:val="00D057D9"/>
    <w:rsid w:val="00D065E4"/>
    <w:rsid w:val="00D06BB7"/>
    <w:rsid w:val="00D06CE4"/>
    <w:rsid w:val="00D06ECE"/>
    <w:rsid w:val="00D06FD9"/>
    <w:rsid w:val="00D07894"/>
    <w:rsid w:val="00D10120"/>
    <w:rsid w:val="00D1059E"/>
    <w:rsid w:val="00D107C2"/>
    <w:rsid w:val="00D10B4E"/>
    <w:rsid w:val="00D10C5B"/>
    <w:rsid w:val="00D10F93"/>
    <w:rsid w:val="00D1184A"/>
    <w:rsid w:val="00D12395"/>
    <w:rsid w:val="00D12675"/>
    <w:rsid w:val="00D12904"/>
    <w:rsid w:val="00D129C3"/>
    <w:rsid w:val="00D12B3A"/>
    <w:rsid w:val="00D12B95"/>
    <w:rsid w:val="00D12E06"/>
    <w:rsid w:val="00D1316B"/>
    <w:rsid w:val="00D135B9"/>
    <w:rsid w:val="00D13737"/>
    <w:rsid w:val="00D13B14"/>
    <w:rsid w:val="00D13C8E"/>
    <w:rsid w:val="00D13D04"/>
    <w:rsid w:val="00D1405F"/>
    <w:rsid w:val="00D14495"/>
    <w:rsid w:val="00D1474C"/>
    <w:rsid w:val="00D149D9"/>
    <w:rsid w:val="00D14A03"/>
    <w:rsid w:val="00D14DF9"/>
    <w:rsid w:val="00D15C30"/>
    <w:rsid w:val="00D15CDD"/>
    <w:rsid w:val="00D15DD2"/>
    <w:rsid w:val="00D15EAC"/>
    <w:rsid w:val="00D15EBA"/>
    <w:rsid w:val="00D16166"/>
    <w:rsid w:val="00D1662B"/>
    <w:rsid w:val="00D167DD"/>
    <w:rsid w:val="00D16911"/>
    <w:rsid w:val="00D16914"/>
    <w:rsid w:val="00D16D83"/>
    <w:rsid w:val="00D16ED8"/>
    <w:rsid w:val="00D16EF1"/>
    <w:rsid w:val="00D17055"/>
    <w:rsid w:val="00D1730C"/>
    <w:rsid w:val="00D174AF"/>
    <w:rsid w:val="00D176E0"/>
    <w:rsid w:val="00D17744"/>
    <w:rsid w:val="00D17904"/>
    <w:rsid w:val="00D17D35"/>
    <w:rsid w:val="00D17E95"/>
    <w:rsid w:val="00D17F9B"/>
    <w:rsid w:val="00D200AB"/>
    <w:rsid w:val="00D202F6"/>
    <w:rsid w:val="00D2038C"/>
    <w:rsid w:val="00D20719"/>
    <w:rsid w:val="00D208A1"/>
    <w:rsid w:val="00D21177"/>
    <w:rsid w:val="00D21182"/>
    <w:rsid w:val="00D21371"/>
    <w:rsid w:val="00D213AF"/>
    <w:rsid w:val="00D21AE6"/>
    <w:rsid w:val="00D21DC8"/>
    <w:rsid w:val="00D2211B"/>
    <w:rsid w:val="00D22199"/>
    <w:rsid w:val="00D2234F"/>
    <w:rsid w:val="00D223AD"/>
    <w:rsid w:val="00D2245F"/>
    <w:rsid w:val="00D2257C"/>
    <w:rsid w:val="00D22E22"/>
    <w:rsid w:val="00D22E91"/>
    <w:rsid w:val="00D2313A"/>
    <w:rsid w:val="00D232C3"/>
    <w:rsid w:val="00D23974"/>
    <w:rsid w:val="00D23D7A"/>
    <w:rsid w:val="00D24112"/>
    <w:rsid w:val="00D2442D"/>
    <w:rsid w:val="00D2481A"/>
    <w:rsid w:val="00D24829"/>
    <w:rsid w:val="00D24CE6"/>
    <w:rsid w:val="00D24E3A"/>
    <w:rsid w:val="00D24FCE"/>
    <w:rsid w:val="00D2587D"/>
    <w:rsid w:val="00D25FEB"/>
    <w:rsid w:val="00D2607B"/>
    <w:rsid w:val="00D264A2"/>
    <w:rsid w:val="00D26960"/>
    <w:rsid w:val="00D26963"/>
    <w:rsid w:val="00D26E2E"/>
    <w:rsid w:val="00D27030"/>
    <w:rsid w:val="00D275C0"/>
    <w:rsid w:val="00D27A94"/>
    <w:rsid w:val="00D27DDD"/>
    <w:rsid w:val="00D27FC9"/>
    <w:rsid w:val="00D306B0"/>
    <w:rsid w:val="00D3099D"/>
    <w:rsid w:val="00D30A03"/>
    <w:rsid w:val="00D30A32"/>
    <w:rsid w:val="00D30BC6"/>
    <w:rsid w:val="00D30C49"/>
    <w:rsid w:val="00D314D8"/>
    <w:rsid w:val="00D31513"/>
    <w:rsid w:val="00D31691"/>
    <w:rsid w:val="00D3191D"/>
    <w:rsid w:val="00D31AB4"/>
    <w:rsid w:val="00D31B31"/>
    <w:rsid w:val="00D31C6D"/>
    <w:rsid w:val="00D32671"/>
    <w:rsid w:val="00D32D63"/>
    <w:rsid w:val="00D33058"/>
    <w:rsid w:val="00D3314A"/>
    <w:rsid w:val="00D33380"/>
    <w:rsid w:val="00D33908"/>
    <w:rsid w:val="00D339D8"/>
    <w:rsid w:val="00D33CC4"/>
    <w:rsid w:val="00D34556"/>
    <w:rsid w:val="00D34808"/>
    <w:rsid w:val="00D34AB1"/>
    <w:rsid w:val="00D34FB8"/>
    <w:rsid w:val="00D3519A"/>
    <w:rsid w:val="00D3524B"/>
    <w:rsid w:val="00D35274"/>
    <w:rsid w:val="00D354D8"/>
    <w:rsid w:val="00D35637"/>
    <w:rsid w:val="00D362C4"/>
    <w:rsid w:val="00D36434"/>
    <w:rsid w:val="00D36A5F"/>
    <w:rsid w:val="00D36DE8"/>
    <w:rsid w:val="00D36F7A"/>
    <w:rsid w:val="00D37229"/>
    <w:rsid w:val="00D373C2"/>
    <w:rsid w:val="00D3760A"/>
    <w:rsid w:val="00D3790F"/>
    <w:rsid w:val="00D37CF7"/>
    <w:rsid w:val="00D37E03"/>
    <w:rsid w:val="00D37EA4"/>
    <w:rsid w:val="00D40384"/>
    <w:rsid w:val="00D40478"/>
    <w:rsid w:val="00D4084C"/>
    <w:rsid w:val="00D40B90"/>
    <w:rsid w:val="00D40E0F"/>
    <w:rsid w:val="00D40E57"/>
    <w:rsid w:val="00D410E9"/>
    <w:rsid w:val="00D412DE"/>
    <w:rsid w:val="00D41513"/>
    <w:rsid w:val="00D41B73"/>
    <w:rsid w:val="00D41EC5"/>
    <w:rsid w:val="00D420EA"/>
    <w:rsid w:val="00D427BB"/>
    <w:rsid w:val="00D427F8"/>
    <w:rsid w:val="00D429B5"/>
    <w:rsid w:val="00D42A48"/>
    <w:rsid w:val="00D42D03"/>
    <w:rsid w:val="00D43888"/>
    <w:rsid w:val="00D43BB3"/>
    <w:rsid w:val="00D4408C"/>
    <w:rsid w:val="00D44551"/>
    <w:rsid w:val="00D44907"/>
    <w:rsid w:val="00D44E77"/>
    <w:rsid w:val="00D4518C"/>
    <w:rsid w:val="00D45755"/>
    <w:rsid w:val="00D45BF0"/>
    <w:rsid w:val="00D462C5"/>
    <w:rsid w:val="00D466FB"/>
    <w:rsid w:val="00D469CB"/>
    <w:rsid w:val="00D46A2F"/>
    <w:rsid w:val="00D46BF9"/>
    <w:rsid w:val="00D46D86"/>
    <w:rsid w:val="00D46FA3"/>
    <w:rsid w:val="00D47295"/>
    <w:rsid w:val="00D47339"/>
    <w:rsid w:val="00D473C6"/>
    <w:rsid w:val="00D4749E"/>
    <w:rsid w:val="00D47741"/>
    <w:rsid w:val="00D478FB"/>
    <w:rsid w:val="00D501CC"/>
    <w:rsid w:val="00D5066E"/>
    <w:rsid w:val="00D510A0"/>
    <w:rsid w:val="00D51134"/>
    <w:rsid w:val="00D5149B"/>
    <w:rsid w:val="00D51B4D"/>
    <w:rsid w:val="00D51C36"/>
    <w:rsid w:val="00D51DB5"/>
    <w:rsid w:val="00D5201E"/>
    <w:rsid w:val="00D52022"/>
    <w:rsid w:val="00D5205E"/>
    <w:rsid w:val="00D52291"/>
    <w:rsid w:val="00D528B8"/>
    <w:rsid w:val="00D52DB4"/>
    <w:rsid w:val="00D52DDA"/>
    <w:rsid w:val="00D52FC2"/>
    <w:rsid w:val="00D535A7"/>
    <w:rsid w:val="00D53699"/>
    <w:rsid w:val="00D53B46"/>
    <w:rsid w:val="00D53DA1"/>
    <w:rsid w:val="00D53E46"/>
    <w:rsid w:val="00D543EC"/>
    <w:rsid w:val="00D545D1"/>
    <w:rsid w:val="00D54924"/>
    <w:rsid w:val="00D549AD"/>
    <w:rsid w:val="00D54B83"/>
    <w:rsid w:val="00D54CE2"/>
    <w:rsid w:val="00D552F3"/>
    <w:rsid w:val="00D55B8D"/>
    <w:rsid w:val="00D55C0F"/>
    <w:rsid w:val="00D55C4C"/>
    <w:rsid w:val="00D5618A"/>
    <w:rsid w:val="00D56323"/>
    <w:rsid w:val="00D56532"/>
    <w:rsid w:val="00D566E6"/>
    <w:rsid w:val="00D56C56"/>
    <w:rsid w:val="00D56FDB"/>
    <w:rsid w:val="00D571C8"/>
    <w:rsid w:val="00D573A1"/>
    <w:rsid w:val="00D574A3"/>
    <w:rsid w:val="00D57679"/>
    <w:rsid w:val="00D57941"/>
    <w:rsid w:val="00D57B1B"/>
    <w:rsid w:val="00D60331"/>
    <w:rsid w:val="00D606A3"/>
    <w:rsid w:val="00D60900"/>
    <w:rsid w:val="00D6098D"/>
    <w:rsid w:val="00D60F45"/>
    <w:rsid w:val="00D61148"/>
    <w:rsid w:val="00D61DEA"/>
    <w:rsid w:val="00D61EDA"/>
    <w:rsid w:val="00D61F17"/>
    <w:rsid w:val="00D61FD1"/>
    <w:rsid w:val="00D620CA"/>
    <w:rsid w:val="00D6238F"/>
    <w:rsid w:val="00D623E0"/>
    <w:rsid w:val="00D6283C"/>
    <w:rsid w:val="00D62A09"/>
    <w:rsid w:val="00D62DCB"/>
    <w:rsid w:val="00D632D7"/>
    <w:rsid w:val="00D632F5"/>
    <w:rsid w:val="00D63439"/>
    <w:rsid w:val="00D63720"/>
    <w:rsid w:val="00D6389A"/>
    <w:rsid w:val="00D638A1"/>
    <w:rsid w:val="00D63CC5"/>
    <w:rsid w:val="00D63D66"/>
    <w:rsid w:val="00D63FD6"/>
    <w:rsid w:val="00D64195"/>
    <w:rsid w:val="00D641D3"/>
    <w:rsid w:val="00D646F9"/>
    <w:rsid w:val="00D6488D"/>
    <w:rsid w:val="00D6492D"/>
    <w:rsid w:val="00D64A81"/>
    <w:rsid w:val="00D64D89"/>
    <w:rsid w:val="00D650E2"/>
    <w:rsid w:val="00D6538C"/>
    <w:rsid w:val="00D65AB8"/>
    <w:rsid w:val="00D65EA7"/>
    <w:rsid w:val="00D65F88"/>
    <w:rsid w:val="00D662A6"/>
    <w:rsid w:val="00D665A2"/>
    <w:rsid w:val="00D665E0"/>
    <w:rsid w:val="00D668C6"/>
    <w:rsid w:val="00D66D96"/>
    <w:rsid w:val="00D67551"/>
    <w:rsid w:val="00D6788A"/>
    <w:rsid w:val="00D67969"/>
    <w:rsid w:val="00D7016C"/>
    <w:rsid w:val="00D70248"/>
    <w:rsid w:val="00D704E3"/>
    <w:rsid w:val="00D70EA1"/>
    <w:rsid w:val="00D71452"/>
    <w:rsid w:val="00D715F5"/>
    <w:rsid w:val="00D7196F"/>
    <w:rsid w:val="00D719CA"/>
    <w:rsid w:val="00D71D09"/>
    <w:rsid w:val="00D720AF"/>
    <w:rsid w:val="00D7214C"/>
    <w:rsid w:val="00D72300"/>
    <w:rsid w:val="00D72369"/>
    <w:rsid w:val="00D7242A"/>
    <w:rsid w:val="00D72A34"/>
    <w:rsid w:val="00D72A58"/>
    <w:rsid w:val="00D72F99"/>
    <w:rsid w:val="00D736E7"/>
    <w:rsid w:val="00D73717"/>
    <w:rsid w:val="00D74387"/>
    <w:rsid w:val="00D745A8"/>
    <w:rsid w:val="00D74A69"/>
    <w:rsid w:val="00D74ACE"/>
    <w:rsid w:val="00D74FA1"/>
    <w:rsid w:val="00D75995"/>
    <w:rsid w:val="00D75EC4"/>
    <w:rsid w:val="00D761B0"/>
    <w:rsid w:val="00D762E0"/>
    <w:rsid w:val="00D76306"/>
    <w:rsid w:val="00D76658"/>
    <w:rsid w:val="00D76C48"/>
    <w:rsid w:val="00D76DA8"/>
    <w:rsid w:val="00D7702D"/>
    <w:rsid w:val="00D7712A"/>
    <w:rsid w:val="00D7713E"/>
    <w:rsid w:val="00D771AF"/>
    <w:rsid w:val="00D7725B"/>
    <w:rsid w:val="00D7727E"/>
    <w:rsid w:val="00D773ED"/>
    <w:rsid w:val="00D775BE"/>
    <w:rsid w:val="00D7767D"/>
    <w:rsid w:val="00D776DB"/>
    <w:rsid w:val="00D7771D"/>
    <w:rsid w:val="00D77A65"/>
    <w:rsid w:val="00D77FF7"/>
    <w:rsid w:val="00D8064F"/>
    <w:rsid w:val="00D80E46"/>
    <w:rsid w:val="00D810AE"/>
    <w:rsid w:val="00D8143B"/>
    <w:rsid w:val="00D81472"/>
    <w:rsid w:val="00D81490"/>
    <w:rsid w:val="00D815C5"/>
    <w:rsid w:val="00D81755"/>
    <w:rsid w:val="00D81BDC"/>
    <w:rsid w:val="00D81C6C"/>
    <w:rsid w:val="00D82574"/>
    <w:rsid w:val="00D827D9"/>
    <w:rsid w:val="00D828D3"/>
    <w:rsid w:val="00D832AD"/>
    <w:rsid w:val="00D83501"/>
    <w:rsid w:val="00D83A49"/>
    <w:rsid w:val="00D83C21"/>
    <w:rsid w:val="00D84590"/>
    <w:rsid w:val="00D8459C"/>
    <w:rsid w:val="00D84707"/>
    <w:rsid w:val="00D84966"/>
    <w:rsid w:val="00D84EAE"/>
    <w:rsid w:val="00D85021"/>
    <w:rsid w:val="00D854AF"/>
    <w:rsid w:val="00D8552D"/>
    <w:rsid w:val="00D8594F"/>
    <w:rsid w:val="00D859DD"/>
    <w:rsid w:val="00D85D5F"/>
    <w:rsid w:val="00D85DCF"/>
    <w:rsid w:val="00D85F6F"/>
    <w:rsid w:val="00D862BA"/>
    <w:rsid w:val="00D862C1"/>
    <w:rsid w:val="00D86308"/>
    <w:rsid w:val="00D866B5"/>
    <w:rsid w:val="00D86B05"/>
    <w:rsid w:val="00D87032"/>
    <w:rsid w:val="00D871D7"/>
    <w:rsid w:val="00D8744B"/>
    <w:rsid w:val="00D879EB"/>
    <w:rsid w:val="00D87A76"/>
    <w:rsid w:val="00D87ACE"/>
    <w:rsid w:val="00D87F7D"/>
    <w:rsid w:val="00D90373"/>
    <w:rsid w:val="00D90831"/>
    <w:rsid w:val="00D90B17"/>
    <w:rsid w:val="00D90D28"/>
    <w:rsid w:val="00D90D9E"/>
    <w:rsid w:val="00D90F47"/>
    <w:rsid w:val="00D914B0"/>
    <w:rsid w:val="00D91990"/>
    <w:rsid w:val="00D92114"/>
    <w:rsid w:val="00D923B1"/>
    <w:rsid w:val="00D9258B"/>
    <w:rsid w:val="00D925BD"/>
    <w:rsid w:val="00D92D5E"/>
    <w:rsid w:val="00D92DEF"/>
    <w:rsid w:val="00D92E54"/>
    <w:rsid w:val="00D92FD8"/>
    <w:rsid w:val="00D930B1"/>
    <w:rsid w:val="00D934E2"/>
    <w:rsid w:val="00D93D2C"/>
    <w:rsid w:val="00D94983"/>
    <w:rsid w:val="00D949EC"/>
    <w:rsid w:val="00D94D01"/>
    <w:rsid w:val="00D952AE"/>
    <w:rsid w:val="00D953D9"/>
    <w:rsid w:val="00D954DB"/>
    <w:rsid w:val="00D95F2D"/>
    <w:rsid w:val="00D962C0"/>
    <w:rsid w:val="00D96433"/>
    <w:rsid w:val="00D964C3"/>
    <w:rsid w:val="00D96A34"/>
    <w:rsid w:val="00D971D1"/>
    <w:rsid w:val="00D97404"/>
    <w:rsid w:val="00D975A5"/>
    <w:rsid w:val="00D97A35"/>
    <w:rsid w:val="00D97A76"/>
    <w:rsid w:val="00D97B6D"/>
    <w:rsid w:val="00D97EB3"/>
    <w:rsid w:val="00DA002B"/>
    <w:rsid w:val="00DA00FF"/>
    <w:rsid w:val="00DA0158"/>
    <w:rsid w:val="00DA0184"/>
    <w:rsid w:val="00DA0A8B"/>
    <w:rsid w:val="00DA0BC2"/>
    <w:rsid w:val="00DA0EE5"/>
    <w:rsid w:val="00DA116D"/>
    <w:rsid w:val="00DA12ED"/>
    <w:rsid w:val="00DA1600"/>
    <w:rsid w:val="00DA2162"/>
    <w:rsid w:val="00DA21EC"/>
    <w:rsid w:val="00DA2303"/>
    <w:rsid w:val="00DA2C50"/>
    <w:rsid w:val="00DA2D8E"/>
    <w:rsid w:val="00DA323D"/>
    <w:rsid w:val="00DA3919"/>
    <w:rsid w:val="00DA3C6E"/>
    <w:rsid w:val="00DA4CF3"/>
    <w:rsid w:val="00DA4DEC"/>
    <w:rsid w:val="00DA4FB4"/>
    <w:rsid w:val="00DA5154"/>
    <w:rsid w:val="00DA5245"/>
    <w:rsid w:val="00DA54E4"/>
    <w:rsid w:val="00DA5BDE"/>
    <w:rsid w:val="00DA5D68"/>
    <w:rsid w:val="00DA5F72"/>
    <w:rsid w:val="00DA5F8A"/>
    <w:rsid w:val="00DA62CD"/>
    <w:rsid w:val="00DA66D0"/>
    <w:rsid w:val="00DA6A97"/>
    <w:rsid w:val="00DA6C98"/>
    <w:rsid w:val="00DA6FB5"/>
    <w:rsid w:val="00DA71CB"/>
    <w:rsid w:val="00DA7242"/>
    <w:rsid w:val="00DA7288"/>
    <w:rsid w:val="00DA7369"/>
    <w:rsid w:val="00DA78DF"/>
    <w:rsid w:val="00DA7B14"/>
    <w:rsid w:val="00DA7ECB"/>
    <w:rsid w:val="00DA7FC5"/>
    <w:rsid w:val="00DB0419"/>
    <w:rsid w:val="00DB081D"/>
    <w:rsid w:val="00DB0E1A"/>
    <w:rsid w:val="00DB14A0"/>
    <w:rsid w:val="00DB1699"/>
    <w:rsid w:val="00DB1915"/>
    <w:rsid w:val="00DB1C03"/>
    <w:rsid w:val="00DB1CD5"/>
    <w:rsid w:val="00DB2236"/>
    <w:rsid w:val="00DB2378"/>
    <w:rsid w:val="00DB2605"/>
    <w:rsid w:val="00DB27B5"/>
    <w:rsid w:val="00DB2828"/>
    <w:rsid w:val="00DB29BF"/>
    <w:rsid w:val="00DB2C2C"/>
    <w:rsid w:val="00DB2E47"/>
    <w:rsid w:val="00DB2ED0"/>
    <w:rsid w:val="00DB3221"/>
    <w:rsid w:val="00DB3A75"/>
    <w:rsid w:val="00DB3CCC"/>
    <w:rsid w:val="00DB452A"/>
    <w:rsid w:val="00DB4A67"/>
    <w:rsid w:val="00DB4C54"/>
    <w:rsid w:val="00DB4FA3"/>
    <w:rsid w:val="00DB51EB"/>
    <w:rsid w:val="00DB5328"/>
    <w:rsid w:val="00DB568D"/>
    <w:rsid w:val="00DB57B7"/>
    <w:rsid w:val="00DB5D2E"/>
    <w:rsid w:val="00DB5E07"/>
    <w:rsid w:val="00DB60CD"/>
    <w:rsid w:val="00DB67EC"/>
    <w:rsid w:val="00DB6818"/>
    <w:rsid w:val="00DB6A75"/>
    <w:rsid w:val="00DB6B58"/>
    <w:rsid w:val="00DB7039"/>
    <w:rsid w:val="00DB71CB"/>
    <w:rsid w:val="00DB78A8"/>
    <w:rsid w:val="00DB7A33"/>
    <w:rsid w:val="00DB7B4F"/>
    <w:rsid w:val="00DB7ED9"/>
    <w:rsid w:val="00DC0576"/>
    <w:rsid w:val="00DC0DF6"/>
    <w:rsid w:val="00DC0DF7"/>
    <w:rsid w:val="00DC0EF1"/>
    <w:rsid w:val="00DC1838"/>
    <w:rsid w:val="00DC199E"/>
    <w:rsid w:val="00DC2304"/>
    <w:rsid w:val="00DC23A0"/>
    <w:rsid w:val="00DC2504"/>
    <w:rsid w:val="00DC26F7"/>
    <w:rsid w:val="00DC3076"/>
    <w:rsid w:val="00DC347C"/>
    <w:rsid w:val="00DC34F3"/>
    <w:rsid w:val="00DC3637"/>
    <w:rsid w:val="00DC3932"/>
    <w:rsid w:val="00DC3B30"/>
    <w:rsid w:val="00DC3FC5"/>
    <w:rsid w:val="00DC40F4"/>
    <w:rsid w:val="00DC4394"/>
    <w:rsid w:val="00DC44CF"/>
    <w:rsid w:val="00DC45DE"/>
    <w:rsid w:val="00DC4664"/>
    <w:rsid w:val="00DC4A70"/>
    <w:rsid w:val="00DC4C47"/>
    <w:rsid w:val="00DC5119"/>
    <w:rsid w:val="00DC51C4"/>
    <w:rsid w:val="00DC5206"/>
    <w:rsid w:val="00DC5970"/>
    <w:rsid w:val="00DC6373"/>
    <w:rsid w:val="00DC6487"/>
    <w:rsid w:val="00DC6DFA"/>
    <w:rsid w:val="00DC721D"/>
    <w:rsid w:val="00DC725F"/>
    <w:rsid w:val="00DC734F"/>
    <w:rsid w:val="00DC75D2"/>
    <w:rsid w:val="00DC76F1"/>
    <w:rsid w:val="00DC7B0B"/>
    <w:rsid w:val="00DC7D39"/>
    <w:rsid w:val="00DC7D60"/>
    <w:rsid w:val="00DD0205"/>
    <w:rsid w:val="00DD06BD"/>
    <w:rsid w:val="00DD0A7B"/>
    <w:rsid w:val="00DD0A7F"/>
    <w:rsid w:val="00DD0CD4"/>
    <w:rsid w:val="00DD0CFA"/>
    <w:rsid w:val="00DD0EB3"/>
    <w:rsid w:val="00DD14F9"/>
    <w:rsid w:val="00DD18E1"/>
    <w:rsid w:val="00DD1E42"/>
    <w:rsid w:val="00DD1FB1"/>
    <w:rsid w:val="00DD2434"/>
    <w:rsid w:val="00DD251A"/>
    <w:rsid w:val="00DD2A03"/>
    <w:rsid w:val="00DD3555"/>
    <w:rsid w:val="00DD3708"/>
    <w:rsid w:val="00DD3711"/>
    <w:rsid w:val="00DD3981"/>
    <w:rsid w:val="00DD3A1B"/>
    <w:rsid w:val="00DD3AE7"/>
    <w:rsid w:val="00DD3E51"/>
    <w:rsid w:val="00DD3FE1"/>
    <w:rsid w:val="00DD42AE"/>
    <w:rsid w:val="00DD4B19"/>
    <w:rsid w:val="00DD51D6"/>
    <w:rsid w:val="00DD5B98"/>
    <w:rsid w:val="00DD5CA8"/>
    <w:rsid w:val="00DD5FA5"/>
    <w:rsid w:val="00DD6274"/>
    <w:rsid w:val="00DD6359"/>
    <w:rsid w:val="00DD6A95"/>
    <w:rsid w:val="00DD6E6A"/>
    <w:rsid w:val="00DD6F65"/>
    <w:rsid w:val="00DD73B9"/>
    <w:rsid w:val="00DD7781"/>
    <w:rsid w:val="00DD7B48"/>
    <w:rsid w:val="00DD7E0A"/>
    <w:rsid w:val="00DD7FA0"/>
    <w:rsid w:val="00DE0216"/>
    <w:rsid w:val="00DE021D"/>
    <w:rsid w:val="00DE086C"/>
    <w:rsid w:val="00DE0AEE"/>
    <w:rsid w:val="00DE0B28"/>
    <w:rsid w:val="00DE0DE0"/>
    <w:rsid w:val="00DE107D"/>
    <w:rsid w:val="00DE122C"/>
    <w:rsid w:val="00DE1311"/>
    <w:rsid w:val="00DE14D8"/>
    <w:rsid w:val="00DE177D"/>
    <w:rsid w:val="00DE20FB"/>
    <w:rsid w:val="00DE2247"/>
    <w:rsid w:val="00DE2494"/>
    <w:rsid w:val="00DE27ED"/>
    <w:rsid w:val="00DE2C25"/>
    <w:rsid w:val="00DE2E38"/>
    <w:rsid w:val="00DE3348"/>
    <w:rsid w:val="00DE334F"/>
    <w:rsid w:val="00DE3E49"/>
    <w:rsid w:val="00DE43ED"/>
    <w:rsid w:val="00DE4AE5"/>
    <w:rsid w:val="00DE4BD8"/>
    <w:rsid w:val="00DE4E44"/>
    <w:rsid w:val="00DE4F46"/>
    <w:rsid w:val="00DE5052"/>
    <w:rsid w:val="00DE5551"/>
    <w:rsid w:val="00DE5A51"/>
    <w:rsid w:val="00DE5DE6"/>
    <w:rsid w:val="00DE5F7F"/>
    <w:rsid w:val="00DE640A"/>
    <w:rsid w:val="00DE6654"/>
    <w:rsid w:val="00DE68AB"/>
    <w:rsid w:val="00DE6E23"/>
    <w:rsid w:val="00DE7087"/>
    <w:rsid w:val="00DE7B96"/>
    <w:rsid w:val="00DE7BBC"/>
    <w:rsid w:val="00DE7D0A"/>
    <w:rsid w:val="00DF0067"/>
    <w:rsid w:val="00DF00F0"/>
    <w:rsid w:val="00DF02C9"/>
    <w:rsid w:val="00DF03D9"/>
    <w:rsid w:val="00DF06AF"/>
    <w:rsid w:val="00DF0819"/>
    <w:rsid w:val="00DF09EE"/>
    <w:rsid w:val="00DF119A"/>
    <w:rsid w:val="00DF1599"/>
    <w:rsid w:val="00DF1677"/>
    <w:rsid w:val="00DF230C"/>
    <w:rsid w:val="00DF2440"/>
    <w:rsid w:val="00DF24C0"/>
    <w:rsid w:val="00DF26EA"/>
    <w:rsid w:val="00DF2913"/>
    <w:rsid w:val="00DF2C92"/>
    <w:rsid w:val="00DF326B"/>
    <w:rsid w:val="00DF33B2"/>
    <w:rsid w:val="00DF3C85"/>
    <w:rsid w:val="00DF3F48"/>
    <w:rsid w:val="00DF4595"/>
    <w:rsid w:val="00DF4A9A"/>
    <w:rsid w:val="00DF4CE3"/>
    <w:rsid w:val="00DF5751"/>
    <w:rsid w:val="00DF5B36"/>
    <w:rsid w:val="00DF5DE7"/>
    <w:rsid w:val="00DF5EAA"/>
    <w:rsid w:val="00DF674A"/>
    <w:rsid w:val="00DF67FE"/>
    <w:rsid w:val="00DF68C8"/>
    <w:rsid w:val="00DF7127"/>
    <w:rsid w:val="00DF7333"/>
    <w:rsid w:val="00DF741A"/>
    <w:rsid w:val="00DF7550"/>
    <w:rsid w:val="00DF77A0"/>
    <w:rsid w:val="00DF7848"/>
    <w:rsid w:val="00DF7B48"/>
    <w:rsid w:val="00DF7FAB"/>
    <w:rsid w:val="00E00247"/>
    <w:rsid w:val="00E00E11"/>
    <w:rsid w:val="00E01138"/>
    <w:rsid w:val="00E01226"/>
    <w:rsid w:val="00E0125F"/>
    <w:rsid w:val="00E012D7"/>
    <w:rsid w:val="00E01BBA"/>
    <w:rsid w:val="00E021CC"/>
    <w:rsid w:val="00E02579"/>
    <w:rsid w:val="00E0324A"/>
    <w:rsid w:val="00E035E9"/>
    <w:rsid w:val="00E03949"/>
    <w:rsid w:val="00E0440A"/>
    <w:rsid w:val="00E046D1"/>
    <w:rsid w:val="00E0504A"/>
    <w:rsid w:val="00E0527D"/>
    <w:rsid w:val="00E05527"/>
    <w:rsid w:val="00E05663"/>
    <w:rsid w:val="00E0588B"/>
    <w:rsid w:val="00E05B97"/>
    <w:rsid w:val="00E05EFB"/>
    <w:rsid w:val="00E05F38"/>
    <w:rsid w:val="00E06473"/>
    <w:rsid w:val="00E069DA"/>
    <w:rsid w:val="00E06CEE"/>
    <w:rsid w:val="00E07095"/>
    <w:rsid w:val="00E07128"/>
    <w:rsid w:val="00E0716C"/>
    <w:rsid w:val="00E073CF"/>
    <w:rsid w:val="00E075A9"/>
    <w:rsid w:val="00E078D4"/>
    <w:rsid w:val="00E07D01"/>
    <w:rsid w:val="00E07E68"/>
    <w:rsid w:val="00E101E7"/>
    <w:rsid w:val="00E105EE"/>
    <w:rsid w:val="00E10C9A"/>
    <w:rsid w:val="00E10D25"/>
    <w:rsid w:val="00E10E3C"/>
    <w:rsid w:val="00E111F4"/>
    <w:rsid w:val="00E11280"/>
    <w:rsid w:val="00E113C8"/>
    <w:rsid w:val="00E11420"/>
    <w:rsid w:val="00E1172D"/>
    <w:rsid w:val="00E11791"/>
    <w:rsid w:val="00E1180A"/>
    <w:rsid w:val="00E1190D"/>
    <w:rsid w:val="00E11911"/>
    <w:rsid w:val="00E119C6"/>
    <w:rsid w:val="00E11DEE"/>
    <w:rsid w:val="00E11E26"/>
    <w:rsid w:val="00E11FEE"/>
    <w:rsid w:val="00E122DE"/>
    <w:rsid w:val="00E12674"/>
    <w:rsid w:val="00E129EF"/>
    <w:rsid w:val="00E12EFF"/>
    <w:rsid w:val="00E12F67"/>
    <w:rsid w:val="00E1381E"/>
    <w:rsid w:val="00E138E1"/>
    <w:rsid w:val="00E13CEC"/>
    <w:rsid w:val="00E13EE7"/>
    <w:rsid w:val="00E140BD"/>
    <w:rsid w:val="00E148CA"/>
    <w:rsid w:val="00E14BF2"/>
    <w:rsid w:val="00E14CA4"/>
    <w:rsid w:val="00E14CBF"/>
    <w:rsid w:val="00E1512B"/>
    <w:rsid w:val="00E15476"/>
    <w:rsid w:val="00E154A9"/>
    <w:rsid w:val="00E15601"/>
    <w:rsid w:val="00E15DCE"/>
    <w:rsid w:val="00E1613E"/>
    <w:rsid w:val="00E1615A"/>
    <w:rsid w:val="00E165E2"/>
    <w:rsid w:val="00E16622"/>
    <w:rsid w:val="00E16685"/>
    <w:rsid w:val="00E1689E"/>
    <w:rsid w:val="00E16981"/>
    <w:rsid w:val="00E16BF5"/>
    <w:rsid w:val="00E16C1B"/>
    <w:rsid w:val="00E1717A"/>
    <w:rsid w:val="00E17482"/>
    <w:rsid w:val="00E1764E"/>
    <w:rsid w:val="00E17671"/>
    <w:rsid w:val="00E178A5"/>
    <w:rsid w:val="00E178C4"/>
    <w:rsid w:val="00E178EF"/>
    <w:rsid w:val="00E179E9"/>
    <w:rsid w:val="00E17B10"/>
    <w:rsid w:val="00E17D51"/>
    <w:rsid w:val="00E2046F"/>
    <w:rsid w:val="00E2047F"/>
    <w:rsid w:val="00E20508"/>
    <w:rsid w:val="00E205DF"/>
    <w:rsid w:val="00E20A00"/>
    <w:rsid w:val="00E20C50"/>
    <w:rsid w:val="00E210BC"/>
    <w:rsid w:val="00E2183B"/>
    <w:rsid w:val="00E21C9F"/>
    <w:rsid w:val="00E21F21"/>
    <w:rsid w:val="00E2215F"/>
    <w:rsid w:val="00E223E1"/>
    <w:rsid w:val="00E225B5"/>
    <w:rsid w:val="00E2296F"/>
    <w:rsid w:val="00E229A7"/>
    <w:rsid w:val="00E22E02"/>
    <w:rsid w:val="00E22E10"/>
    <w:rsid w:val="00E230BD"/>
    <w:rsid w:val="00E23B76"/>
    <w:rsid w:val="00E23BE8"/>
    <w:rsid w:val="00E23CA7"/>
    <w:rsid w:val="00E23CF9"/>
    <w:rsid w:val="00E23DD3"/>
    <w:rsid w:val="00E240D2"/>
    <w:rsid w:val="00E24697"/>
    <w:rsid w:val="00E24C45"/>
    <w:rsid w:val="00E24D43"/>
    <w:rsid w:val="00E24DFC"/>
    <w:rsid w:val="00E24FE4"/>
    <w:rsid w:val="00E2524B"/>
    <w:rsid w:val="00E2562E"/>
    <w:rsid w:val="00E25636"/>
    <w:rsid w:val="00E257B2"/>
    <w:rsid w:val="00E258EC"/>
    <w:rsid w:val="00E259D8"/>
    <w:rsid w:val="00E25B2D"/>
    <w:rsid w:val="00E25E7D"/>
    <w:rsid w:val="00E25EE1"/>
    <w:rsid w:val="00E2618D"/>
    <w:rsid w:val="00E26368"/>
    <w:rsid w:val="00E2648A"/>
    <w:rsid w:val="00E26729"/>
    <w:rsid w:val="00E26E55"/>
    <w:rsid w:val="00E26F01"/>
    <w:rsid w:val="00E26FE4"/>
    <w:rsid w:val="00E272F9"/>
    <w:rsid w:val="00E273ED"/>
    <w:rsid w:val="00E27432"/>
    <w:rsid w:val="00E2770C"/>
    <w:rsid w:val="00E27BED"/>
    <w:rsid w:val="00E27FE8"/>
    <w:rsid w:val="00E305B7"/>
    <w:rsid w:val="00E306AC"/>
    <w:rsid w:val="00E30A10"/>
    <w:rsid w:val="00E30BFE"/>
    <w:rsid w:val="00E30C76"/>
    <w:rsid w:val="00E30C78"/>
    <w:rsid w:val="00E31B3A"/>
    <w:rsid w:val="00E31E57"/>
    <w:rsid w:val="00E32186"/>
    <w:rsid w:val="00E32315"/>
    <w:rsid w:val="00E3259E"/>
    <w:rsid w:val="00E32788"/>
    <w:rsid w:val="00E327BB"/>
    <w:rsid w:val="00E329C1"/>
    <w:rsid w:val="00E32A7A"/>
    <w:rsid w:val="00E32ABF"/>
    <w:rsid w:val="00E334DC"/>
    <w:rsid w:val="00E3380D"/>
    <w:rsid w:val="00E338ED"/>
    <w:rsid w:val="00E33AA5"/>
    <w:rsid w:val="00E33CCB"/>
    <w:rsid w:val="00E3452F"/>
    <w:rsid w:val="00E346BE"/>
    <w:rsid w:val="00E34843"/>
    <w:rsid w:val="00E34B14"/>
    <w:rsid w:val="00E34B47"/>
    <w:rsid w:val="00E34D7B"/>
    <w:rsid w:val="00E34DF0"/>
    <w:rsid w:val="00E351D8"/>
    <w:rsid w:val="00E354CC"/>
    <w:rsid w:val="00E35660"/>
    <w:rsid w:val="00E35756"/>
    <w:rsid w:val="00E35C88"/>
    <w:rsid w:val="00E35E49"/>
    <w:rsid w:val="00E3655B"/>
    <w:rsid w:val="00E367EC"/>
    <w:rsid w:val="00E36D02"/>
    <w:rsid w:val="00E36ED3"/>
    <w:rsid w:val="00E370E5"/>
    <w:rsid w:val="00E37286"/>
    <w:rsid w:val="00E372C5"/>
    <w:rsid w:val="00E37436"/>
    <w:rsid w:val="00E37653"/>
    <w:rsid w:val="00E37E72"/>
    <w:rsid w:val="00E40336"/>
    <w:rsid w:val="00E406B7"/>
    <w:rsid w:val="00E412AB"/>
    <w:rsid w:val="00E418B8"/>
    <w:rsid w:val="00E41BEF"/>
    <w:rsid w:val="00E42433"/>
    <w:rsid w:val="00E42830"/>
    <w:rsid w:val="00E42881"/>
    <w:rsid w:val="00E42BCE"/>
    <w:rsid w:val="00E42C75"/>
    <w:rsid w:val="00E42C91"/>
    <w:rsid w:val="00E42DD0"/>
    <w:rsid w:val="00E43148"/>
    <w:rsid w:val="00E43152"/>
    <w:rsid w:val="00E434D1"/>
    <w:rsid w:val="00E439ED"/>
    <w:rsid w:val="00E43C61"/>
    <w:rsid w:val="00E440FD"/>
    <w:rsid w:val="00E444B6"/>
    <w:rsid w:val="00E44C09"/>
    <w:rsid w:val="00E45540"/>
    <w:rsid w:val="00E45770"/>
    <w:rsid w:val="00E459E1"/>
    <w:rsid w:val="00E45B15"/>
    <w:rsid w:val="00E45E8E"/>
    <w:rsid w:val="00E45F6D"/>
    <w:rsid w:val="00E4620D"/>
    <w:rsid w:val="00E463FB"/>
    <w:rsid w:val="00E463FC"/>
    <w:rsid w:val="00E4650A"/>
    <w:rsid w:val="00E466D3"/>
    <w:rsid w:val="00E46B35"/>
    <w:rsid w:val="00E46FAE"/>
    <w:rsid w:val="00E472AA"/>
    <w:rsid w:val="00E47505"/>
    <w:rsid w:val="00E47591"/>
    <w:rsid w:val="00E4772D"/>
    <w:rsid w:val="00E478E4"/>
    <w:rsid w:val="00E47C90"/>
    <w:rsid w:val="00E50242"/>
    <w:rsid w:val="00E5035A"/>
    <w:rsid w:val="00E50B41"/>
    <w:rsid w:val="00E50CF5"/>
    <w:rsid w:val="00E50E02"/>
    <w:rsid w:val="00E50E79"/>
    <w:rsid w:val="00E511A4"/>
    <w:rsid w:val="00E51235"/>
    <w:rsid w:val="00E515B3"/>
    <w:rsid w:val="00E516C2"/>
    <w:rsid w:val="00E51ECF"/>
    <w:rsid w:val="00E52074"/>
    <w:rsid w:val="00E520B5"/>
    <w:rsid w:val="00E52286"/>
    <w:rsid w:val="00E52606"/>
    <w:rsid w:val="00E52D43"/>
    <w:rsid w:val="00E52EEB"/>
    <w:rsid w:val="00E53211"/>
    <w:rsid w:val="00E5373B"/>
    <w:rsid w:val="00E53CA5"/>
    <w:rsid w:val="00E53D3C"/>
    <w:rsid w:val="00E53DC5"/>
    <w:rsid w:val="00E53F4B"/>
    <w:rsid w:val="00E54148"/>
    <w:rsid w:val="00E542B3"/>
    <w:rsid w:val="00E5461A"/>
    <w:rsid w:val="00E54750"/>
    <w:rsid w:val="00E54B5E"/>
    <w:rsid w:val="00E54D21"/>
    <w:rsid w:val="00E54F94"/>
    <w:rsid w:val="00E5560C"/>
    <w:rsid w:val="00E55643"/>
    <w:rsid w:val="00E55ADB"/>
    <w:rsid w:val="00E55B00"/>
    <w:rsid w:val="00E5612E"/>
    <w:rsid w:val="00E56612"/>
    <w:rsid w:val="00E5663F"/>
    <w:rsid w:val="00E567C0"/>
    <w:rsid w:val="00E56E69"/>
    <w:rsid w:val="00E56F67"/>
    <w:rsid w:val="00E5706B"/>
    <w:rsid w:val="00E57224"/>
    <w:rsid w:val="00E573FB"/>
    <w:rsid w:val="00E5764D"/>
    <w:rsid w:val="00E57722"/>
    <w:rsid w:val="00E578F7"/>
    <w:rsid w:val="00E57920"/>
    <w:rsid w:val="00E57BE2"/>
    <w:rsid w:val="00E57F39"/>
    <w:rsid w:val="00E600CE"/>
    <w:rsid w:val="00E6036D"/>
    <w:rsid w:val="00E60406"/>
    <w:rsid w:val="00E609D5"/>
    <w:rsid w:val="00E60A50"/>
    <w:rsid w:val="00E616CD"/>
    <w:rsid w:val="00E616D9"/>
    <w:rsid w:val="00E6184A"/>
    <w:rsid w:val="00E61B57"/>
    <w:rsid w:val="00E61E21"/>
    <w:rsid w:val="00E62129"/>
    <w:rsid w:val="00E62169"/>
    <w:rsid w:val="00E62215"/>
    <w:rsid w:val="00E625A2"/>
    <w:rsid w:val="00E625F8"/>
    <w:rsid w:val="00E62C88"/>
    <w:rsid w:val="00E62EE1"/>
    <w:rsid w:val="00E62F5F"/>
    <w:rsid w:val="00E62FF6"/>
    <w:rsid w:val="00E63198"/>
    <w:rsid w:val="00E63218"/>
    <w:rsid w:val="00E6336F"/>
    <w:rsid w:val="00E63392"/>
    <w:rsid w:val="00E63560"/>
    <w:rsid w:val="00E63665"/>
    <w:rsid w:val="00E63786"/>
    <w:rsid w:val="00E638B8"/>
    <w:rsid w:val="00E63937"/>
    <w:rsid w:val="00E63FD5"/>
    <w:rsid w:val="00E6449B"/>
    <w:rsid w:val="00E64614"/>
    <w:rsid w:val="00E64828"/>
    <w:rsid w:val="00E6495E"/>
    <w:rsid w:val="00E64C8E"/>
    <w:rsid w:val="00E64DE3"/>
    <w:rsid w:val="00E65180"/>
    <w:rsid w:val="00E6535D"/>
    <w:rsid w:val="00E6538D"/>
    <w:rsid w:val="00E654C4"/>
    <w:rsid w:val="00E65ADD"/>
    <w:rsid w:val="00E65C8E"/>
    <w:rsid w:val="00E65F2C"/>
    <w:rsid w:val="00E65FE9"/>
    <w:rsid w:val="00E6633A"/>
    <w:rsid w:val="00E664D5"/>
    <w:rsid w:val="00E6656C"/>
    <w:rsid w:val="00E66717"/>
    <w:rsid w:val="00E66D27"/>
    <w:rsid w:val="00E671BC"/>
    <w:rsid w:val="00E6746F"/>
    <w:rsid w:val="00E67A6D"/>
    <w:rsid w:val="00E67B4D"/>
    <w:rsid w:val="00E67CB1"/>
    <w:rsid w:val="00E67DA2"/>
    <w:rsid w:val="00E67E08"/>
    <w:rsid w:val="00E67E64"/>
    <w:rsid w:val="00E67FF8"/>
    <w:rsid w:val="00E70433"/>
    <w:rsid w:val="00E7057E"/>
    <w:rsid w:val="00E70F7E"/>
    <w:rsid w:val="00E70FB1"/>
    <w:rsid w:val="00E71000"/>
    <w:rsid w:val="00E716A6"/>
    <w:rsid w:val="00E71A01"/>
    <w:rsid w:val="00E7219F"/>
    <w:rsid w:val="00E72203"/>
    <w:rsid w:val="00E72379"/>
    <w:rsid w:val="00E723E4"/>
    <w:rsid w:val="00E72401"/>
    <w:rsid w:val="00E726F4"/>
    <w:rsid w:val="00E72822"/>
    <w:rsid w:val="00E728C5"/>
    <w:rsid w:val="00E72BF3"/>
    <w:rsid w:val="00E72D14"/>
    <w:rsid w:val="00E733E0"/>
    <w:rsid w:val="00E73442"/>
    <w:rsid w:val="00E73473"/>
    <w:rsid w:val="00E737FB"/>
    <w:rsid w:val="00E739B9"/>
    <w:rsid w:val="00E73C53"/>
    <w:rsid w:val="00E73D18"/>
    <w:rsid w:val="00E7427A"/>
    <w:rsid w:val="00E749F6"/>
    <w:rsid w:val="00E74DE9"/>
    <w:rsid w:val="00E74F6C"/>
    <w:rsid w:val="00E75016"/>
    <w:rsid w:val="00E75670"/>
    <w:rsid w:val="00E759F7"/>
    <w:rsid w:val="00E75B60"/>
    <w:rsid w:val="00E75BAB"/>
    <w:rsid w:val="00E75D8E"/>
    <w:rsid w:val="00E7633A"/>
    <w:rsid w:val="00E76478"/>
    <w:rsid w:val="00E765C9"/>
    <w:rsid w:val="00E7699B"/>
    <w:rsid w:val="00E76D2B"/>
    <w:rsid w:val="00E76FF9"/>
    <w:rsid w:val="00E7752E"/>
    <w:rsid w:val="00E776B8"/>
    <w:rsid w:val="00E7791E"/>
    <w:rsid w:val="00E77AA2"/>
    <w:rsid w:val="00E77AF9"/>
    <w:rsid w:val="00E8057E"/>
    <w:rsid w:val="00E80794"/>
    <w:rsid w:val="00E808B0"/>
    <w:rsid w:val="00E80F4F"/>
    <w:rsid w:val="00E811DF"/>
    <w:rsid w:val="00E8136D"/>
    <w:rsid w:val="00E8151E"/>
    <w:rsid w:val="00E816A8"/>
    <w:rsid w:val="00E816E0"/>
    <w:rsid w:val="00E819D1"/>
    <w:rsid w:val="00E8244D"/>
    <w:rsid w:val="00E82653"/>
    <w:rsid w:val="00E8282F"/>
    <w:rsid w:val="00E8284A"/>
    <w:rsid w:val="00E82958"/>
    <w:rsid w:val="00E82B52"/>
    <w:rsid w:val="00E82DF3"/>
    <w:rsid w:val="00E82F2B"/>
    <w:rsid w:val="00E82F7D"/>
    <w:rsid w:val="00E83191"/>
    <w:rsid w:val="00E832B8"/>
    <w:rsid w:val="00E83432"/>
    <w:rsid w:val="00E838B9"/>
    <w:rsid w:val="00E839E2"/>
    <w:rsid w:val="00E83F63"/>
    <w:rsid w:val="00E84286"/>
    <w:rsid w:val="00E8453D"/>
    <w:rsid w:val="00E85219"/>
    <w:rsid w:val="00E85C02"/>
    <w:rsid w:val="00E8609A"/>
    <w:rsid w:val="00E86162"/>
    <w:rsid w:val="00E864C1"/>
    <w:rsid w:val="00E86663"/>
    <w:rsid w:val="00E866E9"/>
    <w:rsid w:val="00E86729"/>
    <w:rsid w:val="00E867B2"/>
    <w:rsid w:val="00E86C02"/>
    <w:rsid w:val="00E870FA"/>
    <w:rsid w:val="00E8743E"/>
    <w:rsid w:val="00E87692"/>
    <w:rsid w:val="00E87839"/>
    <w:rsid w:val="00E878E6"/>
    <w:rsid w:val="00E87BE6"/>
    <w:rsid w:val="00E900A6"/>
    <w:rsid w:val="00E900D8"/>
    <w:rsid w:val="00E9049F"/>
    <w:rsid w:val="00E90533"/>
    <w:rsid w:val="00E908DB"/>
    <w:rsid w:val="00E90B5F"/>
    <w:rsid w:val="00E90BAA"/>
    <w:rsid w:val="00E91085"/>
    <w:rsid w:val="00E913A5"/>
    <w:rsid w:val="00E91778"/>
    <w:rsid w:val="00E91A10"/>
    <w:rsid w:val="00E91F57"/>
    <w:rsid w:val="00E92292"/>
    <w:rsid w:val="00E92775"/>
    <w:rsid w:val="00E929E9"/>
    <w:rsid w:val="00E92FC5"/>
    <w:rsid w:val="00E933C3"/>
    <w:rsid w:val="00E9353B"/>
    <w:rsid w:val="00E93570"/>
    <w:rsid w:val="00E936A0"/>
    <w:rsid w:val="00E93F3F"/>
    <w:rsid w:val="00E93F77"/>
    <w:rsid w:val="00E94315"/>
    <w:rsid w:val="00E943E0"/>
    <w:rsid w:val="00E948D7"/>
    <w:rsid w:val="00E94A06"/>
    <w:rsid w:val="00E94AFA"/>
    <w:rsid w:val="00E94E60"/>
    <w:rsid w:val="00E94E73"/>
    <w:rsid w:val="00E952FE"/>
    <w:rsid w:val="00E9532F"/>
    <w:rsid w:val="00E956F5"/>
    <w:rsid w:val="00E95845"/>
    <w:rsid w:val="00E958C6"/>
    <w:rsid w:val="00E95EBB"/>
    <w:rsid w:val="00E960C8"/>
    <w:rsid w:val="00E961E3"/>
    <w:rsid w:val="00E964F4"/>
    <w:rsid w:val="00E9657D"/>
    <w:rsid w:val="00E96979"/>
    <w:rsid w:val="00E96987"/>
    <w:rsid w:val="00E96A5B"/>
    <w:rsid w:val="00E96BD8"/>
    <w:rsid w:val="00E96E9C"/>
    <w:rsid w:val="00E97115"/>
    <w:rsid w:val="00E97227"/>
    <w:rsid w:val="00E97540"/>
    <w:rsid w:val="00E97608"/>
    <w:rsid w:val="00E9790D"/>
    <w:rsid w:val="00E97C35"/>
    <w:rsid w:val="00EA01BB"/>
    <w:rsid w:val="00EA02F2"/>
    <w:rsid w:val="00EA07B7"/>
    <w:rsid w:val="00EA09D8"/>
    <w:rsid w:val="00EA0C7C"/>
    <w:rsid w:val="00EA11B5"/>
    <w:rsid w:val="00EA1314"/>
    <w:rsid w:val="00EA13CB"/>
    <w:rsid w:val="00EA14E4"/>
    <w:rsid w:val="00EA1602"/>
    <w:rsid w:val="00EA1855"/>
    <w:rsid w:val="00EA1A5B"/>
    <w:rsid w:val="00EA1B2C"/>
    <w:rsid w:val="00EA1CDA"/>
    <w:rsid w:val="00EA21F9"/>
    <w:rsid w:val="00EA3730"/>
    <w:rsid w:val="00EA3857"/>
    <w:rsid w:val="00EA3B1F"/>
    <w:rsid w:val="00EA3C9B"/>
    <w:rsid w:val="00EA3ED4"/>
    <w:rsid w:val="00EA3F22"/>
    <w:rsid w:val="00EA48CC"/>
    <w:rsid w:val="00EA491E"/>
    <w:rsid w:val="00EA4ABD"/>
    <w:rsid w:val="00EA4EAF"/>
    <w:rsid w:val="00EA503B"/>
    <w:rsid w:val="00EA51A1"/>
    <w:rsid w:val="00EA533A"/>
    <w:rsid w:val="00EA558B"/>
    <w:rsid w:val="00EA5710"/>
    <w:rsid w:val="00EA5775"/>
    <w:rsid w:val="00EA58EE"/>
    <w:rsid w:val="00EA5909"/>
    <w:rsid w:val="00EA5B92"/>
    <w:rsid w:val="00EA5C21"/>
    <w:rsid w:val="00EA6083"/>
    <w:rsid w:val="00EA63F3"/>
    <w:rsid w:val="00EA67D0"/>
    <w:rsid w:val="00EA68E6"/>
    <w:rsid w:val="00EA6999"/>
    <w:rsid w:val="00EA6B8E"/>
    <w:rsid w:val="00EA71B5"/>
    <w:rsid w:val="00EA7358"/>
    <w:rsid w:val="00EA7642"/>
    <w:rsid w:val="00EA7802"/>
    <w:rsid w:val="00EA7804"/>
    <w:rsid w:val="00EA79FB"/>
    <w:rsid w:val="00EA7ABC"/>
    <w:rsid w:val="00EA7BEB"/>
    <w:rsid w:val="00EA7BFD"/>
    <w:rsid w:val="00EA7E94"/>
    <w:rsid w:val="00EB0435"/>
    <w:rsid w:val="00EB059E"/>
    <w:rsid w:val="00EB0CFE"/>
    <w:rsid w:val="00EB0D06"/>
    <w:rsid w:val="00EB0D71"/>
    <w:rsid w:val="00EB0E29"/>
    <w:rsid w:val="00EB10A8"/>
    <w:rsid w:val="00EB10AC"/>
    <w:rsid w:val="00EB111F"/>
    <w:rsid w:val="00EB15FC"/>
    <w:rsid w:val="00EB1A70"/>
    <w:rsid w:val="00EB1C0E"/>
    <w:rsid w:val="00EB1ED2"/>
    <w:rsid w:val="00EB227B"/>
    <w:rsid w:val="00EB2337"/>
    <w:rsid w:val="00EB2487"/>
    <w:rsid w:val="00EB27C8"/>
    <w:rsid w:val="00EB2A62"/>
    <w:rsid w:val="00EB2D45"/>
    <w:rsid w:val="00EB324D"/>
    <w:rsid w:val="00EB32DB"/>
    <w:rsid w:val="00EB3430"/>
    <w:rsid w:val="00EB3447"/>
    <w:rsid w:val="00EB3610"/>
    <w:rsid w:val="00EB3746"/>
    <w:rsid w:val="00EB3DF2"/>
    <w:rsid w:val="00EB3E06"/>
    <w:rsid w:val="00EB3F48"/>
    <w:rsid w:val="00EB404B"/>
    <w:rsid w:val="00EB4110"/>
    <w:rsid w:val="00EB44BF"/>
    <w:rsid w:val="00EB4943"/>
    <w:rsid w:val="00EB49B7"/>
    <w:rsid w:val="00EB4B80"/>
    <w:rsid w:val="00EB4D2C"/>
    <w:rsid w:val="00EB50F3"/>
    <w:rsid w:val="00EB53BB"/>
    <w:rsid w:val="00EB567C"/>
    <w:rsid w:val="00EB59B1"/>
    <w:rsid w:val="00EB5AB0"/>
    <w:rsid w:val="00EB5D9E"/>
    <w:rsid w:val="00EB6016"/>
    <w:rsid w:val="00EB6665"/>
    <w:rsid w:val="00EB6748"/>
    <w:rsid w:val="00EB678A"/>
    <w:rsid w:val="00EB703A"/>
    <w:rsid w:val="00EB72C3"/>
    <w:rsid w:val="00EB74DC"/>
    <w:rsid w:val="00EB78CD"/>
    <w:rsid w:val="00EB79FC"/>
    <w:rsid w:val="00EC05A1"/>
    <w:rsid w:val="00EC07EF"/>
    <w:rsid w:val="00EC0803"/>
    <w:rsid w:val="00EC0A52"/>
    <w:rsid w:val="00EC0BAA"/>
    <w:rsid w:val="00EC11B1"/>
    <w:rsid w:val="00EC1280"/>
    <w:rsid w:val="00EC19AF"/>
    <w:rsid w:val="00EC1B8C"/>
    <w:rsid w:val="00EC2059"/>
    <w:rsid w:val="00EC27FE"/>
    <w:rsid w:val="00EC31FD"/>
    <w:rsid w:val="00EC3279"/>
    <w:rsid w:val="00EC3A5E"/>
    <w:rsid w:val="00EC3ADB"/>
    <w:rsid w:val="00EC3E13"/>
    <w:rsid w:val="00EC3E27"/>
    <w:rsid w:val="00EC419B"/>
    <w:rsid w:val="00EC453D"/>
    <w:rsid w:val="00EC4B14"/>
    <w:rsid w:val="00EC4E08"/>
    <w:rsid w:val="00EC5229"/>
    <w:rsid w:val="00EC53F9"/>
    <w:rsid w:val="00EC55AF"/>
    <w:rsid w:val="00EC5628"/>
    <w:rsid w:val="00EC596C"/>
    <w:rsid w:val="00EC5976"/>
    <w:rsid w:val="00EC5A3C"/>
    <w:rsid w:val="00EC5A78"/>
    <w:rsid w:val="00EC5C3E"/>
    <w:rsid w:val="00EC644D"/>
    <w:rsid w:val="00EC659C"/>
    <w:rsid w:val="00EC68BE"/>
    <w:rsid w:val="00EC6C05"/>
    <w:rsid w:val="00EC78D9"/>
    <w:rsid w:val="00EC797F"/>
    <w:rsid w:val="00EC7DBE"/>
    <w:rsid w:val="00EC7DC7"/>
    <w:rsid w:val="00EC7F78"/>
    <w:rsid w:val="00ED015A"/>
    <w:rsid w:val="00ED023F"/>
    <w:rsid w:val="00ED06A9"/>
    <w:rsid w:val="00ED0908"/>
    <w:rsid w:val="00ED0B4D"/>
    <w:rsid w:val="00ED0DB1"/>
    <w:rsid w:val="00ED13C9"/>
    <w:rsid w:val="00ED1D2E"/>
    <w:rsid w:val="00ED1EE5"/>
    <w:rsid w:val="00ED20E9"/>
    <w:rsid w:val="00ED2193"/>
    <w:rsid w:val="00ED25F9"/>
    <w:rsid w:val="00ED260A"/>
    <w:rsid w:val="00ED2A1C"/>
    <w:rsid w:val="00ED2A2A"/>
    <w:rsid w:val="00ED2B84"/>
    <w:rsid w:val="00ED2DC4"/>
    <w:rsid w:val="00ED2FE8"/>
    <w:rsid w:val="00ED30AE"/>
    <w:rsid w:val="00ED340B"/>
    <w:rsid w:val="00ED395C"/>
    <w:rsid w:val="00ED3B40"/>
    <w:rsid w:val="00ED4081"/>
    <w:rsid w:val="00ED4180"/>
    <w:rsid w:val="00ED41A2"/>
    <w:rsid w:val="00ED41EC"/>
    <w:rsid w:val="00ED441D"/>
    <w:rsid w:val="00ED4459"/>
    <w:rsid w:val="00ED44FA"/>
    <w:rsid w:val="00ED4918"/>
    <w:rsid w:val="00ED499A"/>
    <w:rsid w:val="00ED517F"/>
    <w:rsid w:val="00ED5266"/>
    <w:rsid w:val="00ED5430"/>
    <w:rsid w:val="00ED5A96"/>
    <w:rsid w:val="00ED5B00"/>
    <w:rsid w:val="00ED5CC6"/>
    <w:rsid w:val="00ED5D4B"/>
    <w:rsid w:val="00ED634C"/>
    <w:rsid w:val="00ED64AF"/>
    <w:rsid w:val="00ED66BA"/>
    <w:rsid w:val="00ED6CC6"/>
    <w:rsid w:val="00ED6DC9"/>
    <w:rsid w:val="00ED7376"/>
    <w:rsid w:val="00ED74D8"/>
    <w:rsid w:val="00ED7696"/>
    <w:rsid w:val="00ED7D2C"/>
    <w:rsid w:val="00ED7D62"/>
    <w:rsid w:val="00ED7E15"/>
    <w:rsid w:val="00EE03C8"/>
    <w:rsid w:val="00EE03F8"/>
    <w:rsid w:val="00EE0BED"/>
    <w:rsid w:val="00EE0F9A"/>
    <w:rsid w:val="00EE141D"/>
    <w:rsid w:val="00EE19A0"/>
    <w:rsid w:val="00EE1C96"/>
    <w:rsid w:val="00EE1D30"/>
    <w:rsid w:val="00EE1D3E"/>
    <w:rsid w:val="00EE1E87"/>
    <w:rsid w:val="00EE1F0F"/>
    <w:rsid w:val="00EE220A"/>
    <w:rsid w:val="00EE2418"/>
    <w:rsid w:val="00EE29D1"/>
    <w:rsid w:val="00EE2B6D"/>
    <w:rsid w:val="00EE3228"/>
    <w:rsid w:val="00EE37FF"/>
    <w:rsid w:val="00EE3823"/>
    <w:rsid w:val="00EE3877"/>
    <w:rsid w:val="00EE3BA0"/>
    <w:rsid w:val="00EE3CBA"/>
    <w:rsid w:val="00EE3D07"/>
    <w:rsid w:val="00EE3D70"/>
    <w:rsid w:val="00EE4596"/>
    <w:rsid w:val="00EE4727"/>
    <w:rsid w:val="00EE4748"/>
    <w:rsid w:val="00EE4AC6"/>
    <w:rsid w:val="00EE4F6F"/>
    <w:rsid w:val="00EE50DF"/>
    <w:rsid w:val="00EE52E1"/>
    <w:rsid w:val="00EE532D"/>
    <w:rsid w:val="00EE61F1"/>
    <w:rsid w:val="00EE63C6"/>
    <w:rsid w:val="00EE675B"/>
    <w:rsid w:val="00EE6B45"/>
    <w:rsid w:val="00EE6E82"/>
    <w:rsid w:val="00EE6EB3"/>
    <w:rsid w:val="00EE6F23"/>
    <w:rsid w:val="00EE73A4"/>
    <w:rsid w:val="00EE7405"/>
    <w:rsid w:val="00EE7BD6"/>
    <w:rsid w:val="00EF07FF"/>
    <w:rsid w:val="00EF0880"/>
    <w:rsid w:val="00EF0985"/>
    <w:rsid w:val="00EF0A2B"/>
    <w:rsid w:val="00EF0A89"/>
    <w:rsid w:val="00EF0C2D"/>
    <w:rsid w:val="00EF0D37"/>
    <w:rsid w:val="00EF0EFA"/>
    <w:rsid w:val="00EF0FA9"/>
    <w:rsid w:val="00EF0FE2"/>
    <w:rsid w:val="00EF114F"/>
    <w:rsid w:val="00EF1264"/>
    <w:rsid w:val="00EF16FE"/>
    <w:rsid w:val="00EF1BCC"/>
    <w:rsid w:val="00EF1F25"/>
    <w:rsid w:val="00EF21A7"/>
    <w:rsid w:val="00EF231D"/>
    <w:rsid w:val="00EF2675"/>
    <w:rsid w:val="00EF2C7E"/>
    <w:rsid w:val="00EF2D9F"/>
    <w:rsid w:val="00EF3B62"/>
    <w:rsid w:val="00EF3C28"/>
    <w:rsid w:val="00EF3DC6"/>
    <w:rsid w:val="00EF3F0D"/>
    <w:rsid w:val="00EF4384"/>
    <w:rsid w:val="00EF451B"/>
    <w:rsid w:val="00EF4564"/>
    <w:rsid w:val="00EF482B"/>
    <w:rsid w:val="00EF4A10"/>
    <w:rsid w:val="00EF4DC1"/>
    <w:rsid w:val="00EF5165"/>
    <w:rsid w:val="00EF521F"/>
    <w:rsid w:val="00EF52FF"/>
    <w:rsid w:val="00EF53C4"/>
    <w:rsid w:val="00EF5833"/>
    <w:rsid w:val="00EF5A83"/>
    <w:rsid w:val="00EF5CBD"/>
    <w:rsid w:val="00EF5E72"/>
    <w:rsid w:val="00EF5F72"/>
    <w:rsid w:val="00EF60A3"/>
    <w:rsid w:val="00EF6673"/>
    <w:rsid w:val="00EF687B"/>
    <w:rsid w:val="00EF7B17"/>
    <w:rsid w:val="00EF7B7A"/>
    <w:rsid w:val="00F001EC"/>
    <w:rsid w:val="00F002A9"/>
    <w:rsid w:val="00F00445"/>
    <w:rsid w:val="00F00659"/>
    <w:rsid w:val="00F00ACD"/>
    <w:rsid w:val="00F00B29"/>
    <w:rsid w:val="00F01798"/>
    <w:rsid w:val="00F01C6F"/>
    <w:rsid w:val="00F01D55"/>
    <w:rsid w:val="00F0223B"/>
    <w:rsid w:val="00F02686"/>
    <w:rsid w:val="00F02C4C"/>
    <w:rsid w:val="00F02DD5"/>
    <w:rsid w:val="00F0341A"/>
    <w:rsid w:val="00F034DB"/>
    <w:rsid w:val="00F035D3"/>
    <w:rsid w:val="00F037DB"/>
    <w:rsid w:val="00F03892"/>
    <w:rsid w:val="00F03B46"/>
    <w:rsid w:val="00F04097"/>
    <w:rsid w:val="00F04247"/>
    <w:rsid w:val="00F042D8"/>
    <w:rsid w:val="00F044AF"/>
    <w:rsid w:val="00F045A0"/>
    <w:rsid w:val="00F0537D"/>
    <w:rsid w:val="00F05529"/>
    <w:rsid w:val="00F0567C"/>
    <w:rsid w:val="00F05686"/>
    <w:rsid w:val="00F05B9F"/>
    <w:rsid w:val="00F05C42"/>
    <w:rsid w:val="00F064C1"/>
    <w:rsid w:val="00F06544"/>
    <w:rsid w:val="00F066BE"/>
    <w:rsid w:val="00F06A63"/>
    <w:rsid w:val="00F06C88"/>
    <w:rsid w:val="00F06E0D"/>
    <w:rsid w:val="00F06ED9"/>
    <w:rsid w:val="00F06F1C"/>
    <w:rsid w:val="00F0712D"/>
    <w:rsid w:val="00F07253"/>
    <w:rsid w:val="00F07255"/>
    <w:rsid w:val="00F07374"/>
    <w:rsid w:val="00F07779"/>
    <w:rsid w:val="00F0789B"/>
    <w:rsid w:val="00F07983"/>
    <w:rsid w:val="00F07A21"/>
    <w:rsid w:val="00F07B2F"/>
    <w:rsid w:val="00F07BB0"/>
    <w:rsid w:val="00F102C8"/>
    <w:rsid w:val="00F10494"/>
    <w:rsid w:val="00F104D7"/>
    <w:rsid w:val="00F1059F"/>
    <w:rsid w:val="00F1068B"/>
    <w:rsid w:val="00F108BC"/>
    <w:rsid w:val="00F10BE5"/>
    <w:rsid w:val="00F10D05"/>
    <w:rsid w:val="00F10E8A"/>
    <w:rsid w:val="00F11301"/>
    <w:rsid w:val="00F11314"/>
    <w:rsid w:val="00F11574"/>
    <w:rsid w:val="00F1185A"/>
    <w:rsid w:val="00F118B4"/>
    <w:rsid w:val="00F11F3C"/>
    <w:rsid w:val="00F12013"/>
    <w:rsid w:val="00F121E1"/>
    <w:rsid w:val="00F12625"/>
    <w:rsid w:val="00F12707"/>
    <w:rsid w:val="00F12890"/>
    <w:rsid w:val="00F128C9"/>
    <w:rsid w:val="00F12DB0"/>
    <w:rsid w:val="00F12F1C"/>
    <w:rsid w:val="00F1309F"/>
    <w:rsid w:val="00F130A3"/>
    <w:rsid w:val="00F13565"/>
    <w:rsid w:val="00F137C2"/>
    <w:rsid w:val="00F137C3"/>
    <w:rsid w:val="00F13E92"/>
    <w:rsid w:val="00F1483C"/>
    <w:rsid w:val="00F150EF"/>
    <w:rsid w:val="00F1531D"/>
    <w:rsid w:val="00F15500"/>
    <w:rsid w:val="00F15790"/>
    <w:rsid w:val="00F15B7A"/>
    <w:rsid w:val="00F15E18"/>
    <w:rsid w:val="00F15F7B"/>
    <w:rsid w:val="00F161A6"/>
    <w:rsid w:val="00F16405"/>
    <w:rsid w:val="00F164F2"/>
    <w:rsid w:val="00F1669C"/>
    <w:rsid w:val="00F16933"/>
    <w:rsid w:val="00F1694F"/>
    <w:rsid w:val="00F169E0"/>
    <w:rsid w:val="00F17D74"/>
    <w:rsid w:val="00F17DDE"/>
    <w:rsid w:val="00F17FB4"/>
    <w:rsid w:val="00F17FD5"/>
    <w:rsid w:val="00F20102"/>
    <w:rsid w:val="00F20771"/>
    <w:rsid w:val="00F207A0"/>
    <w:rsid w:val="00F207C9"/>
    <w:rsid w:val="00F2087E"/>
    <w:rsid w:val="00F20A5B"/>
    <w:rsid w:val="00F20BB8"/>
    <w:rsid w:val="00F20D74"/>
    <w:rsid w:val="00F20D95"/>
    <w:rsid w:val="00F20E2C"/>
    <w:rsid w:val="00F212B7"/>
    <w:rsid w:val="00F21A68"/>
    <w:rsid w:val="00F21C89"/>
    <w:rsid w:val="00F21D9C"/>
    <w:rsid w:val="00F2235A"/>
    <w:rsid w:val="00F2257F"/>
    <w:rsid w:val="00F229D6"/>
    <w:rsid w:val="00F22ADE"/>
    <w:rsid w:val="00F22EF7"/>
    <w:rsid w:val="00F23076"/>
    <w:rsid w:val="00F23082"/>
    <w:rsid w:val="00F230AF"/>
    <w:rsid w:val="00F232A9"/>
    <w:rsid w:val="00F2368E"/>
    <w:rsid w:val="00F237B4"/>
    <w:rsid w:val="00F23893"/>
    <w:rsid w:val="00F23BD6"/>
    <w:rsid w:val="00F23C3C"/>
    <w:rsid w:val="00F23EC3"/>
    <w:rsid w:val="00F24253"/>
    <w:rsid w:val="00F24C90"/>
    <w:rsid w:val="00F25250"/>
    <w:rsid w:val="00F253C6"/>
    <w:rsid w:val="00F257D2"/>
    <w:rsid w:val="00F25916"/>
    <w:rsid w:val="00F25B72"/>
    <w:rsid w:val="00F26434"/>
    <w:rsid w:val="00F26CB1"/>
    <w:rsid w:val="00F26E48"/>
    <w:rsid w:val="00F26EBA"/>
    <w:rsid w:val="00F27326"/>
    <w:rsid w:val="00F27414"/>
    <w:rsid w:val="00F2753B"/>
    <w:rsid w:val="00F2774F"/>
    <w:rsid w:val="00F27FEC"/>
    <w:rsid w:val="00F30E3A"/>
    <w:rsid w:val="00F3106F"/>
    <w:rsid w:val="00F31169"/>
    <w:rsid w:val="00F31436"/>
    <w:rsid w:val="00F3199D"/>
    <w:rsid w:val="00F31A28"/>
    <w:rsid w:val="00F31D6D"/>
    <w:rsid w:val="00F320E1"/>
    <w:rsid w:val="00F3214C"/>
    <w:rsid w:val="00F3274F"/>
    <w:rsid w:val="00F3285D"/>
    <w:rsid w:val="00F328DF"/>
    <w:rsid w:val="00F32D55"/>
    <w:rsid w:val="00F33238"/>
    <w:rsid w:val="00F3324C"/>
    <w:rsid w:val="00F332B2"/>
    <w:rsid w:val="00F33632"/>
    <w:rsid w:val="00F33E93"/>
    <w:rsid w:val="00F34723"/>
    <w:rsid w:val="00F347F2"/>
    <w:rsid w:val="00F349BE"/>
    <w:rsid w:val="00F34A95"/>
    <w:rsid w:val="00F34B15"/>
    <w:rsid w:val="00F3524A"/>
    <w:rsid w:val="00F35669"/>
    <w:rsid w:val="00F35868"/>
    <w:rsid w:val="00F35CBE"/>
    <w:rsid w:val="00F35D1B"/>
    <w:rsid w:val="00F35EDF"/>
    <w:rsid w:val="00F36074"/>
    <w:rsid w:val="00F36234"/>
    <w:rsid w:val="00F3678A"/>
    <w:rsid w:val="00F36798"/>
    <w:rsid w:val="00F36C28"/>
    <w:rsid w:val="00F3706F"/>
    <w:rsid w:val="00F3713D"/>
    <w:rsid w:val="00F37575"/>
    <w:rsid w:val="00F375CA"/>
    <w:rsid w:val="00F3780D"/>
    <w:rsid w:val="00F37C54"/>
    <w:rsid w:val="00F37CF5"/>
    <w:rsid w:val="00F40197"/>
    <w:rsid w:val="00F401A4"/>
    <w:rsid w:val="00F40575"/>
    <w:rsid w:val="00F4079C"/>
    <w:rsid w:val="00F4093C"/>
    <w:rsid w:val="00F40A6A"/>
    <w:rsid w:val="00F40FAA"/>
    <w:rsid w:val="00F41B06"/>
    <w:rsid w:val="00F41B92"/>
    <w:rsid w:val="00F41C8D"/>
    <w:rsid w:val="00F41D37"/>
    <w:rsid w:val="00F41DA1"/>
    <w:rsid w:val="00F41E1C"/>
    <w:rsid w:val="00F420CE"/>
    <w:rsid w:val="00F423C8"/>
    <w:rsid w:val="00F424E8"/>
    <w:rsid w:val="00F425F2"/>
    <w:rsid w:val="00F42694"/>
    <w:rsid w:val="00F426CF"/>
    <w:rsid w:val="00F4272F"/>
    <w:rsid w:val="00F429C0"/>
    <w:rsid w:val="00F42CFF"/>
    <w:rsid w:val="00F436EB"/>
    <w:rsid w:val="00F439FF"/>
    <w:rsid w:val="00F4403D"/>
    <w:rsid w:val="00F44087"/>
    <w:rsid w:val="00F449E8"/>
    <w:rsid w:val="00F44AE5"/>
    <w:rsid w:val="00F44E28"/>
    <w:rsid w:val="00F4535F"/>
    <w:rsid w:val="00F45546"/>
    <w:rsid w:val="00F4567E"/>
    <w:rsid w:val="00F45B17"/>
    <w:rsid w:val="00F45B8D"/>
    <w:rsid w:val="00F45CA1"/>
    <w:rsid w:val="00F46403"/>
    <w:rsid w:val="00F46B53"/>
    <w:rsid w:val="00F4713C"/>
    <w:rsid w:val="00F47193"/>
    <w:rsid w:val="00F4730D"/>
    <w:rsid w:val="00F47473"/>
    <w:rsid w:val="00F47752"/>
    <w:rsid w:val="00F4799F"/>
    <w:rsid w:val="00F47C61"/>
    <w:rsid w:val="00F47C8B"/>
    <w:rsid w:val="00F503E5"/>
    <w:rsid w:val="00F504CF"/>
    <w:rsid w:val="00F50593"/>
    <w:rsid w:val="00F506A9"/>
    <w:rsid w:val="00F50854"/>
    <w:rsid w:val="00F50B16"/>
    <w:rsid w:val="00F50DC5"/>
    <w:rsid w:val="00F51270"/>
    <w:rsid w:val="00F51B64"/>
    <w:rsid w:val="00F521F6"/>
    <w:rsid w:val="00F5239C"/>
    <w:rsid w:val="00F52760"/>
    <w:rsid w:val="00F527B5"/>
    <w:rsid w:val="00F527E6"/>
    <w:rsid w:val="00F52FCE"/>
    <w:rsid w:val="00F5328C"/>
    <w:rsid w:val="00F5362C"/>
    <w:rsid w:val="00F53D58"/>
    <w:rsid w:val="00F53FE8"/>
    <w:rsid w:val="00F5402B"/>
    <w:rsid w:val="00F545A4"/>
    <w:rsid w:val="00F54EC2"/>
    <w:rsid w:val="00F551F5"/>
    <w:rsid w:val="00F5534D"/>
    <w:rsid w:val="00F553D3"/>
    <w:rsid w:val="00F557E0"/>
    <w:rsid w:val="00F55944"/>
    <w:rsid w:val="00F5618F"/>
    <w:rsid w:val="00F5624F"/>
    <w:rsid w:val="00F56305"/>
    <w:rsid w:val="00F56320"/>
    <w:rsid w:val="00F5647E"/>
    <w:rsid w:val="00F567EC"/>
    <w:rsid w:val="00F56A14"/>
    <w:rsid w:val="00F56A56"/>
    <w:rsid w:val="00F56C94"/>
    <w:rsid w:val="00F5722F"/>
    <w:rsid w:val="00F57280"/>
    <w:rsid w:val="00F5782B"/>
    <w:rsid w:val="00F57A07"/>
    <w:rsid w:val="00F57A55"/>
    <w:rsid w:val="00F57B94"/>
    <w:rsid w:val="00F57BF7"/>
    <w:rsid w:val="00F57C82"/>
    <w:rsid w:val="00F57D87"/>
    <w:rsid w:val="00F57F7A"/>
    <w:rsid w:val="00F60032"/>
    <w:rsid w:val="00F602C6"/>
    <w:rsid w:val="00F60322"/>
    <w:rsid w:val="00F6045E"/>
    <w:rsid w:val="00F60556"/>
    <w:rsid w:val="00F607F7"/>
    <w:rsid w:val="00F60AE7"/>
    <w:rsid w:val="00F60C7A"/>
    <w:rsid w:val="00F60E61"/>
    <w:rsid w:val="00F6126B"/>
    <w:rsid w:val="00F613AD"/>
    <w:rsid w:val="00F61622"/>
    <w:rsid w:val="00F6168D"/>
    <w:rsid w:val="00F619AC"/>
    <w:rsid w:val="00F61ACE"/>
    <w:rsid w:val="00F61E40"/>
    <w:rsid w:val="00F61F6A"/>
    <w:rsid w:val="00F61FB0"/>
    <w:rsid w:val="00F620FA"/>
    <w:rsid w:val="00F62195"/>
    <w:rsid w:val="00F62624"/>
    <w:rsid w:val="00F629B9"/>
    <w:rsid w:val="00F62D6A"/>
    <w:rsid w:val="00F63347"/>
    <w:rsid w:val="00F641BA"/>
    <w:rsid w:val="00F641CC"/>
    <w:rsid w:val="00F64230"/>
    <w:rsid w:val="00F644CF"/>
    <w:rsid w:val="00F6464C"/>
    <w:rsid w:val="00F64A87"/>
    <w:rsid w:val="00F64E1C"/>
    <w:rsid w:val="00F64F48"/>
    <w:rsid w:val="00F6521A"/>
    <w:rsid w:val="00F6522D"/>
    <w:rsid w:val="00F652D9"/>
    <w:rsid w:val="00F65485"/>
    <w:rsid w:val="00F659F1"/>
    <w:rsid w:val="00F65FC8"/>
    <w:rsid w:val="00F661FF"/>
    <w:rsid w:val="00F66200"/>
    <w:rsid w:val="00F663E0"/>
    <w:rsid w:val="00F66573"/>
    <w:rsid w:val="00F665B8"/>
    <w:rsid w:val="00F66A3C"/>
    <w:rsid w:val="00F66CCE"/>
    <w:rsid w:val="00F67373"/>
    <w:rsid w:val="00F674AF"/>
    <w:rsid w:val="00F67530"/>
    <w:rsid w:val="00F676AD"/>
    <w:rsid w:val="00F67972"/>
    <w:rsid w:val="00F67B2E"/>
    <w:rsid w:val="00F67C63"/>
    <w:rsid w:val="00F701B3"/>
    <w:rsid w:val="00F704A0"/>
    <w:rsid w:val="00F706E3"/>
    <w:rsid w:val="00F707A6"/>
    <w:rsid w:val="00F70A33"/>
    <w:rsid w:val="00F70B18"/>
    <w:rsid w:val="00F70C0F"/>
    <w:rsid w:val="00F70EF0"/>
    <w:rsid w:val="00F710BB"/>
    <w:rsid w:val="00F71389"/>
    <w:rsid w:val="00F713E1"/>
    <w:rsid w:val="00F71918"/>
    <w:rsid w:val="00F720D8"/>
    <w:rsid w:val="00F722E3"/>
    <w:rsid w:val="00F728D6"/>
    <w:rsid w:val="00F730FF"/>
    <w:rsid w:val="00F7332B"/>
    <w:rsid w:val="00F73349"/>
    <w:rsid w:val="00F73433"/>
    <w:rsid w:val="00F7357D"/>
    <w:rsid w:val="00F73B31"/>
    <w:rsid w:val="00F73D02"/>
    <w:rsid w:val="00F73F91"/>
    <w:rsid w:val="00F73FBB"/>
    <w:rsid w:val="00F7454C"/>
    <w:rsid w:val="00F74587"/>
    <w:rsid w:val="00F74685"/>
    <w:rsid w:val="00F7478F"/>
    <w:rsid w:val="00F74C1E"/>
    <w:rsid w:val="00F753D1"/>
    <w:rsid w:val="00F75A6C"/>
    <w:rsid w:val="00F75C17"/>
    <w:rsid w:val="00F75ED7"/>
    <w:rsid w:val="00F76622"/>
    <w:rsid w:val="00F7677A"/>
    <w:rsid w:val="00F76844"/>
    <w:rsid w:val="00F76881"/>
    <w:rsid w:val="00F76978"/>
    <w:rsid w:val="00F76A69"/>
    <w:rsid w:val="00F76E0F"/>
    <w:rsid w:val="00F77032"/>
    <w:rsid w:val="00F770ED"/>
    <w:rsid w:val="00F77245"/>
    <w:rsid w:val="00F80136"/>
    <w:rsid w:val="00F802A1"/>
    <w:rsid w:val="00F8062F"/>
    <w:rsid w:val="00F808F5"/>
    <w:rsid w:val="00F80D3B"/>
    <w:rsid w:val="00F80E2D"/>
    <w:rsid w:val="00F80EC0"/>
    <w:rsid w:val="00F81234"/>
    <w:rsid w:val="00F8129B"/>
    <w:rsid w:val="00F8160C"/>
    <w:rsid w:val="00F81776"/>
    <w:rsid w:val="00F81E14"/>
    <w:rsid w:val="00F8218B"/>
    <w:rsid w:val="00F822A0"/>
    <w:rsid w:val="00F825D4"/>
    <w:rsid w:val="00F82766"/>
    <w:rsid w:val="00F8278F"/>
    <w:rsid w:val="00F82D80"/>
    <w:rsid w:val="00F82F27"/>
    <w:rsid w:val="00F82F48"/>
    <w:rsid w:val="00F82FE8"/>
    <w:rsid w:val="00F8344B"/>
    <w:rsid w:val="00F834BE"/>
    <w:rsid w:val="00F835DE"/>
    <w:rsid w:val="00F83746"/>
    <w:rsid w:val="00F83795"/>
    <w:rsid w:val="00F83834"/>
    <w:rsid w:val="00F838F7"/>
    <w:rsid w:val="00F8393D"/>
    <w:rsid w:val="00F83B59"/>
    <w:rsid w:val="00F83CCF"/>
    <w:rsid w:val="00F83DFB"/>
    <w:rsid w:val="00F8442C"/>
    <w:rsid w:val="00F84686"/>
    <w:rsid w:val="00F84728"/>
    <w:rsid w:val="00F84A07"/>
    <w:rsid w:val="00F850C1"/>
    <w:rsid w:val="00F8589A"/>
    <w:rsid w:val="00F85E10"/>
    <w:rsid w:val="00F86094"/>
    <w:rsid w:val="00F86352"/>
    <w:rsid w:val="00F86565"/>
    <w:rsid w:val="00F866AA"/>
    <w:rsid w:val="00F86D87"/>
    <w:rsid w:val="00F86E57"/>
    <w:rsid w:val="00F8710B"/>
    <w:rsid w:val="00F871AC"/>
    <w:rsid w:val="00F87212"/>
    <w:rsid w:val="00F87559"/>
    <w:rsid w:val="00F876C4"/>
    <w:rsid w:val="00F87EA4"/>
    <w:rsid w:val="00F90288"/>
    <w:rsid w:val="00F90366"/>
    <w:rsid w:val="00F90D4C"/>
    <w:rsid w:val="00F9110C"/>
    <w:rsid w:val="00F91182"/>
    <w:rsid w:val="00F91395"/>
    <w:rsid w:val="00F921B0"/>
    <w:rsid w:val="00F92229"/>
    <w:rsid w:val="00F922DF"/>
    <w:rsid w:val="00F926B8"/>
    <w:rsid w:val="00F9277F"/>
    <w:rsid w:val="00F92C1B"/>
    <w:rsid w:val="00F92FAB"/>
    <w:rsid w:val="00F93269"/>
    <w:rsid w:val="00F932D9"/>
    <w:rsid w:val="00F93502"/>
    <w:rsid w:val="00F9367B"/>
    <w:rsid w:val="00F93BE1"/>
    <w:rsid w:val="00F93C61"/>
    <w:rsid w:val="00F93E61"/>
    <w:rsid w:val="00F940ED"/>
    <w:rsid w:val="00F9443F"/>
    <w:rsid w:val="00F9493A"/>
    <w:rsid w:val="00F94CDB"/>
    <w:rsid w:val="00F94D69"/>
    <w:rsid w:val="00F94DFA"/>
    <w:rsid w:val="00F94EF4"/>
    <w:rsid w:val="00F950AC"/>
    <w:rsid w:val="00F954B0"/>
    <w:rsid w:val="00F95E66"/>
    <w:rsid w:val="00F95F02"/>
    <w:rsid w:val="00F96020"/>
    <w:rsid w:val="00F965E6"/>
    <w:rsid w:val="00F971E3"/>
    <w:rsid w:val="00F97280"/>
    <w:rsid w:val="00F979B0"/>
    <w:rsid w:val="00F97CE9"/>
    <w:rsid w:val="00FA000B"/>
    <w:rsid w:val="00FA046B"/>
    <w:rsid w:val="00FA063E"/>
    <w:rsid w:val="00FA069F"/>
    <w:rsid w:val="00FA06A4"/>
    <w:rsid w:val="00FA06AE"/>
    <w:rsid w:val="00FA085C"/>
    <w:rsid w:val="00FA09FB"/>
    <w:rsid w:val="00FA11E2"/>
    <w:rsid w:val="00FA151A"/>
    <w:rsid w:val="00FA1BF5"/>
    <w:rsid w:val="00FA2150"/>
    <w:rsid w:val="00FA250A"/>
    <w:rsid w:val="00FA263F"/>
    <w:rsid w:val="00FA2719"/>
    <w:rsid w:val="00FA2B63"/>
    <w:rsid w:val="00FA2D28"/>
    <w:rsid w:val="00FA38EC"/>
    <w:rsid w:val="00FA3ECB"/>
    <w:rsid w:val="00FA4073"/>
    <w:rsid w:val="00FA471C"/>
    <w:rsid w:val="00FA4D33"/>
    <w:rsid w:val="00FA5043"/>
    <w:rsid w:val="00FA5123"/>
    <w:rsid w:val="00FA58B7"/>
    <w:rsid w:val="00FA5922"/>
    <w:rsid w:val="00FA59D0"/>
    <w:rsid w:val="00FA59E9"/>
    <w:rsid w:val="00FA5C3D"/>
    <w:rsid w:val="00FA5F2E"/>
    <w:rsid w:val="00FA5FA4"/>
    <w:rsid w:val="00FA6452"/>
    <w:rsid w:val="00FA6717"/>
    <w:rsid w:val="00FA6B9A"/>
    <w:rsid w:val="00FA6F3B"/>
    <w:rsid w:val="00FA733D"/>
    <w:rsid w:val="00FA7847"/>
    <w:rsid w:val="00FA7CB1"/>
    <w:rsid w:val="00FA7E65"/>
    <w:rsid w:val="00FA7E6B"/>
    <w:rsid w:val="00FA7F85"/>
    <w:rsid w:val="00FB006C"/>
    <w:rsid w:val="00FB036D"/>
    <w:rsid w:val="00FB04A5"/>
    <w:rsid w:val="00FB094C"/>
    <w:rsid w:val="00FB0A0C"/>
    <w:rsid w:val="00FB0E00"/>
    <w:rsid w:val="00FB0E3D"/>
    <w:rsid w:val="00FB1288"/>
    <w:rsid w:val="00FB15E9"/>
    <w:rsid w:val="00FB1747"/>
    <w:rsid w:val="00FB175E"/>
    <w:rsid w:val="00FB1789"/>
    <w:rsid w:val="00FB1C5B"/>
    <w:rsid w:val="00FB1DF8"/>
    <w:rsid w:val="00FB1FBF"/>
    <w:rsid w:val="00FB1FED"/>
    <w:rsid w:val="00FB245E"/>
    <w:rsid w:val="00FB29EE"/>
    <w:rsid w:val="00FB2ADB"/>
    <w:rsid w:val="00FB2AFA"/>
    <w:rsid w:val="00FB2B5D"/>
    <w:rsid w:val="00FB35B2"/>
    <w:rsid w:val="00FB379D"/>
    <w:rsid w:val="00FB3849"/>
    <w:rsid w:val="00FB3BC1"/>
    <w:rsid w:val="00FB40F0"/>
    <w:rsid w:val="00FB4218"/>
    <w:rsid w:val="00FB4277"/>
    <w:rsid w:val="00FB46D0"/>
    <w:rsid w:val="00FB46FD"/>
    <w:rsid w:val="00FB4BBA"/>
    <w:rsid w:val="00FB5252"/>
    <w:rsid w:val="00FB5275"/>
    <w:rsid w:val="00FB5331"/>
    <w:rsid w:val="00FB545F"/>
    <w:rsid w:val="00FB5659"/>
    <w:rsid w:val="00FB59D0"/>
    <w:rsid w:val="00FB5E80"/>
    <w:rsid w:val="00FB60E4"/>
    <w:rsid w:val="00FB6878"/>
    <w:rsid w:val="00FB688B"/>
    <w:rsid w:val="00FB68F5"/>
    <w:rsid w:val="00FB69CA"/>
    <w:rsid w:val="00FB6E80"/>
    <w:rsid w:val="00FB6EC0"/>
    <w:rsid w:val="00FB7029"/>
    <w:rsid w:val="00FB7338"/>
    <w:rsid w:val="00FB7781"/>
    <w:rsid w:val="00FB7AF7"/>
    <w:rsid w:val="00FB7DDE"/>
    <w:rsid w:val="00FB7F82"/>
    <w:rsid w:val="00FC0634"/>
    <w:rsid w:val="00FC0955"/>
    <w:rsid w:val="00FC09C1"/>
    <w:rsid w:val="00FC0C81"/>
    <w:rsid w:val="00FC0DB7"/>
    <w:rsid w:val="00FC1665"/>
    <w:rsid w:val="00FC1684"/>
    <w:rsid w:val="00FC1A6D"/>
    <w:rsid w:val="00FC1AE0"/>
    <w:rsid w:val="00FC1DB1"/>
    <w:rsid w:val="00FC223F"/>
    <w:rsid w:val="00FC25AA"/>
    <w:rsid w:val="00FC2700"/>
    <w:rsid w:val="00FC2FD0"/>
    <w:rsid w:val="00FC347E"/>
    <w:rsid w:val="00FC3749"/>
    <w:rsid w:val="00FC3D39"/>
    <w:rsid w:val="00FC3E3D"/>
    <w:rsid w:val="00FC4CC6"/>
    <w:rsid w:val="00FC4D55"/>
    <w:rsid w:val="00FC4ED0"/>
    <w:rsid w:val="00FC5078"/>
    <w:rsid w:val="00FC5D51"/>
    <w:rsid w:val="00FC5EAB"/>
    <w:rsid w:val="00FC5FDD"/>
    <w:rsid w:val="00FC632B"/>
    <w:rsid w:val="00FC63B0"/>
    <w:rsid w:val="00FC6D51"/>
    <w:rsid w:val="00FC6DB7"/>
    <w:rsid w:val="00FC7003"/>
    <w:rsid w:val="00FC7087"/>
    <w:rsid w:val="00FC74B2"/>
    <w:rsid w:val="00FC7562"/>
    <w:rsid w:val="00FC7704"/>
    <w:rsid w:val="00FC7751"/>
    <w:rsid w:val="00FC784C"/>
    <w:rsid w:val="00FC790F"/>
    <w:rsid w:val="00FC7B68"/>
    <w:rsid w:val="00FD02AE"/>
    <w:rsid w:val="00FD0857"/>
    <w:rsid w:val="00FD0CC7"/>
    <w:rsid w:val="00FD0D58"/>
    <w:rsid w:val="00FD130F"/>
    <w:rsid w:val="00FD1844"/>
    <w:rsid w:val="00FD2102"/>
    <w:rsid w:val="00FD2419"/>
    <w:rsid w:val="00FD2436"/>
    <w:rsid w:val="00FD2732"/>
    <w:rsid w:val="00FD2D44"/>
    <w:rsid w:val="00FD2F2B"/>
    <w:rsid w:val="00FD346A"/>
    <w:rsid w:val="00FD37E4"/>
    <w:rsid w:val="00FD3DAB"/>
    <w:rsid w:val="00FD3EFC"/>
    <w:rsid w:val="00FD3F75"/>
    <w:rsid w:val="00FD4103"/>
    <w:rsid w:val="00FD4395"/>
    <w:rsid w:val="00FD4D47"/>
    <w:rsid w:val="00FD4ECA"/>
    <w:rsid w:val="00FD509F"/>
    <w:rsid w:val="00FD51D2"/>
    <w:rsid w:val="00FD54A3"/>
    <w:rsid w:val="00FD5562"/>
    <w:rsid w:val="00FD5B28"/>
    <w:rsid w:val="00FD5FCE"/>
    <w:rsid w:val="00FD6171"/>
    <w:rsid w:val="00FD66D4"/>
    <w:rsid w:val="00FD6796"/>
    <w:rsid w:val="00FD6843"/>
    <w:rsid w:val="00FD6B11"/>
    <w:rsid w:val="00FD6BE5"/>
    <w:rsid w:val="00FD6C8A"/>
    <w:rsid w:val="00FD6F30"/>
    <w:rsid w:val="00FD6F49"/>
    <w:rsid w:val="00FD7AE9"/>
    <w:rsid w:val="00FD7CF7"/>
    <w:rsid w:val="00FD7F94"/>
    <w:rsid w:val="00FE017F"/>
    <w:rsid w:val="00FE0417"/>
    <w:rsid w:val="00FE046A"/>
    <w:rsid w:val="00FE0619"/>
    <w:rsid w:val="00FE0855"/>
    <w:rsid w:val="00FE0D76"/>
    <w:rsid w:val="00FE0E18"/>
    <w:rsid w:val="00FE0F83"/>
    <w:rsid w:val="00FE126C"/>
    <w:rsid w:val="00FE1775"/>
    <w:rsid w:val="00FE1AED"/>
    <w:rsid w:val="00FE1AF9"/>
    <w:rsid w:val="00FE1C28"/>
    <w:rsid w:val="00FE1E0C"/>
    <w:rsid w:val="00FE2275"/>
    <w:rsid w:val="00FE2641"/>
    <w:rsid w:val="00FE281C"/>
    <w:rsid w:val="00FE29B4"/>
    <w:rsid w:val="00FE2B39"/>
    <w:rsid w:val="00FE2BBE"/>
    <w:rsid w:val="00FE3234"/>
    <w:rsid w:val="00FE3A93"/>
    <w:rsid w:val="00FE3BB5"/>
    <w:rsid w:val="00FE41A3"/>
    <w:rsid w:val="00FE41AC"/>
    <w:rsid w:val="00FE4470"/>
    <w:rsid w:val="00FE45B1"/>
    <w:rsid w:val="00FE4946"/>
    <w:rsid w:val="00FE4B76"/>
    <w:rsid w:val="00FE4E60"/>
    <w:rsid w:val="00FE4FA7"/>
    <w:rsid w:val="00FE5112"/>
    <w:rsid w:val="00FE5170"/>
    <w:rsid w:val="00FE5222"/>
    <w:rsid w:val="00FE53C3"/>
    <w:rsid w:val="00FE55A6"/>
    <w:rsid w:val="00FE57A6"/>
    <w:rsid w:val="00FE5B7A"/>
    <w:rsid w:val="00FE61A2"/>
    <w:rsid w:val="00FE61E4"/>
    <w:rsid w:val="00FE691E"/>
    <w:rsid w:val="00FE6D4F"/>
    <w:rsid w:val="00FE6DF0"/>
    <w:rsid w:val="00FE6E75"/>
    <w:rsid w:val="00FE708F"/>
    <w:rsid w:val="00FE70F4"/>
    <w:rsid w:val="00FE74A3"/>
    <w:rsid w:val="00FE775B"/>
    <w:rsid w:val="00FE78B1"/>
    <w:rsid w:val="00FE7BC5"/>
    <w:rsid w:val="00FE7BCA"/>
    <w:rsid w:val="00FF0240"/>
    <w:rsid w:val="00FF0246"/>
    <w:rsid w:val="00FF0362"/>
    <w:rsid w:val="00FF068C"/>
    <w:rsid w:val="00FF0B06"/>
    <w:rsid w:val="00FF0B89"/>
    <w:rsid w:val="00FF1082"/>
    <w:rsid w:val="00FF10EA"/>
    <w:rsid w:val="00FF1702"/>
    <w:rsid w:val="00FF19FD"/>
    <w:rsid w:val="00FF1E47"/>
    <w:rsid w:val="00FF27C1"/>
    <w:rsid w:val="00FF2A48"/>
    <w:rsid w:val="00FF2C25"/>
    <w:rsid w:val="00FF2EC1"/>
    <w:rsid w:val="00FF3059"/>
    <w:rsid w:val="00FF34B7"/>
    <w:rsid w:val="00FF3691"/>
    <w:rsid w:val="00FF3AFA"/>
    <w:rsid w:val="00FF3C9F"/>
    <w:rsid w:val="00FF423D"/>
    <w:rsid w:val="00FF433D"/>
    <w:rsid w:val="00FF463E"/>
    <w:rsid w:val="00FF48C6"/>
    <w:rsid w:val="00FF4E67"/>
    <w:rsid w:val="00FF4F92"/>
    <w:rsid w:val="00FF4FDF"/>
    <w:rsid w:val="00FF532A"/>
    <w:rsid w:val="00FF54FC"/>
    <w:rsid w:val="00FF5577"/>
    <w:rsid w:val="00FF57B8"/>
    <w:rsid w:val="00FF57F3"/>
    <w:rsid w:val="00FF5A44"/>
    <w:rsid w:val="00FF62C1"/>
    <w:rsid w:val="00FF64F7"/>
    <w:rsid w:val="00FF688A"/>
    <w:rsid w:val="00FF6FA5"/>
    <w:rsid w:val="00FF71E3"/>
    <w:rsid w:val="00FF74E1"/>
    <w:rsid w:val="00FF78D8"/>
    <w:rsid w:val="00FF7AB9"/>
    <w:rsid w:val="00FF7BA0"/>
    <w:rsid w:val="00FF7BE7"/>
    <w:rsid w:val="00FF7C47"/>
    <w:rsid w:val="00FF7C88"/>
    <w:rsid w:val="00FF7CE0"/>
    <w:rsid w:val="00FF7E5F"/>
    <w:rsid w:val="00FF7E73"/>
    <w:rsid w:val="03450BFF"/>
    <w:rsid w:val="0AE6F6D2"/>
    <w:rsid w:val="0AFA357A"/>
    <w:rsid w:val="0B8ED26A"/>
    <w:rsid w:val="0D8125BA"/>
    <w:rsid w:val="0FED5ABF"/>
    <w:rsid w:val="11840021"/>
    <w:rsid w:val="17DFDBBF"/>
    <w:rsid w:val="285F997D"/>
    <w:rsid w:val="2891CCA9"/>
    <w:rsid w:val="2ED5F621"/>
    <w:rsid w:val="3E96900A"/>
    <w:rsid w:val="3FA38BB9"/>
    <w:rsid w:val="404D8106"/>
    <w:rsid w:val="4064B02A"/>
    <w:rsid w:val="45D6FCD9"/>
    <w:rsid w:val="474C246A"/>
    <w:rsid w:val="49AFE73B"/>
    <w:rsid w:val="4DD54B04"/>
    <w:rsid w:val="4E69B523"/>
    <w:rsid w:val="5246A1C7"/>
    <w:rsid w:val="5AE91DBB"/>
    <w:rsid w:val="5B9EC5D5"/>
    <w:rsid w:val="5CD9BF1C"/>
    <w:rsid w:val="5E0EAEC5"/>
    <w:rsid w:val="6013F876"/>
    <w:rsid w:val="6527373F"/>
    <w:rsid w:val="6636A738"/>
    <w:rsid w:val="69F7838F"/>
    <w:rsid w:val="6FC5684D"/>
    <w:rsid w:val="70F5388A"/>
    <w:rsid w:val="71CD06FC"/>
    <w:rsid w:val="797CF0D6"/>
    <w:rsid w:val="7ADB9F0A"/>
    <w:rsid w:val="7C3EA630"/>
    <w:rsid w:val="7F1D0683"/>
    <w:rsid w:val="7F37A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FDE057E"/>
  <w15:docId w15:val="{E372A687-00CF-475F-8288-8694E5935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7E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F44E28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F44E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F44E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94E0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94E05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94E05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Heading1Char">
    <w:name w:val="Heading 1 Char"/>
    <w:rsid w:val="00F44E2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F44E2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F44E28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F44E28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44E28"/>
    <w:pPr>
      <w:spacing w:after="120"/>
    </w:p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44E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44E2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44E28"/>
    <w:rPr>
      <w:rFonts w:cs="Times New Roman"/>
      <w:b/>
      <w:bCs/>
    </w:rPr>
  </w:style>
  <w:style w:type="paragraph" w:styleId="ListBullet">
    <w:name w:val="List Bullet"/>
    <w:basedOn w:val="Normal"/>
    <w:rsid w:val="00F44E2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B65BB"/>
    <w:pPr>
      <w:numPr>
        <w:numId w:val="4"/>
      </w:numPr>
      <w:tabs>
        <w:tab w:val="left" w:pos="567"/>
      </w:tabs>
      <w:ind w:left="680"/>
    </w:pPr>
  </w:style>
  <w:style w:type="paragraph" w:styleId="ListBullet3">
    <w:name w:val="List Bullet 3"/>
    <w:basedOn w:val="Normal"/>
    <w:rsid w:val="00F44E2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44E28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F44E2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44E2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44E2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44E28"/>
    <w:pPr>
      <w:ind w:left="284"/>
    </w:pPr>
  </w:style>
  <w:style w:type="paragraph" w:customStyle="1" w:styleId="AAFrameAddress">
    <w:name w:val="AA Frame Address"/>
    <w:basedOn w:val="Heading1"/>
    <w:uiPriority w:val="99"/>
    <w:rsid w:val="00F44E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F44E2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44E2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44E28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44E28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44E28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44E28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44E28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44E28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44E28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44E28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44E28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44E28"/>
    <w:pPr>
      <w:ind w:left="2552" w:hanging="284"/>
    </w:pPr>
  </w:style>
  <w:style w:type="paragraph" w:styleId="TOC2">
    <w:name w:val="toc 2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44E28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44E28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44E28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44E28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44E28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44E28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44E28"/>
    <w:pPr>
      <w:ind w:left="567" w:hanging="567"/>
    </w:pPr>
  </w:style>
  <w:style w:type="paragraph" w:styleId="ListBullet5">
    <w:name w:val="List Bullet 5"/>
    <w:basedOn w:val="Normal"/>
    <w:rsid w:val="00F44E2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F44E28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F16933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44E28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44E28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F16933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F44E2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44E2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44E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44E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44E2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44E2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44E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44E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44E2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44E28"/>
    <w:pPr>
      <w:framePr w:h="443" w:wrap="around" w:y="8223"/>
    </w:pPr>
  </w:style>
  <w:style w:type="paragraph" w:customStyle="1" w:styleId="a">
    <w:name w:val="¢éÍ¤ÇÒÁ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44E28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F44E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44E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44E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44E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44E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44E28"/>
  </w:style>
  <w:style w:type="paragraph" w:customStyle="1" w:styleId="ASSETS">
    <w:name w:val="ASSETS"/>
    <w:basedOn w:val="Normal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F1693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44E2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E00E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720" w:right="27" w:hanging="360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uiPriority w:val="99"/>
    <w:rsid w:val="00F44E28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44E28"/>
    <w:pPr>
      <w:spacing w:line="240" w:lineRule="auto"/>
    </w:p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16933"/>
    <w:rPr>
      <w:sz w:val="18"/>
      <w:lang w:val="en-GB" w:bidi="ar-SA"/>
    </w:rPr>
  </w:style>
  <w:style w:type="paragraph" w:customStyle="1" w:styleId="Graphic">
    <w:name w:val="Graphic"/>
    <w:basedOn w:val="Signature"/>
    <w:rsid w:val="00F44E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44E28"/>
    <w:pPr>
      <w:spacing w:after="0"/>
    </w:pPr>
  </w:style>
  <w:style w:type="paragraph" w:customStyle="1" w:styleId="acctdividends">
    <w:name w:val="acct dividends"/>
    <w:aliases w:val="a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44E28"/>
    <w:pPr>
      <w:spacing w:after="0"/>
    </w:pPr>
  </w:style>
  <w:style w:type="paragraph" w:customStyle="1" w:styleId="acctindent">
    <w:name w:val="acct indent"/>
    <w:aliases w:val="ai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44E2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44E2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44E2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44E2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44E2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44E2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44E2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44E2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44E28"/>
    <w:pPr>
      <w:spacing w:after="0"/>
    </w:pPr>
  </w:style>
  <w:style w:type="paragraph" w:customStyle="1" w:styleId="List1a">
    <w:name w:val="List 1a"/>
    <w:aliases w:val="1a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44E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F44E2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44E28"/>
  </w:style>
  <w:style w:type="paragraph" w:customStyle="1" w:styleId="zreportaddinfo">
    <w:name w:val="zreport addinfo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44E2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44E2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44E2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44E2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44E28"/>
    <w:rPr>
      <w:b/>
      <w:bCs/>
    </w:rPr>
  </w:style>
  <w:style w:type="paragraph" w:customStyle="1" w:styleId="nineptbodytext">
    <w:name w:val="nine pt body text"/>
    <w:aliases w:val="9bt"/>
    <w:basedOn w:val="nineptnormal"/>
    <w:rsid w:val="00F44E28"/>
    <w:pPr>
      <w:spacing w:after="220"/>
    </w:pPr>
  </w:style>
  <w:style w:type="paragraph" w:customStyle="1" w:styleId="nineptnormal">
    <w:name w:val="nine pt normal"/>
    <w:aliases w:val="9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44E28"/>
    <w:pPr>
      <w:jc w:val="center"/>
    </w:pPr>
  </w:style>
  <w:style w:type="paragraph" w:customStyle="1" w:styleId="heading">
    <w:name w:val="heading"/>
    <w:aliases w:val="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44E2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44E28"/>
  </w:style>
  <w:style w:type="paragraph" w:customStyle="1" w:styleId="nineptheadingcentredbold">
    <w:name w:val="nine pt heading centred bold"/>
    <w:aliases w:val="9hc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44E2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44E2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44E28"/>
    <w:rPr>
      <w:b/>
    </w:rPr>
  </w:style>
  <w:style w:type="paragraph" w:customStyle="1" w:styleId="nineptcolumntab1">
    <w:name w:val="nine pt column tab1"/>
    <w:aliases w:val="a91"/>
    <w:basedOn w:val="nineptnormal"/>
    <w:rsid w:val="00F44E2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44E2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44E28"/>
    <w:pPr>
      <w:jc w:val="center"/>
    </w:pPr>
  </w:style>
  <w:style w:type="paragraph" w:customStyle="1" w:styleId="Normalheading">
    <w:name w:val="Normal heading"/>
    <w:aliases w:val="nh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44E2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44E2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44E2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44E2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44E2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44E2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44E2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44E2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44E2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44E2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44E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44E2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44E2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44E2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44E2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44E2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44E2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44E28"/>
    <w:pPr>
      <w:spacing w:after="0"/>
    </w:pPr>
  </w:style>
  <w:style w:type="paragraph" w:customStyle="1" w:styleId="smallreturn">
    <w:name w:val="small return"/>
    <w:aliases w:val="sr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44E28"/>
    <w:pPr>
      <w:spacing w:after="0"/>
    </w:pPr>
  </w:style>
  <w:style w:type="paragraph" w:customStyle="1" w:styleId="headingbolditalic">
    <w:name w:val="heading bold italic"/>
    <w:aliases w:val="hbi"/>
    <w:basedOn w:val="heading"/>
    <w:rsid w:val="00F44E2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44E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44E2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44E28"/>
    <w:pPr>
      <w:spacing w:after="0"/>
    </w:pPr>
  </w:style>
  <w:style w:type="paragraph" w:customStyle="1" w:styleId="blockbullet">
    <w:name w:val="block bullet"/>
    <w:aliases w:val="bb"/>
    <w:basedOn w:val="block"/>
    <w:rsid w:val="00F44E28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44E2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44E28"/>
    <w:pPr>
      <w:spacing w:after="0"/>
    </w:pPr>
  </w:style>
  <w:style w:type="paragraph" w:customStyle="1" w:styleId="eightptnormal">
    <w:name w:val="eight pt normal"/>
    <w:aliases w:val="8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44E2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44E2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44E2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44E28"/>
    <w:rPr>
      <w:b/>
      <w:bCs/>
    </w:rPr>
  </w:style>
  <w:style w:type="paragraph" w:customStyle="1" w:styleId="eightptbodytext">
    <w:name w:val="eight pt body text"/>
    <w:aliases w:val="8bt"/>
    <w:basedOn w:val="eightptnormal"/>
    <w:rsid w:val="00F44E2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44E2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44E2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44E2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44E28"/>
    <w:pPr>
      <w:spacing w:after="0"/>
    </w:pPr>
  </w:style>
  <w:style w:type="paragraph" w:customStyle="1" w:styleId="eightptblock">
    <w:name w:val="eight pt block"/>
    <w:aliases w:val="8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44E2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44E2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44E2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44E28"/>
    <w:pPr>
      <w:spacing w:after="0"/>
    </w:pPr>
  </w:style>
  <w:style w:type="paragraph" w:customStyle="1" w:styleId="blockindent">
    <w:name w:val="block indent"/>
    <w:aliases w:val="bi"/>
    <w:basedOn w:val="block"/>
    <w:rsid w:val="00F44E2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44E28"/>
    <w:pPr>
      <w:jc w:val="center"/>
    </w:pPr>
  </w:style>
  <w:style w:type="paragraph" w:customStyle="1" w:styleId="nineptcol">
    <w:name w:val="nine pt %col"/>
    <w:aliases w:val="9%"/>
    <w:basedOn w:val="nineptnormal"/>
    <w:rsid w:val="00F44E2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44E2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44E2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44E2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44E2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44E2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44E2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44E2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44E2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44E2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44E2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44E2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44E2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44E2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44E2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44E28"/>
    <w:pPr>
      <w:spacing w:after="80"/>
    </w:pPr>
  </w:style>
  <w:style w:type="paragraph" w:customStyle="1" w:styleId="nineptratecol">
    <w:name w:val="nine pt rate col"/>
    <w:aliases w:val="a9r"/>
    <w:basedOn w:val="nineptnormal"/>
    <w:rsid w:val="00F44E2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44E2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44E2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44E2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44E2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44E2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44E2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44E2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44E2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44E2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44E2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44E28"/>
    <w:pPr>
      <w:ind w:left="907" w:hanging="340"/>
    </w:pPr>
  </w:style>
  <w:style w:type="paragraph" w:customStyle="1" w:styleId="List3i">
    <w:name w:val="List 3i"/>
    <w:aliases w:val="3i"/>
    <w:basedOn w:val="List2i"/>
    <w:rsid w:val="00F44E2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44E2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44E2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44E2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44E2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44E2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44E2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44E28"/>
    <w:pPr>
      <w:spacing w:after="80"/>
    </w:pPr>
  </w:style>
  <w:style w:type="paragraph" w:customStyle="1" w:styleId="blockbullet2">
    <w:name w:val="block bullet 2"/>
    <w:aliases w:val="bb2"/>
    <w:basedOn w:val="BodyText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44E2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44E2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44E28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8938EE"/>
    <w:pPr>
      <w:ind w:left="1134"/>
    </w:pPr>
    <w:rPr>
      <w:b/>
      <w:bCs w:val="0"/>
      <w:i w:val="0"/>
      <w:iCs w:val="0"/>
    </w:rPr>
  </w:style>
  <w:style w:type="character" w:customStyle="1" w:styleId="AccPolicyalternativeChar">
    <w:name w:val="Acc Policy alternative Char"/>
    <w:rsid w:val="00F44E28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44E2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44E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44E28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44E28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,normal + Angsana New,Left,Before:  0 pt,Line spacing:  At least..."/>
    <w:basedOn w:val="a1"/>
    <w:rsid w:val="005B3B34"/>
    <w:rPr>
      <w:rFonts w:ascii="Angsana New" w:hAnsi="Angsana New"/>
      <w:sz w:val="30"/>
      <w:szCs w:val="30"/>
    </w:rPr>
  </w:style>
  <w:style w:type="character" w:customStyle="1" w:styleId="Heading4Char1">
    <w:name w:val="Heading 4 Char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94E0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94E0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394E0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4E0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94E0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94E0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94E05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uiPriority w:val="99"/>
    <w:rsid w:val="00394E0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394E05"/>
  </w:style>
  <w:style w:type="paragraph" w:styleId="PlainText">
    <w:name w:val="Plain Text"/>
    <w:basedOn w:val="Normal"/>
    <w:link w:val="PlainTextChar"/>
    <w:uiPriority w:val="99"/>
    <w:rsid w:val="00394E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94E05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394E0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394E05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4E05"/>
    <w:rPr>
      <w:b/>
      <w:bCs/>
    </w:rPr>
  </w:style>
  <w:style w:type="character" w:customStyle="1" w:styleId="CommentSubjectChar">
    <w:name w:val="Comment Subject Char"/>
    <w:link w:val="CommentSubject"/>
    <w:rsid w:val="00394E05"/>
    <w:rPr>
      <w:rFonts w:ascii="Arial" w:hAnsi="Arial"/>
      <w:b/>
      <w:bCs/>
      <w:szCs w:val="25"/>
    </w:rPr>
  </w:style>
  <w:style w:type="character" w:customStyle="1" w:styleId="hps">
    <w:name w:val="hps"/>
    <w:uiPriority w:val="99"/>
    <w:rsid w:val="00394E05"/>
    <w:rPr>
      <w:rFonts w:cs="Times New Roman"/>
    </w:rPr>
  </w:style>
  <w:style w:type="character" w:customStyle="1" w:styleId="gt-icon-text1">
    <w:name w:val="gt-icon-text1"/>
    <w:uiPriority w:val="99"/>
    <w:rsid w:val="00394E05"/>
    <w:rPr>
      <w:rFonts w:cs="Times New Roman"/>
    </w:rPr>
  </w:style>
  <w:style w:type="character" w:customStyle="1" w:styleId="longtext">
    <w:name w:val="long_text"/>
    <w:uiPriority w:val="99"/>
    <w:rsid w:val="00394E05"/>
    <w:rPr>
      <w:rFonts w:cs="Times New Roman"/>
    </w:rPr>
  </w:style>
  <w:style w:type="character" w:styleId="CommentReference">
    <w:name w:val="annotation reference"/>
    <w:rsid w:val="00394E05"/>
    <w:rPr>
      <w:rFonts w:cs="Times New Roman"/>
      <w:sz w:val="16"/>
      <w:szCs w:val="16"/>
    </w:rPr>
  </w:style>
  <w:style w:type="character" w:customStyle="1" w:styleId="CharChar22">
    <w:name w:val="Char Char22"/>
    <w:rsid w:val="00394E0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4E0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4E0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4E05"/>
  </w:style>
  <w:style w:type="character" w:styleId="Emphasis">
    <w:name w:val="Emphasis"/>
    <w:uiPriority w:val="20"/>
    <w:qFormat/>
    <w:rsid w:val="00394E0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94E05"/>
  </w:style>
  <w:style w:type="paragraph" w:styleId="Revision">
    <w:name w:val="Revision"/>
    <w:hidden/>
    <w:uiPriority w:val="99"/>
    <w:semiHidden/>
    <w:rsid w:val="00394E05"/>
    <w:rPr>
      <w:rFonts w:ascii="Arial" w:hAnsi="Arial"/>
      <w:sz w:val="18"/>
      <w:szCs w:val="22"/>
    </w:rPr>
  </w:style>
  <w:style w:type="character" w:styleId="Hyperlink">
    <w:name w:val="Hyperlink"/>
    <w:unhideWhenUsed/>
    <w:rsid w:val="00394E0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394E05"/>
    <w:rPr>
      <w:color w:val="4D90F0"/>
    </w:rPr>
  </w:style>
  <w:style w:type="paragraph" w:customStyle="1" w:styleId="a6">
    <w:name w:val="ข้อความ"/>
    <w:basedOn w:val="Normal"/>
    <w:rsid w:val="00F932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D1373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4D5F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table" w:customStyle="1" w:styleId="TableGrid1">
    <w:name w:val="Table Grid1"/>
    <w:basedOn w:val="TableNormal"/>
    <w:next w:val="TableGrid"/>
    <w:rsid w:val="0074068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semiHidden/>
    <w:unhideWhenUsed/>
    <w:rsid w:val="001324C9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9F20DE"/>
    <w:rPr>
      <w:rFonts w:ascii="Calibri" w:eastAsia="Calibri" w:hAnsi="Calibri" w:cs="Cordia New"/>
      <w:lang w:val="en-GB" w:eastAsia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AccountingPolicy">
    <w:name w:val="Accounting Policy"/>
    <w:basedOn w:val="Normal"/>
    <w:link w:val="AccountingPolicyChar1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A540D0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A540D0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540D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540D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540D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540D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540D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540D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540D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A540D0"/>
  </w:style>
  <w:style w:type="paragraph" w:customStyle="1" w:styleId="TableParagraph">
    <w:name w:val="Table Paragraph"/>
    <w:basedOn w:val="Normal"/>
    <w:uiPriority w:val="1"/>
    <w:qFormat/>
    <w:rsid w:val="00A540D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540D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table" w:customStyle="1" w:styleId="TableGrid2">
    <w:name w:val="Table Grid2"/>
    <w:basedOn w:val="TableNormal"/>
    <w:next w:val="TableGrid"/>
    <w:uiPriority w:val="39"/>
    <w:rsid w:val="008775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3D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197B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16DCF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0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8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0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91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0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53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939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0922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4961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60733">
          <w:marLeft w:val="274"/>
          <w:marRight w:val="0"/>
          <w:marTop w:val="66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7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7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ABEB0-8B0F-42AF-8D8A-FE735CCE83C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F32D9B1-81C3-46D1-84C3-4447625ECD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7C785-E95A-4229-8D10-47E87435A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CE16B7-67BE-404C-B0DB-74BFF74559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</TotalTime>
  <Pages>19</Pages>
  <Words>2881</Words>
  <Characters>16422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Panintorn Anusuriya</dc:creator>
  <cp:keywords/>
  <dc:description/>
  <cp:lastModifiedBy>Parishat, Inthachan</cp:lastModifiedBy>
  <cp:revision>3</cp:revision>
  <cp:lastPrinted>2023-10-29T11:06:00Z</cp:lastPrinted>
  <dcterms:created xsi:type="dcterms:W3CDTF">2023-11-13T04:03:00Z</dcterms:created>
  <dcterms:modified xsi:type="dcterms:W3CDTF">2023-11-13T05:03:00Z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