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02582750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6D304C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745C3C98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E476A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E476A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 w:rsidR="002A60FF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0E77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6D304C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2354BD3" w14:textId="74F22C86" w:rsidR="008B5DC4" w:rsidRPr="00562ED4" w:rsidRDefault="008B5DC4" w:rsidP="008B5DC4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0 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925076">
        <w:rPr>
          <w:rFonts w:asciiTheme="majorBidi" w:hAnsiTheme="majorBidi" w:cstheme="majorBidi"/>
          <w:spacing w:val="3"/>
          <w:sz w:val="30"/>
          <w:szCs w:val="30"/>
        </w:rPr>
        <w:t>6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สำหรับงวดสามเดือนและ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30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925076">
        <w:rPr>
          <w:rFonts w:asciiTheme="majorBidi" w:hAnsiTheme="majorBidi" w:cstheme="majorBidi"/>
          <w:spacing w:val="3"/>
          <w:sz w:val="30"/>
          <w:szCs w:val="30"/>
        </w:rPr>
        <w:t>6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1C6D1C"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="00362B85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E476AB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925076">
        <w:rPr>
          <w:rFonts w:asciiTheme="majorBidi" w:hAnsiTheme="majorBidi" w:cstheme="majorBidi"/>
          <w:spacing w:val="3"/>
          <w:sz w:val="30"/>
          <w:szCs w:val="30"/>
        </w:rPr>
        <w:t>6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ข้อมูลทางการเงินระหว่างกาล) </w:t>
      </w:r>
      <w:r w:rsidR="001C6D1C"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6D304C" w:rsidSect="007D393A">
          <w:headerReference w:type="first" r:id="rId14"/>
          <w:footerReference w:type="first" r:id="rId15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243A6CC2" w:rsidR="00845DB3" w:rsidRPr="006D304C" w:rsidRDefault="0087398B" w:rsidP="00845DB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39E44CEA" w14:textId="723F23B0" w:rsidR="00E31A88" w:rsidRDefault="00E31A88" w:rsidP="0069791B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sectPr w:rsidR="00E31A88" w:rsidSect="00EF314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23B9" w14:textId="77777777" w:rsidR="00AD1CDB" w:rsidRDefault="00AD1CDB">
      <w:r>
        <w:separator/>
      </w:r>
    </w:p>
  </w:endnote>
  <w:endnote w:type="continuationSeparator" w:id="0">
    <w:p w14:paraId="1C47BE39" w14:textId="77777777" w:rsidR="00AD1CDB" w:rsidRDefault="00AD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5932" w14:textId="77777777" w:rsidR="007F133A" w:rsidRDefault="007F13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87635" w14:textId="77777777" w:rsidR="00AD1CDB" w:rsidRDefault="00AD1CDB">
      <w:r>
        <w:separator/>
      </w:r>
    </w:p>
  </w:footnote>
  <w:footnote w:type="continuationSeparator" w:id="0">
    <w:p w14:paraId="18CBBB9F" w14:textId="77777777" w:rsidR="00AD1CDB" w:rsidRDefault="00AD1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9C0A" w14:textId="77777777" w:rsidR="007F133A" w:rsidRDefault="007F13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7DB56" w14:textId="77777777" w:rsidR="007F133A" w:rsidRDefault="007F13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C695" w14:textId="77777777" w:rsidR="000B5059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F189" w14:textId="13959867" w:rsidR="000B5059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D045499" w14:textId="5A2E5FBA" w:rsidR="007F133A" w:rsidRDefault="007F133A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01B3D02" w14:textId="77777777" w:rsidR="007F133A" w:rsidRPr="00553987" w:rsidRDefault="007F133A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D22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5ECC"/>
    <w:rsid w:val="001461F4"/>
    <w:rsid w:val="00146A5B"/>
    <w:rsid w:val="00146B69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27880"/>
    <w:rsid w:val="0023022F"/>
    <w:rsid w:val="002304AD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EEB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83"/>
    <w:rsid w:val="005C364D"/>
    <w:rsid w:val="005C4348"/>
    <w:rsid w:val="005C448F"/>
    <w:rsid w:val="005C47F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1B"/>
    <w:rsid w:val="00697986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33A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5B13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476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656"/>
    <w:rsid w:val="00EF1A12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361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4</cp:revision>
  <cp:lastPrinted>2023-10-27T09:48:00Z</cp:lastPrinted>
  <dcterms:created xsi:type="dcterms:W3CDTF">2023-11-09T03:23:00Z</dcterms:created>
  <dcterms:modified xsi:type="dcterms:W3CDTF">2023-11-13T08:58:00Z</dcterms:modified>
</cp:coreProperties>
</file>