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480"/>
      </w:tblGrid>
      <w:tr w:rsidR="008443D7" w:rsidRPr="006D304C" w14:paraId="58FDE88A" w14:textId="77777777" w:rsidTr="007707B2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BB84ABC" w14:textId="77777777" w:rsidR="008443D7" w:rsidRPr="006D304C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17E1D7" w14:textId="77777777" w:rsidR="008443D7" w:rsidRPr="006D304C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73FE340" w14:textId="77777777" w:rsidR="008443D7" w:rsidRPr="006D304C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D639FE" w:rsidRPr="006D304C" w14:paraId="4E2516B0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FCECB41" w14:textId="77777777" w:rsidR="00D639FE" w:rsidRPr="006D304C" w:rsidRDefault="00D639FE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583D46" w14:textId="77777777" w:rsidR="00D639FE" w:rsidRPr="006D304C" w:rsidRDefault="00D639FE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3339D44" w14:textId="77777777" w:rsidR="00D639FE" w:rsidRPr="006D304C" w:rsidRDefault="00D639FE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443D7" w:rsidRPr="006D304C" w14:paraId="4DBD74E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2936498" w14:textId="65919EC1" w:rsidR="008443D7" w:rsidRPr="006D304C" w:rsidRDefault="00E13A16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B870145" w14:textId="77777777" w:rsidR="008443D7" w:rsidRPr="006D304C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05489D0B" w14:textId="77777777" w:rsidR="008443D7" w:rsidRPr="006D304C" w:rsidRDefault="00D230BB" w:rsidP="00D230BB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lang w:val="en-US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E13A16" w:rsidRPr="006D304C" w14:paraId="3898B710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1CC8FC6" w14:textId="7EFB7267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FB45626" w14:textId="77777777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459EAFC" w14:textId="77777777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13A16" w:rsidRPr="006D304C" w14:paraId="54C56C6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5B3C1D8" w14:textId="0F9B10C1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C205DEC" w14:textId="77777777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6480" w:type="dxa"/>
          </w:tcPr>
          <w:p w14:paraId="30C01A80" w14:textId="390A56B2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  <w:cs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E13A16" w:rsidRPr="006D304C" w14:paraId="1749B618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4DC8555" w14:textId="56233AB8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AF3E686" w14:textId="77777777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9DF5196" w14:textId="016F57AB" w:rsidR="00E13A16" w:rsidRPr="006D304C" w:rsidRDefault="00362B85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DF5825" w:rsidRPr="006D304C" w14:paraId="22FFABD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7DB3F28" w14:textId="3ACB9C47" w:rsidR="00DF5825" w:rsidRPr="006D304C" w:rsidRDefault="00DF582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112977B" w14:textId="77777777" w:rsidR="00DF5825" w:rsidRPr="006D304C" w:rsidRDefault="00DF582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14A1B21" w14:textId="3E14CFE1" w:rsidR="00DF5825" w:rsidRPr="006D304C" w:rsidRDefault="00DF582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C571E1" w:rsidRPr="006D304C" w14:paraId="325C2849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04BFC8CC" w14:textId="7C779B18" w:rsidR="00C571E1" w:rsidRDefault="00C571E1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C86E7AA" w14:textId="77777777" w:rsidR="00C571E1" w:rsidRPr="006D304C" w:rsidRDefault="00C571E1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E724F61" w14:textId="575BEBF3" w:rsidR="00C571E1" w:rsidRPr="006D304C" w:rsidRDefault="00C571E1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3E4F75" w:rsidRPr="006D304C" w14:paraId="7E0D6AA2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5914C0B" w14:textId="15248335" w:rsidR="003E4F75" w:rsidRDefault="00C571E1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21F02A9" w14:textId="77777777" w:rsidR="003E4F75" w:rsidRPr="006D304C" w:rsidRDefault="003E4F7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0AB5DDDF" w14:textId="77D6118E" w:rsidR="003E4F75" w:rsidRPr="006D304C" w:rsidRDefault="003E4F7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74A8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DF5825" w:rsidRPr="006D304C" w14:paraId="3B363DBF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01DB7EF4" w14:textId="4C6DF199" w:rsidR="00DF5825" w:rsidRPr="006D304C" w:rsidRDefault="00C571E1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CA20E03" w14:textId="77777777" w:rsidR="00DF5825" w:rsidRPr="006D304C" w:rsidRDefault="00DF582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0006BD9" w14:textId="6BA6DFE9" w:rsidR="00DF5825" w:rsidRPr="00DF5825" w:rsidRDefault="00DF582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82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DF5825" w:rsidRPr="006D304C" w14:paraId="7C8DB37C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AEBA107" w14:textId="4394DD04" w:rsidR="00DF5825" w:rsidRPr="006D304C" w:rsidRDefault="00C571E1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C8D5ED0" w14:textId="77777777" w:rsidR="00DF5825" w:rsidRPr="006D304C" w:rsidRDefault="00DF582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67B202A" w14:textId="0F6E8BDD" w:rsidR="00DF5825" w:rsidRPr="006D304C" w:rsidRDefault="00DF5825" w:rsidP="00CC6E0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466AFC" w:rsidRPr="006D304C" w14:paraId="63885C75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7271495E" w14:textId="525E0061" w:rsidR="00466AFC" w:rsidRDefault="00C571E1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7F1891AE" w14:textId="77777777" w:rsidR="00466AFC" w:rsidRPr="006D304C" w:rsidRDefault="00466AFC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C99CE33" w14:textId="4DF0ED87" w:rsidR="00466AFC" w:rsidRPr="006D304C" w:rsidRDefault="00466AFC" w:rsidP="00466AFC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กำไรต่อหุ้น</w:t>
            </w:r>
          </w:p>
        </w:tc>
      </w:tr>
      <w:tr w:rsidR="00466AFC" w:rsidRPr="006D304C" w14:paraId="3AFCC3CD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4EAA57F8" w14:textId="15CAD038" w:rsidR="00466AFC" w:rsidRDefault="00466AFC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C571E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7FD994F" w14:textId="77777777" w:rsidR="00466AFC" w:rsidRPr="006D304C" w:rsidRDefault="00466AFC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6EF7232" w14:textId="450B94BA" w:rsidR="00466AFC" w:rsidRPr="006D304C" w:rsidRDefault="00466AFC" w:rsidP="00466AFC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466AFC" w:rsidRPr="006D304C" w14:paraId="3A9FFD49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632BA025" w14:textId="5E6D1264" w:rsidR="00466AFC" w:rsidRPr="006D304C" w:rsidRDefault="00466AFC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1562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BAB8E46" w14:textId="77777777" w:rsidR="00466AFC" w:rsidRPr="006D304C" w:rsidRDefault="00466AFC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F7DDD50" w14:textId="3B22E842" w:rsidR="00466AFC" w:rsidRPr="006D304C" w:rsidRDefault="00466AFC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66AFC" w:rsidRPr="006D304C" w14:paraId="6F63E9BE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4C1F4134" w14:textId="2E6B1D16" w:rsidR="00466AFC" w:rsidRPr="006D304C" w:rsidRDefault="00466AFC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1562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6153EF5" w14:textId="77777777" w:rsidR="00466AFC" w:rsidRPr="006D304C" w:rsidRDefault="00466AFC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81D1964" w14:textId="28E4C775" w:rsidR="00466AFC" w:rsidRPr="006D304C" w:rsidRDefault="00466AFC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7439C572" w14:textId="77777777" w:rsidR="00D5699E" w:rsidRPr="00CA54E3" w:rsidRDefault="00B445AA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br w:type="page"/>
      </w:r>
      <w:r w:rsidR="00D5699E" w:rsidRPr="00CA54E3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675898FA" w14:textId="77777777" w:rsidR="005D3DDE" w:rsidRPr="00183D3E" w:rsidRDefault="005D3DDE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F1A4AF" w14:textId="71907C04" w:rsidR="00D5699E" w:rsidRPr="00CA54E3" w:rsidRDefault="00D5699E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A54E3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9F3DAA" w:rsidRPr="00CA54E3">
        <w:rPr>
          <w:rFonts w:asciiTheme="majorBidi" w:hAnsiTheme="majorBidi" w:cstheme="majorBidi"/>
          <w:sz w:val="30"/>
          <w:szCs w:val="30"/>
          <w:cs/>
        </w:rPr>
        <w:t>คณะ</w:t>
      </w:r>
      <w:r w:rsidR="0036161D" w:rsidRPr="00CA54E3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BE7058" w:rsidRPr="00CA54E3">
        <w:rPr>
          <w:rFonts w:asciiTheme="majorBidi" w:hAnsiTheme="majorBidi" w:cstheme="majorBidi"/>
          <w:sz w:val="30"/>
          <w:szCs w:val="30"/>
        </w:rPr>
        <w:t xml:space="preserve"> </w:t>
      </w:r>
      <w:r w:rsidR="00227880">
        <w:rPr>
          <w:rFonts w:asciiTheme="majorBidi" w:hAnsiTheme="majorBidi" w:cstheme="majorBidi"/>
          <w:sz w:val="30"/>
          <w:szCs w:val="30"/>
        </w:rPr>
        <w:t xml:space="preserve">13 </w:t>
      </w:r>
      <w:r w:rsidR="00227880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227880">
        <w:rPr>
          <w:rFonts w:asciiTheme="majorBidi" w:hAnsiTheme="majorBidi" w:cstheme="majorBidi"/>
          <w:sz w:val="30"/>
          <w:szCs w:val="30"/>
        </w:rPr>
        <w:t>2566</w:t>
      </w:r>
    </w:p>
    <w:p w14:paraId="78E09E3B" w14:textId="361C9C7B" w:rsidR="005F2619" w:rsidRPr="008B5DC4" w:rsidRDefault="005F2619" w:rsidP="008B5DC4">
      <w:pPr>
        <w:pStyle w:val="Heading8"/>
        <w:tabs>
          <w:tab w:val="left" w:pos="540"/>
        </w:tabs>
        <w:spacing w:line="370" w:lineRule="exact"/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</w:pPr>
    </w:p>
    <w:p w14:paraId="3D138DF3" w14:textId="1A7103B3" w:rsidR="00480A02" w:rsidRPr="00CA54E3" w:rsidRDefault="00F75022">
      <w:pPr>
        <w:pStyle w:val="Heading8"/>
        <w:numPr>
          <w:ilvl w:val="0"/>
          <w:numId w:val="16"/>
        </w:numPr>
        <w:tabs>
          <w:tab w:val="left" w:pos="540"/>
        </w:tabs>
        <w:spacing w:line="370" w:lineRule="exact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CA54E3">
        <w:rPr>
          <w:rFonts w:asciiTheme="majorBidi" w:hAnsiTheme="majorBidi" w:cstheme="majorBidi"/>
          <w:sz w:val="30"/>
          <w:szCs w:val="30"/>
          <w:cs/>
          <w:lang w:val="th-TH"/>
        </w:rPr>
        <w:t>เกณฑ์</w:t>
      </w:r>
      <w:r w:rsidR="00D5699E" w:rsidRPr="00CA54E3">
        <w:rPr>
          <w:rFonts w:asciiTheme="majorBidi" w:hAnsiTheme="majorBidi" w:cstheme="majorBidi"/>
          <w:sz w:val="30"/>
          <w:szCs w:val="30"/>
          <w:cs/>
          <w:lang w:val="th-TH"/>
        </w:rPr>
        <w:t>การจัดทำงบการเงินระหว่างกาล</w:t>
      </w:r>
    </w:p>
    <w:p w14:paraId="7CA7B9D3" w14:textId="77777777" w:rsidR="00F90A20" w:rsidRPr="00183D3E" w:rsidRDefault="00F90A20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D45D466" w14:textId="7BA9B33A" w:rsidR="00F90A20" w:rsidRPr="00CA54E3" w:rsidRDefault="00F90A20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i/>
          <w:iCs/>
          <w:spacing w:val="-3"/>
          <w:sz w:val="30"/>
          <w:szCs w:val="30"/>
        </w:rPr>
      </w:pPr>
      <w:r w:rsidRPr="00CA54E3">
        <w:rPr>
          <w:rFonts w:asciiTheme="majorBidi" w:hAnsiTheme="majorBidi" w:cstheme="majorBidi"/>
          <w:spacing w:val="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>(“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งบการเงินระหว่างกาล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”) </w:t>
      </w:r>
      <w:r w:rsidRPr="00CA54E3">
        <w:rPr>
          <w:rFonts w:asciiTheme="majorBidi" w:hAnsiTheme="majorBidi" w:cstheme="majorBidi"/>
          <w:spacing w:val="-4"/>
          <w:sz w:val="30"/>
          <w:szCs w:val="30"/>
          <w:cs/>
        </w:rPr>
        <w:t>ตามมาตรฐานการบัญชี</w:t>
      </w:r>
      <w:r w:rsidRPr="00CA54E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Pr="00CA54E3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เรื่อง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การรายงานทางการเงินระหว่างกาล</w:t>
      </w:r>
      <w:r w:rsidRPr="00CA54E3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 จึงควรอ่านควบคู่กับงบการเงินของบริษัท สำหรับปีสิ้นสุดวันที่ 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>31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 xml:space="preserve"> ธันวาคม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256</w:t>
      </w:r>
      <w:r w:rsidR="008772AF">
        <w:rPr>
          <w:rFonts w:asciiTheme="majorBidi" w:hAnsiTheme="majorBidi" w:cstheme="majorBidi"/>
          <w:spacing w:val="-3"/>
          <w:sz w:val="30"/>
          <w:szCs w:val="30"/>
        </w:rPr>
        <w:t>5</w:t>
      </w:r>
    </w:p>
    <w:p w14:paraId="6AF20E8A" w14:textId="77777777" w:rsidR="00F90A20" w:rsidRPr="00183D3E" w:rsidRDefault="00F90A20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324BAE4" w14:textId="15394E7F" w:rsidR="00F90A20" w:rsidRPr="00CA54E3" w:rsidRDefault="00F90A20" w:rsidP="008B5DC4">
      <w:pPr>
        <w:pStyle w:val="block"/>
        <w:spacing w:after="0" w:line="370" w:lineRule="exact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US" w:bidi="th-TH"/>
        </w:rPr>
      </w:pP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ฏิ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บัติตามนโยบายการบัญชีของบริษัท ซึ่งผลที่เกิดขึ้นจริงอาจแตกต่างจากที่ประมาณการไว้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lang w:bidi="th-TH"/>
        </w:rPr>
        <w:t xml:space="preserve"> 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ทั้งนี้ นโยบายการบัญชี วิธีกา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val="en-US" w:bidi="th-TH"/>
        </w:rPr>
        <w:t>ร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คำนวณ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และแหล่งข้อมูลสำคัญที่ใช้ในการประมาณกา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รที่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อาจมีความไม่แน่นอนนั้น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ไม่แตกต่างจากที่ได้อธิบายไว้ใน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>งบการเงิน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สำหรับปีสิ้นสุดวันที่ 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lang w:bidi="th-TH"/>
        </w:rPr>
        <w:t xml:space="preserve">31 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lang w:bidi="th-TH"/>
        </w:rPr>
        <w:t>256</w:t>
      </w:r>
      <w:r w:rsidR="008772AF">
        <w:rPr>
          <w:rFonts w:asciiTheme="majorBidi" w:eastAsia="Calibri" w:hAnsiTheme="majorBidi" w:cstheme="majorBidi"/>
          <w:spacing w:val="-2"/>
          <w:sz w:val="30"/>
          <w:szCs w:val="30"/>
          <w:lang w:val="en-US" w:bidi="th-TH"/>
        </w:rPr>
        <w:t>5</w:t>
      </w:r>
    </w:p>
    <w:p w14:paraId="3D0184C9" w14:textId="42F5D7BD" w:rsidR="006D304C" w:rsidRPr="00183D3E" w:rsidRDefault="006D304C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rPr>
          <w:rFonts w:asciiTheme="majorBidi" w:eastAsia="Calibri" w:hAnsiTheme="majorBidi" w:cstheme="majorBidi"/>
          <w:sz w:val="30"/>
          <w:szCs w:val="30"/>
        </w:rPr>
      </w:pPr>
    </w:p>
    <w:p w14:paraId="6D972B6C" w14:textId="77777777" w:rsidR="008E67E2" w:rsidRPr="00CA54E3" w:rsidRDefault="002F3CA4">
      <w:pPr>
        <w:pStyle w:val="Heading8"/>
        <w:numPr>
          <w:ilvl w:val="0"/>
          <w:numId w:val="16"/>
        </w:numPr>
        <w:tabs>
          <w:tab w:val="left" w:pos="540"/>
        </w:tabs>
        <w:spacing w:line="370" w:lineRule="exact"/>
        <w:ind w:left="540" w:hanging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CA54E3">
        <w:rPr>
          <w:rFonts w:asciiTheme="majorBidi" w:hAnsiTheme="majorBidi" w:cstheme="majorBidi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B69CD16" w14:textId="77777777" w:rsidR="00B87902" w:rsidRPr="00183D3E" w:rsidRDefault="00B87902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90DD4F9" w14:textId="07F86195" w:rsidR="00DC6955" w:rsidRDefault="0045785C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A54E3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ความสัมพันธ์ที่มีกับบุคคลหรือกิจการที่เกี่ยวข้องกันและ</w:t>
      </w:r>
      <w:r w:rsidR="00AC1C5D" w:rsidRPr="00CA54E3">
        <w:rPr>
          <w:rFonts w:asciiTheme="majorBidi" w:hAnsiTheme="majorBidi" w:cstheme="majorBidi"/>
          <w:sz w:val="30"/>
          <w:szCs w:val="30"/>
          <w:cs/>
        </w:rPr>
        <w:t>นโยบายการกำหนดราคา</w:t>
      </w:r>
      <w:r w:rsidR="0022772B" w:rsidRPr="00CA54E3">
        <w:rPr>
          <w:rFonts w:asciiTheme="majorBidi" w:hAnsiTheme="majorBidi" w:cstheme="majorBidi"/>
          <w:sz w:val="30"/>
          <w:szCs w:val="30"/>
          <w:cs/>
        </w:rPr>
        <w:t>ไม่</w:t>
      </w:r>
      <w:r w:rsidR="00E11819" w:rsidRPr="00CA54E3">
        <w:rPr>
          <w:rFonts w:asciiTheme="majorBidi" w:hAnsiTheme="majorBidi" w:cstheme="majorBidi"/>
          <w:sz w:val="30"/>
          <w:szCs w:val="30"/>
          <w:cs/>
        </w:rPr>
        <w:t>มีการเปลี่ยนแปลงอย่าง</w:t>
      </w:r>
      <w:r w:rsidRPr="00CA54E3">
        <w:rPr>
          <w:rFonts w:asciiTheme="majorBidi" w:hAnsiTheme="majorBidi" w:cstheme="majorBidi"/>
          <w:sz w:val="30"/>
          <w:szCs w:val="30"/>
          <w:cs/>
        </w:rPr>
        <w:br/>
      </w:r>
      <w:r w:rsidR="00E11819" w:rsidRPr="00CA54E3">
        <w:rPr>
          <w:rFonts w:asciiTheme="majorBidi" w:hAnsiTheme="majorBidi" w:cstheme="majorBidi"/>
          <w:sz w:val="30"/>
          <w:szCs w:val="30"/>
          <w:cs/>
        </w:rPr>
        <w:t>มีสาระสำคัญในระหว่างงวด</w:t>
      </w:r>
      <w:r w:rsidR="0047435C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D5343A" w:rsidRPr="00CA54E3">
        <w:rPr>
          <w:rFonts w:asciiTheme="majorBidi" w:hAnsiTheme="majorBidi" w:cstheme="majorBidi"/>
          <w:sz w:val="30"/>
          <w:szCs w:val="30"/>
          <w:cs/>
        </w:rPr>
        <w:t>เดือน</w:t>
      </w:r>
      <w:r w:rsidR="00E11819" w:rsidRPr="00CA54E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E476AB">
        <w:rPr>
          <w:rFonts w:asciiTheme="majorBidi" w:hAnsiTheme="majorBidi" w:cstheme="majorBidi"/>
          <w:sz w:val="30"/>
          <w:szCs w:val="30"/>
        </w:rPr>
        <w:t xml:space="preserve">30 </w:t>
      </w:r>
      <w:r w:rsidR="00E476A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B50102" w:rsidRPr="00CA54E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E4EE2" w:rsidRPr="00CA54E3">
        <w:rPr>
          <w:rFonts w:asciiTheme="majorBidi" w:hAnsiTheme="majorBidi" w:cstheme="majorBidi"/>
          <w:sz w:val="30"/>
          <w:szCs w:val="30"/>
        </w:rPr>
        <w:t>256</w:t>
      </w:r>
      <w:r w:rsidR="00925076">
        <w:rPr>
          <w:rFonts w:asciiTheme="majorBidi" w:hAnsiTheme="majorBidi" w:cstheme="majorBidi"/>
          <w:sz w:val="30"/>
          <w:szCs w:val="30"/>
        </w:rPr>
        <w:t>6</w:t>
      </w:r>
      <w:r w:rsidR="00E11819" w:rsidRPr="00CA54E3">
        <w:rPr>
          <w:rFonts w:asciiTheme="majorBidi" w:hAnsiTheme="majorBidi" w:cstheme="majorBidi"/>
          <w:sz w:val="30"/>
          <w:szCs w:val="30"/>
        </w:rPr>
        <w:t xml:space="preserve"> </w:t>
      </w:r>
    </w:p>
    <w:p w14:paraId="792EE135" w14:textId="1682A638" w:rsidR="006472F7" w:rsidRDefault="006472F7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0"/>
      </w:tblGrid>
      <w:tr w:rsidR="006472F7" w:rsidRPr="008053F0" w14:paraId="5735054E" w14:textId="77777777" w:rsidTr="00FF0A1F">
        <w:trPr>
          <w:cantSplit/>
        </w:trPr>
        <w:tc>
          <w:tcPr>
            <w:tcW w:w="6300" w:type="dxa"/>
            <w:shd w:val="clear" w:color="auto" w:fill="auto"/>
          </w:tcPr>
          <w:p w14:paraId="5FAB7AFB" w14:textId="77777777" w:rsidR="006472F7" w:rsidRPr="008053F0" w:rsidRDefault="006472F7" w:rsidP="00FF0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99D396" w14:textId="77777777" w:rsidR="006472F7" w:rsidRPr="008053F0" w:rsidRDefault="006472F7" w:rsidP="00FF0A1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570A9E" w14:textId="77777777" w:rsidR="006472F7" w:rsidRPr="008053F0" w:rsidRDefault="006472F7" w:rsidP="00FF0A1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3F232A" w14:textId="77777777" w:rsidR="006472F7" w:rsidRPr="008053F0" w:rsidRDefault="006472F7" w:rsidP="00FF0A1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472F7" w:rsidRPr="008053F0" w14:paraId="6F438A01" w14:textId="77777777" w:rsidTr="00FF0A1F">
        <w:trPr>
          <w:cantSplit/>
        </w:trPr>
        <w:tc>
          <w:tcPr>
            <w:tcW w:w="6300" w:type="dxa"/>
            <w:shd w:val="clear" w:color="auto" w:fill="auto"/>
          </w:tcPr>
          <w:p w14:paraId="281975B4" w14:textId="77777777" w:rsidR="006472F7" w:rsidRPr="00CF56D9" w:rsidRDefault="006472F7" w:rsidP="00FF0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56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CF56D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F56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F56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F56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C5313C" w14:textId="282FFB03" w:rsidR="006472F7" w:rsidRPr="008053F0" w:rsidRDefault="006472F7" w:rsidP="00FF0A1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9250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FEC980" w14:textId="77777777" w:rsidR="006472F7" w:rsidRPr="008053F0" w:rsidRDefault="006472F7" w:rsidP="00FF0A1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851355" w14:textId="240F3040" w:rsidR="006472F7" w:rsidRPr="008053F0" w:rsidRDefault="006472F7" w:rsidP="00FF0A1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92507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6472F7" w:rsidRPr="008053F0" w14:paraId="18479131" w14:textId="77777777" w:rsidTr="00FF0A1F">
        <w:trPr>
          <w:cantSplit/>
        </w:trPr>
        <w:tc>
          <w:tcPr>
            <w:tcW w:w="6300" w:type="dxa"/>
            <w:shd w:val="clear" w:color="auto" w:fill="auto"/>
          </w:tcPr>
          <w:p w14:paraId="0D12384F" w14:textId="77777777" w:rsidR="006472F7" w:rsidRPr="008053F0" w:rsidRDefault="006472F7" w:rsidP="00FF0A1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0F06F091" w14:textId="77777777" w:rsidR="006472F7" w:rsidRPr="008053F0" w:rsidRDefault="006472F7" w:rsidP="00FF0A1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472F7" w:rsidRPr="008053F0" w14:paraId="6834E34C" w14:textId="77777777" w:rsidTr="00FF0A1F">
        <w:trPr>
          <w:cantSplit/>
        </w:trPr>
        <w:tc>
          <w:tcPr>
            <w:tcW w:w="6300" w:type="dxa"/>
          </w:tcPr>
          <w:p w14:paraId="0C99C637" w14:textId="77777777" w:rsidR="006472F7" w:rsidRPr="008053F0" w:rsidRDefault="006472F7" w:rsidP="00FF0A1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0255F56A" w14:textId="77777777" w:rsidR="006472F7" w:rsidRPr="008053F0" w:rsidRDefault="006472F7" w:rsidP="00FF0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B49749" w14:textId="77777777" w:rsidR="006472F7" w:rsidRPr="008053F0" w:rsidRDefault="006472F7" w:rsidP="00FF0A1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91C92B4" w14:textId="77777777" w:rsidR="006472F7" w:rsidRPr="008053F0" w:rsidRDefault="006472F7" w:rsidP="00FF0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5076" w:rsidRPr="00465A29" w14:paraId="6A39440C" w14:textId="77777777" w:rsidTr="00465A29">
        <w:trPr>
          <w:cantSplit/>
        </w:trPr>
        <w:tc>
          <w:tcPr>
            <w:tcW w:w="6300" w:type="dxa"/>
          </w:tcPr>
          <w:p w14:paraId="5000C7A1" w14:textId="77777777" w:rsidR="00925076" w:rsidRPr="00465A29" w:rsidRDefault="00925076" w:rsidP="00925076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ซื้อวัตถุดิบและสินค้า</w:t>
            </w:r>
          </w:p>
        </w:tc>
        <w:tc>
          <w:tcPr>
            <w:tcW w:w="1350" w:type="dxa"/>
            <w:shd w:val="clear" w:color="auto" w:fill="auto"/>
          </w:tcPr>
          <w:p w14:paraId="48F75057" w14:textId="51AF075A" w:rsidR="00925076" w:rsidRPr="00465A29" w:rsidRDefault="00465A29" w:rsidP="00925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</w:rPr>
              <w:t>11,546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D2062D" w14:textId="77777777" w:rsidR="00925076" w:rsidRPr="00465A29" w:rsidRDefault="00925076" w:rsidP="0092507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E43CDC1" w14:textId="4508156C" w:rsidR="00925076" w:rsidRPr="00465A29" w:rsidRDefault="00925076" w:rsidP="00925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</w:rPr>
              <w:t>12,408</w:t>
            </w:r>
          </w:p>
        </w:tc>
      </w:tr>
      <w:tr w:rsidR="00925076" w:rsidRPr="00465A29" w14:paraId="37983289" w14:textId="77777777" w:rsidTr="00465A29">
        <w:trPr>
          <w:cantSplit/>
          <w:trHeight w:val="389"/>
        </w:trPr>
        <w:tc>
          <w:tcPr>
            <w:tcW w:w="6300" w:type="dxa"/>
          </w:tcPr>
          <w:p w14:paraId="31F45F85" w14:textId="77777777" w:rsidR="00925076" w:rsidRPr="00465A29" w:rsidRDefault="00925076" w:rsidP="00925076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5A2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ค่าเบี้ย</w:t>
            </w:r>
            <w:r w:rsidRPr="00465A2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ประกันชีวิตแบบกลุ่ม</w:t>
            </w:r>
          </w:p>
        </w:tc>
        <w:tc>
          <w:tcPr>
            <w:tcW w:w="1350" w:type="dxa"/>
            <w:shd w:val="clear" w:color="auto" w:fill="auto"/>
          </w:tcPr>
          <w:p w14:paraId="07013F05" w14:textId="591164E3" w:rsidR="00925076" w:rsidRPr="00465A29" w:rsidRDefault="00465A29" w:rsidP="00925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</w:rPr>
              <w:t>1,391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DB6427" w14:textId="77777777" w:rsidR="00925076" w:rsidRPr="00465A29" w:rsidRDefault="00925076" w:rsidP="0092507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C9E14FE" w14:textId="19EC7B21" w:rsidR="00925076" w:rsidRPr="00465A29" w:rsidRDefault="00925076" w:rsidP="00925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</w:rPr>
              <w:t>1,357</w:t>
            </w:r>
          </w:p>
        </w:tc>
      </w:tr>
      <w:tr w:rsidR="00925076" w:rsidRPr="00465A29" w14:paraId="7B635D7B" w14:textId="77777777" w:rsidTr="00FF0A1F">
        <w:trPr>
          <w:cantSplit/>
        </w:trPr>
        <w:tc>
          <w:tcPr>
            <w:tcW w:w="6300" w:type="dxa"/>
          </w:tcPr>
          <w:p w14:paraId="64D77893" w14:textId="77777777" w:rsidR="00925076" w:rsidRPr="00465A29" w:rsidRDefault="00925076" w:rsidP="00925076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9399231" w14:textId="77777777" w:rsidR="00925076" w:rsidRPr="00465A29" w:rsidRDefault="00925076" w:rsidP="00925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AA4621" w14:textId="77777777" w:rsidR="00925076" w:rsidRPr="00465A29" w:rsidRDefault="00925076" w:rsidP="00925076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4F514225" w14:textId="77777777" w:rsidR="00925076" w:rsidRPr="00465A29" w:rsidRDefault="00925076" w:rsidP="00925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25076" w:rsidRPr="00465A29" w14:paraId="5A466563" w14:textId="77777777" w:rsidTr="00FF0A1F">
        <w:trPr>
          <w:cantSplit/>
        </w:trPr>
        <w:tc>
          <w:tcPr>
            <w:tcW w:w="6300" w:type="dxa"/>
          </w:tcPr>
          <w:p w14:paraId="2E0621EF" w14:textId="77777777" w:rsidR="00925076" w:rsidRPr="00465A29" w:rsidRDefault="00925076" w:rsidP="0092507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5A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3C50972E" w14:textId="77777777" w:rsidR="00925076" w:rsidRPr="00465A29" w:rsidRDefault="00925076" w:rsidP="00925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C492E1" w14:textId="77777777" w:rsidR="00925076" w:rsidRPr="00465A29" w:rsidRDefault="00925076" w:rsidP="0092507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243B367" w14:textId="77777777" w:rsidR="00925076" w:rsidRPr="00465A29" w:rsidRDefault="00925076" w:rsidP="00925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5076" w:rsidRPr="00465A29" w14:paraId="22E66DB9" w14:textId="77777777" w:rsidTr="00FF0A1F">
        <w:trPr>
          <w:cantSplit/>
        </w:trPr>
        <w:tc>
          <w:tcPr>
            <w:tcW w:w="6300" w:type="dxa"/>
          </w:tcPr>
          <w:p w14:paraId="59AC612D" w14:textId="77777777" w:rsidR="00925076" w:rsidRPr="00465A29" w:rsidRDefault="00925076" w:rsidP="00925076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465A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4518EFDC" w14:textId="77777777" w:rsidR="00925076" w:rsidRPr="00465A29" w:rsidRDefault="00925076" w:rsidP="00925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B6B611" w14:textId="77777777" w:rsidR="00925076" w:rsidRPr="00465A29" w:rsidRDefault="00925076" w:rsidP="0092507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473A0A3" w14:textId="77777777" w:rsidR="00925076" w:rsidRPr="00465A29" w:rsidRDefault="00925076" w:rsidP="00925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5076" w:rsidRPr="00465A29" w14:paraId="01F5BB6D" w14:textId="77777777" w:rsidTr="00465A29">
        <w:trPr>
          <w:cantSplit/>
        </w:trPr>
        <w:tc>
          <w:tcPr>
            <w:tcW w:w="6300" w:type="dxa"/>
          </w:tcPr>
          <w:p w14:paraId="7D0C2A3F" w14:textId="77777777" w:rsidR="00925076" w:rsidRPr="00465A29" w:rsidRDefault="00925076" w:rsidP="00925076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90"/>
              </w:tabs>
              <w:spacing w:line="240" w:lineRule="auto"/>
              <w:ind w:left="194"/>
              <w:rPr>
                <w:rFonts w:asciiTheme="majorBidi" w:hAnsiTheme="majorBidi" w:cstheme="majorBidi"/>
                <w:sz w:val="30"/>
                <w:szCs w:val="30"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65A2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ผลประโยชน์ระยะสั้นของพนักงาน </w:t>
            </w:r>
            <w:r w:rsidRPr="00465A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65A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465A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56BD9D22" w14:textId="49E30083" w:rsidR="00925076" w:rsidRPr="00465A29" w:rsidRDefault="00465A29" w:rsidP="00465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370" w:right="-350"/>
              <w:rPr>
                <w:rFonts w:asciiTheme="majorBidi" w:hAnsiTheme="majorBidi" w:cstheme="majorBidi"/>
                <w:sz w:val="30"/>
                <w:szCs w:val="30"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</w:rPr>
              <w:t>23,545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421112" w14:textId="77777777" w:rsidR="00925076" w:rsidRPr="00465A29" w:rsidRDefault="00925076" w:rsidP="0092507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895B2B5" w14:textId="449B3540" w:rsidR="00925076" w:rsidRPr="00465A29" w:rsidRDefault="00925076" w:rsidP="00925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</w:rPr>
              <w:t>21,380</w:t>
            </w:r>
          </w:p>
        </w:tc>
      </w:tr>
    </w:tbl>
    <w:p w14:paraId="09ED5ACF" w14:textId="77777777" w:rsidR="00183D3E" w:rsidRPr="00465A29" w:rsidRDefault="00183D3E">
      <w:r w:rsidRPr="00465A29">
        <w:br w:type="page"/>
      </w:r>
    </w:p>
    <w:tbl>
      <w:tblPr>
        <w:tblW w:w="917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91"/>
        <w:gridCol w:w="1350"/>
        <w:gridCol w:w="180"/>
        <w:gridCol w:w="1350"/>
      </w:tblGrid>
      <w:tr w:rsidR="000C6B66" w:rsidRPr="00465A29" w14:paraId="3D88B7FD" w14:textId="77777777" w:rsidTr="00D80CAC">
        <w:trPr>
          <w:cantSplit/>
          <w:tblHeader/>
        </w:trPr>
        <w:tc>
          <w:tcPr>
            <w:tcW w:w="6291" w:type="dxa"/>
            <w:shd w:val="clear" w:color="auto" w:fill="auto"/>
          </w:tcPr>
          <w:p w14:paraId="10113A0D" w14:textId="77777777" w:rsidR="000C6B66" w:rsidRPr="00465A29" w:rsidRDefault="000C6B66" w:rsidP="00471D0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ECC83B" w14:textId="05F916C6" w:rsidR="000C6B66" w:rsidRPr="00465A29" w:rsidRDefault="008B5DC4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30 </w:t>
            </w:r>
            <w:r w:rsidR="006472F7" w:rsidRPr="00465A2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CA7286" w14:textId="77777777" w:rsidR="000C6B66" w:rsidRPr="00465A29" w:rsidRDefault="000C6B66" w:rsidP="00471D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985885" w14:textId="6737EDC8" w:rsidR="000C6B66" w:rsidRPr="00465A29" w:rsidRDefault="002E4EE2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C6B66" w:rsidRPr="00465A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6B66" w:rsidRPr="00465A2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C21E3B" w:rsidRPr="00465A29" w14:paraId="31B8BD3C" w14:textId="77777777" w:rsidTr="00D80CAC">
        <w:trPr>
          <w:cantSplit/>
          <w:tblHeader/>
        </w:trPr>
        <w:tc>
          <w:tcPr>
            <w:tcW w:w="6291" w:type="dxa"/>
            <w:shd w:val="clear" w:color="auto" w:fill="auto"/>
          </w:tcPr>
          <w:p w14:paraId="41073E4D" w14:textId="62945DEE" w:rsidR="00C21E3B" w:rsidRPr="00465A29" w:rsidRDefault="004C55CD" w:rsidP="00C21E3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65A2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EDDE33" w14:textId="07DD83FC" w:rsidR="00C21E3B" w:rsidRPr="00465A29" w:rsidRDefault="002E4EE2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925076" w:rsidRPr="00465A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721648" w14:textId="77777777" w:rsidR="00C21E3B" w:rsidRPr="00465A29" w:rsidRDefault="00C21E3B" w:rsidP="00C21E3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CD9422" w14:textId="6B4009EA" w:rsidR="00C21E3B" w:rsidRPr="00465A29" w:rsidRDefault="002E4EE2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="00925076" w:rsidRPr="00465A2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C21E3B" w:rsidRPr="00465A29" w14:paraId="4987859E" w14:textId="77777777" w:rsidTr="00D80CAC">
        <w:trPr>
          <w:cantSplit/>
          <w:tblHeader/>
        </w:trPr>
        <w:tc>
          <w:tcPr>
            <w:tcW w:w="6291" w:type="dxa"/>
            <w:shd w:val="clear" w:color="auto" w:fill="auto"/>
          </w:tcPr>
          <w:p w14:paraId="17407B52" w14:textId="77777777" w:rsidR="00C21E3B" w:rsidRPr="00465A29" w:rsidRDefault="00C21E3B" w:rsidP="00C21E3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1FC7A812" w14:textId="77777777" w:rsidR="00C21E3B" w:rsidRPr="00465A29" w:rsidRDefault="00C21E3B" w:rsidP="00C21E3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5A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65A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21E3B" w:rsidRPr="00465A29" w14:paraId="45141263" w14:textId="77777777" w:rsidTr="00465A29">
        <w:trPr>
          <w:cantSplit/>
        </w:trPr>
        <w:tc>
          <w:tcPr>
            <w:tcW w:w="6291" w:type="dxa"/>
            <w:shd w:val="clear" w:color="auto" w:fill="auto"/>
          </w:tcPr>
          <w:p w14:paraId="6F1DD863" w14:textId="2D5862D7" w:rsidR="00C21E3B" w:rsidRPr="00465A29" w:rsidRDefault="001712AA" w:rsidP="00C21E3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65A2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</w:t>
            </w:r>
            <w:r w:rsidR="00C21E3B" w:rsidRPr="00465A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="00791FD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="00C21E3B" w:rsidRPr="00465A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67032D92" w14:textId="35C530A9" w:rsidR="00C21E3B" w:rsidRPr="00465A29" w:rsidRDefault="00C21E3B" w:rsidP="00C2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F8318C" w14:textId="77777777" w:rsidR="00C21E3B" w:rsidRPr="00465A29" w:rsidRDefault="00C21E3B" w:rsidP="00C21E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F91BD32" w14:textId="71D6978E" w:rsidR="00C21E3B" w:rsidRPr="00465A29" w:rsidRDefault="00C21E3B" w:rsidP="0017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69C5" w:rsidRPr="00465A29" w14:paraId="6A835ABC" w14:textId="77777777" w:rsidTr="00D80CAC">
        <w:trPr>
          <w:cantSplit/>
        </w:trPr>
        <w:tc>
          <w:tcPr>
            <w:tcW w:w="6291" w:type="dxa"/>
            <w:shd w:val="clear" w:color="auto" w:fill="auto"/>
          </w:tcPr>
          <w:p w14:paraId="2B955401" w14:textId="1AC9CAFD" w:rsidR="006769C5" w:rsidRPr="00465A29" w:rsidRDefault="006769C5" w:rsidP="006769C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1AC48208" w14:textId="68E8966A" w:rsidR="006769C5" w:rsidRPr="00465A29" w:rsidRDefault="006769C5" w:rsidP="0067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</w:rPr>
              <w:t>372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BD344F" w14:textId="77777777" w:rsidR="006769C5" w:rsidRPr="00465A29" w:rsidRDefault="006769C5" w:rsidP="006769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88CBEE0" w14:textId="06CA452C" w:rsidR="006769C5" w:rsidRPr="00465A29" w:rsidRDefault="006769C5" w:rsidP="0067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69C5" w:rsidRPr="00465A29" w14:paraId="39EF8F49" w14:textId="77777777" w:rsidTr="00D80CAC">
        <w:trPr>
          <w:cantSplit/>
        </w:trPr>
        <w:tc>
          <w:tcPr>
            <w:tcW w:w="6291" w:type="dxa"/>
            <w:shd w:val="clear" w:color="auto" w:fill="auto"/>
          </w:tcPr>
          <w:p w14:paraId="1C8BC528" w14:textId="77777777" w:rsidR="006769C5" w:rsidRPr="00465A29" w:rsidRDefault="006769C5" w:rsidP="006769C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9173ED0" w14:textId="77777777" w:rsidR="006769C5" w:rsidRPr="00465A29" w:rsidRDefault="006769C5" w:rsidP="0067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D17CA4" w14:textId="77777777" w:rsidR="006769C5" w:rsidRPr="00465A29" w:rsidRDefault="006769C5" w:rsidP="006769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EA77991" w14:textId="77777777" w:rsidR="006769C5" w:rsidRPr="00465A29" w:rsidRDefault="006769C5" w:rsidP="0067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69C5" w:rsidRPr="00465A29" w14:paraId="396E4ABB" w14:textId="77777777" w:rsidTr="009A36E8">
        <w:trPr>
          <w:cantSplit/>
        </w:trPr>
        <w:tc>
          <w:tcPr>
            <w:tcW w:w="6291" w:type="dxa"/>
            <w:shd w:val="clear" w:color="auto" w:fill="auto"/>
          </w:tcPr>
          <w:p w14:paraId="738B156B" w14:textId="1E147AE7" w:rsidR="006769C5" w:rsidRPr="00465A29" w:rsidRDefault="006769C5" w:rsidP="006769C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65A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shd w:val="clear" w:color="auto" w:fill="auto"/>
          </w:tcPr>
          <w:p w14:paraId="39C19E9C" w14:textId="77777777" w:rsidR="006769C5" w:rsidRPr="00465A29" w:rsidRDefault="006769C5" w:rsidP="0067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EEA083" w14:textId="77777777" w:rsidR="006769C5" w:rsidRPr="00465A29" w:rsidRDefault="006769C5" w:rsidP="006769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4909344" w14:textId="77777777" w:rsidR="006769C5" w:rsidRPr="00465A29" w:rsidRDefault="006769C5" w:rsidP="0067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69C5" w:rsidRPr="006D304C" w14:paraId="14991899" w14:textId="77777777" w:rsidTr="00465A29">
        <w:trPr>
          <w:cantSplit/>
        </w:trPr>
        <w:tc>
          <w:tcPr>
            <w:tcW w:w="6291" w:type="dxa"/>
            <w:shd w:val="clear" w:color="auto" w:fill="auto"/>
          </w:tcPr>
          <w:p w14:paraId="2E12371C" w14:textId="23263795" w:rsidR="006769C5" w:rsidRPr="00465A29" w:rsidRDefault="006769C5" w:rsidP="006769C5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0BD8EA2B" w14:textId="21829219" w:rsidR="006769C5" w:rsidRPr="00465A29" w:rsidRDefault="006769C5" w:rsidP="0067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</w:rPr>
              <w:t>2,079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9C218E" w14:textId="77777777" w:rsidR="006769C5" w:rsidRPr="00465A29" w:rsidRDefault="006769C5" w:rsidP="006769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FC00553" w14:textId="3DC625D5" w:rsidR="006769C5" w:rsidRPr="006D304C" w:rsidRDefault="006769C5" w:rsidP="00676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5A29">
              <w:rPr>
                <w:rFonts w:asciiTheme="majorBidi" w:hAnsiTheme="majorBidi" w:cstheme="majorBidi"/>
                <w:position w:val="1"/>
                <w:sz w:val="30"/>
                <w:szCs w:val="30"/>
              </w:rPr>
              <w:t>2,736</w:t>
            </w:r>
          </w:p>
        </w:tc>
      </w:tr>
    </w:tbl>
    <w:p w14:paraId="5CFC118C" w14:textId="645E88F7" w:rsidR="006D304C" w:rsidRPr="005F1249" w:rsidRDefault="006D3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BAD07CD" w14:textId="7E4FF878" w:rsidR="00BB00F4" w:rsidRPr="006D304C" w:rsidRDefault="003B40A9" w:rsidP="003A159F">
      <w:pPr>
        <w:pStyle w:val="Heading8"/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  <w:lang w:val="en-US" w:eastAsia="en-US"/>
        </w:rPr>
        <w:t xml:space="preserve">สัญญาสำคัญที่ทำกับกิจการที่เกี่ยวข้องกัน  </w:t>
      </w:r>
    </w:p>
    <w:p w14:paraId="18112C13" w14:textId="77777777" w:rsidR="009A44F5" w:rsidRPr="006D304C" w:rsidRDefault="009A44F5" w:rsidP="00BB00F4">
      <w:pPr>
        <w:tabs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5D49E41" w14:textId="77777777" w:rsidR="00BB00F4" w:rsidRPr="006D304C" w:rsidRDefault="00BB00F4" w:rsidP="00BB00F4">
      <w:pPr>
        <w:tabs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t>สัญญาประกัน</w:t>
      </w:r>
      <w:r w:rsidR="00BE668D" w:rsidRPr="006D304C">
        <w:rPr>
          <w:rFonts w:asciiTheme="majorBidi" w:hAnsiTheme="majorBidi" w:cstheme="majorBidi"/>
          <w:i/>
          <w:iCs/>
          <w:sz w:val="30"/>
          <w:szCs w:val="30"/>
          <w:cs/>
        </w:rPr>
        <w:t>ชีวิต</w:t>
      </w:r>
      <w:r w:rsidR="00433491" w:rsidRPr="006D304C">
        <w:rPr>
          <w:rFonts w:asciiTheme="majorBidi" w:hAnsiTheme="majorBidi" w:cstheme="majorBidi"/>
          <w:i/>
          <w:iCs/>
          <w:sz w:val="30"/>
          <w:szCs w:val="30"/>
          <w:cs/>
        </w:rPr>
        <w:t>แบบกลุ่ม</w:t>
      </w:r>
    </w:p>
    <w:p w14:paraId="28C81D26" w14:textId="77777777" w:rsidR="00BB00F4" w:rsidRPr="006D304C" w:rsidRDefault="00BB00F4" w:rsidP="00BB00F4">
      <w:pPr>
        <w:rPr>
          <w:rFonts w:asciiTheme="majorBidi" w:hAnsiTheme="majorBidi" w:cstheme="majorBidi"/>
          <w:sz w:val="30"/>
          <w:szCs w:val="30"/>
        </w:rPr>
      </w:pPr>
    </w:p>
    <w:p w14:paraId="2013061C" w14:textId="621BB0B4" w:rsidR="00BB00F4" w:rsidRPr="006D304C" w:rsidRDefault="00BB00F4" w:rsidP="00BB0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บริษัทได้ทำสัญญารับบริการประกัน</w:t>
      </w:r>
      <w:r w:rsidR="00BE668D" w:rsidRPr="006D304C">
        <w:rPr>
          <w:rFonts w:asciiTheme="majorBidi" w:hAnsiTheme="majorBidi" w:cstheme="majorBidi"/>
          <w:spacing w:val="2"/>
          <w:sz w:val="30"/>
          <w:szCs w:val="30"/>
          <w:cs/>
        </w:rPr>
        <w:t>ชีวิต</w:t>
      </w:r>
      <w:r w:rsidR="00034948" w:rsidRPr="006D304C">
        <w:rPr>
          <w:rFonts w:asciiTheme="majorBidi" w:hAnsiTheme="majorBidi" w:cstheme="majorBidi"/>
          <w:spacing w:val="2"/>
          <w:sz w:val="30"/>
          <w:szCs w:val="30"/>
          <w:cs/>
        </w:rPr>
        <w:t>แบบกลุ่ม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จากกิจการที่เกี่ยวข้องกันแห่งหนึ่ง โดยกิจการที่เกี่ยวข้องกันดังกล่าวจะให้บริการทางด้านการประกัน</w:t>
      </w:r>
      <w:r w:rsidR="00BE668D" w:rsidRPr="006D304C">
        <w:rPr>
          <w:rFonts w:asciiTheme="majorBidi" w:hAnsiTheme="majorBidi" w:cstheme="majorBidi"/>
          <w:spacing w:val="2"/>
          <w:sz w:val="30"/>
          <w:szCs w:val="30"/>
          <w:cs/>
        </w:rPr>
        <w:t>ชีวิต</w:t>
      </w:r>
      <w:r w:rsidR="00111FF7" w:rsidRPr="006D304C">
        <w:rPr>
          <w:rFonts w:asciiTheme="majorBidi" w:hAnsiTheme="majorBidi" w:cstheme="majorBidi"/>
          <w:spacing w:val="2"/>
          <w:sz w:val="30"/>
          <w:szCs w:val="30"/>
          <w:cs/>
        </w:rPr>
        <w:t>แบบกลุ่ม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แก่บริษัท ทั้งนี้ บริษัทต้องจ่ายค่า</w:t>
      </w:r>
      <w:r w:rsidR="00FB41BC" w:rsidRPr="006D304C">
        <w:rPr>
          <w:rFonts w:asciiTheme="majorBidi" w:hAnsiTheme="majorBidi" w:cstheme="majorBidi"/>
          <w:spacing w:val="2"/>
          <w:sz w:val="30"/>
          <w:szCs w:val="30"/>
          <w:cs/>
        </w:rPr>
        <w:t>เบี้ยประกัน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เป็นจำนวนเงินตามที่ระบุในสัญญา สัญญาดังกล่าวมีอายุ </w:t>
      </w:r>
      <w:r w:rsidR="002E4EE2" w:rsidRPr="006D304C">
        <w:rPr>
          <w:rFonts w:asciiTheme="majorBidi" w:hAnsiTheme="majorBidi" w:cstheme="majorBidi"/>
          <w:spacing w:val="2"/>
          <w:sz w:val="30"/>
          <w:szCs w:val="30"/>
        </w:rPr>
        <w:t>1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ปี</w:t>
      </w:r>
    </w:p>
    <w:p w14:paraId="546C44E0" w14:textId="4A27D27A" w:rsidR="00111FF7" w:rsidRPr="006D304C" w:rsidRDefault="00CC4E0F" w:rsidP="00CC4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6481EB3F" w14:textId="77851379" w:rsidR="00186DAC" w:rsidRPr="006D304C" w:rsidRDefault="0067048A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>
        <w:rPr>
          <w:rFonts w:asciiTheme="majorBidi" w:hAnsiTheme="majorBidi" w:cstheme="majorBidi"/>
          <w:noProof/>
          <w:sz w:val="30"/>
          <w:szCs w:val="30"/>
          <w:lang w:val="th-TH"/>
        </w:rPr>
        <w:drawing>
          <wp:anchor distT="0" distB="0" distL="114300" distR="114300" simplePos="0" relativeHeight="251658240" behindDoc="1" locked="0" layoutInCell="1" allowOverlap="1" wp14:anchorId="7910E296" wp14:editId="262C7F7D">
            <wp:simplePos x="0" y="0"/>
            <wp:positionH relativeFrom="column">
              <wp:posOffset>474980</wp:posOffset>
            </wp:positionH>
            <wp:positionV relativeFrom="paragraph">
              <wp:posOffset>389890</wp:posOffset>
            </wp:positionV>
            <wp:extent cx="5746750" cy="4300220"/>
            <wp:effectExtent l="0" t="0" r="6350" b="5080"/>
            <wp:wrapTight wrapText="bothSides">
              <wp:wrapPolygon edited="0">
                <wp:start x="0" y="0"/>
                <wp:lineTo x="0" y="21530"/>
                <wp:lineTo x="21552" y="21530"/>
                <wp:lineTo x="21552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097" r="9734"/>
                    <a:stretch/>
                  </pic:blipFill>
                  <pic:spPr bwMode="auto">
                    <a:xfrm>
                      <a:off x="0" y="0"/>
                      <a:ext cx="5746750" cy="43002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6DAC" w:rsidRPr="006D304C">
        <w:rPr>
          <w:rFonts w:asciiTheme="majorBidi" w:hAnsiTheme="majorBidi" w:cstheme="majorBidi"/>
          <w:sz w:val="30"/>
          <w:szCs w:val="30"/>
          <w:cs/>
          <w:lang w:val="th-TH"/>
        </w:rPr>
        <w:t>ลูกหนี้การค้า</w:t>
      </w:r>
    </w:p>
    <w:p w14:paraId="5895A5B4" w14:textId="38001DD4" w:rsidR="00DF5825" w:rsidRPr="00AF1B92" w:rsidRDefault="00DF5825" w:rsidP="0067048A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14:paraId="06A1B7E4" w14:textId="05185650" w:rsidR="00DF5825" w:rsidRDefault="00DF5825" w:rsidP="00D03D85">
      <w:pPr>
        <w:spacing w:line="240" w:lineRule="auto"/>
        <w:ind w:firstLine="1152"/>
        <w:rPr>
          <w:rFonts w:asciiTheme="majorBidi" w:hAnsiTheme="majorBidi" w:cstheme="majorBidi"/>
          <w:noProof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02"/>
        <w:gridCol w:w="1260"/>
        <w:gridCol w:w="270"/>
        <w:gridCol w:w="1440"/>
      </w:tblGrid>
      <w:tr w:rsidR="00133494" w:rsidRPr="00B2145F" w14:paraId="2B6A1E29" w14:textId="77777777" w:rsidTr="00133494">
        <w:tc>
          <w:tcPr>
            <w:tcW w:w="6102" w:type="dxa"/>
          </w:tcPr>
          <w:p w14:paraId="71119E1E" w14:textId="35687962" w:rsidR="00133494" w:rsidRPr="00BB727F" w:rsidRDefault="00133494" w:rsidP="0013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C2AFE1" w14:textId="52726E8F" w:rsidR="00133494" w:rsidRDefault="008B5DC4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="006472F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  <w:p w14:paraId="4BEBD0CB" w14:textId="429BDA96" w:rsidR="008B5DC4" w:rsidRPr="008B5DC4" w:rsidRDefault="008B5DC4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925076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B5EB2A" w14:textId="77777777" w:rsidR="00133494" w:rsidRPr="00B2145F" w:rsidRDefault="00133494" w:rsidP="0013349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0B87EB" w14:textId="35E2B1A2" w:rsidR="00133494" w:rsidRPr="00B2145F" w:rsidRDefault="00133494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6D304C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92507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33494" w:rsidRPr="00B2145F" w14:paraId="338C1DEE" w14:textId="77777777" w:rsidTr="00133494">
        <w:trPr>
          <w:trHeight w:val="425"/>
        </w:trPr>
        <w:tc>
          <w:tcPr>
            <w:tcW w:w="6102" w:type="dxa"/>
          </w:tcPr>
          <w:p w14:paraId="2113D1EE" w14:textId="77777777" w:rsidR="00133494" w:rsidRPr="00B2145F" w:rsidRDefault="00133494" w:rsidP="0053634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1069526F" w14:textId="77777777" w:rsidR="00133494" w:rsidRPr="00B2145F" w:rsidRDefault="00133494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33494" w:rsidRPr="00B2145F" w14:paraId="15C96922" w14:textId="77777777" w:rsidTr="00FB4781">
        <w:tc>
          <w:tcPr>
            <w:tcW w:w="6102" w:type="dxa"/>
          </w:tcPr>
          <w:p w14:paraId="2164F061" w14:textId="77777777" w:rsidR="00133494" w:rsidRPr="006A2F53" w:rsidRDefault="00133494" w:rsidP="0013349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668691" w14:textId="2AE438D3" w:rsidR="00133494" w:rsidRPr="00B2145F" w:rsidRDefault="00FB4781" w:rsidP="0013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151,405</w:t>
            </w:r>
          </w:p>
        </w:tc>
        <w:tc>
          <w:tcPr>
            <w:tcW w:w="270" w:type="dxa"/>
            <w:vAlign w:val="bottom"/>
          </w:tcPr>
          <w:p w14:paraId="50452D89" w14:textId="77777777" w:rsidR="00133494" w:rsidRPr="00B2145F" w:rsidRDefault="00133494" w:rsidP="00133494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8F0B7D7" w14:textId="427AEC4A" w:rsidR="00133494" w:rsidRPr="006A2F53" w:rsidRDefault="00925076" w:rsidP="0013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58,033</w:t>
            </w:r>
          </w:p>
        </w:tc>
      </w:tr>
      <w:tr w:rsidR="00133494" w:rsidRPr="00B2145F" w14:paraId="0A46A5A9" w14:textId="77777777" w:rsidTr="00FB4781">
        <w:tc>
          <w:tcPr>
            <w:tcW w:w="6102" w:type="dxa"/>
          </w:tcPr>
          <w:p w14:paraId="6AD2EF67" w14:textId="77777777" w:rsidR="00133494" w:rsidRPr="002A2F13" w:rsidRDefault="00133494" w:rsidP="00133494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2F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2A2F13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372925" w14:textId="1064D0B8" w:rsidR="00133494" w:rsidRPr="002A2F13" w:rsidRDefault="00FB4781" w:rsidP="00FB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4324B7B" w14:textId="77777777" w:rsidR="00133494" w:rsidRPr="00B2145F" w:rsidRDefault="00133494" w:rsidP="00133494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8867BC2" w14:textId="046E4716" w:rsidR="00133494" w:rsidRPr="00B2145F" w:rsidRDefault="00925076" w:rsidP="00925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3494" w:rsidRPr="00B2145F" w14:paraId="63FD0BD2" w14:textId="77777777" w:rsidTr="00FB4781">
        <w:tc>
          <w:tcPr>
            <w:tcW w:w="6102" w:type="dxa"/>
          </w:tcPr>
          <w:p w14:paraId="534DF240" w14:textId="77777777" w:rsidR="00133494" w:rsidRPr="006A2F53" w:rsidRDefault="00133494" w:rsidP="0013349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536161" w14:textId="280DF419" w:rsidR="00133494" w:rsidRPr="00B2145F" w:rsidRDefault="00FB4781" w:rsidP="0013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151,405</w:t>
            </w:r>
          </w:p>
        </w:tc>
        <w:tc>
          <w:tcPr>
            <w:tcW w:w="270" w:type="dxa"/>
            <w:vAlign w:val="bottom"/>
          </w:tcPr>
          <w:p w14:paraId="49CBC82A" w14:textId="77777777" w:rsidR="00133494" w:rsidRPr="00B2145F" w:rsidRDefault="00133494" w:rsidP="00133494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CACBE6" w14:textId="40CB8432" w:rsidR="00133494" w:rsidRPr="00B2145F" w:rsidRDefault="00925076" w:rsidP="0013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58,033</w:t>
            </w:r>
          </w:p>
        </w:tc>
      </w:tr>
    </w:tbl>
    <w:p w14:paraId="2052F32A" w14:textId="580D2133" w:rsidR="006D304C" w:rsidRPr="006D304C" w:rsidRDefault="006D304C">
      <w:pPr>
        <w:rPr>
          <w:rFonts w:asciiTheme="majorBidi" w:hAnsiTheme="majorBidi" w:cstheme="majorBidi"/>
        </w:rPr>
      </w:pPr>
    </w:p>
    <w:p w14:paraId="41F23566" w14:textId="77777777" w:rsidR="00D312C3" w:rsidRDefault="00D312C3" w:rsidP="00D03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5EC5F22E" w14:textId="77777777" w:rsidR="00440226" w:rsidRDefault="00440226" w:rsidP="00D03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noProof/>
          <w:sz w:val="30"/>
          <w:szCs w:val="30"/>
          <w:lang w:eastAsia="x-none"/>
        </w:rPr>
      </w:pPr>
    </w:p>
    <w:p w14:paraId="7E42F09A" w14:textId="77777777" w:rsidR="00440226" w:rsidRDefault="00440226" w:rsidP="00D03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noProof/>
          <w:sz w:val="30"/>
          <w:szCs w:val="30"/>
          <w:lang w:eastAsia="x-none"/>
        </w:rPr>
      </w:pPr>
    </w:p>
    <w:p w14:paraId="6F1B009A" w14:textId="77777777" w:rsidR="00440226" w:rsidRDefault="00440226" w:rsidP="00D03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noProof/>
          <w:sz w:val="30"/>
          <w:szCs w:val="30"/>
          <w:lang w:eastAsia="x-none"/>
        </w:rPr>
      </w:pPr>
    </w:p>
    <w:p w14:paraId="7B8FBC09" w14:textId="77777777" w:rsidR="00440226" w:rsidRDefault="00440226" w:rsidP="00D03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noProof/>
          <w:sz w:val="30"/>
          <w:szCs w:val="30"/>
          <w:lang w:eastAsia="x-none"/>
        </w:rPr>
      </w:pPr>
    </w:p>
    <w:p w14:paraId="7699600C" w14:textId="77777777" w:rsidR="00440226" w:rsidRDefault="00440226" w:rsidP="00D03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noProof/>
          <w:sz w:val="30"/>
          <w:szCs w:val="30"/>
          <w:lang w:eastAsia="x-none"/>
        </w:rPr>
      </w:pPr>
    </w:p>
    <w:p w14:paraId="778EF41C" w14:textId="1A83E5C0" w:rsidR="00440226" w:rsidRDefault="00440226" w:rsidP="00D03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  <w:sectPr w:rsidR="00440226" w:rsidSect="000E7734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11"/>
          <w:cols w:space="720"/>
        </w:sectPr>
      </w:pPr>
    </w:p>
    <w:p w14:paraId="29CC54A3" w14:textId="5BCCBAB4" w:rsidR="00AF6A35" w:rsidRDefault="00DB3383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DD6CCE">
        <w:rPr>
          <w:rFonts w:asciiTheme="majorBidi" w:hAnsiTheme="majorBidi" w:cstheme="majorBidi"/>
          <w:sz w:val="30"/>
          <w:szCs w:val="30"/>
          <w:cs/>
          <w:lang w:val="th-TH"/>
        </w:rPr>
        <w:t>ที่ดิน อาคารและอุปกรณ์</w:t>
      </w:r>
    </w:p>
    <w:p w14:paraId="58237484" w14:textId="77777777" w:rsidR="000C75EB" w:rsidRPr="000C75EB" w:rsidRDefault="000C75EB" w:rsidP="000C75EB">
      <w:pPr>
        <w:rPr>
          <w:lang w:val="th-TH" w:eastAsia="x-none"/>
        </w:rPr>
      </w:pPr>
    </w:p>
    <w:tbl>
      <w:tblPr>
        <w:tblW w:w="1431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2977"/>
        <w:gridCol w:w="1476"/>
        <w:gridCol w:w="242"/>
        <w:gridCol w:w="1434"/>
        <w:gridCol w:w="270"/>
        <w:gridCol w:w="1440"/>
        <w:gridCol w:w="270"/>
        <w:gridCol w:w="1440"/>
        <w:gridCol w:w="270"/>
        <w:gridCol w:w="1260"/>
        <w:gridCol w:w="270"/>
        <w:gridCol w:w="1350"/>
        <w:gridCol w:w="270"/>
        <w:gridCol w:w="1350"/>
      </w:tblGrid>
      <w:tr w:rsidR="000C75EB" w:rsidRPr="004D1F50" w14:paraId="4AA8FEED" w14:textId="77777777" w:rsidTr="003C5222">
        <w:trPr>
          <w:cantSplit/>
          <w:trHeight w:val="68"/>
          <w:tblHeader/>
        </w:trPr>
        <w:tc>
          <w:tcPr>
            <w:tcW w:w="2977" w:type="dxa"/>
          </w:tcPr>
          <w:p w14:paraId="1EC68C67" w14:textId="77777777" w:rsidR="000C75EB" w:rsidRPr="004D1F50" w:rsidRDefault="000C75EB" w:rsidP="003C5222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476" w:type="dxa"/>
            <w:vAlign w:val="bottom"/>
          </w:tcPr>
          <w:p w14:paraId="4204FF91" w14:textId="77777777" w:rsidR="000C75EB" w:rsidRPr="004D1F50" w:rsidRDefault="000C75EB" w:rsidP="003C5222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</w:p>
        </w:tc>
        <w:tc>
          <w:tcPr>
            <w:tcW w:w="242" w:type="dxa"/>
            <w:vAlign w:val="bottom"/>
          </w:tcPr>
          <w:p w14:paraId="54CD47B3" w14:textId="77777777" w:rsidR="000C75EB" w:rsidRPr="004D1F50" w:rsidRDefault="000C75EB" w:rsidP="003C5222">
            <w:pPr>
              <w:pStyle w:val="a2"/>
              <w:ind w:right="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34" w:type="dxa"/>
            <w:vAlign w:val="bottom"/>
          </w:tcPr>
          <w:p w14:paraId="624478B0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vAlign w:val="bottom"/>
          </w:tcPr>
          <w:p w14:paraId="77D6EFE5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0BBE1CFB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vAlign w:val="bottom"/>
          </w:tcPr>
          <w:p w14:paraId="176A752B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6A1DBDFF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เครื่องตกแต่ง</w:t>
            </w:r>
          </w:p>
        </w:tc>
        <w:tc>
          <w:tcPr>
            <w:tcW w:w="270" w:type="dxa"/>
            <w:vAlign w:val="bottom"/>
          </w:tcPr>
          <w:p w14:paraId="120ED581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5E215E9F" w14:textId="77777777" w:rsidR="000C75EB" w:rsidRPr="004D1F50" w:rsidRDefault="000C75EB" w:rsidP="003C5222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137F2C5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1A6956D2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5634754D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358501F6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0C75EB" w:rsidRPr="004D1F50" w14:paraId="4B3F6E00" w14:textId="77777777" w:rsidTr="003C5222">
        <w:trPr>
          <w:cantSplit/>
          <w:trHeight w:val="68"/>
          <w:tblHeader/>
        </w:trPr>
        <w:tc>
          <w:tcPr>
            <w:tcW w:w="2977" w:type="dxa"/>
          </w:tcPr>
          <w:p w14:paraId="5048ABA7" w14:textId="77777777" w:rsidR="000C75EB" w:rsidRPr="004D1F50" w:rsidRDefault="000C75EB" w:rsidP="003C5222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476" w:type="dxa"/>
            <w:vAlign w:val="bottom"/>
          </w:tcPr>
          <w:p w14:paraId="0EEE128B" w14:textId="77777777" w:rsidR="000C75EB" w:rsidRPr="004D1F50" w:rsidRDefault="000C75EB" w:rsidP="003C5222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  <w:r w:rsidRPr="004D1F50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ที่ดิน</w:t>
            </w:r>
          </w:p>
        </w:tc>
        <w:tc>
          <w:tcPr>
            <w:tcW w:w="242" w:type="dxa"/>
            <w:vAlign w:val="bottom"/>
          </w:tcPr>
          <w:p w14:paraId="5E4A0F0C" w14:textId="77777777" w:rsidR="000C75EB" w:rsidRPr="004D1F50" w:rsidRDefault="000C75EB" w:rsidP="003C5222">
            <w:pPr>
              <w:pStyle w:val="a2"/>
              <w:ind w:right="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34" w:type="dxa"/>
            <w:vAlign w:val="bottom"/>
          </w:tcPr>
          <w:p w14:paraId="5A30342C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อาคาร</w:t>
            </w:r>
          </w:p>
        </w:tc>
        <w:tc>
          <w:tcPr>
            <w:tcW w:w="270" w:type="dxa"/>
            <w:vAlign w:val="bottom"/>
          </w:tcPr>
          <w:p w14:paraId="064E5CA5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0744E58F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เครื่องจักร</w:t>
            </w:r>
          </w:p>
        </w:tc>
        <w:tc>
          <w:tcPr>
            <w:tcW w:w="270" w:type="dxa"/>
            <w:vAlign w:val="bottom"/>
          </w:tcPr>
          <w:p w14:paraId="79275A97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75CB432C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ติดตั้ง</w:t>
            </w:r>
          </w:p>
        </w:tc>
        <w:tc>
          <w:tcPr>
            <w:tcW w:w="270" w:type="dxa"/>
            <w:vAlign w:val="bottom"/>
          </w:tcPr>
          <w:p w14:paraId="11DCD39E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5FAF05C6" w14:textId="77777777" w:rsidR="000C75EB" w:rsidRPr="004D1F50" w:rsidRDefault="000C75EB" w:rsidP="003C5222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87D71AB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5F7E86CF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ระหว่าง</w:t>
            </w:r>
          </w:p>
        </w:tc>
        <w:tc>
          <w:tcPr>
            <w:tcW w:w="270" w:type="dxa"/>
            <w:vAlign w:val="bottom"/>
          </w:tcPr>
          <w:p w14:paraId="14069D4D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5CCD4E3D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0C75EB" w:rsidRPr="004D1F50" w14:paraId="6DB8EC18" w14:textId="77777777" w:rsidTr="003C5222">
        <w:trPr>
          <w:cantSplit/>
          <w:trHeight w:val="68"/>
          <w:tblHeader/>
        </w:trPr>
        <w:tc>
          <w:tcPr>
            <w:tcW w:w="2977" w:type="dxa"/>
          </w:tcPr>
          <w:p w14:paraId="5B6BC8CB" w14:textId="77777777" w:rsidR="000C75EB" w:rsidRPr="004D1F50" w:rsidRDefault="000C75EB" w:rsidP="003C5222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476" w:type="dxa"/>
            <w:vAlign w:val="bottom"/>
          </w:tcPr>
          <w:p w14:paraId="510308EF" w14:textId="77777777" w:rsidR="000C75EB" w:rsidRPr="004D1F50" w:rsidRDefault="000C75EB" w:rsidP="003C5222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  <w:r w:rsidRPr="004D1F50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และส่วน</w:t>
            </w:r>
          </w:p>
        </w:tc>
        <w:tc>
          <w:tcPr>
            <w:tcW w:w="242" w:type="dxa"/>
            <w:vAlign w:val="bottom"/>
          </w:tcPr>
          <w:p w14:paraId="7C7A95F5" w14:textId="77777777" w:rsidR="000C75EB" w:rsidRPr="004D1F50" w:rsidRDefault="000C75EB" w:rsidP="003C5222">
            <w:pPr>
              <w:pStyle w:val="a2"/>
              <w:ind w:right="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34" w:type="dxa"/>
            <w:vAlign w:val="bottom"/>
          </w:tcPr>
          <w:p w14:paraId="05D7CFBE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และส่วน</w:t>
            </w:r>
          </w:p>
        </w:tc>
        <w:tc>
          <w:tcPr>
            <w:tcW w:w="270" w:type="dxa"/>
            <w:vAlign w:val="bottom"/>
          </w:tcPr>
          <w:p w14:paraId="434969B1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72687195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และอุปกรณ์</w:t>
            </w:r>
          </w:p>
        </w:tc>
        <w:tc>
          <w:tcPr>
            <w:tcW w:w="270" w:type="dxa"/>
            <w:vAlign w:val="bottom"/>
          </w:tcPr>
          <w:p w14:paraId="2BDA4981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7042B4C0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และเครื่องใช้</w:t>
            </w:r>
          </w:p>
        </w:tc>
        <w:tc>
          <w:tcPr>
            <w:tcW w:w="270" w:type="dxa"/>
            <w:vAlign w:val="bottom"/>
          </w:tcPr>
          <w:p w14:paraId="4A1D1040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580553AC" w14:textId="77777777" w:rsidR="000C75EB" w:rsidRPr="004D1F50" w:rsidRDefault="000C75EB" w:rsidP="003C5222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F67C0F4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2A6237D2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ก่อสร้างและ</w:t>
            </w:r>
          </w:p>
        </w:tc>
        <w:tc>
          <w:tcPr>
            <w:tcW w:w="270" w:type="dxa"/>
            <w:vAlign w:val="bottom"/>
          </w:tcPr>
          <w:p w14:paraId="15042B57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5BFF56FC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0C75EB" w:rsidRPr="004D1F50" w14:paraId="683A267D" w14:textId="77777777" w:rsidTr="003C5222">
        <w:trPr>
          <w:cantSplit/>
          <w:trHeight w:val="68"/>
          <w:tblHeader/>
        </w:trPr>
        <w:tc>
          <w:tcPr>
            <w:tcW w:w="2977" w:type="dxa"/>
          </w:tcPr>
          <w:p w14:paraId="6A4639CB" w14:textId="77777777" w:rsidR="000C75EB" w:rsidRPr="004D1F50" w:rsidRDefault="000C75EB" w:rsidP="003C5222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476" w:type="dxa"/>
            <w:vAlign w:val="bottom"/>
          </w:tcPr>
          <w:p w14:paraId="2324224D" w14:textId="77777777" w:rsidR="000C75EB" w:rsidRPr="004D1F50" w:rsidRDefault="000C75EB" w:rsidP="003C5222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  <w:r w:rsidRPr="004D1F50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ปรับปรุงที่ดิน</w:t>
            </w:r>
          </w:p>
        </w:tc>
        <w:tc>
          <w:tcPr>
            <w:tcW w:w="242" w:type="dxa"/>
            <w:vAlign w:val="bottom"/>
          </w:tcPr>
          <w:p w14:paraId="3C44999F" w14:textId="77777777" w:rsidR="000C75EB" w:rsidRPr="004D1F50" w:rsidRDefault="000C75EB" w:rsidP="003C5222">
            <w:pPr>
              <w:pStyle w:val="a2"/>
              <w:ind w:right="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34" w:type="dxa"/>
            <w:vAlign w:val="bottom"/>
          </w:tcPr>
          <w:p w14:paraId="2EC644B3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ปรับปรุงอาคาร</w:t>
            </w:r>
          </w:p>
        </w:tc>
        <w:tc>
          <w:tcPr>
            <w:tcW w:w="270" w:type="dxa"/>
            <w:vAlign w:val="bottom"/>
          </w:tcPr>
          <w:p w14:paraId="07465C00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31441EBA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โรงงาน</w:t>
            </w:r>
          </w:p>
        </w:tc>
        <w:tc>
          <w:tcPr>
            <w:tcW w:w="270" w:type="dxa"/>
            <w:vAlign w:val="bottom"/>
          </w:tcPr>
          <w:p w14:paraId="1D5B9E4A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5ED432C1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สำนักงาน</w:t>
            </w:r>
          </w:p>
        </w:tc>
        <w:tc>
          <w:tcPr>
            <w:tcW w:w="270" w:type="dxa"/>
            <w:vAlign w:val="bottom"/>
          </w:tcPr>
          <w:p w14:paraId="0DAC06F5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1B93AD9D" w14:textId="77777777" w:rsidR="000C75EB" w:rsidRPr="004D1F50" w:rsidRDefault="000C75EB" w:rsidP="003C5222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 xml:space="preserve">  </w:t>
            </w:r>
            <w:r w:rsidRPr="004D1F50">
              <w:rPr>
                <w:rFonts w:ascii="Angsana New" w:hAnsi="Angsana New"/>
                <w:sz w:val="29"/>
                <w:szCs w:val="29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0B7813E4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189FB99E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ติดตั้ง</w:t>
            </w:r>
          </w:p>
        </w:tc>
        <w:tc>
          <w:tcPr>
            <w:tcW w:w="270" w:type="dxa"/>
            <w:vAlign w:val="bottom"/>
          </w:tcPr>
          <w:p w14:paraId="42A0A72F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283A862D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</w:tr>
      <w:tr w:rsidR="000C75EB" w:rsidRPr="004D1F50" w14:paraId="0C9D94C5" w14:textId="77777777" w:rsidTr="003C5222">
        <w:trPr>
          <w:cantSplit/>
          <w:trHeight w:val="68"/>
          <w:tblHeader/>
        </w:trPr>
        <w:tc>
          <w:tcPr>
            <w:tcW w:w="2977" w:type="dxa"/>
          </w:tcPr>
          <w:p w14:paraId="19E387D1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342" w:type="dxa"/>
            <w:gridSpan w:val="13"/>
          </w:tcPr>
          <w:p w14:paraId="48DE20D0" w14:textId="77777777" w:rsidR="000C75EB" w:rsidRPr="004D1F50" w:rsidRDefault="000C75EB" w:rsidP="003C5222">
            <w:pPr>
              <w:pStyle w:val="a3"/>
              <w:tabs>
                <w:tab w:val="decimal" w:pos="6012"/>
              </w:tabs>
              <w:ind w:left="-108" w:right="0"/>
              <w:jc w:val="left"/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  <w:t>(</w:t>
            </w:r>
            <w:r w:rsidRPr="004D1F50"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  <w:t>พันบาท</w:t>
            </w:r>
            <w:r w:rsidRPr="004D1F50"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  <w:t>)</w:t>
            </w:r>
          </w:p>
        </w:tc>
      </w:tr>
      <w:tr w:rsidR="000C75EB" w:rsidRPr="002F1F64" w14:paraId="5D14FA3B" w14:textId="77777777" w:rsidTr="003C5222">
        <w:trPr>
          <w:cantSplit/>
          <w:trHeight w:val="288"/>
        </w:trPr>
        <w:tc>
          <w:tcPr>
            <w:tcW w:w="2977" w:type="dxa"/>
          </w:tcPr>
          <w:p w14:paraId="14610ECE" w14:textId="77777777" w:rsidR="000C75EB" w:rsidRPr="00AD54EC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  <w:lang w:val="en-GB"/>
              </w:rPr>
            </w:pPr>
            <w:r w:rsidRPr="004D1F5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1476" w:type="dxa"/>
          </w:tcPr>
          <w:p w14:paraId="6A81A204" w14:textId="77777777" w:rsidR="000C75EB" w:rsidRPr="002F1F64" w:rsidRDefault="000C75EB" w:rsidP="003C5222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0A31619A" w14:textId="77777777" w:rsidR="000C75EB" w:rsidRPr="002F1F64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34" w:type="dxa"/>
          </w:tcPr>
          <w:p w14:paraId="237A04DF" w14:textId="77777777" w:rsidR="000C75EB" w:rsidRPr="002F1F64" w:rsidRDefault="000C75EB" w:rsidP="003C5222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B19B422" w14:textId="77777777" w:rsidR="000C75EB" w:rsidRPr="002F1F64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40" w:type="dxa"/>
          </w:tcPr>
          <w:p w14:paraId="44203D04" w14:textId="77777777" w:rsidR="000C75EB" w:rsidRPr="002F1F64" w:rsidRDefault="000C75EB" w:rsidP="003C5222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</w:p>
        </w:tc>
        <w:tc>
          <w:tcPr>
            <w:tcW w:w="270" w:type="dxa"/>
          </w:tcPr>
          <w:p w14:paraId="23D192EE" w14:textId="77777777" w:rsidR="000C75EB" w:rsidRPr="002F1F64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40" w:type="dxa"/>
          </w:tcPr>
          <w:p w14:paraId="39FE6B16" w14:textId="77777777" w:rsidR="000C75EB" w:rsidRPr="002F1F64" w:rsidRDefault="000C75EB" w:rsidP="003C5222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705EEE6D" w14:textId="77777777" w:rsidR="000C75EB" w:rsidRPr="002F1F64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</w:tcPr>
          <w:p w14:paraId="04EDB7B9" w14:textId="77777777" w:rsidR="000C75EB" w:rsidRPr="002F1F64" w:rsidRDefault="000C75EB" w:rsidP="003C5222">
            <w:pPr>
              <w:pStyle w:val="a3"/>
              <w:tabs>
                <w:tab w:val="decimal" w:pos="1040"/>
              </w:tabs>
              <w:ind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2EADEBE1" w14:textId="77777777" w:rsidR="000C75EB" w:rsidRPr="002F1F64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613EEF01" w14:textId="77777777" w:rsidR="000C75EB" w:rsidRPr="002F1F64" w:rsidRDefault="000C75EB" w:rsidP="003C5222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4663D227" w14:textId="77777777" w:rsidR="000C75EB" w:rsidRPr="002F1F64" w:rsidRDefault="000C75EB" w:rsidP="003C522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7E82055F" w14:textId="77777777" w:rsidR="000C75EB" w:rsidRPr="002F1F64" w:rsidRDefault="000C75EB" w:rsidP="003C5222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</w:tr>
      <w:tr w:rsidR="000C75EB" w:rsidRPr="002F1F64" w14:paraId="7F1E72BE" w14:textId="77777777" w:rsidTr="003C5222">
        <w:trPr>
          <w:cantSplit/>
          <w:trHeight w:val="288"/>
        </w:trPr>
        <w:tc>
          <w:tcPr>
            <w:tcW w:w="2977" w:type="dxa"/>
          </w:tcPr>
          <w:p w14:paraId="08D098DB" w14:textId="77777777" w:rsidR="000C75EB" w:rsidRPr="002449B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2449B0">
              <w:rPr>
                <w:rFonts w:ascii="Angsana New" w:hAnsi="Angsana New"/>
                <w:sz w:val="29"/>
                <w:szCs w:val="29"/>
                <w:cs/>
              </w:rPr>
              <w:t>ณ วันที่</w:t>
            </w:r>
            <w:r w:rsidRPr="002449B0">
              <w:rPr>
                <w:rFonts w:ascii="Angsana New" w:hAnsi="Angsana New"/>
                <w:sz w:val="29"/>
                <w:szCs w:val="29"/>
              </w:rPr>
              <w:t xml:space="preserve"> 1</w:t>
            </w:r>
            <w:r w:rsidRPr="002449B0">
              <w:rPr>
                <w:rFonts w:ascii="Angsana New" w:hAnsi="Angsana New"/>
                <w:sz w:val="29"/>
                <w:szCs w:val="29"/>
                <w:cs/>
              </w:rPr>
              <w:t xml:space="preserve"> มกราคม </w:t>
            </w:r>
            <w:r w:rsidRPr="002449B0">
              <w:rPr>
                <w:rFonts w:ascii="Angsana New" w:hAnsi="Angsana New"/>
                <w:sz w:val="29"/>
                <w:szCs w:val="29"/>
              </w:rPr>
              <w:t>256</w:t>
            </w:r>
            <w:r w:rsidRPr="002449B0">
              <w:rPr>
                <w:rFonts w:ascii="Angsana New" w:hAnsi="Angsana New"/>
                <w:sz w:val="29"/>
                <w:szCs w:val="29"/>
                <w:lang w:val="en-GB"/>
              </w:rPr>
              <w:t>6</w:t>
            </w:r>
          </w:p>
        </w:tc>
        <w:tc>
          <w:tcPr>
            <w:tcW w:w="1476" w:type="dxa"/>
          </w:tcPr>
          <w:p w14:paraId="4584C0DB" w14:textId="77777777" w:rsidR="000C75EB" w:rsidRPr="002449B0" w:rsidRDefault="000C75EB" w:rsidP="003C5222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449B0">
              <w:rPr>
                <w:rFonts w:ascii="Angsana New" w:hAnsi="Angsana New"/>
                <w:sz w:val="29"/>
                <w:szCs w:val="29"/>
                <w:lang w:val="en-US"/>
              </w:rPr>
              <w:t>281,677</w:t>
            </w:r>
          </w:p>
        </w:tc>
        <w:tc>
          <w:tcPr>
            <w:tcW w:w="242" w:type="dxa"/>
            <w:vAlign w:val="bottom"/>
          </w:tcPr>
          <w:p w14:paraId="10E76D59" w14:textId="77777777" w:rsidR="000C75EB" w:rsidRPr="002449B0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34" w:type="dxa"/>
          </w:tcPr>
          <w:p w14:paraId="195AB65E" w14:textId="77777777" w:rsidR="000C75EB" w:rsidRPr="002449B0" w:rsidRDefault="000C75EB" w:rsidP="003C5222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449B0">
              <w:rPr>
                <w:rFonts w:ascii="Angsana New" w:hAnsi="Angsana New"/>
                <w:sz w:val="29"/>
                <w:szCs w:val="29"/>
                <w:lang w:val="en-US"/>
              </w:rPr>
              <w:t>319,743</w:t>
            </w:r>
          </w:p>
        </w:tc>
        <w:tc>
          <w:tcPr>
            <w:tcW w:w="270" w:type="dxa"/>
            <w:vAlign w:val="bottom"/>
          </w:tcPr>
          <w:p w14:paraId="4812EF1E" w14:textId="77777777" w:rsidR="000C75EB" w:rsidRPr="002449B0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196C29DE" w14:textId="77777777" w:rsidR="000C75EB" w:rsidRPr="002449B0" w:rsidRDefault="000C75EB" w:rsidP="003C5222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449B0">
              <w:rPr>
                <w:rFonts w:ascii="Angsana New" w:hAnsi="Angsana New"/>
                <w:sz w:val="29"/>
                <w:szCs w:val="29"/>
                <w:lang w:val="en-US"/>
              </w:rPr>
              <w:t>408,198</w:t>
            </w:r>
          </w:p>
        </w:tc>
        <w:tc>
          <w:tcPr>
            <w:tcW w:w="270" w:type="dxa"/>
          </w:tcPr>
          <w:p w14:paraId="658EE690" w14:textId="77777777" w:rsidR="000C75EB" w:rsidRPr="002449B0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36301601" w14:textId="77777777" w:rsidR="000C75EB" w:rsidRPr="002449B0" w:rsidRDefault="000C75EB" w:rsidP="003C5222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449B0">
              <w:rPr>
                <w:rFonts w:ascii="Angsana New" w:hAnsi="Angsana New"/>
                <w:sz w:val="29"/>
                <w:szCs w:val="29"/>
                <w:lang w:val="en-US"/>
              </w:rPr>
              <w:t>27,305</w:t>
            </w:r>
          </w:p>
        </w:tc>
        <w:tc>
          <w:tcPr>
            <w:tcW w:w="270" w:type="dxa"/>
          </w:tcPr>
          <w:p w14:paraId="6DC8E938" w14:textId="77777777" w:rsidR="000C75EB" w:rsidRPr="002449B0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14:paraId="4FA806C6" w14:textId="77777777" w:rsidR="000C75EB" w:rsidRPr="002449B0" w:rsidRDefault="000C75EB" w:rsidP="003C5222">
            <w:pPr>
              <w:pStyle w:val="a3"/>
              <w:tabs>
                <w:tab w:val="decimal" w:pos="1040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449B0">
              <w:rPr>
                <w:rFonts w:ascii="Angsana New" w:hAnsi="Angsana New"/>
                <w:sz w:val="29"/>
                <w:szCs w:val="29"/>
                <w:lang w:val="en-US"/>
              </w:rPr>
              <w:t>45,708</w:t>
            </w:r>
          </w:p>
        </w:tc>
        <w:tc>
          <w:tcPr>
            <w:tcW w:w="270" w:type="dxa"/>
          </w:tcPr>
          <w:p w14:paraId="7C18B676" w14:textId="77777777" w:rsidR="000C75EB" w:rsidRPr="002449B0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B1CD995" w14:textId="77777777" w:rsidR="000C75EB" w:rsidRPr="002449B0" w:rsidRDefault="000C75EB" w:rsidP="003C5222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449B0">
              <w:rPr>
                <w:rFonts w:ascii="Angsana New" w:hAnsi="Angsana New"/>
                <w:sz w:val="29"/>
                <w:szCs w:val="29"/>
                <w:lang w:val="en-US"/>
              </w:rPr>
              <w:t>26,444</w:t>
            </w:r>
          </w:p>
        </w:tc>
        <w:tc>
          <w:tcPr>
            <w:tcW w:w="270" w:type="dxa"/>
          </w:tcPr>
          <w:p w14:paraId="7CD407C3" w14:textId="77777777" w:rsidR="000C75EB" w:rsidRPr="002449B0" w:rsidRDefault="000C75EB" w:rsidP="003C522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D3AAD7C" w14:textId="77777777" w:rsidR="000C75EB" w:rsidRPr="002449B0" w:rsidRDefault="000C75EB" w:rsidP="003C5222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449B0">
              <w:rPr>
                <w:rFonts w:ascii="Angsana New" w:hAnsi="Angsana New"/>
                <w:sz w:val="29"/>
                <w:szCs w:val="29"/>
                <w:lang w:val="en-US"/>
              </w:rPr>
              <w:t>1,109,075</w:t>
            </w:r>
          </w:p>
        </w:tc>
      </w:tr>
      <w:tr w:rsidR="000C75EB" w:rsidRPr="004D1F50" w14:paraId="0C16A198" w14:textId="77777777" w:rsidTr="00F57580">
        <w:trPr>
          <w:cantSplit/>
          <w:trHeight w:val="288"/>
        </w:trPr>
        <w:tc>
          <w:tcPr>
            <w:tcW w:w="2977" w:type="dxa"/>
          </w:tcPr>
          <w:p w14:paraId="4E24D73D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476" w:type="dxa"/>
            <w:shd w:val="clear" w:color="auto" w:fill="auto"/>
          </w:tcPr>
          <w:p w14:paraId="76620E82" w14:textId="3A5A20AC" w:rsidR="000C75EB" w:rsidRPr="004D1F50" w:rsidRDefault="00FB4781" w:rsidP="003C5222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2AD378C7" w14:textId="77777777" w:rsidR="000C75EB" w:rsidRPr="004D1F50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0DCD4556" w14:textId="758FC79F" w:rsidR="000C75EB" w:rsidRPr="004D1F50" w:rsidRDefault="00FB4781" w:rsidP="003C5222">
            <w:pPr>
              <w:pStyle w:val="a3"/>
              <w:tabs>
                <w:tab w:val="decimal" w:pos="89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E99BF5" w14:textId="77777777" w:rsidR="000C75EB" w:rsidRPr="004D1F50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B10C3D3" w14:textId="776488EF" w:rsidR="000C75EB" w:rsidRPr="004D1F50" w:rsidRDefault="00FB4781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2,912</w:t>
            </w:r>
          </w:p>
        </w:tc>
        <w:tc>
          <w:tcPr>
            <w:tcW w:w="270" w:type="dxa"/>
            <w:shd w:val="clear" w:color="auto" w:fill="auto"/>
          </w:tcPr>
          <w:p w14:paraId="6D352382" w14:textId="77777777" w:rsidR="000C75EB" w:rsidRPr="004D1F50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AA0125C" w14:textId="17C3A2BC" w:rsidR="000C75EB" w:rsidRPr="004D1F50" w:rsidRDefault="00FB4781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1,607</w:t>
            </w:r>
          </w:p>
        </w:tc>
        <w:tc>
          <w:tcPr>
            <w:tcW w:w="270" w:type="dxa"/>
            <w:shd w:val="clear" w:color="auto" w:fill="auto"/>
          </w:tcPr>
          <w:p w14:paraId="59ED2F0F" w14:textId="77777777" w:rsidR="000C75EB" w:rsidRPr="004D1F50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B3331E8" w14:textId="5C5B987D" w:rsidR="000C75EB" w:rsidRPr="004D1F50" w:rsidRDefault="00FB4781" w:rsidP="003C5222">
            <w:pPr>
              <w:pStyle w:val="a3"/>
              <w:tabs>
                <w:tab w:val="decimal" w:pos="777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0E7ADA" w14:textId="77777777" w:rsidR="000C75EB" w:rsidRPr="004D1F50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48BFADA" w14:textId="17C6CD04" w:rsidR="000C75EB" w:rsidRPr="004D1F50" w:rsidRDefault="00F57580" w:rsidP="003C522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22,95</w:t>
            </w:r>
            <w:r w:rsidR="00F61DF1">
              <w:rPr>
                <w:rFonts w:ascii="Angsana New" w:hAnsi="Angsana New"/>
                <w:sz w:val="29"/>
                <w:szCs w:val="29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9234833" w14:textId="77777777" w:rsidR="000C75EB" w:rsidRPr="004D1F50" w:rsidRDefault="000C75EB" w:rsidP="003C522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9959F8C" w14:textId="6522494D" w:rsidR="000C75EB" w:rsidRPr="004D1F50" w:rsidRDefault="00F57580" w:rsidP="003C522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27,47</w:t>
            </w:r>
            <w:r w:rsidR="00F61DF1">
              <w:rPr>
                <w:rFonts w:ascii="Angsana New" w:hAnsi="Angsana New"/>
                <w:sz w:val="29"/>
                <w:szCs w:val="29"/>
                <w:lang w:val="en-US"/>
              </w:rPr>
              <w:t>3</w:t>
            </w:r>
          </w:p>
        </w:tc>
      </w:tr>
      <w:tr w:rsidR="000C75EB" w:rsidRPr="004D1F50" w14:paraId="40127B93" w14:textId="77777777" w:rsidTr="00F57580">
        <w:trPr>
          <w:cantSplit/>
          <w:trHeight w:val="288"/>
        </w:trPr>
        <w:tc>
          <w:tcPr>
            <w:tcW w:w="2977" w:type="dxa"/>
          </w:tcPr>
          <w:p w14:paraId="5B41EEA0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โอน</w:t>
            </w:r>
          </w:p>
        </w:tc>
        <w:tc>
          <w:tcPr>
            <w:tcW w:w="1476" w:type="dxa"/>
            <w:shd w:val="clear" w:color="auto" w:fill="auto"/>
          </w:tcPr>
          <w:p w14:paraId="0B6C68FD" w14:textId="2EA44C2A" w:rsidR="000C75EB" w:rsidRPr="004D1F50" w:rsidRDefault="00FB4781" w:rsidP="003C5222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90464DC" w14:textId="77777777" w:rsidR="000C75EB" w:rsidRPr="004D1F50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189E398B" w14:textId="1A92DFFE" w:rsidR="000C75EB" w:rsidRPr="004D1F50" w:rsidRDefault="00FB4781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4,861</w:t>
            </w:r>
          </w:p>
        </w:tc>
        <w:tc>
          <w:tcPr>
            <w:tcW w:w="270" w:type="dxa"/>
            <w:shd w:val="clear" w:color="auto" w:fill="auto"/>
          </w:tcPr>
          <w:p w14:paraId="09125960" w14:textId="77777777" w:rsidR="000C75EB" w:rsidRPr="004D1F50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FFB5D1E" w14:textId="31484CDC" w:rsidR="000C75EB" w:rsidRPr="004D1F50" w:rsidRDefault="00FB4781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18,420</w:t>
            </w:r>
          </w:p>
        </w:tc>
        <w:tc>
          <w:tcPr>
            <w:tcW w:w="270" w:type="dxa"/>
            <w:shd w:val="clear" w:color="auto" w:fill="auto"/>
          </w:tcPr>
          <w:p w14:paraId="093005F1" w14:textId="77777777" w:rsidR="000C75EB" w:rsidRPr="004D1F50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260B151" w14:textId="54611174" w:rsidR="000C75EB" w:rsidRPr="004D1F50" w:rsidRDefault="00FB4781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619</w:t>
            </w:r>
          </w:p>
        </w:tc>
        <w:tc>
          <w:tcPr>
            <w:tcW w:w="270" w:type="dxa"/>
            <w:shd w:val="clear" w:color="auto" w:fill="auto"/>
          </w:tcPr>
          <w:p w14:paraId="227F1DD6" w14:textId="77777777" w:rsidR="000C75EB" w:rsidRPr="004D1F50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1A85112" w14:textId="40F5E4B4" w:rsidR="000C75EB" w:rsidRPr="004D1F50" w:rsidRDefault="00FB4781" w:rsidP="003C5222">
            <w:pPr>
              <w:pStyle w:val="a3"/>
              <w:tabs>
                <w:tab w:val="decimal" w:pos="777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3AC71A" w14:textId="77777777" w:rsidR="000C75EB" w:rsidRPr="004D1F50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6F506B1" w14:textId="2D4A05E2" w:rsidR="000C75EB" w:rsidRPr="004D1F50" w:rsidRDefault="00F57580" w:rsidP="003C522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(23,900)</w:t>
            </w:r>
          </w:p>
        </w:tc>
        <w:tc>
          <w:tcPr>
            <w:tcW w:w="270" w:type="dxa"/>
            <w:shd w:val="clear" w:color="auto" w:fill="auto"/>
          </w:tcPr>
          <w:p w14:paraId="710E75E6" w14:textId="77777777" w:rsidR="000C75EB" w:rsidRPr="004D1F50" w:rsidRDefault="000C75EB" w:rsidP="003C522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2CDE68C" w14:textId="14B48A06" w:rsidR="000C75EB" w:rsidRPr="004D1F50" w:rsidRDefault="00F57580" w:rsidP="003C5222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</w:tr>
      <w:tr w:rsidR="000C75EB" w:rsidRPr="004D1F50" w14:paraId="78799D99" w14:textId="77777777" w:rsidTr="00F57580">
        <w:trPr>
          <w:cantSplit/>
          <w:trHeight w:val="288"/>
        </w:trPr>
        <w:tc>
          <w:tcPr>
            <w:tcW w:w="2977" w:type="dxa"/>
          </w:tcPr>
          <w:p w14:paraId="201B93C4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/>
                <w:sz w:val="29"/>
                <w:szCs w:val="29"/>
              </w:rPr>
              <w:t xml:space="preserve">/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5D00861E" w14:textId="700AAD63" w:rsidR="000C75EB" w:rsidRPr="004D1F50" w:rsidRDefault="00FB4781" w:rsidP="003C5222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8260469" w14:textId="77777777" w:rsidR="000C75EB" w:rsidRPr="004D1F50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65843657" w14:textId="0FA7C9F9" w:rsidR="000C75EB" w:rsidRPr="004D1F50" w:rsidRDefault="00FB4781" w:rsidP="003C5222">
            <w:pPr>
              <w:pStyle w:val="a3"/>
              <w:tabs>
                <w:tab w:val="decimal" w:pos="88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258DBC" w14:textId="77777777" w:rsidR="000C75EB" w:rsidRPr="004D1F50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BB2EE0" w14:textId="772E9EAD" w:rsidR="000C75EB" w:rsidRPr="004D1F50" w:rsidRDefault="00FB4781" w:rsidP="003C5222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(3,549)</w:t>
            </w:r>
          </w:p>
        </w:tc>
        <w:tc>
          <w:tcPr>
            <w:tcW w:w="270" w:type="dxa"/>
            <w:shd w:val="clear" w:color="auto" w:fill="auto"/>
          </w:tcPr>
          <w:p w14:paraId="13022F74" w14:textId="77777777" w:rsidR="000C75EB" w:rsidRPr="004D1F50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E33414" w14:textId="3CA67067" w:rsidR="000C75EB" w:rsidRPr="004D1F50" w:rsidRDefault="00FB4781" w:rsidP="003C5222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(88)</w:t>
            </w:r>
          </w:p>
        </w:tc>
        <w:tc>
          <w:tcPr>
            <w:tcW w:w="270" w:type="dxa"/>
            <w:shd w:val="clear" w:color="auto" w:fill="auto"/>
          </w:tcPr>
          <w:p w14:paraId="0851D34A" w14:textId="77777777" w:rsidR="000C75EB" w:rsidRPr="004D1F50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6236033" w14:textId="34CADDEF" w:rsidR="000C75EB" w:rsidRPr="004D1F50" w:rsidRDefault="00FB4781" w:rsidP="00FB4781">
            <w:pPr>
              <w:pStyle w:val="a3"/>
              <w:tabs>
                <w:tab w:val="decimal" w:pos="1040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(6,061)</w:t>
            </w:r>
          </w:p>
        </w:tc>
        <w:tc>
          <w:tcPr>
            <w:tcW w:w="270" w:type="dxa"/>
            <w:shd w:val="clear" w:color="auto" w:fill="auto"/>
          </w:tcPr>
          <w:p w14:paraId="562E65B5" w14:textId="77777777" w:rsidR="000C75EB" w:rsidRPr="004D1F50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D00C125" w14:textId="0BD06C3F" w:rsidR="000C75EB" w:rsidRPr="004D1F50" w:rsidRDefault="00F57580" w:rsidP="003C5222">
            <w:pPr>
              <w:pStyle w:val="a3"/>
              <w:tabs>
                <w:tab w:val="decimal" w:pos="79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FE93F7" w14:textId="77777777" w:rsidR="000C75EB" w:rsidRPr="004D1F50" w:rsidRDefault="000C75EB" w:rsidP="003C522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17F374F" w14:textId="3003A696" w:rsidR="000C75EB" w:rsidRPr="004D1F50" w:rsidRDefault="00F57580" w:rsidP="003C5222">
            <w:pPr>
              <w:pStyle w:val="a3"/>
              <w:tabs>
                <w:tab w:val="decimal" w:pos="106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(9,698)</w:t>
            </w:r>
          </w:p>
        </w:tc>
      </w:tr>
      <w:tr w:rsidR="000C75EB" w:rsidRPr="004D1F50" w14:paraId="52214339" w14:textId="77777777" w:rsidTr="00F57580">
        <w:trPr>
          <w:cantSplit/>
          <w:trHeight w:val="288"/>
        </w:trPr>
        <w:tc>
          <w:tcPr>
            <w:tcW w:w="2977" w:type="dxa"/>
          </w:tcPr>
          <w:p w14:paraId="6C9FF6DB" w14:textId="38ACA1EA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ณ วันที่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3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0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="006D7E86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กันยายน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E2E90" w14:textId="60CBF86A" w:rsidR="000C75EB" w:rsidRPr="000F5D5C" w:rsidRDefault="00FB4781" w:rsidP="003C5222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281,677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3DD1FA8" w14:textId="77777777" w:rsidR="000C75EB" w:rsidRPr="000F5D5C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144599" w14:textId="24AAC6DA" w:rsidR="000C75EB" w:rsidRPr="000F5D5C" w:rsidRDefault="00FB4781" w:rsidP="003C5222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324,604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BEE90E" w14:textId="77777777" w:rsidR="000C75EB" w:rsidRPr="000F5D5C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F9C31" w14:textId="5E108900" w:rsidR="000C75EB" w:rsidRPr="000F5D5C" w:rsidRDefault="00FB4781" w:rsidP="003C5222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425,981</w:t>
            </w:r>
          </w:p>
        </w:tc>
        <w:tc>
          <w:tcPr>
            <w:tcW w:w="270" w:type="dxa"/>
            <w:shd w:val="clear" w:color="auto" w:fill="auto"/>
          </w:tcPr>
          <w:p w14:paraId="24180966" w14:textId="77777777" w:rsidR="000C75EB" w:rsidRPr="000F5D5C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D62CC" w14:textId="54FE0A2D" w:rsidR="000C75EB" w:rsidRPr="000F5D5C" w:rsidRDefault="00FB4781" w:rsidP="003C5222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29,443</w:t>
            </w:r>
          </w:p>
        </w:tc>
        <w:tc>
          <w:tcPr>
            <w:tcW w:w="270" w:type="dxa"/>
            <w:shd w:val="clear" w:color="auto" w:fill="auto"/>
          </w:tcPr>
          <w:p w14:paraId="6D3416A8" w14:textId="77777777" w:rsidR="000C75EB" w:rsidRPr="000F5D5C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6101D" w14:textId="2D9CE202" w:rsidR="000C75EB" w:rsidRPr="000F5D5C" w:rsidRDefault="00FB4781" w:rsidP="003C5222">
            <w:pPr>
              <w:pStyle w:val="a3"/>
              <w:tabs>
                <w:tab w:val="decimal" w:pos="1040"/>
              </w:tabs>
              <w:ind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39,647</w:t>
            </w:r>
          </w:p>
        </w:tc>
        <w:tc>
          <w:tcPr>
            <w:tcW w:w="270" w:type="dxa"/>
            <w:shd w:val="clear" w:color="auto" w:fill="auto"/>
          </w:tcPr>
          <w:p w14:paraId="3AB4DD5C" w14:textId="77777777" w:rsidR="000C75EB" w:rsidRPr="000F5D5C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CEE70" w14:textId="4E664E7B" w:rsidR="000C75EB" w:rsidRPr="000F5D5C" w:rsidRDefault="00F57580" w:rsidP="003C5222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25,49</w:t>
            </w:r>
            <w:r w:rsidR="00F61DF1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A740B43" w14:textId="77777777" w:rsidR="000C75EB" w:rsidRPr="000F5D5C" w:rsidRDefault="000C75EB" w:rsidP="003C522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0FB9C" w14:textId="4594EB2B" w:rsidR="000C75EB" w:rsidRPr="000F5D5C" w:rsidRDefault="00F57580" w:rsidP="003C522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1,126,85</w:t>
            </w:r>
            <w:r w:rsidR="00F61DF1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0</w:t>
            </w:r>
          </w:p>
        </w:tc>
      </w:tr>
      <w:tr w:rsidR="000C75EB" w:rsidRPr="004D1F50" w14:paraId="32C0FC31" w14:textId="77777777" w:rsidTr="00F57580">
        <w:trPr>
          <w:cantSplit/>
          <w:trHeight w:val="288"/>
        </w:trPr>
        <w:tc>
          <w:tcPr>
            <w:tcW w:w="2977" w:type="dxa"/>
          </w:tcPr>
          <w:p w14:paraId="611CBA59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2625C911" w14:textId="77777777" w:rsidR="000C75EB" w:rsidRDefault="000C75EB" w:rsidP="003C5222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129F57C3" w14:textId="77777777" w:rsidR="000C75EB" w:rsidRPr="004D1F50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</w:tcPr>
          <w:p w14:paraId="05F68B5E" w14:textId="77777777" w:rsidR="000C75EB" w:rsidRDefault="000C75EB" w:rsidP="003C5222">
            <w:pPr>
              <w:pStyle w:val="a3"/>
              <w:tabs>
                <w:tab w:val="decimal" w:pos="88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E4D391D" w14:textId="77777777" w:rsidR="000C75EB" w:rsidRPr="004D1F50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94EE91" w14:textId="77777777" w:rsidR="000C75EB" w:rsidRDefault="000C75EB" w:rsidP="003C5222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3911322" w14:textId="77777777" w:rsidR="000C75EB" w:rsidRPr="004D1F50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97CCC1" w14:textId="77777777" w:rsidR="000C75EB" w:rsidRDefault="000C75EB" w:rsidP="003C5222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D96D3F1" w14:textId="77777777" w:rsidR="000C75EB" w:rsidRPr="004D1F50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E4D977F" w14:textId="77777777" w:rsidR="000C75EB" w:rsidRDefault="000C75EB" w:rsidP="003C5222">
            <w:pPr>
              <w:pStyle w:val="a3"/>
              <w:tabs>
                <w:tab w:val="decimal" w:pos="79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B9BFE5" w14:textId="77777777" w:rsidR="000C75EB" w:rsidRPr="004D1F50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E03AF73" w14:textId="77777777" w:rsidR="000C75EB" w:rsidRDefault="000C75EB" w:rsidP="003C5222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E6EA0E6" w14:textId="77777777" w:rsidR="000C75EB" w:rsidRPr="004D1F50" w:rsidRDefault="000C75EB" w:rsidP="003C522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51F7464" w14:textId="77777777" w:rsidR="000C75EB" w:rsidRDefault="000C75EB" w:rsidP="003C522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0C75EB" w:rsidRPr="004D1F50" w14:paraId="1093E5FF" w14:textId="77777777" w:rsidTr="00F57580">
        <w:trPr>
          <w:cantSplit/>
          <w:trHeight w:val="288"/>
        </w:trPr>
        <w:tc>
          <w:tcPr>
            <w:tcW w:w="2977" w:type="dxa"/>
          </w:tcPr>
          <w:p w14:paraId="3097B1CD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ค่าเสื่อมราคาสะสม</w:t>
            </w:r>
          </w:p>
        </w:tc>
        <w:tc>
          <w:tcPr>
            <w:tcW w:w="1476" w:type="dxa"/>
          </w:tcPr>
          <w:p w14:paraId="468CE2AF" w14:textId="77777777" w:rsidR="000C75EB" w:rsidRDefault="000C75EB" w:rsidP="003C5222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25E12BEB" w14:textId="77777777" w:rsidR="000C75EB" w:rsidRPr="004D1F50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4A5E8FC4" w14:textId="77777777" w:rsidR="000C75EB" w:rsidRDefault="000C75EB" w:rsidP="003C5222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8BE314A" w14:textId="77777777" w:rsidR="000C75EB" w:rsidRPr="004D1F50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375AA9E" w14:textId="77777777" w:rsidR="000C75EB" w:rsidRDefault="000C75EB" w:rsidP="003C5222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41F34DB" w14:textId="77777777" w:rsidR="000C75EB" w:rsidRPr="004D1F50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C3B9E02" w14:textId="77777777" w:rsidR="000C75EB" w:rsidRDefault="000C75EB" w:rsidP="003C5222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62994A8" w14:textId="77777777" w:rsidR="000C75EB" w:rsidRPr="004D1F50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438DA75" w14:textId="77777777" w:rsidR="000C75EB" w:rsidRDefault="000C75EB" w:rsidP="003C5222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42183C8" w14:textId="77777777" w:rsidR="000C75EB" w:rsidRPr="004D1F50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4C98239" w14:textId="77777777" w:rsidR="000C75EB" w:rsidRDefault="000C75EB" w:rsidP="003C5222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959421" w14:textId="77777777" w:rsidR="000C75EB" w:rsidRPr="004D1F50" w:rsidRDefault="000C75EB" w:rsidP="003C522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260A482" w14:textId="77777777" w:rsidR="000C75EB" w:rsidRDefault="000C75EB" w:rsidP="003C5222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0C75EB" w:rsidRPr="004D1F50" w14:paraId="04ED0994" w14:textId="77777777" w:rsidTr="003C5222">
        <w:trPr>
          <w:cantSplit/>
          <w:trHeight w:val="288"/>
        </w:trPr>
        <w:tc>
          <w:tcPr>
            <w:tcW w:w="2977" w:type="dxa"/>
          </w:tcPr>
          <w:p w14:paraId="14EB2827" w14:textId="77777777" w:rsidR="000C75EB" w:rsidRPr="002449B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2449B0">
              <w:rPr>
                <w:rFonts w:ascii="Angsana New" w:hAnsi="Angsana New"/>
                <w:sz w:val="29"/>
                <w:szCs w:val="29"/>
                <w:cs/>
              </w:rPr>
              <w:t>ณ วันที่</w:t>
            </w:r>
            <w:r w:rsidRPr="002449B0">
              <w:rPr>
                <w:rFonts w:ascii="Angsana New" w:hAnsi="Angsana New"/>
                <w:sz w:val="29"/>
                <w:szCs w:val="29"/>
              </w:rPr>
              <w:t xml:space="preserve"> 1</w:t>
            </w:r>
            <w:r w:rsidRPr="002449B0">
              <w:rPr>
                <w:rFonts w:ascii="Angsana New" w:hAnsi="Angsana New"/>
                <w:sz w:val="29"/>
                <w:szCs w:val="29"/>
                <w:cs/>
              </w:rPr>
              <w:t xml:space="preserve"> มกราคม </w:t>
            </w:r>
            <w:r w:rsidRPr="002449B0">
              <w:rPr>
                <w:rFonts w:ascii="Angsana New" w:hAnsi="Angsana New"/>
                <w:sz w:val="29"/>
                <w:szCs w:val="29"/>
              </w:rPr>
              <w:t>256</w:t>
            </w:r>
            <w:r w:rsidRPr="002449B0">
              <w:rPr>
                <w:rFonts w:ascii="Angsana New" w:hAnsi="Angsana New"/>
                <w:sz w:val="29"/>
                <w:szCs w:val="29"/>
                <w:lang w:val="en-GB"/>
              </w:rPr>
              <w:t>6</w:t>
            </w:r>
          </w:p>
        </w:tc>
        <w:tc>
          <w:tcPr>
            <w:tcW w:w="1476" w:type="dxa"/>
            <w:shd w:val="clear" w:color="auto" w:fill="auto"/>
          </w:tcPr>
          <w:p w14:paraId="1C7022B5" w14:textId="77777777" w:rsidR="000C75EB" w:rsidRPr="002449B0" w:rsidRDefault="000C75EB" w:rsidP="003C5222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449B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4F0389F" w14:textId="77777777" w:rsidR="000C75EB" w:rsidRPr="002449B0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5EB8EE72" w14:textId="77777777" w:rsidR="000C75EB" w:rsidRPr="002449B0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449B0">
              <w:rPr>
                <w:rFonts w:ascii="Angsana New" w:hAnsi="Angsana New"/>
                <w:sz w:val="29"/>
                <w:szCs w:val="29"/>
                <w:lang w:val="en-US"/>
              </w:rPr>
              <w:t>90,666</w:t>
            </w:r>
          </w:p>
        </w:tc>
        <w:tc>
          <w:tcPr>
            <w:tcW w:w="270" w:type="dxa"/>
            <w:shd w:val="clear" w:color="auto" w:fill="auto"/>
          </w:tcPr>
          <w:p w14:paraId="77A07E93" w14:textId="77777777" w:rsidR="000C75EB" w:rsidRPr="002449B0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324D492" w14:textId="77777777" w:rsidR="000C75EB" w:rsidRPr="002449B0" w:rsidRDefault="000C75EB" w:rsidP="003C5222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449B0">
              <w:rPr>
                <w:rFonts w:ascii="Angsana New" w:hAnsi="Angsana New"/>
                <w:sz w:val="29"/>
                <w:szCs w:val="29"/>
                <w:lang w:val="en-US"/>
              </w:rPr>
              <w:t>181,286</w:t>
            </w:r>
          </w:p>
        </w:tc>
        <w:tc>
          <w:tcPr>
            <w:tcW w:w="270" w:type="dxa"/>
            <w:shd w:val="clear" w:color="auto" w:fill="auto"/>
          </w:tcPr>
          <w:p w14:paraId="16FBD8F5" w14:textId="77777777" w:rsidR="000C75EB" w:rsidRPr="002449B0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6BEE267" w14:textId="77777777" w:rsidR="000C75EB" w:rsidRPr="002449B0" w:rsidRDefault="000C75EB" w:rsidP="003C5222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449B0">
              <w:rPr>
                <w:rFonts w:ascii="Angsana New" w:hAnsi="Angsana New"/>
                <w:sz w:val="29"/>
                <w:szCs w:val="29"/>
                <w:lang w:val="en-US"/>
              </w:rPr>
              <w:t>15,251</w:t>
            </w:r>
          </w:p>
        </w:tc>
        <w:tc>
          <w:tcPr>
            <w:tcW w:w="270" w:type="dxa"/>
            <w:shd w:val="clear" w:color="auto" w:fill="auto"/>
          </w:tcPr>
          <w:p w14:paraId="74007A7B" w14:textId="77777777" w:rsidR="000C75EB" w:rsidRPr="002449B0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167C48F" w14:textId="77777777" w:rsidR="000C75EB" w:rsidRPr="002449B0" w:rsidRDefault="000C75EB" w:rsidP="003C5222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449B0">
              <w:rPr>
                <w:rFonts w:ascii="Angsana New" w:hAnsi="Angsana New"/>
                <w:sz w:val="29"/>
                <w:szCs w:val="29"/>
                <w:lang w:val="en-US"/>
              </w:rPr>
              <w:t>41,154</w:t>
            </w:r>
          </w:p>
        </w:tc>
        <w:tc>
          <w:tcPr>
            <w:tcW w:w="270" w:type="dxa"/>
            <w:shd w:val="clear" w:color="auto" w:fill="auto"/>
          </w:tcPr>
          <w:p w14:paraId="14EC6FCD" w14:textId="77777777" w:rsidR="000C75EB" w:rsidRPr="002449B0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D89DABF" w14:textId="77777777" w:rsidR="000C75EB" w:rsidRPr="002449B0" w:rsidRDefault="000C75EB" w:rsidP="003C5222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449B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99B1F8" w14:textId="77777777" w:rsidR="000C75EB" w:rsidRPr="002449B0" w:rsidRDefault="000C75EB" w:rsidP="003C522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F4D561A" w14:textId="77777777" w:rsidR="000C75EB" w:rsidRPr="002449B0" w:rsidRDefault="000C75EB" w:rsidP="003C5222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449B0">
              <w:rPr>
                <w:rFonts w:ascii="Angsana New" w:hAnsi="Angsana New"/>
                <w:sz w:val="29"/>
                <w:szCs w:val="29"/>
                <w:lang w:val="en-US"/>
              </w:rPr>
              <w:t>328,357</w:t>
            </w:r>
          </w:p>
        </w:tc>
      </w:tr>
      <w:tr w:rsidR="000C75EB" w:rsidRPr="004D1F50" w14:paraId="685F19A4" w14:textId="77777777" w:rsidTr="00F57580">
        <w:trPr>
          <w:cantSplit/>
          <w:trHeight w:val="288"/>
        </w:trPr>
        <w:tc>
          <w:tcPr>
            <w:tcW w:w="2977" w:type="dxa"/>
          </w:tcPr>
          <w:p w14:paraId="1495160F" w14:textId="77777777" w:rsidR="000C75EB" w:rsidRPr="00F811D5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476" w:type="dxa"/>
            <w:shd w:val="clear" w:color="auto" w:fill="auto"/>
          </w:tcPr>
          <w:p w14:paraId="367C0621" w14:textId="0C05E882" w:rsidR="000C75EB" w:rsidRPr="00FB4781" w:rsidRDefault="00FB4781" w:rsidP="003C5222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FB4781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F04012B" w14:textId="77777777" w:rsidR="000C75EB" w:rsidRPr="004D1F50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67ADBF03" w14:textId="140F6418" w:rsidR="000C75EB" w:rsidRDefault="00FB4781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9,358</w:t>
            </w:r>
          </w:p>
        </w:tc>
        <w:tc>
          <w:tcPr>
            <w:tcW w:w="270" w:type="dxa"/>
            <w:shd w:val="clear" w:color="auto" w:fill="auto"/>
          </w:tcPr>
          <w:p w14:paraId="0F85C19D" w14:textId="77777777" w:rsidR="000C75EB" w:rsidRPr="004D1F50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961709D" w14:textId="43FE7718" w:rsidR="000C75EB" w:rsidRDefault="00FB4781" w:rsidP="003C5222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21,064</w:t>
            </w:r>
          </w:p>
        </w:tc>
        <w:tc>
          <w:tcPr>
            <w:tcW w:w="270" w:type="dxa"/>
            <w:shd w:val="clear" w:color="auto" w:fill="auto"/>
          </w:tcPr>
          <w:p w14:paraId="4A2A02F0" w14:textId="77777777" w:rsidR="000C75EB" w:rsidRPr="004D1F50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8BF8B1A" w14:textId="03CDB633" w:rsidR="000C75EB" w:rsidRPr="001C08C9" w:rsidRDefault="00FB4781" w:rsidP="003C5222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2,788</w:t>
            </w:r>
          </w:p>
        </w:tc>
        <w:tc>
          <w:tcPr>
            <w:tcW w:w="270" w:type="dxa"/>
            <w:shd w:val="clear" w:color="auto" w:fill="auto"/>
          </w:tcPr>
          <w:p w14:paraId="77483D15" w14:textId="77777777" w:rsidR="000C75EB" w:rsidRPr="004D1F50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95C4A43" w14:textId="6209E202" w:rsidR="000C75EB" w:rsidRDefault="00FB4781" w:rsidP="003C5222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2,847</w:t>
            </w:r>
          </w:p>
        </w:tc>
        <w:tc>
          <w:tcPr>
            <w:tcW w:w="270" w:type="dxa"/>
            <w:shd w:val="clear" w:color="auto" w:fill="auto"/>
          </w:tcPr>
          <w:p w14:paraId="5499BB17" w14:textId="77777777" w:rsidR="000C75EB" w:rsidRPr="004D1F50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8AB3786" w14:textId="74A662D4" w:rsidR="000C75EB" w:rsidRDefault="00F57580" w:rsidP="003C5222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7DE52C" w14:textId="77777777" w:rsidR="000C75EB" w:rsidRPr="004D1F50" w:rsidRDefault="000C75EB" w:rsidP="003C522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7CDAC7D" w14:textId="06A6C176" w:rsidR="000C75EB" w:rsidRDefault="00F57580" w:rsidP="003C5222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36,057</w:t>
            </w:r>
          </w:p>
        </w:tc>
      </w:tr>
      <w:tr w:rsidR="000C75EB" w:rsidRPr="004D1F50" w14:paraId="7850CC73" w14:textId="77777777" w:rsidTr="00F57580">
        <w:trPr>
          <w:cantSplit/>
          <w:trHeight w:val="288"/>
        </w:trPr>
        <w:tc>
          <w:tcPr>
            <w:tcW w:w="2977" w:type="dxa"/>
          </w:tcPr>
          <w:p w14:paraId="23678770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โอ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น</w:t>
            </w:r>
          </w:p>
        </w:tc>
        <w:tc>
          <w:tcPr>
            <w:tcW w:w="1476" w:type="dxa"/>
            <w:shd w:val="clear" w:color="auto" w:fill="auto"/>
          </w:tcPr>
          <w:p w14:paraId="55C3ABE1" w14:textId="59B56937" w:rsidR="000C75EB" w:rsidRPr="00FB4781" w:rsidRDefault="00FB4781" w:rsidP="003C5222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FB4781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EA5A88F" w14:textId="77777777" w:rsidR="000C75EB" w:rsidRPr="004D1F50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44405D47" w14:textId="4DB40F57" w:rsidR="000C75EB" w:rsidRPr="002F1F64" w:rsidRDefault="00FB4781" w:rsidP="00FB4781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1,036</w:t>
            </w:r>
          </w:p>
        </w:tc>
        <w:tc>
          <w:tcPr>
            <w:tcW w:w="270" w:type="dxa"/>
            <w:shd w:val="clear" w:color="auto" w:fill="auto"/>
          </w:tcPr>
          <w:p w14:paraId="744732C6" w14:textId="77777777" w:rsidR="000C75EB" w:rsidRPr="004D1F50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A73C8CB" w14:textId="11223CD6" w:rsidR="000C75EB" w:rsidRPr="001C08C9" w:rsidRDefault="00FB4781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(1,199)</w:t>
            </w:r>
          </w:p>
        </w:tc>
        <w:tc>
          <w:tcPr>
            <w:tcW w:w="270" w:type="dxa"/>
            <w:shd w:val="clear" w:color="auto" w:fill="auto"/>
          </w:tcPr>
          <w:p w14:paraId="76EAFF1E" w14:textId="77777777" w:rsidR="000C75EB" w:rsidRPr="001C08C9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04A06E7" w14:textId="3E1A021D" w:rsidR="000C75EB" w:rsidRPr="001C08C9" w:rsidRDefault="00FB4781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163</w:t>
            </w:r>
          </w:p>
        </w:tc>
        <w:tc>
          <w:tcPr>
            <w:tcW w:w="270" w:type="dxa"/>
            <w:shd w:val="clear" w:color="auto" w:fill="auto"/>
          </w:tcPr>
          <w:p w14:paraId="22F7A011" w14:textId="77777777" w:rsidR="000C75EB" w:rsidRPr="004D1F50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0C45EFB" w14:textId="486D02A0" w:rsidR="000C75EB" w:rsidRPr="00754EE4" w:rsidRDefault="00FB4781" w:rsidP="003C5222">
            <w:pPr>
              <w:pStyle w:val="a3"/>
              <w:tabs>
                <w:tab w:val="decimal" w:pos="777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7C7C81" w14:textId="77777777" w:rsidR="000C75EB" w:rsidRPr="00754EE4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AC138FB" w14:textId="2E2A46CB" w:rsidR="000C75EB" w:rsidRPr="00754EE4" w:rsidRDefault="00F57580" w:rsidP="003C5222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B3C00A" w14:textId="77777777" w:rsidR="000C75EB" w:rsidRPr="00754EE4" w:rsidRDefault="000C75EB" w:rsidP="003C522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7DB04B8" w14:textId="4658870F" w:rsidR="000C75EB" w:rsidRPr="00754EE4" w:rsidRDefault="00F57580" w:rsidP="003C5222">
            <w:pPr>
              <w:pStyle w:val="a3"/>
              <w:tabs>
                <w:tab w:val="decimal" w:pos="767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</w:tr>
      <w:tr w:rsidR="000C75EB" w:rsidRPr="004D1F50" w14:paraId="05BE1A06" w14:textId="77777777" w:rsidTr="00F57580">
        <w:trPr>
          <w:cantSplit/>
          <w:trHeight w:val="288"/>
        </w:trPr>
        <w:tc>
          <w:tcPr>
            <w:tcW w:w="2977" w:type="dxa"/>
          </w:tcPr>
          <w:p w14:paraId="4EC04E2A" w14:textId="77777777" w:rsidR="000C75EB" w:rsidRPr="005F2305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/>
                <w:sz w:val="29"/>
                <w:szCs w:val="29"/>
              </w:rPr>
              <w:t xml:space="preserve">/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42837ACC" w14:textId="1F924058" w:rsidR="000C75EB" w:rsidRPr="00FB4781" w:rsidRDefault="00FB4781" w:rsidP="003C5222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FB4781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90AC045" w14:textId="77777777" w:rsidR="000C75EB" w:rsidRPr="005F2305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3C7F00F1" w14:textId="1C33D5B9" w:rsidR="000C75EB" w:rsidRPr="005F2305" w:rsidRDefault="00FB4781" w:rsidP="003C5222">
            <w:pPr>
              <w:pStyle w:val="a3"/>
              <w:tabs>
                <w:tab w:val="decimal" w:pos="88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53EA46" w14:textId="77777777" w:rsidR="000C75EB" w:rsidRPr="005F2305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4F7FA3" w14:textId="2DC28724" w:rsidR="000C75EB" w:rsidRPr="005F2305" w:rsidRDefault="00FB4781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(1,452)</w:t>
            </w:r>
          </w:p>
        </w:tc>
        <w:tc>
          <w:tcPr>
            <w:tcW w:w="270" w:type="dxa"/>
            <w:shd w:val="clear" w:color="auto" w:fill="auto"/>
          </w:tcPr>
          <w:p w14:paraId="61E03B99" w14:textId="77777777" w:rsidR="000C75EB" w:rsidRPr="005F2305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5B3CF0" w14:textId="0F471F32" w:rsidR="000C75EB" w:rsidRPr="001C08C9" w:rsidRDefault="00FB4781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(80)</w:t>
            </w:r>
          </w:p>
        </w:tc>
        <w:tc>
          <w:tcPr>
            <w:tcW w:w="270" w:type="dxa"/>
            <w:shd w:val="clear" w:color="auto" w:fill="auto"/>
          </w:tcPr>
          <w:p w14:paraId="313DBF1F" w14:textId="77777777" w:rsidR="000C75EB" w:rsidRPr="005F2305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8D9CC86" w14:textId="175EE140" w:rsidR="000C75EB" w:rsidRPr="005F2305" w:rsidRDefault="00FB4781" w:rsidP="00FB4781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(6,06</w:t>
            </w:r>
            <w:r w:rsidR="00F57580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>
              <w:rPr>
                <w:rFonts w:ascii="Angsana New" w:hAnsi="Angsana New"/>
                <w:sz w:val="29"/>
                <w:szCs w:val="29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687F65D" w14:textId="77777777" w:rsidR="000C75EB" w:rsidRPr="005F2305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90324C6" w14:textId="26EAA341" w:rsidR="000C75EB" w:rsidRPr="005F2305" w:rsidRDefault="00F57580" w:rsidP="003C5222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A6BBB6" w14:textId="77777777" w:rsidR="000C75EB" w:rsidRPr="005F2305" w:rsidRDefault="000C75EB" w:rsidP="003C522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F7C11A7" w14:textId="1A9CC5B7" w:rsidR="000C75EB" w:rsidRPr="005F2305" w:rsidRDefault="00F57580" w:rsidP="003C522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(7,593)</w:t>
            </w:r>
          </w:p>
        </w:tc>
      </w:tr>
      <w:tr w:rsidR="000C75EB" w:rsidRPr="004D1F50" w14:paraId="14B6AA43" w14:textId="77777777" w:rsidTr="00F57580">
        <w:trPr>
          <w:cantSplit/>
          <w:trHeight w:val="288"/>
        </w:trPr>
        <w:tc>
          <w:tcPr>
            <w:tcW w:w="2977" w:type="dxa"/>
          </w:tcPr>
          <w:p w14:paraId="68F91073" w14:textId="6B7EAC46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ณ วันที่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3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0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="006D7E86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กันยายน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8F56D" w14:textId="727E6258" w:rsidR="000C75EB" w:rsidRPr="00FB4781" w:rsidRDefault="00FB4781" w:rsidP="003C5222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FB4781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2AEC34C9" w14:textId="77777777" w:rsidR="000C75EB" w:rsidRPr="001C08C9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1C2DC" w14:textId="66487C53" w:rsidR="000C75EB" w:rsidRPr="001C08C9" w:rsidRDefault="00FB4781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101,060</w:t>
            </w:r>
          </w:p>
        </w:tc>
        <w:tc>
          <w:tcPr>
            <w:tcW w:w="270" w:type="dxa"/>
            <w:shd w:val="clear" w:color="auto" w:fill="auto"/>
          </w:tcPr>
          <w:p w14:paraId="388D4278" w14:textId="77777777" w:rsidR="000C75EB" w:rsidRPr="001C08C9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BD98D" w14:textId="4C0194B3" w:rsidR="000C75EB" w:rsidRPr="001C08C9" w:rsidRDefault="00FB4781" w:rsidP="003C5222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199,699</w:t>
            </w:r>
          </w:p>
        </w:tc>
        <w:tc>
          <w:tcPr>
            <w:tcW w:w="270" w:type="dxa"/>
            <w:shd w:val="clear" w:color="auto" w:fill="auto"/>
          </w:tcPr>
          <w:p w14:paraId="7915B589" w14:textId="77777777" w:rsidR="000C75EB" w:rsidRPr="001C08C9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23544" w14:textId="53FAECCF" w:rsidR="000C75EB" w:rsidRPr="001C08C9" w:rsidRDefault="00FB4781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18,122</w:t>
            </w:r>
          </w:p>
        </w:tc>
        <w:tc>
          <w:tcPr>
            <w:tcW w:w="270" w:type="dxa"/>
            <w:shd w:val="clear" w:color="auto" w:fill="auto"/>
          </w:tcPr>
          <w:p w14:paraId="11224C25" w14:textId="77777777" w:rsidR="000C75EB" w:rsidRPr="001C08C9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FE422" w14:textId="04CB0867" w:rsidR="000C75EB" w:rsidRPr="001C08C9" w:rsidRDefault="00FB4781" w:rsidP="003C522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37,94</w:t>
            </w:r>
            <w:r w:rsidR="00F57580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16FCB23" w14:textId="77777777" w:rsidR="000C75EB" w:rsidRPr="001C08C9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0CF03" w14:textId="1285AF5C" w:rsidR="000C75EB" w:rsidRPr="001C08C9" w:rsidRDefault="00F57580" w:rsidP="003C5222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A28300" w14:textId="77777777" w:rsidR="000C75EB" w:rsidRPr="001C08C9" w:rsidRDefault="000C75EB" w:rsidP="003C522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8879D5" w14:textId="2AF3A681" w:rsidR="000C75EB" w:rsidRPr="001C08C9" w:rsidRDefault="00F57580" w:rsidP="003C522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</w:t>
            </w:r>
            <w:r w:rsidR="00F61DF1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56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,821</w:t>
            </w:r>
          </w:p>
        </w:tc>
      </w:tr>
      <w:tr w:rsidR="000C75EB" w:rsidRPr="004D1F50" w14:paraId="4F4BCF82" w14:textId="77777777" w:rsidTr="00F57580">
        <w:trPr>
          <w:cantSplit/>
        </w:trPr>
        <w:tc>
          <w:tcPr>
            <w:tcW w:w="2977" w:type="dxa"/>
          </w:tcPr>
          <w:p w14:paraId="3EAE8390" w14:textId="77777777" w:rsidR="000C75EB" w:rsidRPr="004D1F50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47FA0022" w14:textId="77777777" w:rsidR="000C75EB" w:rsidRPr="005F2305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42" w:type="dxa"/>
          </w:tcPr>
          <w:p w14:paraId="5CE3E381" w14:textId="77777777" w:rsidR="000C75EB" w:rsidRPr="005F2305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2D9BACD2" w14:textId="77777777" w:rsidR="000C75EB" w:rsidRPr="005F2305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70" w:type="dxa"/>
          </w:tcPr>
          <w:p w14:paraId="4841CFC7" w14:textId="77777777" w:rsidR="000C75EB" w:rsidRPr="005F2305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CCD6D1" w14:textId="77777777" w:rsidR="000C75EB" w:rsidRPr="005F2305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70" w:type="dxa"/>
          </w:tcPr>
          <w:p w14:paraId="1059DB62" w14:textId="77777777" w:rsidR="000C75EB" w:rsidRPr="005F2305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41EEB4" w14:textId="77777777" w:rsidR="000C75EB" w:rsidRPr="005F2305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70" w:type="dxa"/>
          </w:tcPr>
          <w:p w14:paraId="166F60C3" w14:textId="77777777" w:rsidR="000C75EB" w:rsidRPr="005F2305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DFC57F" w14:textId="77777777" w:rsidR="000C75EB" w:rsidRPr="005F2305" w:rsidRDefault="000C75EB" w:rsidP="003C522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70" w:type="dxa"/>
          </w:tcPr>
          <w:p w14:paraId="28A87CDE" w14:textId="77777777" w:rsidR="000C75EB" w:rsidRPr="005F2305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2CB216B" w14:textId="77777777" w:rsidR="000C75EB" w:rsidRPr="005F2305" w:rsidRDefault="000C75EB" w:rsidP="003C522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5CDFEBB" w14:textId="77777777" w:rsidR="000C75EB" w:rsidRPr="005F2305" w:rsidRDefault="000C75EB" w:rsidP="003C522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AB2253F" w14:textId="77777777" w:rsidR="000C75EB" w:rsidRPr="005F2305" w:rsidRDefault="000C75EB" w:rsidP="003C522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</w:tr>
      <w:tr w:rsidR="000C75EB" w:rsidRPr="004C5BFB" w14:paraId="3AE9B12C" w14:textId="77777777" w:rsidTr="00F57580">
        <w:trPr>
          <w:cantSplit/>
        </w:trPr>
        <w:tc>
          <w:tcPr>
            <w:tcW w:w="2977" w:type="dxa"/>
          </w:tcPr>
          <w:p w14:paraId="2A647E1A" w14:textId="77777777" w:rsidR="000C75EB" w:rsidRPr="004C5BFB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476" w:type="dxa"/>
          </w:tcPr>
          <w:p w14:paraId="6C46770C" w14:textId="77777777" w:rsidR="000C75EB" w:rsidRPr="004C5BFB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2"/>
                <w:szCs w:val="2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6651EBC3" w14:textId="77777777" w:rsidR="000C75EB" w:rsidRPr="004C5BFB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2"/>
                <w:szCs w:val="2"/>
                <w:lang w:val="en-US"/>
              </w:rPr>
            </w:pPr>
          </w:p>
        </w:tc>
        <w:tc>
          <w:tcPr>
            <w:tcW w:w="1434" w:type="dxa"/>
          </w:tcPr>
          <w:p w14:paraId="6FCE80F6" w14:textId="77777777" w:rsidR="000C75EB" w:rsidRPr="004C5BFB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2"/>
                <w:szCs w:val="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0365780" w14:textId="77777777" w:rsidR="000C75EB" w:rsidRPr="004C5BFB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2"/>
                <w:szCs w:val="2"/>
                <w:lang w:val="en-US"/>
              </w:rPr>
            </w:pPr>
          </w:p>
        </w:tc>
        <w:tc>
          <w:tcPr>
            <w:tcW w:w="1440" w:type="dxa"/>
          </w:tcPr>
          <w:p w14:paraId="1FC7A657" w14:textId="77777777" w:rsidR="000C75EB" w:rsidRPr="004C5BFB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2"/>
                <w:szCs w:val="2"/>
                <w:lang w:val="en-US"/>
              </w:rPr>
            </w:pPr>
          </w:p>
        </w:tc>
        <w:tc>
          <w:tcPr>
            <w:tcW w:w="270" w:type="dxa"/>
          </w:tcPr>
          <w:p w14:paraId="49450D1B" w14:textId="77777777" w:rsidR="000C75EB" w:rsidRPr="004C5BFB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2"/>
                <w:szCs w:val="2"/>
                <w:lang w:val="en-US" w:bidi="th-TH"/>
              </w:rPr>
            </w:pPr>
          </w:p>
        </w:tc>
        <w:tc>
          <w:tcPr>
            <w:tcW w:w="1440" w:type="dxa"/>
          </w:tcPr>
          <w:p w14:paraId="791492CE" w14:textId="77777777" w:rsidR="000C75EB" w:rsidRPr="004C5BFB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2"/>
                <w:szCs w:val="2"/>
                <w:lang w:val="en-US"/>
              </w:rPr>
            </w:pPr>
          </w:p>
        </w:tc>
        <w:tc>
          <w:tcPr>
            <w:tcW w:w="270" w:type="dxa"/>
          </w:tcPr>
          <w:p w14:paraId="2550EC69" w14:textId="77777777" w:rsidR="000C75EB" w:rsidRPr="004C5BFB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2"/>
                <w:szCs w:val="2"/>
                <w:lang w:val="en-US" w:bidi="th-TH"/>
              </w:rPr>
            </w:pPr>
          </w:p>
        </w:tc>
        <w:tc>
          <w:tcPr>
            <w:tcW w:w="1260" w:type="dxa"/>
          </w:tcPr>
          <w:p w14:paraId="2C8A507D" w14:textId="77777777" w:rsidR="000C75EB" w:rsidRPr="004C5BFB" w:rsidRDefault="000C75EB" w:rsidP="003C522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2"/>
                <w:szCs w:val="2"/>
                <w:lang w:val="en-US"/>
              </w:rPr>
            </w:pPr>
          </w:p>
        </w:tc>
        <w:tc>
          <w:tcPr>
            <w:tcW w:w="270" w:type="dxa"/>
          </w:tcPr>
          <w:p w14:paraId="513E84CE" w14:textId="77777777" w:rsidR="000C75EB" w:rsidRPr="004C5BFB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2"/>
                <w:szCs w:val="2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679B1EB" w14:textId="77777777" w:rsidR="000C75EB" w:rsidRPr="004C5BFB" w:rsidRDefault="000C75EB" w:rsidP="003C522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2"/>
                <w:szCs w:val="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5AB7177" w14:textId="77777777" w:rsidR="000C75EB" w:rsidRPr="004C5BFB" w:rsidRDefault="000C75EB" w:rsidP="003C522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2"/>
                <w:szCs w:val="2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D2CCE0D" w14:textId="77777777" w:rsidR="000C75EB" w:rsidRPr="004C5BFB" w:rsidRDefault="000C75EB" w:rsidP="003C522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2"/>
                <w:szCs w:val="2"/>
                <w:lang w:val="en-US"/>
              </w:rPr>
            </w:pPr>
          </w:p>
        </w:tc>
      </w:tr>
      <w:tr w:rsidR="000C75EB" w:rsidRPr="004C5BFB" w14:paraId="59B70AFC" w14:textId="77777777" w:rsidTr="003C5222">
        <w:trPr>
          <w:cantSplit/>
        </w:trPr>
        <w:tc>
          <w:tcPr>
            <w:tcW w:w="2977" w:type="dxa"/>
          </w:tcPr>
          <w:p w14:paraId="323EC6EB" w14:textId="77777777" w:rsidR="000C75EB" w:rsidRPr="004C5BFB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C5BFB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มูลค่าสุทธิทางบัญชี</w:t>
            </w:r>
          </w:p>
        </w:tc>
        <w:tc>
          <w:tcPr>
            <w:tcW w:w="1476" w:type="dxa"/>
          </w:tcPr>
          <w:p w14:paraId="2D61E85C" w14:textId="77777777" w:rsidR="000C75EB" w:rsidRPr="004C5BFB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2"/>
                <w:szCs w:val="2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201BD3BC" w14:textId="77777777" w:rsidR="000C75EB" w:rsidRPr="004C5BFB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2"/>
                <w:szCs w:val="2"/>
                <w:lang w:val="en-US"/>
              </w:rPr>
            </w:pPr>
          </w:p>
        </w:tc>
        <w:tc>
          <w:tcPr>
            <w:tcW w:w="1434" w:type="dxa"/>
          </w:tcPr>
          <w:p w14:paraId="6696A39E" w14:textId="77777777" w:rsidR="000C75EB" w:rsidRPr="004C5BFB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2"/>
                <w:szCs w:val="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C0FD9D0" w14:textId="77777777" w:rsidR="000C75EB" w:rsidRPr="004C5BFB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2"/>
                <w:szCs w:val="2"/>
                <w:lang w:val="en-US"/>
              </w:rPr>
            </w:pPr>
          </w:p>
        </w:tc>
        <w:tc>
          <w:tcPr>
            <w:tcW w:w="1440" w:type="dxa"/>
          </w:tcPr>
          <w:p w14:paraId="4723CC3D" w14:textId="77777777" w:rsidR="000C75EB" w:rsidRPr="004C5BFB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2"/>
                <w:szCs w:val="2"/>
                <w:lang w:val="en-US"/>
              </w:rPr>
            </w:pPr>
          </w:p>
        </w:tc>
        <w:tc>
          <w:tcPr>
            <w:tcW w:w="270" w:type="dxa"/>
          </w:tcPr>
          <w:p w14:paraId="435F2B88" w14:textId="77777777" w:rsidR="000C75EB" w:rsidRPr="004C5BFB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2"/>
                <w:szCs w:val="2"/>
                <w:lang w:val="en-US" w:bidi="th-TH"/>
              </w:rPr>
            </w:pPr>
          </w:p>
        </w:tc>
        <w:tc>
          <w:tcPr>
            <w:tcW w:w="1440" w:type="dxa"/>
          </w:tcPr>
          <w:p w14:paraId="3515E569" w14:textId="77777777" w:rsidR="000C75EB" w:rsidRPr="004C5BFB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2"/>
                <w:szCs w:val="2"/>
                <w:lang w:val="en-US"/>
              </w:rPr>
            </w:pPr>
          </w:p>
        </w:tc>
        <w:tc>
          <w:tcPr>
            <w:tcW w:w="270" w:type="dxa"/>
          </w:tcPr>
          <w:p w14:paraId="240EC14B" w14:textId="77777777" w:rsidR="000C75EB" w:rsidRPr="004C5BFB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2"/>
                <w:szCs w:val="2"/>
                <w:lang w:val="en-US" w:bidi="th-TH"/>
              </w:rPr>
            </w:pPr>
          </w:p>
        </w:tc>
        <w:tc>
          <w:tcPr>
            <w:tcW w:w="1260" w:type="dxa"/>
          </w:tcPr>
          <w:p w14:paraId="651A0D0C" w14:textId="77777777" w:rsidR="000C75EB" w:rsidRPr="004C5BFB" w:rsidRDefault="000C75EB" w:rsidP="003C522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2"/>
                <w:szCs w:val="2"/>
                <w:lang w:val="en-US"/>
              </w:rPr>
            </w:pPr>
          </w:p>
        </w:tc>
        <w:tc>
          <w:tcPr>
            <w:tcW w:w="270" w:type="dxa"/>
          </w:tcPr>
          <w:p w14:paraId="3373650B" w14:textId="77777777" w:rsidR="000C75EB" w:rsidRPr="004C5BFB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2"/>
                <w:szCs w:val="2"/>
                <w:lang w:val="en-US" w:bidi="th-TH"/>
              </w:rPr>
            </w:pPr>
          </w:p>
        </w:tc>
        <w:tc>
          <w:tcPr>
            <w:tcW w:w="1350" w:type="dxa"/>
          </w:tcPr>
          <w:p w14:paraId="6CF82F1C" w14:textId="77777777" w:rsidR="000C75EB" w:rsidRPr="004C5BFB" w:rsidRDefault="000C75EB" w:rsidP="003C522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2"/>
                <w:szCs w:val="2"/>
                <w:lang w:val="en-US"/>
              </w:rPr>
            </w:pPr>
          </w:p>
        </w:tc>
        <w:tc>
          <w:tcPr>
            <w:tcW w:w="270" w:type="dxa"/>
          </w:tcPr>
          <w:p w14:paraId="08343664" w14:textId="77777777" w:rsidR="000C75EB" w:rsidRPr="004C5BFB" w:rsidRDefault="000C75EB" w:rsidP="003C522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2"/>
                <w:szCs w:val="2"/>
                <w:lang w:val="en-US" w:bidi="th-TH"/>
              </w:rPr>
            </w:pPr>
          </w:p>
        </w:tc>
        <w:tc>
          <w:tcPr>
            <w:tcW w:w="1350" w:type="dxa"/>
          </w:tcPr>
          <w:p w14:paraId="56175F7C" w14:textId="77777777" w:rsidR="000C75EB" w:rsidRPr="004C5BFB" w:rsidRDefault="000C75EB" w:rsidP="003C522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2"/>
                <w:szCs w:val="2"/>
                <w:lang w:val="en-US"/>
              </w:rPr>
            </w:pPr>
          </w:p>
        </w:tc>
      </w:tr>
      <w:tr w:rsidR="000C75EB" w:rsidRPr="004D1F50" w14:paraId="4188F7AA" w14:textId="77777777" w:rsidTr="00D03EA9">
        <w:trPr>
          <w:cantSplit/>
        </w:trPr>
        <w:tc>
          <w:tcPr>
            <w:tcW w:w="2977" w:type="dxa"/>
          </w:tcPr>
          <w:p w14:paraId="5E2D57D0" w14:textId="6D89C482" w:rsidR="000C75EB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ณ วันที่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3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0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="00145ECC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กันยายน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1476" w:type="dxa"/>
            <w:shd w:val="clear" w:color="auto" w:fill="auto"/>
          </w:tcPr>
          <w:p w14:paraId="0C8EA07B" w14:textId="77777777" w:rsidR="000C75EB" w:rsidRPr="004D1F50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56AF40F6" w14:textId="77777777" w:rsidR="000C75EB" w:rsidRPr="004D1F50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1C5BF2A3" w14:textId="77777777" w:rsidR="000C75EB" w:rsidRPr="004D1F50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7825D1" w14:textId="77777777" w:rsidR="000C75EB" w:rsidRPr="004D1F50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24F8B28" w14:textId="77777777" w:rsidR="000C75EB" w:rsidRPr="004D1F50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9A5B45" w14:textId="77777777" w:rsidR="000C75EB" w:rsidRPr="004D1F50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CAC2276" w14:textId="77777777" w:rsidR="000C75EB" w:rsidRPr="004D1F50" w:rsidRDefault="000C75EB" w:rsidP="003C5222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B2CBC7" w14:textId="77777777" w:rsidR="000C75EB" w:rsidRPr="004D1F50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0407301" w14:textId="77777777" w:rsidR="000C75EB" w:rsidRPr="004D1F50" w:rsidRDefault="000C75EB" w:rsidP="003C5222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3889B72" w14:textId="77777777" w:rsidR="000C75EB" w:rsidRPr="004D1F50" w:rsidRDefault="000C75EB" w:rsidP="003C5222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AC03317" w14:textId="77777777" w:rsidR="000C75EB" w:rsidRPr="004D1F50" w:rsidRDefault="000C75EB" w:rsidP="003C522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74D6F0" w14:textId="77777777" w:rsidR="000C75EB" w:rsidRPr="004D1F50" w:rsidRDefault="000C75EB" w:rsidP="003C522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F66B05F" w14:textId="77777777" w:rsidR="000C75EB" w:rsidRPr="004D1F50" w:rsidRDefault="000C75EB" w:rsidP="003C5222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</w:tr>
      <w:tr w:rsidR="000C75EB" w:rsidRPr="004D1F50" w14:paraId="3419AC41" w14:textId="77777777" w:rsidTr="00061B30">
        <w:trPr>
          <w:cantSplit/>
          <w:trHeight w:val="477"/>
        </w:trPr>
        <w:tc>
          <w:tcPr>
            <w:tcW w:w="2977" w:type="dxa"/>
          </w:tcPr>
          <w:p w14:paraId="3E9215B7" w14:textId="77777777" w:rsidR="000C75EB" w:rsidRDefault="000C75EB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ภายใต้กรรมสิทธิ์ของบริษัท</w:t>
            </w:r>
          </w:p>
        </w:tc>
        <w:tc>
          <w:tcPr>
            <w:tcW w:w="1476" w:type="dxa"/>
            <w:tcBorders>
              <w:bottom w:val="double" w:sz="4" w:space="0" w:color="auto"/>
            </w:tcBorders>
            <w:shd w:val="clear" w:color="auto" w:fill="auto"/>
          </w:tcPr>
          <w:p w14:paraId="0557E8F9" w14:textId="1D903E16" w:rsidR="000C75EB" w:rsidRPr="009D595D" w:rsidRDefault="00061B30" w:rsidP="003C5222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281,677</w:t>
            </w:r>
          </w:p>
        </w:tc>
        <w:tc>
          <w:tcPr>
            <w:tcW w:w="242" w:type="dxa"/>
            <w:shd w:val="clear" w:color="auto" w:fill="auto"/>
          </w:tcPr>
          <w:p w14:paraId="1891439E" w14:textId="77777777" w:rsidR="000C75EB" w:rsidRPr="00515630" w:rsidRDefault="000C75EB" w:rsidP="003C5222">
            <w:pPr>
              <w:pStyle w:val="a3"/>
              <w:tabs>
                <w:tab w:val="decimal" w:pos="913"/>
              </w:tabs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34" w:type="dxa"/>
            <w:tcBorders>
              <w:bottom w:val="double" w:sz="4" w:space="0" w:color="auto"/>
            </w:tcBorders>
            <w:shd w:val="clear" w:color="auto" w:fill="auto"/>
          </w:tcPr>
          <w:p w14:paraId="17DBCFDB" w14:textId="69944ABB" w:rsidR="000C75EB" w:rsidRPr="00515630" w:rsidRDefault="00061B30" w:rsidP="003C5222">
            <w:pPr>
              <w:pStyle w:val="a3"/>
              <w:tabs>
                <w:tab w:val="decimal" w:pos="1212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223,544</w:t>
            </w:r>
          </w:p>
        </w:tc>
        <w:tc>
          <w:tcPr>
            <w:tcW w:w="270" w:type="dxa"/>
            <w:shd w:val="clear" w:color="auto" w:fill="auto"/>
          </w:tcPr>
          <w:p w14:paraId="66C1B4A9" w14:textId="77777777" w:rsidR="000C75EB" w:rsidRPr="00515630" w:rsidRDefault="000C75EB" w:rsidP="003C5222">
            <w:pPr>
              <w:pStyle w:val="a3"/>
              <w:tabs>
                <w:tab w:val="decimal" w:pos="913"/>
              </w:tabs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303CA8C3" w14:textId="6885B48E" w:rsidR="000C75EB" w:rsidRPr="00515630" w:rsidRDefault="00061B30" w:rsidP="003C5222">
            <w:pPr>
              <w:pStyle w:val="a3"/>
              <w:tabs>
                <w:tab w:val="decimal" w:pos="1226"/>
              </w:tabs>
              <w:ind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226,28</w:t>
            </w:r>
            <w:r w:rsidR="00606FE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22313DD" w14:textId="77777777" w:rsidR="000C75EB" w:rsidRPr="00515630" w:rsidRDefault="000C75EB" w:rsidP="003C522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8" w:right="-170"/>
              <w:jc w:val="right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36BDC2A7" w14:textId="2847D2DC" w:rsidR="000C75EB" w:rsidRPr="00515630" w:rsidRDefault="00061B30" w:rsidP="003C5222">
            <w:pPr>
              <w:pStyle w:val="a3"/>
              <w:tabs>
                <w:tab w:val="decimal" w:pos="1226"/>
              </w:tabs>
              <w:ind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11,321</w:t>
            </w:r>
          </w:p>
        </w:tc>
        <w:tc>
          <w:tcPr>
            <w:tcW w:w="270" w:type="dxa"/>
            <w:shd w:val="clear" w:color="auto" w:fill="auto"/>
          </w:tcPr>
          <w:p w14:paraId="28E15171" w14:textId="77777777" w:rsidR="000C75EB" w:rsidRPr="00515630" w:rsidRDefault="000C75EB" w:rsidP="003C522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8" w:right="-170"/>
              <w:jc w:val="right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6FE2E8B" w14:textId="5321BE2C" w:rsidR="000C75EB" w:rsidRPr="00515630" w:rsidRDefault="00061B30" w:rsidP="003C5222">
            <w:pPr>
              <w:pStyle w:val="a3"/>
              <w:tabs>
                <w:tab w:val="decimal" w:pos="1041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1,707</w:t>
            </w:r>
          </w:p>
        </w:tc>
        <w:tc>
          <w:tcPr>
            <w:tcW w:w="270" w:type="dxa"/>
            <w:shd w:val="clear" w:color="auto" w:fill="auto"/>
          </w:tcPr>
          <w:p w14:paraId="404C8A2D" w14:textId="77777777" w:rsidR="000C75EB" w:rsidRPr="00515630" w:rsidRDefault="000C75EB" w:rsidP="003C522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8" w:right="-170"/>
              <w:jc w:val="right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535DA79B" w14:textId="2D847514" w:rsidR="000C75EB" w:rsidRPr="00515630" w:rsidRDefault="00061B30" w:rsidP="003C5222">
            <w:pPr>
              <w:pStyle w:val="a3"/>
              <w:tabs>
                <w:tab w:val="decimal" w:pos="1055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25,49</w:t>
            </w:r>
            <w:r w:rsidR="00F61DF1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AF3B52F" w14:textId="77777777" w:rsidR="000C75EB" w:rsidRPr="00515630" w:rsidRDefault="000C75EB" w:rsidP="003C5222">
            <w:pPr>
              <w:pStyle w:val="acctfourfigures"/>
              <w:tabs>
                <w:tab w:val="clear" w:pos="765"/>
                <w:tab w:val="decimal" w:pos="913"/>
                <w:tab w:val="decimal" w:pos="1060"/>
              </w:tabs>
              <w:spacing w:line="240" w:lineRule="auto"/>
              <w:ind w:left="-108" w:right="-170"/>
              <w:jc w:val="right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27A97AE" w14:textId="7F8BF6D6" w:rsidR="000C75EB" w:rsidRPr="00515630" w:rsidRDefault="00061B30" w:rsidP="003C5222">
            <w:pPr>
              <w:pStyle w:val="a3"/>
              <w:tabs>
                <w:tab w:val="decimal" w:pos="106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770,0</w:t>
            </w:r>
            <w:r w:rsidR="00F61DF1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29</w:t>
            </w:r>
          </w:p>
        </w:tc>
      </w:tr>
    </w:tbl>
    <w:p w14:paraId="1DF11185" w14:textId="77777777" w:rsidR="00466AFC" w:rsidRPr="00C647FC" w:rsidRDefault="00466AFC" w:rsidP="00466A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81121D6" w14:textId="77777777" w:rsidR="00B556BE" w:rsidRDefault="00B556BE" w:rsidP="00B556B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  <w:lang w:bidi="th-TH"/>
        </w:rPr>
      </w:pPr>
      <w:r w:rsidRPr="003C4412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  <w:lang w:bidi="th-TH"/>
        </w:rPr>
        <w:t>การค้ำประกัน</w:t>
      </w:r>
    </w:p>
    <w:p w14:paraId="144BCB5D" w14:textId="77777777" w:rsidR="00B556BE" w:rsidRPr="009D595D" w:rsidRDefault="00B556BE" w:rsidP="00B556B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</w:pPr>
    </w:p>
    <w:p w14:paraId="4237C7C3" w14:textId="459E8F79" w:rsidR="00B556BE" w:rsidRDefault="00B556BE" w:rsidP="00B556B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eastAsia="x-none"/>
        </w:rPr>
        <w:sectPr w:rsidR="00B556BE" w:rsidSect="003B14F6">
          <w:pgSz w:w="16834" w:h="11909" w:orient="landscape" w:code="9"/>
          <w:pgMar w:top="1152" w:right="1267" w:bottom="1152" w:left="1166" w:header="720" w:footer="720" w:gutter="0"/>
          <w:cols w:space="720"/>
        </w:sectPr>
      </w:pPr>
      <w:r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ณ วันที่ </w:t>
      </w:r>
      <w:r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30 </w:t>
      </w:r>
      <w:r>
        <w:rPr>
          <w:rFonts w:asciiTheme="majorBidi" w:hAnsiTheme="majorBidi" w:cstheme="majorBidi" w:hint="cs"/>
          <w:spacing w:val="4"/>
          <w:sz w:val="30"/>
          <w:szCs w:val="30"/>
          <w:cs/>
          <w:lang w:val="en-US" w:bidi="th-TH"/>
        </w:rPr>
        <w:t xml:space="preserve">กันยายน </w:t>
      </w:r>
      <w:r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2566 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ที่ดิน และอาคารสิ่งปลูกสร้างของบริษัท ซึ่งมี</w:t>
      </w:r>
      <w:r w:rsidRPr="00BD1829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มูลค่าตาม</w:t>
      </w:r>
      <w:r w:rsidRPr="0033227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บัญชีจำนวน</w:t>
      </w:r>
      <w:r w:rsidRPr="0033227C">
        <w:rPr>
          <w:rFonts w:asciiTheme="majorBidi" w:hAnsiTheme="majorBidi" w:cstheme="majorBidi"/>
          <w:spacing w:val="4"/>
          <w:sz w:val="30"/>
          <w:szCs w:val="30"/>
          <w:lang w:bidi="th-TH"/>
        </w:rPr>
        <w:t xml:space="preserve"> </w:t>
      </w:r>
      <w:r w:rsidR="00816CEC" w:rsidRPr="0033227C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488.32</w:t>
      </w:r>
      <w:r w:rsidRPr="0033227C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 </w:t>
      </w:r>
      <w:r w:rsidRPr="0033227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ล้านบาท</w:t>
      </w:r>
      <w:r w:rsidRPr="0033227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3227C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(31 </w:t>
      </w:r>
      <w:r w:rsidRPr="0033227C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>ธันวาคม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 xml:space="preserve"> 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2565: </w:t>
      </w:r>
      <w:r w:rsidRPr="00142D4C">
        <w:rPr>
          <w:rFonts w:ascii="Angsana New" w:hAnsi="Angsana New"/>
          <w:i/>
          <w:iCs/>
          <w:spacing w:val="4"/>
          <w:sz w:val="30"/>
          <w:szCs w:val="30"/>
        </w:rPr>
        <w:t>453.07</w:t>
      </w:r>
      <w:r w:rsidRPr="00DE6B1A">
        <w:rPr>
          <w:rFonts w:ascii="Angsana New" w:hAnsi="Angsana New"/>
          <w:spacing w:val="4"/>
          <w:sz w:val="30"/>
          <w:szCs w:val="30"/>
        </w:rPr>
        <w:t xml:space="preserve"> 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>ล้านบาท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) </w:t>
      </w:r>
      <w:r w:rsidRPr="00DE6B1A">
        <w:rPr>
          <w:rFonts w:asciiTheme="majorBidi" w:hAnsiTheme="majorBidi" w:cstheme="majorBidi"/>
          <w:spacing w:val="8"/>
          <w:sz w:val="30"/>
          <w:szCs w:val="30"/>
          <w:cs/>
          <w:lang w:bidi="th-TH"/>
        </w:rPr>
        <w:t>ได้ถูกจดจำนองเพื่อเป็นหลักทรัพย์ค้ำประกันวงเงินสิ</w:t>
      </w:r>
      <w:r w:rsidRPr="008415FC">
        <w:rPr>
          <w:rFonts w:asciiTheme="majorBidi" w:hAnsiTheme="majorBidi" w:cstheme="majorBidi"/>
          <w:spacing w:val="8"/>
          <w:sz w:val="30"/>
          <w:szCs w:val="30"/>
          <w:cs/>
          <w:lang w:bidi="th-TH"/>
        </w:rPr>
        <w:t>นเชื่อของบริษัท</w:t>
      </w:r>
      <w:r w:rsidRPr="008415FC">
        <w:rPr>
          <w:rFonts w:asciiTheme="majorBidi" w:hAnsiTheme="majorBidi" w:cstheme="majorBidi"/>
          <w:spacing w:val="8"/>
          <w:sz w:val="30"/>
          <w:szCs w:val="30"/>
          <w:lang w:bidi="th-TH"/>
        </w:rPr>
        <w:t xml:space="preserve"> (</w:t>
      </w:r>
      <w:r w:rsidRPr="008415FC">
        <w:rPr>
          <w:rFonts w:asciiTheme="majorBidi" w:hAnsiTheme="majorBidi" w:cstheme="majorBidi" w:hint="cs"/>
          <w:spacing w:val="8"/>
          <w:sz w:val="30"/>
          <w:szCs w:val="30"/>
          <w:cs/>
          <w:lang w:bidi="th-TH"/>
        </w:rPr>
        <w:t>ดูหมายเหตุข้อ</w:t>
      </w:r>
      <w:r>
        <w:rPr>
          <w:rFonts w:asciiTheme="majorBidi" w:hAnsiTheme="majorBidi" w:cstheme="majorBidi"/>
          <w:spacing w:val="8"/>
          <w:sz w:val="30"/>
          <w:szCs w:val="30"/>
          <w:lang w:bidi="th-TH"/>
        </w:rPr>
        <w:t xml:space="preserve"> 5)</w:t>
      </w:r>
    </w:p>
    <w:p w14:paraId="3056C07B" w14:textId="1B1A730B" w:rsidR="00104C90" w:rsidRDefault="00D75BB6">
      <w:pPr>
        <w:pStyle w:val="Heading8"/>
        <w:numPr>
          <w:ilvl w:val="0"/>
          <w:numId w:val="16"/>
        </w:numPr>
        <w:tabs>
          <w:tab w:val="left" w:pos="540"/>
          <w:tab w:val="left" w:pos="882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647FC">
        <w:rPr>
          <w:rFonts w:asciiTheme="majorBidi" w:hAnsiTheme="majorBidi" w:cstheme="majorBidi"/>
          <w:sz w:val="30"/>
          <w:szCs w:val="30"/>
          <w:cs/>
          <w:lang w:val="en-US"/>
        </w:rPr>
        <w:t>หนี้สินที่มีภาระดอกเบี้ย</w:t>
      </w:r>
    </w:p>
    <w:p w14:paraId="60BC2E8F" w14:textId="77777777" w:rsidR="00355173" w:rsidRPr="00355173" w:rsidRDefault="00355173" w:rsidP="00355173">
      <w:pPr>
        <w:rPr>
          <w:lang w:eastAsia="x-none"/>
        </w:rPr>
      </w:pPr>
    </w:p>
    <w:tbl>
      <w:tblPr>
        <w:tblStyle w:val="TableGrid"/>
        <w:tblpPr w:leftFromText="180" w:rightFromText="180" w:vertAnchor="text" w:tblpX="450" w:tblpY="1"/>
        <w:tblOverlap w:val="never"/>
        <w:tblW w:w="92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070"/>
        <w:gridCol w:w="236"/>
        <w:gridCol w:w="1019"/>
        <w:gridCol w:w="236"/>
        <w:gridCol w:w="861"/>
        <w:gridCol w:w="236"/>
        <w:gridCol w:w="979"/>
        <w:gridCol w:w="236"/>
        <w:gridCol w:w="1016"/>
        <w:gridCol w:w="241"/>
        <w:gridCol w:w="891"/>
      </w:tblGrid>
      <w:tr w:rsidR="00355173" w:rsidRPr="00CA6781" w14:paraId="1919230D" w14:textId="77777777" w:rsidTr="003C5222">
        <w:trPr>
          <w:tblHeader/>
        </w:trPr>
        <w:tc>
          <w:tcPr>
            <w:tcW w:w="2250" w:type="dxa"/>
          </w:tcPr>
          <w:p w14:paraId="67B61623" w14:textId="77777777" w:rsidR="00355173" w:rsidRPr="00E20536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2" w:type="dxa"/>
            <w:gridSpan w:val="5"/>
            <w:vAlign w:val="bottom"/>
          </w:tcPr>
          <w:p w14:paraId="4F7C3C78" w14:textId="2D2CD49F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E779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bottom"/>
          </w:tcPr>
          <w:p w14:paraId="6C2895D1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" w:right="-110" w:firstLine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3" w:type="dxa"/>
            <w:gridSpan w:val="5"/>
            <w:vAlign w:val="bottom"/>
          </w:tcPr>
          <w:p w14:paraId="6C08650A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E779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55173" w:rsidRPr="00CA6781" w14:paraId="71C721A1" w14:textId="77777777" w:rsidTr="003C5222">
        <w:trPr>
          <w:tblHeader/>
        </w:trPr>
        <w:tc>
          <w:tcPr>
            <w:tcW w:w="2250" w:type="dxa"/>
          </w:tcPr>
          <w:p w14:paraId="74626B48" w14:textId="77777777" w:rsidR="00355173" w:rsidRPr="00CA6781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70" w:type="dxa"/>
            <w:vAlign w:val="bottom"/>
          </w:tcPr>
          <w:p w14:paraId="7EBAA6E2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59A12483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16028B89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AAFC75B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  <w:vAlign w:val="bottom"/>
          </w:tcPr>
          <w:p w14:paraId="447FDDED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7871AE47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3C37CA30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43545899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vAlign w:val="bottom"/>
          </w:tcPr>
          <w:p w14:paraId="15D7B229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</w:t>
            </w:r>
          </w:p>
          <w:p w14:paraId="0EDA9ACD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หลักประกัน</w:t>
            </w:r>
          </w:p>
        </w:tc>
        <w:tc>
          <w:tcPr>
            <w:tcW w:w="241" w:type="dxa"/>
            <w:vAlign w:val="bottom"/>
          </w:tcPr>
          <w:p w14:paraId="73715E05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1" w:type="dxa"/>
            <w:vAlign w:val="bottom"/>
          </w:tcPr>
          <w:p w14:paraId="5F30E4D1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355173" w:rsidRPr="00CA6781" w14:paraId="5830B5E5" w14:textId="77777777" w:rsidTr="003C5222">
        <w:trPr>
          <w:tblHeader/>
        </w:trPr>
        <w:tc>
          <w:tcPr>
            <w:tcW w:w="2250" w:type="dxa"/>
          </w:tcPr>
          <w:p w14:paraId="7F62196B" w14:textId="77777777" w:rsidR="00355173" w:rsidRPr="00CA6781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021" w:type="dxa"/>
            <w:gridSpan w:val="11"/>
          </w:tcPr>
          <w:p w14:paraId="7176087E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0E779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0E7799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355173" w:rsidRPr="00CA6781" w14:paraId="18B62568" w14:textId="77777777" w:rsidTr="00314AFB">
        <w:tc>
          <w:tcPr>
            <w:tcW w:w="2250" w:type="dxa"/>
          </w:tcPr>
          <w:p w14:paraId="5FBEF03A" w14:textId="77777777" w:rsidR="00355173" w:rsidRPr="000E7799" w:rsidRDefault="00355173" w:rsidP="003C5222">
            <w:pPr>
              <w:tabs>
                <w:tab w:val="clear" w:pos="227"/>
                <w:tab w:val="left" w:pos="162"/>
              </w:tabs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</w:t>
            </w:r>
            <w:r w:rsidRPr="000E7799">
              <w:rPr>
                <w:rFonts w:ascii="Angsana New" w:hAnsi="Angsana New"/>
                <w:sz w:val="28"/>
                <w:szCs w:val="28"/>
              </w:rPr>
              <w:br/>
            </w:r>
            <w:r w:rsidRPr="000E7799">
              <w:rPr>
                <w:rFonts w:ascii="Angsana New" w:hAnsi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3B12B956" w14:textId="15113A87" w:rsidR="00355173" w:rsidRPr="000E7799" w:rsidRDefault="002A35E6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  <w:r w:rsidR="005C5A7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270</w:t>
            </w:r>
          </w:p>
        </w:tc>
        <w:tc>
          <w:tcPr>
            <w:tcW w:w="236" w:type="dxa"/>
            <w:shd w:val="clear" w:color="auto" w:fill="auto"/>
          </w:tcPr>
          <w:p w14:paraId="585CF108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427427C1" w14:textId="77777777" w:rsidR="005C5A79" w:rsidRDefault="005C5A79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  <w:p w14:paraId="545955E4" w14:textId="7236FC26" w:rsidR="00355173" w:rsidRPr="000E7799" w:rsidRDefault="005C5A79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40FB2D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  <w:shd w:val="clear" w:color="auto" w:fill="auto"/>
          </w:tcPr>
          <w:p w14:paraId="32B39CA9" w14:textId="77777777" w:rsidR="005C5A79" w:rsidRDefault="005C5A79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  <w:p w14:paraId="5895A1F8" w14:textId="4AB9B038" w:rsidR="00355173" w:rsidRPr="000E7799" w:rsidRDefault="002A35E6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  <w:r w:rsidR="005C5A7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739A68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0F77687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0" w:hanging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/>
                <w:sz w:val="28"/>
                <w:szCs w:val="28"/>
              </w:rPr>
              <w:t>100,442</w:t>
            </w:r>
          </w:p>
        </w:tc>
        <w:tc>
          <w:tcPr>
            <w:tcW w:w="236" w:type="dxa"/>
            <w:shd w:val="clear" w:color="auto" w:fill="auto"/>
          </w:tcPr>
          <w:p w14:paraId="008ADE81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shd w:val="clear" w:color="auto" w:fill="auto"/>
          </w:tcPr>
          <w:p w14:paraId="6A86BCF3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  <w:p w14:paraId="4E0B980F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0" w:hanging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DD55E54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auto"/>
          </w:tcPr>
          <w:p w14:paraId="6D907F0D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  <w:p w14:paraId="5B66FAF3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0" w:hanging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/>
                <w:sz w:val="28"/>
                <w:szCs w:val="28"/>
              </w:rPr>
              <w:t>100,442</w:t>
            </w:r>
          </w:p>
        </w:tc>
      </w:tr>
      <w:tr w:rsidR="00355173" w:rsidRPr="00CA6781" w14:paraId="31F1EFCC" w14:textId="77777777" w:rsidTr="00314AFB">
        <w:tc>
          <w:tcPr>
            <w:tcW w:w="2250" w:type="dxa"/>
          </w:tcPr>
          <w:p w14:paraId="1EC5B431" w14:textId="77777777" w:rsidR="00355173" w:rsidRPr="000E7799" w:rsidRDefault="00355173" w:rsidP="003C5222">
            <w:pPr>
              <w:tabs>
                <w:tab w:val="clear" w:pos="227"/>
                <w:tab w:val="left" w:pos="162"/>
              </w:tabs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219E7220" w14:textId="127C162F" w:rsidR="00355173" w:rsidRPr="000E7799" w:rsidRDefault="005C5A79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22,033</w:t>
            </w:r>
          </w:p>
        </w:tc>
        <w:tc>
          <w:tcPr>
            <w:tcW w:w="236" w:type="dxa"/>
            <w:shd w:val="clear" w:color="auto" w:fill="auto"/>
          </w:tcPr>
          <w:p w14:paraId="568D038D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14:paraId="7ACE0E76" w14:textId="6C255B1C" w:rsidR="00355173" w:rsidRPr="000E7799" w:rsidRDefault="005C5A79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2A35E6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2A35E6">
              <w:rPr>
                <w:rFonts w:ascii="Angsana New" w:hAnsi="Angsana New"/>
                <w:sz w:val="28"/>
                <w:szCs w:val="28"/>
              </w:rPr>
              <w:t>495</w:t>
            </w:r>
          </w:p>
        </w:tc>
        <w:tc>
          <w:tcPr>
            <w:tcW w:w="236" w:type="dxa"/>
            <w:shd w:val="clear" w:color="auto" w:fill="auto"/>
          </w:tcPr>
          <w:p w14:paraId="4E0DC7B1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shd w:val="clear" w:color="auto" w:fill="auto"/>
          </w:tcPr>
          <w:p w14:paraId="01B2B0D7" w14:textId="73284D7E" w:rsidR="00355173" w:rsidRPr="000E7799" w:rsidRDefault="002A35E6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  <w:r w:rsidR="005C5A7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36CBEC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439EFD5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 w:hanging="27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/>
                <w:sz w:val="28"/>
                <w:szCs w:val="28"/>
              </w:rPr>
              <w:t>22,166</w:t>
            </w:r>
          </w:p>
        </w:tc>
        <w:tc>
          <w:tcPr>
            <w:tcW w:w="236" w:type="dxa"/>
            <w:shd w:val="clear" w:color="auto" w:fill="auto"/>
          </w:tcPr>
          <w:p w14:paraId="2DB299B8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shd w:val="clear" w:color="auto" w:fill="auto"/>
          </w:tcPr>
          <w:p w14:paraId="37BFEB6E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/>
                <w:sz w:val="28"/>
                <w:szCs w:val="28"/>
              </w:rPr>
              <w:t>15,741</w:t>
            </w:r>
          </w:p>
        </w:tc>
        <w:tc>
          <w:tcPr>
            <w:tcW w:w="241" w:type="dxa"/>
            <w:shd w:val="clear" w:color="auto" w:fill="auto"/>
          </w:tcPr>
          <w:p w14:paraId="58B7AEA8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auto"/>
          </w:tcPr>
          <w:p w14:paraId="19B438C0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/>
                <w:sz w:val="28"/>
                <w:szCs w:val="28"/>
              </w:rPr>
              <w:t>37,907</w:t>
            </w:r>
          </w:p>
        </w:tc>
      </w:tr>
      <w:tr w:rsidR="00355173" w:rsidRPr="00CA6781" w14:paraId="783532EA" w14:textId="77777777" w:rsidTr="00314AFB">
        <w:tc>
          <w:tcPr>
            <w:tcW w:w="2250" w:type="dxa"/>
          </w:tcPr>
          <w:p w14:paraId="29893AFB" w14:textId="77777777" w:rsidR="00355173" w:rsidRPr="000E7799" w:rsidRDefault="00355173" w:rsidP="003C5222">
            <w:pPr>
              <w:pStyle w:val="ListParagraph"/>
              <w:ind w:left="166" w:right="-78" w:hanging="18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0E77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A868CF" w14:textId="0E60DA4B" w:rsidR="00355173" w:rsidRPr="000E7799" w:rsidRDefault="002A35E6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41,303</w:t>
            </w:r>
          </w:p>
        </w:tc>
        <w:tc>
          <w:tcPr>
            <w:tcW w:w="236" w:type="dxa"/>
            <w:shd w:val="clear" w:color="auto" w:fill="auto"/>
          </w:tcPr>
          <w:p w14:paraId="27C97477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5B399" w14:textId="751F236F" w:rsidR="00355173" w:rsidRPr="000E7799" w:rsidRDefault="005C5A79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2A35E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2A35E6">
              <w:rPr>
                <w:rFonts w:ascii="Angsana New" w:hAnsi="Angsana New"/>
                <w:b/>
                <w:bCs/>
                <w:sz w:val="28"/>
                <w:szCs w:val="28"/>
              </w:rPr>
              <w:t>495</w:t>
            </w:r>
          </w:p>
        </w:tc>
        <w:tc>
          <w:tcPr>
            <w:tcW w:w="236" w:type="dxa"/>
            <w:shd w:val="clear" w:color="auto" w:fill="auto"/>
          </w:tcPr>
          <w:p w14:paraId="0247E188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3D615" w14:textId="58D3EDAF" w:rsidR="00355173" w:rsidRPr="000E7799" w:rsidRDefault="002A35E6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58</w:t>
            </w:r>
            <w:r w:rsidR="005C5A7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589589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6D7233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7799">
              <w:rPr>
                <w:rFonts w:ascii="Angsana New" w:hAnsi="Angsana New"/>
                <w:b/>
                <w:bCs/>
                <w:sz w:val="28"/>
                <w:szCs w:val="28"/>
              </w:rPr>
              <w:t>122,608</w:t>
            </w:r>
          </w:p>
        </w:tc>
        <w:tc>
          <w:tcPr>
            <w:tcW w:w="236" w:type="dxa"/>
            <w:shd w:val="clear" w:color="auto" w:fill="auto"/>
          </w:tcPr>
          <w:p w14:paraId="28C2E8AB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4AF4D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799">
              <w:rPr>
                <w:rFonts w:ascii="Angsana New" w:hAnsi="Angsana New"/>
                <w:b/>
                <w:bCs/>
                <w:sz w:val="28"/>
                <w:szCs w:val="28"/>
              </w:rPr>
              <w:t>15,741</w:t>
            </w:r>
          </w:p>
        </w:tc>
        <w:tc>
          <w:tcPr>
            <w:tcW w:w="241" w:type="dxa"/>
            <w:shd w:val="clear" w:color="auto" w:fill="auto"/>
          </w:tcPr>
          <w:p w14:paraId="29A60C3E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30763F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799">
              <w:rPr>
                <w:rFonts w:ascii="Angsana New" w:hAnsi="Angsana New"/>
                <w:b/>
                <w:bCs/>
                <w:sz w:val="28"/>
                <w:szCs w:val="28"/>
              </w:rPr>
              <w:t>138,349</w:t>
            </w:r>
          </w:p>
        </w:tc>
      </w:tr>
    </w:tbl>
    <w:p w14:paraId="0D641CE7" w14:textId="77777777" w:rsidR="002304AD" w:rsidRDefault="002304AD" w:rsidP="002304AD">
      <w:pPr>
        <w:spacing w:line="12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9E0C59B" w14:textId="5ED18087" w:rsidR="002304AD" w:rsidRDefault="002304AD" w:rsidP="002304A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12A22">
        <w:rPr>
          <w:rFonts w:ascii="Angsana New" w:hAnsi="Angsana New" w:hint="cs"/>
          <w:sz w:val="30"/>
          <w:szCs w:val="30"/>
          <w:cs/>
        </w:rPr>
        <w:t xml:space="preserve">ในเดือนตุลาคม </w:t>
      </w:r>
      <w:r w:rsidRPr="00312A22">
        <w:rPr>
          <w:rFonts w:ascii="Angsana New" w:hAnsi="Angsana New"/>
          <w:sz w:val="30"/>
          <w:szCs w:val="30"/>
        </w:rPr>
        <w:t xml:space="preserve">2565 </w:t>
      </w:r>
      <w:r w:rsidRPr="00312A22">
        <w:rPr>
          <w:rFonts w:ascii="Angsana New" w:hAnsi="Angsana New"/>
          <w:sz w:val="30"/>
          <w:szCs w:val="30"/>
          <w:cs/>
        </w:rPr>
        <w:t>บริษัท</w:t>
      </w:r>
      <w:r w:rsidRPr="00312A22">
        <w:rPr>
          <w:rFonts w:ascii="Angsana New" w:hAnsi="Angsana New" w:hint="cs"/>
          <w:sz w:val="30"/>
          <w:szCs w:val="30"/>
          <w:cs/>
        </w:rPr>
        <w:t>ทำสัญญา</w:t>
      </w:r>
      <w:r w:rsidRPr="00312A22">
        <w:rPr>
          <w:rFonts w:ascii="Angsana New" w:hAnsi="Angsana New"/>
          <w:sz w:val="30"/>
          <w:szCs w:val="30"/>
          <w:cs/>
        </w:rPr>
        <w:t>เงินกู้ยืม</w:t>
      </w:r>
      <w:r w:rsidRPr="00312A22">
        <w:rPr>
          <w:rFonts w:ascii="Angsana New" w:hAnsi="Angsana New" w:hint="cs"/>
          <w:sz w:val="30"/>
          <w:szCs w:val="30"/>
          <w:cs/>
        </w:rPr>
        <w:t>กับ</w:t>
      </w:r>
      <w:r w:rsidRPr="00312A22">
        <w:rPr>
          <w:rFonts w:ascii="Angsana New" w:hAnsi="Angsana New"/>
          <w:sz w:val="30"/>
          <w:szCs w:val="30"/>
          <w:cs/>
        </w:rPr>
        <w:t>ธนาคารพาณิชย์แห่งหนึ่ง</w:t>
      </w:r>
      <w:r w:rsidRPr="00312A22">
        <w:rPr>
          <w:rFonts w:ascii="Angsana New" w:hAnsi="Angsana New" w:hint="cs"/>
          <w:sz w:val="30"/>
          <w:szCs w:val="30"/>
          <w:cs/>
        </w:rPr>
        <w:t xml:space="preserve"> โดยมีวงเงินกู้ยืม</w:t>
      </w:r>
      <w:r w:rsidRPr="00312A22">
        <w:rPr>
          <w:rFonts w:ascii="Angsana New" w:hAnsi="Angsana New"/>
          <w:sz w:val="30"/>
          <w:szCs w:val="30"/>
          <w:cs/>
        </w:rPr>
        <w:t>จำนวน</w:t>
      </w:r>
      <w:r w:rsidRPr="00312A22">
        <w:rPr>
          <w:rFonts w:ascii="Angsana New" w:hAnsi="Angsana New" w:hint="cs"/>
          <w:sz w:val="30"/>
          <w:szCs w:val="30"/>
          <w:cs/>
        </w:rPr>
        <w:t xml:space="preserve"> </w:t>
      </w:r>
      <w:r w:rsidRPr="00312A22">
        <w:rPr>
          <w:rFonts w:ascii="Angsana New" w:hAnsi="Angsana New"/>
          <w:sz w:val="30"/>
          <w:szCs w:val="30"/>
        </w:rPr>
        <w:t xml:space="preserve">184 </w:t>
      </w:r>
      <w:r w:rsidRPr="00312A22">
        <w:rPr>
          <w:rFonts w:ascii="Angsana New" w:hAnsi="Angsana New"/>
          <w:sz w:val="30"/>
          <w:szCs w:val="30"/>
          <w:cs/>
        </w:rPr>
        <w:t>ล้านบาท</w:t>
      </w:r>
      <w:r w:rsidRPr="00312A22">
        <w:rPr>
          <w:rFonts w:ascii="Angsana New" w:hAnsi="Angsana New" w:hint="cs"/>
          <w:sz w:val="30"/>
          <w:szCs w:val="30"/>
          <w:cs/>
        </w:rPr>
        <w:t xml:space="preserve"> และมีการเบิกใช้วงเงินกู้ยืมดังกล่าวแล้วจำนวน </w:t>
      </w:r>
      <w:r w:rsidRPr="00312A22">
        <w:rPr>
          <w:rFonts w:ascii="Angsana New" w:hAnsi="Angsana New"/>
          <w:sz w:val="30"/>
          <w:szCs w:val="30"/>
        </w:rPr>
        <w:t xml:space="preserve">105 </w:t>
      </w:r>
      <w:r w:rsidRPr="00312A22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312A22">
        <w:rPr>
          <w:rFonts w:ascii="Angsana New" w:hAnsi="Angsana New"/>
          <w:sz w:val="30"/>
          <w:szCs w:val="30"/>
          <w:cs/>
        </w:rPr>
        <w:t>โดยมีอัตราดอกเบี้ย</w:t>
      </w:r>
      <w:r w:rsidRPr="00312A22">
        <w:rPr>
          <w:rFonts w:ascii="Angsana New" w:hAnsi="Angsana New" w:hint="cs"/>
          <w:sz w:val="30"/>
          <w:szCs w:val="30"/>
          <w:cs/>
        </w:rPr>
        <w:t xml:space="preserve">ต่อปีเท่ากับ </w:t>
      </w:r>
      <w:r w:rsidRPr="00312A22">
        <w:rPr>
          <w:rFonts w:ascii="Angsana New" w:hAnsi="Angsana New"/>
          <w:sz w:val="30"/>
          <w:szCs w:val="30"/>
        </w:rPr>
        <w:t xml:space="preserve">MLR </w:t>
      </w:r>
      <w:r w:rsidRPr="00312A22">
        <w:rPr>
          <w:rFonts w:ascii="Angsana New" w:hAnsi="Angsana New" w:hint="cs"/>
          <w:sz w:val="30"/>
          <w:szCs w:val="30"/>
          <w:cs/>
        </w:rPr>
        <w:t>ลบด้วยอัตราคงที่ต่อปีและกำหนดชำระคืนเป็นรายเดือนรวมไปถึงมีกำหนดเงื่อนไขที่บริษัทต้องปฏิบัติตามดังรายละเอียดตามที่</w:t>
      </w:r>
      <w:r w:rsidRPr="00312A22">
        <w:rPr>
          <w:rFonts w:ascii="Angsana New" w:hAnsi="Angsana New" w:hint="cs"/>
          <w:spacing w:val="-6"/>
          <w:sz w:val="30"/>
          <w:szCs w:val="30"/>
          <w:cs/>
        </w:rPr>
        <w:t>ระบุไว้ในสัญญา โดยมีกำหนด</w:t>
      </w:r>
      <w:r w:rsidRPr="00312A22">
        <w:rPr>
          <w:rFonts w:ascii="Angsana New" w:hAnsi="Angsana New"/>
          <w:spacing w:val="-6"/>
          <w:sz w:val="30"/>
          <w:szCs w:val="30"/>
          <w:cs/>
        </w:rPr>
        <w:t>ชำระ</w:t>
      </w:r>
      <w:r w:rsidRPr="00312A22">
        <w:rPr>
          <w:rFonts w:ascii="Angsana New" w:hAnsi="Angsana New" w:hint="cs"/>
          <w:spacing w:val="-6"/>
          <w:sz w:val="30"/>
          <w:szCs w:val="30"/>
          <w:cs/>
        </w:rPr>
        <w:t>คืน</w:t>
      </w:r>
      <w:r w:rsidRPr="00312A22">
        <w:rPr>
          <w:rFonts w:ascii="Angsana New" w:hAnsi="Angsana New"/>
          <w:spacing w:val="-6"/>
          <w:sz w:val="30"/>
          <w:szCs w:val="30"/>
          <w:cs/>
        </w:rPr>
        <w:t>ภายในปี</w:t>
      </w:r>
      <w:r w:rsidRPr="00312A22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312A22">
        <w:rPr>
          <w:rFonts w:ascii="Angsana New" w:hAnsi="Angsana New"/>
          <w:spacing w:val="-6"/>
          <w:sz w:val="30"/>
          <w:szCs w:val="30"/>
        </w:rPr>
        <w:t>2572</w:t>
      </w:r>
      <w:r w:rsidRPr="00312A22">
        <w:rPr>
          <w:rFonts w:ascii="Angsana New" w:hAnsi="Angsana New"/>
          <w:spacing w:val="-6"/>
          <w:sz w:val="30"/>
          <w:szCs w:val="30"/>
          <w:cs/>
        </w:rPr>
        <w:t xml:space="preserve"> เงินกู้ยืมดังกล่าวมีหลักประกันเป็น</w:t>
      </w:r>
      <w:r w:rsidRPr="00312A22">
        <w:rPr>
          <w:rFonts w:ascii="Angsana New" w:hAnsi="Angsana New" w:hint="cs"/>
          <w:spacing w:val="-6"/>
          <w:sz w:val="30"/>
          <w:szCs w:val="30"/>
          <w:cs/>
        </w:rPr>
        <w:t>ที่ดินและสิ่งปลูกสร้าง</w:t>
      </w:r>
      <w:r>
        <w:rPr>
          <w:rFonts w:ascii="Angsana New" w:hAnsi="Angsana New"/>
          <w:spacing w:val="-6"/>
          <w:sz w:val="30"/>
          <w:szCs w:val="30"/>
        </w:rPr>
        <w:br/>
      </w:r>
      <w:r w:rsidRPr="00312A22">
        <w:rPr>
          <w:rFonts w:ascii="Angsana New" w:hAnsi="Angsana New" w:hint="cs"/>
          <w:sz w:val="30"/>
          <w:szCs w:val="30"/>
          <w:cs/>
        </w:rPr>
        <w:t>ในอนาคตของ</w:t>
      </w:r>
      <w:r w:rsidRPr="00312A22">
        <w:rPr>
          <w:rFonts w:ascii="Angsana New" w:hAnsi="Angsana New"/>
          <w:sz w:val="30"/>
          <w:szCs w:val="30"/>
          <w:cs/>
        </w:rPr>
        <w:t>บริษัท</w:t>
      </w:r>
      <w:r w:rsidR="00673021">
        <w:rPr>
          <w:rFonts w:ascii="Angsana New" w:hAnsi="Angsana New" w:hint="cs"/>
          <w:sz w:val="30"/>
          <w:szCs w:val="30"/>
          <w:cs/>
        </w:rPr>
        <w:t xml:space="preserve"> </w:t>
      </w:r>
      <w:r w:rsidR="001F0662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673021">
        <w:rPr>
          <w:rFonts w:ascii="Angsana New" w:hAnsi="Angsana New" w:hint="cs"/>
          <w:sz w:val="30"/>
          <w:szCs w:val="30"/>
          <w:cs/>
        </w:rPr>
        <w:t>ในปี</w:t>
      </w:r>
      <w:r w:rsidR="001F0662">
        <w:rPr>
          <w:rFonts w:ascii="Angsana New" w:hAnsi="Angsana New"/>
          <w:sz w:val="30"/>
          <w:szCs w:val="30"/>
        </w:rPr>
        <w:t xml:space="preserve"> 2566 </w:t>
      </w:r>
      <w:r w:rsidR="00673021">
        <w:rPr>
          <w:rFonts w:ascii="Angsana New" w:hAnsi="Angsana New" w:hint="cs"/>
          <w:sz w:val="30"/>
          <w:szCs w:val="30"/>
          <w:cs/>
        </w:rPr>
        <w:t>บริษัท</w:t>
      </w:r>
      <w:r w:rsidR="001F0662">
        <w:rPr>
          <w:rFonts w:ascii="Angsana New" w:hAnsi="Angsana New" w:hint="cs"/>
          <w:sz w:val="30"/>
          <w:szCs w:val="30"/>
          <w:cs/>
        </w:rPr>
        <w:t>ได้</w:t>
      </w:r>
      <w:r w:rsidR="00673021">
        <w:rPr>
          <w:rFonts w:ascii="Angsana New" w:hAnsi="Angsana New" w:hint="cs"/>
          <w:sz w:val="30"/>
          <w:szCs w:val="30"/>
          <w:cs/>
        </w:rPr>
        <w:t>ชำระคืนเงินต้น</w:t>
      </w:r>
      <w:r w:rsidR="006C475F">
        <w:rPr>
          <w:rFonts w:ascii="Angsana New" w:hAnsi="Angsana New" w:hint="cs"/>
          <w:sz w:val="30"/>
          <w:szCs w:val="30"/>
          <w:cs/>
        </w:rPr>
        <w:t>แล้ว</w:t>
      </w:r>
      <w:r w:rsidR="0067302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673021">
        <w:rPr>
          <w:rFonts w:ascii="Angsana New" w:hAnsi="Angsana New"/>
          <w:sz w:val="30"/>
          <w:szCs w:val="30"/>
        </w:rPr>
        <w:t xml:space="preserve">81.16 </w:t>
      </w:r>
      <w:r w:rsidR="00673021">
        <w:rPr>
          <w:rFonts w:ascii="Angsana New" w:hAnsi="Angsana New" w:hint="cs"/>
          <w:sz w:val="30"/>
          <w:szCs w:val="30"/>
          <w:cs/>
        </w:rPr>
        <w:t>ล้านบาท</w:t>
      </w:r>
    </w:p>
    <w:p w14:paraId="1F956499" w14:textId="77777777" w:rsidR="006D304C" w:rsidRPr="00C647FC" w:rsidRDefault="006D304C" w:rsidP="002304AD">
      <w:pPr>
        <w:spacing w:line="12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0B449F1" w14:textId="28B3D5FC" w:rsidR="00812338" w:rsidRPr="00C647FC" w:rsidRDefault="00812338" w:rsidP="00B867DA">
      <w:pPr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  <w:lang w:val="en-GB"/>
        </w:rPr>
      </w:pPr>
      <w:r w:rsidRPr="00C647FC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ณ วันที่</w:t>
      </w:r>
      <w:r w:rsidRPr="00C647FC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="00292593" w:rsidRPr="00C647FC">
        <w:rPr>
          <w:rFonts w:asciiTheme="majorBidi" w:hAnsiTheme="majorBidi" w:cstheme="majorBidi"/>
          <w:spacing w:val="4"/>
          <w:sz w:val="30"/>
          <w:szCs w:val="30"/>
        </w:rPr>
        <w:t>3</w:t>
      </w:r>
      <w:r w:rsidR="00A44FD9">
        <w:rPr>
          <w:rFonts w:asciiTheme="majorBidi" w:hAnsiTheme="majorBidi" w:cstheme="majorBidi"/>
          <w:spacing w:val="4"/>
          <w:sz w:val="30"/>
          <w:szCs w:val="30"/>
        </w:rPr>
        <w:t>0</w:t>
      </w:r>
      <w:r w:rsidR="00292593" w:rsidRPr="00C647FC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925076" w:rsidRPr="00C647FC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กันยายน </w:t>
      </w:r>
      <w:r w:rsidRPr="00C647FC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925076" w:rsidRPr="00C647FC">
        <w:rPr>
          <w:rFonts w:asciiTheme="majorBidi" w:hAnsiTheme="majorBidi" w:cstheme="majorBidi"/>
          <w:spacing w:val="4"/>
          <w:sz w:val="30"/>
          <w:szCs w:val="30"/>
        </w:rPr>
        <w:t>6</w:t>
      </w:r>
      <w:r w:rsidRPr="00C647FC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Pr="00C647FC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บริษัทมีวงเงินสินเชื่อซึ่งยังมิได้</w:t>
      </w:r>
      <w:r w:rsidRPr="0033227C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เบิกใช้เป็นจำนวน</w:t>
      </w:r>
      <w:r w:rsidRPr="00DA218A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เงิน</w:t>
      </w:r>
      <w:r w:rsidRPr="0069791B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รวม</w:t>
      </w:r>
      <w:r w:rsidRPr="0069791B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="0069791B" w:rsidRPr="0069791B">
        <w:rPr>
          <w:rFonts w:asciiTheme="majorBidi" w:hAnsiTheme="majorBidi" w:cstheme="majorBidi"/>
          <w:spacing w:val="4"/>
          <w:sz w:val="30"/>
          <w:szCs w:val="30"/>
          <w:lang w:val="en-GB"/>
        </w:rPr>
        <w:t>2</w:t>
      </w:r>
      <w:r w:rsidR="005C5A79" w:rsidRPr="0069791B">
        <w:rPr>
          <w:rFonts w:asciiTheme="majorBidi" w:hAnsiTheme="majorBidi" w:cstheme="majorBidi"/>
          <w:spacing w:val="4"/>
          <w:sz w:val="30"/>
          <w:szCs w:val="30"/>
          <w:lang w:val="en-GB"/>
        </w:rPr>
        <w:t>65.</w:t>
      </w:r>
      <w:r w:rsidR="00C61065" w:rsidRPr="0069791B">
        <w:rPr>
          <w:rFonts w:asciiTheme="majorBidi" w:hAnsiTheme="majorBidi" w:cstheme="majorBidi"/>
          <w:spacing w:val="4"/>
          <w:sz w:val="30"/>
          <w:szCs w:val="30"/>
          <w:lang w:val="en-GB"/>
        </w:rPr>
        <w:t>8</w:t>
      </w:r>
      <w:r w:rsidR="005C5A79" w:rsidRPr="0069791B">
        <w:rPr>
          <w:rFonts w:asciiTheme="majorBidi" w:hAnsiTheme="majorBidi" w:cstheme="majorBidi"/>
          <w:spacing w:val="4"/>
          <w:sz w:val="30"/>
          <w:szCs w:val="30"/>
          <w:lang w:val="en-GB"/>
        </w:rPr>
        <w:t>3</w:t>
      </w:r>
      <w:r w:rsidR="00A55FB4" w:rsidRPr="0069791B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Pr="0069791B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ล้าน</w:t>
      </w:r>
      <w:r w:rsidRPr="00C647FC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บาท</w:t>
      </w:r>
      <w:r w:rsidRPr="00C647FC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="00F81925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br/>
      </w:r>
      <w:r w:rsidRPr="00C647FC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 xml:space="preserve">(31 </w:t>
      </w:r>
      <w:r w:rsidRPr="00C647FC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GB"/>
        </w:rPr>
        <w:t xml:space="preserve">ธันวาคม </w:t>
      </w:r>
      <w:r w:rsidRPr="00C647FC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256</w:t>
      </w:r>
      <w:r w:rsidR="00925076" w:rsidRPr="00C647FC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5</w:t>
      </w:r>
      <w:r w:rsidRPr="00C647FC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 xml:space="preserve">: </w:t>
      </w:r>
      <w:r w:rsidR="00A44FD9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 xml:space="preserve">165.63 </w:t>
      </w:r>
      <w:r w:rsidRPr="00C647FC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GB"/>
        </w:rPr>
        <w:t>ล้านบาท</w:t>
      </w:r>
      <w:r w:rsidRPr="00C647FC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)</w:t>
      </w:r>
      <w:r w:rsidRPr="00C647FC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Pr="00C647FC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วงเงินสินเชื่อดังกล่าวค้ำประกันโดยที่ดิน อาคารสิ่งปลูกสร้าง</w:t>
      </w:r>
      <w:r w:rsidR="00F81925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>ทั้งใ</w:t>
      </w:r>
      <w:r w:rsidR="00B867DA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>น</w:t>
      </w:r>
      <w:r w:rsidR="00F81925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>ปัจจุบันและในอนาคต</w:t>
      </w:r>
      <w:r w:rsidRPr="00C647FC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 xml:space="preserve"> </w:t>
      </w:r>
      <w:r w:rsidR="00AE5C0C" w:rsidRPr="00C647FC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>และ</w:t>
      </w:r>
      <w:r w:rsidRPr="00C647FC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>สิทธิการใช้ที่ดิน</w:t>
      </w:r>
      <w:r w:rsidRPr="00C647FC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ของบริษัท</w:t>
      </w:r>
    </w:p>
    <w:p w14:paraId="4F460DF1" w14:textId="4D91B3B0" w:rsidR="00C571E1" w:rsidRPr="00C647FC" w:rsidRDefault="00C571E1" w:rsidP="00812338">
      <w:pPr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  <w:lang w:val="en-GB"/>
        </w:rPr>
      </w:pPr>
    </w:p>
    <w:p w14:paraId="4FACD51A" w14:textId="77777777" w:rsidR="00C571E1" w:rsidRPr="00C647FC" w:rsidRDefault="00C571E1">
      <w:pPr>
        <w:pStyle w:val="Heading8"/>
        <w:numPr>
          <w:ilvl w:val="0"/>
          <w:numId w:val="16"/>
        </w:numPr>
        <w:tabs>
          <w:tab w:val="left" w:pos="540"/>
          <w:tab w:val="left" w:pos="882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647FC">
        <w:rPr>
          <w:rFonts w:asciiTheme="majorBidi" w:hAnsiTheme="majorBidi" w:cstheme="majorBidi"/>
          <w:sz w:val="30"/>
          <w:szCs w:val="30"/>
          <w:cs/>
          <w:lang w:val="en-US"/>
        </w:rPr>
        <w:t>ทุนเรือนหุ้น</w:t>
      </w:r>
    </w:p>
    <w:p w14:paraId="4F5D9679" w14:textId="77777777" w:rsidR="00C571E1" w:rsidRPr="00C647FC" w:rsidRDefault="00C571E1" w:rsidP="00C571E1">
      <w:pPr>
        <w:pStyle w:val="BodyText"/>
        <w:spacing w:after="0" w:line="240" w:lineRule="auto"/>
        <w:ind w:left="540" w:right="-45"/>
        <w:jc w:val="both"/>
        <w:rPr>
          <w:rFonts w:ascii="Angsana New" w:hAnsi="Angsana New"/>
          <w:sz w:val="30"/>
          <w:szCs w:val="30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9"/>
        <w:gridCol w:w="806"/>
        <w:gridCol w:w="239"/>
        <w:gridCol w:w="1114"/>
        <w:gridCol w:w="270"/>
        <w:gridCol w:w="1081"/>
        <w:gridCol w:w="272"/>
        <w:gridCol w:w="1169"/>
        <w:gridCol w:w="272"/>
        <w:gridCol w:w="1166"/>
      </w:tblGrid>
      <w:tr w:rsidR="00C571E1" w:rsidRPr="00B058BE" w14:paraId="1818625D" w14:textId="77777777" w:rsidTr="00CE3F72">
        <w:trPr>
          <w:tblHeader/>
        </w:trPr>
        <w:tc>
          <w:tcPr>
            <w:tcW w:w="1519" w:type="pct"/>
          </w:tcPr>
          <w:p w14:paraId="5C0FFA6C" w14:textId="77777777" w:rsidR="00C571E1" w:rsidRPr="000B21B4" w:rsidRDefault="00C571E1" w:rsidP="0079512B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6C06DC1F" w14:textId="77777777" w:rsidR="00C571E1" w:rsidRPr="00B058BE" w:rsidRDefault="00C571E1" w:rsidP="0079512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มูลค่าหุ้น</w:t>
            </w:r>
          </w:p>
        </w:tc>
        <w:tc>
          <w:tcPr>
            <w:tcW w:w="130" w:type="pct"/>
            <w:tcBorders>
              <w:left w:val="nil"/>
            </w:tcBorders>
          </w:tcPr>
          <w:p w14:paraId="5E3777C3" w14:textId="77777777" w:rsidR="00C571E1" w:rsidRPr="00B058BE" w:rsidRDefault="00C571E1" w:rsidP="0079512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3" w:type="pct"/>
            <w:gridSpan w:val="3"/>
            <w:tcBorders>
              <w:bottom w:val="single" w:sz="4" w:space="0" w:color="auto"/>
            </w:tcBorders>
          </w:tcPr>
          <w:p w14:paraId="10FA6044" w14:textId="6B977E00" w:rsidR="00C571E1" w:rsidRPr="00D761E2" w:rsidRDefault="00C571E1" w:rsidP="0079512B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2507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704BBDCF" w14:textId="77777777" w:rsidR="00C571E1" w:rsidRPr="00D761E2" w:rsidRDefault="00C571E1" w:rsidP="0079512B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0" w:type="pct"/>
            <w:gridSpan w:val="3"/>
            <w:tcBorders>
              <w:bottom w:val="single" w:sz="4" w:space="0" w:color="auto"/>
            </w:tcBorders>
          </w:tcPr>
          <w:p w14:paraId="24BD9561" w14:textId="3714101B" w:rsidR="00C571E1" w:rsidRPr="004E6036" w:rsidRDefault="00C571E1" w:rsidP="0079512B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304A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571E1" w:rsidRPr="00B058BE" w14:paraId="7BE84B53" w14:textId="77777777" w:rsidTr="00CE3F72">
        <w:trPr>
          <w:tblHeader/>
        </w:trPr>
        <w:tc>
          <w:tcPr>
            <w:tcW w:w="1519" w:type="pct"/>
          </w:tcPr>
          <w:p w14:paraId="7A823F21" w14:textId="77777777" w:rsidR="00C571E1" w:rsidRPr="000B21B4" w:rsidRDefault="00C571E1" w:rsidP="0079512B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71BCE1C7" w14:textId="77777777" w:rsidR="00C571E1" w:rsidRPr="00B058BE" w:rsidRDefault="00C571E1" w:rsidP="0079512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ต่อหุ้น</w:t>
            </w:r>
          </w:p>
        </w:tc>
        <w:tc>
          <w:tcPr>
            <w:tcW w:w="130" w:type="pct"/>
            <w:tcBorders>
              <w:left w:val="nil"/>
            </w:tcBorders>
          </w:tcPr>
          <w:p w14:paraId="762E74D1" w14:textId="77777777" w:rsidR="00C571E1" w:rsidRPr="00B058BE" w:rsidRDefault="00C571E1" w:rsidP="0079512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6F447AEC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312C9976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170802BC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8" w:type="pct"/>
          </w:tcPr>
          <w:p w14:paraId="295DA8FC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0928985A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75696F23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68D985A0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C571E1" w:rsidRPr="00B058BE" w14:paraId="3871C1EB" w14:textId="77777777" w:rsidTr="00CE3F72">
        <w:trPr>
          <w:trHeight w:val="80"/>
          <w:tblHeader/>
        </w:trPr>
        <w:tc>
          <w:tcPr>
            <w:tcW w:w="1519" w:type="pct"/>
          </w:tcPr>
          <w:p w14:paraId="199EA731" w14:textId="77777777" w:rsidR="00C571E1" w:rsidRPr="000B21B4" w:rsidRDefault="00C571E1" w:rsidP="0079512B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7680B5F9" w14:textId="77777777" w:rsidR="00C571E1" w:rsidRPr="000B21B4" w:rsidRDefault="00C571E1" w:rsidP="0079512B">
            <w:pPr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58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0" w:type="pct"/>
            <w:tcBorders>
              <w:left w:val="nil"/>
            </w:tcBorders>
          </w:tcPr>
          <w:p w14:paraId="42D213FB" w14:textId="77777777" w:rsidR="00C571E1" w:rsidRPr="00B058BE" w:rsidRDefault="00C571E1" w:rsidP="0079512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911" w:type="pct"/>
            <w:gridSpan w:val="7"/>
          </w:tcPr>
          <w:p w14:paraId="10556E36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58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</w:t>
            </w:r>
            <w:r w:rsidRPr="00B058BE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B058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571E1" w:rsidRPr="00B058BE" w14:paraId="4D67222E" w14:textId="77777777" w:rsidTr="00CE3F72">
        <w:tc>
          <w:tcPr>
            <w:tcW w:w="1519" w:type="pct"/>
          </w:tcPr>
          <w:p w14:paraId="7F2925F7" w14:textId="77777777" w:rsidR="00C571E1" w:rsidRPr="00B058BE" w:rsidRDefault="00C571E1" w:rsidP="0079512B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58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439" w:type="pct"/>
          </w:tcPr>
          <w:p w14:paraId="68A26D83" w14:textId="77777777" w:rsidR="00C571E1" w:rsidRPr="00B058BE" w:rsidRDefault="00C571E1" w:rsidP="0079512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  <w:tcBorders>
              <w:left w:val="nil"/>
            </w:tcBorders>
          </w:tcPr>
          <w:p w14:paraId="3A50334D" w14:textId="77777777" w:rsidR="00C571E1" w:rsidRPr="00B058BE" w:rsidRDefault="00C571E1" w:rsidP="0079512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</w:tcPr>
          <w:p w14:paraId="31CCDC5A" w14:textId="77777777" w:rsidR="00C571E1" w:rsidRPr="00B058BE" w:rsidRDefault="00C571E1" w:rsidP="00655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B2E3832" w14:textId="77777777" w:rsidR="00C571E1" w:rsidRPr="00B058BE" w:rsidRDefault="00C571E1" w:rsidP="00655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72EA54A" w14:textId="77777777" w:rsidR="00C571E1" w:rsidRPr="00B058BE" w:rsidRDefault="00C571E1" w:rsidP="00655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387DA88" w14:textId="77777777" w:rsidR="00C571E1" w:rsidRPr="00B058BE" w:rsidRDefault="00C571E1" w:rsidP="00655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DD7544A" w14:textId="77777777" w:rsidR="00C571E1" w:rsidRPr="00B058BE" w:rsidRDefault="00C571E1" w:rsidP="00655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8C9A6A0" w14:textId="77777777" w:rsidR="00C571E1" w:rsidRPr="00B058BE" w:rsidRDefault="00C571E1" w:rsidP="00655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B0A18D2" w14:textId="77777777" w:rsidR="00C571E1" w:rsidRPr="00B058BE" w:rsidRDefault="00C571E1" w:rsidP="00655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3F72" w:rsidRPr="00B058BE" w14:paraId="1E2577BE" w14:textId="77777777" w:rsidTr="00CE3F72">
        <w:tc>
          <w:tcPr>
            <w:tcW w:w="1519" w:type="pct"/>
          </w:tcPr>
          <w:p w14:paraId="021ED271" w14:textId="490511F2" w:rsidR="00CE3F72" w:rsidRPr="00B058BE" w:rsidRDefault="00CE3F72" w:rsidP="00CE3F72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05B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805B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805B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39" w:type="pct"/>
          </w:tcPr>
          <w:p w14:paraId="737BF6B7" w14:textId="1635CAA3" w:rsidR="00CE3F72" w:rsidRPr="00B058BE" w:rsidRDefault="00CE3F72" w:rsidP="00CE3F72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0" w:type="pct"/>
            <w:tcBorders>
              <w:left w:val="nil"/>
            </w:tcBorders>
          </w:tcPr>
          <w:p w14:paraId="75B4B720" w14:textId="77777777" w:rsidR="00CE3F72" w:rsidRPr="00B058BE" w:rsidRDefault="00CE3F72" w:rsidP="00CE3F72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30E24614" w14:textId="66967774" w:rsidR="00CE3F72" w:rsidRPr="00B058BE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428,264</w:t>
            </w:r>
          </w:p>
        </w:tc>
        <w:tc>
          <w:tcPr>
            <w:tcW w:w="147" w:type="pct"/>
            <w:shd w:val="clear" w:color="auto" w:fill="auto"/>
          </w:tcPr>
          <w:p w14:paraId="73A7460E" w14:textId="77777777" w:rsidR="00CE3F72" w:rsidRPr="00B058BE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73376A4A" w14:textId="2D36C51F" w:rsidR="00CE3F72" w:rsidRPr="00B058BE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214,132</w:t>
            </w:r>
          </w:p>
        </w:tc>
        <w:tc>
          <w:tcPr>
            <w:tcW w:w="148" w:type="pct"/>
          </w:tcPr>
          <w:p w14:paraId="2FF5859B" w14:textId="77777777" w:rsidR="00CE3F72" w:rsidRPr="00B058BE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7913545C" w14:textId="6F9C8A51" w:rsidR="00CE3F72" w:rsidRPr="00B058BE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428,264</w:t>
            </w:r>
          </w:p>
        </w:tc>
        <w:tc>
          <w:tcPr>
            <w:tcW w:w="148" w:type="pct"/>
          </w:tcPr>
          <w:p w14:paraId="75985171" w14:textId="77777777" w:rsidR="00CE3F72" w:rsidRPr="00B058BE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6F795E59" w14:textId="564919FF" w:rsidR="00CE3F72" w:rsidRPr="00B058BE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214,132</w:t>
            </w:r>
          </w:p>
        </w:tc>
      </w:tr>
      <w:tr w:rsidR="00CE3F72" w:rsidRPr="00B058BE" w14:paraId="2146F3EF" w14:textId="77777777" w:rsidTr="00CE3F72">
        <w:tc>
          <w:tcPr>
            <w:tcW w:w="1519" w:type="pct"/>
          </w:tcPr>
          <w:p w14:paraId="2A1FCF06" w14:textId="3CE2B25F" w:rsidR="00CE3F72" w:rsidRPr="00B058BE" w:rsidRDefault="00CE3F72" w:rsidP="00CE3F72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24C8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9" w:type="pct"/>
          </w:tcPr>
          <w:p w14:paraId="2155D20D" w14:textId="68D687B8" w:rsidR="00CE3F72" w:rsidRPr="00B058BE" w:rsidRDefault="00CE3F72" w:rsidP="00CE3F72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0" w:type="pct"/>
            <w:tcBorders>
              <w:left w:val="nil"/>
            </w:tcBorders>
          </w:tcPr>
          <w:p w14:paraId="74681164" w14:textId="77777777" w:rsidR="00CE3F72" w:rsidRPr="00B058BE" w:rsidRDefault="00CE3F72" w:rsidP="00CE3F72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00CE8" w14:textId="06F8EB25" w:rsidR="00CE3F72" w:rsidRPr="00B058BE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3F72">
              <w:rPr>
                <w:rFonts w:ascii="Angsana New" w:hAnsi="Angsana New"/>
                <w:b/>
                <w:bCs/>
                <w:sz w:val="30"/>
                <w:szCs w:val="30"/>
              </w:rPr>
              <w:t>428,264</w:t>
            </w:r>
          </w:p>
        </w:tc>
        <w:tc>
          <w:tcPr>
            <w:tcW w:w="147" w:type="pct"/>
            <w:shd w:val="clear" w:color="auto" w:fill="auto"/>
          </w:tcPr>
          <w:p w14:paraId="00AC098F" w14:textId="77777777" w:rsidR="00CE3F72" w:rsidRPr="00B058BE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F76E4A" w14:textId="22C25959" w:rsidR="00CE3F72" w:rsidRPr="00B14425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3F72">
              <w:rPr>
                <w:rFonts w:ascii="Angsana New" w:hAnsi="Angsana New"/>
                <w:b/>
                <w:bCs/>
                <w:sz w:val="30"/>
                <w:szCs w:val="30"/>
              </w:rPr>
              <w:t>214,132</w:t>
            </w:r>
          </w:p>
        </w:tc>
        <w:tc>
          <w:tcPr>
            <w:tcW w:w="148" w:type="pct"/>
          </w:tcPr>
          <w:p w14:paraId="494F07B1" w14:textId="77777777" w:rsidR="00CE3F72" w:rsidRPr="00B058BE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7E6EB70" w14:textId="17C917A9" w:rsidR="00CE3F72" w:rsidRPr="00B058BE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428,264</w:t>
            </w:r>
          </w:p>
        </w:tc>
        <w:tc>
          <w:tcPr>
            <w:tcW w:w="148" w:type="pct"/>
          </w:tcPr>
          <w:p w14:paraId="70E3153B" w14:textId="77777777" w:rsidR="00CE3F72" w:rsidRPr="00B058BE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52B267DA" w14:textId="6B051F8F" w:rsidR="00CE3F72" w:rsidRPr="00B058BE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4425">
              <w:rPr>
                <w:rFonts w:ascii="Angsana New" w:hAnsi="Angsana New"/>
                <w:b/>
                <w:bCs/>
                <w:sz w:val="30"/>
                <w:szCs w:val="30"/>
              </w:rPr>
              <w:t>214,132</w:t>
            </w:r>
          </w:p>
        </w:tc>
      </w:tr>
      <w:tr w:rsidR="00CE3F72" w:rsidRPr="00F108EE" w14:paraId="7CCF2425" w14:textId="77777777" w:rsidTr="00CE3F72">
        <w:trPr>
          <w:trHeight w:val="144"/>
        </w:trPr>
        <w:tc>
          <w:tcPr>
            <w:tcW w:w="1519" w:type="pct"/>
          </w:tcPr>
          <w:p w14:paraId="3A08D438" w14:textId="77777777" w:rsidR="00CE3F72" w:rsidRPr="00F108EE" w:rsidRDefault="00CE3F72" w:rsidP="00CE3F72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39" w:type="pct"/>
          </w:tcPr>
          <w:p w14:paraId="7FC22B40" w14:textId="77777777" w:rsidR="00CE3F72" w:rsidRPr="00F108EE" w:rsidRDefault="00CE3F72" w:rsidP="00CE3F72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30" w:type="pct"/>
            <w:tcBorders>
              <w:left w:val="nil"/>
            </w:tcBorders>
          </w:tcPr>
          <w:p w14:paraId="57023E52" w14:textId="77777777" w:rsidR="00CE3F72" w:rsidRPr="00F108EE" w:rsidRDefault="00CE3F72" w:rsidP="00CE3F72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607" w:type="pct"/>
            <w:shd w:val="clear" w:color="auto" w:fill="auto"/>
          </w:tcPr>
          <w:p w14:paraId="0C1DA43D" w14:textId="77777777" w:rsidR="00CE3F72" w:rsidRPr="00F108EE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4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pct"/>
            <w:shd w:val="clear" w:color="auto" w:fill="auto"/>
          </w:tcPr>
          <w:p w14:paraId="68326078" w14:textId="77777777" w:rsidR="00CE3F72" w:rsidRPr="00F108EE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4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9" w:type="pct"/>
            <w:shd w:val="clear" w:color="auto" w:fill="auto"/>
          </w:tcPr>
          <w:p w14:paraId="6FABD127" w14:textId="77777777" w:rsidR="00CE3F72" w:rsidRPr="00F108EE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4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pct"/>
          </w:tcPr>
          <w:p w14:paraId="2D83C526" w14:textId="77777777" w:rsidR="00CE3F72" w:rsidRPr="00F108EE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4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" w:type="pct"/>
          </w:tcPr>
          <w:p w14:paraId="332EFF93" w14:textId="77777777" w:rsidR="00CE3F72" w:rsidRPr="00F108EE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4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pct"/>
          </w:tcPr>
          <w:p w14:paraId="2D0F69CB" w14:textId="77777777" w:rsidR="00CE3F72" w:rsidRPr="00F108EE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4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5" w:type="pct"/>
          </w:tcPr>
          <w:p w14:paraId="435A5DD9" w14:textId="77777777" w:rsidR="00CE3F72" w:rsidRPr="00F108EE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4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E3F72" w:rsidRPr="00B058BE" w14:paraId="37E8C314" w14:textId="77777777" w:rsidTr="00CE3F72">
        <w:tc>
          <w:tcPr>
            <w:tcW w:w="1519" w:type="pct"/>
          </w:tcPr>
          <w:p w14:paraId="31AAA93C" w14:textId="77777777" w:rsidR="00CE3F72" w:rsidRPr="00B058BE" w:rsidRDefault="00CE3F72" w:rsidP="00CE3F72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Pr="00B058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439" w:type="pct"/>
          </w:tcPr>
          <w:p w14:paraId="7B2B3E22" w14:textId="77777777" w:rsidR="00CE3F72" w:rsidRPr="00B058BE" w:rsidRDefault="00CE3F72" w:rsidP="00CE3F72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  <w:tcBorders>
              <w:left w:val="nil"/>
            </w:tcBorders>
          </w:tcPr>
          <w:p w14:paraId="44FB884D" w14:textId="77777777" w:rsidR="00CE3F72" w:rsidRPr="00B058BE" w:rsidRDefault="00CE3F72" w:rsidP="00CE3F72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shd w:val="clear" w:color="auto" w:fill="auto"/>
          </w:tcPr>
          <w:p w14:paraId="00A8C5D2" w14:textId="77777777" w:rsidR="00CE3F72" w:rsidRPr="00B058BE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5B9C694" w14:textId="77777777" w:rsidR="00CE3F72" w:rsidRPr="00B058BE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3040BF0" w14:textId="77777777" w:rsidR="00CE3F72" w:rsidRPr="00B058BE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D4AB1E7" w14:textId="77777777" w:rsidR="00CE3F72" w:rsidRPr="00B058BE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597E234" w14:textId="77777777" w:rsidR="00CE3F72" w:rsidRPr="00B058BE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ECDC554" w14:textId="77777777" w:rsidR="00CE3F72" w:rsidRPr="00B058BE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717D23B" w14:textId="77777777" w:rsidR="00CE3F72" w:rsidRPr="00B058BE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3F72" w:rsidRPr="00B058BE" w14:paraId="2F6481C8" w14:textId="77777777" w:rsidTr="00CE3F72">
        <w:tc>
          <w:tcPr>
            <w:tcW w:w="1519" w:type="pct"/>
          </w:tcPr>
          <w:p w14:paraId="3E928109" w14:textId="4C47C0C9" w:rsidR="00CE3F72" w:rsidRPr="00B058BE" w:rsidRDefault="00CE3F72" w:rsidP="00CE3F72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05B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805B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805B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39" w:type="pct"/>
          </w:tcPr>
          <w:p w14:paraId="156D0E63" w14:textId="28EF665D" w:rsidR="00CE3F72" w:rsidRDefault="00CE3F72" w:rsidP="00CE3F72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0" w:type="pct"/>
            <w:tcBorders>
              <w:left w:val="nil"/>
            </w:tcBorders>
          </w:tcPr>
          <w:p w14:paraId="13CDB6D2" w14:textId="77777777" w:rsidR="00CE3F72" w:rsidRPr="00B058BE" w:rsidRDefault="00CE3F72" w:rsidP="00CE3F72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shd w:val="clear" w:color="auto" w:fill="auto"/>
          </w:tcPr>
          <w:p w14:paraId="55EB5B5F" w14:textId="0494E19A" w:rsidR="00CE3F72" w:rsidRPr="00B058BE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425,607</w:t>
            </w:r>
          </w:p>
        </w:tc>
        <w:tc>
          <w:tcPr>
            <w:tcW w:w="147" w:type="pct"/>
            <w:shd w:val="clear" w:color="auto" w:fill="auto"/>
          </w:tcPr>
          <w:p w14:paraId="411D377C" w14:textId="77777777" w:rsidR="00CE3F72" w:rsidRPr="00B058BE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18E66013" w14:textId="1F5C4152" w:rsidR="00CE3F72" w:rsidRPr="00B058BE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212,804</w:t>
            </w:r>
          </w:p>
        </w:tc>
        <w:tc>
          <w:tcPr>
            <w:tcW w:w="148" w:type="pct"/>
          </w:tcPr>
          <w:p w14:paraId="59006C14" w14:textId="77777777" w:rsidR="00CE3F72" w:rsidRPr="00B058BE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03F176F" w14:textId="7EBAA5FC" w:rsidR="00CE3F72" w:rsidRPr="00B058BE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424,764</w:t>
            </w:r>
          </w:p>
        </w:tc>
        <w:tc>
          <w:tcPr>
            <w:tcW w:w="148" w:type="pct"/>
          </w:tcPr>
          <w:p w14:paraId="0F729A7A" w14:textId="77777777" w:rsidR="00CE3F72" w:rsidRPr="00B058BE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3A9CE0B0" w14:textId="6E788998" w:rsidR="00CE3F72" w:rsidRPr="00B058BE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212,382</w:t>
            </w:r>
          </w:p>
        </w:tc>
      </w:tr>
      <w:tr w:rsidR="00CE3F72" w:rsidRPr="00B058BE" w14:paraId="03FBC97D" w14:textId="77777777" w:rsidTr="00CE3F72">
        <w:tc>
          <w:tcPr>
            <w:tcW w:w="1519" w:type="pct"/>
          </w:tcPr>
          <w:p w14:paraId="7D6AE93F" w14:textId="5F85E3EF" w:rsidR="00CE3F72" w:rsidRPr="00B058BE" w:rsidRDefault="00CE3F72" w:rsidP="00CE3F72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ทุนออกให้ตามสิทธิ</w:t>
            </w:r>
          </w:p>
        </w:tc>
        <w:tc>
          <w:tcPr>
            <w:tcW w:w="439" w:type="pct"/>
          </w:tcPr>
          <w:p w14:paraId="098320CF" w14:textId="50AFAEC1" w:rsidR="00CE3F72" w:rsidRPr="00B058BE" w:rsidRDefault="00CE3F72" w:rsidP="00CE3F72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0" w:type="pct"/>
            <w:tcBorders>
              <w:left w:val="nil"/>
            </w:tcBorders>
          </w:tcPr>
          <w:p w14:paraId="068E4FB0" w14:textId="77777777" w:rsidR="00CE3F72" w:rsidRPr="00B058BE" w:rsidRDefault="00CE3F72" w:rsidP="00CE3F72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1C93C60B" w14:textId="2615BCF6" w:rsidR="00CE3F72" w:rsidRPr="00B058BE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1,205</w:t>
            </w:r>
          </w:p>
        </w:tc>
        <w:tc>
          <w:tcPr>
            <w:tcW w:w="147" w:type="pct"/>
            <w:shd w:val="clear" w:color="auto" w:fill="auto"/>
          </w:tcPr>
          <w:p w14:paraId="6C2142D3" w14:textId="77777777" w:rsidR="00CE3F72" w:rsidRPr="00B058BE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530D86A5" w14:textId="03F446A6" w:rsidR="00CE3F72" w:rsidRPr="00B058BE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602</w:t>
            </w:r>
          </w:p>
        </w:tc>
        <w:tc>
          <w:tcPr>
            <w:tcW w:w="148" w:type="pct"/>
          </w:tcPr>
          <w:p w14:paraId="48F35AA8" w14:textId="77777777" w:rsidR="00CE3F72" w:rsidRPr="00B058BE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3AE9BC64" w14:textId="34192378" w:rsidR="00CE3F72" w:rsidRPr="00B058BE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843</w:t>
            </w:r>
          </w:p>
        </w:tc>
        <w:tc>
          <w:tcPr>
            <w:tcW w:w="148" w:type="pct"/>
          </w:tcPr>
          <w:p w14:paraId="33ED2E9B" w14:textId="77777777" w:rsidR="00CE3F72" w:rsidRPr="00B058BE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D21C7D4" w14:textId="183B2146" w:rsidR="00CE3F72" w:rsidRPr="00B058BE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422</w:t>
            </w:r>
          </w:p>
        </w:tc>
      </w:tr>
      <w:tr w:rsidR="00CE3F72" w:rsidRPr="00B058BE" w14:paraId="0F33A91C" w14:textId="77777777" w:rsidTr="00CE3F72">
        <w:tc>
          <w:tcPr>
            <w:tcW w:w="1519" w:type="pct"/>
          </w:tcPr>
          <w:p w14:paraId="51B3F93D" w14:textId="08EE0653" w:rsidR="00CE3F72" w:rsidRPr="00B058BE" w:rsidRDefault="00CE3F72" w:rsidP="00CE3F72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24C8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 w:rsidR="00073D22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/</w:t>
            </w:r>
            <w:r w:rsidR="00073D22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="00073D22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="00073D22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9" w:type="pct"/>
          </w:tcPr>
          <w:p w14:paraId="006D84C3" w14:textId="0E2C585B" w:rsidR="00CE3F72" w:rsidRPr="00B058BE" w:rsidRDefault="00CE3F72" w:rsidP="00CE3F72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0" w:type="pct"/>
            <w:tcBorders>
              <w:left w:val="nil"/>
            </w:tcBorders>
          </w:tcPr>
          <w:p w14:paraId="048ADA07" w14:textId="77777777" w:rsidR="00CE3F72" w:rsidRPr="00B058BE" w:rsidRDefault="00CE3F72" w:rsidP="00CE3F72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  <w:shd w:val="clear" w:color="auto" w:fill="auto"/>
          </w:tcPr>
          <w:p w14:paraId="5DDADFF6" w14:textId="37471256" w:rsidR="00CE3F72" w:rsidRPr="00B058BE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426,812</w:t>
            </w:r>
          </w:p>
        </w:tc>
        <w:tc>
          <w:tcPr>
            <w:tcW w:w="147" w:type="pct"/>
            <w:shd w:val="clear" w:color="auto" w:fill="auto"/>
          </w:tcPr>
          <w:p w14:paraId="30CEC627" w14:textId="77777777" w:rsidR="00CE3F72" w:rsidRPr="00B058BE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</w:tcPr>
          <w:p w14:paraId="0794A255" w14:textId="2D5BDF1A" w:rsidR="00CE3F72" w:rsidRPr="00B058BE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213,406</w:t>
            </w:r>
          </w:p>
        </w:tc>
        <w:tc>
          <w:tcPr>
            <w:tcW w:w="148" w:type="pct"/>
          </w:tcPr>
          <w:p w14:paraId="6C245A63" w14:textId="77777777" w:rsidR="00CE3F72" w:rsidRPr="00B058BE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49AC7B0E" w14:textId="300A5484" w:rsidR="00CE3F72" w:rsidRPr="00B14425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425,607</w:t>
            </w:r>
          </w:p>
        </w:tc>
        <w:tc>
          <w:tcPr>
            <w:tcW w:w="148" w:type="pct"/>
          </w:tcPr>
          <w:p w14:paraId="78F9A1EC" w14:textId="77777777" w:rsidR="00CE3F72" w:rsidRPr="00B14425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1BC5D2C6" w14:textId="4FC9E869" w:rsidR="00CE3F72" w:rsidRPr="00B14425" w:rsidRDefault="00CE3F72" w:rsidP="00CE3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212,804</w:t>
            </w:r>
          </w:p>
        </w:tc>
      </w:tr>
    </w:tbl>
    <w:p w14:paraId="1CF4AFF8" w14:textId="49992B77" w:rsidR="00C571E1" w:rsidRPr="00C647FC" w:rsidRDefault="00C571E1" w:rsidP="00C571E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47FC">
        <w:rPr>
          <w:rFonts w:ascii="Angsana New" w:hAnsi="Angsana New" w:hint="cs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</w:t>
      </w:r>
      <w:r w:rsidRPr="00C647FC">
        <w:rPr>
          <w:rFonts w:ascii="Angsana New" w:hAnsi="Angsana New"/>
          <w:sz w:val="30"/>
          <w:szCs w:val="30"/>
          <w:cs/>
        </w:rPr>
        <w:br/>
      </w:r>
      <w:r w:rsidRPr="00C647FC">
        <w:rPr>
          <w:rFonts w:ascii="Angsana New" w:hAnsi="Angsana New" w:hint="cs"/>
          <w:sz w:val="30"/>
          <w:szCs w:val="30"/>
          <w:cs/>
        </w:rPr>
        <w:t>หนึ่งเสียงต่อหนึ่งหุ้นในที่ประชุมของบริษัท</w:t>
      </w:r>
    </w:p>
    <w:p w14:paraId="720F89D1" w14:textId="47101F21" w:rsidR="00C571E1" w:rsidRPr="00C647FC" w:rsidRDefault="00C571E1" w:rsidP="008E584C">
      <w:pPr>
        <w:spacing w:line="144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0870888" w14:textId="52C6D612" w:rsidR="001922B5" w:rsidRPr="00C647FC" w:rsidRDefault="001922B5" w:rsidP="00C571E1">
      <w:pPr>
        <w:spacing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647F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การออกหุ้นสามัญ</w:t>
      </w:r>
    </w:p>
    <w:p w14:paraId="310F5A0A" w14:textId="77777777" w:rsidR="00F108EE" w:rsidRPr="00C647FC" w:rsidRDefault="00F108EE" w:rsidP="008E584C">
      <w:pPr>
        <w:spacing w:line="144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62636175" w14:textId="5E77A4AF" w:rsidR="00176841" w:rsidRPr="00C647FC" w:rsidRDefault="00176841" w:rsidP="00176841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8773A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9901BC" w:rsidRPr="00D8773A">
        <w:rPr>
          <w:rFonts w:asciiTheme="majorBidi" w:hAnsiTheme="majorBidi" w:cstheme="majorBidi"/>
          <w:sz w:val="30"/>
          <w:szCs w:val="30"/>
        </w:rPr>
        <w:t>5</w:t>
      </w:r>
      <w:r w:rsidRPr="00D8773A">
        <w:rPr>
          <w:rFonts w:asciiTheme="majorBidi" w:hAnsiTheme="majorBidi" w:cstheme="majorBidi"/>
          <w:sz w:val="30"/>
          <w:szCs w:val="30"/>
        </w:rPr>
        <w:t xml:space="preserve"> </w:t>
      </w:r>
      <w:r w:rsidRPr="00D8773A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Pr="00D8773A">
        <w:rPr>
          <w:rFonts w:asciiTheme="majorBidi" w:hAnsiTheme="majorBidi" w:cstheme="majorBidi"/>
          <w:sz w:val="30"/>
          <w:szCs w:val="30"/>
        </w:rPr>
        <w:t>256</w:t>
      </w:r>
      <w:r w:rsidR="009901BC" w:rsidRPr="00D8773A">
        <w:rPr>
          <w:rFonts w:asciiTheme="majorBidi" w:hAnsiTheme="majorBidi" w:cstheme="majorBidi"/>
          <w:sz w:val="30"/>
          <w:szCs w:val="30"/>
        </w:rPr>
        <w:t>6</w:t>
      </w:r>
      <w:r w:rsidRPr="00D8773A">
        <w:rPr>
          <w:rFonts w:asciiTheme="majorBidi" w:hAnsiTheme="majorBidi" w:cstheme="majorBidi"/>
          <w:sz w:val="30"/>
          <w:szCs w:val="30"/>
        </w:rPr>
        <w:t xml:space="preserve"> </w:t>
      </w:r>
      <w:r w:rsidRPr="00D8773A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บริษัทได้จดทะเบียนเพิ่มทุนชำระแล้วจำนวน </w:t>
      </w:r>
      <w:r w:rsidR="009901BC" w:rsidRPr="00D8773A">
        <w:rPr>
          <w:rFonts w:asciiTheme="majorBidi" w:hAnsiTheme="majorBidi" w:cstheme="majorBidi"/>
          <w:sz w:val="30"/>
          <w:szCs w:val="30"/>
        </w:rPr>
        <w:t>602</w:t>
      </w:r>
      <w:r w:rsidRPr="00D8773A">
        <w:rPr>
          <w:rFonts w:asciiTheme="majorBidi" w:hAnsiTheme="majorBidi" w:cstheme="majorBidi"/>
          <w:sz w:val="30"/>
          <w:szCs w:val="30"/>
        </w:rPr>
        <w:t>,</w:t>
      </w:r>
      <w:r w:rsidR="009901BC" w:rsidRPr="00D8773A">
        <w:rPr>
          <w:rFonts w:asciiTheme="majorBidi" w:hAnsiTheme="majorBidi" w:cstheme="majorBidi"/>
          <w:sz w:val="30"/>
          <w:szCs w:val="30"/>
        </w:rPr>
        <w:t>475</w:t>
      </w:r>
      <w:r w:rsidRPr="00D8773A">
        <w:rPr>
          <w:rFonts w:asciiTheme="majorBidi" w:hAnsiTheme="majorBidi" w:cstheme="majorBidi"/>
          <w:sz w:val="30"/>
          <w:szCs w:val="30"/>
        </w:rPr>
        <w:t xml:space="preserve"> </w:t>
      </w:r>
      <w:r w:rsidRPr="00D8773A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0D5CC2" w:rsidRPr="00D8773A">
        <w:rPr>
          <w:rFonts w:asciiTheme="majorBidi" w:hAnsiTheme="majorBidi"/>
          <w:sz w:val="30"/>
          <w:szCs w:val="30"/>
          <w:cs/>
        </w:rPr>
        <w:t>กับกรมพัฒนาธุรกิจการค้า กระทรวงพาณิชย์</w:t>
      </w:r>
      <w:r w:rsidRPr="00D8773A">
        <w:rPr>
          <w:rFonts w:asciiTheme="majorBidi" w:hAnsiTheme="majorBidi" w:cstheme="majorBidi" w:hint="cs"/>
          <w:sz w:val="30"/>
          <w:szCs w:val="30"/>
          <w:cs/>
        </w:rPr>
        <w:t xml:space="preserve"> เพื่อรองรับการออกหุ้นสามัญจำนวน </w:t>
      </w:r>
      <w:r w:rsidR="009901BC" w:rsidRPr="00D8773A">
        <w:rPr>
          <w:rFonts w:asciiTheme="majorBidi" w:hAnsiTheme="majorBidi" w:cstheme="majorBidi"/>
          <w:sz w:val="30"/>
          <w:szCs w:val="30"/>
        </w:rPr>
        <w:t>1,204</w:t>
      </w:r>
      <w:r w:rsidRPr="00D8773A">
        <w:rPr>
          <w:rFonts w:asciiTheme="majorBidi" w:hAnsiTheme="majorBidi" w:cstheme="majorBidi"/>
          <w:sz w:val="30"/>
          <w:szCs w:val="30"/>
        </w:rPr>
        <w:t>,</w:t>
      </w:r>
      <w:r w:rsidR="009901BC" w:rsidRPr="00D8773A">
        <w:rPr>
          <w:rFonts w:asciiTheme="majorBidi" w:hAnsiTheme="majorBidi" w:cstheme="majorBidi"/>
          <w:sz w:val="30"/>
          <w:szCs w:val="30"/>
        </w:rPr>
        <w:t>95</w:t>
      </w:r>
      <w:r w:rsidRPr="00D8773A">
        <w:rPr>
          <w:rFonts w:asciiTheme="majorBidi" w:hAnsiTheme="majorBidi" w:cstheme="majorBidi"/>
          <w:sz w:val="30"/>
          <w:szCs w:val="30"/>
        </w:rPr>
        <w:t>0</w:t>
      </w:r>
      <w:r w:rsidRPr="00D8773A">
        <w:rPr>
          <w:rFonts w:asciiTheme="majorBidi" w:hAnsiTheme="majorBidi" w:cstheme="majorBidi" w:hint="cs"/>
          <w:sz w:val="30"/>
          <w:szCs w:val="30"/>
          <w:cs/>
        </w:rPr>
        <w:t xml:space="preserve"> หุ้น</w:t>
      </w:r>
      <w:r w:rsidRPr="00D8773A">
        <w:rPr>
          <w:rFonts w:asciiTheme="majorBidi" w:hAnsiTheme="majorBidi" w:cstheme="majorBidi"/>
          <w:sz w:val="30"/>
          <w:szCs w:val="30"/>
        </w:rPr>
        <w:t xml:space="preserve"> </w:t>
      </w:r>
      <w:r w:rsidR="001922B5" w:rsidRPr="00D8773A">
        <w:rPr>
          <w:rFonts w:ascii="Angsana New" w:hAnsi="Angsana New" w:hint="cs"/>
          <w:sz w:val="30"/>
          <w:szCs w:val="30"/>
          <w:cs/>
        </w:rPr>
        <w:t>เนื่องมาจากการใช้สิทธิซื้อหุ้นของ</w:t>
      </w:r>
      <w:r w:rsidR="003F7BE5" w:rsidRPr="00D8773A">
        <w:rPr>
          <w:rFonts w:ascii="Angsana New" w:hAnsi="Angsana New" w:hint="cs"/>
          <w:sz w:val="30"/>
          <w:szCs w:val="30"/>
          <w:cs/>
        </w:rPr>
        <w:t>โครงการสิทธิซื้อหุ้น</w:t>
      </w:r>
      <w:r w:rsidR="001922B5" w:rsidRPr="00D8773A">
        <w:rPr>
          <w:rFonts w:ascii="Angsana New" w:hAnsi="Angsana New" w:hint="cs"/>
          <w:sz w:val="30"/>
          <w:szCs w:val="30"/>
          <w:cs/>
        </w:rPr>
        <w:t xml:space="preserve">จากปี </w:t>
      </w:r>
      <w:r w:rsidR="001922B5" w:rsidRPr="00D8773A">
        <w:rPr>
          <w:rFonts w:ascii="Angsana New" w:hAnsi="Angsana New"/>
          <w:sz w:val="30"/>
          <w:szCs w:val="30"/>
        </w:rPr>
        <w:t xml:space="preserve">2564 </w:t>
      </w:r>
      <w:r w:rsidR="001922B5" w:rsidRPr="00D8773A">
        <w:rPr>
          <w:rFonts w:ascii="Angsana New" w:hAnsi="Angsana New" w:hint="cs"/>
          <w:sz w:val="30"/>
          <w:szCs w:val="30"/>
          <w:cs/>
        </w:rPr>
        <w:t>ที่ให้แก่</w:t>
      </w:r>
      <w:r w:rsidR="00303B97" w:rsidRPr="00D8773A">
        <w:rPr>
          <w:color w:val="000000"/>
          <w:spacing w:val="-12"/>
          <w:sz w:val="30"/>
          <w:szCs w:val="30"/>
          <w:cs/>
        </w:rPr>
        <w:t>พนักงาน</w:t>
      </w:r>
      <w:r w:rsidR="00303B97" w:rsidRPr="00D8773A">
        <w:rPr>
          <w:rFonts w:hint="cs"/>
          <w:color w:val="000000"/>
          <w:spacing w:val="-12"/>
          <w:sz w:val="30"/>
          <w:szCs w:val="30"/>
          <w:cs/>
        </w:rPr>
        <w:t>ของ</w:t>
      </w:r>
      <w:r w:rsidR="00303B97" w:rsidRPr="00D8773A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</w:t>
      </w:r>
      <w:r w:rsidR="009E06D7" w:rsidRPr="00D8773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E06D7" w:rsidRPr="00D8773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(ดูหมายเหตุข้อ </w:t>
      </w:r>
      <w:r w:rsidR="009E06D7" w:rsidRPr="00D8773A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9E06D7" w:rsidRPr="00D8773A">
        <w:rPr>
          <w:rFonts w:asciiTheme="majorBidi" w:hAnsiTheme="majorBidi" w:cstheme="majorBidi" w:hint="cs"/>
          <w:spacing w:val="-2"/>
          <w:sz w:val="30"/>
          <w:szCs w:val="30"/>
          <w:cs/>
        </w:rPr>
        <w:t>)</w:t>
      </w:r>
    </w:p>
    <w:p w14:paraId="475ECC3B" w14:textId="7FEB8762" w:rsidR="00A135B0" w:rsidRPr="00C647FC" w:rsidRDefault="00A135B0" w:rsidP="008E584C">
      <w:pPr>
        <w:spacing w:line="144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7CED61B" w14:textId="77777777" w:rsidR="003D47A0" w:rsidRPr="00C647FC" w:rsidRDefault="003D47A0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en-US"/>
        </w:rPr>
      </w:pPr>
      <w:r w:rsidRPr="00C647FC">
        <w:rPr>
          <w:rFonts w:asciiTheme="majorBidi" w:hAnsiTheme="majorBidi" w:cstheme="majorBidi" w:hint="cs"/>
          <w:sz w:val="30"/>
          <w:szCs w:val="30"/>
          <w:cs/>
          <w:lang w:val="en-US"/>
        </w:rPr>
        <w:t>การจ่ายโดยใช้หุ้นเป็นเกณฑ์</w:t>
      </w:r>
    </w:p>
    <w:p w14:paraId="7CFCBCA7" w14:textId="0D47F513" w:rsidR="00142554" w:rsidRPr="00C647FC" w:rsidRDefault="00142554" w:rsidP="00EF1656">
      <w:pPr>
        <w:spacing w:line="144" w:lineRule="auto"/>
        <w:ind w:left="547" w:right="-43"/>
        <w:jc w:val="thaiDistribute"/>
        <w:rPr>
          <w:color w:val="000000"/>
          <w:spacing w:val="10"/>
          <w:sz w:val="24"/>
          <w:szCs w:val="24"/>
        </w:rPr>
      </w:pPr>
    </w:p>
    <w:p w14:paraId="7D32DC3C" w14:textId="4D85CAA3" w:rsidR="00466AFC" w:rsidRDefault="00466AFC" w:rsidP="00904DF8">
      <w:pPr>
        <w:pStyle w:val="Nomal"/>
        <w:tabs>
          <w:tab w:val="left" w:pos="540"/>
        </w:tabs>
        <w:spacing w:line="240" w:lineRule="atLeast"/>
        <w:ind w:left="547"/>
        <w:jc w:val="thaiDistribute"/>
        <w:rPr>
          <w:color w:val="000000"/>
          <w:sz w:val="30"/>
          <w:szCs w:val="30"/>
        </w:rPr>
      </w:pPr>
      <w:r w:rsidRPr="002A7705">
        <w:rPr>
          <w:color w:val="000000"/>
          <w:sz w:val="30"/>
          <w:szCs w:val="30"/>
          <w:cs/>
        </w:rPr>
        <w:t>ใน</w:t>
      </w:r>
      <w:r w:rsidRPr="004E4755">
        <w:rPr>
          <w:color w:val="000000"/>
          <w:sz w:val="30"/>
          <w:szCs w:val="30"/>
          <w:cs/>
        </w:rPr>
        <w:t xml:space="preserve">การประชุมสามัญประจำปีของผู้ถือหุ้นของบริษัท เมื่อวันที่ </w:t>
      </w:r>
      <w:r w:rsidRPr="004E4755">
        <w:rPr>
          <w:color w:val="000000"/>
          <w:sz w:val="30"/>
          <w:szCs w:val="30"/>
          <w:lang w:val="en-GB"/>
        </w:rPr>
        <w:t xml:space="preserve">7 </w:t>
      </w:r>
      <w:r w:rsidRPr="004E4755">
        <w:rPr>
          <w:rFonts w:hint="cs"/>
          <w:color w:val="000000"/>
          <w:sz w:val="30"/>
          <w:szCs w:val="30"/>
          <w:cs/>
        </w:rPr>
        <w:t xml:space="preserve">พฤษภาคม </w:t>
      </w:r>
      <w:r w:rsidRPr="004E4755">
        <w:rPr>
          <w:color w:val="000000"/>
          <w:sz w:val="30"/>
          <w:szCs w:val="30"/>
          <w:lang w:val="en-GB"/>
        </w:rPr>
        <w:t xml:space="preserve">2564 </w:t>
      </w:r>
      <w:r w:rsidRPr="004E4755">
        <w:rPr>
          <w:color w:val="000000"/>
          <w:sz w:val="30"/>
          <w:szCs w:val="30"/>
          <w:cs/>
        </w:rPr>
        <w:t>ผู้ถือหุ้นมีมติอนุมัติให้เพิ่มทุน</w:t>
      </w:r>
      <w:r w:rsidRPr="004E4755">
        <w:rPr>
          <w:color w:val="000000"/>
          <w:sz w:val="30"/>
          <w:szCs w:val="30"/>
        </w:rPr>
        <w:t xml:space="preserve">        </w:t>
      </w:r>
      <w:r w:rsidRPr="004E4755">
        <w:rPr>
          <w:color w:val="000000"/>
          <w:sz w:val="30"/>
          <w:szCs w:val="30"/>
          <w:cs/>
        </w:rPr>
        <w:t xml:space="preserve">จดทะเบียนของบริษัทจำนวน </w:t>
      </w:r>
      <w:r>
        <w:rPr>
          <w:color w:val="000000"/>
          <w:sz w:val="30"/>
          <w:szCs w:val="30"/>
        </w:rPr>
        <w:t>1.75</w:t>
      </w:r>
      <w:r w:rsidRPr="004E4755">
        <w:rPr>
          <w:color w:val="000000"/>
          <w:sz w:val="30"/>
          <w:szCs w:val="30"/>
        </w:rPr>
        <w:t xml:space="preserve"> </w:t>
      </w:r>
      <w:r w:rsidRPr="004E4755">
        <w:rPr>
          <w:color w:val="000000"/>
          <w:sz w:val="30"/>
          <w:szCs w:val="30"/>
          <w:cs/>
        </w:rPr>
        <w:t xml:space="preserve">ล้านบาท โดยการออกหุ้นสามัญเพิ่มทุนจำนวน </w:t>
      </w:r>
      <w:r>
        <w:rPr>
          <w:color w:val="000000"/>
          <w:sz w:val="30"/>
          <w:szCs w:val="30"/>
        </w:rPr>
        <w:t>3.5</w:t>
      </w:r>
      <w:r w:rsidRPr="004E4755">
        <w:rPr>
          <w:color w:val="000000"/>
          <w:sz w:val="30"/>
          <w:szCs w:val="30"/>
        </w:rPr>
        <w:t xml:space="preserve"> </w:t>
      </w:r>
      <w:r w:rsidRPr="004E4755">
        <w:rPr>
          <w:color w:val="000000"/>
          <w:sz w:val="30"/>
          <w:szCs w:val="30"/>
          <w:cs/>
        </w:rPr>
        <w:t>ล้านหุ้น ซึ่งมีมูลค่าที่ตราไว้</w:t>
      </w:r>
      <w:r w:rsidRPr="004E4755">
        <w:rPr>
          <w:color w:val="000000"/>
          <w:sz w:val="30"/>
          <w:szCs w:val="30"/>
        </w:rPr>
        <w:t xml:space="preserve">    </w:t>
      </w:r>
      <w:r w:rsidRPr="002A279B">
        <w:rPr>
          <w:color w:val="000000"/>
          <w:spacing w:val="-12"/>
          <w:sz w:val="30"/>
          <w:szCs w:val="30"/>
          <w:cs/>
        </w:rPr>
        <w:t xml:space="preserve">หุ้นละ </w:t>
      </w:r>
      <w:r>
        <w:rPr>
          <w:color w:val="000000"/>
          <w:spacing w:val="-12"/>
          <w:sz w:val="30"/>
          <w:szCs w:val="30"/>
        </w:rPr>
        <w:t>0.5</w:t>
      </w:r>
      <w:r w:rsidRPr="002A279B">
        <w:rPr>
          <w:color w:val="000000"/>
          <w:spacing w:val="-12"/>
          <w:sz w:val="30"/>
          <w:szCs w:val="30"/>
        </w:rPr>
        <w:t xml:space="preserve"> </w:t>
      </w:r>
      <w:r w:rsidRPr="002A279B">
        <w:rPr>
          <w:color w:val="000000"/>
          <w:spacing w:val="-12"/>
          <w:sz w:val="30"/>
          <w:szCs w:val="30"/>
          <w:cs/>
        </w:rPr>
        <w:t>บาท</w:t>
      </w:r>
      <w:r w:rsidRPr="002A279B">
        <w:rPr>
          <w:rFonts w:hint="cs"/>
          <w:color w:val="000000"/>
          <w:spacing w:val="-12"/>
          <w:sz w:val="30"/>
          <w:szCs w:val="30"/>
          <w:cs/>
        </w:rPr>
        <w:t xml:space="preserve"> </w:t>
      </w:r>
      <w:r w:rsidRPr="002A279B">
        <w:rPr>
          <w:color w:val="000000"/>
          <w:spacing w:val="-12"/>
          <w:sz w:val="30"/>
          <w:szCs w:val="30"/>
          <w:cs/>
        </w:rPr>
        <w:t>ทั้งนี้</w:t>
      </w:r>
      <w:r w:rsidRPr="002A279B">
        <w:rPr>
          <w:color w:val="000000"/>
          <w:spacing w:val="-12"/>
          <w:sz w:val="30"/>
          <w:szCs w:val="30"/>
        </w:rPr>
        <w:t xml:space="preserve"> </w:t>
      </w:r>
      <w:r w:rsidRPr="002A279B">
        <w:rPr>
          <w:color w:val="000000"/>
          <w:spacing w:val="-12"/>
          <w:sz w:val="30"/>
          <w:szCs w:val="30"/>
          <w:cs/>
        </w:rPr>
        <w:t xml:space="preserve">การออกหุ้นดังกล่าว เพื่อรองรับการให้สิทธิซื้อหุ้นแก่พนักงาน </w:t>
      </w:r>
      <w:r w:rsidRPr="002A279B">
        <w:rPr>
          <w:color w:val="000000"/>
          <w:spacing w:val="-12"/>
          <w:kern w:val="16"/>
          <w:sz w:val="30"/>
          <w:szCs w:val="30"/>
          <w:cs/>
        </w:rPr>
        <w:t>ในราคาใช้สิทธิ</w:t>
      </w:r>
      <w:r w:rsidRPr="002A279B">
        <w:rPr>
          <w:color w:val="000000"/>
          <w:spacing w:val="-12"/>
          <w:kern w:val="16"/>
          <w:sz w:val="30"/>
          <w:szCs w:val="30"/>
        </w:rPr>
        <w:t xml:space="preserve"> 8</w:t>
      </w:r>
      <w:r>
        <w:rPr>
          <w:color w:val="000000"/>
          <w:spacing w:val="-12"/>
          <w:kern w:val="16"/>
          <w:sz w:val="30"/>
          <w:szCs w:val="30"/>
        </w:rPr>
        <w:t xml:space="preserve"> </w:t>
      </w:r>
      <w:r w:rsidRPr="002A279B">
        <w:rPr>
          <w:color w:val="000000"/>
          <w:spacing w:val="-12"/>
          <w:kern w:val="16"/>
          <w:sz w:val="30"/>
          <w:szCs w:val="30"/>
          <w:cs/>
        </w:rPr>
        <w:t>บาท</w:t>
      </w:r>
      <w:r w:rsidRPr="002A279B">
        <w:rPr>
          <w:color w:val="000000"/>
          <w:spacing w:val="-12"/>
          <w:kern w:val="16"/>
          <w:sz w:val="30"/>
          <w:szCs w:val="30"/>
        </w:rPr>
        <w:t xml:space="preserve"> </w:t>
      </w:r>
      <w:r w:rsidRPr="002A279B">
        <w:rPr>
          <w:color w:val="000000"/>
          <w:spacing w:val="-12"/>
          <w:kern w:val="16"/>
          <w:sz w:val="30"/>
          <w:szCs w:val="30"/>
          <w:cs/>
        </w:rPr>
        <w:t>ต่อหุ้น</w:t>
      </w:r>
      <w:r w:rsidRPr="00853EC6">
        <w:rPr>
          <w:color w:val="000000"/>
          <w:spacing w:val="-4"/>
          <w:sz w:val="30"/>
          <w:szCs w:val="30"/>
        </w:rPr>
        <w:t xml:space="preserve"> </w:t>
      </w:r>
      <w:r w:rsidRPr="00853EC6">
        <w:rPr>
          <w:color w:val="000000"/>
          <w:spacing w:val="-4"/>
          <w:sz w:val="30"/>
          <w:szCs w:val="30"/>
          <w:cs/>
        </w:rPr>
        <w:t>โดยวันที่</w:t>
      </w:r>
      <w:r w:rsidR="00904DF8">
        <w:rPr>
          <w:color w:val="000000"/>
          <w:spacing w:val="-4"/>
          <w:sz w:val="30"/>
          <w:szCs w:val="30"/>
          <w:cs/>
        </w:rPr>
        <w:br/>
      </w:r>
      <w:r w:rsidRPr="00853EC6">
        <w:rPr>
          <w:color w:val="000000"/>
          <w:spacing w:val="-4"/>
          <w:sz w:val="30"/>
          <w:szCs w:val="30"/>
          <w:cs/>
        </w:rPr>
        <w:t xml:space="preserve">ให้สิทธิ คือวันที่ </w:t>
      </w:r>
      <w:r w:rsidRPr="00853EC6">
        <w:rPr>
          <w:color w:val="000000"/>
          <w:spacing w:val="-4"/>
          <w:sz w:val="30"/>
          <w:szCs w:val="30"/>
        </w:rPr>
        <w:t xml:space="preserve">17 </w:t>
      </w:r>
      <w:r w:rsidRPr="00853EC6">
        <w:rPr>
          <w:rFonts w:hint="cs"/>
          <w:color w:val="000000"/>
          <w:spacing w:val="-4"/>
          <w:sz w:val="30"/>
          <w:szCs w:val="30"/>
          <w:cs/>
        </w:rPr>
        <w:t>พฤศจิกายน</w:t>
      </w:r>
      <w:r w:rsidRPr="00853EC6">
        <w:rPr>
          <w:color w:val="000000"/>
          <w:spacing w:val="-4"/>
          <w:sz w:val="30"/>
          <w:szCs w:val="30"/>
          <w:cs/>
        </w:rPr>
        <w:t xml:space="preserve"> </w:t>
      </w:r>
      <w:r w:rsidRPr="00853EC6">
        <w:rPr>
          <w:color w:val="000000"/>
          <w:spacing w:val="-4"/>
          <w:sz w:val="30"/>
          <w:szCs w:val="30"/>
        </w:rPr>
        <w:t>2564</w:t>
      </w:r>
      <w:r w:rsidRPr="00853EC6">
        <w:rPr>
          <w:color w:val="000000"/>
          <w:spacing w:val="-4"/>
          <w:sz w:val="30"/>
          <w:szCs w:val="30"/>
          <w:cs/>
        </w:rPr>
        <w:t xml:space="preserve"> ทั้งนี้ใบสำคัญแสดงสิทธิดังกล่าวมีระยะเวลาการใช้สิทธิ</w:t>
      </w:r>
      <w:r w:rsidRPr="004E4755">
        <w:rPr>
          <w:color w:val="000000"/>
          <w:sz w:val="30"/>
          <w:szCs w:val="30"/>
          <w:cs/>
        </w:rPr>
        <w:t xml:space="preserve">ไม่เกิน </w:t>
      </w:r>
      <w:r w:rsidRPr="004E4755">
        <w:rPr>
          <w:color w:val="000000"/>
          <w:sz w:val="30"/>
          <w:szCs w:val="30"/>
        </w:rPr>
        <w:t>3</w:t>
      </w:r>
      <w:r w:rsidRPr="004E4755">
        <w:rPr>
          <w:color w:val="000000"/>
          <w:sz w:val="30"/>
          <w:szCs w:val="30"/>
          <w:cs/>
        </w:rPr>
        <w:t xml:space="preserve"> ปี</w:t>
      </w:r>
      <w:r>
        <w:rPr>
          <w:color w:val="000000"/>
          <w:sz w:val="30"/>
          <w:szCs w:val="30"/>
        </w:rPr>
        <w:t xml:space="preserve"> </w:t>
      </w:r>
      <w:r w:rsidRPr="004E4755">
        <w:rPr>
          <w:color w:val="000000"/>
          <w:sz w:val="30"/>
          <w:szCs w:val="30"/>
          <w:cs/>
        </w:rPr>
        <w:t>นับตั้งแต่มีการออกใบสำคัญแสดงสิทธิ รายการดังกล่าวถือเป็นรายการจ่ายโดยใช้หุ้นเป็นเกณฑ์ ดังนั้นบริษัทจึงต้องวัดมูลค่ายุติธรรมของสิทธิในการซื้อหุ้นให้แก่กลุ่มบุคคล</w:t>
      </w:r>
      <w:r w:rsidRPr="00134ED9">
        <w:rPr>
          <w:color w:val="000000"/>
          <w:sz w:val="30"/>
          <w:szCs w:val="30"/>
          <w:cs/>
        </w:rPr>
        <w:t>ดังกล่าว ณ วันที่ให้สิทธิโดยอ้างอิงจากมูลค่า</w:t>
      </w:r>
      <w:r w:rsidRPr="008A225C">
        <w:rPr>
          <w:color w:val="000000"/>
          <w:spacing w:val="-4"/>
          <w:sz w:val="30"/>
          <w:szCs w:val="30"/>
          <w:cs/>
        </w:rPr>
        <w:t>ยุติธรรมของหุ้นที่</w:t>
      </w:r>
      <w:r w:rsidRPr="00904DF8">
        <w:rPr>
          <w:color w:val="000000"/>
          <w:spacing w:val="-8"/>
          <w:sz w:val="30"/>
          <w:szCs w:val="30"/>
          <w:cs/>
        </w:rPr>
        <w:t>กำหนดไว้และสิ่งตอบแทนที่ต้องจ่ายและบันทึกค่าใช้จ่ายที่เกี่ยวข้อง พร้อม</w:t>
      </w:r>
      <w:r w:rsidRPr="00904DF8">
        <w:rPr>
          <w:color w:val="000000"/>
          <w:spacing w:val="-8"/>
          <w:sz w:val="30"/>
          <w:szCs w:val="30"/>
        </w:rPr>
        <w:t xml:space="preserve"> </w:t>
      </w:r>
      <w:r w:rsidRPr="00904DF8">
        <w:rPr>
          <w:color w:val="000000"/>
          <w:spacing w:val="-8"/>
          <w:sz w:val="30"/>
          <w:szCs w:val="30"/>
          <w:cs/>
        </w:rPr>
        <w:t>ๆ</w:t>
      </w:r>
      <w:r w:rsidRPr="00904DF8">
        <w:rPr>
          <w:color w:val="000000"/>
          <w:spacing w:val="-8"/>
          <w:sz w:val="30"/>
          <w:szCs w:val="30"/>
        </w:rPr>
        <w:t xml:space="preserve"> </w:t>
      </w:r>
      <w:r w:rsidRPr="00904DF8">
        <w:rPr>
          <w:color w:val="000000"/>
          <w:spacing w:val="-8"/>
          <w:sz w:val="30"/>
          <w:szCs w:val="30"/>
          <w:cs/>
        </w:rPr>
        <w:t>ไปกับรับรู้การเพิ่มขึ้นของส่วนของผู้ถื</w:t>
      </w:r>
      <w:r w:rsidR="00904DF8" w:rsidRPr="00904DF8">
        <w:rPr>
          <w:rFonts w:hint="cs"/>
          <w:color w:val="000000"/>
          <w:spacing w:val="-8"/>
          <w:sz w:val="30"/>
          <w:szCs w:val="30"/>
          <w:cs/>
        </w:rPr>
        <w:t>อ</w:t>
      </w:r>
      <w:r w:rsidRPr="00904DF8">
        <w:rPr>
          <w:color w:val="000000"/>
          <w:spacing w:val="-8"/>
          <w:sz w:val="30"/>
          <w:szCs w:val="30"/>
          <w:cs/>
        </w:rPr>
        <w:t>หุ้น</w:t>
      </w:r>
    </w:p>
    <w:p w14:paraId="2271A273" w14:textId="3EF1BA9C" w:rsidR="00C647FC" w:rsidRDefault="00C647FC" w:rsidP="00EF1656">
      <w:pPr>
        <w:spacing w:line="144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2B0F8384" w14:textId="784C4EA2" w:rsidR="00AF3E4D" w:rsidRPr="002A7705" w:rsidRDefault="00AF3E4D" w:rsidP="00AF3E4D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b/>
          <w:bCs/>
          <w:i/>
          <w:iCs/>
          <w:sz w:val="30"/>
          <w:szCs w:val="30"/>
        </w:rPr>
      </w:pPr>
      <w:r w:rsidRPr="002A7705">
        <w:rPr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0D351E32" w14:textId="77777777" w:rsidR="00AF3E4D" w:rsidRPr="002A7705" w:rsidRDefault="00AF3E4D" w:rsidP="00EF1656">
      <w:pPr>
        <w:spacing w:line="144" w:lineRule="auto"/>
        <w:ind w:left="547" w:right="-43"/>
        <w:jc w:val="thaiDistribute"/>
        <w:rPr>
          <w:color w:val="000000"/>
          <w:sz w:val="30"/>
          <w:szCs w:val="30"/>
        </w:rPr>
      </w:pPr>
    </w:p>
    <w:p w14:paraId="49D42354" w14:textId="77777777" w:rsidR="00AF3E4D" w:rsidRPr="002A7705" w:rsidRDefault="00AF3E4D" w:rsidP="00BF29BE">
      <w:pPr>
        <w:pStyle w:val="BodyText"/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2A7705">
        <w:rPr>
          <w:rFonts w:ascii="Angsana New" w:hAnsi="Angsana New"/>
          <w:sz w:val="30"/>
          <w:szCs w:val="30"/>
          <w:cs/>
        </w:rPr>
        <w:t>บริษัทได้บันทึกบัญชีโดยพิจารณามูลค่ายุติธรรมโดยประมาณของสิทธิซื้อหุ้นในโครงการนี้</w:t>
      </w:r>
      <w:r w:rsidRPr="002A7705">
        <w:rPr>
          <w:rFonts w:ascii="Angsana New" w:hAnsi="Angsana New"/>
          <w:color w:val="FFFFFF"/>
          <w:sz w:val="30"/>
          <w:szCs w:val="30"/>
        </w:rPr>
        <w:t>-</w:t>
      </w:r>
      <w:r w:rsidRPr="002A7705">
        <w:rPr>
          <w:rFonts w:ascii="Angsana New" w:hAnsi="Angsana New"/>
          <w:sz w:val="30"/>
          <w:szCs w:val="30"/>
          <w:cs/>
        </w:rPr>
        <w:t xml:space="preserve">โดยใช้แบบจำลอง     </w:t>
      </w:r>
      <w:r w:rsidRPr="002A7705">
        <w:rPr>
          <w:rFonts w:ascii="Angsana New" w:hAnsi="Angsana New"/>
          <w:sz w:val="30"/>
          <w:szCs w:val="30"/>
        </w:rPr>
        <w:t>American-Option-Trinomial-Tree</w:t>
      </w:r>
      <w:r w:rsidRPr="002A7705">
        <w:rPr>
          <w:rFonts w:ascii="Angsana New" w:hAnsi="Angsana New"/>
          <w:sz w:val="30"/>
          <w:szCs w:val="30"/>
          <w:cs/>
        </w:rPr>
        <w:t xml:space="preserve"> และคำนวณแยกแต่ละช่วงระยะเวลาการใช้สิทธิ </w:t>
      </w:r>
      <w:r w:rsidRPr="002A7705">
        <w:rPr>
          <w:rFonts w:ascii="Angsana New" w:hAnsi="Angsana New"/>
          <w:sz w:val="30"/>
          <w:szCs w:val="30"/>
        </w:rPr>
        <w:t xml:space="preserve">3 </w:t>
      </w:r>
      <w:r w:rsidRPr="002A7705">
        <w:rPr>
          <w:rFonts w:ascii="Angsana New" w:hAnsi="Angsana New"/>
          <w:sz w:val="30"/>
          <w:szCs w:val="30"/>
          <w:cs/>
        </w:rPr>
        <w:t>ครั้ง ดังนี้</w:t>
      </w:r>
    </w:p>
    <w:p w14:paraId="6A5C2C13" w14:textId="77777777" w:rsidR="00AF3E4D" w:rsidRDefault="00AF3E4D" w:rsidP="00AF3E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810"/>
        <w:gridCol w:w="3510"/>
        <w:gridCol w:w="3330"/>
        <w:gridCol w:w="1620"/>
      </w:tblGrid>
      <w:tr w:rsidR="00AF3E4D" w:rsidRPr="002A7705" w14:paraId="2D97AF82" w14:textId="77777777" w:rsidTr="00BC14F0">
        <w:trPr>
          <w:tblHeader/>
        </w:trPr>
        <w:tc>
          <w:tcPr>
            <w:tcW w:w="810" w:type="dxa"/>
          </w:tcPr>
          <w:p w14:paraId="6D13B795" w14:textId="77777777" w:rsidR="00AF3E4D" w:rsidRPr="002A7705" w:rsidRDefault="00AF3E4D" w:rsidP="00BC14F0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3510" w:type="dxa"/>
          </w:tcPr>
          <w:p w14:paraId="2876B170" w14:textId="77777777" w:rsidR="00AF3E4D" w:rsidRPr="002A7705" w:rsidRDefault="00AF3E4D" w:rsidP="00BC14F0">
            <w:pPr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ระยะเวลาใช้สิทธิ</w:t>
            </w:r>
          </w:p>
        </w:tc>
        <w:tc>
          <w:tcPr>
            <w:tcW w:w="3330" w:type="dxa"/>
          </w:tcPr>
          <w:p w14:paraId="6C81D526" w14:textId="77777777" w:rsidR="00AF3E4D" w:rsidRPr="002A7705" w:rsidRDefault="00AF3E4D" w:rsidP="00BC14F0">
            <w:pPr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จำนวนหุ้นที่สามารถใช้สิทธิ</w:t>
            </w:r>
          </w:p>
        </w:tc>
        <w:tc>
          <w:tcPr>
            <w:tcW w:w="1620" w:type="dxa"/>
          </w:tcPr>
          <w:p w14:paraId="4BDB0D3D" w14:textId="77777777" w:rsidR="00AF3E4D" w:rsidRPr="002A7705" w:rsidRDefault="00AF3E4D" w:rsidP="00BC14F0">
            <w:pPr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ราคาใช้สิทธิ</w:t>
            </w:r>
            <w:r w:rsidRPr="002A770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(บาท)</w:t>
            </w:r>
          </w:p>
        </w:tc>
      </w:tr>
      <w:tr w:rsidR="00AF3E4D" w:rsidRPr="002A7705" w14:paraId="17423D5D" w14:textId="77777777" w:rsidTr="00BC14F0">
        <w:tc>
          <w:tcPr>
            <w:tcW w:w="810" w:type="dxa"/>
          </w:tcPr>
          <w:p w14:paraId="2F34D99B" w14:textId="77777777" w:rsidR="00AF3E4D" w:rsidRPr="002A7705" w:rsidRDefault="00AF3E4D" w:rsidP="00BC14F0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3510" w:type="dxa"/>
          </w:tcPr>
          <w:p w14:paraId="198CDECF" w14:textId="77777777" w:rsidR="00AF3E4D" w:rsidRPr="00506EE6" w:rsidRDefault="00AF3E4D" w:rsidP="00BC14F0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วันทำการสุดท้ายของสถาบันการเงินในวันที่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 xml:space="preserve">30 </w:t>
            </w: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มิถุนายน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>2565</w:t>
            </w:r>
          </w:p>
        </w:tc>
        <w:tc>
          <w:tcPr>
            <w:tcW w:w="3330" w:type="dxa"/>
          </w:tcPr>
          <w:p w14:paraId="4C4C7A53" w14:textId="77777777" w:rsidR="00AF3E4D" w:rsidRPr="00805BE1" w:rsidRDefault="00AF3E4D" w:rsidP="00BC14F0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ใช้สิทธิได้ไม่เกินร้อยละ </w:t>
            </w:r>
            <w:r w:rsidRPr="00805BE1">
              <w:rPr>
                <w:rFonts w:ascii="Angsana New" w:eastAsia="Angsana New" w:hAnsi="Angsana New"/>
                <w:sz w:val="30"/>
                <w:szCs w:val="30"/>
              </w:rPr>
              <w:t xml:space="preserve">25 </w:t>
            </w: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>ของจำนวนสิทธิที่ได้รับจัดสรรทั้งหมด</w:t>
            </w:r>
          </w:p>
        </w:tc>
        <w:tc>
          <w:tcPr>
            <w:tcW w:w="1620" w:type="dxa"/>
          </w:tcPr>
          <w:p w14:paraId="2CFD94CD" w14:textId="77777777" w:rsidR="00AF3E4D" w:rsidRPr="00676468" w:rsidRDefault="00AF3E4D" w:rsidP="00BC14F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7646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AF3E4D" w:rsidRPr="002A7705" w14:paraId="6A839538" w14:textId="77777777" w:rsidTr="00BC14F0">
        <w:trPr>
          <w:trHeight w:val="262"/>
        </w:trPr>
        <w:tc>
          <w:tcPr>
            <w:tcW w:w="810" w:type="dxa"/>
          </w:tcPr>
          <w:p w14:paraId="6338D7CC" w14:textId="77777777" w:rsidR="00AF3E4D" w:rsidRPr="002A7705" w:rsidRDefault="00AF3E4D" w:rsidP="00BC14F0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3510" w:type="dxa"/>
          </w:tcPr>
          <w:p w14:paraId="16BBA419" w14:textId="77777777" w:rsidR="00AF3E4D" w:rsidRPr="00506EE6" w:rsidRDefault="00AF3E4D" w:rsidP="00BC14F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วันทำการสุดท้ายของสถาบันการเงินในวันที่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 xml:space="preserve">30 </w:t>
            </w: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มิถุนายน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>2566</w:t>
            </w:r>
          </w:p>
        </w:tc>
        <w:tc>
          <w:tcPr>
            <w:tcW w:w="3330" w:type="dxa"/>
          </w:tcPr>
          <w:p w14:paraId="379317A4" w14:textId="77777777" w:rsidR="00AF3E4D" w:rsidRPr="00805BE1" w:rsidRDefault="00AF3E4D" w:rsidP="00D94A78">
            <w:pPr>
              <w:tabs>
                <w:tab w:val="clear" w:pos="227"/>
                <w:tab w:val="clear" w:pos="454"/>
                <w:tab w:val="left" w:pos="320"/>
                <w:tab w:val="left" w:pos="410"/>
              </w:tabs>
              <w:spacing w:line="240" w:lineRule="auto"/>
              <w:ind w:left="410" w:hanging="450"/>
              <w:rPr>
                <w:rFonts w:ascii="Angsana New" w:hAnsi="Angsana New"/>
                <w:sz w:val="30"/>
                <w:szCs w:val="30"/>
              </w:rPr>
            </w:pP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ใช้สิทธิได้ไม่เกินร้อยละ </w:t>
            </w:r>
            <w:r w:rsidRPr="00805BE1">
              <w:rPr>
                <w:rFonts w:ascii="Angsana New" w:eastAsia="Angsana New" w:hAnsi="Angsana New"/>
                <w:sz w:val="30"/>
                <w:szCs w:val="30"/>
              </w:rPr>
              <w:t xml:space="preserve">60 </w:t>
            </w: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>ของจำนวนสิทธิที่ได้รับจัดสรรทั้งหมด (โดยนับรวมถึงการใช้สิทธิครั้งแรก)</w:t>
            </w:r>
          </w:p>
        </w:tc>
        <w:tc>
          <w:tcPr>
            <w:tcW w:w="1620" w:type="dxa"/>
          </w:tcPr>
          <w:p w14:paraId="20FED023" w14:textId="77777777" w:rsidR="00AF3E4D" w:rsidRPr="00676468" w:rsidRDefault="00AF3E4D" w:rsidP="00BC14F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7646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AF3E4D" w:rsidRPr="002A7705" w14:paraId="507BDA9A" w14:textId="77777777" w:rsidTr="00BC14F0">
        <w:tc>
          <w:tcPr>
            <w:tcW w:w="810" w:type="dxa"/>
          </w:tcPr>
          <w:p w14:paraId="5500829F" w14:textId="77777777" w:rsidR="00AF3E4D" w:rsidRPr="002A7705" w:rsidRDefault="00AF3E4D" w:rsidP="00BC14F0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sz w:val="30"/>
                <w:szCs w:val="30"/>
                <w:cs/>
              </w:rPr>
              <w:t>3</w:t>
            </w:r>
          </w:p>
        </w:tc>
        <w:tc>
          <w:tcPr>
            <w:tcW w:w="3510" w:type="dxa"/>
          </w:tcPr>
          <w:p w14:paraId="0FA00294" w14:textId="77777777" w:rsidR="00AF3E4D" w:rsidRPr="00506EE6" w:rsidRDefault="00AF3E4D" w:rsidP="00BC14F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>ไม่เกินวันครบกำหนดอายุของใบสำคัญแสดงสิทธิใน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ปี</w:t>
            </w: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>2567</w:t>
            </w:r>
          </w:p>
        </w:tc>
        <w:tc>
          <w:tcPr>
            <w:tcW w:w="3330" w:type="dxa"/>
          </w:tcPr>
          <w:p w14:paraId="088FA210" w14:textId="77777777" w:rsidR="00AF3E4D" w:rsidRPr="00805BE1" w:rsidRDefault="00AF3E4D" w:rsidP="00D94A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05BE1">
              <w:rPr>
                <w:rFonts w:ascii="Angsana New" w:hAnsi="Angsana New"/>
                <w:b/>
                <w:sz w:val="30"/>
                <w:szCs w:val="30"/>
                <w:cs/>
              </w:rPr>
              <w:t>สิทธิคงเหลือ</w:t>
            </w:r>
          </w:p>
        </w:tc>
        <w:tc>
          <w:tcPr>
            <w:tcW w:w="1620" w:type="dxa"/>
          </w:tcPr>
          <w:p w14:paraId="0948FF6E" w14:textId="77777777" w:rsidR="00AF3E4D" w:rsidRPr="00676468" w:rsidRDefault="00AF3E4D" w:rsidP="00BC14F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7646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</w:tbl>
    <w:p w14:paraId="50D5342B" w14:textId="77777777" w:rsidR="00B83A18" w:rsidRDefault="00B83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10"/>
          <w:sz w:val="30"/>
          <w:szCs w:val="30"/>
          <w:cs/>
        </w:rPr>
        <w:sectPr w:rsidR="00B83A18" w:rsidSect="00F91ACD"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800"/>
        <w:gridCol w:w="450"/>
        <w:gridCol w:w="1800"/>
      </w:tblGrid>
      <w:tr w:rsidR="00B83A18" w:rsidRPr="00B2145F" w14:paraId="3097EAA1" w14:textId="77777777" w:rsidTr="00B83A18">
        <w:trPr>
          <w:cantSplit/>
        </w:trPr>
        <w:tc>
          <w:tcPr>
            <w:tcW w:w="5310" w:type="dxa"/>
          </w:tcPr>
          <w:p w14:paraId="49ED9B21" w14:textId="77777777" w:rsidR="00B83A18" w:rsidRPr="00B2145F" w:rsidRDefault="00B83A18" w:rsidP="003C522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4050" w:type="dxa"/>
            <w:gridSpan w:val="3"/>
          </w:tcPr>
          <w:p w14:paraId="3B6519B4" w14:textId="77777777" w:rsidR="00B83A18" w:rsidRPr="004D27D5" w:rsidRDefault="00B83A18" w:rsidP="003C522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จำนวนใบสำคัญแสดงสิทธิ</w:t>
            </w:r>
          </w:p>
        </w:tc>
      </w:tr>
      <w:tr w:rsidR="00B83A18" w:rsidRPr="00B2145F" w14:paraId="486BA4A2" w14:textId="77777777" w:rsidTr="00B83A18">
        <w:trPr>
          <w:cantSplit/>
        </w:trPr>
        <w:tc>
          <w:tcPr>
            <w:tcW w:w="5310" w:type="dxa"/>
          </w:tcPr>
          <w:p w14:paraId="4F10ECF7" w14:textId="77777777" w:rsidR="00B83A18" w:rsidRDefault="00B83A18" w:rsidP="003C522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575FAEB3" w14:textId="77777777" w:rsidR="00B83A18" w:rsidRPr="004835D8" w:rsidRDefault="00B83A18" w:rsidP="003C52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450" w:type="dxa"/>
            <w:vAlign w:val="bottom"/>
          </w:tcPr>
          <w:p w14:paraId="0CBDE33F" w14:textId="77777777" w:rsidR="00B83A18" w:rsidRDefault="00B83A18" w:rsidP="003C522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6BC38FAC" w14:textId="77777777" w:rsidR="00B83A18" w:rsidRDefault="00B83A18" w:rsidP="003C522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B83A18" w:rsidRPr="00B2145F" w14:paraId="733226D7" w14:textId="77777777" w:rsidTr="00B83A18">
        <w:trPr>
          <w:cantSplit/>
        </w:trPr>
        <w:tc>
          <w:tcPr>
            <w:tcW w:w="5310" w:type="dxa"/>
          </w:tcPr>
          <w:p w14:paraId="6497AB19" w14:textId="77777777" w:rsidR="00B83A18" w:rsidRDefault="00B83A18" w:rsidP="003C522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3"/>
          </w:tcPr>
          <w:p w14:paraId="298BCC87" w14:textId="77777777" w:rsidR="00B83A18" w:rsidRDefault="00B83A18" w:rsidP="003C522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A087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(พันหน่วย)</w:t>
            </w:r>
          </w:p>
        </w:tc>
      </w:tr>
      <w:tr w:rsidR="00B83A18" w:rsidRPr="00B2145F" w14:paraId="14CE367C" w14:textId="77777777" w:rsidTr="008E76B9">
        <w:trPr>
          <w:cantSplit/>
        </w:trPr>
        <w:tc>
          <w:tcPr>
            <w:tcW w:w="5310" w:type="dxa"/>
          </w:tcPr>
          <w:p w14:paraId="6608F11A" w14:textId="77777777" w:rsidR="00B83A18" w:rsidRPr="00B2145F" w:rsidRDefault="00B83A18" w:rsidP="003C522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269A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ใบสำคัญแสดงสิทธิที่เสนอขาย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00165AF9" w14:textId="43FC5288" w:rsidR="00B83A18" w:rsidRPr="00DE6B1A" w:rsidRDefault="008E76B9" w:rsidP="003C5222">
            <w:pPr>
              <w:pStyle w:val="acctfourfigures"/>
              <w:tabs>
                <w:tab w:val="clear" w:pos="765"/>
                <w:tab w:val="decimal" w:pos="550"/>
                <w:tab w:val="decimal" w:pos="1270"/>
              </w:tabs>
              <w:spacing w:line="240" w:lineRule="auto"/>
              <w:ind w:left="-170" w:right="28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3,500</w:t>
            </w:r>
          </w:p>
        </w:tc>
        <w:tc>
          <w:tcPr>
            <w:tcW w:w="450" w:type="dxa"/>
          </w:tcPr>
          <w:p w14:paraId="74ACC4D7" w14:textId="77777777" w:rsidR="00B83A18" w:rsidRPr="00DE6B1A" w:rsidRDefault="00B83A18" w:rsidP="003C5222">
            <w:pPr>
              <w:pStyle w:val="acctfourfigures"/>
              <w:tabs>
                <w:tab w:val="clear" w:pos="765"/>
                <w:tab w:val="decimal" w:pos="550"/>
                <w:tab w:val="decimal" w:pos="1270"/>
              </w:tabs>
              <w:spacing w:line="240" w:lineRule="auto"/>
              <w:ind w:left="-170" w:right="91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230869C4" w14:textId="77777777" w:rsidR="00B83A18" w:rsidRPr="00DE6B1A" w:rsidRDefault="00B83A18" w:rsidP="003C5222">
            <w:pPr>
              <w:pStyle w:val="acctfourfigures"/>
              <w:tabs>
                <w:tab w:val="clear" w:pos="765"/>
                <w:tab w:val="decimal" w:pos="550"/>
                <w:tab w:val="decimal" w:pos="1270"/>
              </w:tabs>
              <w:spacing w:line="240" w:lineRule="auto"/>
              <w:ind w:left="-170" w:right="28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6B1A">
              <w:rPr>
                <w:rFonts w:ascii="Angsana New" w:hAnsi="Angsana New"/>
                <w:sz w:val="30"/>
                <w:szCs w:val="30"/>
                <w:lang w:val="en-US" w:bidi="th-TH"/>
              </w:rPr>
              <w:t>3,500</w:t>
            </w:r>
          </w:p>
        </w:tc>
      </w:tr>
      <w:tr w:rsidR="00B83A18" w:rsidRPr="00B2145F" w14:paraId="11091A97" w14:textId="77777777" w:rsidTr="008E76B9">
        <w:trPr>
          <w:cantSplit/>
        </w:trPr>
        <w:tc>
          <w:tcPr>
            <w:tcW w:w="5310" w:type="dxa"/>
          </w:tcPr>
          <w:p w14:paraId="460CE1F4" w14:textId="77777777" w:rsidR="00B83A18" w:rsidRPr="0085269A" w:rsidRDefault="00B83A18" w:rsidP="003C522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269A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ใบสำคัญแสดงสิทธิที่จัดสรร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D6DDD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77451C3D" w14:textId="314CC253" w:rsidR="00B83A18" w:rsidRPr="0033227C" w:rsidRDefault="00816CEC" w:rsidP="003C5222">
            <w:pPr>
              <w:pStyle w:val="acctfourfigures"/>
              <w:tabs>
                <w:tab w:val="clear" w:pos="765"/>
                <w:tab w:val="decimal" w:pos="731"/>
                <w:tab w:val="decimal" w:pos="1358"/>
              </w:tabs>
              <w:spacing w:line="240" w:lineRule="auto"/>
              <w:ind w:right="2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227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E76B9" w:rsidRPr="0033227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3227C">
              <w:rPr>
                <w:rFonts w:ascii="Angsana New" w:hAnsi="Angsana New"/>
                <w:sz w:val="30"/>
                <w:szCs w:val="30"/>
                <w:lang w:val="en-US" w:bidi="th-TH"/>
              </w:rPr>
              <w:t>559</w:t>
            </w:r>
          </w:p>
        </w:tc>
        <w:tc>
          <w:tcPr>
            <w:tcW w:w="450" w:type="dxa"/>
          </w:tcPr>
          <w:p w14:paraId="31593EC1" w14:textId="77777777" w:rsidR="00B83A18" w:rsidRPr="00DE6B1A" w:rsidRDefault="00B83A18" w:rsidP="003C5222">
            <w:pPr>
              <w:pStyle w:val="acctfourfigures"/>
              <w:tabs>
                <w:tab w:val="clear" w:pos="765"/>
                <w:tab w:val="decimal" w:pos="731"/>
                <w:tab w:val="decimal" w:pos="1358"/>
              </w:tabs>
              <w:spacing w:line="240" w:lineRule="auto"/>
              <w:ind w:right="9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47C94FD9" w14:textId="77777777" w:rsidR="00B83A18" w:rsidRPr="00DE6B1A" w:rsidRDefault="00B83A18" w:rsidP="003C5222">
            <w:pPr>
              <w:pStyle w:val="acctfourfigures"/>
              <w:tabs>
                <w:tab w:val="clear" w:pos="765"/>
                <w:tab w:val="decimal" w:pos="731"/>
                <w:tab w:val="decimal" w:pos="1358"/>
              </w:tabs>
              <w:spacing w:line="240" w:lineRule="auto"/>
              <w:ind w:right="2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6B1A">
              <w:rPr>
                <w:rFonts w:ascii="Angsana New" w:hAnsi="Angsana New"/>
                <w:sz w:val="30"/>
                <w:szCs w:val="30"/>
                <w:lang w:val="en-US" w:bidi="th-TH"/>
              </w:rPr>
              <w:t>2,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983</w:t>
            </w:r>
          </w:p>
        </w:tc>
      </w:tr>
      <w:tr w:rsidR="00B83A18" w:rsidRPr="00B2145F" w14:paraId="222CBB1C" w14:textId="77777777" w:rsidTr="008E76B9">
        <w:trPr>
          <w:cantSplit/>
          <w:trHeight w:val="188"/>
        </w:trPr>
        <w:tc>
          <w:tcPr>
            <w:tcW w:w="5310" w:type="dxa"/>
          </w:tcPr>
          <w:p w14:paraId="254DD5C5" w14:textId="77777777" w:rsidR="00B83A18" w:rsidRPr="0085269A" w:rsidRDefault="00B83A18" w:rsidP="003C522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เพิ่มใบสำคัญแสดงสิทธิ</w:t>
            </w:r>
          </w:p>
        </w:tc>
        <w:tc>
          <w:tcPr>
            <w:tcW w:w="1800" w:type="dxa"/>
            <w:shd w:val="clear" w:color="auto" w:fill="auto"/>
          </w:tcPr>
          <w:p w14:paraId="360EA1E9" w14:textId="12DAFA59" w:rsidR="00B83A18" w:rsidRPr="0033227C" w:rsidRDefault="00816CEC" w:rsidP="003C5222">
            <w:pPr>
              <w:pStyle w:val="acctfourfigures"/>
              <w:tabs>
                <w:tab w:val="clear" w:pos="765"/>
                <w:tab w:val="decimal" w:pos="731"/>
                <w:tab w:val="decimal" w:pos="1358"/>
              </w:tabs>
              <w:spacing w:line="240" w:lineRule="auto"/>
              <w:ind w:right="2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227C">
              <w:rPr>
                <w:rFonts w:ascii="Angsana New" w:hAnsi="Angsana New"/>
                <w:sz w:val="30"/>
                <w:szCs w:val="30"/>
                <w:lang w:val="en-US" w:bidi="th-TH"/>
              </w:rPr>
              <w:t>229</w:t>
            </w:r>
          </w:p>
        </w:tc>
        <w:tc>
          <w:tcPr>
            <w:tcW w:w="450" w:type="dxa"/>
          </w:tcPr>
          <w:p w14:paraId="6A663C16" w14:textId="77777777" w:rsidR="00B83A18" w:rsidRPr="00DE6B1A" w:rsidRDefault="00B83A18" w:rsidP="003C5222">
            <w:pPr>
              <w:pStyle w:val="acctfourfigures"/>
              <w:tabs>
                <w:tab w:val="clear" w:pos="765"/>
                <w:tab w:val="decimal" w:pos="731"/>
                <w:tab w:val="decimal" w:pos="1358"/>
              </w:tabs>
              <w:spacing w:line="240" w:lineRule="auto"/>
              <w:ind w:right="9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6F1C0D07" w14:textId="77777777" w:rsidR="00B83A18" w:rsidRPr="00DE6B1A" w:rsidRDefault="00B83A18" w:rsidP="003C5222">
            <w:pPr>
              <w:pStyle w:val="acctfourfigures"/>
              <w:tabs>
                <w:tab w:val="clear" w:pos="765"/>
                <w:tab w:val="decimal" w:pos="731"/>
                <w:tab w:val="decimal" w:pos="1358"/>
              </w:tabs>
              <w:spacing w:line="240" w:lineRule="auto"/>
              <w:ind w:right="2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588</w:t>
            </w:r>
          </w:p>
        </w:tc>
      </w:tr>
      <w:tr w:rsidR="00B83A18" w:rsidRPr="00B2145F" w14:paraId="26C1057C" w14:textId="77777777" w:rsidTr="008E76B9">
        <w:trPr>
          <w:cantSplit/>
        </w:trPr>
        <w:tc>
          <w:tcPr>
            <w:tcW w:w="5310" w:type="dxa"/>
          </w:tcPr>
          <w:p w14:paraId="2912D480" w14:textId="77777777" w:rsidR="00B83A18" w:rsidRPr="00B2145F" w:rsidRDefault="00B83A18" w:rsidP="003C522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269A">
              <w:rPr>
                <w:rFonts w:ascii="Angsana New" w:hAnsi="Angsana New"/>
                <w:sz w:val="30"/>
                <w:szCs w:val="30"/>
                <w:cs/>
              </w:rPr>
              <w:t>ยกเลิกใบสำคัญแสดงสิทธิ</w:t>
            </w:r>
          </w:p>
        </w:tc>
        <w:tc>
          <w:tcPr>
            <w:tcW w:w="1800" w:type="dxa"/>
            <w:shd w:val="clear" w:color="auto" w:fill="auto"/>
          </w:tcPr>
          <w:p w14:paraId="526EF63C" w14:textId="70FCF6DB" w:rsidR="00B83A18" w:rsidRPr="0033227C" w:rsidRDefault="008E76B9" w:rsidP="003C5222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left="190" w:right="2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227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16CEC" w:rsidRPr="0033227C">
              <w:rPr>
                <w:rFonts w:ascii="Angsana New" w:hAnsi="Angsana New"/>
                <w:sz w:val="30"/>
                <w:szCs w:val="30"/>
                <w:lang w:val="en-US" w:bidi="th-TH"/>
              </w:rPr>
              <w:t>140</w:t>
            </w:r>
            <w:r w:rsidRPr="0033227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450" w:type="dxa"/>
          </w:tcPr>
          <w:p w14:paraId="05E93D6F" w14:textId="77777777" w:rsidR="00B83A18" w:rsidRPr="00C549FF" w:rsidRDefault="00B83A18" w:rsidP="003C5222">
            <w:pPr>
              <w:pStyle w:val="acctfourfigures"/>
              <w:tabs>
                <w:tab w:val="clear" w:pos="765"/>
                <w:tab w:val="decimal" w:pos="1090"/>
                <w:tab w:val="decimal" w:pos="1360"/>
              </w:tabs>
              <w:spacing w:line="240" w:lineRule="auto"/>
              <w:ind w:left="190" w:right="86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5FE6726F" w14:textId="2385CF3F" w:rsidR="00B83A18" w:rsidRPr="00C549FF" w:rsidRDefault="00B83A18" w:rsidP="003C5222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(169)</w:t>
            </w:r>
          </w:p>
        </w:tc>
      </w:tr>
      <w:tr w:rsidR="00B83A18" w:rsidRPr="00B2145F" w14:paraId="387D20C8" w14:textId="77777777" w:rsidTr="008E76B9">
        <w:trPr>
          <w:cantSplit/>
        </w:trPr>
        <w:tc>
          <w:tcPr>
            <w:tcW w:w="5310" w:type="dxa"/>
          </w:tcPr>
          <w:p w14:paraId="55FC34DF" w14:textId="616387E1" w:rsidR="00B83A18" w:rsidRPr="0085269A" w:rsidRDefault="00B83A18" w:rsidP="003C522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ใช้สิทธิครั้งที่ </w:t>
            </w:r>
            <w:r w:rsidR="008E76B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14:paraId="47852C26" w14:textId="47F975A4" w:rsidR="00B83A18" w:rsidRPr="0033227C" w:rsidRDefault="00816CEC" w:rsidP="00816CE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190" w:right="5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227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450" w:type="dxa"/>
          </w:tcPr>
          <w:p w14:paraId="5AFB7F2D" w14:textId="77777777" w:rsidR="00B83A18" w:rsidRPr="00C549FF" w:rsidRDefault="00B83A18" w:rsidP="003C5222">
            <w:pPr>
              <w:pStyle w:val="acctfourfigures"/>
              <w:tabs>
                <w:tab w:val="clear" w:pos="765"/>
                <w:tab w:val="decimal" w:pos="1090"/>
                <w:tab w:val="decimal" w:pos="1360"/>
              </w:tabs>
              <w:spacing w:line="240" w:lineRule="auto"/>
              <w:ind w:left="190" w:right="86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7D4AC539" w14:textId="77777777" w:rsidR="00B83A18" w:rsidRDefault="00B83A18" w:rsidP="003C5222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(843)</w:t>
            </w:r>
          </w:p>
        </w:tc>
      </w:tr>
      <w:tr w:rsidR="008E76B9" w:rsidRPr="00B2145F" w14:paraId="65DCCEAE" w14:textId="77777777" w:rsidTr="008E76B9">
        <w:trPr>
          <w:cantSplit/>
        </w:trPr>
        <w:tc>
          <w:tcPr>
            <w:tcW w:w="5310" w:type="dxa"/>
          </w:tcPr>
          <w:p w14:paraId="38FF56EE" w14:textId="354C393A" w:rsidR="008E76B9" w:rsidRDefault="008E76B9" w:rsidP="003C522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ใช้สิทธิครั้งที่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14:paraId="36B6BC3B" w14:textId="6C553904" w:rsidR="008E76B9" w:rsidRPr="0033227C" w:rsidRDefault="008E76B9" w:rsidP="008E76B9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left="190" w:right="2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3227C">
              <w:rPr>
                <w:rFonts w:ascii="Angsana New" w:hAnsi="Angsana New"/>
                <w:sz w:val="30"/>
                <w:szCs w:val="30"/>
                <w:lang w:val="en-US" w:bidi="th-TH"/>
              </w:rPr>
              <w:t>(1,205)</w:t>
            </w:r>
          </w:p>
        </w:tc>
        <w:tc>
          <w:tcPr>
            <w:tcW w:w="450" w:type="dxa"/>
          </w:tcPr>
          <w:p w14:paraId="1B60001F" w14:textId="77777777" w:rsidR="008E76B9" w:rsidRPr="00C549FF" w:rsidRDefault="008E76B9" w:rsidP="003C5222">
            <w:pPr>
              <w:pStyle w:val="acctfourfigures"/>
              <w:tabs>
                <w:tab w:val="clear" w:pos="765"/>
                <w:tab w:val="decimal" w:pos="1090"/>
                <w:tab w:val="decimal" w:pos="1360"/>
              </w:tabs>
              <w:spacing w:line="240" w:lineRule="auto"/>
              <w:ind w:left="190" w:right="86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4CF17330" w14:textId="39C4EA23" w:rsidR="008E76B9" w:rsidRDefault="0087431C" w:rsidP="0087431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83A18" w:rsidRPr="00B2145F" w14:paraId="0D05C494" w14:textId="77777777" w:rsidTr="008E76B9">
        <w:trPr>
          <w:cantSplit/>
          <w:trHeight w:val="352"/>
        </w:trPr>
        <w:tc>
          <w:tcPr>
            <w:tcW w:w="5310" w:type="dxa"/>
            <w:hideMark/>
          </w:tcPr>
          <w:p w14:paraId="335F62E9" w14:textId="6CBF6E0A" w:rsidR="00B83A18" w:rsidRPr="00B2145F" w:rsidRDefault="00B83A18" w:rsidP="003C522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26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625EB5" w14:textId="3C20BA12" w:rsidR="00B83A18" w:rsidRPr="0033227C" w:rsidRDefault="008E76B9" w:rsidP="003C5222">
            <w:pPr>
              <w:pStyle w:val="acctfourfigures"/>
              <w:tabs>
                <w:tab w:val="clear" w:pos="765"/>
                <w:tab w:val="left" w:pos="1095"/>
                <w:tab w:val="decimal" w:pos="1642"/>
              </w:tabs>
              <w:spacing w:line="240" w:lineRule="auto"/>
              <w:ind w:right="2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227C">
              <w:rPr>
                <w:rFonts w:ascii="Angsana New" w:hAnsi="Angsana New"/>
                <w:b/>
                <w:bCs/>
                <w:sz w:val="30"/>
                <w:szCs w:val="30"/>
              </w:rPr>
              <w:t>1,443</w:t>
            </w:r>
          </w:p>
        </w:tc>
        <w:tc>
          <w:tcPr>
            <w:tcW w:w="450" w:type="dxa"/>
          </w:tcPr>
          <w:p w14:paraId="71D82C54" w14:textId="77777777" w:rsidR="00B83A18" w:rsidRPr="00C549FF" w:rsidRDefault="00B83A18" w:rsidP="003C5222">
            <w:pPr>
              <w:pStyle w:val="acctfourfigures"/>
              <w:tabs>
                <w:tab w:val="clear" w:pos="765"/>
                <w:tab w:val="decimal" w:pos="731"/>
                <w:tab w:val="left" w:pos="1095"/>
                <w:tab w:val="decimal" w:pos="1642"/>
              </w:tabs>
              <w:spacing w:line="240" w:lineRule="auto"/>
              <w:ind w:right="9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2985FC" w14:textId="53AD09B7" w:rsidR="00B83A18" w:rsidRPr="00C549FF" w:rsidRDefault="00B83A18" w:rsidP="003C5222">
            <w:pPr>
              <w:pStyle w:val="acctfourfigures"/>
              <w:tabs>
                <w:tab w:val="clear" w:pos="765"/>
                <w:tab w:val="left" w:pos="1095"/>
                <w:tab w:val="decimal" w:pos="1642"/>
              </w:tabs>
              <w:spacing w:line="240" w:lineRule="auto"/>
              <w:ind w:right="2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2,559</w:t>
            </w:r>
          </w:p>
        </w:tc>
      </w:tr>
    </w:tbl>
    <w:p w14:paraId="4B0F1F1A" w14:textId="77777777" w:rsidR="00B83A18" w:rsidRDefault="00B83A18" w:rsidP="00D25F5E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pacing w:val="10"/>
          <w:sz w:val="30"/>
          <w:szCs w:val="30"/>
        </w:rPr>
      </w:pPr>
    </w:p>
    <w:p w14:paraId="406771A1" w14:textId="1BBE7D01" w:rsidR="00D25F5E" w:rsidRPr="002A7705" w:rsidRDefault="00D25F5E" w:rsidP="00D25F5E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z w:val="30"/>
          <w:szCs w:val="30"/>
          <w:cs/>
        </w:rPr>
      </w:pPr>
      <w:r w:rsidRPr="00F0645E">
        <w:rPr>
          <w:rFonts w:hint="cs"/>
          <w:color w:val="000000"/>
          <w:spacing w:val="10"/>
          <w:sz w:val="30"/>
          <w:szCs w:val="30"/>
          <w:cs/>
        </w:rPr>
        <w:t>ค่าใช้จ่ายพนักงานจากการให้สิทธิซื้อหุ้นแก่พนักงานตลอดระยะเวลาที่พนักงานสามารถเข้าใช้สิทธิได้ใน</w:t>
      </w:r>
      <w:r>
        <w:rPr>
          <w:rFonts w:hint="cs"/>
          <w:color w:val="000000"/>
          <w:sz w:val="30"/>
          <w:szCs w:val="30"/>
          <w:cs/>
        </w:rPr>
        <w:t>งบกำไรขาดทุนเบ็ดเสร็จสำหรับ</w:t>
      </w:r>
      <w:r w:rsidR="004B2357">
        <w:rPr>
          <w:rFonts w:hint="cs"/>
          <w:color w:val="000000"/>
          <w:sz w:val="30"/>
          <w:szCs w:val="30"/>
          <w:cs/>
        </w:rPr>
        <w:t>งวด</w:t>
      </w:r>
      <w:r w:rsidR="00303B97">
        <w:rPr>
          <w:rFonts w:hint="cs"/>
          <w:color w:val="000000"/>
          <w:sz w:val="30"/>
          <w:szCs w:val="30"/>
          <w:cs/>
        </w:rPr>
        <w:t>เก้า</w:t>
      </w:r>
      <w:r w:rsidR="004B2357">
        <w:rPr>
          <w:rFonts w:hint="cs"/>
          <w:color w:val="000000"/>
          <w:sz w:val="30"/>
          <w:szCs w:val="30"/>
          <w:cs/>
        </w:rPr>
        <w:t>เดือน</w:t>
      </w:r>
      <w:r>
        <w:rPr>
          <w:rFonts w:hint="cs"/>
          <w:color w:val="000000"/>
          <w:sz w:val="30"/>
          <w:szCs w:val="30"/>
          <w:cs/>
        </w:rPr>
        <w:t xml:space="preserve">สิ้นสุดวันที่ </w:t>
      </w:r>
      <w:r w:rsidR="00AE6D10">
        <w:rPr>
          <w:color w:val="000000"/>
          <w:sz w:val="30"/>
          <w:szCs w:val="30"/>
        </w:rPr>
        <w:t xml:space="preserve">30 </w:t>
      </w:r>
      <w:r w:rsidR="006472F7">
        <w:rPr>
          <w:rFonts w:hint="cs"/>
          <w:color w:val="000000"/>
          <w:sz w:val="30"/>
          <w:szCs w:val="30"/>
          <w:cs/>
        </w:rPr>
        <w:t>กันยายน</w:t>
      </w:r>
      <w:r>
        <w:rPr>
          <w:rFonts w:hint="cs"/>
          <w:color w:val="000000"/>
          <w:sz w:val="30"/>
          <w:szCs w:val="30"/>
          <w:cs/>
        </w:rPr>
        <w:t xml:space="preserve"> </w:t>
      </w:r>
      <w:r>
        <w:rPr>
          <w:color w:val="000000"/>
          <w:sz w:val="30"/>
          <w:szCs w:val="30"/>
        </w:rPr>
        <w:t>256</w:t>
      </w:r>
      <w:r w:rsidR="00655CD6">
        <w:rPr>
          <w:color w:val="000000"/>
          <w:sz w:val="30"/>
          <w:szCs w:val="30"/>
        </w:rPr>
        <w:t>6</w:t>
      </w:r>
      <w:r>
        <w:rPr>
          <w:color w:val="000000"/>
          <w:sz w:val="30"/>
          <w:szCs w:val="30"/>
        </w:rPr>
        <w:t xml:space="preserve"> </w:t>
      </w:r>
      <w:r>
        <w:rPr>
          <w:rFonts w:hint="cs"/>
          <w:color w:val="000000"/>
          <w:sz w:val="30"/>
          <w:szCs w:val="30"/>
          <w:cs/>
        </w:rPr>
        <w:t>และบันทึกไว้ในบัญชี “</w:t>
      </w:r>
      <w:r w:rsidR="003F7BE5">
        <w:rPr>
          <w:rFonts w:hint="cs"/>
          <w:color w:val="000000"/>
          <w:sz w:val="30"/>
          <w:szCs w:val="30"/>
          <w:cs/>
        </w:rPr>
        <w:t>ส่วนเกินทุนจากรายการจ่ายโดยใช้หุ้นเป็นเกณฑ์</w:t>
      </w:r>
      <w:r>
        <w:rPr>
          <w:rFonts w:hint="cs"/>
          <w:color w:val="000000"/>
          <w:sz w:val="30"/>
          <w:szCs w:val="30"/>
          <w:cs/>
        </w:rPr>
        <w:t>” เป็นจำนวน</w:t>
      </w:r>
      <w:r w:rsidRPr="00BD5827">
        <w:rPr>
          <w:rFonts w:hint="cs"/>
          <w:color w:val="000000"/>
          <w:sz w:val="30"/>
          <w:szCs w:val="30"/>
          <w:cs/>
        </w:rPr>
        <w:t>เงินรวม</w:t>
      </w:r>
      <w:r w:rsidR="00244FF0">
        <w:rPr>
          <w:rFonts w:hint="cs"/>
          <w:color w:val="000000"/>
          <w:sz w:val="30"/>
          <w:szCs w:val="30"/>
          <w:cs/>
        </w:rPr>
        <w:t xml:space="preserve"> </w:t>
      </w:r>
      <w:r w:rsidR="004357FD">
        <w:rPr>
          <w:color w:val="000000"/>
          <w:sz w:val="30"/>
          <w:szCs w:val="30"/>
        </w:rPr>
        <w:t>9.31</w:t>
      </w:r>
      <w:r w:rsidR="008E76B9">
        <w:rPr>
          <w:color w:val="000000"/>
          <w:sz w:val="30"/>
          <w:szCs w:val="30"/>
        </w:rPr>
        <w:t xml:space="preserve"> </w:t>
      </w:r>
      <w:r w:rsidRPr="00BD5827">
        <w:rPr>
          <w:rFonts w:hint="cs"/>
          <w:color w:val="000000"/>
          <w:sz w:val="30"/>
          <w:szCs w:val="30"/>
          <w:cs/>
        </w:rPr>
        <w:t>ล้านบาท</w:t>
      </w:r>
      <w:r w:rsidR="00A32A44">
        <w:rPr>
          <w:rFonts w:hint="cs"/>
          <w:color w:val="000000"/>
          <w:sz w:val="30"/>
          <w:szCs w:val="30"/>
          <w:cs/>
        </w:rPr>
        <w:t xml:space="preserve"> </w:t>
      </w:r>
      <w:r w:rsidR="00A32A44" w:rsidRPr="00B76BE1">
        <w:rPr>
          <w:i/>
          <w:iCs/>
          <w:color w:val="000000"/>
          <w:sz w:val="30"/>
          <w:szCs w:val="30"/>
        </w:rPr>
        <w:t>(</w:t>
      </w:r>
      <w:r w:rsidR="006472F7">
        <w:rPr>
          <w:i/>
          <w:iCs/>
          <w:color w:val="000000"/>
          <w:sz w:val="30"/>
          <w:szCs w:val="30"/>
        </w:rPr>
        <w:t xml:space="preserve">30 </w:t>
      </w:r>
      <w:r w:rsidR="006472F7">
        <w:rPr>
          <w:rFonts w:hint="cs"/>
          <w:i/>
          <w:iCs/>
          <w:color w:val="000000"/>
          <w:sz w:val="30"/>
          <w:szCs w:val="30"/>
          <w:cs/>
        </w:rPr>
        <w:t>กันยายน</w:t>
      </w:r>
      <w:r w:rsidR="00A32A44" w:rsidRPr="00B76BE1">
        <w:rPr>
          <w:rFonts w:hint="cs"/>
          <w:i/>
          <w:iCs/>
          <w:color w:val="000000"/>
          <w:sz w:val="30"/>
          <w:szCs w:val="30"/>
          <w:cs/>
        </w:rPr>
        <w:t xml:space="preserve"> </w:t>
      </w:r>
      <w:r w:rsidR="00A32A44" w:rsidRPr="00B76BE1">
        <w:rPr>
          <w:i/>
          <w:iCs/>
          <w:color w:val="000000"/>
          <w:sz w:val="30"/>
          <w:szCs w:val="30"/>
        </w:rPr>
        <w:t>256</w:t>
      </w:r>
      <w:r w:rsidR="00A45185">
        <w:rPr>
          <w:i/>
          <w:iCs/>
          <w:color w:val="000000"/>
          <w:sz w:val="30"/>
          <w:szCs w:val="30"/>
        </w:rPr>
        <w:t>5</w:t>
      </w:r>
      <w:r w:rsidR="00A32A44" w:rsidRPr="00B76BE1">
        <w:rPr>
          <w:i/>
          <w:iCs/>
          <w:color w:val="000000"/>
          <w:sz w:val="30"/>
          <w:szCs w:val="30"/>
        </w:rPr>
        <w:t xml:space="preserve">: </w:t>
      </w:r>
      <w:r w:rsidR="00244FF0">
        <w:rPr>
          <w:i/>
          <w:iCs/>
          <w:color w:val="000000"/>
          <w:sz w:val="30"/>
          <w:szCs w:val="30"/>
        </w:rPr>
        <w:t xml:space="preserve">9.18 </w:t>
      </w:r>
      <w:r w:rsidR="00244FF0">
        <w:rPr>
          <w:rFonts w:hint="cs"/>
          <w:i/>
          <w:iCs/>
          <w:color w:val="000000"/>
          <w:sz w:val="30"/>
          <w:szCs w:val="30"/>
          <w:cs/>
        </w:rPr>
        <w:t>ล้านบาท</w:t>
      </w:r>
      <w:r w:rsidR="00A32A44" w:rsidRPr="00B76BE1">
        <w:rPr>
          <w:i/>
          <w:iCs/>
          <w:color w:val="000000"/>
          <w:sz w:val="30"/>
          <w:szCs w:val="30"/>
        </w:rPr>
        <w:t>)</w:t>
      </w:r>
    </w:p>
    <w:p w14:paraId="73335B5B" w14:textId="77777777" w:rsidR="006D304C" w:rsidRDefault="006D304C" w:rsidP="00D03D8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8AF61A" w14:textId="0BD0DAEA" w:rsidR="00303B97" w:rsidRDefault="00491409" w:rsidP="009E06D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679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ณ วันที่ </w:t>
      </w:r>
      <w:r w:rsidR="0087431C" w:rsidRPr="00B2679D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B2679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2679D">
        <w:rPr>
          <w:rFonts w:asciiTheme="majorBidi" w:hAnsiTheme="majorBidi" w:cstheme="majorBidi" w:hint="cs"/>
          <w:spacing w:val="-2"/>
          <w:sz w:val="30"/>
          <w:szCs w:val="30"/>
          <w:cs/>
        </w:rPr>
        <w:t>กรกฎาคม</w:t>
      </w:r>
      <w:r w:rsidR="00AB0B95" w:rsidRPr="00B2679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AB0B95" w:rsidRPr="00B2679D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87431C" w:rsidRPr="00B2679D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B2679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9E06D7" w:rsidRPr="00B2679D">
        <w:rPr>
          <w:rFonts w:asciiTheme="majorBidi" w:hAnsiTheme="majorBidi" w:cstheme="majorBidi" w:hint="cs"/>
          <w:sz w:val="30"/>
          <w:szCs w:val="30"/>
          <w:cs/>
        </w:rPr>
        <w:t xml:space="preserve">ใบสำคัญแสดงสิทธิจำนวน </w:t>
      </w:r>
      <w:r w:rsidR="0087431C" w:rsidRPr="00B2679D">
        <w:rPr>
          <w:rFonts w:asciiTheme="majorBidi" w:hAnsiTheme="majorBidi" w:cstheme="majorBidi"/>
          <w:sz w:val="30"/>
          <w:szCs w:val="30"/>
        </w:rPr>
        <w:t>1,204</w:t>
      </w:r>
      <w:r w:rsidR="009E06D7" w:rsidRPr="00B2679D">
        <w:rPr>
          <w:rFonts w:asciiTheme="majorBidi" w:hAnsiTheme="majorBidi" w:cstheme="majorBidi"/>
          <w:sz w:val="30"/>
          <w:szCs w:val="30"/>
        </w:rPr>
        <w:t>,</w:t>
      </w:r>
      <w:r w:rsidR="0087431C" w:rsidRPr="00B2679D">
        <w:rPr>
          <w:rFonts w:asciiTheme="majorBidi" w:hAnsiTheme="majorBidi" w:cstheme="majorBidi"/>
          <w:sz w:val="30"/>
          <w:szCs w:val="30"/>
        </w:rPr>
        <w:t>95</w:t>
      </w:r>
      <w:r w:rsidR="009E06D7" w:rsidRPr="00B2679D">
        <w:rPr>
          <w:rFonts w:asciiTheme="majorBidi" w:hAnsiTheme="majorBidi" w:cstheme="majorBidi"/>
          <w:sz w:val="30"/>
          <w:szCs w:val="30"/>
        </w:rPr>
        <w:t xml:space="preserve">0 </w:t>
      </w:r>
      <w:r w:rsidR="009E06D7" w:rsidRPr="00B2679D">
        <w:rPr>
          <w:rFonts w:asciiTheme="majorBidi" w:hAnsiTheme="majorBidi" w:cstheme="majorBidi" w:hint="cs"/>
          <w:sz w:val="30"/>
          <w:szCs w:val="30"/>
          <w:cs/>
        </w:rPr>
        <w:t xml:space="preserve">หน่วย </w:t>
      </w:r>
      <w:r w:rsidR="00C93787" w:rsidRPr="00B2679D">
        <w:rPr>
          <w:rFonts w:asciiTheme="majorBidi" w:hAnsiTheme="majorBidi" w:cstheme="majorBidi" w:hint="cs"/>
          <w:sz w:val="30"/>
          <w:szCs w:val="30"/>
          <w:cs/>
        </w:rPr>
        <w:t>ได้ถูกแปลง</w:t>
      </w:r>
      <w:r w:rsidR="009E06D7" w:rsidRPr="00B2679D">
        <w:rPr>
          <w:rFonts w:asciiTheme="majorBidi" w:hAnsiTheme="majorBidi" w:cstheme="majorBidi" w:hint="cs"/>
          <w:sz w:val="30"/>
          <w:szCs w:val="30"/>
          <w:cs/>
        </w:rPr>
        <w:t xml:space="preserve">เป็นหุ้นสามัญ </w:t>
      </w:r>
      <w:r w:rsidR="0087431C" w:rsidRPr="00B2679D">
        <w:rPr>
          <w:rFonts w:asciiTheme="majorBidi" w:hAnsiTheme="majorBidi" w:cstheme="majorBidi"/>
          <w:sz w:val="30"/>
          <w:szCs w:val="30"/>
        </w:rPr>
        <w:t>1,204</w:t>
      </w:r>
      <w:r w:rsidR="009E06D7" w:rsidRPr="00B2679D">
        <w:rPr>
          <w:rFonts w:asciiTheme="majorBidi" w:hAnsiTheme="majorBidi" w:cstheme="majorBidi"/>
          <w:sz w:val="30"/>
          <w:szCs w:val="30"/>
        </w:rPr>
        <w:t>,</w:t>
      </w:r>
      <w:r w:rsidR="0087431C" w:rsidRPr="00B2679D">
        <w:rPr>
          <w:rFonts w:asciiTheme="majorBidi" w:hAnsiTheme="majorBidi" w:cstheme="majorBidi"/>
          <w:sz w:val="30"/>
          <w:szCs w:val="30"/>
        </w:rPr>
        <w:t>95</w:t>
      </w:r>
      <w:r w:rsidR="009E06D7" w:rsidRPr="00B2679D">
        <w:rPr>
          <w:rFonts w:asciiTheme="majorBidi" w:hAnsiTheme="majorBidi" w:cstheme="majorBidi"/>
          <w:sz w:val="30"/>
          <w:szCs w:val="30"/>
        </w:rPr>
        <w:t>0</w:t>
      </w:r>
      <w:r w:rsidR="009E06D7" w:rsidRPr="00B2679D">
        <w:rPr>
          <w:rFonts w:asciiTheme="majorBidi" w:hAnsiTheme="majorBidi" w:cstheme="majorBidi" w:hint="cs"/>
          <w:sz w:val="30"/>
          <w:szCs w:val="30"/>
          <w:cs/>
        </w:rPr>
        <w:t xml:space="preserve"> หุ้น โดยมีมูลค่าหุ้นที่ตราไว้หุ้นละ </w:t>
      </w:r>
      <w:r w:rsidR="009E06D7" w:rsidRPr="00B2679D">
        <w:rPr>
          <w:rFonts w:asciiTheme="majorBidi" w:hAnsiTheme="majorBidi" w:cstheme="majorBidi"/>
          <w:sz w:val="30"/>
          <w:szCs w:val="30"/>
        </w:rPr>
        <w:t xml:space="preserve">0.5 </w:t>
      </w:r>
      <w:r w:rsidR="009E06D7" w:rsidRPr="00B2679D">
        <w:rPr>
          <w:rFonts w:asciiTheme="majorBidi" w:hAnsiTheme="majorBidi" w:cstheme="majorBidi" w:hint="cs"/>
          <w:sz w:val="30"/>
          <w:szCs w:val="30"/>
          <w:cs/>
        </w:rPr>
        <w:t xml:space="preserve">บาท บริษัทได้รับชำระเงินค่าหุ้นดังกล่าวแล้วในเดือนมิถุนายน </w:t>
      </w:r>
      <w:r w:rsidR="009E06D7" w:rsidRPr="00B2679D">
        <w:rPr>
          <w:rFonts w:asciiTheme="majorBidi" w:hAnsiTheme="majorBidi" w:cstheme="majorBidi"/>
          <w:sz w:val="30"/>
          <w:szCs w:val="30"/>
        </w:rPr>
        <w:t>256</w:t>
      </w:r>
      <w:r w:rsidR="0087431C" w:rsidRPr="00B2679D">
        <w:rPr>
          <w:rFonts w:asciiTheme="majorBidi" w:hAnsiTheme="majorBidi" w:cstheme="majorBidi"/>
          <w:sz w:val="30"/>
          <w:szCs w:val="30"/>
        </w:rPr>
        <w:t>6</w:t>
      </w:r>
      <w:r w:rsidR="009E06D7" w:rsidRPr="00B2679D">
        <w:rPr>
          <w:rFonts w:asciiTheme="majorBidi" w:hAnsiTheme="majorBidi" w:cstheme="majorBidi"/>
          <w:sz w:val="30"/>
          <w:szCs w:val="30"/>
        </w:rPr>
        <w:t xml:space="preserve"> </w:t>
      </w:r>
      <w:r w:rsidR="009E06D7" w:rsidRPr="00B2679D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B2679D" w:rsidRPr="00B2679D">
        <w:rPr>
          <w:rFonts w:asciiTheme="majorBidi" w:hAnsiTheme="majorBidi" w:cstheme="majorBidi"/>
          <w:sz w:val="30"/>
          <w:szCs w:val="30"/>
        </w:rPr>
        <w:t>9.64</w:t>
      </w:r>
      <w:r w:rsidR="009E06D7" w:rsidRPr="00B2679D">
        <w:rPr>
          <w:rFonts w:asciiTheme="majorBidi" w:hAnsiTheme="majorBidi" w:cstheme="majorBidi"/>
          <w:sz w:val="30"/>
          <w:szCs w:val="30"/>
        </w:rPr>
        <w:t xml:space="preserve"> </w:t>
      </w:r>
      <w:r w:rsidR="009E06D7" w:rsidRPr="00B2679D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662969B8" w14:textId="77777777" w:rsidR="00EA1B9D" w:rsidRDefault="00EA1B9D" w:rsidP="00AC00A9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F45B7EA" w14:textId="38711B19" w:rsidR="00C647FC" w:rsidRPr="00303B97" w:rsidRDefault="00C647FC" w:rsidP="00AC00A9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C647FC" w:rsidRPr="00303B97" w:rsidSect="00F91ACD">
          <w:pgSz w:w="11909" w:h="16834" w:code="9"/>
          <w:pgMar w:top="691" w:right="1152" w:bottom="576" w:left="1152" w:header="720" w:footer="720" w:gutter="0"/>
          <w:cols w:space="720"/>
        </w:sectPr>
      </w:pPr>
    </w:p>
    <w:p w14:paraId="2F5CB68D" w14:textId="77777777" w:rsidR="00F5517F" w:rsidRPr="006D304C" w:rsidRDefault="00841F0C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6D304C">
        <w:rPr>
          <w:rFonts w:asciiTheme="majorBidi" w:hAnsiTheme="majorBidi" w:cstheme="majorBidi"/>
          <w:sz w:val="30"/>
          <w:szCs w:val="30"/>
          <w:cs/>
          <w:lang w:val="th-TH"/>
        </w:rPr>
        <w:t>ส่วนงานดำเนินงาน</w:t>
      </w:r>
      <w:r w:rsidR="00737C2E" w:rsidRPr="006D304C">
        <w:rPr>
          <w:rFonts w:asciiTheme="majorBidi" w:hAnsiTheme="majorBidi" w:cstheme="majorBidi"/>
          <w:sz w:val="30"/>
          <w:szCs w:val="30"/>
          <w:cs/>
          <w:lang w:val="th-TH"/>
        </w:rPr>
        <w:t>และการจำแนกรายได้</w:t>
      </w:r>
    </w:p>
    <w:p w14:paraId="12D4043C" w14:textId="77777777" w:rsidR="00F5517F" w:rsidRPr="006D304C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AB3306F" w14:textId="03829616" w:rsidR="00F5517F" w:rsidRPr="00C716F6" w:rsidRDefault="00F5517F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716F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ส่วนงานธุรกิจ</w:t>
      </w:r>
    </w:p>
    <w:p w14:paraId="77560CD4" w14:textId="77777777" w:rsidR="00F5517F" w:rsidRPr="006D304C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264370" w14:textId="57D7447F" w:rsidR="005C7711" w:rsidRPr="005C7711" w:rsidRDefault="005C7711" w:rsidP="005C7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5C7711">
        <w:rPr>
          <w:rFonts w:ascii="Angsana New" w:hAnsi="Angsana New" w:hint="cs"/>
          <w:color w:val="000000"/>
          <w:sz w:val="30"/>
          <w:szCs w:val="30"/>
          <w:cs/>
        </w:rPr>
        <w:t xml:space="preserve">ผู้บริหารพิจารณาว่าบริษัทดำเนินกิจการใน </w:t>
      </w:r>
      <w:r w:rsidRPr="005C7711">
        <w:rPr>
          <w:rFonts w:ascii="Angsana New" w:hAnsi="Angsana New"/>
          <w:color w:val="000000"/>
          <w:sz w:val="30"/>
          <w:szCs w:val="30"/>
        </w:rPr>
        <w:t xml:space="preserve">2 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 xml:space="preserve">ส่วนงานธุรกิจ </w:t>
      </w:r>
      <w:r w:rsidRPr="005C7711">
        <w:rPr>
          <w:rFonts w:ascii="Angsana New" w:hAnsi="Angsana New"/>
          <w:color w:val="000000"/>
          <w:sz w:val="30"/>
          <w:szCs w:val="30"/>
          <w:cs/>
        </w:rPr>
        <w:t>ซึ่งเป็น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>ส่วนงาน</w:t>
      </w:r>
      <w:r w:rsidRPr="005C7711">
        <w:rPr>
          <w:rFonts w:ascii="Angsana New" w:hAnsi="Angsana New"/>
          <w:color w:val="000000"/>
          <w:sz w:val="30"/>
          <w:szCs w:val="30"/>
          <w:cs/>
        </w:rPr>
        <w:t>ธุรกิจที่สำคัญของบริษัทที่มีสินค้าที่แตกต่างกัน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 xml:space="preserve"> คือ ธุรกิจ</w:t>
      </w:r>
      <w:r w:rsidRPr="005C7711">
        <w:rPr>
          <w:rFonts w:ascii="Angsana New" w:hAnsi="Angsana New"/>
          <w:color w:val="000000"/>
          <w:sz w:val="30"/>
          <w:szCs w:val="30"/>
          <w:cs/>
        </w:rPr>
        <w:t>ซอสปรุงรสและน้ำจิ้มต่าง ๆ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 xml:space="preserve"> และธุรกิจ</w:t>
      </w:r>
      <w:r w:rsidRPr="005C7711">
        <w:rPr>
          <w:rFonts w:ascii="Angsana New" w:hAnsi="Angsana New"/>
          <w:color w:val="000000"/>
          <w:sz w:val="30"/>
          <w:szCs w:val="30"/>
          <w:cs/>
        </w:rPr>
        <w:t>เครื่องปรุงแกงและเครื่องประกอบอาหาร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 xml:space="preserve"> ส่วนงานอื่น</w:t>
      </w:r>
      <w:r w:rsidRPr="005C7711">
        <w:rPr>
          <w:rFonts w:ascii="Angsana New" w:hAnsi="Angsana New"/>
          <w:color w:val="000000"/>
          <w:sz w:val="30"/>
          <w:szCs w:val="30"/>
        </w:rPr>
        <w:t xml:space="preserve"> 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>ไม่มีส่วนงานใดที่เข้าเกณฑ์</w:t>
      </w:r>
      <w:r w:rsidRPr="005C7711">
        <w:rPr>
          <w:rFonts w:ascii="Angsana New" w:hAnsi="Angsana New"/>
          <w:color w:val="000000"/>
          <w:sz w:val="30"/>
          <w:szCs w:val="30"/>
          <w:cs/>
        </w:rPr>
        <w:t>เชิงปริมาณเพื่อกำหนดส่วนงานที่รายงานสำหรับงวด</w:t>
      </w:r>
      <w:r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 w:rsidRPr="005C7711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 w:rsidRPr="005C7711">
        <w:rPr>
          <w:rFonts w:ascii="Angsana New" w:hAnsi="Angsana New"/>
          <w:color w:val="000000"/>
          <w:sz w:val="30"/>
          <w:szCs w:val="30"/>
        </w:rPr>
        <w:t xml:space="preserve">30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กันยายน </w:t>
      </w:r>
      <w:r w:rsidRPr="005C7711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5C7711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Pr="005C7711">
        <w:rPr>
          <w:rFonts w:ascii="Angsana New" w:hAnsi="Angsana New"/>
          <w:color w:val="000000"/>
          <w:sz w:val="30"/>
          <w:szCs w:val="30"/>
        </w:rPr>
        <w:t xml:space="preserve">2565 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>ผู้มีอำนาจตัดสินใจสูงสุดด้านการดำเนินงานของบริษัทมีการสอบทานรายงานการจัดการอย่างน้อยทุกไตรมาส</w:t>
      </w:r>
    </w:p>
    <w:p w14:paraId="6FB166DE" w14:textId="77777777" w:rsidR="00B5144C" w:rsidRPr="006D304C" w:rsidRDefault="00B5144C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12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231"/>
        <w:gridCol w:w="1170"/>
        <w:gridCol w:w="270"/>
        <w:gridCol w:w="1170"/>
        <w:gridCol w:w="270"/>
        <w:gridCol w:w="1080"/>
        <w:gridCol w:w="270"/>
        <w:gridCol w:w="1170"/>
        <w:gridCol w:w="270"/>
        <w:gridCol w:w="1170"/>
        <w:gridCol w:w="270"/>
        <w:gridCol w:w="1080"/>
        <w:gridCol w:w="270"/>
        <w:gridCol w:w="1080"/>
        <w:gridCol w:w="270"/>
        <w:gridCol w:w="1080"/>
      </w:tblGrid>
      <w:tr w:rsidR="00B5144C" w:rsidRPr="00207A77" w14:paraId="6F08E6C3" w14:textId="77777777" w:rsidTr="00043095">
        <w:trPr>
          <w:trHeight w:val="161"/>
        </w:trPr>
        <w:tc>
          <w:tcPr>
            <w:tcW w:w="3231" w:type="dxa"/>
            <w:shd w:val="clear" w:color="auto" w:fill="auto"/>
          </w:tcPr>
          <w:p w14:paraId="50575B9F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4262CCDD" w14:textId="77777777" w:rsidR="00B5144C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กลุ่มผลิตภัณฑ์ซอสปรุงรส</w:t>
            </w:r>
          </w:p>
          <w:p w14:paraId="635A0C8E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และน้ำจิ้มต่าง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10A08E5D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7A82330A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กลุ่มผลิตภัณท์เครื่องปรุงแกงและ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เครื่องประกอบอาหาร</w:t>
            </w:r>
          </w:p>
        </w:tc>
        <w:tc>
          <w:tcPr>
            <w:tcW w:w="270" w:type="dxa"/>
            <w:shd w:val="clear" w:color="auto" w:fill="auto"/>
          </w:tcPr>
          <w:p w14:paraId="6FECFBBE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7182A4A0" w14:textId="77777777" w:rsidR="00B5144C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3BF29106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63B2799B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0F014C3" w14:textId="77777777" w:rsidR="00B5144C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2559546F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44FF0" w:rsidRPr="00207A77" w14:paraId="158E939A" w14:textId="77777777" w:rsidTr="00043095">
        <w:trPr>
          <w:trHeight w:val="161"/>
        </w:trPr>
        <w:tc>
          <w:tcPr>
            <w:tcW w:w="3231" w:type="dxa"/>
            <w:shd w:val="clear" w:color="auto" w:fill="auto"/>
          </w:tcPr>
          <w:p w14:paraId="4389A8C5" w14:textId="28D0DA08" w:rsidR="00244FF0" w:rsidRPr="00207A77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เก้า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เดือนสิ้นสุดวันที่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70" w:type="dxa"/>
            <w:shd w:val="clear" w:color="auto" w:fill="auto"/>
          </w:tcPr>
          <w:p w14:paraId="131C76FE" w14:textId="0670C202" w:rsidR="00244FF0" w:rsidRPr="00207A77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60DB78E" w14:textId="77777777" w:rsidR="00244FF0" w:rsidRPr="00207A77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7478ECA" w14:textId="6930E751" w:rsidR="00244FF0" w:rsidRPr="00207A77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F3DAACF" w14:textId="77777777" w:rsidR="00244FF0" w:rsidRPr="00207A77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BCE8F5A" w14:textId="0E0E6F6A" w:rsidR="00244FF0" w:rsidRPr="00207A77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E5E6CD3" w14:textId="77777777" w:rsidR="00244FF0" w:rsidRPr="00207A77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781C1AE" w14:textId="370EA54B" w:rsidR="00244FF0" w:rsidRPr="00207A77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7F000C3" w14:textId="77777777" w:rsidR="00244FF0" w:rsidRPr="00207A77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D59F66F" w14:textId="1F9DFB37" w:rsidR="00244FF0" w:rsidRPr="00207A77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F4FBFA4" w14:textId="77777777" w:rsidR="00244FF0" w:rsidRPr="00207A77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firstLine="14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177BCB6" w14:textId="4B261427" w:rsidR="00244FF0" w:rsidRPr="00207A77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98F6C8D" w14:textId="77777777" w:rsidR="00244FF0" w:rsidRPr="00207A77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E4466A5" w14:textId="42463AF3" w:rsidR="00244FF0" w:rsidRPr="00207A77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1228082" w14:textId="77777777" w:rsidR="00244FF0" w:rsidRPr="00207A77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3A900BF" w14:textId="7551FF91" w:rsidR="00244FF0" w:rsidRPr="00207A77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244FF0" w:rsidRPr="00141BF6" w14:paraId="3C67311B" w14:textId="77777777" w:rsidTr="00043095">
        <w:trPr>
          <w:trHeight w:val="263"/>
        </w:trPr>
        <w:tc>
          <w:tcPr>
            <w:tcW w:w="3231" w:type="dxa"/>
            <w:shd w:val="clear" w:color="auto" w:fill="auto"/>
          </w:tcPr>
          <w:p w14:paraId="19C14A39" w14:textId="77777777" w:rsidR="00244FF0" w:rsidRPr="00207A77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890" w:type="dxa"/>
            <w:gridSpan w:val="15"/>
            <w:shd w:val="clear" w:color="auto" w:fill="auto"/>
          </w:tcPr>
          <w:p w14:paraId="274926EE" w14:textId="77777777" w:rsidR="00244FF0" w:rsidRPr="00141BF6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44FF0" w:rsidRPr="00141BF6" w14:paraId="5F5F0E32" w14:textId="77777777" w:rsidTr="00043095">
        <w:trPr>
          <w:trHeight w:val="263"/>
        </w:trPr>
        <w:tc>
          <w:tcPr>
            <w:tcW w:w="3231" w:type="dxa"/>
            <w:shd w:val="clear" w:color="auto" w:fill="auto"/>
          </w:tcPr>
          <w:p w14:paraId="5DD3BEEF" w14:textId="77777777" w:rsidR="00244FF0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การจำแนกรายได้</w:t>
            </w:r>
          </w:p>
        </w:tc>
        <w:tc>
          <w:tcPr>
            <w:tcW w:w="1170" w:type="dxa"/>
            <w:shd w:val="clear" w:color="auto" w:fill="auto"/>
          </w:tcPr>
          <w:p w14:paraId="1F50C6C5" w14:textId="77777777" w:rsidR="00244FF0" w:rsidRPr="00207A77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8E63546" w14:textId="77777777" w:rsidR="00244FF0" w:rsidRPr="00207A77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296CA19" w14:textId="77777777" w:rsidR="00244FF0" w:rsidRPr="00207A77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DD3EABC" w14:textId="77777777" w:rsidR="00244FF0" w:rsidRPr="00207A77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5E11D58" w14:textId="77777777" w:rsidR="00244FF0" w:rsidRPr="00207A77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82F73CA" w14:textId="77777777" w:rsidR="00244FF0" w:rsidRPr="00207A77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F79D669" w14:textId="77777777" w:rsidR="00244FF0" w:rsidRPr="00207A77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02365AA" w14:textId="77777777" w:rsidR="00244FF0" w:rsidRPr="00207A77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9001DB3" w14:textId="77777777" w:rsidR="00244FF0" w:rsidRPr="00207A77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48027EF" w14:textId="77777777" w:rsidR="00244FF0" w:rsidRPr="00207A77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388AF5F" w14:textId="77777777" w:rsidR="00244FF0" w:rsidRPr="00207A77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DBCCE85" w14:textId="77777777" w:rsidR="00244FF0" w:rsidRPr="00207A77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F4B7339" w14:textId="77777777" w:rsidR="00244FF0" w:rsidRPr="00207A77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C90204F" w14:textId="77777777" w:rsidR="00244FF0" w:rsidRPr="00207A77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0343EEE" w14:textId="77777777" w:rsidR="00244FF0" w:rsidRPr="00141BF6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44FF0" w:rsidRPr="00207A77" w14:paraId="07901819" w14:textId="77777777" w:rsidTr="00061B30">
        <w:trPr>
          <w:trHeight w:val="155"/>
        </w:trPr>
        <w:tc>
          <w:tcPr>
            <w:tcW w:w="3231" w:type="dxa"/>
            <w:shd w:val="clear" w:color="auto" w:fill="auto"/>
          </w:tcPr>
          <w:p w14:paraId="5CB076EB" w14:textId="77777777" w:rsidR="00244FF0" w:rsidRPr="00207A77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8CEFEA4" w14:textId="521754EF" w:rsidR="00244FF0" w:rsidRPr="00207A77" w:rsidRDefault="00061B3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1,517,466</w:t>
            </w:r>
          </w:p>
        </w:tc>
        <w:tc>
          <w:tcPr>
            <w:tcW w:w="270" w:type="dxa"/>
            <w:shd w:val="clear" w:color="auto" w:fill="auto"/>
          </w:tcPr>
          <w:p w14:paraId="380BE1A6" w14:textId="77777777" w:rsidR="00244FF0" w:rsidRPr="00207A77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DC71C0" w14:textId="5FFCB657" w:rsidR="00244FF0" w:rsidRPr="00207A77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938,096</w:t>
            </w:r>
          </w:p>
        </w:tc>
        <w:tc>
          <w:tcPr>
            <w:tcW w:w="270" w:type="dxa"/>
            <w:shd w:val="clear" w:color="auto" w:fill="auto"/>
          </w:tcPr>
          <w:p w14:paraId="3604A16D" w14:textId="77777777" w:rsidR="00244FF0" w:rsidRPr="00207A77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AB1A1CB" w14:textId="6F11D3F4" w:rsidR="00244FF0" w:rsidRPr="00207A77" w:rsidRDefault="00061B3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13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123,398</w:t>
            </w:r>
          </w:p>
        </w:tc>
        <w:tc>
          <w:tcPr>
            <w:tcW w:w="270" w:type="dxa"/>
            <w:shd w:val="clear" w:color="auto" w:fill="auto"/>
          </w:tcPr>
          <w:p w14:paraId="3B98E8B9" w14:textId="77777777" w:rsidR="00244FF0" w:rsidRPr="00207A77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59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24E456" w14:textId="62963383" w:rsidR="00244FF0" w:rsidRPr="00207A77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51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68,111</w:t>
            </w:r>
          </w:p>
        </w:tc>
        <w:tc>
          <w:tcPr>
            <w:tcW w:w="270" w:type="dxa"/>
            <w:shd w:val="clear" w:color="auto" w:fill="auto"/>
          </w:tcPr>
          <w:p w14:paraId="46589CFF" w14:textId="77777777" w:rsidR="00244FF0" w:rsidRPr="00207A77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08BAFE3" w14:textId="434D3F13" w:rsidR="00244FF0" w:rsidRPr="00207A77" w:rsidRDefault="00061B3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69,307</w:t>
            </w:r>
          </w:p>
        </w:tc>
        <w:tc>
          <w:tcPr>
            <w:tcW w:w="270" w:type="dxa"/>
            <w:shd w:val="clear" w:color="auto" w:fill="auto"/>
          </w:tcPr>
          <w:p w14:paraId="19E77BB9" w14:textId="77777777" w:rsidR="00244FF0" w:rsidRPr="00207A77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59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0821D08" w14:textId="2626E776" w:rsidR="00244FF0" w:rsidRPr="00207A77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62,304</w:t>
            </w:r>
          </w:p>
        </w:tc>
        <w:tc>
          <w:tcPr>
            <w:tcW w:w="270" w:type="dxa"/>
            <w:shd w:val="clear" w:color="auto" w:fill="auto"/>
          </w:tcPr>
          <w:p w14:paraId="7AA097EA" w14:textId="77777777" w:rsidR="00244FF0" w:rsidRPr="00207A77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F0EE4E" w14:textId="24DE607A" w:rsidR="00244FF0" w:rsidRPr="00207A77" w:rsidRDefault="00061B3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1,710,171</w:t>
            </w:r>
          </w:p>
        </w:tc>
        <w:tc>
          <w:tcPr>
            <w:tcW w:w="270" w:type="dxa"/>
            <w:shd w:val="clear" w:color="auto" w:fill="auto"/>
          </w:tcPr>
          <w:p w14:paraId="1EF321BF" w14:textId="77777777" w:rsidR="00244FF0" w:rsidRPr="00207A77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0625627" w14:textId="28DFC356" w:rsidR="00244FF0" w:rsidRPr="00207A77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1,068,511</w:t>
            </w:r>
          </w:p>
        </w:tc>
      </w:tr>
      <w:tr w:rsidR="00244FF0" w:rsidRPr="00CE34BA" w14:paraId="7E47DE91" w14:textId="77777777" w:rsidTr="00061B30">
        <w:trPr>
          <w:trHeight w:val="155"/>
        </w:trPr>
        <w:tc>
          <w:tcPr>
            <w:tcW w:w="3231" w:type="dxa"/>
            <w:shd w:val="clear" w:color="auto" w:fill="auto"/>
          </w:tcPr>
          <w:p w14:paraId="3DF9295C" w14:textId="77777777" w:rsidR="00244FF0" w:rsidRPr="00207A77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B483B1" w14:textId="5D686DB1" w:rsidR="00244FF0" w:rsidRPr="00247663" w:rsidRDefault="00061B3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1,517,466</w:t>
            </w:r>
          </w:p>
        </w:tc>
        <w:tc>
          <w:tcPr>
            <w:tcW w:w="270" w:type="dxa"/>
            <w:shd w:val="clear" w:color="auto" w:fill="auto"/>
          </w:tcPr>
          <w:p w14:paraId="1A2CEBE7" w14:textId="77777777" w:rsidR="00244FF0" w:rsidRPr="00CE34BA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62C526" w14:textId="08C058E5" w:rsidR="00244FF0" w:rsidRPr="00CE34BA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938,096</w:t>
            </w:r>
          </w:p>
        </w:tc>
        <w:tc>
          <w:tcPr>
            <w:tcW w:w="270" w:type="dxa"/>
            <w:shd w:val="clear" w:color="auto" w:fill="auto"/>
          </w:tcPr>
          <w:p w14:paraId="1032208B" w14:textId="77777777" w:rsidR="00244FF0" w:rsidRPr="00CE34BA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1730E3" w14:textId="2384411A" w:rsidR="00244FF0" w:rsidRPr="00CE34BA" w:rsidRDefault="00061B3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813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123,398</w:t>
            </w:r>
          </w:p>
        </w:tc>
        <w:tc>
          <w:tcPr>
            <w:tcW w:w="270" w:type="dxa"/>
            <w:shd w:val="clear" w:color="auto" w:fill="auto"/>
          </w:tcPr>
          <w:p w14:paraId="0ABB5DBE" w14:textId="77777777" w:rsidR="00244FF0" w:rsidRPr="00CE34BA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59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07FD71" w14:textId="251695B7" w:rsidR="00244FF0" w:rsidRPr="00CE34BA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851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68,111</w:t>
            </w:r>
          </w:p>
        </w:tc>
        <w:tc>
          <w:tcPr>
            <w:tcW w:w="270" w:type="dxa"/>
            <w:shd w:val="clear" w:color="auto" w:fill="auto"/>
          </w:tcPr>
          <w:p w14:paraId="3A92B377" w14:textId="77777777" w:rsidR="00244FF0" w:rsidRPr="00CE34BA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FBA6C9" w14:textId="36226B46" w:rsidR="00244FF0" w:rsidRPr="00247663" w:rsidRDefault="00061B3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61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69,307</w:t>
            </w:r>
          </w:p>
        </w:tc>
        <w:tc>
          <w:tcPr>
            <w:tcW w:w="270" w:type="dxa"/>
            <w:shd w:val="clear" w:color="auto" w:fill="auto"/>
          </w:tcPr>
          <w:p w14:paraId="593A3C98" w14:textId="77777777" w:rsidR="00244FF0" w:rsidRPr="00CE34BA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59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336950" w14:textId="7FD9C2B6" w:rsidR="00244FF0" w:rsidRPr="00CE34BA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62,304</w:t>
            </w:r>
          </w:p>
        </w:tc>
        <w:tc>
          <w:tcPr>
            <w:tcW w:w="270" w:type="dxa"/>
            <w:shd w:val="clear" w:color="auto" w:fill="auto"/>
          </w:tcPr>
          <w:p w14:paraId="115BF097" w14:textId="77777777" w:rsidR="00244FF0" w:rsidRPr="00CE34BA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29921F" w14:textId="005B5EF0" w:rsidR="00244FF0" w:rsidRPr="00247663" w:rsidRDefault="00061B3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1,710,171</w:t>
            </w:r>
          </w:p>
        </w:tc>
        <w:tc>
          <w:tcPr>
            <w:tcW w:w="270" w:type="dxa"/>
            <w:shd w:val="clear" w:color="auto" w:fill="auto"/>
          </w:tcPr>
          <w:p w14:paraId="48D76AC1" w14:textId="77777777" w:rsidR="00244FF0" w:rsidRPr="00CE34BA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27507F" w14:textId="08F16B6A" w:rsidR="00244FF0" w:rsidRPr="007F5AB4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1,068,511</w:t>
            </w:r>
          </w:p>
        </w:tc>
      </w:tr>
    </w:tbl>
    <w:p w14:paraId="4CE85454" w14:textId="377FAA19" w:rsidR="00F5517F" w:rsidRPr="006D304C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539C730" w14:textId="77777777" w:rsidR="00B5144C" w:rsidRDefault="00B514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7F80092" w14:textId="7A09801C" w:rsidR="00F5517F" w:rsidRPr="009E57D2" w:rsidRDefault="00F5517F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E57D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503AA3A6" w14:textId="77777777" w:rsidR="00F5517F" w:rsidRPr="006D304C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4A50380" w14:textId="69705C6A" w:rsidR="00F5517F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บริษัทดำเนินธุรกิจการผลิตในประเทศไทย และดำเนินธุรกิจการจำหน่ายทั้งตลาดภายในประเทศและต่างประเทศ โดยฝ่ายบริหารพิจารณาว่าบริษัทมีข้อมูลทางการเงินเกี่ยวกับการดำเนินงานของบริษัทจำแนกตามส่วนงานทางภูมิศาสตร์สำหรับงวด</w:t>
      </w:r>
      <w:r w:rsidR="00E21E72">
        <w:rPr>
          <w:rFonts w:asciiTheme="majorBidi" w:hAnsiTheme="majorBidi" w:cstheme="majorBidi" w:hint="cs"/>
          <w:spacing w:val="2"/>
          <w:sz w:val="30"/>
          <w:szCs w:val="30"/>
          <w:cs/>
        </w:rPr>
        <w:t>เก้า</w:t>
      </w:r>
      <w:r w:rsidR="005754CB" w:rsidRPr="006D304C">
        <w:rPr>
          <w:rFonts w:asciiTheme="majorBidi" w:hAnsiTheme="majorBidi" w:cstheme="majorBidi"/>
          <w:spacing w:val="2"/>
          <w:sz w:val="30"/>
          <w:szCs w:val="30"/>
          <w:cs/>
        </w:rPr>
        <w:t>เดือน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สิ้นสุดวันที่ </w:t>
      </w:r>
      <w:r w:rsidR="00AE6D10">
        <w:rPr>
          <w:rFonts w:asciiTheme="majorBidi" w:hAnsiTheme="majorBidi" w:cstheme="majorBidi"/>
          <w:spacing w:val="2"/>
          <w:sz w:val="30"/>
          <w:szCs w:val="30"/>
        </w:rPr>
        <w:t xml:space="preserve">30 </w:t>
      </w:r>
      <w:r w:rsidR="00E21E72">
        <w:rPr>
          <w:rFonts w:asciiTheme="majorBidi" w:hAnsiTheme="majorBidi" w:cstheme="majorBidi" w:hint="cs"/>
          <w:spacing w:val="2"/>
          <w:sz w:val="30"/>
          <w:szCs w:val="30"/>
          <w:cs/>
        </w:rPr>
        <w:t>กันยายน</w:t>
      </w:r>
      <w:r w:rsidR="00991FC0"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2E4EE2" w:rsidRPr="006D304C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244FF0">
        <w:rPr>
          <w:rFonts w:asciiTheme="majorBidi" w:hAnsiTheme="majorBidi" w:cstheme="majorBidi"/>
          <w:spacing w:val="2"/>
          <w:sz w:val="30"/>
          <w:szCs w:val="30"/>
        </w:rPr>
        <w:t>6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 </w:t>
      </w:r>
      <w:r w:rsidR="002E4EE2" w:rsidRPr="006D304C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244FF0">
        <w:rPr>
          <w:rFonts w:asciiTheme="majorBidi" w:hAnsiTheme="majorBidi" w:cstheme="majorBidi"/>
          <w:spacing w:val="2"/>
          <w:sz w:val="30"/>
          <w:szCs w:val="30"/>
        </w:rPr>
        <w:t>5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มีดังต่อไปนี้</w:t>
      </w:r>
    </w:p>
    <w:p w14:paraId="4EC408F6" w14:textId="77777777" w:rsidR="00B5144C" w:rsidRPr="006D304C" w:rsidRDefault="00B5144C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tbl>
      <w:tblPr>
        <w:tblW w:w="1397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671"/>
        <w:gridCol w:w="704"/>
        <w:gridCol w:w="262"/>
        <w:gridCol w:w="658"/>
        <w:gridCol w:w="275"/>
        <w:gridCol w:w="713"/>
        <w:gridCol w:w="236"/>
        <w:gridCol w:w="684"/>
        <w:gridCol w:w="270"/>
        <w:gridCol w:w="709"/>
        <w:gridCol w:w="270"/>
        <w:gridCol w:w="704"/>
        <w:gridCol w:w="236"/>
        <w:gridCol w:w="685"/>
        <w:gridCol w:w="270"/>
        <w:gridCol w:w="630"/>
        <w:gridCol w:w="270"/>
        <w:gridCol w:w="731"/>
        <w:gridCol w:w="236"/>
        <w:gridCol w:w="727"/>
        <w:gridCol w:w="30"/>
      </w:tblGrid>
      <w:tr w:rsidR="00BE0209" w:rsidRPr="00207A77" w14:paraId="3B06E856" w14:textId="77777777" w:rsidTr="006C3F32">
        <w:trPr>
          <w:trHeight w:val="155"/>
        </w:trPr>
        <w:tc>
          <w:tcPr>
            <w:tcW w:w="4671" w:type="dxa"/>
            <w:shd w:val="clear" w:color="auto" w:fill="auto"/>
            <w:vAlign w:val="bottom"/>
          </w:tcPr>
          <w:p w14:paraId="1EA7CC6C" w14:textId="77777777" w:rsidR="00BE0209" w:rsidRDefault="00BE0209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24" w:type="dxa"/>
            <w:gridSpan w:val="3"/>
            <w:shd w:val="clear" w:color="auto" w:fill="auto"/>
          </w:tcPr>
          <w:p w14:paraId="2659FBB7" w14:textId="77777777" w:rsidR="00BE0209" w:rsidRPr="00207A77" w:rsidRDefault="00BE0209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ยุโรป</w:t>
            </w:r>
          </w:p>
        </w:tc>
        <w:tc>
          <w:tcPr>
            <w:tcW w:w="275" w:type="dxa"/>
            <w:shd w:val="clear" w:color="auto" w:fill="auto"/>
          </w:tcPr>
          <w:p w14:paraId="651A62F6" w14:textId="77777777" w:rsidR="00BE0209" w:rsidRPr="00207A77" w:rsidRDefault="00BE0209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shd w:val="clear" w:color="auto" w:fill="auto"/>
          </w:tcPr>
          <w:p w14:paraId="40535C25" w14:textId="576F7F86" w:rsidR="00BE0209" w:rsidRPr="00207A77" w:rsidRDefault="00BE0209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334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อเมริกา</w:t>
            </w:r>
          </w:p>
        </w:tc>
        <w:tc>
          <w:tcPr>
            <w:tcW w:w="270" w:type="dxa"/>
            <w:shd w:val="clear" w:color="auto" w:fill="auto"/>
          </w:tcPr>
          <w:p w14:paraId="5902DD0B" w14:textId="77777777" w:rsidR="00BE0209" w:rsidRPr="00207A77" w:rsidRDefault="00BE0209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3" w:type="dxa"/>
            <w:gridSpan w:val="3"/>
            <w:shd w:val="clear" w:color="auto" w:fill="auto"/>
          </w:tcPr>
          <w:p w14:paraId="2AE0C1D8" w14:textId="77777777" w:rsidR="00BE0209" w:rsidRPr="00207A77" w:rsidRDefault="00BE0209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รวมส่วนงานที่รายงาน</w:t>
            </w:r>
          </w:p>
        </w:tc>
        <w:tc>
          <w:tcPr>
            <w:tcW w:w="236" w:type="dxa"/>
            <w:shd w:val="clear" w:color="auto" w:fill="auto"/>
          </w:tcPr>
          <w:p w14:paraId="0B79377D" w14:textId="77777777" w:rsidR="00BE0209" w:rsidRPr="00207A77" w:rsidRDefault="00BE0209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shd w:val="clear" w:color="auto" w:fill="auto"/>
          </w:tcPr>
          <w:p w14:paraId="44527CD8" w14:textId="77777777" w:rsidR="00BE0209" w:rsidRPr="00207A77" w:rsidRDefault="00BE0209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2B8C3A6B" w14:textId="77777777" w:rsidR="00BE0209" w:rsidRPr="00207A77" w:rsidRDefault="00BE0209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24" w:type="dxa"/>
            <w:gridSpan w:val="4"/>
            <w:shd w:val="clear" w:color="auto" w:fill="auto"/>
          </w:tcPr>
          <w:p w14:paraId="3DA9ED71" w14:textId="77777777" w:rsidR="00BE0209" w:rsidRPr="00207A77" w:rsidRDefault="00BE0209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E0209" w:rsidRPr="00207A77" w14:paraId="0042DA04" w14:textId="77777777" w:rsidTr="006C3F32">
        <w:trPr>
          <w:trHeight w:val="155"/>
        </w:trPr>
        <w:tc>
          <w:tcPr>
            <w:tcW w:w="4671" w:type="dxa"/>
            <w:shd w:val="clear" w:color="auto" w:fill="auto"/>
            <w:vAlign w:val="bottom"/>
          </w:tcPr>
          <w:p w14:paraId="130BEE62" w14:textId="4000CCEC" w:rsidR="00BE0209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เก้า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เดือนสิ้นสุดวันที่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04" w:type="dxa"/>
            <w:shd w:val="clear" w:color="auto" w:fill="auto"/>
          </w:tcPr>
          <w:p w14:paraId="4BC4CF7C" w14:textId="6C3B2829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5858B67D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5E5DCF92" w14:textId="46CB31D9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5" w:type="dxa"/>
            <w:shd w:val="clear" w:color="auto" w:fill="auto"/>
          </w:tcPr>
          <w:p w14:paraId="4FF0FF09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6B74E4CB" w14:textId="7A7D618D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7E7A287E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4" w:type="dxa"/>
            <w:shd w:val="clear" w:color="auto" w:fill="auto"/>
          </w:tcPr>
          <w:p w14:paraId="2F706794" w14:textId="217D641C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64271B6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098BFB3" w14:textId="53593B6C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EFF0767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auto"/>
          </w:tcPr>
          <w:p w14:paraId="68CBB7EF" w14:textId="1B67D8E1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6A5C2A88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6CD89405" w14:textId="35B008CB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BB3843E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40E52540" w14:textId="7951E96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1D2E337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02637C17" w14:textId="53F8244D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3D9C404B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8" w:firstLine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2E5B5118" w14:textId="0F306C15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244FF0" w:rsidRPr="00207A77" w14:paraId="18F130C7" w14:textId="77777777" w:rsidTr="006C3F32">
        <w:trPr>
          <w:gridAfter w:val="1"/>
          <w:wAfter w:w="30" w:type="dxa"/>
          <w:trHeight w:val="155"/>
        </w:trPr>
        <w:tc>
          <w:tcPr>
            <w:tcW w:w="4671" w:type="dxa"/>
            <w:shd w:val="clear" w:color="auto" w:fill="auto"/>
            <w:vAlign w:val="bottom"/>
          </w:tcPr>
          <w:p w14:paraId="1FB28C32" w14:textId="77777777" w:rsidR="00244FF0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70" w:type="dxa"/>
            <w:gridSpan w:val="19"/>
            <w:shd w:val="clear" w:color="auto" w:fill="auto"/>
          </w:tcPr>
          <w:p w14:paraId="1FB90B3F" w14:textId="77777777" w:rsidR="00244FF0" w:rsidRPr="00207A77" w:rsidRDefault="00244FF0" w:rsidP="00904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E0209" w:rsidRPr="00207A77" w14:paraId="49C85FD0" w14:textId="77777777" w:rsidTr="006C3F32">
        <w:tc>
          <w:tcPr>
            <w:tcW w:w="4671" w:type="dxa"/>
            <w:shd w:val="clear" w:color="auto" w:fill="auto"/>
          </w:tcPr>
          <w:p w14:paraId="77E9014E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704" w:type="dxa"/>
            <w:shd w:val="clear" w:color="auto" w:fill="auto"/>
          </w:tcPr>
          <w:p w14:paraId="40E40453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0686A8B7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77032FAC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5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5048C65B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12EE680E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F1A9024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1918919E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E971A63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659F2C1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3C2BCEB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00D63EF1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639668A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531F7E72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A42B733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6C7B0CEC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7AB9B11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1D68B338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4B02F3A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0610B3A4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E0209" w:rsidRPr="00207A77" w14:paraId="5CA9B663" w14:textId="77777777" w:rsidTr="006C3F32">
        <w:tc>
          <w:tcPr>
            <w:tcW w:w="4671" w:type="dxa"/>
            <w:shd w:val="clear" w:color="auto" w:fill="auto"/>
          </w:tcPr>
          <w:p w14:paraId="2710821C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14:paraId="3F5C33F4" w14:textId="3AF149E3" w:rsidR="00BE0209" w:rsidRPr="00207A77" w:rsidRDefault="00061B30" w:rsidP="0031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90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1,141,947</w:t>
            </w:r>
          </w:p>
        </w:tc>
        <w:tc>
          <w:tcPr>
            <w:tcW w:w="262" w:type="dxa"/>
            <w:shd w:val="clear" w:color="auto" w:fill="auto"/>
          </w:tcPr>
          <w:p w14:paraId="4F41F1EE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</w:tcPr>
          <w:p w14:paraId="2FEB0C95" w14:textId="22064ECA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856,891</w:t>
            </w:r>
          </w:p>
        </w:tc>
        <w:tc>
          <w:tcPr>
            <w:tcW w:w="275" w:type="dxa"/>
            <w:shd w:val="clear" w:color="auto" w:fill="auto"/>
          </w:tcPr>
          <w:p w14:paraId="674E70CA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4749EC38" w14:textId="2F07FD2F" w:rsidR="00BE0209" w:rsidRPr="00207A77" w:rsidRDefault="001C5B93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343,708</w:t>
            </w:r>
          </w:p>
        </w:tc>
        <w:tc>
          <w:tcPr>
            <w:tcW w:w="236" w:type="dxa"/>
            <w:shd w:val="clear" w:color="auto" w:fill="auto"/>
          </w:tcPr>
          <w:p w14:paraId="79F7FD54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shd w:val="clear" w:color="auto" w:fill="auto"/>
          </w:tcPr>
          <w:p w14:paraId="39BE6951" w14:textId="53A8D86E" w:rsidR="00BE0209" w:rsidRPr="00207A77" w:rsidRDefault="009B7F73" w:rsidP="009B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47,454</w:t>
            </w:r>
          </w:p>
        </w:tc>
        <w:tc>
          <w:tcPr>
            <w:tcW w:w="270" w:type="dxa"/>
            <w:shd w:val="clear" w:color="auto" w:fill="auto"/>
          </w:tcPr>
          <w:p w14:paraId="58DB0E2F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08E9308" w14:textId="22859B94" w:rsidR="00BE0209" w:rsidRPr="00207A77" w:rsidRDefault="001C5B93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1,485,655</w:t>
            </w:r>
          </w:p>
        </w:tc>
        <w:tc>
          <w:tcPr>
            <w:tcW w:w="270" w:type="dxa"/>
            <w:shd w:val="clear" w:color="auto" w:fill="auto"/>
          </w:tcPr>
          <w:p w14:paraId="08AB777F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14:paraId="3513F198" w14:textId="482ECE09" w:rsidR="00BE0209" w:rsidRPr="00207A77" w:rsidRDefault="001E1EB7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904,345</w:t>
            </w:r>
          </w:p>
        </w:tc>
        <w:tc>
          <w:tcPr>
            <w:tcW w:w="236" w:type="dxa"/>
            <w:shd w:val="clear" w:color="auto" w:fill="auto"/>
          </w:tcPr>
          <w:p w14:paraId="59281F5F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</w:tcPr>
          <w:p w14:paraId="73486077" w14:textId="689FCCC2" w:rsidR="00BE0209" w:rsidRPr="00207A77" w:rsidRDefault="001C5B93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224,516</w:t>
            </w:r>
          </w:p>
        </w:tc>
        <w:tc>
          <w:tcPr>
            <w:tcW w:w="270" w:type="dxa"/>
            <w:shd w:val="clear" w:color="auto" w:fill="auto"/>
          </w:tcPr>
          <w:p w14:paraId="3AA9B715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1BE1723A" w14:textId="2DE11652" w:rsidR="00BE0209" w:rsidRPr="00207A77" w:rsidRDefault="00027746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164,166</w:t>
            </w:r>
          </w:p>
        </w:tc>
        <w:tc>
          <w:tcPr>
            <w:tcW w:w="270" w:type="dxa"/>
            <w:shd w:val="clear" w:color="auto" w:fill="auto"/>
          </w:tcPr>
          <w:p w14:paraId="32E7ED7E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068ECD20" w14:textId="60E70A0B" w:rsidR="00BE0209" w:rsidRPr="00207A77" w:rsidRDefault="001C5B93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1,710,171</w:t>
            </w:r>
          </w:p>
        </w:tc>
        <w:tc>
          <w:tcPr>
            <w:tcW w:w="236" w:type="dxa"/>
            <w:shd w:val="clear" w:color="auto" w:fill="auto"/>
          </w:tcPr>
          <w:p w14:paraId="2F5FE9A4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930815" w14:textId="024D28E4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1,068,511</w:t>
            </w:r>
          </w:p>
        </w:tc>
      </w:tr>
      <w:tr w:rsidR="00BE0209" w:rsidRPr="00207A77" w14:paraId="51B564AA" w14:textId="77777777" w:rsidTr="006C3F32">
        <w:tc>
          <w:tcPr>
            <w:tcW w:w="4671" w:type="dxa"/>
            <w:shd w:val="clear" w:color="auto" w:fill="auto"/>
          </w:tcPr>
          <w:p w14:paraId="75C6ECF9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7DF3B5" w14:textId="045BF210" w:rsidR="00BE0209" w:rsidRPr="00071E9C" w:rsidRDefault="001C5B93" w:rsidP="0031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00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1,141,947</w:t>
            </w:r>
          </w:p>
        </w:tc>
        <w:tc>
          <w:tcPr>
            <w:tcW w:w="262" w:type="dxa"/>
            <w:shd w:val="clear" w:color="auto" w:fill="auto"/>
          </w:tcPr>
          <w:p w14:paraId="59FB4C48" w14:textId="77777777" w:rsidR="00BE0209" w:rsidRPr="00071E9C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AA44CB" w14:textId="6D6205BA" w:rsidR="00BE0209" w:rsidRPr="00071E9C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856,891</w:t>
            </w:r>
          </w:p>
        </w:tc>
        <w:tc>
          <w:tcPr>
            <w:tcW w:w="275" w:type="dxa"/>
            <w:shd w:val="clear" w:color="auto" w:fill="auto"/>
          </w:tcPr>
          <w:p w14:paraId="571DE308" w14:textId="77777777" w:rsidR="00BE0209" w:rsidRPr="00071E9C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9B8818" w14:textId="5CBDEEEB" w:rsidR="00BE0209" w:rsidRPr="00C937A5" w:rsidRDefault="001C5B93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343,708</w:t>
            </w:r>
          </w:p>
        </w:tc>
        <w:tc>
          <w:tcPr>
            <w:tcW w:w="236" w:type="dxa"/>
            <w:shd w:val="clear" w:color="auto" w:fill="auto"/>
          </w:tcPr>
          <w:p w14:paraId="59C0C08E" w14:textId="77777777" w:rsidR="00BE0209" w:rsidRPr="00071E9C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A7FE7F" w14:textId="32649B8D" w:rsidR="00BE0209" w:rsidRPr="00071E9C" w:rsidRDefault="009B7F73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47,454</w:t>
            </w:r>
          </w:p>
        </w:tc>
        <w:tc>
          <w:tcPr>
            <w:tcW w:w="270" w:type="dxa"/>
            <w:shd w:val="clear" w:color="auto" w:fill="auto"/>
          </w:tcPr>
          <w:p w14:paraId="11DB3218" w14:textId="77777777" w:rsidR="00BE0209" w:rsidRPr="00071E9C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74D7D2" w14:textId="32961DC0" w:rsidR="00BE0209" w:rsidRPr="00071E9C" w:rsidRDefault="001C5B93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1,485,655</w:t>
            </w:r>
          </w:p>
        </w:tc>
        <w:tc>
          <w:tcPr>
            <w:tcW w:w="270" w:type="dxa"/>
            <w:shd w:val="clear" w:color="auto" w:fill="auto"/>
          </w:tcPr>
          <w:p w14:paraId="5F886482" w14:textId="77777777" w:rsidR="00BE0209" w:rsidRPr="00071E9C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84CB89" w14:textId="7C71B88A" w:rsidR="00BE0209" w:rsidRPr="00071E9C" w:rsidRDefault="001E1EB7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904,345</w:t>
            </w:r>
          </w:p>
        </w:tc>
        <w:tc>
          <w:tcPr>
            <w:tcW w:w="236" w:type="dxa"/>
            <w:shd w:val="clear" w:color="auto" w:fill="auto"/>
          </w:tcPr>
          <w:p w14:paraId="1781075C" w14:textId="77777777" w:rsidR="00BE0209" w:rsidRPr="00071E9C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041DED" w14:textId="25A0681A" w:rsidR="00BE0209" w:rsidRPr="00071E9C" w:rsidRDefault="001C5B93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224,516</w:t>
            </w:r>
          </w:p>
        </w:tc>
        <w:tc>
          <w:tcPr>
            <w:tcW w:w="270" w:type="dxa"/>
            <w:shd w:val="clear" w:color="auto" w:fill="auto"/>
          </w:tcPr>
          <w:p w14:paraId="54FCEE34" w14:textId="77777777" w:rsidR="00BE0209" w:rsidRPr="00071E9C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4B2A52" w14:textId="691C94F4" w:rsidR="00BE0209" w:rsidRPr="00071E9C" w:rsidRDefault="00027746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164,166</w:t>
            </w:r>
          </w:p>
        </w:tc>
        <w:tc>
          <w:tcPr>
            <w:tcW w:w="270" w:type="dxa"/>
            <w:shd w:val="clear" w:color="auto" w:fill="auto"/>
          </w:tcPr>
          <w:p w14:paraId="0CA32EB6" w14:textId="77777777" w:rsidR="00BE0209" w:rsidRPr="00071E9C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43A1F4" w14:textId="2D7610DD" w:rsidR="00BE0209" w:rsidRPr="00071E9C" w:rsidRDefault="001C5B93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1,710,171</w:t>
            </w:r>
          </w:p>
        </w:tc>
        <w:tc>
          <w:tcPr>
            <w:tcW w:w="236" w:type="dxa"/>
            <w:shd w:val="clear" w:color="auto" w:fill="auto"/>
          </w:tcPr>
          <w:p w14:paraId="1CA9036E" w14:textId="77777777" w:rsidR="00BE0209" w:rsidRPr="00071E9C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55B1F" w14:textId="0A5E1079" w:rsidR="00BE0209" w:rsidRPr="00071E9C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1,068,511</w:t>
            </w:r>
          </w:p>
        </w:tc>
      </w:tr>
      <w:tr w:rsidR="00BE0209" w:rsidRPr="00207A77" w14:paraId="7F13C93B" w14:textId="77777777" w:rsidTr="006C3F32">
        <w:tc>
          <w:tcPr>
            <w:tcW w:w="4671" w:type="dxa"/>
            <w:shd w:val="clear" w:color="auto" w:fill="auto"/>
            <w:vAlign w:val="bottom"/>
          </w:tcPr>
          <w:p w14:paraId="36E3B4A3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704" w:type="dxa"/>
            <w:tcBorders>
              <w:top w:val="double" w:sz="4" w:space="0" w:color="auto"/>
            </w:tcBorders>
            <w:shd w:val="clear" w:color="auto" w:fill="auto"/>
          </w:tcPr>
          <w:p w14:paraId="589593C0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7D5211FA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double" w:sz="4" w:space="0" w:color="auto"/>
            </w:tcBorders>
            <w:shd w:val="clear" w:color="auto" w:fill="auto"/>
          </w:tcPr>
          <w:p w14:paraId="50888CDE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219113F7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ouble" w:sz="4" w:space="0" w:color="auto"/>
            </w:tcBorders>
            <w:shd w:val="clear" w:color="auto" w:fill="auto"/>
          </w:tcPr>
          <w:p w14:paraId="55B7B31C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35F24D9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  <w:shd w:val="clear" w:color="auto" w:fill="auto"/>
          </w:tcPr>
          <w:p w14:paraId="74154CFB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0372334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46A054AA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FDCD341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top w:val="double" w:sz="4" w:space="0" w:color="auto"/>
            </w:tcBorders>
            <w:shd w:val="clear" w:color="auto" w:fill="auto"/>
          </w:tcPr>
          <w:p w14:paraId="25A121C2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198CB58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  <w:shd w:val="clear" w:color="auto" w:fill="auto"/>
          </w:tcPr>
          <w:p w14:paraId="4DBDCDD4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58E1636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36F6C114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359DD3B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  <w:shd w:val="clear" w:color="auto" w:fill="auto"/>
          </w:tcPr>
          <w:p w14:paraId="1988E66B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3FC6360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47D1ECE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E0209" w:rsidRPr="00207A77" w14:paraId="30BF8BEC" w14:textId="77777777" w:rsidTr="006C3F32">
        <w:tc>
          <w:tcPr>
            <w:tcW w:w="4671" w:type="dxa"/>
            <w:shd w:val="clear" w:color="auto" w:fill="auto"/>
            <w:vAlign w:val="bottom"/>
          </w:tcPr>
          <w:p w14:paraId="351BDB23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กำไร</w:t>
            </w: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ขั้นต้นตามส่วนงาน</w:t>
            </w:r>
          </w:p>
        </w:tc>
        <w:tc>
          <w:tcPr>
            <w:tcW w:w="704" w:type="dxa"/>
            <w:shd w:val="clear" w:color="auto" w:fill="auto"/>
          </w:tcPr>
          <w:p w14:paraId="08B2AD8D" w14:textId="4A48B9EC" w:rsidR="00BE0209" w:rsidRPr="00207A77" w:rsidRDefault="001C5B93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554,089</w:t>
            </w:r>
          </w:p>
        </w:tc>
        <w:tc>
          <w:tcPr>
            <w:tcW w:w="262" w:type="dxa"/>
            <w:shd w:val="clear" w:color="auto" w:fill="auto"/>
          </w:tcPr>
          <w:p w14:paraId="49B8B9E9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4EC1089E" w14:textId="01EA4E88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361,794</w:t>
            </w:r>
          </w:p>
        </w:tc>
        <w:tc>
          <w:tcPr>
            <w:tcW w:w="275" w:type="dxa"/>
            <w:shd w:val="clear" w:color="auto" w:fill="auto"/>
          </w:tcPr>
          <w:p w14:paraId="5E748198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369C8926" w14:textId="564D8647" w:rsidR="00BE0209" w:rsidRPr="00207A77" w:rsidRDefault="001C5B93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151,046</w:t>
            </w:r>
          </w:p>
        </w:tc>
        <w:tc>
          <w:tcPr>
            <w:tcW w:w="236" w:type="dxa"/>
            <w:shd w:val="clear" w:color="auto" w:fill="auto"/>
          </w:tcPr>
          <w:p w14:paraId="2E4643FB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58AAD178" w14:textId="101E1F09" w:rsidR="00BE0209" w:rsidRPr="00207A77" w:rsidRDefault="00CB185E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18,752</w:t>
            </w:r>
          </w:p>
        </w:tc>
        <w:tc>
          <w:tcPr>
            <w:tcW w:w="270" w:type="dxa"/>
            <w:shd w:val="clear" w:color="auto" w:fill="auto"/>
          </w:tcPr>
          <w:p w14:paraId="2C32C7E7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ABE8DF1" w14:textId="54D836EC" w:rsidR="00BE0209" w:rsidRPr="00207A77" w:rsidRDefault="001C5B93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705,135</w:t>
            </w:r>
          </w:p>
        </w:tc>
        <w:tc>
          <w:tcPr>
            <w:tcW w:w="270" w:type="dxa"/>
            <w:shd w:val="clear" w:color="auto" w:fill="auto"/>
          </w:tcPr>
          <w:p w14:paraId="4B58006F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0A1590C6" w14:textId="7384D7F9" w:rsidR="00BE0209" w:rsidRPr="00207A77" w:rsidRDefault="001E1EB7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380,54</w:t>
            </w:r>
            <w:r w:rsidR="00527EEB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85FA55D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0857CBC9" w14:textId="0BC42BC2" w:rsidR="00BE0209" w:rsidRPr="00BE325E" w:rsidRDefault="001C5B93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103,927</w:t>
            </w:r>
          </w:p>
        </w:tc>
        <w:tc>
          <w:tcPr>
            <w:tcW w:w="270" w:type="dxa"/>
            <w:shd w:val="clear" w:color="auto" w:fill="auto"/>
          </w:tcPr>
          <w:p w14:paraId="2B31A02F" w14:textId="77777777" w:rsidR="00BE0209" w:rsidRPr="00BE325E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29DAED76" w14:textId="2E6296D8" w:rsidR="00BE0209" w:rsidRPr="00BE325E" w:rsidRDefault="00027746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66,450</w:t>
            </w:r>
          </w:p>
        </w:tc>
        <w:tc>
          <w:tcPr>
            <w:tcW w:w="270" w:type="dxa"/>
            <w:shd w:val="clear" w:color="auto" w:fill="auto"/>
          </w:tcPr>
          <w:p w14:paraId="4ED49F28" w14:textId="77777777" w:rsidR="00BE0209" w:rsidRPr="00BE325E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4DEAB2D3" w14:textId="2AC76425" w:rsidR="00BE0209" w:rsidRPr="00BE325E" w:rsidRDefault="001C5B93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809,06</w:t>
            </w:r>
            <w:r w:rsidR="00D74577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3FDB14B4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52B6253E" w14:textId="11C40088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446,996</w:t>
            </w:r>
          </w:p>
        </w:tc>
      </w:tr>
      <w:tr w:rsidR="00BE0209" w:rsidRPr="00207A77" w14:paraId="187BC989" w14:textId="77777777" w:rsidTr="006C3F32">
        <w:trPr>
          <w:trHeight w:val="173"/>
        </w:trPr>
        <w:tc>
          <w:tcPr>
            <w:tcW w:w="4671" w:type="dxa"/>
            <w:shd w:val="clear" w:color="auto" w:fill="auto"/>
            <w:vAlign w:val="bottom"/>
          </w:tcPr>
          <w:p w14:paraId="3F67B2C1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704" w:type="dxa"/>
            <w:shd w:val="clear" w:color="auto" w:fill="auto"/>
          </w:tcPr>
          <w:p w14:paraId="08415DAC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4EB354DE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50CBAA21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304A99E4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38FE9ADE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A8804BA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6F2A1162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BE9D72F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F15ED9B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74916AC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59F79A47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AE66ED0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4535CCF2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C044046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0A22878A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9B65EE5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14636603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44D4D5E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649DE58A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E0209" w:rsidRPr="00207A77" w14:paraId="58258D34" w14:textId="77777777" w:rsidTr="006C3F32">
        <w:tc>
          <w:tcPr>
            <w:tcW w:w="4671" w:type="dxa"/>
            <w:shd w:val="clear" w:color="auto" w:fill="auto"/>
            <w:vAlign w:val="bottom"/>
          </w:tcPr>
          <w:p w14:paraId="5FEF3D8C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สินทรัพย์ส่วนงาน</w:t>
            </w:r>
          </w:p>
        </w:tc>
        <w:tc>
          <w:tcPr>
            <w:tcW w:w="704" w:type="dxa"/>
            <w:shd w:val="clear" w:color="auto" w:fill="auto"/>
          </w:tcPr>
          <w:p w14:paraId="78190736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73369D46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113C6D9C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5645B1CB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4AC29475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5C632EF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3F9CB9EA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A951D99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F4FF5B5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991EFCD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4EA97D83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740F5F6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7228C35E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0DBE7A9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2F52F146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BFECAB8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18B3C8D7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42CAB55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00B5C3CF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E0209" w:rsidRPr="00710D8F" w14:paraId="36C7651E" w14:textId="77777777" w:rsidTr="006C3F32">
        <w:tc>
          <w:tcPr>
            <w:tcW w:w="4671" w:type="dxa"/>
            <w:shd w:val="clear" w:color="auto" w:fill="auto"/>
            <w:vAlign w:val="bottom"/>
          </w:tcPr>
          <w:p w14:paraId="33A6D5CA" w14:textId="4DFA6536" w:rsidR="00BE0209" w:rsidRPr="00BC5A1F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  ณ วันที่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กันยายน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/ 31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04" w:type="dxa"/>
            <w:shd w:val="clear" w:color="auto" w:fill="auto"/>
          </w:tcPr>
          <w:p w14:paraId="226479C8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03A0A781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4546BC08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45A85347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658F927F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FF40BD2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60765087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5FC31B2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2CDA31A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5F7069F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60C5C3FF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DFCFD5B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0D905F3B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6A225BC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458E8C31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8A5070D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3E0C29A2" w14:textId="7AC4A53E" w:rsidR="00BE0209" w:rsidRPr="00207A77" w:rsidRDefault="00EE2555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2,00</w:t>
            </w:r>
            <w:r w:rsidR="00691F69"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691F69">
              <w:rPr>
                <w:rFonts w:ascii="Angsana New" w:hAnsi="Angsana New"/>
                <w:sz w:val="24"/>
                <w:szCs w:val="24"/>
              </w:rPr>
              <w:t>828</w:t>
            </w:r>
          </w:p>
        </w:tc>
        <w:tc>
          <w:tcPr>
            <w:tcW w:w="236" w:type="dxa"/>
            <w:shd w:val="clear" w:color="auto" w:fill="auto"/>
          </w:tcPr>
          <w:p w14:paraId="73A5F042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3FFF0DF6" w14:textId="1550D1CE" w:rsidR="00BE0209" w:rsidRPr="00710D8F" w:rsidRDefault="00EE2555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1,569,635</w:t>
            </w:r>
          </w:p>
        </w:tc>
      </w:tr>
      <w:tr w:rsidR="00BE0209" w:rsidRPr="00710D8F" w14:paraId="59301E43" w14:textId="77777777" w:rsidTr="006C3F32">
        <w:tc>
          <w:tcPr>
            <w:tcW w:w="4671" w:type="dxa"/>
            <w:shd w:val="clear" w:color="auto" w:fill="auto"/>
            <w:vAlign w:val="bottom"/>
          </w:tcPr>
          <w:p w14:paraId="1A7F0612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หนี้สินส่วนงาน</w:t>
            </w:r>
          </w:p>
        </w:tc>
        <w:tc>
          <w:tcPr>
            <w:tcW w:w="704" w:type="dxa"/>
            <w:shd w:val="clear" w:color="auto" w:fill="auto"/>
          </w:tcPr>
          <w:p w14:paraId="16188FAC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474C76A0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5B6FBA5B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684D13EA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7001F68F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65CC423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7FDD33AD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4146031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F4E3181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5CDEA9E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27AE978D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FF8C221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353C57E3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7046885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2F2A93FA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F7BB99C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188C5CB5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BCD46B9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6D1EFF2C" w14:textId="77777777" w:rsidR="00BE0209" w:rsidRPr="00710D8F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E0209" w:rsidRPr="00710D8F" w14:paraId="3632639B" w14:textId="77777777" w:rsidTr="006C3F32">
        <w:tc>
          <w:tcPr>
            <w:tcW w:w="4671" w:type="dxa"/>
            <w:shd w:val="clear" w:color="auto" w:fill="auto"/>
            <w:vAlign w:val="bottom"/>
          </w:tcPr>
          <w:p w14:paraId="2605E41B" w14:textId="22BE65EC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  ณ วันที่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กันยายน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/ 31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04" w:type="dxa"/>
            <w:shd w:val="clear" w:color="auto" w:fill="auto"/>
          </w:tcPr>
          <w:p w14:paraId="4B0CABA3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40215F29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5B4C84A8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2189F5ED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44AC5738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29ADC2F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29FDAC93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3D25168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29C8442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98ACAC4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3C91A588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A883490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16555035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1F2B733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376B1757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26B2918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041431F3" w14:textId="0D086AD6" w:rsidR="00BE0209" w:rsidRPr="00207A77" w:rsidRDefault="00EE2555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="00691F69">
              <w:rPr>
                <w:rFonts w:ascii="Angsana New" w:hAnsi="Angsana New"/>
                <w:sz w:val="24"/>
                <w:szCs w:val="24"/>
              </w:rPr>
              <w:t>28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691F69">
              <w:rPr>
                <w:rFonts w:ascii="Angsana New" w:hAnsi="Angsana New"/>
                <w:sz w:val="24"/>
                <w:szCs w:val="24"/>
              </w:rPr>
              <w:t>09</w:t>
            </w:r>
            <w:r w:rsidR="00746855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5CCDB8C" w14:textId="77777777" w:rsidR="00BE0209" w:rsidRPr="00207A77" w:rsidRDefault="00BE0209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6F0F3A09" w14:textId="50E04484" w:rsidR="00BE0209" w:rsidRPr="00710D8F" w:rsidRDefault="00EE2555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331,131</w:t>
            </w:r>
          </w:p>
        </w:tc>
      </w:tr>
    </w:tbl>
    <w:p w14:paraId="774693E7" w14:textId="7A07707D" w:rsidR="005270A4" w:rsidRDefault="00527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5270A4" w:rsidSect="00D312C3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2A73EBB" w14:textId="20A4959F" w:rsidR="00186DAC" w:rsidRPr="009E57D2" w:rsidRDefault="00186DAC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5" w:hanging="90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57D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34D82814" w14:textId="77777777" w:rsidR="00C647FC" w:rsidRDefault="00C647FC" w:rsidP="00FE42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uto"/>
        <w:ind w:left="547" w:right="7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D0A7A43" w14:textId="32B503C3" w:rsidR="00F5517F" w:rsidRPr="007F2EC0" w:rsidRDefault="00186DAC" w:rsidP="00FE42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325525">
        <w:rPr>
          <w:rFonts w:asciiTheme="majorBidi" w:hAnsiTheme="majorBidi" w:cstheme="majorBidi"/>
          <w:spacing w:val="-4"/>
          <w:sz w:val="30"/>
          <w:szCs w:val="30"/>
          <w:cs/>
        </w:rPr>
        <w:t>รายได้จากลูกค้ารายใหญ่</w:t>
      </w:r>
      <w:r w:rsidRPr="00325525">
        <w:rPr>
          <w:rFonts w:asciiTheme="majorBidi" w:hAnsiTheme="majorBidi" w:cstheme="majorBidi"/>
          <w:spacing w:val="-4"/>
          <w:sz w:val="30"/>
          <w:szCs w:val="30"/>
        </w:rPr>
        <w:t> 2 </w:t>
      </w:r>
      <w:r w:rsidRPr="00325525">
        <w:rPr>
          <w:rFonts w:asciiTheme="majorBidi" w:hAnsiTheme="majorBidi" w:cstheme="majorBidi"/>
          <w:spacing w:val="-4"/>
          <w:sz w:val="30"/>
          <w:szCs w:val="30"/>
          <w:cs/>
        </w:rPr>
        <w:t>รายตามส่วนงานภูมิศาสตร์จากประเทศในแถบยุโรปของบริษัทสำหรับงวด</w:t>
      </w:r>
      <w:r w:rsidR="00B5144C">
        <w:rPr>
          <w:rFonts w:asciiTheme="majorBidi" w:hAnsiTheme="majorBidi" w:cstheme="majorBidi" w:hint="cs"/>
          <w:spacing w:val="-4"/>
          <w:sz w:val="30"/>
          <w:szCs w:val="30"/>
          <w:cs/>
        </w:rPr>
        <w:t>เก้า</w:t>
      </w:r>
      <w:r w:rsidRPr="00325525">
        <w:rPr>
          <w:rFonts w:asciiTheme="majorBidi" w:hAnsiTheme="majorBidi" w:cstheme="majorBidi"/>
          <w:spacing w:val="-4"/>
          <w:sz w:val="30"/>
          <w:szCs w:val="30"/>
          <w:cs/>
        </w:rPr>
        <w:t>ดือน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>สิ้นสุดวันที่</w:t>
      </w:r>
      <w:r w:rsidRPr="00325525">
        <w:rPr>
          <w:rFonts w:asciiTheme="majorBidi" w:hAnsiTheme="majorBidi" w:cstheme="majorBidi"/>
          <w:spacing w:val="2"/>
          <w:sz w:val="30"/>
          <w:szCs w:val="30"/>
        </w:rPr>
        <w:t> </w:t>
      </w:r>
      <w:r w:rsidR="00AE6D10">
        <w:rPr>
          <w:rFonts w:asciiTheme="majorBidi" w:hAnsiTheme="majorBidi" w:cstheme="majorBidi"/>
          <w:spacing w:val="2"/>
          <w:sz w:val="30"/>
          <w:szCs w:val="30"/>
        </w:rPr>
        <w:t xml:space="preserve">30 </w:t>
      </w:r>
      <w:r w:rsidR="001E7B52">
        <w:rPr>
          <w:rFonts w:asciiTheme="majorBidi" w:hAnsiTheme="majorBidi" w:cstheme="majorBidi" w:hint="cs"/>
          <w:spacing w:val="2"/>
          <w:sz w:val="30"/>
          <w:szCs w:val="30"/>
          <w:cs/>
        </w:rPr>
        <w:t>กันยายน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325525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244FF0">
        <w:rPr>
          <w:rFonts w:asciiTheme="majorBidi" w:hAnsiTheme="majorBidi" w:cstheme="majorBidi"/>
          <w:spacing w:val="2"/>
          <w:sz w:val="30"/>
          <w:szCs w:val="30"/>
        </w:rPr>
        <w:t>6</w:t>
      </w:r>
      <w:r w:rsidRPr="00325525">
        <w:rPr>
          <w:rFonts w:asciiTheme="majorBidi" w:hAnsiTheme="majorBidi" w:cstheme="majorBidi"/>
          <w:spacing w:val="2"/>
          <w:sz w:val="30"/>
          <w:szCs w:val="30"/>
        </w:rPr>
        <w:t xml:space="preserve">  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>มีจำนวนเงินประมาณ</w:t>
      </w:r>
      <w:r w:rsidRPr="00325525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1C5B93">
        <w:rPr>
          <w:rFonts w:asciiTheme="majorBidi" w:hAnsiTheme="majorBidi" w:cstheme="majorBidi"/>
          <w:spacing w:val="2"/>
          <w:sz w:val="30"/>
          <w:szCs w:val="30"/>
        </w:rPr>
        <w:t>702.6</w:t>
      </w:r>
      <w:r w:rsidR="00A369A7">
        <w:rPr>
          <w:rFonts w:asciiTheme="majorBidi" w:hAnsiTheme="majorBidi" w:cstheme="majorBidi"/>
          <w:spacing w:val="2"/>
          <w:sz w:val="30"/>
          <w:szCs w:val="30"/>
        </w:rPr>
        <w:t>8</w:t>
      </w:r>
      <w:r w:rsidR="00FE42C0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>ล้</w:t>
      </w:r>
      <w:r w:rsidR="00404AE9" w:rsidRPr="00325525">
        <w:rPr>
          <w:rFonts w:asciiTheme="majorBidi" w:hAnsiTheme="majorBidi" w:cstheme="majorBidi"/>
          <w:spacing w:val="2"/>
          <w:sz w:val="30"/>
          <w:szCs w:val="30"/>
          <w:cs/>
        </w:rPr>
        <w:t xml:space="preserve">านบาท 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</w:rPr>
        <w:t>(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งวด</w:t>
      </w:r>
      <w:r w:rsidR="001E7B52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>เก้า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 xml:space="preserve">เดือนสิ้นสุดวันที่ </w:t>
      </w:r>
      <w:r w:rsidR="00AE6D10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30 </w:t>
      </w:r>
      <w:r w:rsidR="001E7B52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>กันยายน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 xml:space="preserve"> 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</w:rPr>
        <w:t>256</w:t>
      </w:r>
      <w:r w:rsidR="00244FF0">
        <w:rPr>
          <w:rFonts w:asciiTheme="majorBidi" w:hAnsiTheme="majorBidi" w:cstheme="majorBidi"/>
          <w:i/>
          <w:iCs/>
          <w:spacing w:val="2"/>
          <w:sz w:val="30"/>
          <w:szCs w:val="30"/>
        </w:rPr>
        <w:t>5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</w:rPr>
        <w:t>: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ลูกค้ารายใหญ่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</w:rPr>
        <w:t> 2 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รายมีจำนวนเงินประมาณ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244FF0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474.64 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ล้า</w:t>
      </w:r>
      <w:r w:rsidR="00325525" w:rsidRPr="00C431B2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น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บาท)</w:t>
      </w:r>
      <w:r w:rsidR="00FE42C0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5270A4">
        <w:rPr>
          <w:rFonts w:asciiTheme="majorBidi" w:hAnsiTheme="majorBidi" w:cstheme="majorBidi"/>
          <w:spacing w:val="6"/>
          <w:sz w:val="30"/>
          <w:szCs w:val="30"/>
          <w:cs/>
        </w:rPr>
        <w:t>จากรายได้รวมของบริษั</w:t>
      </w:r>
      <w:r w:rsidR="00CA7C88" w:rsidRPr="005270A4">
        <w:rPr>
          <w:rFonts w:asciiTheme="majorBidi" w:hAnsiTheme="majorBidi" w:cstheme="majorBidi"/>
          <w:spacing w:val="6"/>
          <w:sz w:val="30"/>
          <w:szCs w:val="30"/>
          <w:cs/>
        </w:rPr>
        <w:t>ท</w:t>
      </w:r>
      <w:r w:rsidR="00F5517F" w:rsidRPr="007F2EC0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</w:p>
    <w:p w14:paraId="19DE3707" w14:textId="7AE2833F" w:rsidR="003F358D" w:rsidRPr="00711107" w:rsidRDefault="003F358D" w:rsidP="00FE42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uto"/>
        <w:ind w:left="547" w:right="72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112E0EE0" w14:textId="188F0D49" w:rsidR="002B1A2F" w:rsidRDefault="002B1A2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en-US"/>
        </w:rPr>
      </w:pPr>
      <w:r w:rsidRPr="002B1A2F">
        <w:rPr>
          <w:rFonts w:asciiTheme="majorBidi" w:hAnsiTheme="majorBidi" w:cstheme="majorBidi" w:hint="cs"/>
          <w:sz w:val="30"/>
          <w:szCs w:val="30"/>
          <w:cs/>
          <w:lang w:val="en-US"/>
        </w:rPr>
        <w:t>ภาษีเงินได้</w:t>
      </w:r>
    </w:p>
    <w:p w14:paraId="4F9AAA0D" w14:textId="77777777" w:rsidR="002B1A2F" w:rsidRDefault="002B1A2F" w:rsidP="00FE42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uto"/>
        <w:ind w:left="547" w:right="72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363C4C57" w14:textId="2D77F029" w:rsidR="00D90723" w:rsidRDefault="002B1A2F" w:rsidP="002B1A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B1A2F">
        <w:rPr>
          <w:rFonts w:asciiTheme="majorBidi" w:hAnsiTheme="majorBidi" w:cstheme="majorBidi"/>
          <w:spacing w:val="6"/>
          <w:sz w:val="30"/>
          <w:szCs w:val="30"/>
          <w:cs/>
        </w:rPr>
        <w:t>จำนวนภาษีเงินได้ในงบกำไรขาดทุนน้อยกว่าจำนวนภาษีเงินได้ที่คำนวณโดยการใช้อัตราภาษีเงินได้คูณกับยอดกำไรสุทธิตามบัญชี เนื่องจากกำไรสุทธิส่วนใหญ่ของบริษัทเกิดจากกิจการที่ได้รับการส่งเสริมการลงทุน</w:t>
      </w:r>
      <w:r w:rsidRPr="002B1A2F">
        <w:rPr>
          <w:rFonts w:asciiTheme="majorBidi" w:hAnsiTheme="majorBidi" w:cstheme="majorBidi"/>
          <w:sz w:val="30"/>
          <w:szCs w:val="30"/>
          <w:cs/>
        </w:rPr>
        <w:t>ซึ่งได้รับยกเว้นภาษีเงินได้นิติบุคคล</w:t>
      </w:r>
    </w:p>
    <w:p w14:paraId="6D4510AF" w14:textId="77777777" w:rsidR="00662A72" w:rsidRDefault="00662A72" w:rsidP="00FE42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uto"/>
        <w:ind w:left="547" w:right="7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5BCBD32" w14:textId="1254565E" w:rsidR="00B5144C" w:rsidRDefault="00B5144C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/>
          <w:sz w:val="30"/>
          <w:szCs w:val="30"/>
        </w:rPr>
      </w:pPr>
      <w:r w:rsidRPr="00973D88">
        <w:rPr>
          <w:rFonts w:asciiTheme="majorBidi" w:hAnsiTheme="majorBidi"/>
          <w:sz w:val="30"/>
          <w:szCs w:val="30"/>
          <w:cs/>
        </w:rPr>
        <w:t>กำไรต่อหุ้น</w:t>
      </w:r>
    </w:p>
    <w:tbl>
      <w:tblPr>
        <w:tblW w:w="9259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15"/>
        <w:gridCol w:w="954"/>
        <w:gridCol w:w="1260"/>
        <w:gridCol w:w="270"/>
        <w:gridCol w:w="1260"/>
      </w:tblGrid>
      <w:tr w:rsidR="00B5144C" w:rsidRPr="006D304C" w14:paraId="463B41BA" w14:textId="77777777" w:rsidTr="00FE42C0">
        <w:trPr>
          <w:cantSplit/>
          <w:trHeight w:hRule="exact" w:val="875"/>
          <w:tblHeader/>
          <w:jc w:val="right"/>
        </w:trPr>
        <w:tc>
          <w:tcPr>
            <w:tcW w:w="5515" w:type="dxa"/>
          </w:tcPr>
          <w:p w14:paraId="64B314B5" w14:textId="77777777" w:rsidR="00B5144C" w:rsidRPr="006D304C" w:rsidRDefault="00B5144C" w:rsidP="00043095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</w:tcPr>
          <w:p w14:paraId="452E532C" w14:textId="77777777" w:rsidR="00B5144C" w:rsidRPr="006D304C" w:rsidRDefault="00B5144C" w:rsidP="0004309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1D399CA6" w14:textId="71264BE7" w:rsidR="00B5144C" w:rsidRPr="006D304C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เก้า</w:t>
            </w:r>
            <w:r w:rsidRPr="006D304C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เดือนสิ้นสุด</w:t>
            </w:r>
            <w:r>
              <w:rPr>
                <w:rFonts w:asciiTheme="majorBidi" w:hAnsiTheme="majorBidi" w:cstheme="majorBidi"/>
                <w:spacing w:val="2"/>
                <w:sz w:val="30"/>
                <w:szCs w:val="30"/>
              </w:rPr>
              <w:br/>
            </w:r>
            <w:r w:rsidRPr="006D304C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วันที่ </w:t>
            </w:r>
            <w:r w:rsidRPr="006D304C">
              <w:rPr>
                <w:rFonts w:asciiTheme="majorBidi" w:hAnsiTheme="majorBidi" w:cstheme="majorBidi"/>
                <w:spacing w:val="2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2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กันยายน</w:t>
            </w:r>
          </w:p>
        </w:tc>
      </w:tr>
      <w:tr w:rsidR="00B5144C" w:rsidRPr="006D304C" w14:paraId="2E7246CB" w14:textId="77777777" w:rsidTr="00043095">
        <w:trPr>
          <w:cantSplit/>
          <w:tblHeader/>
          <w:jc w:val="right"/>
        </w:trPr>
        <w:tc>
          <w:tcPr>
            <w:tcW w:w="5515" w:type="dxa"/>
          </w:tcPr>
          <w:p w14:paraId="6A5569F7" w14:textId="77777777" w:rsidR="00B5144C" w:rsidRPr="006D304C" w:rsidRDefault="00B5144C" w:rsidP="00043095">
            <w:pPr>
              <w:pStyle w:val="acctfourfigures"/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</w:tcPr>
          <w:p w14:paraId="69CF0A0F" w14:textId="77777777" w:rsidR="00B5144C" w:rsidRPr="006D304C" w:rsidRDefault="00B5144C" w:rsidP="0004309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6C1DFC7" w14:textId="66982C91" w:rsidR="00B5144C" w:rsidRPr="006D304C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44FF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6B2B893" w14:textId="77777777" w:rsidR="00B5144C" w:rsidRPr="006D304C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15FACBA" w14:textId="4B08589C" w:rsidR="00B5144C" w:rsidRPr="006D304C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44FF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5144C" w:rsidRPr="006D304C" w14:paraId="3A7535F9" w14:textId="77777777" w:rsidTr="00043095">
        <w:trPr>
          <w:cantSplit/>
          <w:tblHeader/>
          <w:jc w:val="right"/>
        </w:trPr>
        <w:tc>
          <w:tcPr>
            <w:tcW w:w="5515" w:type="dxa"/>
          </w:tcPr>
          <w:p w14:paraId="7112B0CF" w14:textId="77777777" w:rsidR="00B5144C" w:rsidRPr="006D304C" w:rsidRDefault="00B5144C" w:rsidP="00043095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" w:type="dxa"/>
          </w:tcPr>
          <w:p w14:paraId="7515F7F2" w14:textId="77777777" w:rsidR="00B5144C" w:rsidRPr="006D304C" w:rsidRDefault="00B5144C" w:rsidP="00043095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66D5FDC4" w14:textId="31D192FF" w:rsidR="00B5144C" w:rsidRPr="006D304C" w:rsidRDefault="00B5144C" w:rsidP="00043095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44FF0" w:rsidRPr="006D304C" w14:paraId="6435D446" w14:textId="77777777" w:rsidTr="006A4F32">
        <w:trPr>
          <w:cantSplit/>
          <w:jc w:val="right"/>
        </w:trPr>
        <w:tc>
          <w:tcPr>
            <w:tcW w:w="5515" w:type="dxa"/>
          </w:tcPr>
          <w:p w14:paraId="3DA46F45" w14:textId="77777777" w:rsidR="00244FF0" w:rsidRPr="007D1FA5" w:rsidRDefault="00244FF0" w:rsidP="00244FF0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1FA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954" w:type="dxa"/>
          </w:tcPr>
          <w:p w14:paraId="684D6D6D" w14:textId="77777777" w:rsidR="00244FF0" w:rsidRPr="006D304C" w:rsidRDefault="00244FF0" w:rsidP="00244FF0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D6BD3BF" w14:textId="4A5486C4" w:rsidR="00244FF0" w:rsidRPr="00DA09E5" w:rsidRDefault="006A4F32" w:rsidP="00244F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557,45</w:t>
            </w:r>
            <w:r w:rsidR="00C416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CA74ED5" w14:textId="77777777" w:rsidR="00244FF0" w:rsidRPr="003B0C3C" w:rsidRDefault="00244FF0" w:rsidP="00244F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9881261" w14:textId="1170A3C8" w:rsidR="00244FF0" w:rsidRPr="003B0C3C" w:rsidRDefault="00244FF0" w:rsidP="00244F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A09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258,369</w:t>
            </w:r>
          </w:p>
        </w:tc>
      </w:tr>
      <w:tr w:rsidR="00244FF0" w:rsidRPr="006D304C" w14:paraId="5D694196" w14:textId="77777777" w:rsidTr="006A4F32">
        <w:trPr>
          <w:cantSplit/>
          <w:jc w:val="right"/>
        </w:trPr>
        <w:tc>
          <w:tcPr>
            <w:tcW w:w="5515" w:type="dxa"/>
          </w:tcPr>
          <w:p w14:paraId="001D74C0" w14:textId="77777777" w:rsidR="00244FF0" w:rsidRPr="006D304C" w:rsidRDefault="00244FF0" w:rsidP="00244FF0">
            <w:pPr>
              <w:tabs>
                <w:tab w:val="left" w:pos="540"/>
              </w:tabs>
              <w:spacing w:line="240" w:lineRule="auto"/>
              <w:ind w:left="187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1FA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ของบริษัท (ปรับลด)</w:t>
            </w:r>
          </w:p>
        </w:tc>
        <w:tc>
          <w:tcPr>
            <w:tcW w:w="954" w:type="dxa"/>
          </w:tcPr>
          <w:p w14:paraId="05148BC5" w14:textId="77777777" w:rsidR="00244FF0" w:rsidRPr="006D304C" w:rsidRDefault="00244FF0" w:rsidP="00244FF0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042C9E1" w14:textId="7CCFCF86" w:rsidR="00244FF0" w:rsidRPr="00DA09E5" w:rsidRDefault="006A4F32" w:rsidP="00244F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557,45</w:t>
            </w:r>
            <w:r w:rsidR="00C416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D477F43" w14:textId="77777777" w:rsidR="00244FF0" w:rsidRPr="003B0C3C" w:rsidRDefault="00244FF0" w:rsidP="00244FF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AE9FBAF" w14:textId="48D55F03" w:rsidR="00244FF0" w:rsidRPr="003B0C3C" w:rsidRDefault="00244FF0" w:rsidP="00244F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09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258,369</w:t>
            </w:r>
          </w:p>
        </w:tc>
      </w:tr>
      <w:tr w:rsidR="00244FF0" w:rsidRPr="005B0144" w14:paraId="003E62E7" w14:textId="77777777" w:rsidTr="00FE42C0">
        <w:trPr>
          <w:cantSplit/>
          <w:trHeight w:val="251"/>
          <w:jc w:val="right"/>
        </w:trPr>
        <w:tc>
          <w:tcPr>
            <w:tcW w:w="5515" w:type="dxa"/>
          </w:tcPr>
          <w:p w14:paraId="2A060F9B" w14:textId="77777777" w:rsidR="00244FF0" w:rsidRPr="005B0144" w:rsidRDefault="00244FF0" w:rsidP="00244FF0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4" w:type="dxa"/>
          </w:tcPr>
          <w:p w14:paraId="4591674E" w14:textId="77777777" w:rsidR="00244FF0" w:rsidRPr="005B0144" w:rsidRDefault="00244FF0" w:rsidP="00244FF0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634E570" w14:textId="77777777" w:rsidR="00244FF0" w:rsidRPr="00DA09E5" w:rsidRDefault="00244FF0" w:rsidP="00244F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652EC2D" w14:textId="77777777" w:rsidR="00244FF0" w:rsidRPr="005B0144" w:rsidRDefault="00244FF0" w:rsidP="00244FF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63B692B" w14:textId="77777777" w:rsidR="00244FF0" w:rsidRPr="005B0144" w:rsidRDefault="00244FF0" w:rsidP="00244F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D0752E" w:rsidRPr="006D304C" w14:paraId="562A2EBE" w14:textId="77777777" w:rsidTr="00D0752E">
        <w:trPr>
          <w:cantSplit/>
          <w:jc w:val="right"/>
        </w:trPr>
        <w:tc>
          <w:tcPr>
            <w:tcW w:w="5515" w:type="dxa"/>
          </w:tcPr>
          <w:p w14:paraId="7464E7F2" w14:textId="67121B83" w:rsidR="00D0752E" w:rsidRPr="006D304C" w:rsidRDefault="00D0752E" w:rsidP="00244FF0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5E231950" w14:textId="77777777" w:rsidR="00D0752E" w:rsidRPr="006D304C" w:rsidRDefault="00D0752E" w:rsidP="00244FF0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Merge w:val="restart"/>
            <w:shd w:val="clear" w:color="auto" w:fill="auto"/>
          </w:tcPr>
          <w:p w14:paraId="5C76D730" w14:textId="2D2F8A6D" w:rsidR="00D0752E" w:rsidRPr="006D304C" w:rsidRDefault="00D0752E" w:rsidP="00D0752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เก้า</w:t>
            </w:r>
            <w:r w:rsidRPr="006D304C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เดือนสิ้นสุด</w:t>
            </w:r>
            <w:r>
              <w:rPr>
                <w:rFonts w:asciiTheme="majorBidi" w:hAnsiTheme="majorBidi" w:cstheme="majorBidi"/>
                <w:spacing w:val="2"/>
                <w:sz w:val="30"/>
                <w:szCs w:val="30"/>
              </w:rPr>
              <w:br/>
            </w:r>
            <w:r w:rsidRPr="006D304C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วันที่ </w:t>
            </w:r>
            <w:r w:rsidRPr="006D304C">
              <w:rPr>
                <w:rFonts w:asciiTheme="majorBidi" w:hAnsiTheme="majorBidi" w:cstheme="majorBidi"/>
                <w:spacing w:val="2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2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กันยายน</w:t>
            </w:r>
          </w:p>
        </w:tc>
      </w:tr>
      <w:tr w:rsidR="00D0752E" w:rsidRPr="006D304C" w14:paraId="3D458883" w14:textId="77777777" w:rsidTr="00FE42C0">
        <w:trPr>
          <w:cantSplit/>
          <w:trHeight w:val="245"/>
          <w:jc w:val="right"/>
        </w:trPr>
        <w:tc>
          <w:tcPr>
            <w:tcW w:w="5515" w:type="dxa"/>
          </w:tcPr>
          <w:p w14:paraId="716B005F" w14:textId="77777777" w:rsidR="00D0752E" w:rsidRPr="003B0C3C" w:rsidRDefault="00D0752E" w:rsidP="00244FF0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30FA4375" w14:textId="77777777" w:rsidR="00D0752E" w:rsidRPr="006D304C" w:rsidRDefault="00D0752E" w:rsidP="00244FF0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Merge/>
            <w:shd w:val="clear" w:color="auto" w:fill="auto"/>
          </w:tcPr>
          <w:p w14:paraId="006EFF51" w14:textId="77777777" w:rsidR="00D0752E" w:rsidRPr="00DA09E5" w:rsidRDefault="00D0752E" w:rsidP="00244F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356E8" w:rsidRPr="006D304C" w14:paraId="26CBFF97" w14:textId="77777777" w:rsidTr="00E356E8">
        <w:trPr>
          <w:cantSplit/>
          <w:jc w:val="right"/>
        </w:trPr>
        <w:tc>
          <w:tcPr>
            <w:tcW w:w="5515" w:type="dxa"/>
          </w:tcPr>
          <w:p w14:paraId="7B7177B7" w14:textId="77777777" w:rsidR="00E356E8" w:rsidRPr="003B0C3C" w:rsidRDefault="00E356E8" w:rsidP="00E356E8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4B0AA2AA" w14:textId="77777777" w:rsidR="00E356E8" w:rsidRPr="006D304C" w:rsidRDefault="00E356E8" w:rsidP="00E356E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20F1EE8" w14:textId="0873D09D" w:rsidR="00E356E8" w:rsidRPr="00DA09E5" w:rsidRDefault="00E356E8" w:rsidP="00E356E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921B19A" w14:textId="77777777" w:rsidR="00E356E8" w:rsidRPr="00477FD7" w:rsidRDefault="00E356E8" w:rsidP="00E356E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CA73C96" w14:textId="5E16C650" w:rsidR="00E356E8" w:rsidRPr="00DA09E5" w:rsidRDefault="00E356E8" w:rsidP="00E356E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356E8" w:rsidRPr="006D304C" w14:paraId="56078A0C" w14:textId="77777777" w:rsidTr="00FE42C0">
        <w:trPr>
          <w:cantSplit/>
          <w:trHeight w:val="245"/>
          <w:jc w:val="right"/>
        </w:trPr>
        <w:tc>
          <w:tcPr>
            <w:tcW w:w="5515" w:type="dxa"/>
          </w:tcPr>
          <w:p w14:paraId="62AD7D57" w14:textId="78F4ECF8" w:rsidR="00E356E8" w:rsidRPr="003B0C3C" w:rsidRDefault="0072423C" w:rsidP="00E356E8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/>
                <w:sz w:val="30"/>
                <w:szCs w:val="30"/>
                <w:cs/>
              </w:rPr>
            </w:pPr>
            <w:r w:rsidRPr="000C77B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54" w:type="dxa"/>
          </w:tcPr>
          <w:p w14:paraId="34AE5570" w14:textId="77777777" w:rsidR="00E356E8" w:rsidRPr="006D304C" w:rsidRDefault="00E356E8" w:rsidP="00E356E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6F096228" w14:textId="0E99DB9A" w:rsidR="00E356E8" w:rsidRPr="00DA09E5" w:rsidRDefault="00E356E8" w:rsidP="00E356E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0752E" w:rsidRPr="006D304C" w14:paraId="301A77DB" w14:textId="77777777" w:rsidTr="00CE3F72">
        <w:trPr>
          <w:cantSplit/>
          <w:jc w:val="right"/>
        </w:trPr>
        <w:tc>
          <w:tcPr>
            <w:tcW w:w="5515" w:type="dxa"/>
          </w:tcPr>
          <w:p w14:paraId="31AF0621" w14:textId="2202F8DE" w:rsidR="00D0752E" w:rsidRPr="003B0C3C" w:rsidRDefault="00D0752E" w:rsidP="00244FF0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/>
                <w:sz w:val="30"/>
                <w:szCs w:val="30"/>
                <w:cs/>
              </w:rPr>
            </w:pPr>
            <w:r w:rsidRPr="003B0C3C">
              <w:rPr>
                <w:rFonts w:asciiTheme="majorBidi" w:hAnsiTheme="majorBidi"/>
                <w:sz w:val="30"/>
                <w:szCs w:val="30"/>
                <w:cs/>
              </w:rPr>
              <w:t>จำนวนหุ้นสามัญที่ออก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Theme="majorBidi" w:hAnsi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54" w:type="dxa"/>
          </w:tcPr>
          <w:p w14:paraId="228AEF7D" w14:textId="77777777" w:rsidR="00D0752E" w:rsidRPr="006D304C" w:rsidRDefault="00D0752E" w:rsidP="00244FF0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7125D89" w14:textId="0ECA2FC8" w:rsidR="00D0752E" w:rsidRPr="00DA09E5" w:rsidRDefault="0071786C" w:rsidP="00244F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425,607</w:t>
            </w:r>
          </w:p>
        </w:tc>
        <w:tc>
          <w:tcPr>
            <w:tcW w:w="270" w:type="dxa"/>
            <w:shd w:val="clear" w:color="auto" w:fill="auto"/>
          </w:tcPr>
          <w:p w14:paraId="269B236B" w14:textId="77777777" w:rsidR="00D0752E" w:rsidRPr="00477FD7" w:rsidRDefault="00D0752E" w:rsidP="00244FF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8AA80C3" w14:textId="7C9FBF24" w:rsidR="00D0752E" w:rsidRPr="00DA09E5" w:rsidRDefault="00D0752E" w:rsidP="00244F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09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424,764</w:t>
            </w:r>
          </w:p>
        </w:tc>
      </w:tr>
      <w:tr w:rsidR="00244FF0" w:rsidRPr="006D304C" w14:paraId="2048AC9C" w14:textId="77777777" w:rsidTr="00CE3F72">
        <w:trPr>
          <w:cantSplit/>
          <w:jc w:val="right"/>
        </w:trPr>
        <w:tc>
          <w:tcPr>
            <w:tcW w:w="5515" w:type="dxa"/>
          </w:tcPr>
          <w:p w14:paraId="4EA67AC5" w14:textId="291C6710" w:rsidR="00244FF0" w:rsidRPr="003B0C3C" w:rsidRDefault="00244FF0" w:rsidP="00244FF0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ผลกระทบจากหุ้นที่ออกให้ตามสิทธิ</w:t>
            </w:r>
          </w:p>
        </w:tc>
        <w:tc>
          <w:tcPr>
            <w:tcW w:w="954" w:type="dxa"/>
          </w:tcPr>
          <w:p w14:paraId="63C0C27D" w14:textId="77777777" w:rsidR="00244FF0" w:rsidRPr="006D304C" w:rsidRDefault="00244FF0" w:rsidP="00244FF0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4F216F7" w14:textId="5FD7BA78" w:rsidR="00244FF0" w:rsidRPr="00DA09E5" w:rsidRDefault="00CE3F72" w:rsidP="00244F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1B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  <w:r w:rsidR="00A21B4C" w:rsidRPr="00A21B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667EE9B" w14:textId="77777777" w:rsidR="00244FF0" w:rsidRPr="00477FD7" w:rsidRDefault="00244FF0" w:rsidP="00244FF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C3960F0" w14:textId="43E0F006" w:rsidR="00244FF0" w:rsidRPr="00477FD7" w:rsidRDefault="00244FF0" w:rsidP="00662A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269</w:t>
            </w:r>
          </w:p>
        </w:tc>
      </w:tr>
      <w:tr w:rsidR="00244FF0" w:rsidRPr="006D304C" w14:paraId="45CF981F" w14:textId="77777777" w:rsidTr="00CE3F72">
        <w:trPr>
          <w:cantSplit/>
          <w:jc w:val="right"/>
        </w:trPr>
        <w:tc>
          <w:tcPr>
            <w:tcW w:w="5515" w:type="dxa"/>
          </w:tcPr>
          <w:p w14:paraId="2B5014DA" w14:textId="28A9631F" w:rsidR="00244FF0" w:rsidRPr="00893A21" w:rsidRDefault="00244FF0" w:rsidP="00244FF0">
            <w:pPr>
              <w:tabs>
                <w:tab w:val="left" w:pos="540"/>
              </w:tabs>
              <w:spacing w:line="240" w:lineRule="auto"/>
              <w:ind w:left="285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จำนวนหุ้</w:t>
            </w:r>
            <w:r w:rsidRPr="00893A2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นสามัญ</w:t>
            </w: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 (ขั้นพื้นฐาน)</w:t>
            </w:r>
            <w:r w:rsidRPr="00893A2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br/>
            </w: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93A21">
              <w:rPr>
                <w:rFonts w:asciiTheme="majorBidi" w:hAnsiTheme="majorBidi"/>
                <w:b/>
                <w:bCs/>
                <w:sz w:val="30"/>
                <w:szCs w:val="30"/>
              </w:rPr>
              <w:t>3</w:t>
            </w:r>
            <w:r w:rsidRPr="00B5144C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0 </w:t>
            </w:r>
            <w:r w:rsidRPr="00B5144C">
              <w:rPr>
                <w:rFonts w:asciiTheme="majorBidi" w:hAnsiTheme="majorBidi" w:cstheme="majorBidi" w:hint="cs"/>
                <w:b/>
                <w:bCs/>
                <w:spacing w:val="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54" w:type="dxa"/>
          </w:tcPr>
          <w:p w14:paraId="3A3CC344" w14:textId="77777777" w:rsidR="00244FF0" w:rsidRPr="00893A21" w:rsidRDefault="00244FF0" w:rsidP="00244FF0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61E96C3" w14:textId="77777777" w:rsidR="00244FF0" w:rsidRDefault="00244FF0" w:rsidP="00244F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6F83305B" w14:textId="5736D5BD" w:rsidR="00CE3F72" w:rsidRPr="00DA09E5" w:rsidRDefault="00CE3F72" w:rsidP="00244F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425,99</w:t>
            </w:r>
            <w:r w:rsidR="00A21B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6E3112A" w14:textId="77777777" w:rsidR="00244FF0" w:rsidRPr="00477FD7" w:rsidRDefault="00244FF0" w:rsidP="00244FF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894C7C0" w14:textId="77777777" w:rsidR="00244FF0" w:rsidRPr="00DA09E5" w:rsidRDefault="00244FF0" w:rsidP="00244F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1A36E6A" w14:textId="2EC0020B" w:rsidR="00244FF0" w:rsidRPr="00893A21" w:rsidRDefault="00244FF0" w:rsidP="00244F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09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5,033</w:t>
            </w:r>
          </w:p>
        </w:tc>
      </w:tr>
      <w:tr w:rsidR="00244FF0" w:rsidRPr="006D304C" w14:paraId="0BE20CE1" w14:textId="77777777" w:rsidTr="00CE3F72">
        <w:trPr>
          <w:cantSplit/>
          <w:jc w:val="right"/>
        </w:trPr>
        <w:tc>
          <w:tcPr>
            <w:tcW w:w="5515" w:type="dxa"/>
          </w:tcPr>
          <w:p w14:paraId="480BBF45" w14:textId="77777777" w:rsidR="00244FF0" w:rsidRDefault="00244FF0" w:rsidP="00244FF0">
            <w:pPr>
              <w:tabs>
                <w:tab w:val="left" w:pos="540"/>
              </w:tabs>
              <w:spacing w:line="240" w:lineRule="auto"/>
              <w:ind w:left="285" w:hanging="18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ผลกระทบจากการออกใบสำคัญแสดงสิทธิซื้อหุ้นสามัญ</w:t>
            </w:r>
          </w:p>
        </w:tc>
        <w:tc>
          <w:tcPr>
            <w:tcW w:w="954" w:type="dxa"/>
          </w:tcPr>
          <w:p w14:paraId="05B58406" w14:textId="77777777" w:rsidR="00244FF0" w:rsidRPr="006D304C" w:rsidRDefault="00244FF0" w:rsidP="00244FF0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F96985F" w14:textId="4593B43B" w:rsidR="00244FF0" w:rsidRPr="00DA09E5" w:rsidRDefault="00CE3F72" w:rsidP="00244F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1B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="00A21B4C" w:rsidRPr="00A21B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F604535" w14:textId="77777777" w:rsidR="00244FF0" w:rsidRPr="00477FD7" w:rsidRDefault="00244FF0" w:rsidP="00244FF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B4BF425" w14:textId="0875B037" w:rsidR="00244FF0" w:rsidRDefault="00244FF0" w:rsidP="00662A7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09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</w:t>
            </w:r>
          </w:p>
        </w:tc>
      </w:tr>
      <w:tr w:rsidR="00244FF0" w:rsidRPr="006D304C" w14:paraId="6AE673A6" w14:textId="77777777" w:rsidTr="00CE3F72">
        <w:trPr>
          <w:cantSplit/>
          <w:trHeight w:val="739"/>
          <w:jc w:val="right"/>
        </w:trPr>
        <w:tc>
          <w:tcPr>
            <w:tcW w:w="5515" w:type="dxa"/>
          </w:tcPr>
          <w:p w14:paraId="7A14DA9E" w14:textId="61A006B5" w:rsidR="00244FF0" w:rsidRDefault="00244FF0" w:rsidP="00244FF0">
            <w:pPr>
              <w:tabs>
                <w:tab w:val="left" w:pos="540"/>
              </w:tabs>
              <w:spacing w:line="240" w:lineRule="auto"/>
              <w:ind w:left="285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จำนวนหุ้</w:t>
            </w:r>
            <w:r w:rsidRPr="00893A2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นสามัญ</w:t>
            </w: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 (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ปรับลด</w:t>
            </w: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)</w:t>
            </w:r>
            <w:r w:rsidRPr="00893A2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br/>
            </w: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93A21">
              <w:rPr>
                <w:rFonts w:asciiTheme="majorBidi" w:hAnsi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 w:rsidRPr="00893A21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  <w:r w:rsidRPr="00B5144C">
              <w:rPr>
                <w:rFonts w:asciiTheme="majorBidi" w:hAnsiTheme="majorBidi" w:cstheme="majorBidi" w:hint="cs"/>
                <w:b/>
                <w:bCs/>
                <w:spacing w:val="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54" w:type="dxa"/>
          </w:tcPr>
          <w:p w14:paraId="0D13D929" w14:textId="77777777" w:rsidR="00244FF0" w:rsidRPr="006D304C" w:rsidRDefault="00244FF0" w:rsidP="00244FF0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C9D5FB" w14:textId="77777777" w:rsidR="00244FF0" w:rsidRDefault="00244FF0" w:rsidP="00244F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0C51C11" w14:textId="36890DD3" w:rsidR="00CE3F72" w:rsidRPr="00DA09E5" w:rsidRDefault="00CE3F72" w:rsidP="00244F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426,</w:t>
            </w:r>
            <w:r w:rsidR="00A21B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270</w:t>
            </w:r>
          </w:p>
        </w:tc>
        <w:tc>
          <w:tcPr>
            <w:tcW w:w="270" w:type="dxa"/>
            <w:shd w:val="clear" w:color="auto" w:fill="auto"/>
          </w:tcPr>
          <w:p w14:paraId="74D2620F" w14:textId="77777777" w:rsidR="00244FF0" w:rsidRPr="00477FD7" w:rsidRDefault="00244FF0" w:rsidP="00244FF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6CE778" w14:textId="77777777" w:rsidR="00244FF0" w:rsidRPr="00DA09E5" w:rsidRDefault="00244FF0" w:rsidP="00244F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9E96C23" w14:textId="63F8D483" w:rsidR="00244FF0" w:rsidRPr="00BB5BDB" w:rsidRDefault="00244FF0" w:rsidP="00244F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09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DA09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143</w:t>
            </w:r>
          </w:p>
        </w:tc>
      </w:tr>
      <w:tr w:rsidR="00244FF0" w:rsidRPr="00C647FC" w14:paraId="640F0194" w14:textId="77777777" w:rsidTr="00FE42C0">
        <w:trPr>
          <w:cantSplit/>
          <w:trHeight w:val="53"/>
          <w:jc w:val="right"/>
        </w:trPr>
        <w:tc>
          <w:tcPr>
            <w:tcW w:w="5515" w:type="dxa"/>
          </w:tcPr>
          <w:p w14:paraId="25EF8797" w14:textId="77777777" w:rsidR="00244FF0" w:rsidRPr="00C647FC" w:rsidRDefault="00244FF0" w:rsidP="00244FF0">
            <w:pPr>
              <w:tabs>
                <w:tab w:val="left" w:pos="540"/>
              </w:tabs>
              <w:spacing w:line="240" w:lineRule="auto"/>
              <w:ind w:left="285" w:hanging="180"/>
              <w:rPr>
                <w:rFonts w:asciiTheme="majorBidi" w:hAnsi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54" w:type="dxa"/>
          </w:tcPr>
          <w:p w14:paraId="71316F10" w14:textId="77777777" w:rsidR="00244FF0" w:rsidRPr="00C647FC" w:rsidRDefault="00244FF0" w:rsidP="00244FF0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07EB665" w14:textId="77777777" w:rsidR="00244FF0" w:rsidRPr="00C647FC" w:rsidRDefault="00244FF0" w:rsidP="00244F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2804A6" w14:textId="77777777" w:rsidR="00244FF0" w:rsidRPr="00C647FC" w:rsidRDefault="00244FF0" w:rsidP="00244FF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2474AD7" w14:textId="77777777" w:rsidR="00244FF0" w:rsidRPr="00C647FC" w:rsidRDefault="00244FF0" w:rsidP="00244F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244FF0" w:rsidRPr="006D304C" w14:paraId="2CF816FE" w14:textId="77777777" w:rsidTr="00CE3F72">
        <w:trPr>
          <w:cantSplit/>
          <w:jc w:val="right"/>
        </w:trPr>
        <w:tc>
          <w:tcPr>
            <w:tcW w:w="5515" w:type="dxa"/>
          </w:tcPr>
          <w:p w14:paraId="2EBC850D" w14:textId="77777777" w:rsidR="00244FF0" w:rsidRPr="00893A21" w:rsidRDefault="00244FF0" w:rsidP="00244FF0">
            <w:pPr>
              <w:tabs>
                <w:tab w:val="left" w:pos="540"/>
              </w:tabs>
              <w:spacing w:line="240" w:lineRule="auto"/>
              <w:ind w:left="285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BB5BD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54" w:type="dxa"/>
          </w:tcPr>
          <w:p w14:paraId="114907FC" w14:textId="77777777" w:rsidR="00244FF0" w:rsidRPr="006D304C" w:rsidRDefault="00244FF0" w:rsidP="00244FF0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9C4143B" w14:textId="4AD085EE" w:rsidR="00244FF0" w:rsidRPr="00DA09E5" w:rsidRDefault="00CE3F72" w:rsidP="00244F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1.31</w:t>
            </w:r>
          </w:p>
        </w:tc>
        <w:tc>
          <w:tcPr>
            <w:tcW w:w="270" w:type="dxa"/>
            <w:shd w:val="clear" w:color="auto" w:fill="auto"/>
          </w:tcPr>
          <w:p w14:paraId="3248F26D" w14:textId="77777777" w:rsidR="00244FF0" w:rsidRPr="00477FD7" w:rsidRDefault="00244FF0" w:rsidP="00244FF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3891504" w14:textId="29BD71BA" w:rsidR="00244FF0" w:rsidRPr="00477FD7" w:rsidRDefault="00244FF0" w:rsidP="00244F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lang w:val="en-US" w:bidi="th-TH"/>
              </w:rPr>
            </w:pPr>
            <w:r w:rsidRPr="00DA09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0.61</w:t>
            </w:r>
          </w:p>
        </w:tc>
      </w:tr>
      <w:tr w:rsidR="00244FF0" w:rsidRPr="006D304C" w14:paraId="3E6BF921" w14:textId="77777777" w:rsidTr="00CE3F72">
        <w:trPr>
          <w:cantSplit/>
          <w:jc w:val="right"/>
        </w:trPr>
        <w:tc>
          <w:tcPr>
            <w:tcW w:w="5515" w:type="dxa"/>
          </w:tcPr>
          <w:p w14:paraId="4496CE43" w14:textId="77777777" w:rsidR="00244FF0" w:rsidRPr="00893A21" w:rsidRDefault="00244FF0" w:rsidP="00244FF0">
            <w:pPr>
              <w:tabs>
                <w:tab w:val="left" w:pos="540"/>
              </w:tabs>
              <w:spacing w:line="240" w:lineRule="auto"/>
              <w:ind w:left="285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BB5BD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54" w:type="dxa"/>
          </w:tcPr>
          <w:p w14:paraId="6873BED3" w14:textId="77777777" w:rsidR="00244FF0" w:rsidRPr="006D304C" w:rsidRDefault="00244FF0" w:rsidP="00244FF0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B6C805D" w14:textId="38CB790E" w:rsidR="00244FF0" w:rsidRPr="00DA09E5" w:rsidRDefault="00CE3F72" w:rsidP="00244F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1.31</w:t>
            </w:r>
          </w:p>
        </w:tc>
        <w:tc>
          <w:tcPr>
            <w:tcW w:w="270" w:type="dxa"/>
            <w:shd w:val="clear" w:color="auto" w:fill="auto"/>
          </w:tcPr>
          <w:p w14:paraId="4C855636" w14:textId="77777777" w:rsidR="00244FF0" w:rsidRPr="00477FD7" w:rsidRDefault="00244FF0" w:rsidP="00244FF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2493B12" w14:textId="71978935" w:rsidR="00244FF0" w:rsidRPr="00477FD7" w:rsidRDefault="00244FF0" w:rsidP="00244FF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lang w:val="en-US" w:bidi="th-TH"/>
              </w:rPr>
            </w:pPr>
            <w:r w:rsidRPr="00DA09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0.61</w:t>
            </w:r>
          </w:p>
        </w:tc>
      </w:tr>
    </w:tbl>
    <w:p w14:paraId="390877BF" w14:textId="77777777" w:rsidR="00B5144C" w:rsidRPr="00006478" w:rsidRDefault="00B5144C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006478"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710"/>
        <w:gridCol w:w="1620"/>
        <w:gridCol w:w="1350"/>
        <w:gridCol w:w="270"/>
        <w:gridCol w:w="1260"/>
      </w:tblGrid>
      <w:tr w:rsidR="00B5144C" w:rsidRPr="00B22308" w14:paraId="3CD769AF" w14:textId="77777777" w:rsidTr="008336A5">
        <w:trPr>
          <w:tblHeader/>
        </w:trPr>
        <w:tc>
          <w:tcPr>
            <w:tcW w:w="2970" w:type="dxa"/>
            <w:vAlign w:val="bottom"/>
          </w:tcPr>
          <w:p w14:paraId="6F8BFE89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8B0C487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010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60706B7F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010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50" w:type="dxa"/>
            <w:vAlign w:val="bottom"/>
          </w:tcPr>
          <w:p w14:paraId="53D8DC06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010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417DB9CE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F4DF5B2" w14:textId="77777777" w:rsidR="00B5144C" w:rsidRPr="004F0100" w:rsidDel="00D43E7A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010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B5144C" w:rsidRPr="00B22308" w14:paraId="15059AC3" w14:textId="77777777" w:rsidTr="008336A5">
        <w:trPr>
          <w:tblHeader/>
        </w:trPr>
        <w:tc>
          <w:tcPr>
            <w:tcW w:w="2970" w:type="dxa"/>
          </w:tcPr>
          <w:p w14:paraId="2EFE2502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6DE8DAC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2EDF86C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E600127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F01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44191EAB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2BA6D73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F01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5144C" w:rsidRPr="00B22308" w14:paraId="3E1041BF" w14:textId="77777777" w:rsidTr="00D45413">
        <w:tc>
          <w:tcPr>
            <w:tcW w:w="2970" w:type="dxa"/>
            <w:shd w:val="clear" w:color="auto" w:fill="auto"/>
          </w:tcPr>
          <w:p w14:paraId="130EF758" w14:textId="0AA410B2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36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44F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4033AFE7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620" w:type="dxa"/>
            <w:shd w:val="clear" w:color="auto" w:fill="auto"/>
          </w:tcPr>
          <w:p w14:paraId="19F00EF5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50" w:type="dxa"/>
            <w:shd w:val="clear" w:color="auto" w:fill="auto"/>
          </w:tcPr>
          <w:p w14:paraId="297A7EE8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B636312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EDC8CBF" w14:textId="77777777" w:rsidR="00B5144C" w:rsidRPr="004F0100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336A5" w:rsidRPr="00B22308" w14:paraId="692FEBDD" w14:textId="77777777" w:rsidTr="00D45413">
        <w:tc>
          <w:tcPr>
            <w:tcW w:w="2970" w:type="dxa"/>
            <w:shd w:val="clear" w:color="auto" w:fill="auto"/>
          </w:tcPr>
          <w:p w14:paraId="68EA903E" w14:textId="09650996" w:rsidR="008336A5" w:rsidRPr="00513616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Pr="004F010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A4F3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09AC8FDE" w14:textId="02D588E7" w:rsidR="008336A5" w:rsidRPr="004F0100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A4F3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3C17ECFF" w14:textId="0420E988" w:rsidR="008336A5" w:rsidRPr="004F0100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A4F3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A4F3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7CEBD90F" w14:textId="5BF6EEBB" w:rsidR="008336A5" w:rsidRPr="004F0100" w:rsidRDefault="006A4F32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0.358</w:t>
            </w:r>
          </w:p>
        </w:tc>
        <w:tc>
          <w:tcPr>
            <w:tcW w:w="270" w:type="dxa"/>
            <w:shd w:val="clear" w:color="auto" w:fill="auto"/>
          </w:tcPr>
          <w:p w14:paraId="7EF32043" w14:textId="77777777" w:rsidR="008336A5" w:rsidRPr="004F0100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029A872" w14:textId="4802CE16" w:rsidR="008336A5" w:rsidRPr="004F0100" w:rsidRDefault="006A4F32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152.80</w:t>
            </w:r>
          </w:p>
        </w:tc>
      </w:tr>
      <w:tr w:rsidR="008336A5" w:rsidRPr="00B22308" w14:paraId="14EEDB33" w14:textId="77777777" w:rsidTr="00D45413">
        <w:tc>
          <w:tcPr>
            <w:tcW w:w="2970" w:type="dxa"/>
            <w:shd w:val="clear" w:color="auto" w:fill="auto"/>
          </w:tcPr>
          <w:p w14:paraId="10B7055F" w14:textId="0522999C" w:rsidR="008336A5" w:rsidRPr="004F0100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010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4F0100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6A4F3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5855BDD7" w14:textId="1AF63633" w:rsidR="008336A5" w:rsidRPr="00F43EEA" w:rsidRDefault="006A4F32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4F32"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 w:rsidRPr="006A4F32">
              <w:rPr>
                <w:rFonts w:asciiTheme="majorBidi" w:hAnsiTheme="majorBidi"/>
                <w:sz w:val="30"/>
                <w:szCs w:val="30"/>
                <w:cs/>
              </w:rPr>
              <w:t xml:space="preserve">เมษายน </w:t>
            </w:r>
            <w:r w:rsidRPr="006A4F3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6C60C103" w14:textId="2814E1D5" w:rsidR="008336A5" w:rsidRPr="008336A5" w:rsidRDefault="006A4F32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A4F3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10 </w:t>
            </w:r>
            <w:r w:rsidRPr="006A4F3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พฤษภาคม </w:t>
            </w:r>
            <w:r w:rsidRPr="006A4F3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56D97D1C" w14:textId="7FAF315A" w:rsidR="008336A5" w:rsidRPr="004F0100" w:rsidRDefault="006A4F32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4F32">
              <w:rPr>
                <w:rFonts w:asciiTheme="majorBidi" w:hAnsiTheme="majorBidi" w:cstheme="majorBidi"/>
                <w:sz w:val="30"/>
                <w:szCs w:val="30"/>
              </w:rPr>
              <w:t>0.21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70A18019" w14:textId="77777777" w:rsidR="008336A5" w:rsidRPr="004F0100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EBC329E" w14:textId="2293462E" w:rsidR="008336A5" w:rsidRPr="004F0100" w:rsidRDefault="006A4F32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4F32">
              <w:rPr>
                <w:rFonts w:asciiTheme="majorBidi" w:hAnsiTheme="majorBidi" w:cstheme="majorBidi"/>
                <w:sz w:val="30"/>
                <w:szCs w:val="30"/>
              </w:rPr>
              <w:t>89.38</w:t>
            </w:r>
          </w:p>
        </w:tc>
      </w:tr>
      <w:tr w:rsidR="008336A5" w:rsidRPr="00B5144C" w14:paraId="5BA2D48E" w14:textId="77777777" w:rsidTr="00D45413">
        <w:tc>
          <w:tcPr>
            <w:tcW w:w="2970" w:type="dxa"/>
            <w:shd w:val="clear" w:color="auto" w:fill="auto"/>
          </w:tcPr>
          <w:p w14:paraId="5C625966" w14:textId="77777777" w:rsidR="008336A5" w:rsidRPr="00B5144C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440C72A6" w14:textId="77777777" w:rsidR="008336A5" w:rsidRPr="00B5144C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620" w:type="dxa"/>
            <w:shd w:val="clear" w:color="auto" w:fill="auto"/>
          </w:tcPr>
          <w:p w14:paraId="2C9726EB" w14:textId="77777777" w:rsidR="008336A5" w:rsidRPr="00B5144C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BCCC54" w14:textId="7E425AB2" w:rsidR="008336A5" w:rsidRPr="002B40E6" w:rsidRDefault="006A4F32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0.568</w:t>
            </w:r>
          </w:p>
        </w:tc>
        <w:tc>
          <w:tcPr>
            <w:tcW w:w="270" w:type="dxa"/>
            <w:shd w:val="clear" w:color="auto" w:fill="auto"/>
          </w:tcPr>
          <w:p w14:paraId="0EF78CE2" w14:textId="77777777" w:rsidR="008336A5" w:rsidRPr="002B40E6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46FD3" w14:textId="6EFCD2D6" w:rsidR="008336A5" w:rsidRPr="002B40E6" w:rsidRDefault="006A4F32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242.18</w:t>
            </w:r>
          </w:p>
        </w:tc>
      </w:tr>
      <w:tr w:rsidR="008336A5" w:rsidRPr="00C647FC" w14:paraId="4B158F80" w14:textId="77777777" w:rsidTr="008336A5">
        <w:tc>
          <w:tcPr>
            <w:tcW w:w="2970" w:type="dxa"/>
            <w:shd w:val="clear" w:color="auto" w:fill="auto"/>
          </w:tcPr>
          <w:p w14:paraId="2A5BFA7C" w14:textId="77777777" w:rsidR="008336A5" w:rsidRPr="00C647FC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5A5416A" w14:textId="77777777" w:rsidR="008336A5" w:rsidRPr="00C647FC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  <w:shd w:val="clear" w:color="auto" w:fill="D9D9D9" w:themeFill="background1" w:themeFillShade="D9"/>
              </w:rPr>
            </w:pPr>
          </w:p>
        </w:tc>
        <w:tc>
          <w:tcPr>
            <w:tcW w:w="1620" w:type="dxa"/>
            <w:shd w:val="clear" w:color="auto" w:fill="auto"/>
          </w:tcPr>
          <w:p w14:paraId="4FCB353B" w14:textId="77777777" w:rsidR="008336A5" w:rsidRPr="00C647FC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16"/>
                <w:szCs w:val="16"/>
                <w:shd w:val="clear" w:color="auto" w:fill="D9D9D9" w:themeFill="background1" w:themeFillShade="D9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41C5FB57" w14:textId="77777777" w:rsidR="008336A5" w:rsidRPr="00C647FC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3480974" w14:textId="77777777" w:rsidR="008336A5" w:rsidRPr="00C647FC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5D9F809B" w14:textId="77777777" w:rsidR="008336A5" w:rsidRPr="00C647FC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336A5" w:rsidRPr="00B22308" w14:paraId="26A12D4B" w14:textId="77777777" w:rsidTr="008336A5">
        <w:tc>
          <w:tcPr>
            <w:tcW w:w="2970" w:type="dxa"/>
            <w:shd w:val="clear" w:color="auto" w:fill="auto"/>
          </w:tcPr>
          <w:p w14:paraId="152F0F7F" w14:textId="3C127D4F" w:rsidR="008336A5" w:rsidRPr="004F0100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3E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44F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4972477D" w14:textId="77777777" w:rsidR="008336A5" w:rsidRPr="004F0100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620" w:type="dxa"/>
            <w:shd w:val="clear" w:color="auto" w:fill="auto"/>
          </w:tcPr>
          <w:p w14:paraId="402D63C5" w14:textId="77777777" w:rsidR="008336A5" w:rsidRPr="004F0100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50" w:type="dxa"/>
            <w:shd w:val="clear" w:color="auto" w:fill="auto"/>
          </w:tcPr>
          <w:p w14:paraId="285962D8" w14:textId="77777777" w:rsidR="008336A5" w:rsidRPr="004F0100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831CFFD" w14:textId="77777777" w:rsidR="008336A5" w:rsidRPr="004F0100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A04D660" w14:textId="77777777" w:rsidR="008336A5" w:rsidRPr="004F0100" w:rsidRDefault="008336A5" w:rsidP="00833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4FF0" w:rsidRPr="00B22308" w14:paraId="554299B1" w14:textId="77777777" w:rsidTr="008336A5">
        <w:tc>
          <w:tcPr>
            <w:tcW w:w="2970" w:type="dxa"/>
            <w:shd w:val="clear" w:color="auto" w:fill="auto"/>
          </w:tcPr>
          <w:p w14:paraId="79C2B1F1" w14:textId="12DA5EED" w:rsidR="00244FF0" w:rsidRPr="00F43EEA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Pr="004F010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3D3173BF" w14:textId="4A8263E2" w:rsidR="00244FF0" w:rsidRPr="004F0100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2D323058" w14:textId="0D9E84A3" w:rsidR="00244FF0" w:rsidRPr="004F0100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79755E28" w14:textId="2ED4E168" w:rsidR="00244FF0" w:rsidRPr="004F0100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0.188</w:t>
            </w:r>
          </w:p>
        </w:tc>
        <w:tc>
          <w:tcPr>
            <w:tcW w:w="270" w:type="dxa"/>
            <w:shd w:val="clear" w:color="auto" w:fill="auto"/>
          </w:tcPr>
          <w:p w14:paraId="26AA1B98" w14:textId="77777777" w:rsidR="00244FF0" w:rsidRPr="004F0100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6F161D2" w14:textId="7854C28A" w:rsidR="00244FF0" w:rsidRPr="004F0100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80.02</w:t>
            </w:r>
          </w:p>
        </w:tc>
      </w:tr>
      <w:tr w:rsidR="00244FF0" w:rsidRPr="00B22308" w14:paraId="3D81AAD2" w14:textId="77777777" w:rsidTr="008336A5">
        <w:tc>
          <w:tcPr>
            <w:tcW w:w="2970" w:type="dxa"/>
            <w:shd w:val="clear" w:color="auto" w:fill="auto"/>
          </w:tcPr>
          <w:p w14:paraId="10535903" w14:textId="3EFF1EDF" w:rsidR="00244FF0" w:rsidRPr="004F0100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F010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4F0100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10" w:type="dxa"/>
            <w:shd w:val="clear" w:color="auto" w:fill="auto"/>
          </w:tcPr>
          <w:p w14:paraId="688A757F" w14:textId="0C578A0D" w:rsidR="00244FF0" w:rsidRPr="00280140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0140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2801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28014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22CA65D3" w14:textId="61E4D280" w:rsidR="00244FF0" w:rsidRPr="00280140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6A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12 </w:t>
            </w:r>
            <w:r w:rsidRPr="008336A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พฤษภาคม </w:t>
            </w:r>
            <w:r w:rsidRPr="008336A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49B11D94" w14:textId="3587CCC3" w:rsidR="00244FF0" w:rsidRPr="004F0100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0.410</w:t>
            </w:r>
          </w:p>
        </w:tc>
        <w:tc>
          <w:tcPr>
            <w:tcW w:w="270" w:type="dxa"/>
            <w:shd w:val="clear" w:color="auto" w:fill="auto"/>
          </w:tcPr>
          <w:p w14:paraId="2AC88D02" w14:textId="77777777" w:rsidR="00244FF0" w:rsidRPr="004F0100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AD66230" w14:textId="3598B7E9" w:rsidR="00244FF0" w:rsidRPr="004F0100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174.15</w:t>
            </w:r>
          </w:p>
        </w:tc>
      </w:tr>
      <w:tr w:rsidR="00244FF0" w:rsidRPr="00B22308" w14:paraId="1DDAAEB6" w14:textId="77777777" w:rsidTr="008336A5">
        <w:tc>
          <w:tcPr>
            <w:tcW w:w="2970" w:type="dxa"/>
            <w:shd w:val="clear" w:color="auto" w:fill="auto"/>
          </w:tcPr>
          <w:p w14:paraId="4B40B232" w14:textId="77777777" w:rsidR="00244FF0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C010215" w14:textId="77777777" w:rsidR="00244FF0" w:rsidRPr="00280140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DB991E9" w14:textId="77777777" w:rsidR="00244FF0" w:rsidRPr="00280140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1F468C" w14:textId="6CCE49A9" w:rsidR="00244FF0" w:rsidRPr="002B40E6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40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598</w:t>
            </w:r>
          </w:p>
        </w:tc>
        <w:tc>
          <w:tcPr>
            <w:tcW w:w="270" w:type="dxa"/>
            <w:shd w:val="clear" w:color="auto" w:fill="auto"/>
          </w:tcPr>
          <w:p w14:paraId="11E25DD3" w14:textId="77777777" w:rsidR="00244FF0" w:rsidRPr="002B40E6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362FF6" w14:textId="567DF716" w:rsidR="00244FF0" w:rsidRPr="002B40E6" w:rsidRDefault="00244FF0" w:rsidP="00244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40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254.1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7DE8BCD1" w14:textId="77777777" w:rsidR="00EC289D" w:rsidRPr="00EC289D" w:rsidRDefault="00EC289D" w:rsidP="00EC289D">
      <w:pPr>
        <w:pStyle w:val="Heading8"/>
        <w:tabs>
          <w:tab w:val="left" w:pos="540"/>
        </w:tabs>
        <w:spacing w:line="120" w:lineRule="auto"/>
        <w:ind w:left="547"/>
        <w:rPr>
          <w:rFonts w:asciiTheme="majorBidi" w:hAnsiTheme="majorBidi" w:cstheme="majorBidi"/>
          <w:color w:val="0000FF"/>
          <w:sz w:val="30"/>
          <w:szCs w:val="30"/>
          <w:lang w:val="en-US"/>
        </w:rPr>
      </w:pPr>
    </w:p>
    <w:p w14:paraId="3EDC242F" w14:textId="4C308EF2" w:rsidR="00F5517F" w:rsidRPr="007F2EC0" w:rsidRDefault="00F5517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color w:val="0000FF"/>
          <w:sz w:val="30"/>
          <w:szCs w:val="30"/>
          <w:lang w:val="en-US"/>
        </w:rPr>
      </w:pPr>
      <w:r w:rsidRPr="007F2EC0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1E64F099" w14:textId="77777777" w:rsidR="00F5517F" w:rsidRPr="007F2EC0" w:rsidRDefault="00F5517F" w:rsidP="00EC289D">
      <w:pPr>
        <w:pStyle w:val="Heading8"/>
        <w:tabs>
          <w:tab w:val="left" w:pos="540"/>
        </w:tabs>
        <w:spacing w:line="120" w:lineRule="auto"/>
        <w:ind w:left="547"/>
        <w:rPr>
          <w:rFonts w:asciiTheme="majorBidi" w:hAnsiTheme="majorBidi" w:cstheme="majorBidi"/>
          <w:sz w:val="30"/>
          <w:szCs w:val="30"/>
          <w:highlight w:val="yellow"/>
        </w:rPr>
      </w:pPr>
    </w:p>
    <w:p w14:paraId="216EE909" w14:textId="77777777" w:rsidR="00F05E18" w:rsidRPr="007F2EC0" w:rsidRDefault="00F05E18" w:rsidP="00F05E1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7F2EC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6EED4BD" w14:textId="77777777" w:rsidR="00F05E18" w:rsidRPr="007F2EC0" w:rsidRDefault="00F05E18" w:rsidP="00EC289D">
      <w:pPr>
        <w:spacing w:line="12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36421AB" w14:textId="24D36044" w:rsidR="00892910" w:rsidRPr="00A369A7" w:rsidRDefault="005F2676" w:rsidP="00C416A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369A7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แต่ไม่รวมถึงการแสดงข้อมูลมูลค่ายุติธรรมสำหรับสินทรัพย์ทางการเงินที่</w:t>
      </w:r>
      <w:r w:rsidR="00186DAC" w:rsidRPr="00A369A7">
        <w:rPr>
          <w:rFonts w:asciiTheme="majorBidi" w:hAnsiTheme="majorBidi" w:cstheme="majorBidi"/>
          <w:sz w:val="30"/>
          <w:szCs w:val="30"/>
          <w:cs/>
          <w:lang w:bidi="th-TH"/>
        </w:rPr>
        <w:t>วัดมูลค่าด้วยราคาทุนตัดจำหน่าย</w:t>
      </w:r>
      <w:r w:rsidR="00A369A7">
        <w:rPr>
          <w:rFonts w:asciiTheme="majorBidi" w:hAnsiTheme="majorBidi" w:cstheme="majorBidi"/>
          <w:sz w:val="30"/>
          <w:szCs w:val="30"/>
          <w:lang w:bidi="th-TH"/>
        </w:rPr>
        <w:br/>
      </w:r>
      <w:r w:rsidRPr="00A369A7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A369A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336C49C8" w14:textId="175DDDC4" w:rsidR="0005194B" w:rsidRDefault="0005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800"/>
        <w:gridCol w:w="184"/>
        <w:gridCol w:w="986"/>
        <w:gridCol w:w="180"/>
        <w:gridCol w:w="990"/>
        <w:gridCol w:w="180"/>
        <w:gridCol w:w="1080"/>
        <w:gridCol w:w="180"/>
        <w:gridCol w:w="1074"/>
        <w:gridCol w:w="6"/>
      </w:tblGrid>
      <w:tr w:rsidR="00244FF0" w:rsidRPr="005A7ADD" w14:paraId="19A0BFD3" w14:textId="77777777" w:rsidTr="00C647FC">
        <w:trPr>
          <w:cantSplit/>
          <w:trHeight w:val="191"/>
          <w:tblHeader/>
        </w:trPr>
        <w:tc>
          <w:tcPr>
            <w:tcW w:w="2520" w:type="dxa"/>
          </w:tcPr>
          <w:p w14:paraId="33189C4B" w14:textId="77777777" w:rsidR="00244FF0" w:rsidRPr="005A7ADD" w:rsidRDefault="00244FF0" w:rsidP="00263940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1800" w:type="dxa"/>
          </w:tcPr>
          <w:p w14:paraId="5230AD35" w14:textId="77777777" w:rsidR="00244FF0" w:rsidRPr="005A7ADD" w:rsidRDefault="00244FF0" w:rsidP="0026394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A7ADD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4" w:type="dxa"/>
          </w:tcPr>
          <w:p w14:paraId="30719A6E" w14:textId="77777777" w:rsidR="00244FF0" w:rsidRPr="005A7ADD" w:rsidRDefault="00244FF0" w:rsidP="0026394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76" w:type="dxa"/>
            <w:gridSpan w:val="8"/>
          </w:tcPr>
          <w:p w14:paraId="113E2F14" w14:textId="77777777" w:rsidR="00244FF0" w:rsidRPr="005A7ADD" w:rsidRDefault="00244FF0" w:rsidP="0026394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A7ADD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44FF0" w:rsidRPr="005A7ADD" w14:paraId="3058886E" w14:textId="77777777" w:rsidTr="00C647FC">
        <w:trPr>
          <w:cantSplit/>
          <w:tblHeader/>
        </w:trPr>
        <w:tc>
          <w:tcPr>
            <w:tcW w:w="2520" w:type="dxa"/>
          </w:tcPr>
          <w:p w14:paraId="46EBC5E9" w14:textId="77777777" w:rsidR="00244FF0" w:rsidRPr="005A7ADD" w:rsidRDefault="00244FF0" w:rsidP="00263940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E1467B1" w14:textId="77777777" w:rsidR="00244FF0" w:rsidRPr="005A7ADD" w:rsidRDefault="00244FF0" w:rsidP="0026394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A7AD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4" w:type="dxa"/>
          </w:tcPr>
          <w:p w14:paraId="4FDAC84B" w14:textId="77777777" w:rsidR="00244FF0" w:rsidRPr="005A7ADD" w:rsidRDefault="00244FF0" w:rsidP="0026394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42BAAB" w14:textId="77777777" w:rsidR="00244FF0" w:rsidRPr="005A7ADD" w:rsidRDefault="00244FF0" w:rsidP="00263940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ADD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5A7ADD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FFE84B" w14:textId="77777777" w:rsidR="00244FF0" w:rsidRPr="005A7ADD" w:rsidRDefault="00244FF0" w:rsidP="0026394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7F6B98" w14:textId="77777777" w:rsidR="00244FF0" w:rsidRPr="005A7ADD" w:rsidRDefault="00244FF0" w:rsidP="00263940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ADD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5A7ADD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4FAB38" w14:textId="77777777" w:rsidR="00244FF0" w:rsidRPr="005A7ADD" w:rsidRDefault="00244FF0" w:rsidP="0026394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F6846B4" w14:textId="77777777" w:rsidR="00244FF0" w:rsidRPr="005A7ADD" w:rsidRDefault="00244FF0" w:rsidP="00263940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ADD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ระดับ</w:t>
            </w:r>
            <w:r w:rsidRPr="005A7ADD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6D4C8C" w14:textId="77777777" w:rsidR="00244FF0" w:rsidRPr="005A7ADD" w:rsidRDefault="00244FF0" w:rsidP="0026394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1E52BB" w14:textId="77777777" w:rsidR="00244FF0" w:rsidRPr="005A7ADD" w:rsidRDefault="00244FF0" w:rsidP="00263940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7ADD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44FF0" w:rsidRPr="005A7ADD" w14:paraId="0715D23D" w14:textId="77777777" w:rsidTr="00C647FC">
        <w:trPr>
          <w:gridAfter w:val="1"/>
          <w:wAfter w:w="6" w:type="dxa"/>
          <w:cantSplit/>
          <w:tblHeader/>
        </w:trPr>
        <w:tc>
          <w:tcPr>
            <w:tcW w:w="2520" w:type="dxa"/>
            <w:hideMark/>
          </w:tcPr>
          <w:p w14:paraId="4F76BC27" w14:textId="77777777" w:rsidR="00244FF0" w:rsidRPr="005A7ADD" w:rsidRDefault="00244FF0" w:rsidP="00263940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654" w:type="dxa"/>
            <w:gridSpan w:val="9"/>
          </w:tcPr>
          <w:p w14:paraId="191CF5FE" w14:textId="77777777" w:rsidR="00244FF0" w:rsidRPr="005A7ADD" w:rsidRDefault="00244FF0" w:rsidP="0026394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A7ADD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5A7ADD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5A7ADD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5A7ADD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244FF0" w:rsidRPr="005A7ADD" w14:paraId="78959601" w14:textId="77777777" w:rsidTr="00C647FC">
        <w:trPr>
          <w:cantSplit/>
        </w:trPr>
        <w:tc>
          <w:tcPr>
            <w:tcW w:w="2520" w:type="dxa"/>
          </w:tcPr>
          <w:p w14:paraId="6B2F3424" w14:textId="44490782" w:rsidR="00244FF0" w:rsidRPr="005A7ADD" w:rsidRDefault="00244FF0" w:rsidP="00263940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A7AD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A7AD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Pr="005A7AD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800" w:type="dxa"/>
          </w:tcPr>
          <w:p w14:paraId="0CF03BF2" w14:textId="77777777" w:rsidR="00244FF0" w:rsidRPr="005A7ADD" w:rsidRDefault="00244FF0" w:rsidP="0026394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14:paraId="773877EC" w14:textId="77777777" w:rsidR="00244FF0" w:rsidRPr="005A7ADD" w:rsidRDefault="00244FF0" w:rsidP="0026394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86" w:type="dxa"/>
          </w:tcPr>
          <w:p w14:paraId="4C5D7DBD" w14:textId="77777777" w:rsidR="00244FF0" w:rsidRPr="005A7ADD" w:rsidRDefault="00244FF0" w:rsidP="0026394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9AD8FCE" w14:textId="77777777" w:rsidR="00244FF0" w:rsidRPr="005A7ADD" w:rsidRDefault="00244FF0" w:rsidP="00263940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272AB00" w14:textId="77777777" w:rsidR="00244FF0" w:rsidRPr="005A7ADD" w:rsidRDefault="00244FF0" w:rsidP="0026394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416FEB0" w14:textId="77777777" w:rsidR="00244FF0" w:rsidRPr="005A7ADD" w:rsidRDefault="00244FF0" w:rsidP="00263940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3557B0" w14:textId="77777777" w:rsidR="00244FF0" w:rsidRPr="005A7ADD" w:rsidRDefault="00244FF0" w:rsidP="0026394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671EC28" w14:textId="77777777" w:rsidR="00244FF0" w:rsidRPr="005A7ADD" w:rsidRDefault="00244FF0" w:rsidP="00263940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B7D7F9D" w14:textId="77777777" w:rsidR="00244FF0" w:rsidRPr="005A7ADD" w:rsidRDefault="00244FF0" w:rsidP="0026394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244FF0" w:rsidRPr="005A7ADD" w14:paraId="68D5E181" w14:textId="77777777" w:rsidTr="00C647FC">
        <w:trPr>
          <w:cantSplit/>
        </w:trPr>
        <w:tc>
          <w:tcPr>
            <w:tcW w:w="2520" w:type="dxa"/>
            <w:hideMark/>
          </w:tcPr>
          <w:p w14:paraId="1DA89AC1" w14:textId="77777777" w:rsidR="00244FF0" w:rsidRPr="005A7ADD" w:rsidRDefault="00244FF0" w:rsidP="00263940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A7AD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800" w:type="dxa"/>
          </w:tcPr>
          <w:p w14:paraId="6845914A" w14:textId="77777777" w:rsidR="00244FF0" w:rsidRPr="005A7ADD" w:rsidRDefault="00244FF0" w:rsidP="00263940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80" w:right="-8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14:paraId="4FE3A00B" w14:textId="77777777" w:rsidR="00244FF0" w:rsidRPr="005A7ADD" w:rsidRDefault="00244FF0" w:rsidP="0026394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86" w:type="dxa"/>
          </w:tcPr>
          <w:p w14:paraId="6A7FAFDE" w14:textId="77777777" w:rsidR="00244FF0" w:rsidRPr="005A7ADD" w:rsidRDefault="00244FF0" w:rsidP="0026394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F8ACABD" w14:textId="77777777" w:rsidR="00244FF0" w:rsidRPr="005A7ADD" w:rsidRDefault="00244FF0" w:rsidP="0026394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A908E80" w14:textId="77777777" w:rsidR="00244FF0" w:rsidRPr="005A7ADD" w:rsidRDefault="00244FF0" w:rsidP="00263940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80" w:right="-8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6B7962C" w14:textId="77777777" w:rsidR="00244FF0" w:rsidRPr="005A7ADD" w:rsidRDefault="00244FF0" w:rsidP="0026394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08EF5F" w14:textId="77777777" w:rsidR="00244FF0" w:rsidRPr="005A7ADD" w:rsidRDefault="00244FF0" w:rsidP="0026394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DD4041A" w14:textId="77777777" w:rsidR="00244FF0" w:rsidRPr="005A7ADD" w:rsidRDefault="00244FF0" w:rsidP="0026394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9AE2533" w14:textId="77777777" w:rsidR="00244FF0" w:rsidRPr="005A7ADD" w:rsidRDefault="00244FF0" w:rsidP="00263940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80" w:right="10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244FF0" w:rsidRPr="005A7ADD" w14:paraId="261F2F0A" w14:textId="77777777" w:rsidTr="009901BC">
        <w:trPr>
          <w:cantSplit/>
        </w:trPr>
        <w:tc>
          <w:tcPr>
            <w:tcW w:w="2520" w:type="dxa"/>
            <w:shd w:val="clear" w:color="auto" w:fill="auto"/>
            <w:vAlign w:val="bottom"/>
            <w:hideMark/>
          </w:tcPr>
          <w:p w14:paraId="7038F2BE" w14:textId="77777777" w:rsidR="00244FF0" w:rsidRPr="005A7ADD" w:rsidRDefault="00244FF0" w:rsidP="00263940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5A7ADD">
              <w:rPr>
                <w:rFonts w:ascii="Angsana New" w:hAnsi="Angsana New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3C55DE8" w14:textId="689F436F" w:rsidR="00244FF0" w:rsidRPr="005A7ADD" w:rsidRDefault="009901BC" w:rsidP="00263940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512,</w:t>
            </w:r>
            <w:r w:rsidR="003E1EAE">
              <w:rPr>
                <w:rFonts w:ascii="Angsana New" w:hAnsi="Angsana New"/>
                <w:sz w:val="28"/>
                <w:szCs w:val="28"/>
                <w:lang w:val="en-US" w:bidi="th-TH"/>
              </w:rPr>
              <w:t>948</w:t>
            </w:r>
          </w:p>
        </w:tc>
        <w:tc>
          <w:tcPr>
            <w:tcW w:w="184" w:type="dxa"/>
            <w:shd w:val="clear" w:color="auto" w:fill="auto"/>
          </w:tcPr>
          <w:p w14:paraId="55B062EC" w14:textId="77777777" w:rsidR="00244FF0" w:rsidRPr="005A7ADD" w:rsidRDefault="00244FF0" w:rsidP="0026394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ACFE92C" w14:textId="19879B55" w:rsidR="00244FF0" w:rsidRPr="005A7ADD" w:rsidRDefault="009901BC" w:rsidP="00263940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313D56" w14:textId="77777777" w:rsidR="00244FF0" w:rsidRPr="005A7ADD" w:rsidRDefault="00244FF0" w:rsidP="0026394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0AEBEE" w14:textId="71BBB5DA" w:rsidR="00244FF0" w:rsidRPr="005A7ADD" w:rsidRDefault="009901BC" w:rsidP="00237EAD">
            <w:pPr>
              <w:pStyle w:val="acctfourfigures"/>
              <w:tabs>
                <w:tab w:val="clear" w:pos="765"/>
              </w:tabs>
              <w:spacing w:line="240" w:lineRule="auto"/>
              <w:ind w:left="-80" w:right="10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512,9</w:t>
            </w:r>
            <w:r w:rsidR="003E1EAE">
              <w:rPr>
                <w:rFonts w:ascii="Angsana New" w:hAnsi="Angsana New"/>
                <w:sz w:val="28"/>
                <w:szCs w:val="28"/>
                <w:lang w:val="en-US" w:bidi="th-TH"/>
              </w:rPr>
              <w:t>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09BB36" w14:textId="77777777" w:rsidR="00244FF0" w:rsidRPr="005A7ADD" w:rsidRDefault="00244FF0" w:rsidP="0026394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5FF7D5" w14:textId="025EC5CD" w:rsidR="00244FF0" w:rsidRPr="005A7ADD" w:rsidRDefault="009901BC" w:rsidP="00263940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B391E7" w14:textId="77777777" w:rsidR="00244FF0" w:rsidRPr="005A7ADD" w:rsidRDefault="00244FF0" w:rsidP="0026394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2F1177E" w14:textId="5962494E" w:rsidR="00244FF0" w:rsidRPr="005A7ADD" w:rsidRDefault="009901BC" w:rsidP="0026394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512,9</w:t>
            </w:r>
            <w:r w:rsidR="003E1EAE">
              <w:rPr>
                <w:rFonts w:ascii="Angsana New" w:hAnsi="Angsana New"/>
                <w:sz w:val="28"/>
                <w:szCs w:val="28"/>
                <w:lang w:val="en-US" w:bidi="th-TH"/>
              </w:rPr>
              <w:t>48</w:t>
            </w:r>
          </w:p>
        </w:tc>
      </w:tr>
      <w:tr w:rsidR="00244FF0" w:rsidRPr="005A7ADD" w14:paraId="5A3DD434" w14:textId="77777777" w:rsidTr="009901B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4FD214AE" w14:textId="77777777" w:rsidR="00244FF0" w:rsidRPr="005A7ADD" w:rsidRDefault="00244FF0" w:rsidP="00263940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A7A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703B2A" w14:textId="6A5AC082" w:rsidR="00244FF0" w:rsidRPr="005A7ADD" w:rsidRDefault="009901BC" w:rsidP="00263940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512,9</w:t>
            </w:r>
            <w:r w:rsidR="003E1EA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48</w:t>
            </w:r>
          </w:p>
        </w:tc>
        <w:tc>
          <w:tcPr>
            <w:tcW w:w="184" w:type="dxa"/>
            <w:shd w:val="clear" w:color="auto" w:fill="auto"/>
          </w:tcPr>
          <w:p w14:paraId="719A9FEF" w14:textId="77777777" w:rsidR="00244FF0" w:rsidRPr="005A7ADD" w:rsidRDefault="00244FF0" w:rsidP="0026394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3F68052" w14:textId="77777777" w:rsidR="00244FF0" w:rsidRPr="005A7ADD" w:rsidRDefault="00244FF0" w:rsidP="00263940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A5A43B" w14:textId="77777777" w:rsidR="00244FF0" w:rsidRPr="005A7ADD" w:rsidRDefault="00244FF0" w:rsidP="0026394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9A2821" w14:textId="63539BA9" w:rsidR="00244FF0" w:rsidRPr="005A7ADD" w:rsidRDefault="00244FF0" w:rsidP="009901BC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02326A" w14:textId="77777777" w:rsidR="00244FF0" w:rsidRPr="005A7ADD" w:rsidRDefault="00244FF0" w:rsidP="0026394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54B75E" w14:textId="77777777" w:rsidR="00244FF0" w:rsidRPr="005A7ADD" w:rsidRDefault="00244FF0" w:rsidP="0026394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0B6718" w14:textId="77777777" w:rsidR="00244FF0" w:rsidRPr="005A7ADD" w:rsidRDefault="00244FF0" w:rsidP="0026394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07EC44F" w14:textId="77777777" w:rsidR="00244FF0" w:rsidRPr="005A7ADD" w:rsidRDefault="00244FF0" w:rsidP="0026394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9901BC" w:rsidRPr="005A7ADD" w14:paraId="77B8EFF1" w14:textId="77777777" w:rsidTr="009901B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7182CD0E" w14:textId="77777777" w:rsidR="009901BC" w:rsidRPr="005A7ADD" w:rsidRDefault="009901BC" w:rsidP="00263940">
            <w:pPr>
              <w:ind w:left="191" w:hanging="19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18ADF" w14:textId="77777777" w:rsidR="009901BC" w:rsidRPr="005A7ADD" w:rsidRDefault="009901BC" w:rsidP="00263940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50395F5B" w14:textId="77777777" w:rsidR="009901BC" w:rsidRPr="005A7ADD" w:rsidRDefault="009901BC" w:rsidP="0026394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40C17CD" w14:textId="77777777" w:rsidR="009901BC" w:rsidRPr="005A7ADD" w:rsidRDefault="009901BC" w:rsidP="00263940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F9E2F9" w14:textId="77777777" w:rsidR="009901BC" w:rsidRPr="005A7ADD" w:rsidRDefault="009901BC" w:rsidP="0026394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853994" w14:textId="77777777" w:rsidR="009901BC" w:rsidRPr="005A7ADD" w:rsidRDefault="009901BC" w:rsidP="00263940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FEDBC6" w14:textId="77777777" w:rsidR="009901BC" w:rsidRPr="005A7ADD" w:rsidRDefault="009901BC" w:rsidP="0026394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422242" w14:textId="77777777" w:rsidR="009901BC" w:rsidRPr="005A7ADD" w:rsidRDefault="009901BC" w:rsidP="0026394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2903F6" w14:textId="77777777" w:rsidR="009901BC" w:rsidRPr="005A7ADD" w:rsidRDefault="009901BC" w:rsidP="0026394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889C0DF" w14:textId="77777777" w:rsidR="009901BC" w:rsidRPr="005A7ADD" w:rsidRDefault="009901BC" w:rsidP="0026394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9901BC" w:rsidRPr="005A7ADD" w14:paraId="71F15F30" w14:textId="77777777" w:rsidTr="009901B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543C5A6B" w14:textId="77777777" w:rsidR="009901BC" w:rsidRPr="005A7ADD" w:rsidRDefault="009901BC" w:rsidP="00263940">
            <w:pPr>
              <w:ind w:left="191" w:hanging="19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A65922A" w14:textId="77777777" w:rsidR="009901BC" w:rsidRPr="005A7ADD" w:rsidRDefault="009901BC" w:rsidP="00263940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15A52030" w14:textId="77777777" w:rsidR="009901BC" w:rsidRPr="005A7ADD" w:rsidRDefault="009901BC" w:rsidP="0026394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7AD09D7D" w14:textId="77777777" w:rsidR="009901BC" w:rsidRPr="005A7ADD" w:rsidRDefault="009901BC" w:rsidP="00263940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36AC43" w14:textId="77777777" w:rsidR="009901BC" w:rsidRPr="005A7ADD" w:rsidRDefault="009901BC" w:rsidP="0026394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7B56E3" w14:textId="77777777" w:rsidR="009901BC" w:rsidRPr="005A7ADD" w:rsidRDefault="009901BC" w:rsidP="00263940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C1266B" w14:textId="77777777" w:rsidR="009901BC" w:rsidRPr="005A7ADD" w:rsidRDefault="009901BC" w:rsidP="0026394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EBBC8D" w14:textId="77777777" w:rsidR="009901BC" w:rsidRPr="005A7ADD" w:rsidRDefault="009901BC" w:rsidP="0026394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AD335B" w14:textId="77777777" w:rsidR="009901BC" w:rsidRPr="005A7ADD" w:rsidRDefault="009901BC" w:rsidP="0026394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B98047F" w14:textId="77777777" w:rsidR="009901BC" w:rsidRPr="005A7ADD" w:rsidRDefault="009901BC" w:rsidP="0026394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C11AE9" w:rsidRPr="005A7ADD" w14:paraId="51AC1178" w14:textId="77777777" w:rsidTr="009901BC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573119ED" w14:textId="77777777" w:rsidR="00C11AE9" w:rsidRPr="005A7ADD" w:rsidRDefault="00C11AE9" w:rsidP="00263940">
            <w:pPr>
              <w:ind w:left="191" w:hanging="19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1BC8F90" w14:textId="77777777" w:rsidR="00C11AE9" w:rsidRPr="005A7ADD" w:rsidRDefault="00C11AE9" w:rsidP="00263940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09DC4176" w14:textId="77777777" w:rsidR="00C11AE9" w:rsidRPr="005A7ADD" w:rsidRDefault="00C11AE9" w:rsidP="0026394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1C7FD8B" w14:textId="77777777" w:rsidR="00C11AE9" w:rsidRPr="005A7ADD" w:rsidRDefault="00C11AE9" w:rsidP="00263940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56A7BE" w14:textId="77777777" w:rsidR="00C11AE9" w:rsidRPr="005A7ADD" w:rsidRDefault="00C11AE9" w:rsidP="0026394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6E1398" w14:textId="77777777" w:rsidR="00C11AE9" w:rsidRPr="005A7ADD" w:rsidRDefault="00C11AE9" w:rsidP="00263940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F27374" w14:textId="77777777" w:rsidR="00C11AE9" w:rsidRPr="005A7ADD" w:rsidRDefault="00C11AE9" w:rsidP="0026394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43FCB0" w14:textId="77777777" w:rsidR="00C11AE9" w:rsidRPr="005A7ADD" w:rsidRDefault="00C11AE9" w:rsidP="0026394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41B3B8" w14:textId="77777777" w:rsidR="00C11AE9" w:rsidRPr="005A7ADD" w:rsidRDefault="00C11AE9" w:rsidP="0026394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6987421" w14:textId="77777777" w:rsidR="00C11AE9" w:rsidRPr="005A7ADD" w:rsidRDefault="00C11AE9" w:rsidP="0026394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244FF0" w:rsidRPr="005A7ADD" w14:paraId="3401F118" w14:textId="77777777" w:rsidTr="009901BC">
        <w:trPr>
          <w:cantSplit/>
        </w:trPr>
        <w:tc>
          <w:tcPr>
            <w:tcW w:w="2520" w:type="dxa"/>
          </w:tcPr>
          <w:p w14:paraId="7FD944C4" w14:textId="77777777" w:rsidR="00244FF0" w:rsidRPr="005A7ADD" w:rsidRDefault="00244FF0" w:rsidP="00263940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A7AD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A7AD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A7AD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5A7AD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800" w:type="dxa"/>
          </w:tcPr>
          <w:p w14:paraId="4D3007B7" w14:textId="77777777" w:rsidR="00244FF0" w:rsidRPr="005A7ADD" w:rsidRDefault="00244FF0" w:rsidP="0026394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14:paraId="46A4E2B4" w14:textId="77777777" w:rsidR="00244FF0" w:rsidRPr="005A7ADD" w:rsidRDefault="00244FF0" w:rsidP="0026394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86" w:type="dxa"/>
          </w:tcPr>
          <w:p w14:paraId="3E99EA75" w14:textId="77777777" w:rsidR="00244FF0" w:rsidRPr="005A7ADD" w:rsidRDefault="00244FF0" w:rsidP="0026394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1C466E4" w14:textId="77777777" w:rsidR="00244FF0" w:rsidRPr="005A7ADD" w:rsidRDefault="00244FF0" w:rsidP="00263940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6AC113E" w14:textId="77777777" w:rsidR="00244FF0" w:rsidRPr="005A7ADD" w:rsidRDefault="00244FF0" w:rsidP="0026394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21E5E41" w14:textId="77777777" w:rsidR="00244FF0" w:rsidRPr="005A7ADD" w:rsidRDefault="00244FF0" w:rsidP="00263940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129838" w14:textId="77777777" w:rsidR="00244FF0" w:rsidRPr="005A7ADD" w:rsidRDefault="00244FF0" w:rsidP="0026394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E663D17" w14:textId="77777777" w:rsidR="00244FF0" w:rsidRPr="005A7ADD" w:rsidRDefault="00244FF0" w:rsidP="00263940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3425D4B" w14:textId="77777777" w:rsidR="00244FF0" w:rsidRPr="005A7ADD" w:rsidRDefault="00244FF0" w:rsidP="0026394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244FF0" w:rsidRPr="005A7ADD" w14:paraId="488D4F3C" w14:textId="77777777" w:rsidTr="00C647FC">
        <w:trPr>
          <w:cantSplit/>
        </w:trPr>
        <w:tc>
          <w:tcPr>
            <w:tcW w:w="2520" w:type="dxa"/>
            <w:hideMark/>
          </w:tcPr>
          <w:p w14:paraId="498B004F" w14:textId="77777777" w:rsidR="00244FF0" w:rsidRPr="005A7ADD" w:rsidRDefault="00244FF0" w:rsidP="00263940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A7AD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800" w:type="dxa"/>
          </w:tcPr>
          <w:p w14:paraId="7497A153" w14:textId="77777777" w:rsidR="00244FF0" w:rsidRPr="005A7ADD" w:rsidRDefault="00244FF0" w:rsidP="00263940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80" w:right="-8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14:paraId="7814EA0E" w14:textId="77777777" w:rsidR="00244FF0" w:rsidRPr="005A7ADD" w:rsidRDefault="00244FF0" w:rsidP="0026394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86" w:type="dxa"/>
          </w:tcPr>
          <w:p w14:paraId="5564137F" w14:textId="77777777" w:rsidR="00244FF0" w:rsidRPr="005A7ADD" w:rsidRDefault="00244FF0" w:rsidP="0026394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B4CC514" w14:textId="77777777" w:rsidR="00244FF0" w:rsidRPr="005A7ADD" w:rsidRDefault="00244FF0" w:rsidP="0026394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B317737" w14:textId="77777777" w:rsidR="00244FF0" w:rsidRPr="005A7ADD" w:rsidRDefault="00244FF0" w:rsidP="00263940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80" w:right="-8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3B76900" w14:textId="77777777" w:rsidR="00244FF0" w:rsidRPr="005A7ADD" w:rsidRDefault="00244FF0" w:rsidP="0026394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43EDAE" w14:textId="77777777" w:rsidR="00244FF0" w:rsidRPr="005A7ADD" w:rsidRDefault="00244FF0" w:rsidP="0026394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F020D65" w14:textId="77777777" w:rsidR="00244FF0" w:rsidRPr="005A7ADD" w:rsidRDefault="00244FF0" w:rsidP="0026394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CC8A5CC" w14:textId="77777777" w:rsidR="00244FF0" w:rsidRPr="005A7ADD" w:rsidRDefault="00244FF0" w:rsidP="00263940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80" w:right="10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244FF0" w:rsidRPr="005A7ADD" w14:paraId="305CB302" w14:textId="77777777" w:rsidTr="00C647FC">
        <w:trPr>
          <w:cantSplit/>
        </w:trPr>
        <w:tc>
          <w:tcPr>
            <w:tcW w:w="2520" w:type="dxa"/>
            <w:vAlign w:val="bottom"/>
            <w:hideMark/>
          </w:tcPr>
          <w:p w14:paraId="70259F9D" w14:textId="77777777" w:rsidR="00244FF0" w:rsidRPr="005A7ADD" w:rsidRDefault="00244FF0" w:rsidP="00263940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5A7ADD">
              <w:rPr>
                <w:rFonts w:ascii="Angsana New" w:hAnsi="Angsana New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800" w:type="dxa"/>
            <w:vAlign w:val="bottom"/>
          </w:tcPr>
          <w:p w14:paraId="6E693CAC" w14:textId="77777777" w:rsidR="00244FF0" w:rsidRPr="00274CBC" w:rsidRDefault="00244FF0" w:rsidP="00263940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4CBC">
              <w:rPr>
                <w:rFonts w:ascii="Angsana New" w:hAnsi="Angsana New"/>
                <w:sz w:val="30"/>
                <w:szCs w:val="30"/>
                <w:lang w:val="en-US" w:bidi="th-TH"/>
              </w:rPr>
              <w:t>246,246</w:t>
            </w:r>
          </w:p>
        </w:tc>
        <w:tc>
          <w:tcPr>
            <w:tcW w:w="184" w:type="dxa"/>
          </w:tcPr>
          <w:p w14:paraId="56498F64" w14:textId="77777777" w:rsidR="00244FF0" w:rsidRPr="00274CBC" w:rsidRDefault="00244FF0" w:rsidP="0026394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5F0EC15F" w14:textId="77777777" w:rsidR="00244FF0" w:rsidRPr="00274CBC" w:rsidRDefault="00244FF0" w:rsidP="00263940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74CB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1D55BE" w14:textId="77777777" w:rsidR="00244FF0" w:rsidRPr="00274CBC" w:rsidRDefault="00244FF0" w:rsidP="0026394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6F3A03" w14:textId="77777777" w:rsidR="00244FF0" w:rsidRPr="00274CBC" w:rsidRDefault="00244FF0" w:rsidP="00263940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4CBC">
              <w:rPr>
                <w:rFonts w:ascii="Angsana New" w:hAnsi="Angsana New"/>
                <w:sz w:val="30"/>
                <w:szCs w:val="30"/>
                <w:lang w:val="en-US" w:bidi="th-TH"/>
              </w:rPr>
              <w:t>246,246</w:t>
            </w:r>
          </w:p>
        </w:tc>
        <w:tc>
          <w:tcPr>
            <w:tcW w:w="180" w:type="dxa"/>
            <w:vAlign w:val="bottom"/>
          </w:tcPr>
          <w:p w14:paraId="3A112C5A" w14:textId="77777777" w:rsidR="00244FF0" w:rsidRPr="00274CBC" w:rsidRDefault="00244FF0" w:rsidP="0026394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DF596E" w14:textId="77777777" w:rsidR="00244FF0" w:rsidRPr="00274CBC" w:rsidRDefault="00244FF0" w:rsidP="00263940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4CB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676978A" w14:textId="77777777" w:rsidR="00244FF0" w:rsidRPr="00274CBC" w:rsidRDefault="00244FF0" w:rsidP="0026394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EA08D62" w14:textId="77777777" w:rsidR="00244FF0" w:rsidRPr="00274CBC" w:rsidRDefault="00244FF0" w:rsidP="0026394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4CBC">
              <w:rPr>
                <w:rFonts w:ascii="Angsana New" w:hAnsi="Angsana New"/>
                <w:sz w:val="30"/>
                <w:szCs w:val="30"/>
                <w:lang w:val="en-US" w:bidi="th-TH"/>
              </w:rPr>
              <w:t>246,246</w:t>
            </w:r>
          </w:p>
        </w:tc>
      </w:tr>
      <w:tr w:rsidR="00244FF0" w:rsidRPr="005A7ADD" w14:paraId="67258F4E" w14:textId="77777777" w:rsidTr="00C647FC">
        <w:trPr>
          <w:cantSplit/>
        </w:trPr>
        <w:tc>
          <w:tcPr>
            <w:tcW w:w="2520" w:type="dxa"/>
            <w:vAlign w:val="bottom"/>
          </w:tcPr>
          <w:p w14:paraId="6F4C155C" w14:textId="77777777" w:rsidR="00244FF0" w:rsidRPr="005A7ADD" w:rsidRDefault="00244FF0" w:rsidP="00263940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  <w:r w:rsidRPr="005A7ADD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</w:t>
            </w:r>
          </w:p>
          <w:p w14:paraId="54DC6F1E" w14:textId="77777777" w:rsidR="00244FF0" w:rsidRPr="005A7ADD" w:rsidRDefault="00244FF0" w:rsidP="00263940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5A7ADD">
              <w:rPr>
                <w:rFonts w:ascii="Angsana New" w:hAnsi="Angsana New"/>
                <w:sz w:val="28"/>
                <w:szCs w:val="28"/>
                <w:cs/>
              </w:rPr>
              <w:t xml:space="preserve">   ต่างประเทศล่วงหน้า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79FC61D" w14:textId="77777777" w:rsidR="00244FF0" w:rsidRPr="00274CBC" w:rsidRDefault="00244FF0" w:rsidP="00263940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4CBC">
              <w:rPr>
                <w:rFonts w:ascii="Angsana New" w:hAnsi="Angsana New"/>
                <w:sz w:val="30"/>
                <w:szCs w:val="30"/>
                <w:lang w:val="en-US" w:bidi="th-TH"/>
              </w:rPr>
              <w:t>5,272</w:t>
            </w:r>
          </w:p>
        </w:tc>
        <w:tc>
          <w:tcPr>
            <w:tcW w:w="184" w:type="dxa"/>
          </w:tcPr>
          <w:p w14:paraId="378015CF" w14:textId="77777777" w:rsidR="00244FF0" w:rsidRPr="00274CBC" w:rsidRDefault="00244FF0" w:rsidP="0026394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47D186C8" w14:textId="77777777" w:rsidR="00244FF0" w:rsidRPr="00274CBC" w:rsidRDefault="00244FF0" w:rsidP="00263940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74CB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C2C85AA" w14:textId="77777777" w:rsidR="00244FF0" w:rsidRPr="00274CBC" w:rsidRDefault="00244FF0" w:rsidP="0026394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310B0E2" w14:textId="77777777" w:rsidR="00244FF0" w:rsidRPr="00274CBC" w:rsidRDefault="00244FF0" w:rsidP="00263940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74CBC">
              <w:rPr>
                <w:rFonts w:ascii="Angsana New" w:hAnsi="Angsana New"/>
                <w:sz w:val="30"/>
                <w:szCs w:val="30"/>
                <w:lang w:val="en-US" w:bidi="th-TH"/>
              </w:rPr>
              <w:t>5,272</w:t>
            </w:r>
          </w:p>
        </w:tc>
        <w:tc>
          <w:tcPr>
            <w:tcW w:w="180" w:type="dxa"/>
            <w:vAlign w:val="bottom"/>
          </w:tcPr>
          <w:p w14:paraId="125EBE0C" w14:textId="77777777" w:rsidR="00244FF0" w:rsidRPr="00274CBC" w:rsidRDefault="00244FF0" w:rsidP="0026394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AD9412" w14:textId="77777777" w:rsidR="00244FF0" w:rsidRPr="00274CBC" w:rsidRDefault="00244FF0" w:rsidP="00263940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4CB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9165BD8" w14:textId="77777777" w:rsidR="00244FF0" w:rsidRPr="00274CBC" w:rsidRDefault="00244FF0" w:rsidP="0026394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9CE3720" w14:textId="77777777" w:rsidR="00244FF0" w:rsidRPr="00274CBC" w:rsidRDefault="00244FF0" w:rsidP="0026394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74CBC">
              <w:rPr>
                <w:rFonts w:ascii="Angsana New" w:hAnsi="Angsana New"/>
                <w:sz w:val="30"/>
                <w:szCs w:val="30"/>
                <w:lang w:val="en-US" w:bidi="th-TH"/>
              </w:rPr>
              <w:t>5,272</w:t>
            </w:r>
          </w:p>
        </w:tc>
      </w:tr>
      <w:tr w:rsidR="00244FF0" w:rsidRPr="005A7ADD" w14:paraId="78CA4730" w14:textId="77777777" w:rsidTr="00C647FC">
        <w:trPr>
          <w:cantSplit/>
        </w:trPr>
        <w:tc>
          <w:tcPr>
            <w:tcW w:w="2520" w:type="dxa"/>
            <w:vAlign w:val="bottom"/>
          </w:tcPr>
          <w:p w14:paraId="26F78485" w14:textId="77777777" w:rsidR="00244FF0" w:rsidRPr="005A7ADD" w:rsidRDefault="00244FF0" w:rsidP="00263940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A7A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A3AC5A" w14:textId="77777777" w:rsidR="00244FF0" w:rsidRPr="00274CBC" w:rsidRDefault="00244FF0" w:rsidP="00263940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74CB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251,518</w:t>
            </w:r>
          </w:p>
        </w:tc>
        <w:tc>
          <w:tcPr>
            <w:tcW w:w="184" w:type="dxa"/>
          </w:tcPr>
          <w:p w14:paraId="2217977E" w14:textId="77777777" w:rsidR="00244FF0" w:rsidRPr="00274CBC" w:rsidRDefault="00244FF0" w:rsidP="0026394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7E1B8959" w14:textId="77777777" w:rsidR="00244FF0" w:rsidRPr="00274CBC" w:rsidRDefault="00244FF0" w:rsidP="00263940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71191A" w14:textId="77777777" w:rsidR="00244FF0" w:rsidRPr="00274CBC" w:rsidRDefault="00244FF0" w:rsidP="0026394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ADCBCC1" w14:textId="77777777" w:rsidR="00244FF0" w:rsidRPr="00274CBC" w:rsidRDefault="00244FF0" w:rsidP="00263940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1422ECD" w14:textId="77777777" w:rsidR="00244FF0" w:rsidRPr="00274CBC" w:rsidRDefault="00244FF0" w:rsidP="00263940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0A490F" w14:textId="77777777" w:rsidR="00244FF0" w:rsidRPr="00274CBC" w:rsidRDefault="00244FF0" w:rsidP="0026394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A1B571" w14:textId="77777777" w:rsidR="00244FF0" w:rsidRPr="00274CBC" w:rsidRDefault="00244FF0" w:rsidP="00263940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2BA8697" w14:textId="77777777" w:rsidR="00244FF0" w:rsidRPr="00274CBC" w:rsidRDefault="00244FF0" w:rsidP="0026394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</w:tbl>
    <w:p w14:paraId="05627211" w14:textId="580DA896" w:rsidR="002535D3" w:rsidRDefault="002535D3" w:rsidP="00EC2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uto"/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AB87050" w14:textId="3972D502" w:rsidR="00C5641F" w:rsidRPr="002D6F52" w:rsidRDefault="00B066CA" w:rsidP="00B06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D6F5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3BFE208B" w14:textId="77777777" w:rsidR="00970875" w:rsidRPr="00BF0955" w:rsidRDefault="00970875" w:rsidP="00EC2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uto"/>
        <w:ind w:left="547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Style w:val="TableGrid1"/>
        <w:tblW w:w="9333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3"/>
        <w:gridCol w:w="270"/>
        <w:gridCol w:w="4590"/>
      </w:tblGrid>
      <w:tr w:rsidR="00B066CA" w:rsidRPr="002D6F52" w14:paraId="22E72ABB" w14:textId="77777777" w:rsidTr="00372A11">
        <w:trPr>
          <w:tblHeader/>
        </w:trPr>
        <w:tc>
          <w:tcPr>
            <w:tcW w:w="4473" w:type="dxa"/>
          </w:tcPr>
          <w:p w14:paraId="40A2B7DC" w14:textId="77777777" w:rsidR="00B066CA" w:rsidRPr="002D6F52" w:rsidRDefault="00B066CA" w:rsidP="0088130D">
            <w:pPr>
              <w:pStyle w:val="block"/>
              <w:spacing w:after="0" w:line="380" w:lineRule="exact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bookmarkStart w:id="0" w:name="_Hlk38849257"/>
            <w:r w:rsidRPr="002D6F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3D744B90" w14:textId="77777777" w:rsidR="00B066CA" w:rsidRPr="002D6F52" w:rsidRDefault="00B066CA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0" w:type="dxa"/>
          </w:tcPr>
          <w:p w14:paraId="3183A895" w14:textId="77777777" w:rsidR="00B066CA" w:rsidRPr="002D6F52" w:rsidRDefault="00B066CA" w:rsidP="0088130D">
            <w:pPr>
              <w:pStyle w:val="block"/>
              <w:spacing w:after="0" w:line="380" w:lineRule="exact"/>
              <w:ind w:left="0"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D6F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066CA" w:rsidRPr="002D6F52" w14:paraId="3E8FF4F8" w14:textId="77777777" w:rsidTr="00372A11">
        <w:tc>
          <w:tcPr>
            <w:tcW w:w="4473" w:type="dxa"/>
          </w:tcPr>
          <w:p w14:paraId="195F102B" w14:textId="5BF7E79B" w:rsidR="00B066CA" w:rsidRPr="002D6F52" w:rsidRDefault="00B066CA" w:rsidP="0088130D">
            <w:pPr>
              <w:pStyle w:val="block"/>
              <w:spacing w:after="0" w:line="38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เงินลงทุนในหน่วยลงทุนที่</w:t>
            </w:r>
            <w:r w:rsidR="00F81AF3"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วัดมูลค่าด้วย</w:t>
            </w:r>
            <w:r w:rsidR="00F81AF3" w:rsidRPr="002D6F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  <w:r w:rsidRPr="002D6F52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6EFBF8FE" w14:textId="77777777" w:rsidR="00B066CA" w:rsidRPr="002D6F52" w:rsidRDefault="00B066CA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0" w:type="dxa"/>
          </w:tcPr>
          <w:p w14:paraId="538C0B07" w14:textId="77777777" w:rsidR="00B066CA" w:rsidRPr="002D6F52" w:rsidRDefault="00FD4BE8" w:rsidP="0088130D">
            <w:pPr>
              <w:pStyle w:val="block"/>
              <w:spacing w:after="0" w:line="380" w:lineRule="exact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อ้างอิงราคาจาก</w:t>
            </w:r>
            <w:r w:rsidR="00B066CA"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="00B066CA" w:rsidRPr="002D6F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6D004F" w:rsidRPr="006D304C" w14:paraId="1F7FF552" w14:textId="77777777" w:rsidTr="00372A11">
        <w:tc>
          <w:tcPr>
            <w:tcW w:w="4473" w:type="dxa"/>
          </w:tcPr>
          <w:p w14:paraId="5B5D35B0" w14:textId="2AABFEDD" w:rsidR="006D004F" w:rsidRPr="002D6F52" w:rsidRDefault="006D004F" w:rsidP="0088130D">
            <w:pPr>
              <w:pStyle w:val="block"/>
              <w:spacing w:after="0" w:line="38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21E19142" w14:textId="77777777" w:rsidR="006D004F" w:rsidRPr="002D6F52" w:rsidRDefault="006D004F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0" w:type="dxa"/>
          </w:tcPr>
          <w:p w14:paraId="658E4F2A" w14:textId="1E6E3A0D" w:rsidR="006D004F" w:rsidRPr="006D304C" w:rsidRDefault="00083052" w:rsidP="00663A3F">
            <w:pPr>
              <w:pStyle w:val="block"/>
              <w:tabs>
                <w:tab w:val="left" w:pos="250"/>
              </w:tabs>
              <w:spacing w:after="0" w:line="380" w:lineRule="exact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อ้างอิงราคาซื้อขายสัญญาซื้อขายเงินตราต่างประเทศ</w:t>
            </w:r>
            <w:r w:rsidR="00663A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ab/>
            </w: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ล่วงหน้า ณ วันที่รายงาน</w:t>
            </w:r>
          </w:p>
        </w:tc>
      </w:tr>
      <w:bookmarkEnd w:id="0"/>
    </w:tbl>
    <w:p w14:paraId="6E0F55AC" w14:textId="77777777" w:rsidR="00EC289D" w:rsidRDefault="00EC289D" w:rsidP="00EC2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uto"/>
        <w:ind w:left="547"/>
        <w:rPr>
          <w:rFonts w:asciiTheme="majorBidi" w:hAnsiTheme="majorBidi" w:cstheme="majorBidi"/>
          <w:i/>
          <w:iCs/>
          <w:sz w:val="30"/>
          <w:szCs w:val="30"/>
        </w:rPr>
      </w:pPr>
    </w:p>
    <w:p w14:paraId="2DFBFC30" w14:textId="62E45EA2" w:rsidR="00276B65" w:rsidRPr="00C647FC" w:rsidRDefault="00276B65" w:rsidP="00D01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C647FC">
        <w:rPr>
          <w:rFonts w:asciiTheme="majorBidi" w:hAnsiTheme="majorBidi" w:cstheme="majorBidi"/>
          <w:i/>
          <w:iCs/>
          <w:sz w:val="30"/>
          <w:szCs w:val="30"/>
          <w:cs/>
        </w:rPr>
        <w:t>รายการเคลื่อนไหวของ</w:t>
      </w:r>
      <w:r w:rsidR="00D11109" w:rsidRPr="00C647FC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สินทรัพย์ทางการเงินหมุนเวียนอื่น</w:t>
      </w:r>
      <w:r w:rsidR="002B1A2F" w:rsidRPr="00C647FC">
        <w:rPr>
          <w:rFonts w:asciiTheme="majorBidi" w:hAnsiTheme="majorBidi" w:cstheme="majorBidi"/>
          <w:i/>
          <w:iCs/>
          <w:sz w:val="30"/>
          <w:szCs w:val="30"/>
          <w:cs/>
        </w:rPr>
        <w:t>สำหรับงวด</w:t>
      </w:r>
      <w:r w:rsidR="001E7B52" w:rsidRPr="00C647FC">
        <w:rPr>
          <w:rFonts w:asciiTheme="majorBidi" w:hAnsiTheme="majorBidi" w:cstheme="majorBidi" w:hint="cs"/>
          <w:i/>
          <w:iCs/>
          <w:sz w:val="30"/>
          <w:szCs w:val="30"/>
          <w:cs/>
        </w:rPr>
        <w:t>เก้า</w:t>
      </w:r>
      <w:r w:rsidR="002B1A2F" w:rsidRPr="00C647F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เดือนสิ้นสุดวันที่ </w:t>
      </w:r>
      <w:r w:rsidR="00AE6D10" w:rsidRPr="00C647FC">
        <w:rPr>
          <w:rFonts w:asciiTheme="majorBidi" w:hAnsiTheme="majorBidi" w:cstheme="majorBidi"/>
          <w:i/>
          <w:iCs/>
          <w:sz w:val="30"/>
          <w:szCs w:val="30"/>
        </w:rPr>
        <w:t xml:space="preserve">30 </w:t>
      </w:r>
      <w:r w:rsidR="001E7B52" w:rsidRPr="00C647FC">
        <w:rPr>
          <w:rFonts w:asciiTheme="majorBidi" w:hAnsiTheme="majorBidi" w:cstheme="majorBidi" w:hint="cs"/>
          <w:i/>
          <w:iCs/>
          <w:sz w:val="30"/>
          <w:szCs w:val="30"/>
          <w:cs/>
        </w:rPr>
        <w:t>กันยายน</w:t>
      </w:r>
      <w:r w:rsidR="002B1A2F" w:rsidRPr="00C647F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2B1A2F" w:rsidRPr="00C647F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50C07" w:rsidRPr="00C647FC">
        <w:rPr>
          <w:rFonts w:asciiTheme="majorBidi" w:hAnsiTheme="majorBidi" w:cstheme="majorBidi"/>
          <w:i/>
          <w:iCs/>
          <w:sz w:val="30"/>
          <w:szCs w:val="30"/>
        </w:rPr>
        <w:t>6</w:t>
      </w:r>
    </w:p>
    <w:p w14:paraId="37069421" w14:textId="77777777" w:rsidR="00276B65" w:rsidRPr="00C647FC" w:rsidRDefault="00276B65" w:rsidP="00EC2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uto"/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360"/>
        <w:gridCol w:w="1530"/>
        <w:gridCol w:w="270"/>
        <w:gridCol w:w="1350"/>
      </w:tblGrid>
      <w:tr w:rsidR="002B1A2F" w:rsidRPr="00C647FC" w14:paraId="59F6A795" w14:textId="77777777" w:rsidTr="00C647FC">
        <w:tc>
          <w:tcPr>
            <w:tcW w:w="4410" w:type="dxa"/>
          </w:tcPr>
          <w:p w14:paraId="29EFAF4A" w14:textId="77777777" w:rsidR="002B1A2F" w:rsidRPr="00C647FC" w:rsidRDefault="002B1A2F" w:rsidP="00C647F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40D34AF" w14:textId="77777777" w:rsidR="006F6CBA" w:rsidRPr="00C647FC" w:rsidRDefault="006F6CBA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D6C42F" w14:textId="77777777" w:rsidR="006F6CBA" w:rsidRPr="00C647FC" w:rsidRDefault="006F6CBA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8381E7" w14:textId="77777777" w:rsidR="006F6CBA" w:rsidRPr="00C647FC" w:rsidRDefault="006F6CBA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247CFA" w14:textId="4D3139CE" w:rsidR="002B1A2F" w:rsidRPr="00C647FC" w:rsidRDefault="002B1A2F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360" w:type="dxa"/>
          </w:tcPr>
          <w:p w14:paraId="71DB6D84" w14:textId="77777777" w:rsidR="002B1A2F" w:rsidRPr="00C647FC" w:rsidRDefault="002B1A2F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A0553F9" w14:textId="495CEA7B" w:rsidR="002B1A2F" w:rsidRPr="00C647FC" w:rsidRDefault="006F6CBA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00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7F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0973240B" w14:textId="77777777" w:rsidR="002B1A2F" w:rsidRPr="00C647FC" w:rsidRDefault="002B1A2F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13A7065" w14:textId="77777777" w:rsidR="002B1A2F" w:rsidRPr="00C647FC" w:rsidRDefault="002B1A2F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B1A2F" w:rsidRPr="00C647FC" w14:paraId="09342CE1" w14:textId="77777777" w:rsidTr="00C647FC">
        <w:tc>
          <w:tcPr>
            <w:tcW w:w="4410" w:type="dxa"/>
          </w:tcPr>
          <w:p w14:paraId="6687F79D" w14:textId="77777777" w:rsidR="002B1A2F" w:rsidRPr="00C647FC" w:rsidRDefault="002B1A2F" w:rsidP="00C647F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5"/>
          </w:tcPr>
          <w:p w14:paraId="09331EE0" w14:textId="77777777" w:rsidR="002B1A2F" w:rsidRPr="00C647FC" w:rsidRDefault="002B1A2F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  <w:tab w:val="decimal" w:pos="700"/>
                <w:tab w:val="left" w:pos="2590"/>
              </w:tabs>
              <w:spacing w:line="240" w:lineRule="auto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47F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647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647F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B1A2F" w:rsidRPr="00C647FC" w14:paraId="79648469" w14:textId="77777777" w:rsidTr="00C647FC">
        <w:tc>
          <w:tcPr>
            <w:tcW w:w="4410" w:type="dxa"/>
          </w:tcPr>
          <w:p w14:paraId="31AA5B60" w14:textId="77777777" w:rsidR="002B1A2F" w:rsidRPr="00C647FC" w:rsidRDefault="002B1A2F" w:rsidP="00C647F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47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</w:tcPr>
          <w:p w14:paraId="6F804F15" w14:textId="77777777" w:rsidR="002B1A2F" w:rsidRPr="00C647FC" w:rsidRDefault="002B1A2F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866D756" w14:textId="77777777" w:rsidR="002B1A2F" w:rsidRPr="00C647FC" w:rsidRDefault="002B1A2F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5FB7B7" w14:textId="77777777" w:rsidR="002B1A2F" w:rsidRPr="00C647FC" w:rsidRDefault="002B1A2F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17A72B" w14:textId="77777777" w:rsidR="002B1A2F" w:rsidRPr="00C647FC" w:rsidRDefault="002B1A2F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9750598" w14:textId="77777777" w:rsidR="002B1A2F" w:rsidRPr="00C647FC" w:rsidRDefault="002B1A2F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5A5C" w:rsidRPr="00C647FC" w14:paraId="5B46EAB4" w14:textId="77777777" w:rsidTr="00C647FC">
        <w:tc>
          <w:tcPr>
            <w:tcW w:w="4410" w:type="dxa"/>
          </w:tcPr>
          <w:p w14:paraId="2038BB70" w14:textId="3C37BA49" w:rsidR="003D5A5C" w:rsidRPr="00C647FC" w:rsidRDefault="003D5A5C" w:rsidP="003D5A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647F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647F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3B7B84F0" w14:textId="63E49115" w:rsidR="003D5A5C" w:rsidRPr="00274CBC" w:rsidRDefault="003D5A5C" w:rsidP="0027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4CBC">
              <w:rPr>
                <w:rFonts w:asciiTheme="majorBidi" w:hAnsiTheme="majorBidi" w:cstheme="majorBidi"/>
                <w:sz w:val="30"/>
                <w:szCs w:val="30"/>
              </w:rPr>
              <w:t>246,246</w:t>
            </w:r>
          </w:p>
        </w:tc>
        <w:tc>
          <w:tcPr>
            <w:tcW w:w="360" w:type="dxa"/>
          </w:tcPr>
          <w:p w14:paraId="0CA7CF72" w14:textId="77777777" w:rsidR="003D5A5C" w:rsidRPr="00274CBC" w:rsidRDefault="003D5A5C" w:rsidP="003D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8" w:right="72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CCDFD3E" w14:textId="529EBEC0" w:rsidR="003D5A5C" w:rsidRPr="00274CBC" w:rsidRDefault="003D5A5C" w:rsidP="003D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8" w:right="72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4CBC">
              <w:rPr>
                <w:rFonts w:asciiTheme="majorBidi" w:hAnsiTheme="majorBidi" w:cstheme="majorBidi"/>
                <w:sz w:val="30"/>
                <w:szCs w:val="30"/>
              </w:rPr>
              <w:t>5,272</w:t>
            </w:r>
          </w:p>
        </w:tc>
        <w:tc>
          <w:tcPr>
            <w:tcW w:w="270" w:type="dxa"/>
          </w:tcPr>
          <w:p w14:paraId="2578E92D" w14:textId="77777777" w:rsidR="003D5A5C" w:rsidRPr="00274CBC" w:rsidRDefault="003D5A5C" w:rsidP="003D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0" w:right="-2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A9618EC" w14:textId="2F08A9B6" w:rsidR="003D5A5C" w:rsidRPr="00274CBC" w:rsidRDefault="003D5A5C" w:rsidP="0027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4CBC">
              <w:rPr>
                <w:rFonts w:asciiTheme="majorBidi" w:hAnsiTheme="majorBidi" w:cstheme="majorBidi"/>
                <w:sz w:val="30"/>
                <w:szCs w:val="30"/>
              </w:rPr>
              <w:t>251,518</w:t>
            </w:r>
          </w:p>
        </w:tc>
      </w:tr>
      <w:tr w:rsidR="00040C22" w:rsidRPr="00C647FC" w14:paraId="038199AB" w14:textId="77777777" w:rsidTr="008540BB">
        <w:tc>
          <w:tcPr>
            <w:tcW w:w="4410" w:type="dxa"/>
          </w:tcPr>
          <w:p w14:paraId="4AA6D47B" w14:textId="77777777" w:rsidR="00040C22" w:rsidRPr="00C647FC" w:rsidRDefault="00040C22" w:rsidP="00C647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1260" w:type="dxa"/>
            <w:shd w:val="clear" w:color="auto" w:fill="auto"/>
          </w:tcPr>
          <w:p w14:paraId="7D324B65" w14:textId="344D1D45" w:rsidR="00040C22" w:rsidRPr="00274CBC" w:rsidRDefault="008540BB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4CBC">
              <w:rPr>
                <w:rFonts w:asciiTheme="majorBidi" w:hAnsiTheme="majorBidi" w:cstheme="majorBidi"/>
                <w:sz w:val="30"/>
                <w:szCs w:val="30"/>
              </w:rPr>
              <w:t>372,000</w:t>
            </w:r>
          </w:p>
        </w:tc>
        <w:tc>
          <w:tcPr>
            <w:tcW w:w="360" w:type="dxa"/>
            <w:shd w:val="clear" w:color="auto" w:fill="auto"/>
          </w:tcPr>
          <w:p w14:paraId="0D83644B" w14:textId="77777777" w:rsidR="00040C22" w:rsidRPr="00274CBC" w:rsidRDefault="00040C22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4AB5BCE" w14:textId="0330BA8D" w:rsidR="00040C22" w:rsidRPr="00274CBC" w:rsidRDefault="008540BB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4CBC">
              <w:rPr>
                <w:rFonts w:asciiTheme="majorBidi" w:hAnsiTheme="majorBidi" w:cstheme="majorBidi"/>
                <w:sz w:val="30"/>
                <w:szCs w:val="30"/>
              </w:rPr>
              <w:t xml:space="preserve">   -</w:t>
            </w:r>
          </w:p>
        </w:tc>
        <w:tc>
          <w:tcPr>
            <w:tcW w:w="270" w:type="dxa"/>
            <w:shd w:val="clear" w:color="auto" w:fill="auto"/>
          </w:tcPr>
          <w:p w14:paraId="3CED970C" w14:textId="77777777" w:rsidR="00040C22" w:rsidRPr="00274CBC" w:rsidRDefault="00040C22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1C87D75" w14:textId="38FD7D40" w:rsidR="00040C22" w:rsidRPr="00274CBC" w:rsidRDefault="008540BB" w:rsidP="0027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4CBC">
              <w:rPr>
                <w:rFonts w:asciiTheme="majorBidi" w:hAnsiTheme="majorBidi" w:cstheme="majorBidi"/>
                <w:sz w:val="30"/>
                <w:szCs w:val="30"/>
              </w:rPr>
              <w:t>372,000</w:t>
            </w:r>
          </w:p>
        </w:tc>
      </w:tr>
      <w:tr w:rsidR="00040C22" w:rsidRPr="00C647FC" w14:paraId="5D861EB1" w14:textId="77777777" w:rsidTr="008540BB">
        <w:tc>
          <w:tcPr>
            <w:tcW w:w="4410" w:type="dxa"/>
          </w:tcPr>
          <w:p w14:paraId="1DF0F663" w14:textId="77777777" w:rsidR="00040C22" w:rsidRPr="00C647FC" w:rsidRDefault="00040C22" w:rsidP="00C647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1260" w:type="dxa"/>
            <w:shd w:val="clear" w:color="auto" w:fill="auto"/>
          </w:tcPr>
          <w:p w14:paraId="40290674" w14:textId="55CC0F49" w:rsidR="00040C22" w:rsidRPr="00274CBC" w:rsidRDefault="008540BB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4CBC">
              <w:rPr>
                <w:rFonts w:asciiTheme="majorBidi" w:hAnsiTheme="majorBidi" w:cstheme="majorBidi"/>
                <w:sz w:val="30"/>
                <w:szCs w:val="30"/>
              </w:rPr>
              <w:t>(80,000)</w:t>
            </w:r>
          </w:p>
        </w:tc>
        <w:tc>
          <w:tcPr>
            <w:tcW w:w="360" w:type="dxa"/>
            <w:shd w:val="clear" w:color="auto" w:fill="auto"/>
          </w:tcPr>
          <w:p w14:paraId="00E95A36" w14:textId="77777777" w:rsidR="00040C22" w:rsidRPr="00274CBC" w:rsidRDefault="00040C22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3367F1E" w14:textId="1F9D55F6" w:rsidR="00040C22" w:rsidRPr="00274CBC" w:rsidRDefault="008540BB" w:rsidP="005A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4C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A525F" w:rsidRPr="00274CBC">
              <w:rPr>
                <w:rFonts w:asciiTheme="majorBidi" w:hAnsiTheme="majorBidi" w:cstheme="majorBidi"/>
                <w:sz w:val="30"/>
                <w:szCs w:val="30"/>
              </w:rPr>
              <w:t xml:space="preserve">   -</w:t>
            </w:r>
            <w:r w:rsidRPr="00274CBC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270" w:type="dxa"/>
            <w:shd w:val="clear" w:color="auto" w:fill="auto"/>
          </w:tcPr>
          <w:p w14:paraId="2CB76FE7" w14:textId="77777777" w:rsidR="00040C22" w:rsidRPr="00274CBC" w:rsidRDefault="00040C22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44CB345" w14:textId="42F8D17D" w:rsidR="00040C22" w:rsidRPr="00274CBC" w:rsidRDefault="008540BB" w:rsidP="0027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4CBC">
              <w:rPr>
                <w:rFonts w:asciiTheme="majorBidi" w:hAnsiTheme="majorBidi" w:cstheme="majorBidi"/>
                <w:sz w:val="30"/>
                <w:szCs w:val="30"/>
              </w:rPr>
              <w:t>(80,000)</w:t>
            </w:r>
          </w:p>
        </w:tc>
      </w:tr>
      <w:tr w:rsidR="00040C22" w:rsidRPr="00C647FC" w14:paraId="7EE56D5B" w14:textId="77777777" w:rsidTr="008540BB">
        <w:tc>
          <w:tcPr>
            <w:tcW w:w="4410" w:type="dxa"/>
          </w:tcPr>
          <w:p w14:paraId="7D544C78" w14:textId="77777777" w:rsidR="00040C22" w:rsidRPr="00C647FC" w:rsidRDefault="00040C22" w:rsidP="00C647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1260" w:type="dxa"/>
            <w:shd w:val="clear" w:color="auto" w:fill="auto"/>
          </w:tcPr>
          <w:p w14:paraId="260689C9" w14:textId="13BFFF4E" w:rsidR="00040C22" w:rsidRPr="00274CBC" w:rsidRDefault="008540BB" w:rsidP="008540BB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4C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-</w:t>
            </w:r>
          </w:p>
        </w:tc>
        <w:tc>
          <w:tcPr>
            <w:tcW w:w="360" w:type="dxa"/>
            <w:shd w:val="clear" w:color="auto" w:fill="auto"/>
          </w:tcPr>
          <w:p w14:paraId="63E0B6F7" w14:textId="77777777" w:rsidR="00040C22" w:rsidRPr="00274CBC" w:rsidRDefault="00040C22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ED7FE7E" w14:textId="1D9A1FD1" w:rsidR="00040C22" w:rsidRPr="00274CBC" w:rsidRDefault="008540BB" w:rsidP="005A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4CB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5A525F" w:rsidRPr="00274CBC">
              <w:rPr>
                <w:rFonts w:asciiTheme="majorBidi" w:hAnsiTheme="majorBidi" w:cstheme="majorBidi"/>
                <w:sz w:val="30"/>
                <w:szCs w:val="30"/>
              </w:rPr>
              <w:t>(4,924)</w:t>
            </w:r>
          </w:p>
        </w:tc>
        <w:tc>
          <w:tcPr>
            <w:tcW w:w="270" w:type="dxa"/>
            <w:shd w:val="clear" w:color="auto" w:fill="auto"/>
          </w:tcPr>
          <w:p w14:paraId="7F4AFCAA" w14:textId="77777777" w:rsidR="00040C22" w:rsidRPr="00274CBC" w:rsidRDefault="00040C22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ACBFE3D" w14:textId="07310FBC" w:rsidR="00040C22" w:rsidRPr="00274CBC" w:rsidRDefault="005A525F" w:rsidP="0027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1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274CBC">
              <w:rPr>
                <w:rFonts w:asciiTheme="majorBidi" w:hAnsiTheme="majorBidi" w:cstheme="majorBidi"/>
                <w:sz w:val="30"/>
                <w:szCs w:val="30"/>
              </w:rPr>
              <w:t>(4,924)</w:t>
            </w:r>
          </w:p>
        </w:tc>
      </w:tr>
      <w:tr w:rsidR="00040C22" w:rsidRPr="00C647FC" w14:paraId="2002A206" w14:textId="77777777" w:rsidTr="008540BB">
        <w:tc>
          <w:tcPr>
            <w:tcW w:w="4410" w:type="dxa"/>
          </w:tcPr>
          <w:p w14:paraId="42A13E5C" w14:textId="77777777" w:rsidR="00040C22" w:rsidRPr="00C647FC" w:rsidRDefault="00040C22" w:rsidP="00C647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EE22477" w14:textId="12E3B3CE" w:rsidR="00040C22" w:rsidRPr="00274CBC" w:rsidRDefault="008540BB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4CBC">
              <w:rPr>
                <w:rFonts w:asciiTheme="majorBidi" w:hAnsiTheme="majorBidi" w:cstheme="majorBidi"/>
                <w:sz w:val="30"/>
                <w:szCs w:val="30"/>
              </w:rPr>
              <w:t>(25,29</w:t>
            </w:r>
            <w:r w:rsidR="00D74577" w:rsidRPr="00274CB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74CB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049DC94B" w14:textId="77777777" w:rsidR="00040C22" w:rsidRPr="00274CBC" w:rsidRDefault="00040C22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43FF07A" w14:textId="7D4C016B" w:rsidR="00040C22" w:rsidRPr="00274CBC" w:rsidRDefault="008540BB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4CB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525F" w:rsidRPr="00274CBC">
              <w:rPr>
                <w:rFonts w:asciiTheme="majorBidi" w:hAnsiTheme="majorBidi" w:cstheme="majorBidi"/>
                <w:sz w:val="30"/>
                <w:szCs w:val="30"/>
              </w:rPr>
              <w:t>348</w:t>
            </w:r>
            <w:r w:rsidRPr="00274CB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3F954EF" w14:textId="77777777" w:rsidR="00040C22" w:rsidRPr="00274CBC" w:rsidRDefault="00040C22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F3C1BC8" w14:textId="12B12BBF" w:rsidR="00040C22" w:rsidRPr="00274CBC" w:rsidRDefault="008540BB" w:rsidP="0027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4CB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525F" w:rsidRPr="00274CB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274C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525F" w:rsidRPr="00274CBC">
              <w:rPr>
                <w:rFonts w:asciiTheme="majorBidi" w:hAnsiTheme="majorBidi" w:cstheme="majorBidi"/>
                <w:sz w:val="30"/>
                <w:szCs w:val="30"/>
              </w:rPr>
              <w:t>646</w:t>
            </w:r>
            <w:r w:rsidRPr="00274CB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40C22" w:rsidRPr="00C647FC" w14:paraId="6DEB5848" w14:textId="77777777" w:rsidTr="008540BB">
        <w:tc>
          <w:tcPr>
            <w:tcW w:w="4410" w:type="dxa"/>
          </w:tcPr>
          <w:p w14:paraId="200E75E8" w14:textId="2BA034AD" w:rsidR="00040C22" w:rsidRPr="00C647FC" w:rsidRDefault="00040C22" w:rsidP="00C647F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47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4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C647F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C64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 w:rsidR="00350C07" w:rsidRPr="00C64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CE01D2" w14:textId="712AE557" w:rsidR="00040C22" w:rsidRPr="00274CBC" w:rsidRDefault="008540BB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4C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512,94</w:t>
            </w:r>
            <w:r w:rsidR="00D74577" w:rsidRPr="00274C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360" w:type="dxa"/>
            <w:shd w:val="clear" w:color="auto" w:fill="auto"/>
          </w:tcPr>
          <w:p w14:paraId="2B28CC80" w14:textId="77777777" w:rsidR="00040C22" w:rsidRPr="00274CBC" w:rsidRDefault="00040C22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A23F7" w14:textId="283793D8" w:rsidR="00040C22" w:rsidRPr="00274CBC" w:rsidRDefault="008540BB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4C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828FEC" w14:textId="77777777" w:rsidR="00040C22" w:rsidRPr="00274CBC" w:rsidRDefault="00040C22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D83EBA" w14:textId="303D59D0" w:rsidR="00040C22" w:rsidRPr="00274CBC" w:rsidRDefault="008540BB" w:rsidP="0027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4C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512,94</w:t>
            </w:r>
            <w:r w:rsidR="00D74577" w:rsidRPr="00274C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6E63B45B" w14:textId="3B087C1C" w:rsidR="008A7E79" w:rsidRPr="00C647FC" w:rsidRDefault="00B5144C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C647FC">
        <w:rPr>
          <w:rFonts w:asciiTheme="majorBidi" w:hAnsiTheme="majorBidi" w:cstheme="majorBidi" w:hint="cs"/>
          <w:sz w:val="30"/>
          <w:szCs w:val="30"/>
          <w:cs/>
          <w:lang w:val="en-US"/>
        </w:rPr>
        <w:t>ภ</w:t>
      </w:r>
      <w:r w:rsidR="00F5517F" w:rsidRPr="00C647FC">
        <w:rPr>
          <w:rFonts w:asciiTheme="majorBidi" w:hAnsiTheme="majorBidi" w:cstheme="majorBidi"/>
          <w:sz w:val="30"/>
          <w:szCs w:val="30"/>
          <w:cs/>
        </w:rPr>
        <w:t>าระผูกพันกับบุคคลหรือกิจการที่ไม่เกี่ยวข้องกัน</w:t>
      </w:r>
    </w:p>
    <w:p w14:paraId="020B0158" w14:textId="76EEB78E" w:rsidR="001D4306" w:rsidRPr="00C647FC" w:rsidRDefault="001D4306" w:rsidP="00C647FC">
      <w:pPr>
        <w:spacing w:line="240" w:lineRule="auto"/>
        <w:rPr>
          <w:rFonts w:asciiTheme="majorBidi" w:hAnsiTheme="majorBidi" w:cstheme="majorBidi"/>
          <w:sz w:val="30"/>
          <w:szCs w:val="30"/>
          <w:lang w:val="th-TH" w:eastAsia="x-none"/>
        </w:rPr>
      </w:pPr>
    </w:p>
    <w:tbl>
      <w:tblPr>
        <w:tblW w:w="9135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91"/>
        <w:gridCol w:w="954"/>
        <w:gridCol w:w="1260"/>
        <w:gridCol w:w="270"/>
        <w:gridCol w:w="1260"/>
      </w:tblGrid>
      <w:tr w:rsidR="00350C07" w:rsidRPr="00C647FC" w14:paraId="5F6E10AE" w14:textId="77777777" w:rsidTr="00263940">
        <w:trPr>
          <w:cantSplit/>
          <w:tblHeader/>
        </w:trPr>
        <w:tc>
          <w:tcPr>
            <w:tcW w:w="5391" w:type="dxa"/>
          </w:tcPr>
          <w:p w14:paraId="03B208BC" w14:textId="62FE923D" w:rsidR="00350C07" w:rsidRPr="00C647FC" w:rsidRDefault="006256B3" w:rsidP="006256B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D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FE3D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Pr="00FE3D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FE3D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954" w:type="dxa"/>
          </w:tcPr>
          <w:p w14:paraId="6005B99C" w14:textId="77777777" w:rsidR="00350C07" w:rsidRPr="00C647FC" w:rsidRDefault="00350C07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6AE810B" w14:textId="76E4B6F7" w:rsidR="00350C07" w:rsidRPr="00C647FC" w:rsidRDefault="00350C07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F9967FF" w14:textId="77777777" w:rsidR="00350C07" w:rsidRPr="00C647FC" w:rsidRDefault="00350C07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B379C25" w14:textId="3FECB4E6" w:rsidR="00350C07" w:rsidRPr="00C647FC" w:rsidRDefault="00350C07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A4C47" w:rsidRPr="00C647FC" w14:paraId="6FC70C0A" w14:textId="77777777" w:rsidTr="00263940">
        <w:trPr>
          <w:cantSplit/>
          <w:tblHeader/>
        </w:trPr>
        <w:tc>
          <w:tcPr>
            <w:tcW w:w="5391" w:type="dxa"/>
          </w:tcPr>
          <w:p w14:paraId="6CA16BC6" w14:textId="77777777" w:rsidR="004A4C47" w:rsidRPr="00FE3D70" w:rsidRDefault="004A4C47" w:rsidP="006256B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54" w:type="dxa"/>
          </w:tcPr>
          <w:p w14:paraId="07B08657" w14:textId="77777777" w:rsidR="004A4C47" w:rsidRPr="00C647FC" w:rsidRDefault="004A4C47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A1E7161" w14:textId="77777777" w:rsidR="004A4C47" w:rsidRPr="00C647FC" w:rsidRDefault="004A4C47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F04B71" w14:textId="77777777" w:rsidR="004A4C47" w:rsidRPr="00C647FC" w:rsidRDefault="004A4C47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98AE02D" w14:textId="42352D51" w:rsidR="004A4C47" w:rsidRPr="00C647FC" w:rsidRDefault="004A4C47" w:rsidP="00C6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7FC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C647F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C647FC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350C07" w:rsidRPr="00C647FC" w14:paraId="418AFDD6" w14:textId="77777777" w:rsidTr="00263940">
        <w:trPr>
          <w:cantSplit/>
        </w:trPr>
        <w:tc>
          <w:tcPr>
            <w:tcW w:w="5391" w:type="dxa"/>
          </w:tcPr>
          <w:p w14:paraId="50010A1C" w14:textId="77777777" w:rsidR="00350C07" w:rsidRPr="00C647FC" w:rsidRDefault="00350C07" w:rsidP="00C647F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47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54" w:type="dxa"/>
          </w:tcPr>
          <w:p w14:paraId="52EDAEC2" w14:textId="77777777" w:rsidR="00350C07" w:rsidRPr="00C647FC" w:rsidRDefault="00350C07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563979" w14:textId="77777777" w:rsidR="00350C07" w:rsidRPr="00C647FC" w:rsidRDefault="00350C07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DE78723" w14:textId="77777777" w:rsidR="00350C07" w:rsidRPr="00C647FC" w:rsidRDefault="00350C07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6381BAF" w14:textId="77777777" w:rsidR="00350C07" w:rsidRPr="00C647FC" w:rsidRDefault="00350C07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50C07" w:rsidRPr="00C647FC" w14:paraId="57A5B0DB" w14:textId="77777777" w:rsidTr="00350474">
        <w:trPr>
          <w:cantSplit/>
        </w:trPr>
        <w:tc>
          <w:tcPr>
            <w:tcW w:w="5391" w:type="dxa"/>
          </w:tcPr>
          <w:p w14:paraId="0C38DEDA" w14:textId="77777777" w:rsidR="00350C07" w:rsidRPr="00C647FC" w:rsidRDefault="00350C07" w:rsidP="00C647F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47FC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54" w:type="dxa"/>
          </w:tcPr>
          <w:p w14:paraId="7CC9F814" w14:textId="77777777" w:rsidR="00350C07" w:rsidRPr="00C647FC" w:rsidRDefault="00350C07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B3F21E1" w14:textId="77777777" w:rsidR="00350C07" w:rsidRPr="00C647FC" w:rsidRDefault="00350C07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003B670" w14:textId="77777777" w:rsidR="00350C07" w:rsidRPr="00C647FC" w:rsidRDefault="00350C07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97AD0B6" w14:textId="7582BE36" w:rsidR="00350C07" w:rsidRPr="00C647FC" w:rsidRDefault="001C5B93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17,592</w:t>
            </w:r>
          </w:p>
        </w:tc>
      </w:tr>
      <w:tr w:rsidR="00350C07" w:rsidRPr="00C647FC" w14:paraId="453A4906" w14:textId="77777777" w:rsidTr="00350474">
        <w:trPr>
          <w:cantSplit/>
        </w:trPr>
        <w:tc>
          <w:tcPr>
            <w:tcW w:w="5391" w:type="dxa"/>
          </w:tcPr>
          <w:p w14:paraId="0A7E9A21" w14:textId="77777777" w:rsidR="00350C07" w:rsidRPr="00C647FC" w:rsidRDefault="00350C07" w:rsidP="00C647F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47FC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954" w:type="dxa"/>
          </w:tcPr>
          <w:p w14:paraId="35EB8BED" w14:textId="77777777" w:rsidR="00350C07" w:rsidRPr="00C647FC" w:rsidRDefault="00350C07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863D5D2" w14:textId="77777777" w:rsidR="00350C07" w:rsidRPr="00C647FC" w:rsidRDefault="00350C07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90EA126" w14:textId="77777777" w:rsidR="00350C07" w:rsidRPr="00C647FC" w:rsidRDefault="00350C07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148E9B2" w14:textId="7CA45B2C" w:rsidR="00350C07" w:rsidRPr="00C647FC" w:rsidRDefault="001C5B93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1,608</w:t>
            </w:r>
          </w:p>
        </w:tc>
      </w:tr>
      <w:tr w:rsidR="00350C07" w:rsidRPr="00C647FC" w14:paraId="05CED4B4" w14:textId="77777777" w:rsidTr="00350474">
        <w:trPr>
          <w:cantSplit/>
        </w:trPr>
        <w:tc>
          <w:tcPr>
            <w:tcW w:w="5391" w:type="dxa"/>
          </w:tcPr>
          <w:p w14:paraId="68105294" w14:textId="2B3E9DFF" w:rsidR="00350C07" w:rsidRPr="00C647FC" w:rsidRDefault="00350C07" w:rsidP="00C647F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647FC">
              <w:rPr>
                <w:rFonts w:ascii="Angsana New" w:hAnsi="Angsana New" w:hint="cs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954" w:type="dxa"/>
          </w:tcPr>
          <w:p w14:paraId="553CEB14" w14:textId="77777777" w:rsidR="00350C07" w:rsidRPr="00C647FC" w:rsidRDefault="00350C07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D134D03" w14:textId="77777777" w:rsidR="00350C07" w:rsidRPr="00C647FC" w:rsidRDefault="00350C07" w:rsidP="00C647FC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7E3167" w14:textId="77777777" w:rsidR="00350C07" w:rsidRPr="00C647FC" w:rsidRDefault="00350C07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C39F091" w14:textId="3B722D16" w:rsidR="00350C07" w:rsidRPr="00C647FC" w:rsidRDefault="001C5B93" w:rsidP="001C5B9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409</w:t>
            </w:r>
          </w:p>
        </w:tc>
      </w:tr>
      <w:tr w:rsidR="00350C07" w:rsidRPr="00C647FC" w14:paraId="272BDD68" w14:textId="77777777" w:rsidTr="00350474">
        <w:trPr>
          <w:cantSplit/>
        </w:trPr>
        <w:tc>
          <w:tcPr>
            <w:tcW w:w="5391" w:type="dxa"/>
          </w:tcPr>
          <w:p w14:paraId="6AC2B1C3" w14:textId="77777777" w:rsidR="00350C07" w:rsidRPr="00C647FC" w:rsidRDefault="00350C07" w:rsidP="00C647F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7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</w:tcPr>
          <w:p w14:paraId="4A2A84C5" w14:textId="77777777" w:rsidR="00350C07" w:rsidRPr="00C647FC" w:rsidRDefault="00350C07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C3447DD" w14:textId="77777777" w:rsidR="00350C07" w:rsidRPr="00C647FC" w:rsidRDefault="00350C07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CB5E25E" w14:textId="77777777" w:rsidR="00350C07" w:rsidRPr="00C647FC" w:rsidRDefault="00350C07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BA1E5E" w14:textId="5C153F9E" w:rsidR="00350C07" w:rsidRPr="00C647FC" w:rsidRDefault="001C5B93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19,609</w:t>
            </w:r>
          </w:p>
        </w:tc>
      </w:tr>
    </w:tbl>
    <w:p w14:paraId="5A93EE88" w14:textId="604CFE5B" w:rsidR="00B5144C" w:rsidRPr="00C647FC" w:rsidRDefault="00B5144C" w:rsidP="00C64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35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91"/>
        <w:gridCol w:w="954"/>
        <w:gridCol w:w="1260"/>
        <w:gridCol w:w="270"/>
        <w:gridCol w:w="1260"/>
      </w:tblGrid>
      <w:tr w:rsidR="00350C07" w:rsidRPr="00C95781" w14:paraId="290A0E39" w14:textId="77777777" w:rsidTr="00BB5AE7">
        <w:trPr>
          <w:cantSplit/>
        </w:trPr>
        <w:tc>
          <w:tcPr>
            <w:tcW w:w="5391" w:type="dxa"/>
          </w:tcPr>
          <w:p w14:paraId="27FABD33" w14:textId="77777777" w:rsidR="00350C07" w:rsidRPr="00C95781" w:rsidRDefault="00350C07" w:rsidP="0026394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C95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95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54" w:type="dxa"/>
          </w:tcPr>
          <w:p w14:paraId="59390400" w14:textId="77777777" w:rsidR="00350C07" w:rsidRPr="00C95781" w:rsidRDefault="00350C07" w:rsidP="00263940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5B4FDC" w14:textId="77777777" w:rsidR="00350C07" w:rsidRPr="00C95781" w:rsidRDefault="00350C07" w:rsidP="0026394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9139F48" w14:textId="77777777" w:rsidR="00350C07" w:rsidRPr="00C95781" w:rsidRDefault="00350C07" w:rsidP="0026394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D290CF" w14:textId="77777777" w:rsidR="00350C07" w:rsidRPr="00C95781" w:rsidRDefault="00350C07" w:rsidP="0026394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50C07" w:rsidRPr="00C95781" w14:paraId="7E9D1C2E" w14:textId="77777777" w:rsidTr="001C5B93">
        <w:trPr>
          <w:cantSplit/>
        </w:trPr>
        <w:tc>
          <w:tcPr>
            <w:tcW w:w="5391" w:type="dxa"/>
          </w:tcPr>
          <w:p w14:paraId="01D05CF4" w14:textId="77777777" w:rsidR="00350C07" w:rsidRPr="00C95781" w:rsidRDefault="00350C07" w:rsidP="0026394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54" w:type="dxa"/>
          </w:tcPr>
          <w:p w14:paraId="318ABD1E" w14:textId="77777777" w:rsidR="00350C07" w:rsidRPr="00C95781" w:rsidRDefault="00350C07" w:rsidP="00263940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285FA23" w14:textId="77777777" w:rsidR="00350C07" w:rsidRPr="00C95781" w:rsidRDefault="00350C07" w:rsidP="0026394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8D9D576" w14:textId="77777777" w:rsidR="00350C07" w:rsidRPr="00C95781" w:rsidRDefault="00350C07" w:rsidP="0026394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7DEEFAA" w14:textId="2D786C6B" w:rsidR="00350C07" w:rsidRPr="003D2E89" w:rsidRDefault="003D2E89" w:rsidP="0026394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1,120</w:t>
            </w:r>
          </w:p>
        </w:tc>
      </w:tr>
      <w:tr w:rsidR="00350C07" w:rsidRPr="00C95781" w14:paraId="67ADEF49" w14:textId="77777777" w:rsidTr="001C5B93">
        <w:trPr>
          <w:cantSplit/>
        </w:trPr>
        <w:tc>
          <w:tcPr>
            <w:tcW w:w="5391" w:type="dxa"/>
          </w:tcPr>
          <w:p w14:paraId="6C4EFF3A" w14:textId="77777777" w:rsidR="00350C07" w:rsidRPr="00C95781" w:rsidRDefault="00350C07" w:rsidP="0026394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ภาระผูกพันตามสัญญาการมีสิทธิในการใช้ซอฟต์แวร์</w:t>
            </w:r>
          </w:p>
        </w:tc>
        <w:tc>
          <w:tcPr>
            <w:tcW w:w="954" w:type="dxa"/>
          </w:tcPr>
          <w:p w14:paraId="2DA25147" w14:textId="77777777" w:rsidR="00350C07" w:rsidRPr="00C95781" w:rsidRDefault="00350C07" w:rsidP="00263940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714D859" w14:textId="77777777" w:rsidR="00350C07" w:rsidRPr="00C95781" w:rsidRDefault="00350C07" w:rsidP="0026394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BCBA15" w14:textId="77777777" w:rsidR="00350C07" w:rsidRPr="00C95781" w:rsidRDefault="00350C07" w:rsidP="0026394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43B72C0" w14:textId="41E4DD0B" w:rsidR="00350C07" w:rsidRPr="00C95781" w:rsidRDefault="001C5B93" w:rsidP="00263940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10,740</w:t>
            </w:r>
          </w:p>
        </w:tc>
      </w:tr>
      <w:tr w:rsidR="00350C07" w:rsidRPr="00C95781" w14:paraId="419C31C7" w14:textId="77777777" w:rsidTr="001C5B93">
        <w:trPr>
          <w:cantSplit/>
        </w:trPr>
        <w:tc>
          <w:tcPr>
            <w:tcW w:w="5391" w:type="dxa"/>
          </w:tcPr>
          <w:p w14:paraId="16C1C4EC" w14:textId="77777777" w:rsidR="00350C07" w:rsidRPr="00C95781" w:rsidRDefault="00350C07" w:rsidP="0026394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54" w:type="dxa"/>
          </w:tcPr>
          <w:p w14:paraId="22AC5FD0" w14:textId="77777777" w:rsidR="00350C07" w:rsidRPr="00C95781" w:rsidRDefault="00350C07" w:rsidP="00263940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9E46C61" w14:textId="77777777" w:rsidR="00350C07" w:rsidRPr="00C95781" w:rsidRDefault="00350C07" w:rsidP="0026394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B1E9975" w14:textId="77777777" w:rsidR="00350C07" w:rsidRPr="00C95781" w:rsidRDefault="00350C07" w:rsidP="0026394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FF1FDA3" w14:textId="0D8BCE9D" w:rsidR="00350C07" w:rsidRPr="00C95781" w:rsidRDefault="001C5B93" w:rsidP="0026394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81,793</w:t>
            </w:r>
          </w:p>
        </w:tc>
      </w:tr>
      <w:tr w:rsidR="00350C07" w:rsidRPr="00C95781" w14:paraId="29425D3E" w14:textId="77777777" w:rsidTr="00D74577">
        <w:trPr>
          <w:cantSplit/>
        </w:trPr>
        <w:tc>
          <w:tcPr>
            <w:tcW w:w="5391" w:type="dxa"/>
          </w:tcPr>
          <w:p w14:paraId="202E77C9" w14:textId="77777777" w:rsidR="00350C07" w:rsidRPr="00C95781" w:rsidRDefault="00350C07" w:rsidP="0026394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54" w:type="dxa"/>
          </w:tcPr>
          <w:p w14:paraId="31B6215A" w14:textId="77777777" w:rsidR="00350C07" w:rsidRPr="00C95781" w:rsidRDefault="00350C07" w:rsidP="00263940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32A508A" w14:textId="77777777" w:rsidR="00350C07" w:rsidRPr="00C95781" w:rsidRDefault="00350C07" w:rsidP="0026394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960859C" w14:textId="77777777" w:rsidR="00350C07" w:rsidRPr="00C95781" w:rsidRDefault="00350C07" w:rsidP="0026394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6F2BCD1" w14:textId="2FBADA79" w:rsidR="00350C07" w:rsidRPr="0069791B" w:rsidRDefault="001C5B93" w:rsidP="0026394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9791B">
              <w:rPr>
                <w:rFonts w:ascii="Angsana New" w:hAnsi="Angsana New"/>
                <w:sz w:val="30"/>
                <w:szCs w:val="30"/>
                <w:lang w:val="en-US" w:bidi="th-TH"/>
              </w:rPr>
              <w:t>3,</w:t>
            </w:r>
            <w:r w:rsidR="00C61065" w:rsidRPr="0069791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69791B">
              <w:rPr>
                <w:rFonts w:ascii="Angsana New" w:hAnsi="Angsana New"/>
                <w:sz w:val="30"/>
                <w:szCs w:val="30"/>
                <w:lang w:val="en-US" w:bidi="th-TH"/>
              </w:rPr>
              <w:t>74</w:t>
            </w:r>
          </w:p>
        </w:tc>
      </w:tr>
      <w:tr w:rsidR="00350C07" w:rsidRPr="00C95781" w14:paraId="5C54FDCD" w14:textId="77777777" w:rsidTr="001C5B93">
        <w:trPr>
          <w:cantSplit/>
        </w:trPr>
        <w:tc>
          <w:tcPr>
            <w:tcW w:w="5391" w:type="dxa"/>
          </w:tcPr>
          <w:p w14:paraId="71FFD9A7" w14:textId="77777777" w:rsidR="00350C07" w:rsidRPr="00C95781" w:rsidRDefault="00350C07" w:rsidP="00263940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</w:tcPr>
          <w:p w14:paraId="7F4DDC77" w14:textId="77777777" w:rsidR="00350C07" w:rsidRPr="00C95781" w:rsidRDefault="00350C07" w:rsidP="00263940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90FCAB9" w14:textId="77777777" w:rsidR="00350C07" w:rsidRPr="00C95781" w:rsidRDefault="00350C07" w:rsidP="0026394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DE10109" w14:textId="77777777" w:rsidR="00350C07" w:rsidRPr="00C95781" w:rsidRDefault="00350C07" w:rsidP="0026394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F18A56" w14:textId="158D4FE2" w:rsidR="00350C07" w:rsidRPr="0069791B" w:rsidRDefault="001C5B93" w:rsidP="0026394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9791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96,</w:t>
            </w:r>
            <w:r w:rsidR="003D2E8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827</w:t>
            </w:r>
          </w:p>
        </w:tc>
      </w:tr>
    </w:tbl>
    <w:p w14:paraId="39E44CEA" w14:textId="2136A49A" w:rsidR="00E31A88" w:rsidRDefault="00E31A88" w:rsidP="0069791B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  <w:lang w:val="en-GB"/>
        </w:rPr>
      </w:pPr>
      <w:r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</w:p>
    <w:sectPr w:rsidR="00E31A88" w:rsidSect="00EF3141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723B9" w14:textId="77777777" w:rsidR="00AD1CDB" w:rsidRDefault="00AD1CDB">
      <w:r>
        <w:separator/>
      </w:r>
    </w:p>
  </w:endnote>
  <w:endnote w:type="continuationSeparator" w:id="0">
    <w:p w14:paraId="1C47BE39" w14:textId="77777777" w:rsidR="00AD1CDB" w:rsidRDefault="00AD1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090D0" w14:textId="20A3E294" w:rsidR="000B5059" w:rsidRPr="003921C6" w:rsidRDefault="000B5059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46D06ECD" w14:textId="77777777" w:rsidR="000B5059" w:rsidRPr="002211E5" w:rsidRDefault="000B5059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C4B49" w14:textId="18FDAF5C" w:rsidR="000B5059" w:rsidRPr="009F42D8" w:rsidRDefault="000B5059" w:rsidP="00E517E4">
    <w:pPr>
      <w:pStyle w:val="Head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  <w:tab w:val="left" w:pos="14490"/>
      </w:tabs>
      <w:rPr>
        <w:rFonts w:ascii="Angsana New" w:hAnsi="Angsana New"/>
        <w:sz w:val="30"/>
        <w:szCs w:val="30"/>
      </w:rPr>
    </w:pPr>
    <w:r w:rsidRPr="004F00AA">
      <w:rPr>
        <w:rFonts w:ascii="Angsana New" w:hAnsi="Angsana New"/>
        <w:i/>
        <w:iCs/>
        <w:sz w:val="30"/>
        <w:szCs w:val="30"/>
      </w:rPr>
      <w:fldChar w:fldCharType="begin"/>
    </w:r>
    <w:r w:rsidRPr="004F00AA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4F00AA">
      <w:rPr>
        <w:rFonts w:ascii="Angsana New" w:hAnsi="Angsana New"/>
        <w:i/>
        <w:iCs/>
        <w:sz w:val="30"/>
        <w:szCs w:val="30"/>
      </w:rPr>
      <w:fldChar w:fldCharType="separate"/>
    </w:r>
    <w:r w:rsidR="00FA655D">
      <w:rPr>
        <w:rFonts w:ascii="Angsana New" w:hAnsi="Angsana New"/>
        <w:i/>
        <w:iCs/>
        <w:noProof/>
        <w:sz w:val="30"/>
        <w:szCs w:val="30"/>
      </w:rPr>
      <w:t>XOT3-Q3'23-set</w:t>
    </w:r>
    <w:r w:rsidRPr="004F00AA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 w:rsidRPr="009F42D8">
      <w:rPr>
        <w:rStyle w:val="PageNumber"/>
        <w:rFonts w:ascii="Angsana New" w:hAnsi="Angsana New"/>
        <w:sz w:val="30"/>
        <w:szCs w:val="30"/>
      </w:rPr>
      <w:fldChar w:fldCharType="begin"/>
    </w:r>
    <w:r w:rsidRPr="009F42D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9F42D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9F42D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76236" w14:textId="77777777" w:rsidR="000B5059" w:rsidRPr="003921C6" w:rsidRDefault="000B5059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2CEF77E7" w14:textId="77777777" w:rsidR="000B5059" w:rsidRPr="002211E5" w:rsidRDefault="000B5059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B58F" w14:textId="50A91E37" w:rsidR="000B5059" w:rsidRPr="003921C6" w:rsidRDefault="000B5059" w:rsidP="00A13462">
    <w:pPr>
      <w:pStyle w:val="Footer"/>
      <w:framePr w:h="627" w:hRule="exact"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58292842" w14:textId="77777777" w:rsidR="000B5059" w:rsidRPr="002211E5" w:rsidRDefault="000B5059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87635" w14:textId="77777777" w:rsidR="00AD1CDB" w:rsidRDefault="00AD1CDB">
      <w:r>
        <w:separator/>
      </w:r>
    </w:p>
  </w:footnote>
  <w:footnote w:type="continuationSeparator" w:id="0">
    <w:p w14:paraId="18CBBB9F" w14:textId="77777777" w:rsidR="00AD1CDB" w:rsidRDefault="00AD1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2C3E3" w14:textId="77777777" w:rsidR="000B5059" w:rsidRDefault="000B50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50D19" w14:textId="77777777" w:rsidR="000B5059" w:rsidRPr="007D2544" w:rsidRDefault="000B5059" w:rsidP="000E34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079439A6" w14:textId="77777777" w:rsidR="000B5059" w:rsidRPr="007D2544" w:rsidRDefault="000B5059" w:rsidP="00103F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B16B443" w14:textId="0CC3E10A" w:rsidR="008B5DC4" w:rsidRPr="007D2544" w:rsidRDefault="008B5DC4" w:rsidP="008B5DC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</w:t>
    </w:r>
    <w:r w:rsidR="00E476A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130540">
      <w:rPr>
        <w:rFonts w:ascii="Angsana New" w:hAnsi="Angsana New" w:cs="Angsana New"/>
        <w:sz w:val="32"/>
        <w:szCs w:val="32"/>
        <w:lang w:bidi="th-TH"/>
      </w:rPr>
      <w:t>30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E476A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130540">
      <w:rPr>
        <w:rFonts w:ascii="Angsana New" w:hAnsi="Angsana New" w:cs="Angsana New"/>
        <w:sz w:val="32"/>
        <w:szCs w:val="32"/>
        <w:lang w:val="en-US" w:bidi="th-TH"/>
      </w:rPr>
      <w:t>25</w:t>
    </w:r>
    <w:r w:rsidRPr="00E96550">
      <w:rPr>
        <w:rFonts w:ascii="Angsana New" w:hAnsi="Angsana New" w:cs="Angsana New"/>
        <w:sz w:val="32"/>
        <w:szCs w:val="32"/>
        <w:lang w:bidi="th-TH"/>
      </w:rPr>
      <w:t>6</w:t>
    </w:r>
    <w:r w:rsidR="00925076">
      <w:rPr>
        <w:rFonts w:ascii="Angsana New" w:hAnsi="Angsana New" w:cs="Angsana New"/>
        <w:sz w:val="32"/>
        <w:szCs w:val="32"/>
        <w:lang w:bidi="th-TH"/>
      </w:rPr>
      <w:t>6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3BA1698" w14:textId="77777777" w:rsidR="000B5059" w:rsidRPr="00E476AB" w:rsidRDefault="000B5059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19E6D" w14:textId="77777777" w:rsidR="000B5059" w:rsidRDefault="000B50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AE189" w14:textId="77777777" w:rsidR="000B5059" w:rsidRPr="007D2544" w:rsidRDefault="000B5059" w:rsidP="000E34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5F4B2C8B" w14:textId="77777777" w:rsidR="000B5059" w:rsidRPr="007D2544" w:rsidRDefault="000B5059" w:rsidP="00103F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30E5455" w14:textId="25EC428F" w:rsidR="00AE6D10" w:rsidRPr="007D2544" w:rsidRDefault="00AE6D10" w:rsidP="00AE6D1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</w:t>
    </w:r>
    <w:r w:rsidR="006472F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130540">
      <w:rPr>
        <w:rFonts w:ascii="Angsana New" w:hAnsi="Angsana New" w:cs="Angsana New"/>
        <w:sz w:val="32"/>
        <w:szCs w:val="32"/>
        <w:lang w:bidi="th-TH"/>
      </w:rPr>
      <w:t>30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6472F7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130540">
      <w:rPr>
        <w:rFonts w:ascii="Angsana New" w:hAnsi="Angsana New" w:cs="Angsana New"/>
        <w:sz w:val="32"/>
        <w:szCs w:val="32"/>
        <w:lang w:val="en-US" w:bidi="th-TH"/>
      </w:rPr>
      <w:t>25</w:t>
    </w:r>
    <w:r w:rsidRPr="00E96550">
      <w:rPr>
        <w:rFonts w:ascii="Angsana New" w:hAnsi="Angsana New" w:cs="Angsana New"/>
        <w:sz w:val="32"/>
        <w:szCs w:val="32"/>
        <w:lang w:bidi="th-TH"/>
      </w:rPr>
      <w:t>6</w:t>
    </w:r>
    <w:r w:rsidR="00244FF0">
      <w:rPr>
        <w:rFonts w:ascii="Angsana New" w:hAnsi="Angsana New" w:cs="Angsana New"/>
        <w:sz w:val="32"/>
        <w:szCs w:val="32"/>
        <w:lang w:bidi="th-TH"/>
      </w:rPr>
      <w:t>6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1EF5B106" w14:textId="77777777" w:rsidR="000B5059" w:rsidRPr="00553987" w:rsidRDefault="000B5059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323DF" w14:textId="77777777" w:rsidR="000B5059" w:rsidRPr="007D2544" w:rsidRDefault="000B5059" w:rsidP="000E34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5263D3C3" w14:textId="77777777" w:rsidR="000B5059" w:rsidRPr="007D2544" w:rsidRDefault="000B5059" w:rsidP="00103F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3FAD82B" w14:textId="7B941462" w:rsidR="00AE6D10" w:rsidRPr="007D2544" w:rsidRDefault="00AE6D10" w:rsidP="00AE6D1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</w:t>
    </w:r>
    <w:r w:rsidR="00E21E7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130540">
      <w:rPr>
        <w:rFonts w:ascii="Angsana New" w:hAnsi="Angsana New" w:cs="Angsana New"/>
        <w:sz w:val="32"/>
        <w:szCs w:val="32"/>
        <w:lang w:bidi="th-TH"/>
      </w:rPr>
      <w:t>30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E21E7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130540">
      <w:rPr>
        <w:rFonts w:ascii="Angsana New" w:hAnsi="Angsana New" w:cs="Angsana New"/>
        <w:sz w:val="32"/>
        <w:szCs w:val="32"/>
        <w:lang w:val="en-US" w:bidi="th-TH"/>
      </w:rPr>
      <w:t>25</w:t>
    </w:r>
    <w:r w:rsidRPr="00E96550">
      <w:rPr>
        <w:rFonts w:ascii="Angsana New" w:hAnsi="Angsana New" w:cs="Angsana New"/>
        <w:sz w:val="32"/>
        <w:szCs w:val="32"/>
        <w:lang w:bidi="th-TH"/>
      </w:rPr>
      <w:t>6</w:t>
    </w:r>
    <w:r w:rsidR="00244FF0">
      <w:rPr>
        <w:rFonts w:ascii="Angsana New" w:hAnsi="Angsana New" w:cs="Angsana New"/>
        <w:sz w:val="32"/>
        <w:szCs w:val="32"/>
        <w:lang w:bidi="th-TH"/>
      </w:rPr>
      <w:t>6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BC3F189" w14:textId="77777777" w:rsidR="000B5059" w:rsidRPr="00553987" w:rsidRDefault="000B5059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3E7B36E5"/>
    <w:multiLevelType w:val="multilevel"/>
    <w:tmpl w:val="FF6C6FEA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6" w15:restartNumberingAfterBreak="0">
    <w:nsid w:val="6FA54E1C"/>
    <w:multiLevelType w:val="hybridMultilevel"/>
    <w:tmpl w:val="ECEA5B9E"/>
    <w:lvl w:ilvl="0" w:tplc="FEC0A4B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05750535">
    <w:abstractNumId w:val="6"/>
  </w:num>
  <w:num w:numId="2" w16cid:durableId="1043485430">
    <w:abstractNumId w:val="5"/>
  </w:num>
  <w:num w:numId="3" w16cid:durableId="1435638403">
    <w:abstractNumId w:val="9"/>
  </w:num>
  <w:num w:numId="4" w16cid:durableId="726227134">
    <w:abstractNumId w:val="7"/>
  </w:num>
  <w:num w:numId="5" w16cid:durableId="630211402">
    <w:abstractNumId w:val="8"/>
  </w:num>
  <w:num w:numId="6" w16cid:durableId="1528521738">
    <w:abstractNumId w:val="3"/>
  </w:num>
  <w:num w:numId="7" w16cid:durableId="1120227859">
    <w:abstractNumId w:val="2"/>
  </w:num>
  <w:num w:numId="8" w16cid:durableId="139033796">
    <w:abstractNumId w:val="0"/>
  </w:num>
  <w:num w:numId="9" w16cid:durableId="1621256352">
    <w:abstractNumId w:val="1"/>
  </w:num>
  <w:num w:numId="10" w16cid:durableId="1290821836">
    <w:abstractNumId w:val="4"/>
  </w:num>
  <w:num w:numId="11" w16cid:durableId="1876191511">
    <w:abstractNumId w:val="12"/>
  </w:num>
  <w:num w:numId="12" w16cid:durableId="1045374481">
    <w:abstractNumId w:val="10"/>
  </w:num>
  <w:num w:numId="13" w16cid:durableId="1225414035">
    <w:abstractNumId w:val="15"/>
  </w:num>
  <w:num w:numId="14" w16cid:durableId="732242359">
    <w:abstractNumId w:val="11"/>
  </w:num>
  <w:num w:numId="15" w16cid:durableId="1456873455">
    <w:abstractNumId w:val="14"/>
  </w:num>
  <w:num w:numId="16" w16cid:durableId="1780291244">
    <w:abstractNumId w:val="13"/>
  </w:num>
  <w:num w:numId="17" w16cid:durableId="925654065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5B2"/>
    <w:rsid w:val="000008ED"/>
    <w:rsid w:val="0000105A"/>
    <w:rsid w:val="000014A4"/>
    <w:rsid w:val="000014E1"/>
    <w:rsid w:val="00001B7D"/>
    <w:rsid w:val="000020BB"/>
    <w:rsid w:val="000033A5"/>
    <w:rsid w:val="000033DA"/>
    <w:rsid w:val="00003F5A"/>
    <w:rsid w:val="00004E56"/>
    <w:rsid w:val="0000575E"/>
    <w:rsid w:val="00005DEA"/>
    <w:rsid w:val="00005E68"/>
    <w:rsid w:val="00005F0F"/>
    <w:rsid w:val="000063D7"/>
    <w:rsid w:val="00007183"/>
    <w:rsid w:val="00007518"/>
    <w:rsid w:val="00007594"/>
    <w:rsid w:val="0000765E"/>
    <w:rsid w:val="000076E1"/>
    <w:rsid w:val="00007AE6"/>
    <w:rsid w:val="00010453"/>
    <w:rsid w:val="0001117E"/>
    <w:rsid w:val="0001145F"/>
    <w:rsid w:val="0001161E"/>
    <w:rsid w:val="00011691"/>
    <w:rsid w:val="0001266A"/>
    <w:rsid w:val="00012C8D"/>
    <w:rsid w:val="00013C85"/>
    <w:rsid w:val="00013C88"/>
    <w:rsid w:val="00014641"/>
    <w:rsid w:val="00015111"/>
    <w:rsid w:val="0001542F"/>
    <w:rsid w:val="00015FFC"/>
    <w:rsid w:val="000165CC"/>
    <w:rsid w:val="00016A2D"/>
    <w:rsid w:val="000172C6"/>
    <w:rsid w:val="000173E3"/>
    <w:rsid w:val="00017A03"/>
    <w:rsid w:val="00020121"/>
    <w:rsid w:val="00020682"/>
    <w:rsid w:val="00020A8B"/>
    <w:rsid w:val="00020A99"/>
    <w:rsid w:val="00020C5E"/>
    <w:rsid w:val="000211C7"/>
    <w:rsid w:val="00021306"/>
    <w:rsid w:val="00021631"/>
    <w:rsid w:val="00021989"/>
    <w:rsid w:val="00021A20"/>
    <w:rsid w:val="00021DF4"/>
    <w:rsid w:val="00021E4C"/>
    <w:rsid w:val="000223D0"/>
    <w:rsid w:val="00022462"/>
    <w:rsid w:val="0002289E"/>
    <w:rsid w:val="00022DB4"/>
    <w:rsid w:val="00023600"/>
    <w:rsid w:val="0002380C"/>
    <w:rsid w:val="0002451D"/>
    <w:rsid w:val="000248FD"/>
    <w:rsid w:val="00024925"/>
    <w:rsid w:val="00025074"/>
    <w:rsid w:val="00025610"/>
    <w:rsid w:val="00025849"/>
    <w:rsid w:val="00025B4E"/>
    <w:rsid w:val="00025C60"/>
    <w:rsid w:val="00025C74"/>
    <w:rsid w:val="000263BE"/>
    <w:rsid w:val="00026559"/>
    <w:rsid w:val="00026817"/>
    <w:rsid w:val="0002739C"/>
    <w:rsid w:val="00027746"/>
    <w:rsid w:val="00027810"/>
    <w:rsid w:val="000278FA"/>
    <w:rsid w:val="00027932"/>
    <w:rsid w:val="00027D09"/>
    <w:rsid w:val="00027D81"/>
    <w:rsid w:val="00030019"/>
    <w:rsid w:val="0003001A"/>
    <w:rsid w:val="000305FC"/>
    <w:rsid w:val="00030F26"/>
    <w:rsid w:val="000314D4"/>
    <w:rsid w:val="0003192A"/>
    <w:rsid w:val="00031C52"/>
    <w:rsid w:val="000327D3"/>
    <w:rsid w:val="00032B3C"/>
    <w:rsid w:val="000341B1"/>
    <w:rsid w:val="00034825"/>
    <w:rsid w:val="00034948"/>
    <w:rsid w:val="00034970"/>
    <w:rsid w:val="00034B71"/>
    <w:rsid w:val="00035069"/>
    <w:rsid w:val="000350A1"/>
    <w:rsid w:val="0003530B"/>
    <w:rsid w:val="00035370"/>
    <w:rsid w:val="000355F0"/>
    <w:rsid w:val="00035FF2"/>
    <w:rsid w:val="000365BE"/>
    <w:rsid w:val="000369BA"/>
    <w:rsid w:val="0003781C"/>
    <w:rsid w:val="00037DFB"/>
    <w:rsid w:val="00040496"/>
    <w:rsid w:val="00040685"/>
    <w:rsid w:val="00040C22"/>
    <w:rsid w:val="00040DBA"/>
    <w:rsid w:val="000419B3"/>
    <w:rsid w:val="00042C9A"/>
    <w:rsid w:val="00043818"/>
    <w:rsid w:val="000504CE"/>
    <w:rsid w:val="000517AF"/>
    <w:rsid w:val="0005194B"/>
    <w:rsid w:val="00051A49"/>
    <w:rsid w:val="00051D4B"/>
    <w:rsid w:val="000522F7"/>
    <w:rsid w:val="00052667"/>
    <w:rsid w:val="00052946"/>
    <w:rsid w:val="0005303C"/>
    <w:rsid w:val="0005354C"/>
    <w:rsid w:val="00054338"/>
    <w:rsid w:val="00055176"/>
    <w:rsid w:val="000551D1"/>
    <w:rsid w:val="00055D98"/>
    <w:rsid w:val="00056AD3"/>
    <w:rsid w:val="00056C49"/>
    <w:rsid w:val="00057A71"/>
    <w:rsid w:val="00057BA8"/>
    <w:rsid w:val="00057EE8"/>
    <w:rsid w:val="00057F1B"/>
    <w:rsid w:val="00060897"/>
    <w:rsid w:val="000609EB"/>
    <w:rsid w:val="000615AB"/>
    <w:rsid w:val="000619F8"/>
    <w:rsid w:val="00061B30"/>
    <w:rsid w:val="00061B7D"/>
    <w:rsid w:val="00061F4D"/>
    <w:rsid w:val="00062F66"/>
    <w:rsid w:val="00062FE1"/>
    <w:rsid w:val="00064001"/>
    <w:rsid w:val="000643FA"/>
    <w:rsid w:val="00064B9A"/>
    <w:rsid w:val="00064DA0"/>
    <w:rsid w:val="00064E49"/>
    <w:rsid w:val="00064FD7"/>
    <w:rsid w:val="00065CBA"/>
    <w:rsid w:val="00065D11"/>
    <w:rsid w:val="00065E70"/>
    <w:rsid w:val="00070281"/>
    <w:rsid w:val="00070976"/>
    <w:rsid w:val="00070FC7"/>
    <w:rsid w:val="000712AD"/>
    <w:rsid w:val="0007163F"/>
    <w:rsid w:val="00071998"/>
    <w:rsid w:val="00071C3B"/>
    <w:rsid w:val="00071C51"/>
    <w:rsid w:val="00071E2C"/>
    <w:rsid w:val="00071E94"/>
    <w:rsid w:val="000722A3"/>
    <w:rsid w:val="00072536"/>
    <w:rsid w:val="000727D5"/>
    <w:rsid w:val="00072BFE"/>
    <w:rsid w:val="00073D22"/>
    <w:rsid w:val="00073E9F"/>
    <w:rsid w:val="00073F54"/>
    <w:rsid w:val="000755A3"/>
    <w:rsid w:val="00076696"/>
    <w:rsid w:val="00076FBC"/>
    <w:rsid w:val="00077073"/>
    <w:rsid w:val="000770EB"/>
    <w:rsid w:val="0007771C"/>
    <w:rsid w:val="00077E45"/>
    <w:rsid w:val="00077F49"/>
    <w:rsid w:val="00080EAE"/>
    <w:rsid w:val="000811C8"/>
    <w:rsid w:val="0008128E"/>
    <w:rsid w:val="000812CF"/>
    <w:rsid w:val="0008199D"/>
    <w:rsid w:val="000822EB"/>
    <w:rsid w:val="0008244E"/>
    <w:rsid w:val="00082E76"/>
    <w:rsid w:val="00083052"/>
    <w:rsid w:val="0008359B"/>
    <w:rsid w:val="000844ED"/>
    <w:rsid w:val="00084D93"/>
    <w:rsid w:val="000851D7"/>
    <w:rsid w:val="0008547B"/>
    <w:rsid w:val="00086595"/>
    <w:rsid w:val="00086DCE"/>
    <w:rsid w:val="00087201"/>
    <w:rsid w:val="00087BAF"/>
    <w:rsid w:val="00087F72"/>
    <w:rsid w:val="00090254"/>
    <w:rsid w:val="00090C95"/>
    <w:rsid w:val="00091463"/>
    <w:rsid w:val="00091BCB"/>
    <w:rsid w:val="00092FC7"/>
    <w:rsid w:val="000930FF"/>
    <w:rsid w:val="000936DB"/>
    <w:rsid w:val="000936DE"/>
    <w:rsid w:val="00094F53"/>
    <w:rsid w:val="0009522F"/>
    <w:rsid w:val="000954A7"/>
    <w:rsid w:val="0009626A"/>
    <w:rsid w:val="00096725"/>
    <w:rsid w:val="00096807"/>
    <w:rsid w:val="00096A9A"/>
    <w:rsid w:val="00096D0C"/>
    <w:rsid w:val="00097541"/>
    <w:rsid w:val="00097669"/>
    <w:rsid w:val="00097B92"/>
    <w:rsid w:val="00097C58"/>
    <w:rsid w:val="00097F77"/>
    <w:rsid w:val="00097F94"/>
    <w:rsid w:val="000A01C3"/>
    <w:rsid w:val="000A086F"/>
    <w:rsid w:val="000A0CF4"/>
    <w:rsid w:val="000A1134"/>
    <w:rsid w:val="000A1475"/>
    <w:rsid w:val="000A23CE"/>
    <w:rsid w:val="000A2940"/>
    <w:rsid w:val="000A2C94"/>
    <w:rsid w:val="000A2E38"/>
    <w:rsid w:val="000A3231"/>
    <w:rsid w:val="000A3565"/>
    <w:rsid w:val="000A5B6E"/>
    <w:rsid w:val="000A5DC6"/>
    <w:rsid w:val="000A6291"/>
    <w:rsid w:val="000A6652"/>
    <w:rsid w:val="000A6A04"/>
    <w:rsid w:val="000A7108"/>
    <w:rsid w:val="000A724F"/>
    <w:rsid w:val="000A7CA1"/>
    <w:rsid w:val="000A7DA2"/>
    <w:rsid w:val="000B07BB"/>
    <w:rsid w:val="000B19A5"/>
    <w:rsid w:val="000B223E"/>
    <w:rsid w:val="000B3379"/>
    <w:rsid w:val="000B3CCF"/>
    <w:rsid w:val="000B3F47"/>
    <w:rsid w:val="000B406B"/>
    <w:rsid w:val="000B4817"/>
    <w:rsid w:val="000B500A"/>
    <w:rsid w:val="000B5059"/>
    <w:rsid w:val="000B55E3"/>
    <w:rsid w:val="000B572F"/>
    <w:rsid w:val="000B5A91"/>
    <w:rsid w:val="000B5D2C"/>
    <w:rsid w:val="000B64A9"/>
    <w:rsid w:val="000B719C"/>
    <w:rsid w:val="000B728F"/>
    <w:rsid w:val="000B7942"/>
    <w:rsid w:val="000B7BEA"/>
    <w:rsid w:val="000B7D4F"/>
    <w:rsid w:val="000B7DF9"/>
    <w:rsid w:val="000C1AA2"/>
    <w:rsid w:val="000C1B1A"/>
    <w:rsid w:val="000C201C"/>
    <w:rsid w:val="000C29F7"/>
    <w:rsid w:val="000C32A7"/>
    <w:rsid w:val="000C47D4"/>
    <w:rsid w:val="000C4A2E"/>
    <w:rsid w:val="000C4AB0"/>
    <w:rsid w:val="000C4C9E"/>
    <w:rsid w:val="000C50D0"/>
    <w:rsid w:val="000C5674"/>
    <w:rsid w:val="000C5C6B"/>
    <w:rsid w:val="000C60D3"/>
    <w:rsid w:val="000C60D6"/>
    <w:rsid w:val="000C67A6"/>
    <w:rsid w:val="000C69AA"/>
    <w:rsid w:val="000C6A52"/>
    <w:rsid w:val="000C6B66"/>
    <w:rsid w:val="000C6EE9"/>
    <w:rsid w:val="000C704C"/>
    <w:rsid w:val="000C75EB"/>
    <w:rsid w:val="000C75FF"/>
    <w:rsid w:val="000C78F5"/>
    <w:rsid w:val="000C7A0E"/>
    <w:rsid w:val="000C7B2D"/>
    <w:rsid w:val="000C7BF9"/>
    <w:rsid w:val="000C7C89"/>
    <w:rsid w:val="000D0028"/>
    <w:rsid w:val="000D00C4"/>
    <w:rsid w:val="000D0188"/>
    <w:rsid w:val="000D0212"/>
    <w:rsid w:val="000D07D7"/>
    <w:rsid w:val="000D0CA9"/>
    <w:rsid w:val="000D0EA5"/>
    <w:rsid w:val="000D14DB"/>
    <w:rsid w:val="000D173C"/>
    <w:rsid w:val="000D23F3"/>
    <w:rsid w:val="000D2812"/>
    <w:rsid w:val="000D2FF6"/>
    <w:rsid w:val="000D34CB"/>
    <w:rsid w:val="000D37D0"/>
    <w:rsid w:val="000D3815"/>
    <w:rsid w:val="000D39B8"/>
    <w:rsid w:val="000D4491"/>
    <w:rsid w:val="000D4D5F"/>
    <w:rsid w:val="000D5212"/>
    <w:rsid w:val="000D5668"/>
    <w:rsid w:val="000D57B0"/>
    <w:rsid w:val="000D5CC2"/>
    <w:rsid w:val="000D60D6"/>
    <w:rsid w:val="000D66BD"/>
    <w:rsid w:val="000D6AD0"/>
    <w:rsid w:val="000D6B0A"/>
    <w:rsid w:val="000D6E7B"/>
    <w:rsid w:val="000D734A"/>
    <w:rsid w:val="000D7FAC"/>
    <w:rsid w:val="000E06C9"/>
    <w:rsid w:val="000E0F6E"/>
    <w:rsid w:val="000E12AC"/>
    <w:rsid w:val="000E24B3"/>
    <w:rsid w:val="000E328B"/>
    <w:rsid w:val="000E34F7"/>
    <w:rsid w:val="000E3938"/>
    <w:rsid w:val="000E4168"/>
    <w:rsid w:val="000E45D7"/>
    <w:rsid w:val="000E4E79"/>
    <w:rsid w:val="000E4F11"/>
    <w:rsid w:val="000E52DB"/>
    <w:rsid w:val="000E5506"/>
    <w:rsid w:val="000E5B69"/>
    <w:rsid w:val="000E62C1"/>
    <w:rsid w:val="000E62C2"/>
    <w:rsid w:val="000E7734"/>
    <w:rsid w:val="000E7AB1"/>
    <w:rsid w:val="000F08B8"/>
    <w:rsid w:val="000F1036"/>
    <w:rsid w:val="000F1368"/>
    <w:rsid w:val="000F1F71"/>
    <w:rsid w:val="000F1FC7"/>
    <w:rsid w:val="000F2101"/>
    <w:rsid w:val="000F28A6"/>
    <w:rsid w:val="000F2F21"/>
    <w:rsid w:val="000F4C16"/>
    <w:rsid w:val="000F4CC6"/>
    <w:rsid w:val="000F5406"/>
    <w:rsid w:val="000F546E"/>
    <w:rsid w:val="000F596A"/>
    <w:rsid w:val="000F5CE8"/>
    <w:rsid w:val="000F5D2C"/>
    <w:rsid w:val="000F607B"/>
    <w:rsid w:val="000F60B9"/>
    <w:rsid w:val="000F67AF"/>
    <w:rsid w:val="000F6D7A"/>
    <w:rsid w:val="000F7006"/>
    <w:rsid w:val="000F71E9"/>
    <w:rsid w:val="001002A2"/>
    <w:rsid w:val="00100A0B"/>
    <w:rsid w:val="00100E11"/>
    <w:rsid w:val="00100F63"/>
    <w:rsid w:val="00101388"/>
    <w:rsid w:val="00101536"/>
    <w:rsid w:val="0010157F"/>
    <w:rsid w:val="00101BE2"/>
    <w:rsid w:val="00101DC3"/>
    <w:rsid w:val="001028A8"/>
    <w:rsid w:val="0010292E"/>
    <w:rsid w:val="00103ED1"/>
    <w:rsid w:val="00103F2B"/>
    <w:rsid w:val="00103FEA"/>
    <w:rsid w:val="00104076"/>
    <w:rsid w:val="0010442C"/>
    <w:rsid w:val="001046DB"/>
    <w:rsid w:val="0010493E"/>
    <w:rsid w:val="00104C90"/>
    <w:rsid w:val="001054F6"/>
    <w:rsid w:val="00105671"/>
    <w:rsid w:val="001056D2"/>
    <w:rsid w:val="00106046"/>
    <w:rsid w:val="00106084"/>
    <w:rsid w:val="001060E9"/>
    <w:rsid w:val="0010619C"/>
    <w:rsid w:val="0010657A"/>
    <w:rsid w:val="00107222"/>
    <w:rsid w:val="00107942"/>
    <w:rsid w:val="00111265"/>
    <w:rsid w:val="00111460"/>
    <w:rsid w:val="001118F6"/>
    <w:rsid w:val="00111FF7"/>
    <w:rsid w:val="001121C7"/>
    <w:rsid w:val="0011247B"/>
    <w:rsid w:val="00112691"/>
    <w:rsid w:val="00112B8F"/>
    <w:rsid w:val="00112E62"/>
    <w:rsid w:val="00112F4E"/>
    <w:rsid w:val="0011383A"/>
    <w:rsid w:val="00113A84"/>
    <w:rsid w:val="00113E8B"/>
    <w:rsid w:val="00113FD2"/>
    <w:rsid w:val="001142A2"/>
    <w:rsid w:val="001143AF"/>
    <w:rsid w:val="00115A50"/>
    <w:rsid w:val="00115DEE"/>
    <w:rsid w:val="00116512"/>
    <w:rsid w:val="00116554"/>
    <w:rsid w:val="00116569"/>
    <w:rsid w:val="00117795"/>
    <w:rsid w:val="0011798F"/>
    <w:rsid w:val="001179A3"/>
    <w:rsid w:val="00120875"/>
    <w:rsid w:val="00120DE3"/>
    <w:rsid w:val="0012163B"/>
    <w:rsid w:val="00121C8C"/>
    <w:rsid w:val="00121CF2"/>
    <w:rsid w:val="00121F79"/>
    <w:rsid w:val="00123965"/>
    <w:rsid w:val="0012396E"/>
    <w:rsid w:val="0012404C"/>
    <w:rsid w:val="00124197"/>
    <w:rsid w:val="001247C1"/>
    <w:rsid w:val="001249D4"/>
    <w:rsid w:val="00124C67"/>
    <w:rsid w:val="00124D74"/>
    <w:rsid w:val="00125357"/>
    <w:rsid w:val="00125580"/>
    <w:rsid w:val="0012585B"/>
    <w:rsid w:val="00126C1B"/>
    <w:rsid w:val="00127B20"/>
    <w:rsid w:val="00127B59"/>
    <w:rsid w:val="00130540"/>
    <w:rsid w:val="00131538"/>
    <w:rsid w:val="00131A5B"/>
    <w:rsid w:val="00131C62"/>
    <w:rsid w:val="00132058"/>
    <w:rsid w:val="00132579"/>
    <w:rsid w:val="00132790"/>
    <w:rsid w:val="0013284B"/>
    <w:rsid w:val="00132B98"/>
    <w:rsid w:val="00133494"/>
    <w:rsid w:val="001334AB"/>
    <w:rsid w:val="0013401B"/>
    <w:rsid w:val="001341CE"/>
    <w:rsid w:val="00134A18"/>
    <w:rsid w:val="00134B07"/>
    <w:rsid w:val="001357EF"/>
    <w:rsid w:val="0013649A"/>
    <w:rsid w:val="00136539"/>
    <w:rsid w:val="00137386"/>
    <w:rsid w:val="00140012"/>
    <w:rsid w:val="001404D4"/>
    <w:rsid w:val="0014220E"/>
    <w:rsid w:val="00142554"/>
    <w:rsid w:val="00142C4D"/>
    <w:rsid w:val="00142D4C"/>
    <w:rsid w:val="00143254"/>
    <w:rsid w:val="0014333D"/>
    <w:rsid w:val="0014348D"/>
    <w:rsid w:val="00144925"/>
    <w:rsid w:val="00144AD1"/>
    <w:rsid w:val="00144AE3"/>
    <w:rsid w:val="00144B46"/>
    <w:rsid w:val="00144D50"/>
    <w:rsid w:val="00144F82"/>
    <w:rsid w:val="00145926"/>
    <w:rsid w:val="00145DE7"/>
    <w:rsid w:val="00145ECC"/>
    <w:rsid w:val="001461F4"/>
    <w:rsid w:val="00146A5B"/>
    <w:rsid w:val="00146B69"/>
    <w:rsid w:val="00147790"/>
    <w:rsid w:val="00147A9B"/>
    <w:rsid w:val="00147EFE"/>
    <w:rsid w:val="00151D23"/>
    <w:rsid w:val="00151E6E"/>
    <w:rsid w:val="0015275D"/>
    <w:rsid w:val="00152BF0"/>
    <w:rsid w:val="00152BF4"/>
    <w:rsid w:val="00152EBD"/>
    <w:rsid w:val="00154046"/>
    <w:rsid w:val="001541ED"/>
    <w:rsid w:val="00154AF0"/>
    <w:rsid w:val="00154F59"/>
    <w:rsid w:val="00155095"/>
    <w:rsid w:val="00155876"/>
    <w:rsid w:val="00155B99"/>
    <w:rsid w:val="00156202"/>
    <w:rsid w:val="0015620F"/>
    <w:rsid w:val="00156DF4"/>
    <w:rsid w:val="00156FD5"/>
    <w:rsid w:val="00157099"/>
    <w:rsid w:val="00157470"/>
    <w:rsid w:val="00157A13"/>
    <w:rsid w:val="001607EA"/>
    <w:rsid w:val="001609FC"/>
    <w:rsid w:val="00161819"/>
    <w:rsid w:val="00161E96"/>
    <w:rsid w:val="00162039"/>
    <w:rsid w:val="00162B94"/>
    <w:rsid w:val="00162E6A"/>
    <w:rsid w:val="00162F88"/>
    <w:rsid w:val="00164215"/>
    <w:rsid w:val="001651BB"/>
    <w:rsid w:val="00165366"/>
    <w:rsid w:val="00165545"/>
    <w:rsid w:val="00166194"/>
    <w:rsid w:val="0016628A"/>
    <w:rsid w:val="00167109"/>
    <w:rsid w:val="00167112"/>
    <w:rsid w:val="00167A99"/>
    <w:rsid w:val="00167F0F"/>
    <w:rsid w:val="0017018D"/>
    <w:rsid w:val="001703A3"/>
    <w:rsid w:val="00171165"/>
    <w:rsid w:val="001712AA"/>
    <w:rsid w:val="0017148E"/>
    <w:rsid w:val="001714E3"/>
    <w:rsid w:val="00171AC1"/>
    <w:rsid w:val="001724B3"/>
    <w:rsid w:val="00172AB8"/>
    <w:rsid w:val="00172B23"/>
    <w:rsid w:val="00172FAB"/>
    <w:rsid w:val="00173342"/>
    <w:rsid w:val="00173563"/>
    <w:rsid w:val="001736C5"/>
    <w:rsid w:val="001742FE"/>
    <w:rsid w:val="00175266"/>
    <w:rsid w:val="00175345"/>
    <w:rsid w:val="001757BB"/>
    <w:rsid w:val="00176392"/>
    <w:rsid w:val="00176841"/>
    <w:rsid w:val="00176E4F"/>
    <w:rsid w:val="00176E9F"/>
    <w:rsid w:val="001775AF"/>
    <w:rsid w:val="00177B15"/>
    <w:rsid w:val="001802DC"/>
    <w:rsid w:val="00180CC5"/>
    <w:rsid w:val="00180DA4"/>
    <w:rsid w:val="00181BD0"/>
    <w:rsid w:val="00181C37"/>
    <w:rsid w:val="00181F17"/>
    <w:rsid w:val="0018209D"/>
    <w:rsid w:val="00182D9D"/>
    <w:rsid w:val="00182DC4"/>
    <w:rsid w:val="00183390"/>
    <w:rsid w:val="0018372D"/>
    <w:rsid w:val="00183782"/>
    <w:rsid w:val="001837A5"/>
    <w:rsid w:val="00183828"/>
    <w:rsid w:val="00183D3E"/>
    <w:rsid w:val="00184182"/>
    <w:rsid w:val="00184DB2"/>
    <w:rsid w:val="00185518"/>
    <w:rsid w:val="0018565B"/>
    <w:rsid w:val="00185820"/>
    <w:rsid w:val="00186DAC"/>
    <w:rsid w:val="00186F56"/>
    <w:rsid w:val="0018726C"/>
    <w:rsid w:val="0018730A"/>
    <w:rsid w:val="0018774E"/>
    <w:rsid w:val="001879C4"/>
    <w:rsid w:val="00187D73"/>
    <w:rsid w:val="00187DE8"/>
    <w:rsid w:val="00187FFC"/>
    <w:rsid w:val="001903D9"/>
    <w:rsid w:val="001904B2"/>
    <w:rsid w:val="00190C47"/>
    <w:rsid w:val="0019111E"/>
    <w:rsid w:val="001912C4"/>
    <w:rsid w:val="001917BD"/>
    <w:rsid w:val="00191B7A"/>
    <w:rsid w:val="001922B5"/>
    <w:rsid w:val="001925C6"/>
    <w:rsid w:val="00192633"/>
    <w:rsid w:val="00192832"/>
    <w:rsid w:val="001928AB"/>
    <w:rsid w:val="00192CB0"/>
    <w:rsid w:val="0019436C"/>
    <w:rsid w:val="001949D9"/>
    <w:rsid w:val="001959AC"/>
    <w:rsid w:val="00195B5B"/>
    <w:rsid w:val="00196119"/>
    <w:rsid w:val="001964B0"/>
    <w:rsid w:val="00196AD4"/>
    <w:rsid w:val="00196EDB"/>
    <w:rsid w:val="0019779D"/>
    <w:rsid w:val="00197A85"/>
    <w:rsid w:val="001A0584"/>
    <w:rsid w:val="001A0A37"/>
    <w:rsid w:val="001A0C73"/>
    <w:rsid w:val="001A0CF6"/>
    <w:rsid w:val="001A164E"/>
    <w:rsid w:val="001A188C"/>
    <w:rsid w:val="001A1E8D"/>
    <w:rsid w:val="001A1FC6"/>
    <w:rsid w:val="001A20FC"/>
    <w:rsid w:val="001A2641"/>
    <w:rsid w:val="001A2815"/>
    <w:rsid w:val="001A2B82"/>
    <w:rsid w:val="001A30F1"/>
    <w:rsid w:val="001A3D66"/>
    <w:rsid w:val="001A4046"/>
    <w:rsid w:val="001A40F4"/>
    <w:rsid w:val="001A4B6B"/>
    <w:rsid w:val="001A5163"/>
    <w:rsid w:val="001A5C08"/>
    <w:rsid w:val="001A5C26"/>
    <w:rsid w:val="001A6231"/>
    <w:rsid w:val="001A6E4B"/>
    <w:rsid w:val="001A7495"/>
    <w:rsid w:val="001A78E2"/>
    <w:rsid w:val="001B00F0"/>
    <w:rsid w:val="001B05C4"/>
    <w:rsid w:val="001B0872"/>
    <w:rsid w:val="001B1247"/>
    <w:rsid w:val="001B3309"/>
    <w:rsid w:val="001B3318"/>
    <w:rsid w:val="001B334D"/>
    <w:rsid w:val="001B3930"/>
    <w:rsid w:val="001B41DA"/>
    <w:rsid w:val="001B46CB"/>
    <w:rsid w:val="001B493A"/>
    <w:rsid w:val="001B5173"/>
    <w:rsid w:val="001B5ED4"/>
    <w:rsid w:val="001B5F8B"/>
    <w:rsid w:val="001B60FC"/>
    <w:rsid w:val="001B6739"/>
    <w:rsid w:val="001B6A1A"/>
    <w:rsid w:val="001B6BC2"/>
    <w:rsid w:val="001B72BA"/>
    <w:rsid w:val="001B774B"/>
    <w:rsid w:val="001C0251"/>
    <w:rsid w:val="001C0688"/>
    <w:rsid w:val="001C179B"/>
    <w:rsid w:val="001C19AF"/>
    <w:rsid w:val="001C1BD1"/>
    <w:rsid w:val="001C1C41"/>
    <w:rsid w:val="001C1E69"/>
    <w:rsid w:val="001C2E18"/>
    <w:rsid w:val="001C2FB8"/>
    <w:rsid w:val="001C3740"/>
    <w:rsid w:val="001C3986"/>
    <w:rsid w:val="001C4076"/>
    <w:rsid w:val="001C423D"/>
    <w:rsid w:val="001C44EC"/>
    <w:rsid w:val="001C451C"/>
    <w:rsid w:val="001C46FE"/>
    <w:rsid w:val="001C5415"/>
    <w:rsid w:val="001C576B"/>
    <w:rsid w:val="001C58AB"/>
    <w:rsid w:val="001C5B93"/>
    <w:rsid w:val="001C5C1C"/>
    <w:rsid w:val="001C5E48"/>
    <w:rsid w:val="001C5F5B"/>
    <w:rsid w:val="001C66AB"/>
    <w:rsid w:val="001C6A8A"/>
    <w:rsid w:val="001C6C9D"/>
    <w:rsid w:val="001C6D1C"/>
    <w:rsid w:val="001C7668"/>
    <w:rsid w:val="001D04C0"/>
    <w:rsid w:val="001D07D4"/>
    <w:rsid w:val="001D0E2B"/>
    <w:rsid w:val="001D16EE"/>
    <w:rsid w:val="001D235B"/>
    <w:rsid w:val="001D34C0"/>
    <w:rsid w:val="001D3826"/>
    <w:rsid w:val="001D3D58"/>
    <w:rsid w:val="001D41D3"/>
    <w:rsid w:val="001D4306"/>
    <w:rsid w:val="001D4329"/>
    <w:rsid w:val="001D45BC"/>
    <w:rsid w:val="001D48DE"/>
    <w:rsid w:val="001D4CCC"/>
    <w:rsid w:val="001D507A"/>
    <w:rsid w:val="001D58A3"/>
    <w:rsid w:val="001D5CE0"/>
    <w:rsid w:val="001D6489"/>
    <w:rsid w:val="001D650D"/>
    <w:rsid w:val="001D6817"/>
    <w:rsid w:val="001D7B15"/>
    <w:rsid w:val="001D7BF7"/>
    <w:rsid w:val="001E009A"/>
    <w:rsid w:val="001E0498"/>
    <w:rsid w:val="001E0BE0"/>
    <w:rsid w:val="001E0C48"/>
    <w:rsid w:val="001E12E2"/>
    <w:rsid w:val="001E1EB7"/>
    <w:rsid w:val="001E2E68"/>
    <w:rsid w:val="001E2FB0"/>
    <w:rsid w:val="001E3213"/>
    <w:rsid w:val="001E326F"/>
    <w:rsid w:val="001E3852"/>
    <w:rsid w:val="001E3DAE"/>
    <w:rsid w:val="001E42D8"/>
    <w:rsid w:val="001E4732"/>
    <w:rsid w:val="001E537E"/>
    <w:rsid w:val="001E5513"/>
    <w:rsid w:val="001E5B19"/>
    <w:rsid w:val="001E5DFF"/>
    <w:rsid w:val="001E5EBE"/>
    <w:rsid w:val="001E62E1"/>
    <w:rsid w:val="001E685F"/>
    <w:rsid w:val="001E7527"/>
    <w:rsid w:val="001E77B8"/>
    <w:rsid w:val="001E7B52"/>
    <w:rsid w:val="001E7D04"/>
    <w:rsid w:val="001F0662"/>
    <w:rsid w:val="001F06C1"/>
    <w:rsid w:val="001F0B1D"/>
    <w:rsid w:val="001F0C1D"/>
    <w:rsid w:val="001F0E98"/>
    <w:rsid w:val="001F11D0"/>
    <w:rsid w:val="001F15D9"/>
    <w:rsid w:val="001F1A3D"/>
    <w:rsid w:val="001F2029"/>
    <w:rsid w:val="001F2BB8"/>
    <w:rsid w:val="001F2FE8"/>
    <w:rsid w:val="001F319E"/>
    <w:rsid w:val="001F36EE"/>
    <w:rsid w:val="001F381B"/>
    <w:rsid w:val="001F39F3"/>
    <w:rsid w:val="001F3A25"/>
    <w:rsid w:val="001F543C"/>
    <w:rsid w:val="001F59C1"/>
    <w:rsid w:val="001F5C64"/>
    <w:rsid w:val="001F6357"/>
    <w:rsid w:val="001F6F38"/>
    <w:rsid w:val="001F74D5"/>
    <w:rsid w:val="0020060A"/>
    <w:rsid w:val="00200B83"/>
    <w:rsid w:val="00200DD2"/>
    <w:rsid w:val="00201DDD"/>
    <w:rsid w:val="00202591"/>
    <w:rsid w:val="002027C6"/>
    <w:rsid w:val="002033CD"/>
    <w:rsid w:val="00203B74"/>
    <w:rsid w:val="00204115"/>
    <w:rsid w:val="00204158"/>
    <w:rsid w:val="002046AD"/>
    <w:rsid w:val="00204E3B"/>
    <w:rsid w:val="002050E1"/>
    <w:rsid w:val="00205541"/>
    <w:rsid w:val="00205E00"/>
    <w:rsid w:val="00205ECB"/>
    <w:rsid w:val="00206AE4"/>
    <w:rsid w:val="00206CA9"/>
    <w:rsid w:val="002073D2"/>
    <w:rsid w:val="0021055D"/>
    <w:rsid w:val="00210946"/>
    <w:rsid w:val="0021126B"/>
    <w:rsid w:val="00211270"/>
    <w:rsid w:val="00211731"/>
    <w:rsid w:val="00211A49"/>
    <w:rsid w:val="00211BFE"/>
    <w:rsid w:val="00211C07"/>
    <w:rsid w:val="00211CFD"/>
    <w:rsid w:val="00211E5D"/>
    <w:rsid w:val="00212A37"/>
    <w:rsid w:val="00212D67"/>
    <w:rsid w:val="00212F60"/>
    <w:rsid w:val="00212F86"/>
    <w:rsid w:val="00213935"/>
    <w:rsid w:val="00213AFF"/>
    <w:rsid w:val="00214EF1"/>
    <w:rsid w:val="0021546A"/>
    <w:rsid w:val="002157F6"/>
    <w:rsid w:val="00215C40"/>
    <w:rsid w:val="00215C92"/>
    <w:rsid w:val="0021645B"/>
    <w:rsid w:val="00216572"/>
    <w:rsid w:val="00216981"/>
    <w:rsid w:val="00216C06"/>
    <w:rsid w:val="00216C84"/>
    <w:rsid w:val="00217B62"/>
    <w:rsid w:val="0022003F"/>
    <w:rsid w:val="0022027C"/>
    <w:rsid w:val="00220872"/>
    <w:rsid w:val="00220E5A"/>
    <w:rsid w:val="002211E5"/>
    <w:rsid w:val="002216A6"/>
    <w:rsid w:val="00221AD7"/>
    <w:rsid w:val="00221B0B"/>
    <w:rsid w:val="00221D0D"/>
    <w:rsid w:val="00221E73"/>
    <w:rsid w:val="00222230"/>
    <w:rsid w:val="00222528"/>
    <w:rsid w:val="0022290A"/>
    <w:rsid w:val="00222A5B"/>
    <w:rsid w:val="0022304C"/>
    <w:rsid w:val="0022366E"/>
    <w:rsid w:val="002243E0"/>
    <w:rsid w:val="002244D9"/>
    <w:rsid w:val="00224776"/>
    <w:rsid w:val="00225A34"/>
    <w:rsid w:val="00225E19"/>
    <w:rsid w:val="00226FFF"/>
    <w:rsid w:val="0022712C"/>
    <w:rsid w:val="002273C9"/>
    <w:rsid w:val="0022772B"/>
    <w:rsid w:val="00227880"/>
    <w:rsid w:val="0023022F"/>
    <w:rsid w:val="002304AD"/>
    <w:rsid w:val="002307CD"/>
    <w:rsid w:val="00230B56"/>
    <w:rsid w:val="002325EA"/>
    <w:rsid w:val="00233EDC"/>
    <w:rsid w:val="00234B92"/>
    <w:rsid w:val="00234C19"/>
    <w:rsid w:val="00234E7F"/>
    <w:rsid w:val="00234EAA"/>
    <w:rsid w:val="00235097"/>
    <w:rsid w:val="00235B2C"/>
    <w:rsid w:val="00235DF4"/>
    <w:rsid w:val="00235FBC"/>
    <w:rsid w:val="0023665C"/>
    <w:rsid w:val="00236735"/>
    <w:rsid w:val="002367E4"/>
    <w:rsid w:val="00236CF1"/>
    <w:rsid w:val="00237579"/>
    <w:rsid w:val="00237EAD"/>
    <w:rsid w:val="00240365"/>
    <w:rsid w:val="00242054"/>
    <w:rsid w:val="002424AB"/>
    <w:rsid w:val="00242572"/>
    <w:rsid w:val="00242619"/>
    <w:rsid w:val="00242E9F"/>
    <w:rsid w:val="002433E0"/>
    <w:rsid w:val="00243AC9"/>
    <w:rsid w:val="00243C10"/>
    <w:rsid w:val="00244687"/>
    <w:rsid w:val="00244741"/>
    <w:rsid w:val="00244FF0"/>
    <w:rsid w:val="00245105"/>
    <w:rsid w:val="002455D8"/>
    <w:rsid w:val="00245F58"/>
    <w:rsid w:val="002460F3"/>
    <w:rsid w:val="0024664F"/>
    <w:rsid w:val="00247514"/>
    <w:rsid w:val="002478F7"/>
    <w:rsid w:val="002505BF"/>
    <w:rsid w:val="00251159"/>
    <w:rsid w:val="00251363"/>
    <w:rsid w:val="0025215D"/>
    <w:rsid w:val="002521F2"/>
    <w:rsid w:val="0025230F"/>
    <w:rsid w:val="00252C12"/>
    <w:rsid w:val="00252EE7"/>
    <w:rsid w:val="00252F22"/>
    <w:rsid w:val="002535D3"/>
    <w:rsid w:val="00253AA6"/>
    <w:rsid w:val="00253AD7"/>
    <w:rsid w:val="00253EBD"/>
    <w:rsid w:val="002549CA"/>
    <w:rsid w:val="00254A08"/>
    <w:rsid w:val="00254F7F"/>
    <w:rsid w:val="0025575A"/>
    <w:rsid w:val="00255D63"/>
    <w:rsid w:val="00256050"/>
    <w:rsid w:val="0025674A"/>
    <w:rsid w:val="002572C1"/>
    <w:rsid w:val="00257447"/>
    <w:rsid w:val="00257F7F"/>
    <w:rsid w:val="002606CF"/>
    <w:rsid w:val="00260C2C"/>
    <w:rsid w:val="00260C34"/>
    <w:rsid w:val="00260C64"/>
    <w:rsid w:val="00260E56"/>
    <w:rsid w:val="00260E7B"/>
    <w:rsid w:val="00260EA3"/>
    <w:rsid w:val="002612A4"/>
    <w:rsid w:val="00261530"/>
    <w:rsid w:val="00261CFD"/>
    <w:rsid w:val="00261FB8"/>
    <w:rsid w:val="002623E5"/>
    <w:rsid w:val="002624E6"/>
    <w:rsid w:val="00262759"/>
    <w:rsid w:val="002628E8"/>
    <w:rsid w:val="00262E6E"/>
    <w:rsid w:val="002636B0"/>
    <w:rsid w:val="0026404D"/>
    <w:rsid w:val="00264132"/>
    <w:rsid w:val="00264910"/>
    <w:rsid w:val="00264AD2"/>
    <w:rsid w:val="00264B28"/>
    <w:rsid w:val="00264CF7"/>
    <w:rsid w:val="00265337"/>
    <w:rsid w:val="00265483"/>
    <w:rsid w:val="0026563A"/>
    <w:rsid w:val="002657C1"/>
    <w:rsid w:val="0026597B"/>
    <w:rsid w:val="00265D23"/>
    <w:rsid w:val="00266700"/>
    <w:rsid w:val="00267266"/>
    <w:rsid w:val="00270855"/>
    <w:rsid w:val="00271471"/>
    <w:rsid w:val="00271AA1"/>
    <w:rsid w:val="002723B3"/>
    <w:rsid w:val="002725F1"/>
    <w:rsid w:val="00272B7C"/>
    <w:rsid w:val="00273433"/>
    <w:rsid w:val="002734A8"/>
    <w:rsid w:val="00273969"/>
    <w:rsid w:val="00273B30"/>
    <w:rsid w:val="002743D6"/>
    <w:rsid w:val="002744A7"/>
    <w:rsid w:val="00274CBC"/>
    <w:rsid w:val="00276285"/>
    <w:rsid w:val="002762E6"/>
    <w:rsid w:val="002765B1"/>
    <w:rsid w:val="00276692"/>
    <w:rsid w:val="00276B65"/>
    <w:rsid w:val="0028004D"/>
    <w:rsid w:val="00280269"/>
    <w:rsid w:val="0028071D"/>
    <w:rsid w:val="00280B8E"/>
    <w:rsid w:val="00280BC8"/>
    <w:rsid w:val="00281501"/>
    <w:rsid w:val="00281583"/>
    <w:rsid w:val="00282D0C"/>
    <w:rsid w:val="00283857"/>
    <w:rsid w:val="00283E77"/>
    <w:rsid w:val="00284205"/>
    <w:rsid w:val="00284A24"/>
    <w:rsid w:val="00284C62"/>
    <w:rsid w:val="00285462"/>
    <w:rsid w:val="002856B3"/>
    <w:rsid w:val="002860A0"/>
    <w:rsid w:val="002866FC"/>
    <w:rsid w:val="00287EE1"/>
    <w:rsid w:val="002906E1"/>
    <w:rsid w:val="00290848"/>
    <w:rsid w:val="00290E06"/>
    <w:rsid w:val="00290FE4"/>
    <w:rsid w:val="00291249"/>
    <w:rsid w:val="0029147A"/>
    <w:rsid w:val="00291F7E"/>
    <w:rsid w:val="00292593"/>
    <w:rsid w:val="0029262D"/>
    <w:rsid w:val="002926E1"/>
    <w:rsid w:val="00292E3A"/>
    <w:rsid w:val="0029440E"/>
    <w:rsid w:val="002945BB"/>
    <w:rsid w:val="002953A3"/>
    <w:rsid w:val="002954C5"/>
    <w:rsid w:val="00296507"/>
    <w:rsid w:val="00296745"/>
    <w:rsid w:val="0029736A"/>
    <w:rsid w:val="002975B8"/>
    <w:rsid w:val="002976DE"/>
    <w:rsid w:val="00297A4E"/>
    <w:rsid w:val="00297C9D"/>
    <w:rsid w:val="002A02BB"/>
    <w:rsid w:val="002A21E6"/>
    <w:rsid w:val="002A2547"/>
    <w:rsid w:val="002A256A"/>
    <w:rsid w:val="002A279B"/>
    <w:rsid w:val="002A2F39"/>
    <w:rsid w:val="002A32B3"/>
    <w:rsid w:val="002A35E6"/>
    <w:rsid w:val="002A37C1"/>
    <w:rsid w:val="002A3D0D"/>
    <w:rsid w:val="002A3D92"/>
    <w:rsid w:val="002A3E4F"/>
    <w:rsid w:val="002A4209"/>
    <w:rsid w:val="002A452A"/>
    <w:rsid w:val="002A4A62"/>
    <w:rsid w:val="002A4F64"/>
    <w:rsid w:val="002A60FF"/>
    <w:rsid w:val="002A6C91"/>
    <w:rsid w:val="002A71F6"/>
    <w:rsid w:val="002A7240"/>
    <w:rsid w:val="002B02D9"/>
    <w:rsid w:val="002B08B7"/>
    <w:rsid w:val="002B16B3"/>
    <w:rsid w:val="002B1A2F"/>
    <w:rsid w:val="002B2084"/>
    <w:rsid w:val="002B2F7B"/>
    <w:rsid w:val="002B3A59"/>
    <w:rsid w:val="002B3CA2"/>
    <w:rsid w:val="002B3E41"/>
    <w:rsid w:val="002B40E6"/>
    <w:rsid w:val="002B48A7"/>
    <w:rsid w:val="002B4A0C"/>
    <w:rsid w:val="002B4C4E"/>
    <w:rsid w:val="002B5231"/>
    <w:rsid w:val="002B5464"/>
    <w:rsid w:val="002B5CAB"/>
    <w:rsid w:val="002B5CF5"/>
    <w:rsid w:val="002B5D61"/>
    <w:rsid w:val="002B6A73"/>
    <w:rsid w:val="002C09FA"/>
    <w:rsid w:val="002C19BB"/>
    <w:rsid w:val="002C19E3"/>
    <w:rsid w:val="002C2B1A"/>
    <w:rsid w:val="002C2BD4"/>
    <w:rsid w:val="002C347F"/>
    <w:rsid w:val="002C3D8C"/>
    <w:rsid w:val="002C4AAF"/>
    <w:rsid w:val="002C4CC9"/>
    <w:rsid w:val="002C4E75"/>
    <w:rsid w:val="002C517B"/>
    <w:rsid w:val="002C56C5"/>
    <w:rsid w:val="002C64EA"/>
    <w:rsid w:val="002C6662"/>
    <w:rsid w:val="002C6879"/>
    <w:rsid w:val="002C7080"/>
    <w:rsid w:val="002C7D27"/>
    <w:rsid w:val="002C7F39"/>
    <w:rsid w:val="002D0EDC"/>
    <w:rsid w:val="002D291A"/>
    <w:rsid w:val="002D299B"/>
    <w:rsid w:val="002D2B9D"/>
    <w:rsid w:val="002D2DC4"/>
    <w:rsid w:val="002D3D34"/>
    <w:rsid w:val="002D3F06"/>
    <w:rsid w:val="002D489B"/>
    <w:rsid w:val="002D560E"/>
    <w:rsid w:val="002D58DE"/>
    <w:rsid w:val="002D6150"/>
    <w:rsid w:val="002D63B6"/>
    <w:rsid w:val="002D6F52"/>
    <w:rsid w:val="002D7077"/>
    <w:rsid w:val="002D7081"/>
    <w:rsid w:val="002D748B"/>
    <w:rsid w:val="002D7827"/>
    <w:rsid w:val="002D7886"/>
    <w:rsid w:val="002E024A"/>
    <w:rsid w:val="002E0262"/>
    <w:rsid w:val="002E036C"/>
    <w:rsid w:val="002E08D5"/>
    <w:rsid w:val="002E0B31"/>
    <w:rsid w:val="002E1ED3"/>
    <w:rsid w:val="002E2563"/>
    <w:rsid w:val="002E2D27"/>
    <w:rsid w:val="002E2DAB"/>
    <w:rsid w:val="002E494E"/>
    <w:rsid w:val="002E4B4E"/>
    <w:rsid w:val="002E4EE2"/>
    <w:rsid w:val="002E5868"/>
    <w:rsid w:val="002E5C7E"/>
    <w:rsid w:val="002E604C"/>
    <w:rsid w:val="002E67A3"/>
    <w:rsid w:val="002E6BF5"/>
    <w:rsid w:val="002E70B2"/>
    <w:rsid w:val="002E73BA"/>
    <w:rsid w:val="002E777F"/>
    <w:rsid w:val="002E7F9D"/>
    <w:rsid w:val="002E7FD2"/>
    <w:rsid w:val="002E7FF3"/>
    <w:rsid w:val="002F045D"/>
    <w:rsid w:val="002F0549"/>
    <w:rsid w:val="002F0693"/>
    <w:rsid w:val="002F06B4"/>
    <w:rsid w:val="002F0787"/>
    <w:rsid w:val="002F1453"/>
    <w:rsid w:val="002F169C"/>
    <w:rsid w:val="002F3CA4"/>
    <w:rsid w:val="002F46EE"/>
    <w:rsid w:val="002F47D1"/>
    <w:rsid w:val="002F5164"/>
    <w:rsid w:val="002F52DE"/>
    <w:rsid w:val="002F55B9"/>
    <w:rsid w:val="002F5A11"/>
    <w:rsid w:val="002F5BF6"/>
    <w:rsid w:val="002F5F6A"/>
    <w:rsid w:val="002F60CA"/>
    <w:rsid w:val="002F6AE3"/>
    <w:rsid w:val="002F7391"/>
    <w:rsid w:val="002F7907"/>
    <w:rsid w:val="002F7A53"/>
    <w:rsid w:val="002F7EA6"/>
    <w:rsid w:val="00300424"/>
    <w:rsid w:val="00300CD9"/>
    <w:rsid w:val="00301465"/>
    <w:rsid w:val="00301927"/>
    <w:rsid w:val="003019E8"/>
    <w:rsid w:val="00303701"/>
    <w:rsid w:val="00303B97"/>
    <w:rsid w:val="00303F82"/>
    <w:rsid w:val="00303F98"/>
    <w:rsid w:val="00304652"/>
    <w:rsid w:val="00305344"/>
    <w:rsid w:val="00305694"/>
    <w:rsid w:val="003057F9"/>
    <w:rsid w:val="00305CA5"/>
    <w:rsid w:val="0030609E"/>
    <w:rsid w:val="003061DF"/>
    <w:rsid w:val="00306802"/>
    <w:rsid w:val="00306B33"/>
    <w:rsid w:val="003073CE"/>
    <w:rsid w:val="003075D1"/>
    <w:rsid w:val="003118E2"/>
    <w:rsid w:val="003125ED"/>
    <w:rsid w:val="00312DF6"/>
    <w:rsid w:val="00314159"/>
    <w:rsid w:val="00314AFB"/>
    <w:rsid w:val="003161C6"/>
    <w:rsid w:val="003165D5"/>
    <w:rsid w:val="003168FE"/>
    <w:rsid w:val="00316A85"/>
    <w:rsid w:val="00316B4C"/>
    <w:rsid w:val="00316DB9"/>
    <w:rsid w:val="00316F72"/>
    <w:rsid w:val="00317614"/>
    <w:rsid w:val="00317A75"/>
    <w:rsid w:val="00317C33"/>
    <w:rsid w:val="00317C5D"/>
    <w:rsid w:val="00317FF1"/>
    <w:rsid w:val="003202D2"/>
    <w:rsid w:val="00320990"/>
    <w:rsid w:val="00320D38"/>
    <w:rsid w:val="00320D39"/>
    <w:rsid w:val="00321957"/>
    <w:rsid w:val="00321D00"/>
    <w:rsid w:val="003223EE"/>
    <w:rsid w:val="00322620"/>
    <w:rsid w:val="00322799"/>
    <w:rsid w:val="003227F2"/>
    <w:rsid w:val="003229AF"/>
    <w:rsid w:val="0032300C"/>
    <w:rsid w:val="003238BC"/>
    <w:rsid w:val="00323DCC"/>
    <w:rsid w:val="003240E5"/>
    <w:rsid w:val="00324BF9"/>
    <w:rsid w:val="00325174"/>
    <w:rsid w:val="003253BA"/>
    <w:rsid w:val="00325525"/>
    <w:rsid w:val="00325744"/>
    <w:rsid w:val="00326A3C"/>
    <w:rsid w:val="00326DD8"/>
    <w:rsid w:val="00326F79"/>
    <w:rsid w:val="00327263"/>
    <w:rsid w:val="00327552"/>
    <w:rsid w:val="0032790E"/>
    <w:rsid w:val="00327DB3"/>
    <w:rsid w:val="00330023"/>
    <w:rsid w:val="003315C2"/>
    <w:rsid w:val="00331719"/>
    <w:rsid w:val="00331940"/>
    <w:rsid w:val="00331963"/>
    <w:rsid w:val="00331B95"/>
    <w:rsid w:val="0033227C"/>
    <w:rsid w:val="003325B6"/>
    <w:rsid w:val="0033272D"/>
    <w:rsid w:val="00332D77"/>
    <w:rsid w:val="00332FCF"/>
    <w:rsid w:val="00335A7B"/>
    <w:rsid w:val="00335B0D"/>
    <w:rsid w:val="00335F57"/>
    <w:rsid w:val="00336156"/>
    <w:rsid w:val="003364A6"/>
    <w:rsid w:val="00336A2C"/>
    <w:rsid w:val="00336B54"/>
    <w:rsid w:val="00336DA0"/>
    <w:rsid w:val="00336E44"/>
    <w:rsid w:val="0033760B"/>
    <w:rsid w:val="003403DE"/>
    <w:rsid w:val="00340577"/>
    <w:rsid w:val="00340EE1"/>
    <w:rsid w:val="00341820"/>
    <w:rsid w:val="00341B9C"/>
    <w:rsid w:val="00342901"/>
    <w:rsid w:val="003432CE"/>
    <w:rsid w:val="003433CD"/>
    <w:rsid w:val="00343405"/>
    <w:rsid w:val="0034382A"/>
    <w:rsid w:val="00343E6D"/>
    <w:rsid w:val="00344065"/>
    <w:rsid w:val="00344EB2"/>
    <w:rsid w:val="00345AFE"/>
    <w:rsid w:val="00345B91"/>
    <w:rsid w:val="00345C4A"/>
    <w:rsid w:val="00347311"/>
    <w:rsid w:val="00347937"/>
    <w:rsid w:val="00347E88"/>
    <w:rsid w:val="00347F0E"/>
    <w:rsid w:val="00350115"/>
    <w:rsid w:val="00350474"/>
    <w:rsid w:val="00350ACC"/>
    <w:rsid w:val="00350C07"/>
    <w:rsid w:val="00350DDB"/>
    <w:rsid w:val="00351931"/>
    <w:rsid w:val="00351DDA"/>
    <w:rsid w:val="00352085"/>
    <w:rsid w:val="00352597"/>
    <w:rsid w:val="00353159"/>
    <w:rsid w:val="00354356"/>
    <w:rsid w:val="003544D0"/>
    <w:rsid w:val="00354B09"/>
    <w:rsid w:val="00354B84"/>
    <w:rsid w:val="00354DA7"/>
    <w:rsid w:val="00355055"/>
    <w:rsid w:val="003550F8"/>
    <w:rsid w:val="00355173"/>
    <w:rsid w:val="0035535C"/>
    <w:rsid w:val="003554DF"/>
    <w:rsid w:val="0035659D"/>
    <w:rsid w:val="00357923"/>
    <w:rsid w:val="00357933"/>
    <w:rsid w:val="00357FC7"/>
    <w:rsid w:val="00360112"/>
    <w:rsid w:val="00361206"/>
    <w:rsid w:val="0036129F"/>
    <w:rsid w:val="003614F0"/>
    <w:rsid w:val="0036161D"/>
    <w:rsid w:val="00361A24"/>
    <w:rsid w:val="00361BEF"/>
    <w:rsid w:val="00361EB9"/>
    <w:rsid w:val="003621B9"/>
    <w:rsid w:val="0036235C"/>
    <w:rsid w:val="0036283A"/>
    <w:rsid w:val="00362B85"/>
    <w:rsid w:val="00363705"/>
    <w:rsid w:val="00364113"/>
    <w:rsid w:val="003642EF"/>
    <w:rsid w:val="003644E8"/>
    <w:rsid w:val="00364588"/>
    <w:rsid w:val="003648D0"/>
    <w:rsid w:val="00364AC9"/>
    <w:rsid w:val="00364F31"/>
    <w:rsid w:val="0036517E"/>
    <w:rsid w:val="00365A4F"/>
    <w:rsid w:val="003668D8"/>
    <w:rsid w:val="003669AB"/>
    <w:rsid w:val="003708DA"/>
    <w:rsid w:val="003709E7"/>
    <w:rsid w:val="00371318"/>
    <w:rsid w:val="00371BD3"/>
    <w:rsid w:val="00372A11"/>
    <w:rsid w:val="00372BB8"/>
    <w:rsid w:val="00372F9F"/>
    <w:rsid w:val="00372FC2"/>
    <w:rsid w:val="003737E0"/>
    <w:rsid w:val="00373B66"/>
    <w:rsid w:val="00373BA6"/>
    <w:rsid w:val="00374865"/>
    <w:rsid w:val="00376293"/>
    <w:rsid w:val="00376437"/>
    <w:rsid w:val="00376AC5"/>
    <w:rsid w:val="00377025"/>
    <w:rsid w:val="003779BF"/>
    <w:rsid w:val="003779C0"/>
    <w:rsid w:val="00380212"/>
    <w:rsid w:val="0038082C"/>
    <w:rsid w:val="003814F9"/>
    <w:rsid w:val="003818CF"/>
    <w:rsid w:val="00382878"/>
    <w:rsid w:val="003829F1"/>
    <w:rsid w:val="00384930"/>
    <w:rsid w:val="00384A76"/>
    <w:rsid w:val="00385B99"/>
    <w:rsid w:val="00386042"/>
    <w:rsid w:val="00386967"/>
    <w:rsid w:val="0038730D"/>
    <w:rsid w:val="003879DC"/>
    <w:rsid w:val="00390558"/>
    <w:rsid w:val="0039056E"/>
    <w:rsid w:val="00390CC3"/>
    <w:rsid w:val="0039142F"/>
    <w:rsid w:val="003916D0"/>
    <w:rsid w:val="003921C6"/>
    <w:rsid w:val="00393536"/>
    <w:rsid w:val="003940F4"/>
    <w:rsid w:val="003941C6"/>
    <w:rsid w:val="003941DF"/>
    <w:rsid w:val="003948F7"/>
    <w:rsid w:val="00394C19"/>
    <w:rsid w:val="00395145"/>
    <w:rsid w:val="003959CE"/>
    <w:rsid w:val="00395DBC"/>
    <w:rsid w:val="00395FA2"/>
    <w:rsid w:val="00395FF4"/>
    <w:rsid w:val="00396636"/>
    <w:rsid w:val="00396AE3"/>
    <w:rsid w:val="003971C1"/>
    <w:rsid w:val="003979C6"/>
    <w:rsid w:val="003A04C5"/>
    <w:rsid w:val="003A159F"/>
    <w:rsid w:val="003A199E"/>
    <w:rsid w:val="003A1DFC"/>
    <w:rsid w:val="003A3491"/>
    <w:rsid w:val="003A37B8"/>
    <w:rsid w:val="003A3B9A"/>
    <w:rsid w:val="003A43AA"/>
    <w:rsid w:val="003A4FD2"/>
    <w:rsid w:val="003A52D1"/>
    <w:rsid w:val="003A57D4"/>
    <w:rsid w:val="003A5806"/>
    <w:rsid w:val="003A59A3"/>
    <w:rsid w:val="003A5CE1"/>
    <w:rsid w:val="003A6476"/>
    <w:rsid w:val="003A65BF"/>
    <w:rsid w:val="003A6C51"/>
    <w:rsid w:val="003A6D70"/>
    <w:rsid w:val="003B03A1"/>
    <w:rsid w:val="003B0BA9"/>
    <w:rsid w:val="003B0C3C"/>
    <w:rsid w:val="003B0DF4"/>
    <w:rsid w:val="003B0F04"/>
    <w:rsid w:val="003B14F6"/>
    <w:rsid w:val="003B18B1"/>
    <w:rsid w:val="003B18E5"/>
    <w:rsid w:val="003B1A8F"/>
    <w:rsid w:val="003B1CE6"/>
    <w:rsid w:val="003B2038"/>
    <w:rsid w:val="003B2AF4"/>
    <w:rsid w:val="003B3174"/>
    <w:rsid w:val="003B3604"/>
    <w:rsid w:val="003B3681"/>
    <w:rsid w:val="003B390B"/>
    <w:rsid w:val="003B3F59"/>
    <w:rsid w:val="003B40A9"/>
    <w:rsid w:val="003B45DD"/>
    <w:rsid w:val="003B4B45"/>
    <w:rsid w:val="003B4E76"/>
    <w:rsid w:val="003B5581"/>
    <w:rsid w:val="003B5616"/>
    <w:rsid w:val="003B5C15"/>
    <w:rsid w:val="003B5F06"/>
    <w:rsid w:val="003B6186"/>
    <w:rsid w:val="003B637B"/>
    <w:rsid w:val="003B657D"/>
    <w:rsid w:val="003B6950"/>
    <w:rsid w:val="003B6AE3"/>
    <w:rsid w:val="003B6DD4"/>
    <w:rsid w:val="003B7811"/>
    <w:rsid w:val="003C0032"/>
    <w:rsid w:val="003C021C"/>
    <w:rsid w:val="003C20D0"/>
    <w:rsid w:val="003C221F"/>
    <w:rsid w:val="003C244B"/>
    <w:rsid w:val="003C24C8"/>
    <w:rsid w:val="003C2825"/>
    <w:rsid w:val="003C31BC"/>
    <w:rsid w:val="003C3435"/>
    <w:rsid w:val="003C3631"/>
    <w:rsid w:val="003C3840"/>
    <w:rsid w:val="003C4011"/>
    <w:rsid w:val="003C41CE"/>
    <w:rsid w:val="003C43AE"/>
    <w:rsid w:val="003C47D4"/>
    <w:rsid w:val="003C4878"/>
    <w:rsid w:val="003C4DE0"/>
    <w:rsid w:val="003C57A4"/>
    <w:rsid w:val="003C6401"/>
    <w:rsid w:val="003C6539"/>
    <w:rsid w:val="003C659B"/>
    <w:rsid w:val="003C689D"/>
    <w:rsid w:val="003C699C"/>
    <w:rsid w:val="003C74ED"/>
    <w:rsid w:val="003C7666"/>
    <w:rsid w:val="003C7880"/>
    <w:rsid w:val="003C7C16"/>
    <w:rsid w:val="003D0742"/>
    <w:rsid w:val="003D10A7"/>
    <w:rsid w:val="003D13EE"/>
    <w:rsid w:val="003D1729"/>
    <w:rsid w:val="003D2792"/>
    <w:rsid w:val="003D29C9"/>
    <w:rsid w:val="003D2BE6"/>
    <w:rsid w:val="003D2E89"/>
    <w:rsid w:val="003D3065"/>
    <w:rsid w:val="003D4595"/>
    <w:rsid w:val="003D4771"/>
    <w:rsid w:val="003D47A0"/>
    <w:rsid w:val="003D4CF8"/>
    <w:rsid w:val="003D4D9E"/>
    <w:rsid w:val="003D4DF5"/>
    <w:rsid w:val="003D507B"/>
    <w:rsid w:val="003D53CC"/>
    <w:rsid w:val="003D55D0"/>
    <w:rsid w:val="003D5A5C"/>
    <w:rsid w:val="003D68C5"/>
    <w:rsid w:val="003D72DE"/>
    <w:rsid w:val="003D7E2C"/>
    <w:rsid w:val="003E04F0"/>
    <w:rsid w:val="003E0BC2"/>
    <w:rsid w:val="003E0F06"/>
    <w:rsid w:val="003E14A3"/>
    <w:rsid w:val="003E19C0"/>
    <w:rsid w:val="003E1B7F"/>
    <w:rsid w:val="003E1E0A"/>
    <w:rsid w:val="003E1EAE"/>
    <w:rsid w:val="003E2471"/>
    <w:rsid w:val="003E289C"/>
    <w:rsid w:val="003E3CDE"/>
    <w:rsid w:val="003E43D2"/>
    <w:rsid w:val="003E4613"/>
    <w:rsid w:val="003E47BD"/>
    <w:rsid w:val="003E497F"/>
    <w:rsid w:val="003E4E38"/>
    <w:rsid w:val="003E4F75"/>
    <w:rsid w:val="003E6584"/>
    <w:rsid w:val="003E6EF4"/>
    <w:rsid w:val="003E7A9A"/>
    <w:rsid w:val="003F002A"/>
    <w:rsid w:val="003F093D"/>
    <w:rsid w:val="003F0DE0"/>
    <w:rsid w:val="003F1208"/>
    <w:rsid w:val="003F17D9"/>
    <w:rsid w:val="003F1B60"/>
    <w:rsid w:val="003F1BEE"/>
    <w:rsid w:val="003F2C68"/>
    <w:rsid w:val="003F3043"/>
    <w:rsid w:val="003F3048"/>
    <w:rsid w:val="003F358D"/>
    <w:rsid w:val="003F35A7"/>
    <w:rsid w:val="003F37A2"/>
    <w:rsid w:val="003F395F"/>
    <w:rsid w:val="003F3EF7"/>
    <w:rsid w:val="003F4300"/>
    <w:rsid w:val="003F4657"/>
    <w:rsid w:val="003F5486"/>
    <w:rsid w:val="003F5832"/>
    <w:rsid w:val="003F5C5A"/>
    <w:rsid w:val="003F5F29"/>
    <w:rsid w:val="003F6689"/>
    <w:rsid w:val="003F6BFB"/>
    <w:rsid w:val="003F7BE5"/>
    <w:rsid w:val="004001C1"/>
    <w:rsid w:val="0040026E"/>
    <w:rsid w:val="0040071C"/>
    <w:rsid w:val="004010AC"/>
    <w:rsid w:val="0040130D"/>
    <w:rsid w:val="00401C8C"/>
    <w:rsid w:val="004025F6"/>
    <w:rsid w:val="004038B8"/>
    <w:rsid w:val="004039D6"/>
    <w:rsid w:val="00403F67"/>
    <w:rsid w:val="00404422"/>
    <w:rsid w:val="00404AE9"/>
    <w:rsid w:val="00404AEB"/>
    <w:rsid w:val="00405744"/>
    <w:rsid w:val="00405C4B"/>
    <w:rsid w:val="00405CA4"/>
    <w:rsid w:val="004060A7"/>
    <w:rsid w:val="0040644F"/>
    <w:rsid w:val="004066BA"/>
    <w:rsid w:val="00406DE8"/>
    <w:rsid w:val="00406FC5"/>
    <w:rsid w:val="004073E8"/>
    <w:rsid w:val="00407485"/>
    <w:rsid w:val="00407868"/>
    <w:rsid w:val="00407A53"/>
    <w:rsid w:val="00407CFA"/>
    <w:rsid w:val="004105A6"/>
    <w:rsid w:val="00410DC2"/>
    <w:rsid w:val="004114C2"/>
    <w:rsid w:val="004114F4"/>
    <w:rsid w:val="0041190C"/>
    <w:rsid w:val="00411B65"/>
    <w:rsid w:val="00411E2D"/>
    <w:rsid w:val="00411EE1"/>
    <w:rsid w:val="0041274A"/>
    <w:rsid w:val="00412942"/>
    <w:rsid w:val="00412C2C"/>
    <w:rsid w:val="00412CDF"/>
    <w:rsid w:val="00413133"/>
    <w:rsid w:val="00413333"/>
    <w:rsid w:val="00413452"/>
    <w:rsid w:val="00414B88"/>
    <w:rsid w:val="0041595C"/>
    <w:rsid w:val="00416568"/>
    <w:rsid w:val="00416B67"/>
    <w:rsid w:val="004170A0"/>
    <w:rsid w:val="00417419"/>
    <w:rsid w:val="00417B51"/>
    <w:rsid w:val="00420CF0"/>
    <w:rsid w:val="00420FA2"/>
    <w:rsid w:val="004211DB"/>
    <w:rsid w:val="00421D1E"/>
    <w:rsid w:val="00422529"/>
    <w:rsid w:val="0042385B"/>
    <w:rsid w:val="00423EAF"/>
    <w:rsid w:val="00424488"/>
    <w:rsid w:val="00424A00"/>
    <w:rsid w:val="00424EEA"/>
    <w:rsid w:val="00425D7A"/>
    <w:rsid w:val="004262EF"/>
    <w:rsid w:val="00426AFC"/>
    <w:rsid w:val="00427352"/>
    <w:rsid w:val="00427F3A"/>
    <w:rsid w:val="00431098"/>
    <w:rsid w:val="004315C7"/>
    <w:rsid w:val="00432280"/>
    <w:rsid w:val="00432D09"/>
    <w:rsid w:val="004330D3"/>
    <w:rsid w:val="004332D5"/>
    <w:rsid w:val="00433491"/>
    <w:rsid w:val="004339CF"/>
    <w:rsid w:val="00433A43"/>
    <w:rsid w:val="00433D07"/>
    <w:rsid w:val="004348DF"/>
    <w:rsid w:val="00434EC4"/>
    <w:rsid w:val="00435055"/>
    <w:rsid w:val="0043506F"/>
    <w:rsid w:val="004357FD"/>
    <w:rsid w:val="004366A0"/>
    <w:rsid w:val="004367C0"/>
    <w:rsid w:val="0043754B"/>
    <w:rsid w:val="00437A5B"/>
    <w:rsid w:val="00437B27"/>
    <w:rsid w:val="00437D7D"/>
    <w:rsid w:val="00437DBF"/>
    <w:rsid w:val="00440147"/>
    <w:rsid w:val="00440226"/>
    <w:rsid w:val="004407A6"/>
    <w:rsid w:val="0044086A"/>
    <w:rsid w:val="004425D6"/>
    <w:rsid w:val="004427AB"/>
    <w:rsid w:val="00443145"/>
    <w:rsid w:val="0044480E"/>
    <w:rsid w:val="00444F83"/>
    <w:rsid w:val="004456E0"/>
    <w:rsid w:val="00445C9D"/>
    <w:rsid w:val="004461D3"/>
    <w:rsid w:val="00446401"/>
    <w:rsid w:val="00447040"/>
    <w:rsid w:val="00447FC8"/>
    <w:rsid w:val="0045081B"/>
    <w:rsid w:val="00450913"/>
    <w:rsid w:val="00450F5F"/>
    <w:rsid w:val="004510BC"/>
    <w:rsid w:val="004521AA"/>
    <w:rsid w:val="00452538"/>
    <w:rsid w:val="00452678"/>
    <w:rsid w:val="0045343D"/>
    <w:rsid w:val="00453A38"/>
    <w:rsid w:val="00453B70"/>
    <w:rsid w:val="00453E64"/>
    <w:rsid w:val="00454465"/>
    <w:rsid w:val="00454D17"/>
    <w:rsid w:val="0045550A"/>
    <w:rsid w:val="00455C53"/>
    <w:rsid w:val="00455F15"/>
    <w:rsid w:val="004562DC"/>
    <w:rsid w:val="0045715E"/>
    <w:rsid w:val="004573F2"/>
    <w:rsid w:val="00457580"/>
    <w:rsid w:val="0045785C"/>
    <w:rsid w:val="00457893"/>
    <w:rsid w:val="00460062"/>
    <w:rsid w:val="00460090"/>
    <w:rsid w:val="004600C4"/>
    <w:rsid w:val="0046038B"/>
    <w:rsid w:val="0046079B"/>
    <w:rsid w:val="004607AA"/>
    <w:rsid w:val="00461467"/>
    <w:rsid w:val="004618C7"/>
    <w:rsid w:val="00461966"/>
    <w:rsid w:val="00461F13"/>
    <w:rsid w:val="00462078"/>
    <w:rsid w:val="00462A36"/>
    <w:rsid w:val="00462BF8"/>
    <w:rsid w:val="004636D2"/>
    <w:rsid w:val="00463C4B"/>
    <w:rsid w:val="004641BC"/>
    <w:rsid w:val="00464502"/>
    <w:rsid w:val="00465244"/>
    <w:rsid w:val="00465614"/>
    <w:rsid w:val="00465981"/>
    <w:rsid w:val="00465A29"/>
    <w:rsid w:val="00466551"/>
    <w:rsid w:val="00466AFC"/>
    <w:rsid w:val="00466B1E"/>
    <w:rsid w:val="00466B3D"/>
    <w:rsid w:val="0046747F"/>
    <w:rsid w:val="004676BF"/>
    <w:rsid w:val="00470058"/>
    <w:rsid w:val="0047141E"/>
    <w:rsid w:val="00471496"/>
    <w:rsid w:val="00471A3D"/>
    <w:rsid w:val="00471B4E"/>
    <w:rsid w:val="00471D0F"/>
    <w:rsid w:val="00471EEE"/>
    <w:rsid w:val="00472EB9"/>
    <w:rsid w:val="0047303F"/>
    <w:rsid w:val="004736F3"/>
    <w:rsid w:val="00473902"/>
    <w:rsid w:val="00473C32"/>
    <w:rsid w:val="004741E2"/>
    <w:rsid w:val="0047435C"/>
    <w:rsid w:val="004746E6"/>
    <w:rsid w:val="00476704"/>
    <w:rsid w:val="00477350"/>
    <w:rsid w:val="00480A02"/>
    <w:rsid w:val="00481174"/>
    <w:rsid w:val="00481B18"/>
    <w:rsid w:val="004820B4"/>
    <w:rsid w:val="004822CB"/>
    <w:rsid w:val="00482612"/>
    <w:rsid w:val="00482EE0"/>
    <w:rsid w:val="0048420A"/>
    <w:rsid w:val="00484858"/>
    <w:rsid w:val="0048486C"/>
    <w:rsid w:val="004855A4"/>
    <w:rsid w:val="00485878"/>
    <w:rsid w:val="00485F0E"/>
    <w:rsid w:val="004860BE"/>
    <w:rsid w:val="004862BF"/>
    <w:rsid w:val="00486CDE"/>
    <w:rsid w:val="00487553"/>
    <w:rsid w:val="00487F22"/>
    <w:rsid w:val="00490663"/>
    <w:rsid w:val="004907FA"/>
    <w:rsid w:val="00490D51"/>
    <w:rsid w:val="00490FEC"/>
    <w:rsid w:val="00491242"/>
    <w:rsid w:val="00491409"/>
    <w:rsid w:val="00491EDD"/>
    <w:rsid w:val="00492C58"/>
    <w:rsid w:val="00493122"/>
    <w:rsid w:val="00493532"/>
    <w:rsid w:val="004937B2"/>
    <w:rsid w:val="004946A2"/>
    <w:rsid w:val="00494712"/>
    <w:rsid w:val="00494BB3"/>
    <w:rsid w:val="00494CE6"/>
    <w:rsid w:val="00495279"/>
    <w:rsid w:val="00495A56"/>
    <w:rsid w:val="00496124"/>
    <w:rsid w:val="0049666F"/>
    <w:rsid w:val="00496E73"/>
    <w:rsid w:val="004973DE"/>
    <w:rsid w:val="0049789E"/>
    <w:rsid w:val="00497AD4"/>
    <w:rsid w:val="00497ADB"/>
    <w:rsid w:val="00497B16"/>
    <w:rsid w:val="00497D5C"/>
    <w:rsid w:val="00497D82"/>
    <w:rsid w:val="004A03BA"/>
    <w:rsid w:val="004A0E91"/>
    <w:rsid w:val="004A1C59"/>
    <w:rsid w:val="004A1EDC"/>
    <w:rsid w:val="004A288A"/>
    <w:rsid w:val="004A3368"/>
    <w:rsid w:val="004A3C36"/>
    <w:rsid w:val="004A41EC"/>
    <w:rsid w:val="004A441B"/>
    <w:rsid w:val="004A44BC"/>
    <w:rsid w:val="004A4C47"/>
    <w:rsid w:val="004A5F73"/>
    <w:rsid w:val="004A61E7"/>
    <w:rsid w:val="004A66C3"/>
    <w:rsid w:val="004A7805"/>
    <w:rsid w:val="004B05E7"/>
    <w:rsid w:val="004B0663"/>
    <w:rsid w:val="004B1179"/>
    <w:rsid w:val="004B15B4"/>
    <w:rsid w:val="004B193E"/>
    <w:rsid w:val="004B1FB8"/>
    <w:rsid w:val="004B2357"/>
    <w:rsid w:val="004B23A1"/>
    <w:rsid w:val="004B2D40"/>
    <w:rsid w:val="004B4162"/>
    <w:rsid w:val="004B4FB7"/>
    <w:rsid w:val="004B5252"/>
    <w:rsid w:val="004B5AFD"/>
    <w:rsid w:val="004B6289"/>
    <w:rsid w:val="004B687A"/>
    <w:rsid w:val="004B6AC0"/>
    <w:rsid w:val="004B6FB2"/>
    <w:rsid w:val="004B75D1"/>
    <w:rsid w:val="004B7A69"/>
    <w:rsid w:val="004B7E91"/>
    <w:rsid w:val="004C0182"/>
    <w:rsid w:val="004C030F"/>
    <w:rsid w:val="004C086C"/>
    <w:rsid w:val="004C0B07"/>
    <w:rsid w:val="004C0B85"/>
    <w:rsid w:val="004C0D42"/>
    <w:rsid w:val="004C183D"/>
    <w:rsid w:val="004C1F1A"/>
    <w:rsid w:val="004C2224"/>
    <w:rsid w:val="004C2828"/>
    <w:rsid w:val="004C28CE"/>
    <w:rsid w:val="004C3CA7"/>
    <w:rsid w:val="004C3E5B"/>
    <w:rsid w:val="004C408E"/>
    <w:rsid w:val="004C42B4"/>
    <w:rsid w:val="004C4416"/>
    <w:rsid w:val="004C44C3"/>
    <w:rsid w:val="004C4793"/>
    <w:rsid w:val="004C49D6"/>
    <w:rsid w:val="004C49EC"/>
    <w:rsid w:val="004C55CD"/>
    <w:rsid w:val="004C5D18"/>
    <w:rsid w:val="004C6369"/>
    <w:rsid w:val="004C6EF0"/>
    <w:rsid w:val="004C7717"/>
    <w:rsid w:val="004C78D5"/>
    <w:rsid w:val="004C7A93"/>
    <w:rsid w:val="004C7E20"/>
    <w:rsid w:val="004D09DB"/>
    <w:rsid w:val="004D121C"/>
    <w:rsid w:val="004D14D9"/>
    <w:rsid w:val="004D1F69"/>
    <w:rsid w:val="004D20B2"/>
    <w:rsid w:val="004D2421"/>
    <w:rsid w:val="004D2566"/>
    <w:rsid w:val="004D293A"/>
    <w:rsid w:val="004D2AD4"/>
    <w:rsid w:val="004D2B03"/>
    <w:rsid w:val="004D3E1E"/>
    <w:rsid w:val="004D67A7"/>
    <w:rsid w:val="004D78EF"/>
    <w:rsid w:val="004E0A8A"/>
    <w:rsid w:val="004E0D34"/>
    <w:rsid w:val="004E0EF2"/>
    <w:rsid w:val="004E116F"/>
    <w:rsid w:val="004E16F7"/>
    <w:rsid w:val="004E1747"/>
    <w:rsid w:val="004E17CC"/>
    <w:rsid w:val="004E1AC0"/>
    <w:rsid w:val="004E1D32"/>
    <w:rsid w:val="004E21A3"/>
    <w:rsid w:val="004E275F"/>
    <w:rsid w:val="004E2DFC"/>
    <w:rsid w:val="004E346E"/>
    <w:rsid w:val="004E35AB"/>
    <w:rsid w:val="004E372B"/>
    <w:rsid w:val="004E37F2"/>
    <w:rsid w:val="004E416C"/>
    <w:rsid w:val="004E46A3"/>
    <w:rsid w:val="004E4FA4"/>
    <w:rsid w:val="004E5FC0"/>
    <w:rsid w:val="004E6E07"/>
    <w:rsid w:val="004E6F02"/>
    <w:rsid w:val="004E72FB"/>
    <w:rsid w:val="004E7349"/>
    <w:rsid w:val="004E760A"/>
    <w:rsid w:val="004E7813"/>
    <w:rsid w:val="004E7C6B"/>
    <w:rsid w:val="004E7F0F"/>
    <w:rsid w:val="004F00AA"/>
    <w:rsid w:val="004F0B6C"/>
    <w:rsid w:val="004F1137"/>
    <w:rsid w:val="004F2EE9"/>
    <w:rsid w:val="004F3D0D"/>
    <w:rsid w:val="004F3F75"/>
    <w:rsid w:val="004F455E"/>
    <w:rsid w:val="004F49D9"/>
    <w:rsid w:val="004F5250"/>
    <w:rsid w:val="004F5ACD"/>
    <w:rsid w:val="004F608C"/>
    <w:rsid w:val="004F6290"/>
    <w:rsid w:val="004F6610"/>
    <w:rsid w:val="004F6EC6"/>
    <w:rsid w:val="004F70CA"/>
    <w:rsid w:val="0050025E"/>
    <w:rsid w:val="005008F3"/>
    <w:rsid w:val="005010FD"/>
    <w:rsid w:val="00501632"/>
    <w:rsid w:val="005016B6"/>
    <w:rsid w:val="00502D37"/>
    <w:rsid w:val="0050365D"/>
    <w:rsid w:val="00503C39"/>
    <w:rsid w:val="00504438"/>
    <w:rsid w:val="005050AC"/>
    <w:rsid w:val="005052A5"/>
    <w:rsid w:val="00505984"/>
    <w:rsid w:val="00505A63"/>
    <w:rsid w:val="005061BD"/>
    <w:rsid w:val="00506E5C"/>
    <w:rsid w:val="00510497"/>
    <w:rsid w:val="005104B0"/>
    <w:rsid w:val="005104D0"/>
    <w:rsid w:val="00510B05"/>
    <w:rsid w:val="005111E4"/>
    <w:rsid w:val="00511566"/>
    <w:rsid w:val="00511AF5"/>
    <w:rsid w:val="00512E3F"/>
    <w:rsid w:val="00512F56"/>
    <w:rsid w:val="00513719"/>
    <w:rsid w:val="00513978"/>
    <w:rsid w:val="00515403"/>
    <w:rsid w:val="00515D29"/>
    <w:rsid w:val="00516144"/>
    <w:rsid w:val="00516381"/>
    <w:rsid w:val="00516507"/>
    <w:rsid w:val="0051654F"/>
    <w:rsid w:val="00516B46"/>
    <w:rsid w:val="00516C3F"/>
    <w:rsid w:val="00516E27"/>
    <w:rsid w:val="00516FDE"/>
    <w:rsid w:val="00516FFC"/>
    <w:rsid w:val="00517957"/>
    <w:rsid w:val="005205EB"/>
    <w:rsid w:val="005206E0"/>
    <w:rsid w:val="0052090E"/>
    <w:rsid w:val="00521006"/>
    <w:rsid w:val="00521D9E"/>
    <w:rsid w:val="00521E9B"/>
    <w:rsid w:val="00521F95"/>
    <w:rsid w:val="005221C1"/>
    <w:rsid w:val="00522C49"/>
    <w:rsid w:val="00523679"/>
    <w:rsid w:val="00523C1E"/>
    <w:rsid w:val="00523C67"/>
    <w:rsid w:val="00524168"/>
    <w:rsid w:val="005242C5"/>
    <w:rsid w:val="00524618"/>
    <w:rsid w:val="005248DD"/>
    <w:rsid w:val="00524A32"/>
    <w:rsid w:val="00524EA4"/>
    <w:rsid w:val="00525BF9"/>
    <w:rsid w:val="00525C00"/>
    <w:rsid w:val="005270A4"/>
    <w:rsid w:val="00527832"/>
    <w:rsid w:val="00527EEB"/>
    <w:rsid w:val="0053028A"/>
    <w:rsid w:val="0053149C"/>
    <w:rsid w:val="005315B9"/>
    <w:rsid w:val="005320D4"/>
    <w:rsid w:val="005323D3"/>
    <w:rsid w:val="00532694"/>
    <w:rsid w:val="0053326B"/>
    <w:rsid w:val="00534485"/>
    <w:rsid w:val="00535B8F"/>
    <w:rsid w:val="00535CC7"/>
    <w:rsid w:val="00536081"/>
    <w:rsid w:val="005361C2"/>
    <w:rsid w:val="00536520"/>
    <w:rsid w:val="00536D98"/>
    <w:rsid w:val="00540540"/>
    <w:rsid w:val="00540579"/>
    <w:rsid w:val="00540CD6"/>
    <w:rsid w:val="00541560"/>
    <w:rsid w:val="005418FF"/>
    <w:rsid w:val="00541910"/>
    <w:rsid w:val="00541F57"/>
    <w:rsid w:val="00542269"/>
    <w:rsid w:val="00542D41"/>
    <w:rsid w:val="00543043"/>
    <w:rsid w:val="00543208"/>
    <w:rsid w:val="00543BA2"/>
    <w:rsid w:val="0054405D"/>
    <w:rsid w:val="00544245"/>
    <w:rsid w:val="00544D0D"/>
    <w:rsid w:val="00544FFF"/>
    <w:rsid w:val="00545047"/>
    <w:rsid w:val="00545061"/>
    <w:rsid w:val="0054549D"/>
    <w:rsid w:val="005462A9"/>
    <w:rsid w:val="0054687A"/>
    <w:rsid w:val="00547054"/>
    <w:rsid w:val="005470EB"/>
    <w:rsid w:val="005475FB"/>
    <w:rsid w:val="00547918"/>
    <w:rsid w:val="00547D75"/>
    <w:rsid w:val="00550147"/>
    <w:rsid w:val="00550ECA"/>
    <w:rsid w:val="00551005"/>
    <w:rsid w:val="0055238C"/>
    <w:rsid w:val="00552636"/>
    <w:rsid w:val="00553987"/>
    <w:rsid w:val="00554271"/>
    <w:rsid w:val="00554749"/>
    <w:rsid w:val="00554804"/>
    <w:rsid w:val="00554FE4"/>
    <w:rsid w:val="005555BF"/>
    <w:rsid w:val="00555A69"/>
    <w:rsid w:val="00555C0C"/>
    <w:rsid w:val="00556046"/>
    <w:rsid w:val="00556741"/>
    <w:rsid w:val="00557519"/>
    <w:rsid w:val="00557C8E"/>
    <w:rsid w:val="00557F4D"/>
    <w:rsid w:val="00560AEF"/>
    <w:rsid w:val="00561641"/>
    <w:rsid w:val="00561E02"/>
    <w:rsid w:val="00561EEE"/>
    <w:rsid w:val="0056232A"/>
    <w:rsid w:val="00562821"/>
    <w:rsid w:val="00562B26"/>
    <w:rsid w:val="00562BAC"/>
    <w:rsid w:val="00562E08"/>
    <w:rsid w:val="00563098"/>
    <w:rsid w:val="00563483"/>
    <w:rsid w:val="005635A0"/>
    <w:rsid w:val="00564041"/>
    <w:rsid w:val="0056434A"/>
    <w:rsid w:val="00564E05"/>
    <w:rsid w:val="005655A6"/>
    <w:rsid w:val="00565F50"/>
    <w:rsid w:val="005666B3"/>
    <w:rsid w:val="0056678A"/>
    <w:rsid w:val="00567587"/>
    <w:rsid w:val="005676E8"/>
    <w:rsid w:val="005709FA"/>
    <w:rsid w:val="00570A64"/>
    <w:rsid w:val="00570CAB"/>
    <w:rsid w:val="00570F61"/>
    <w:rsid w:val="00571144"/>
    <w:rsid w:val="0057141B"/>
    <w:rsid w:val="00571AC7"/>
    <w:rsid w:val="00571D1B"/>
    <w:rsid w:val="00571D35"/>
    <w:rsid w:val="005727EF"/>
    <w:rsid w:val="005729FD"/>
    <w:rsid w:val="0057306D"/>
    <w:rsid w:val="005732EB"/>
    <w:rsid w:val="0057334E"/>
    <w:rsid w:val="005737A9"/>
    <w:rsid w:val="005741A7"/>
    <w:rsid w:val="00574630"/>
    <w:rsid w:val="005754CB"/>
    <w:rsid w:val="00575752"/>
    <w:rsid w:val="00575D95"/>
    <w:rsid w:val="00575DC5"/>
    <w:rsid w:val="005762FB"/>
    <w:rsid w:val="00576B22"/>
    <w:rsid w:val="00577954"/>
    <w:rsid w:val="00577DBC"/>
    <w:rsid w:val="005804D7"/>
    <w:rsid w:val="00580CC1"/>
    <w:rsid w:val="00580F5D"/>
    <w:rsid w:val="005816A1"/>
    <w:rsid w:val="005820EF"/>
    <w:rsid w:val="005821A3"/>
    <w:rsid w:val="005835CB"/>
    <w:rsid w:val="00583B95"/>
    <w:rsid w:val="00583D73"/>
    <w:rsid w:val="0058438E"/>
    <w:rsid w:val="00584D47"/>
    <w:rsid w:val="005855D7"/>
    <w:rsid w:val="00585810"/>
    <w:rsid w:val="00585A90"/>
    <w:rsid w:val="00586535"/>
    <w:rsid w:val="005865BA"/>
    <w:rsid w:val="00587009"/>
    <w:rsid w:val="00587159"/>
    <w:rsid w:val="005874B9"/>
    <w:rsid w:val="00587558"/>
    <w:rsid w:val="00587652"/>
    <w:rsid w:val="0058790A"/>
    <w:rsid w:val="0058799E"/>
    <w:rsid w:val="00587F2A"/>
    <w:rsid w:val="00590252"/>
    <w:rsid w:val="00590CB0"/>
    <w:rsid w:val="005914E3"/>
    <w:rsid w:val="00591FAC"/>
    <w:rsid w:val="00592261"/>
    <w:rsid w:val="00593552"/>
    <w:rsid w:val="0059362B"/>
    <w:rsid w:val="00593928"/>
    <w:rsid w:val="00593CF3"/>
    <w:rsid w:val="0059423F"/>
    <w:rsid w:val="00594A5E"/>
    <w:rsid w:val="00594F1E"/>
    <w:rsid w:val="00594FE6"/>
    <w:rsid w:val="00596426"/>
    <w:rsid w:val="005967C5"/>
    <w:rsid w:val="00596AE1"/>
    <w:rsid w:val="00597B9C"/>
    <w:rsid w:val="005A0045"/>
    <w:rsid w:val="005A0B32"/>
    <w:rsid w:val="005A0D70"/>
    <w:rsid w:val="005A13E9"/>
    <w:rsid w:val="005A1CD9"/>
    <w:rsid w:val="005A23D9"/>
    <w:rsid w:val="005A27BB"/>
    <w:rsid w:val="005A2A5D"/>
    <w:rsid w:val="005A30A7"/>
    <w:rsid w:val="005A314E"/>
    <w:rsid w:val="005A3D8F"/>
    <w:rsid w:val="005A4801"/>
    <w:rsid w:val="005A4DAA"/>
    <w:rsid w:val="005A525F"/>
    <w:rsid w:val="005A59F3"/>
    <w:rsid w:val="005A5B85"/>
    <w:rsid w:val="005A5D06"/>
    <w:rsid w:val="005A63F8"/>
    <w:rsid w:val="005A7329"/>
    <w:rsid w:val="005A7828"/>
    <w:rsid w:val="005A7E16"/>
    <w:rsid w:val="005B0144"/>
    <w:rsid w:val="005B0415"/>
    <w:rsid w:val="005B0E00"/>
    <w:rsid w:val="005B0F0D"/>
    <w:rsid w:val="005B172A"/>
    <w:rsid w:val="005B1B48"/>
    <w:rsid w:val="005B1B9C"/>
    <w:rsid w:val="005B22BD"/>
    <w:rsid w:val="005B2740"/>
    <w:rsid w:val="005B2A1D"/>
    <w:rsid w:val="005B2E68"/>
    <w:rsid w:val="005B42FA"/>
    <w:rsid w:val="005B53FE"/>
    <w:rsid w:val="005B5494"/>
    <w:rsid w:val="005B617D"/>
    <w:rsid w:val="005B6375"/>
    <w:rsid w:val="005B670C"/>
    <w:rsid w:val="005B6B50"/>
    <w:rsid w:val="005B6E08"/>
    <w:rsid w:val="005B7A09"/>
    <w:rsid w:val="005C01E6"/>
    <w:rsid w:val="005C0505"/>
    <w:rsid w:val="005C0D9C"/>
    <w:rsid w:val="005C125A"/>
    <w:rsid w:val="005C1656"/>
    <w:rsid w:val="005C293F"/>
    <w:rsid w:val="005C3083"/>
    <w:rsid w:val="005C364D"/>
    <w:rsid w:val="005C4348"/>
    <w:rsid w:val="005C448F"/>
    <w:rsid w:val="005C47F1"/>
    <w:rsid w:val="005C54B2"/>
    <w:rsid w:val="005C557B"/>
    <w:rsid w:val="005C5814"/>
    <w:rsid w:val="005C5A79"/>
    <w:rsid w:val="005C64F2"/>
    <w:rsid w:val="005C671E"/>
    <w:rsid w:val="005C677C"/>
    <w:rsid w:val="005C6A8C"/>
    <w:rsid w:val="005C7711"/>
    <w:rsid w:val="005C7DB5"/>
    <w:rsid w:val="005C7F97"/>
    <w:rsid w:val="005D1805"/>
    <w:rsid w:val="005D1BBE"/>
    <w:rsid w:val="005D227B"/>
    <w:rsid w:val="005D30DC"/>
    <w:rsid w:val="005D31EF"/>
    <w:rsid w:val="005D3365"/>
    <w:rsid w:val="005D3B0A"/>
    <w:rsid w:val="005D3B3E"/>
    <w:rsid w:val="005D3C29"/>
    <w:rsid w:val="005D3DDE"/>
    <w:rsid w:val="005D3F44"/>
    <w:rsid w:val="005D4577"/>
    <w:rsid w:val="005D45B8"/>
    <w:rsid w:val="005D4B22"/>
    <w:rsid w:val="005D4F67"/>
    <w:rsid w:val="005D5761"/>
    <w:rsid w:val="005D6D05"/>
    <w:rsid w:val="005D7714"/>
    <w:rsid w:val="005E00BE"/>
    <w:rsid w:val="005E02D9"/>
    <w:rsid w:val="005E0A24"/>
    <w:rsid w:val="005E0CB0"/>
    <w:rsid w:val="005E1810"/>
    <w:rsid w:val="005E2295"/>
    <w:rsid w:val="005E2413"/>
    <w:rsid w:val="005E38F2"/>
    <w:rsid w:val="005E3D42"/>
    <w:rsid w:val="005E4742"/>
    <w:rsid w:val="005E47D4"/>
    <w:rsid w:val="005E58F6"/>
    <w:rsid w:val="005E5A42"/>
    <w:rsid w:val="005E611E"/>
    <w:rsid w:val="005E6DF6"/>
    <w:rsid w:val="005E7564"/>
    <w:rsid w:val="005E7A4B"/>
    <w:rsid w:val="005E7CD6"/>
    <w:rsid w:val="005F06A7"/>
    <w:rsid w:val="005F1249"/>
    <w:rsid w:val="005F14C1"/>
    <w:rsid w:val="005F1976"/>
    <w:rsid w:val="005F2619"/>
    <w:rsid w:val="005F2676"/>
    <w:rsid w:val="005F2E9A"/>
    <w:rsid w:val="005F2F59"/>
    <w:rsid w:val="005F3128"/>
    <w:rsid w:val="005F31CD"/>
    <w:rsid w:val="005F3870"/>
    <w:rsid w:val="005F4EBB"/>
    <w:rsid w:val="005F4FF9"/>
    <w:rsid w:val="005F546A"/>
    <w:rsid w:val="005F5C6C"/>
    <w:rsid w:val="005F5F19"/>
    <w:rsid w:val="005F6124"/>
    <w:rsid w:val="005F642F"/>
    <w:rsid w:val="005F6F33"/>
    <w:rsid w:val="005F730C"/>
    <w:rsid w:val="005F78B9"/>
    <w:rsid w:val="005F791F"/>
    <w:rsid w:val="005F7B0E"/>
    <w:rsid w:val="005F7ED9"/>
    <w:rsid w:val="00600CAF"/>
    <w:rsid w:val="00600CC0"/>
    <w:rsid w:val="006011E4"/>
    <w:rsid w:val="00601229"/>
    <w:rsid w:val="00601C8A"/>
    <w:rsid w:val="00602549"/>
    <w:rsid w:val="00602C5E"/>
    <w:rsid w:val="00602E2A"/>
    <w:rsid w:val="0060309A"/>
    <w:rsid w:val="0060328A"/>
    <w:rsid w:val="006032E2"/>
    <w:rsid w:val="00603461"/>
    <w:rsid w:val="00603B8B"/>
    <w:rsid w:val="00603CB0"/>
    <w:rsid w:val="00603CDB"/>
    <w:rsid w:val="00603F8B"/>
    <w:rsid w:val="0060495D"/>
    <w:rsid w:val="00604BAD"/>
    <w:rsid w:val="006058CB"/>
    <w:rsid w:val="00605D16"/>
    <w:rsid w:val="006061C9"/>
    <w:rsid w:val="006062B7"/>
    <w:rsid w:val="006062EA"/>
    <w:rsid w:val="00606D5D"/>
    <w:rsid w:val="00606FE9"/>
    <w:rsid w:val="0060706F"/>
    <w:rsid w:val="00607D15"/>
    <w:rsid w:val="00610FD4"/>
    <w:rsid w:val="0061114A"/>
    <w:rsid w:val="00611DFF"/>
    <w:rsid w:val="00611E0C"/>
    <w:rsid w:val="006122B8"/>
    <w:rsid w:val="00612FBD"/>
    <w:rsid w:val="006137E5"/>
    <w:rsid w:val="00613B19"/>
    <w:rsid w:val="006141BA"/>
    <w:rsid w:val="006144BF"/>
    <w:rsid w:val="006151A4"/>
    <w:rsid w:val="0061670E"/>
    <w:rsid w:val="006167F9"/>
    <w:rsid w:val="00617792"/>
    <w:rsid w:val="00617990"/>
    <w:rsid w:val="006179A7"/>
    <w:rsid w:val="00617FA5"/>
    <w:rsid w:val="00620389"/>
    <w:rsid w:val="00621444"/>
    <w:rsid w:val="00621B12"/>
    <w:rsid w:val="00622170"/>
    <w:rsid w:val="00622D27"/>
    <w:rsid w:val="00623145"/>
    <w:rsid w:val="00623A75"/>
    <w:rsid w:val="00624E7E"/>
    <w:rsid w:val="00625058"/>
    <w:rsid w:val="0062522F"/>
    <w:rsid w:val="006256B3"/>
    <w:rsid w:val="00625C3F"/>
    <w:rsid w:val="00625EB0"/>
    <w:rsid w:val="0062608F"/>
    <w:rsid w:val="00626ADA"/>
    <w:rsid w:val="00626D36"/>
    <w:rsid w:val="00626E3A"/>
    <w:rsid w:val="00627302"/>
    <w:rsid w:val="00627DD5"/>
    <w:rsid w:val="006303CB"/>
    <w:rsid w:val="00631A71"/>
    <w:rsid w:val="00631BD5"/>
    <w:rsid w:val="00632105"/>
    <w:rsid w:val="0063218D"/>
    <w:rsid w:val="0063248B"/>
    <w:rsid w:val="0063248D"/>
    <w:rsid w:val="006325E9"/>
    <w:rsid w:val="006338EA"/>
    <w:rsid w:val="006347F3"/>
    <w:rsid w:val="00634AFF"/>
    <w:rsid w:val="00635ACB"/>
    <w:rsid w:val="006361A5"/>
    <w:rsid w:val="00636A9C"/>
    <w:rsid w:val="00636F5A"/>
    <w:rsid w:val="00640032"/>
    <w:rsid w:val="006409B7"/>
    <w:rsid w:val="00641444"/>
    <w:rsid w:val="0064147F"/>
    <w:rsid w:val="00641B07"/>
    <w:rsid w:val="00641D5F"/>
    <w:rsid w:val="0064238E"/>
    <w:rsid w:val="006424F7"/>
    <w:rsid w:val="0064255D"/>
    <w:rsid w:val="006427BC"/>
    <w:rsid w:val="00642826"/>
    <w:rsid w:val="00642F7E"/>
    <w:rsid w:val="006430B1"/>
    <w:rsid w:val="00643582"/>
    <w:rsid w:val="00643ACF"/>
    <w:rsid w:val="00644783"/>
    <w:rsid w:val="00644CB8"/>
    <w:rsid w:val="006452F9"/>
    <w:rsid w:val="00645538"/>
    <w:rsid w:val="006455C5"/>
    <w:rsid w:val="006461B1"/>
    <w:rsid w:val="0064626C"/>
    <w:rsid w:val="0064719E"/>
    <w:rsid w:val="006472F7"/>
    <w:rsid w:val="0064778A"/>
    <w:rsid w:val="0065079B"/>
    <w:rsid w:val="006512BE"/>
    <w:rsid w:val="00651F4A"/>
    <w:rsid w:val="006526F4"/>
    <w:rsid w:val="006537B6"/>
    <w:rsid w:val="00653900"/>
    <w:rsid w:val="00654A9F"/>
    <w:rsid w:val="00655173"/>
    <w:rsid w:val="0065521B"/>
    <w:rsid w:val="00655BAD"/>
    <w:rsid w:val="00655C80"/>
    <w:rsid w:val="00655CD1"/>
    <w:rsid w:val="00655CD6"/>
    <w:rsid w:val="0065628C"/>
    <w:rsid w:val="00656784"/>
    <w:rsid w:val="00656902"/>
    <w:rsid w:val="00656BF2"/>
    <w:rsid w:val="006575CC"/>
    <w:rsid w:val="00657610"/>
    <w:rsid w:val="00657734"/>
    <w:rsid w:val="006577AE"/>
    <w:rsid w:val="006578D6"/>
    <w:rsid w:val="00657FCA"/>
    <w:rsid w:val="0066041A"/>
    <w:rsid w:val="0066089C"/>
    <w:rsid w:val="00660D1E"/>
    <w:rsid w:val="00660DB9"/>
    <w:rsid w:val="00660F1B"/>
    <w:rsid w:val="006621B2"/>
    <w:rsid w:val="00662A72"/>
    <w:rsid w:val="00663198"/>
    <w:rsid w:val="0066355E"/>
    <w:rsid w:val="00663A3F"/>
    <w:rsid w:val="00665305"/>
    <w:rsid w:val="00665332"/>
    <w:rsid w:val="00665922"/>
    <w:rsid w:val="00665C4D"/>
    <w:rsid w:val="00665C5B"/>
    <w:rsid w:val="00666F76"/>
    <w:rsid w:val="00667747"/>
    <w:rsid w:val="00667759"/>
    <w:rsid w:val="00667947"/>
    <w:rsid w:val="00667EA1"/>
    <w:rsid w:val="00670475"/>
    <w:rsid w:val="0067048A"/>
    <w:rsid w:val="00670D3D"/>
    <w:rsid w:val="00671608"/>
    <w:rsid w:val="006717D9"/>
    <w:rsid w:val="006717F6"/>
    <w:rsid w:val="00671A27"/>
    <w:rsid w:val="00671F4C"/>
    <w:rsid w:val="00671F70"/>
    <w:rsid w:val="00672922"/>
    <w:rsid w:val="00672C3C"/>
    <w:rsid w:val="00672DC0"/>
    <w:rsid w:val="00672F31"/>
    <w:rsid w:val="00673021"/>
    <w:rsid w:val="0067314F"/>
    <w:rsid w:val="00673932"/>
    <w:rsid w:val="00673BBF"/>
    <w:rsid w:val="00673BFF"/>
    <w:rsid w:val="006742C9"/>
    <w:rsid w:val="006743AF"/>
    <w:rsid w:val="00674C6E"/>
    <w:rsid w:val="006751AD"/>
    <w:rsid w:val="0067537A"/>
    <w:rsid w:val="00675427"/>
    <w:rsid w:val="00675635"/>
    <w:rsid w:val="00675E37"/>
    <w:rsid w:val="00676388"/>
    <w:rsid w:val="00676400"/>
    <w:rsid w:val="006769C5"/>
    <w:rsid w:val="00676DE9"/>
    <w:rsid w:val="006774C3"/>
    <w:rsid w:val="00677771"/>
    <w:rsid w:val="0067796E"/>
    <w:rsid w:val="00677A02"/>
    <w:rsid w:val="00677D6C"/>
    <w:rsid w:val="00677ECD"/>
    <w:rsid w:val="0068038D"/>
    <w:rsid w:val="0068057F"/>
    <w:rsid w:val="006805A1"/>
    <w:rsid w:val="006807E8"/>
    <w:rsid w:val="00680A58"/>
    <w:rsid w:val="00680FC0"/>
    <w:rsid w:val="00681C01"/>
    <w:rsid w:val="00681E81"/>
    <w:rsid w:val="0068217C"/>
    <w:rsid w:val="00682C2E"/>
    <w:rsid w:val="00683538"/>
    <w:rsid w:val="0068369F"/>
    <w:rsid w:val="00683765"/>
    <w:rsid w:val="00684CD1"/>
    <w:rsid w:val="006854AA"/>
    <w:rsid w:val="006858AC"/>
    <w:rsid w:val="00686223"/>
    <w:rsid w:val="00686527"/>
    <w:rsid w:val="00686DB2"/>
    <w:rsid w:val="006874E0"/>
    <w:rsid w:val="00687BDD"/>
    <w:rsid w:val="00691598"/>
    <w:rsid w:val="00691678"/>
    <w:rsid w:val="00691964"/>
    <w:rsid w:val="00691CBF"/>
    <w:rsid w:val="00691E04"/>
    <w:rsid w:val="00691F69"/>
    <w:rsid w:val="00692B12"/>
    <w:rsid w:val="00693CB8"/>
    <w:rsid w:val="00693D1B"/>
    <w:rsid w:val="00693EAA"/>
    <w:rsid w:val="00694199"/>
    <w:rsid w:val="00694BCB"/>
    <w:rsid w:val="00695AC8"/>
    <w:rsid w:val="00695F8D"/>
    <w:rsid w:val="0069618D"/>
    <w:rsid w:val="00696262"/>
    <w:rsid w:val="00696EA9"/>
    <w:rsid w:val="00697898"/>
    <w:rsid w:val="0069791B"/>
    <w:rsid w:val="00697986"/>
    <w:rsid w:val="006A2247"/>
    <w:rsid w:val="006A275C"/>
    <w:rsid w:val="006A29B3"/>
    <w:rsid w:val="006A2E6F"/>
    <w:rsid w:val="006A3AC7"/>
    <w:rsid w:val="006A3C74"/>
    <w:rsid w:val="006A4F32"/>
    <w:rsid w:val="006A50BC"/>
    <w:rsid w:val="006A55BF"/>
    <w:rsid w:val="006A5696"/>
    <w:rsid w:val="006A61E3"/>
    <w:rsid w:val="006A6910"/>
    <w:rsid w:val="006A70B1"/>
    <w:rsid w:val="006A76CB"/>
    <w:rsid w:val="006A7961"/>
    <w:rsid w:val="006B0074"/>
    <w:rsid w:val="006B036F"/>
    <w:rsid w:val="006B084C"/>
    <w:rsid w:val="006B0AEA"/>
    <w:rsid w:val="006B138B"/>
    <w:rsid w:val="006B23F7"/>
    <w:rsid w:val="006B25A3"/>
    <w:rsid w:val="006B282D"/>
    <w:rsid w:val="006B3030"/>
    <w:rsid w:val="006B3118"/>
    <w:rsid w:val="006B3341"/>
    <w:rsid w:val="006B3549"/>
    <w:rsid w:val="006B36B8"/>
    <w:rsid w:val="006B401E"/>
    <w:rsid w:val="006B43DD"/>
    <w:rsid w:val="006B4F38"/>
    <w:rsid w:val="006B54BF"/>
    <w:rsid w:val="006B62A4"/>
    <w:rsid w:val="006B6536"/>
    <w:rsid w:val="006B7AE0"/>
    <w:rsid w:val="006B7B27"/>
    <w:rsid w:val="006B7B96"/>
    <w:rsid w:val="006C007B"/>
    <w:rsid w:val="006C04DF"/>
    <w:rsid w:val="006C0670"/>
    <w:rsid w:val="006C0AAC"/>
    <w:rsid w:val="006C0CF3"/>
    <w:rsid w:val="006C1172"/>
    <w:rsid w:val="006C21A0"/>
    <w:rsid w:val="006C2FA1"/>
    <w:rsid w:val="006C3131"/>
    <w:rsid w:val="006C31A2"/>
    <w:rsid w:val="006C3248"/>
    <w:rsid w:val="006C3899"/>
    <w:rsid w:val="006C3F32"/>
    <w:rsid w:val="006C3F9A"/>
    <w:rsid w:val="006C410A"/>
    <w:rsid w:val="006C4168"/>
    <w:rsid w:val="006C44F9"/>
    <w:rsid w:val="006C475F"/>
    <w:rsid w:val="006C50C6"/>
    <w:rsid w:val="006C5AF1"/>
    <w:rsid w:val="006C5C37"/>
    <w:rsid w:val="006C5D3D"/>
    <w:rsid w:val="006C5DEF"/>
    <w:rsid w:val="006C62A3"/>
    <w:rsid w:val="006C676A"/>
    <w:rsid w:val="006C6DDC"/>
    <w:rsid w:val="006C6E3B"/>
    <w:rsid w:val="006C6E4D"/>
    <w:rsid w:val="006C77BE"/>
    <w:rsid w:val="006D0047"/>
    <w:rsid w:val="006D004F"/>
    <w:rsid w:val="006D007B"/>
    <w:rsid w:val="006D0B1A"/>
    <w:rsid w:val="006D102D"/>
    <w:rsid w:val="006D1BAC"/>
    <w:rsid w:val="006D20DF"/>
    <w:rsid w:val="006D2120"/>
    <w:rsid w:val="006D27A9"/>
    <w:rsid w:val="006D2BC2"/>
    <w:rsid w:val="006D304C"/>
    <w:rsid w:val="006D395B"/>
    <w:rsid w:val="006D430D"/>
    <w:rsid w:val="006D4A2F"/>
    <w:rsid w:val="006D4E88"/>
    <w:rsid w:val="006D5786"/>
    <w:rsid w:val="006D58CB"/>
    <w:rsid w:val="006D5FF3"/>
    <w:rsid w:val="006D6D1D"/>
    <w:rsid w:val="006D6FF0"/>
    <w:rsid w:val="006D701A"/>
    <w:rsid w:val="006D71C5"/>
    <w:rsid w:val="006D7E86"/>
    <w:rsid w:val="006E02E0"/>
    <w:rsid w:val="006E0C8D"/>
    <w:rsid w:val="006E0E83"/>
    <w:rsid w:val="006E0FD8"/>
    <w:rsid w:val="006E183E"/>
    <w:rsid w:val="006E2FD2"/>
    <w:rsid w:val="006E353D"/>
    <w:rsid w:val="006E3FAC"/>
    <w:rsid w:val="006E40E4"/>
    <w:rsid w:val="006E5062"/>
    <w:rsid w:val="006E50ED"/>
    <w:rsid w:val="006E56FB"/>
    <w:rsid w:val="006E5954"/>
    <w:rsid w:val="006E5B98"/>
    <w:rsid w:val="006E5D52"/>
    <w:rsid w:val="006E5D96"/>
    <w:rsid w:val="006E5F0E"/>
    <w:rsid w:val="006E700B"/>
    <w:rsid w:val="006E74D3"/>
    <w:rsid w:val="006E750B"/>
    <w:rsid w:val="006E7535"/>
    <w:rsid w:val="006F056A"/>
    <w:rsid w:val="006F073C"/>
    <w:rsid w:val="006F0CE3"/>
    <w:rsid w:val="006F1659"/>
    <w:rsid w:val="006F264F"/>
    <w:rsid w:val="006F2B18"/>
    <w:rsid w:val="006F340E"/>
    <w:rsid w:val="006F34F1"/>
    <w:rsid w:val="006F3D24"/>
    <w:rsid w:val="006F415D"/>
    <w:rsid w:val="006F461A"/>
    <w:rsid w:val="006F527D"/>
    <w:rsid w:val="006F6255"/>
    <w:rsid w:val="006F6666"/>
    <w:rsid w:val="006F6CBA"/>
    <w:rsid w:val="006F6EB9"/>
    <w:rsid w:val="006F7154"/>
    <w:rsid w:val="006F74D4"/>
    <w:rsid w:val="006F74EB"/>
    <w:rsid w:val="006F7FAB"/>
    <w:rsid w:val="007003D1"/>
    <w:rsid w:val="00700BF5"/>
    <w:rsid w:val="007012D8"/>
    <w:rsid w:val="007013BA"/>
    <w:rsid w:val="00701563"/>
    <w:rsid w:val="00702835"/>
    <w:rsid w:val="00702BCB"/>
    <w:rsid w:val="00702C41"/>
    <w:rsid w:val="0070342C"/>
    <w:rsid w:val="00703461"/>
    <w:rsid w:val="0070399E"/>
    <w:rsid w:val="00703CB3"/>
    <w:rsid w:val="0070449F"/>
    <w:rsid w:val="00704979"/>
    <w:rsid w:val="00705273"/>
    <w:rsid w:val="00705824"/>
    <w:rsid w:val="00705B23"/>
    <w:rsid w:val="007060A4"/>
    <w:rsid w:val="00706A1E"/>
    <w:rsid w:val="00706D2D"/>
    <w:rsid w:val="007078A5"/>
    <w:rsid w:val="0071013D"/>
    <w:rsid w:val="00710535"/>
    <w:rsid w:val="007105A5"/>
    <w:rsid w:val="007110EB"/>
    <w:rsid w:val="00711107"/>
    <w:rsid w:val="0071150E"/>
    <w:rsid w:val="0071175A"/>
    <w:rsid w:val="00711938"/>
    <w:rsid w:val="00712036"/>
    <w:rsid w:val="007131B4"/>
    <w:rsid w:val="007132EF"/>
    <w:rsid w:val="00713C41"/>
    <w:rsid w:val="00714DFE"/>
    <w:rsid w:val="00714EA9"/>
    <w:rsid w:val="00715ACA"/>
    <w:rsid w:val="00715C5E"/>
    <w:rsid w:val="00715C61"/>
    <w:rsid w:val="00715E19"/>
    <w:rsid w:val="0071640E"/>
    <w:rsid w:val="00716953"/>
    <w:rsid w:val="00717444"/>
    <w:rsid w:val="00717688"/>
    <w:rsid w:val="0071786C"/>
    <w:rsid w:val="007178B3"/>
    <w:rsid w:val="007201DC"/>
    <w:rsid w:val="0072046D"/>
    <w:rsid w:val="00720513"/>
    <w:rsid w:val="00720516"/>
    <w:rsid w:val="00720A6F"/>
    <w:rsid w:val="00721038"/>
    <w:rsid w:val="0072109E"/>
    <w:rsid w:val="007218C1"/>
    <w:rsid w:val="007219E4"/>
    <w:rsid w:val="00721CD0"/>
    <w:rsid w:val="00721FD3"/>
    <w:rsid w:val="007223E1"/>
    <w:rsid w:val="00722588"/>
    <w:rsid w:val="00722681"/>
    <w:rsid w:val="00722790"/>
    <w:rsid w:val="007231BC"/>
    <w:rsid w:val="00723531"/>
    <w:rsid w:val="00724151"/>
    <w:rsid w:val="0072423C"/>
    <w:rsid w:val="00725232"/>
    <w:rsid w:val="0072546B"/>
    <w:rsid w:val="007259AA"/>
    <w:rsid w:val="00725B78"/>
    <w:rsid w:val="00725BDF"/>
    <w:rsid w:val="007270D5"/>
    <w:rsid w:val="00727380"/>
    <w:rsid w:val="00727616"/>
    <w:rsid w:val="00727793"/>
    <w:rsid w:val="00727AE8"/>
    <w:rsid w:val="00727C26"/>
    <w:rsid w:val="00727CD8"/>
    <w:rsid w:val="00730146"/>
    <w:rsid w:val="007309E7"/>
    <w:rsid w:val="00730BBD"/>
    <w:rsid w:val="0073100B"/>
    <w:rsid w:val="00733143"/>
    <w:rsid w:val="0073361F"/>
    <w:rsid w:val="007339BE"/>
    <w:rsid w:val="00733F7D"/>
    <w:rsid w:val="007341AF"/>
    <w:rsid w:val="00734B01"/>
    <w:rsid w:val="00734C4F"/>
    <w:rsid w:val="00734F23"/>
    <w:rsid w:val="00735FE9"/>
    <w:rsid w:val="00736179"/>
    <w:rsid w:val="007366D2"/>
    <w:rsid w:val="00736D44"/>
    <w:rsid w:val="00737529"/>
    <w:rsid w:val="007378CF"/>
    <w:rsid w:val="00737C2E"/>
    <w:rsid w:val="00737D48"/>
    <w:rsid w:val="00737D49"/>
    <w:rsid w:val="00740108"/>
    <w:rsid w:val="007403F5"/>
    <w:rsid w:val="0074139C"/>
    <w:rsid w:val="00741B6B"/>
    <w:rsid w:val="00741EEC"/>
    <w:rsid w:val="00742522"/>
    <w:rsid w:val="00742685"/>
    <w:rsid w:val="00742CAF"/>
    <w:rsid w:val="00742F3B"/>
    <w:rsid w:val="00745B49"/>
    <w:rsid w:val="00745D86"/>
    <w:rsid w:val="00745F07"/>
    <w:rsid w:val="007464B4"/>
    <w:rsid w:val="007465D6"/>
    <w:rsid w:val="00746855"/>
    <w:rsid w:val="00746F69"/>
    <w:rsid w:val="00747427"/>
    <w:rsid w:val="00747916"/>
    <w:rsid w:val="0074796B"/>
    <w:rsid w:val="007500C0"/>
    <w:rsid w:val="0075028F"/>
    <w:rsid w:val="0075053A"/>
    <w:rsid w:val="00750D70"/>
    <w:rsid w:val="007510B6"/>
    <w:rsid w:val="00751524"/>
    <w:rsid w:val="00751A8D"/>
    <w:rsid w:val="007537EC"/>
    <w:rsid w:val="00753FD0"/>
    <w:rsid w:val="00754300"/>
    <w:rsid w:val="00754517"/>
    <w:rsid w:val="00754AC2"/>
    <w:rsid w:val="00754CBD"/>
    <w:rsid w:val="00754CC0"/>
    <w:rsid w:val="00755418"/>
    <w:rsid w:val="00755BE2"/>
    <w:rsid w:val="00755C5E"/>
    <w:rsid w:val="00756F05"/>
    <w:rsid w:val="00757A8F"/>
    <w:rsid w:val="00757BBB"/>
    <w:rsid w:val="007601D3"/>
    <w:rsid w:val="007603AC"/>
    <w:rsid w:val="007607AC"/>
    <w:rsid w:val="00761539"/>
    <w:rsid w:val="00761DEE"/>
    <w:rsid w:val="0076237B"/>
    <w:rsid w:val="00762631"/>
    <w:rsid w:val="00763132"/>
    <w:rsid w:val="00763593"/>
    <w:rsid w:val="00763783"/>
    <w:rsid w:val="00763D7F"/>
    <w:rsid w:val="007651DB"/>
    <w:rsid w:val="007652B3"/>
    <w:rsid w:val="007654B1"/>
    <w:rsid w:val="0076588D"/>
    <w:rsid w:val="00767F2F"/>
    <w:rsid w:val="007707B2"/>
    <w:rsid w:val="00771016"/>
    <w:rsid w:val="007710C5"/>
    <w:rsid w:val="007710FE"/>
    <w:rsid w:val="00772BEA"/>
    <w:rsid w:val="007733D8"/>
    <w:rsid w:val="007747D6"/>
    <w:rsid w:val="00774E25"/>
    <w:rsid w:val="007753ED"/>
    <w:rsid w:val="00775AD2"/>
    <w:rsid w:val="0077659D"/>
    <w:rsid w:val="00776EEE"/>
    <w:rsid w:val="00777B32"/>
    <w:rsid w:val="00777D6E"/>
    <w:rsid w:val="0078089B"/>
    <w:rsid w:val="007809F6"/>
    <w:rsid w:val="00781185"/>
    <w:rsid w:val="00781ED9"/>
    <w:rsid w:val="00782E40"/>
    <w:rsid w:val="007833FD"/>
    <w:rsid w:val="00784A08"/>
    <w:rsid w:val="00785899"/>
    <w:rsid w:val="00786170"/>
    <w:rsid w:val="0078657A"/>
    <w:rsid w:val="007876C0"/>
    <w:rsid w:val="00787CF5"/>
    <w:rsid w:val="00787EC6"/>
    <w:rsid w:val="0079004C"/>
    <w:rsid w:val="00791404"/>
    <w:rsid w:val="00791849"/>
    <w:rsid w:val="00791FD7"/>
    <w:rsid w:val="00792797"/>
    <w:rsid w:val="00793AF6"/>
    <w:rsid w:val="00794159"/>
    <w:rsid w:val="00794F00"/>
    <w:rsid w:val="00795281"/>
    <w:rsid w:val="00795F44"/>
    <w:rsid w:val="007962A2"/>
    <w:rsid w:val="0079731D"/>
    <w:rsid w:val="0079741C"/>
    <w:rsid w:val="0079793C"/>
    <w:rsid w:val="00797941"/>
    <w:rsid w:val="007979B0"/>
    <w:rsid w:val="00797F81"/>
    <w:rsid w:val="007A1A43"/>
    <w:rsid w:val="007A1D42"/>
    <w:rsid w:val="007A21AF"/>
    <w:rsid w:val="007A2750"/>
    <w:rsid w:val="007A2814"/>
    <w:rsid w:val="007A29B5"/>
    <w:rsid w:val="007A3952"/>
    <w:rsid w:val="007A3AE2"/>
    <w:rsid w:val="007A3E54"/>
    <w:rsid w:val="007A48F3"/>
    <w:rsid w:val="007A4B04"/>
    <w:rsid w:val="007A4D99"/>
    <w:rsid w:val="007A4ECB"/>
    <w:rsid w:val="007A58FF"/>
    <w:rsid w:val="007A60C9"/>
    <w:rsid w:val="007A629A"/>
    <w:rsid w:val="007A6C72"/>
    <w:rsid w:val="007A6CA8"/>
    <w:rsid w:val="007A71D9"/>
    <w:rsid w:val="007A7288"/>
    <w:rsid w:val="007A7793"/>
    <w:rsid w:val="007A793B"/>
    <w:rsid w:val="007A7F9A"/>
    <w:rsid w:val="007B0428"/>
    <w:rsid w:val="007B0527"/>
    <w:rsid w:val="007B0C70"/>
    <w:rsid w:val="007B1046"/>
    <w:rsid w:val="007B1122"/>
    <w:rsid w:val="007B12E7"/>
    <w:rsid w:val="007B134F"/>
    <w:rsid w:val="007B147C"/>
    <w:rsid w:val="007B1A3D"/>
    <w:rsid w:val="007B1CD0"/>
    <w:rsid w:val="007B26CD"/>
    <w:rsid w:val="007B28E9"/>
    <w:rsid w:val="007B2924"/>
    <w:rsid w:val="007B34F9"/>
    <w:rsid w:val="007B35E2"/>
    <w:rsid w:val="007B407A"/>
    <w:rsid w:val="007B4786"/>
    <w:rsid w:val="007B4CD5"/>
    <w:rsid w:val="007B5555"/>
    <w:rsid w:val="007B5C52"/>
    <w:rsid w:val="007B616B"/>
    <w:rsid w:val="007B6294"/>
    <w:rsid w:val="007B679D"/>
    <w:rsid w:val="007B7175"/>
    <w:rsid w:val="007B7814"/>
    <w:rsid w:val="007B7DC5"/>
    <w:rsid w:val="007C0BB5"/>
    <w:rsid w:val="007C0DE9"/>
    <w:rsid w:val="007C196B"/>
    <w:rsid w:val="007C2521"/>
    <w:rsid w:val="007C2DD3"/>
    <w:rsid w:val="007C2FFD"/>
    <w:rsid w:val="007C3566"/>
    <w:rsid w:val="007C3780"/>
    <w:rsid w:val="007C4720"/>
    <w:rsid w:val="007C5180"/>
    <w:rsid w:val="007C52CC"/>
    <w:rsid w:val="007C55C0"/>
    <w:rsid w:val="007C5869"/>
    <w:rsid w:val="007C5DBC"/>
    <w:rsid w:val="007C5FB3"/>
    <w:rsid w:val="007C6603"/>
    <w:rsid w:val="007C6764"/>
    <w:rsid w:val="007C725B"/>
    <w:rsid w:val="007D0B0F"/>
    <w:rsid w:val="007D0F80"/>
    <w:rsid w:val="007D0FFC"/>
    <w:rsid w:val="007D1584"/>
    <w:rsid w:val="007D1FA5"/>
    <w:rsid w:val="007D20DF"/>
    <w:rsid w:val="007D228A"/>
    <w:rsid w:val="007D2544"/>
    <w:rsid w:val="007D2647"/>
    <w:rsid w:val="007D3558"/>
    <w:rsid w:val="007D393A"/>
    <w:rsid w:val="007D3D41"/>
    <w:rsid w:val="007D3E3E"/>
    <w:rsid w:val="007D476E"/>
    <w:rsid w:val="007D51CF"/>
    <w:rsid w:val="007D5C8F"/>
    <w:rsid w:val="007D6511"/>
    <w:rsid w:val="007D6DD1"/>
    <w:rsid w:val="007D7AAA"/>
    <w:rsid w:val="007E06C5"/>
    <w:rsid w:val="007E07A9"/>
    <w:rsid w:val="007E086A"/>
    <w:rsid w:val="007E0EDE"/>
    <w:rsid w:val="007E1169"/>
    <w:rsid w:val="007E1C05"/>
    <w:rsid w:val="007E1EEA"/>
    <w:rsid w:val="007E1F1E"/>
    <w:rsid w:val="007E257E"/>
    <w:rsid w:val="007E303A"/>
    <w:rsid w:val="007E3A8E"/>
    <w:rsid w:val="007E3F69"/>
    <w:rsid w:val="007E3FE4"/>
    <w:rsid w:val="007E414C"/>
    <w:rsid w:val="007E4192"/>
    <w:rsid w:val="007E4FCF"/>
    <w:rsid w:val="007E520E"/>
    <w:rsid w:val="007E5904"/>
    <w:rsid w:val="007E5FDB"/>
    <w:rsid w:val="007E6220"/>
    <w:rsid w:val="007E659D"/>
    <w:rsid w:val="007E70BE"/>
    <w:rsid w:val="007E7230"/>
    <w:rsid w:val="007E768E"/>
    <w:rsid w:val="007E7A21"/>
    <w:rsid w:val="007E7BC8"/>
    <w:rsid w:val="007F0028"/>
    <w:rsid w:val="007F023B"/>
    <w:rsid w:val="007F1A33"/>
    <w:rsid w:val="007F1E40"/>
    <w:rsid w:val="007F2218"/>
    <w:rsid w:val="007F2C7A"/>
    <w:rsid w:val="007F2EC0"/>
    <w:rsid w:val="007F3057"/>
    <w:rsid w:val="007F3419"/>
    <w:rsid w:val="007F36EA"/>
    <w:rsid w:val="007F3FF7"/>
    <w:rsid w:val="007F4288"/>
    <w:rsid w:val="007F4598"/>
    <w:rsid w:val="007F46E3"/>
    <w:rsid w:val="007F4ACB"/>
    <w:rsid w:val="007F567B"/>
    <w:rsid w:val="007F567C"/>
    <w:rsid w:val="007F57B6"/>
    <w:rsid w:val="007F585F"/>
    <w:rsid w:val="007F587E"/>
    <w:rsid w:val="007F5A2C"/>
    <w:rsid w:val="007F5AB4"/>
    <w:rsid w:val="007F6542"/>
    <w:rsid w:val="007F72EA"/>
    <w:rsid w:val="007F7C47"/>
    <w:rsid w:val="007F7FBE"/>
    <w:rsid w:val="007F7FF5"/>
    <w:rsid w:val="008005B5"/>
    <w:rsid w:val="00800787"/>
    <w:rsid w:val="00800795"/>
    <w:rsid w:val="00800E4C"/>
    <w:rsid w:val="008010E0"/>
    <w:rsid w:val="00801950"/>
    <w:rsid w:val="008033B6"/>
    <w:rsid w:val="0080368C"/>
    <w:rsid w:val="008037E0"/>
    <w:rsid w:val="0080456B"/>
    <w:rsid w:val="00804889"/>
    <w:rsid w:val="00805283"/>
    <w:rsid w:val="00805799"/>
    <w:rsid w:val="00805888"/>
    <w:rsid w:val="00805A24"/>
    <w:rsid w:val="00807606"/>
    <w:rsid w:val="0080780F"/>
    <w:rsid w:val="00807870"/>
    <w:rsid w:val="00807B54"/>
    <w:rsid w:val="0081017D"/>
    <w:rsid w:val="0081095B"/>
    <w:rsid w:val="008109EC"/>
    <w:rsid w:val="00810D0A"/>
    <w:rsid w:val="00810F9B"/>
    <w:rsid w:val="0081127D"/>
    <w:rsid w:val="00811954"/>
    <w:rsid w:val="00811DCC"/>
    <w:rsid w:val="00811FAE"/>
    <w:rsid w:val="00812338"/>
    <w:rsid w:val="00812788"/>
    <w:rsid w:val="008128AD"/>
    <w:rsid w:val="008138B3"/>
    <w:rsid w:val="0081474F"/>
    <w:rsid w:val="0081485C"/>
    <w:rsid w:val="00814AA7"/>
    <w:rsid w:val="00814B11"/>
    <w:rsid w:val="00814FF9"/>
    <w:rsid w:val="0081539A"/>
    <w:rsid w:val="0081572B"/>
    <w:rsid w:val="00815B89"/>
    <w:rsid w:val="00815EE4"/>
    <w:rsid w:val="00816CEC"/>
    <w:rsid w:val="00816F9A"/>
    <w:rsid w:val="00816FC8"/>
    <w:rsid w:val="00817431"/>
    <w:rsid w:val="0081752D"/>
    <w:rsid w:val="008176B7"/>
    <w:rsid w:val="00817901"/>
    <w:rsid w:val="00817C3F"/>
    <w:rsid w:val="00817D28"/>
    <w:rsid w:val="008200DB"/>
    <w:rsid w:val="008202D0"/>
    <w:rsid w:val="00820AC5"/>
    <w:rsid w:val="00821060"/>
    <w:rsid w:val="008212C4"/>
    <w:rsid w:val="00821585"/>
    <w:rsid w:val="008219C6"/>
    <w:rsid w:val="00821D1B"/>
    <w:rsid w:val="00821D39"/>
    <w:rsid w:val="00821DC0"/>
    <w:rsid w:val="00822065"/>
    <w:rsid w:val="0082232F"/>
    <w:rsid w:val="0082255D"/>
    <w:rsid w:val="0082266D"/>
    <w:rsid w:val="0082268E"/>
    <w:rsid w:val="0082288D"/>
    <w:rsid w:val="0082297C"/>
    <w:rsid w:val="008232D5"/>
    <w:rsid w:val="00823DD0"/>
    <w:rsid w:val="008246E8"/>
    <w:rsid w:val="00824736"/>
    <w:rsid w:val="0082478F"/>
    <w:rsid w:val="00825397"/>
    <w:rsid w:val="00825F43"/>
    <w:rsid w:val="00826501"/>
    <w:rsid w:val="00827691"/>
    <w:rsid w:val="008309F2"/>
    <w:rsid w:val="00830FAC"/>
    <w:rsid w:val="008313DA"/>
    <w:rsid w:val="0083168E"/>
    <w:rsid w:val="00831A17"/>
    <w:rsid w:val="00831E46"/>
    <w:rsid w:val="008323A6"/>
    <w:rsid w:val="00832400"/>
    <w:rsid w:val="0083277C"/>
    <w:rsid w:val="00832AE1"/>
    <w:rsid w:val="00832E71"/>
    <w:rsid w:val="00832E8B"/>
    <w:rsid w:val="008336A5"/>
    <w:rsid w:val="00833BC4"/>
    <w:rsid w:val="00833BE7"/>
    <w:rsid w:val="00834036"/>
    <w:rsid w:val="0083480F"/>
    <w:rsid w:val="00835211"/>
    <w:rsid w:val="00835A24"/>
    <w:rsid w:val="00835BF5"/>
    <w:rsid w:val="00835D48"/>
    <w:rsid w:val="00835FC8"/>
    <w:rsid w:val="0084026E"/>
    <w:rsid w:val="0084063D"/>
    <w:rsid w:val="008415FC"/>
    <w:rsid w:val="00841B07"/>
    <w:rsid w:val="00841F0C"/>
    <w:rsid w:val="00842D13"/>
    <w:rsid w:val="00843642"/>
    <w:rsid w:val="0084395F"/>
    <w:rsid w:val="008440A7"/>
    <w:rsid w:val="008443D7"/>
    <w:rsid w:val="00844AE4"/>
    <w:rsid w:val="00845453"/>
    <w:rsid w:val="00845C25"/>
    <w:rsid w:val="00845DB3"/>
    <w:rsid w:val="00846A54"/>
    <w:rsid w:val="00846B1F"/>
    <w:rsid w:val="0084736E"/>
    <w:rsid w:val="008475F0"/>
    <w:rsid w:val="00850A2B"/>
    <w:rsid w:val="00850EA8"/>
    <w:rsid w:val="00850F65"/>
    <w:rsid w:val="008513FB"/>
    <w:rsid w:val="008516DF"/>
    <w:rsid w:val="00851C1C"/>
    <w:rsid w:val="00851DF7"/>
    <w:rsid w:val="0085366C"/>
    <w:rsid w:val="00853AAD"/>
    <w:rsid w:val="008540BB"/>
    <w:rsid w:val="00855A6A"/>
    <w:rsid w:val="00855C20"/>
    <w:rsid w:val="00856795"/>
    <w:rsid w:val="0085691A"/>
    <w:rsid w:val="00856E69"/>
    <w:rsid w:val="00856FA5"/>
    <w:rsid w:val="008575EA"/>
    <w:rsid w:val="00857C9D"/>
    <w:rsid w:val="00857E22"/>
    <w:rsid w:val="00857FF9"/>
    <w:rsid w:val="008614AB"/>
    <w:rsid w:val="00861D0E"/>
    <w:rsid w:val="0086213B"/>
    <w:rsid w:val="008631BF"/>
    <w:rsid w:val="00863714"/>
    <w:rsid w:val="008641D9"/>
    <w:rsid w:val="00864614"/>
    <w:rsid w:val="00865274"/>
    <w:rsid w:val="008655CE"/>
    <w:rsid w:val="00866034"/>
    <w:rsid w:val="008667F4"/>
    <w:rsid w:val="00866BF9"/>
    <w:rsid w:val="008671E3"/>
    <w:rsid w:val="00867975"/>
    <w:rsid w:val="0087010A"/>
    <w:rsid w:val="008701B8"/>
    <w:rsid w:val="008704C4"/>
    <w:rsid w:val="00870C38"/>
    <w:rsid w:val="00870E2C"/>
    <w:rsid w:val="00870FC0"/>
    <w:rsid w:val="0087112B"/>
    <w:rsid w:val="008712BD"/>
    <w:rsid w:val="00871C86"/>
    <w:rsid w:val="00872585"/>
    <w:rsid w:val="00872805"/>
    <w:rsid w:val="0087308B"/>
    <w:rsid w:val="0087312A"/>
    <w:rsid w:val="0087398B"/>
    <w:rsid w:val="00873CA7"/>
    <w:rsid w:val="0087431C"/>
    <w:rsid w:val="008744CC"/>
    <w:rsid w:val="008748BD"/>
    <w:rsid w:val="00874AD7"/>
    <w:rsid w:val="00874E2A"/>
    <w:rsid w:val="00876628"/>
    <w:rsid w:val="00876A52"/>
    <w:rsid w:val="00876CCE"/>
    <w:rsid w:val="00876EF8"/>
    <w:rsid w:val="00876FD8"/>
    <w:rsid w:val="008772AF"/>
    <w:rsid w:val="00877EBF"/>
    <w:rsid w:val="0088056F"/>
    <w:rsid w:val="008809C6"/>
    <w:rsid w:val="00880B6A"/>
    <w:rsid w:val="0088114A"/>
    <w:rsid w:val="0088130D"/>
    <w:rsid w:val="00881E7C"/>
    <w:rsid w:val="00881F70"/>
    <w:rsid w:val="00882358"/>
    <w:rsid w:val="0088260D"/>
    <w:rsid w:val="008829E4"/>
    <w:rsid w:val="00882CED"/>
    <w:rsid w:val="00882D3D"/>
    <w:rsid w:val="00882FE9"/>
    <w:rsid w:val="00883F39"/>
    <w:rsid w:val="0088510E"/>
    <w:rsid w:val="00885160"/>
    <w:rsid w:val="0088542E"/>
    <w:rsid w:val="008859C4"/>
    <w:rsid w:val="008860DF"/>
    <w:rsid w:val="00886FB6"/>
    <w:rsid w:val="0088782F"/>
    <w:rsid w:val="00887F78"/>
    <w:rsid w:val="008904E5"/>
    <w:rsid w:val="00890D1D"/>
    <w:rsid w:val="00890D7D"/>
    <w:rsid w:val="0089265D"/>
    <w:rsid w:val="00892814"/>
    <w:rsid w:val="00892910"/>
    <w:rsid w:val="008933F0"/>
    <w:rsid w:val="0089383A"/>
    <w:rsid w:val="008939F5"/>
    <w:rsid w:val="00893A21"/>
    <w:rsid w:val="008942B3"/>
    <w:rsid w:val="00894CB1"/>
    <w:rsid w:val="008955C5"/>
    <w:rsid w:val="00895935"/>
    <w:rsid w:val="00895ACB"/>
    <w:rsid w:val="00895E05"/>
    <w:rsid w:val="00895F48"/>
    <w:rsid w:val="00896095"/>
    <w:rsid w:val="008973B1"/>
    <w:rsid w:val="00897569"/>
    <w:rsid w:val="008A005C"/>
    <w:rsid w:val="008A04F1"/>
    <w:rsid w:val="008A12DD"/>
    <w:rsid w:val="008A1EB8"/>
    <w:rsid w:val="008A2A55"/>
    <w:rsid w:val="008A38F1"/>
    <w:rsid w:val="008A3C50"/>
    <w:rsid w:val="008A4196"/>
    <w:rsid w:val="008A53FD"/>
    <w:rsid w:val="008A564C"/>
    <w:rsid w:val="008A56E8"/>
    <w:rsid w:val="008A59D0"/>
    <w:rsid w:val="008A5B4F"/>
    <w:rsid w:val="008A5C24"/>
    <w:rsid w:val="008A5D5D"/>
    <w:rsid w:val="008A5D9C"/>
    <w:rsid w:val="008A67E9"/>
    <w:rsid w:val="008A705F"/>
    <w:rsid w:val="008A73E8"/>
    <w:rsid w:val="008A7783"/>
    <w:rsid w:val="008A7E79"/>
    <w:rsid w:val="008B092A"/>
    <w:rsid w:val="008B1B1A"/>
    <w:rsid w:val="008B1B60"/>
    <w:rsid w:val="008B1F10"/>
    <w:rsid w:val="008B2259"/>
    <w:rsid w:val="008B230D"/>
    <w:rsid w:val="008B2667"/>
    <w:rsid w:val="008B26BF"/>
    <w:rsid w:val="008B329A"/>
    <w:rsid w:val="008B33FB"/>
    <w:rsid w:val="008B3440"/>
    <w:rsid w:val="008B35A2"/>
    <w:rsid w:val="008B3C3D"/>
    <w:rsid w:val="008B3E08"/>
    <w:rsid w:val="008B519F"/>
    <w:rsid w:val="008B526D"/>
    <w:rsid w:val="008B563E"/>
    <w:rsid w:val="008B56FC"/>
    <w:rsid w:val="008B5DC4"/>
    <w:rsid w:val="008B6404"/>
    <w:rsid w:val="008B646E"/>
    <w:rsid w:val="008B65F6"/>
    <w:rsid w:val="008B683A"/>
    <w:rsid w:val="008B7D5F"/>
    <w:rsid w:val="008C0DF0"/>
    <w:rsid w:val="008C0F12"/>
    <w:rsid w:val="008C20CB"/>
    <w:rsid w:val="008C2217"/>
    <w:rsid w:val="008C3723"/>
    <w:rsid w:val="008C388D"/>
    <w:rsid w:val="008C3FB8"/>
    <w:rsid w:val="008C49A5"/>
    <w:rsid w:val="008C4EA7"/>
    <w:rsid w:val="008C5042"/>
    <w:rsid w:val="008C59F7"/>
    <w:rsid w:val="008C5EB9"/>
    <w:rsid w:val="008C60B3"/>
    <w:rsid w:val="008C6B43"/>
    <w:rsid w:val="008C758A"/>
    <w:rsid w:val="008C7A3B"/>
    <w:rsid w:val="008D0377"/>
    <w:rsid w:val="008D0914"/>
    <w:rsid w:val="008D1143"/>
    <w:rsid w:val="008D1179"/>
    <w:rsid w:val="008D1860"/>
    <w:rsid w:val="008D1CB2"/>
    <w:rsid w:val="008D1DF9"/>
    <w:rsid w:val="008D2122"/>
    <w:rsid w:val="008D21AD"/>
    <w:rsid w:val="008D24DC"/>
    <w:rsid w:val="008D25CE"/>
    <w:rsid w:val="008D2713"/>
    <w:rsid w:val="008D2F2B"/>
    <w:rsid w:val="008D40B0"/>
    <w:rsid w:val="008D4448"/>
    <w:rsid w:val="008D4713"/>
    <w:rsid w:val="008D48CB"/>
    <w:rsid w:val="008D4CE7"/>
    <w:rsid w:val="008D5031"/>
    <w:rsid w:val="008D5197"/>
    <w:rsid w:val="008D5AC5"/>
    <w:rsid w:val="008D6EAB"/>
    <w:rsid w:val="008D6F2E"/>
    <w:rsid w:val="008D73CE"/>
    <w:rsid w:val="008D78EB"/>
    <w:rsid w:val="008D7A18"/>
    <w:rsid w:val="008D7A95"/>
    <w:rsid w:val="008D7F51"/>
    <w:rsid w:val="008E08DA"/>
    <w:rsid w:val="008E08FD"/>
    <w:rsid w:val="008E0BF8"/>
    <w:rsid w:val="008E10F0"/>
    <w:rsid w:val="008E11CD"/>
    <w:rsid w:val="008E15CD"/>
    <w:rsid w:val="008E194A"/>
    <w:rsid w:val="008E19F0"/>
    <w:rsid w:val="008E237B"/>
    <w:rsid w:val="008E25E7"/>
    <w:rsid w:val="008E2B4B"/>
    <w:rsid w:val="008E2B68"/>
    <w:rsid w:val="008E30D1"/>
    <w:rsid w:val="008E3246"/>
    <w:rsid w:val="008E42D7"/>
    <w:rsid w:val="008E4655"/>
    <w:rsid w:val="008E4CBF"/>
    <w:rsid w:val="008E4F0E"/>
    <w:rsid w:val="008E5371"/>
    <w:rsid w:val="008E56E4"/>
    <w:rsid w:val="008E584C"/>
    <w:rsid w:val="008E59F1"/>
    <w:rsid w:val="008E6143"/>
    <w:rsid w:val="008E6581"/>
    <w:rsid w:val="008E6656"/>
    <w:rsid w:val="008E67E2"/>
    <w:rsid w:val="008E6B09"/>
    <w:rsid w:val="008E6CC1"/>
    <w:rsid w:val="008E6E73"/>
    <w:rsid w:val="008E7520"/>
    <w:rsid w:val="008E76B9"/>
    <w:rsid w:val="008E77D5"/>
    <w:rsid w:val="008F04D5"/>
    <w:rsid w:val="008F0CB0"/>
    <w:rsid w:val="008F0DC6"/>
    <w:rsid w:val="008F108B"/>
    <w:rsid w:val="008F1975"/>
    <w:rsid w:val="008F1B77"/>
    <w:rsid w:val="008F20C7"/>
    <w:rsid w:val="008F2496"/>
    <w:rsid w:val="008F28E4"/>
    <w:rsid w:val="008F29C9"/>
    <w:rsid w:val="008F2DBB"/>
    <w:rsid w:val="008F317A"/>
    <w:rsid w:val="008F35F2"/>
    <w:rsid w:val="008F4721"/>
    <w:rsid w:val="008F4A77"/>
    <w:rsid w:val="008F5111"/>
    <w:rsid w:val="008F5153"/>
    <w:rsid w:val="008F5A00"/>
    <w:rsid w:val="008F5C7F"/>
    <w:rsid w:val="008F5FE1"/>
    <w:rsid w:val="008F6F72"/>
    <w:rsid w:val="008F70FB"/>
    <w:rsid w:val="008F760A"/>
    <w:rsid w:val="008F77C1"/>
    <w:rsid w:val="008F7A00"/>
    <w:rsid w:val="008F7BBF"/>
    <w:rsid w:val="0090035B"/>
    <w:rsid w:val="0090074E"/>
    <w:rsid w:val="00901D5B"/>
    <w:rsid w:val="009020AF"/>
    <w:rsid w:val="00902299"/>
    <w:rsid w:val="00902700"/>
    <w:rsid w:val="00902963"/>
    <w:rsid w:val="00902B04"/>
    <w:rsid w:val="00902BBC"/>
    <w:rsid w:val="00902D05"/>
    <w:rsid w:val="0090344E"/>
    <w:rsid w:val="0090370D"/>
    <w:rsid w:val="00903941"/>
    <w:rsid w:val="00904A5D"/>
    <w:rsid w:val="00904DF8"/>
    <w:rsid w:val="00905C9D"/>
    <w:rsid w:val="00905F42"/>
    <w:rsid w:val="00906A77"/>
    <w:rsid w:val="00907BCD"/>
    <w:rsid w:val="00907D32"/>
    <w:rsid w:val="00907E50"/>
    <w:rsid w:val="00910860"/>
    <w:rsid w:val="0091087E"/>
    <w:rsid w:val="009108F9"/>
    <w:rsid w:val="00910B9F"/>
    <w:rsid w:val="00910C04"/>
    <w:rsid w:val="00910E65"/>
    <w:rsid w:val="009118D7"/>
    <w:rsid w:val="00911B2E"/>
    <w:rsid w:val="00911EEE"/>
    <w:rsid w:val="009121F7"/>
    <w:rsid w:val="0091256B"/>
    <w:rsid w:val="00913032"/>
    <w:rsid w:val="00913585"/>
    <w:rsid w:val="009137F7"/>
    <w:rsid w:val="00913E95"/>
    <w:rsid w:val="00914FEA"/>
    <w:rsid w:val="00915276"/>
    <w:rsid w:val="0091666C"/>
    <w:rsid w:val="00916B97"/>
    <w:rsid w:val="00917284"/>
    <w:rsid w:val="0091728F"/>
    <w:rsid w:val="009176FD"/>
    <w:rsid w:val="00917B8A"/>
    <w:rsid w:val="009208DF"/>
    <w:rsid w:val="0092152E"/>
    <w:rsid w:val="00921681"/>
    <w:rsid w:val="0092168E"/>
    <w:rsid w:val="00921E6E"/>
    <w:rsid w:val="009224A4"/>
    <w:rsid w:val="00922F35"/>
    <w:rsid w:val="00923541"/>
    <w:rsid w:val="00924403"/>
    <w:rsid w:val="00924560"/>
    <w:rsid w:val="00924D72"/>
    <w:rsid w:val="00924F0A"/>
    <w:rsid w:val="00925076"/>
    <w:rsid w:val="00927F84"/>
    <w:rsid w:val="00931500"/>
    <w:rsid w:val="00931A01"/>
    <w:rsid w:val="00931EE5"/>
    <w:rsid w:val="00932396"/>
    <w:rsid w:val="00932502"/>
    <w:rsid w:val="00932CE9"/>
    <w:rsid w:val="0093374C"/>
    <w:rsid w:val="00933AFF"/>
    <w:rsid w:val="009342E7"/>
    <w:rsid w:val="00934ECC"/>
    <w:rsid w:val="0093536F"/>
    <w:rsid w:val="009356BE"/>
    <w:rsid w:val="009359F0"/>
    <w:rsid w:val="00935DC9"/>
    <w:rsid w:val="00936941"/>
    <w:rsid w:val="009371AB"/>
    <w:rsid w:val="009373BB"/>
    <w:rsid w:val="009373CE"/>
    <w:rsid w:val="009379F0"/>
    <w:rsid w:val="00940B2B"/>
    <w:rsid w:val="009412C6"/>
    <w:rsid w:val="00941980"/>
    <w:rsid w:val="00941ED6"/>
    <w:rsid w:val="0094202B"/>
    <w:rsid w:val="009421AA"/>
    <w:rsid w:val="0094227D"/>
    <w:rsid w:val="00942CA4"/>
    <w:rsid w:val="00942E7B"/>
    <w:rsid w:val="009433A1"/>
    <w:rsid w:val="009448D5"/>
    <w:rsid w:val="0094561E"/>
    <w:rsid w:val="0094566D"/>
    <w:rsid w:val="00945C8D"/>
    <w:rsid w:val="00945E05"/>
    <w:rsid w:val="009466EB"/>
    <w:rsid w:val="009467A6"/>
    <w:rsid w:val="00946CC5"/>
    <w:rsid w:val="009472CD"/>
    <w:rsid w:val="00947C60"/>
    <w:rsid w:val="00950500"/>
    <w:rsid w:val="00950628"/>
    <w:rsid w:val="00951176"/>
    <w:rsid w:val="00951516"/>
    <w:rsid w:val="00951D1E"/>
    <w:rsid w:val="0095233D"/>
    <w:rsid w:val="0095256D"/>
    <w:rsid w:val="00952A34"/>
    <w:rsid w:val="0095325C"/>
    <w:rsid w:val="009536B7"/>
    <w:rsid w:val="009543AF"/>
    <w:rsid w:val="00954731"/>
    <w:rsid w:val="00954A7E"/>
    <w:rsid w:val="00954EC2"/>
    <w:rsid w:val="00955064"/>
    <w:rsid w:val="0095519F"/>
    <w:rsid w:val="0095596E"/>
    <w:rsid w:val="00955BF8"/>
    <w:rsid w:val="0095661A"/>
    <w:rsid w:val="00956F96"/>
    <w:rsid w:val="0095734E"/>
    <w:rsid w:val="00957953"/>
    <w:rsid w:val="00957F47"/>
    <w:rsid w:val="00957F4F"/>
    <w:rsid w:val="0096031B"/>
    <w:rsid w:val="00960860"/>
    <w:rsid w:val="0096095A"/>
    <w:rsid w:val="00960A91"/>
    <w:rsid w:val="00961048"/>
    <w:rsid w:val="0096125D"/>
    <w:rsid w:val="00961B06"/>
    <w:rsid w:val="00961DC1"/>
    <w:rsid w:val="009625DC"/>
    <w:rsid w:val="0096282B"/>
    <w:rsid w:val="0096289D"/>
    <w:rsid w:val="009630AA"/>
    <w:rsid w:val="00963C3C"/>
    <w:rsid w:val="009641E3"/>
    <w:rsid w:val="009646AF"/>
    <w:rsid w:val="0096483C"/>
    <w:rsid w:val="009648A0"/>
    <w:rsid w:val="0096542F"/>
    <w:rsid w:val="00965732"/>
    <w:rsid w:val="009657B5"/>
    <w:rsid w:val="00965C8B"/>
    <w:rsid w:val="00965F8A"/>
    <w:rsid w:val="009660C7"/>
    <w:rsid w:val="00966FEC"/>
    <w:rsid w:val="00967DD6"/>
    <w:rsid w:val="00970875"/>
    <w:rsid w:val="00970D8F"/>
    <w:rsid w:val="00971087"/>
    <w:rsid w:val="00971E82"/>
    <w:rsid w:val="00971F87"/>
    <w:rsid w:val="00972084"/>
    <w:rsid w:val="009724E6"/>
    <w:rsid w:val="0097278C"/>
    <w:rsid w:val="00973D88"/>
    <w:rsid w:val="00974919"/>
    <w:rsid w:val="0097527A"/>
    <w:rsid w:val="0097528B"/>
    <w:rsid w:val="009757C3"/>
    <w:rsid w:val="0097729C"/>
    <w:rsid w:val="00977367"/>
    <w:rsid w:val="00977DAE"/>
    <w:rsid w:val="009800BA"/>
    <w:rsid w:val="00980157"/>
    <w:rsid w:val="009802D6"/>
    <w:rsid w:val="0098033D"/>
    <w:rsid w:val="00980869"/>
    <w:rsid w:val="00980A81"/>
    <w:rsid w:val="00980B08"/>
    <w:rsid w:val="00980F4B"/>
    <w:rsid w:val="0098104F"/>
    <w:rsid w:val="0098204D"/>
    <w:rsid w:val="00982077"/>
    <w:rsid w:val="0098241E"/>
    <w:rsid w:val="009825BA"/>
    <w:rsid w:val="00982D4E"/>
    <w:rsid w:val="0098312D"/>
    <w:rsid w:val="00983540"/>
    <w:rsid w:val="00983F51"/>
    <w:rsid w:val="00984696"/>
    <w:rsid w:val="0098502E"/>
    <w:rsid w:val="009851A0"/>
    <w:rsid w:val="00985A09"/>
    <w:rsid w:val="00985B48"/>
    <w:rsid w:val="00985B79"/>
    <w:rsid w:val="00985F29"/>
    <w:rsid w:val="0098654F"/>
    <w:rsid w:val="0098719F"/>
    <w:rsid w:val="009874A9"/>
    <w:rsid w:val="00987A8B"/>
    <w:rsid w:val="00987DBE"/>
    <w:rsid w:val="00987E2C"/>
    <w:rsid w:val="009901B0"/>
    <w:rsid w:val="009901BC"/>
    <w:rsid w:val="009906A8"/>
    <w:rsid w:val="009908D1"/>
    <w:rsid w:val="00990B76"/>
    <w:rsid w:val="00991860"/>
    <w:rsid w:val="00991FC0"/>
    <w:rsid w:val="009923D4"/>
    <w:rsid w:val="0099244B"/>
    <w:rsid w:val="00993AAD"/>
    <w:rsid w:val="00994103"/>
    <w:rsid w:val="009942D6"/>
    <w:rsid w:val="00994A5D"/>
    <w:rsid w:val="009951A3"/>
    <w:rsid w:val="009952C1"/>
    <w:rsid w:val="009953F2"/>
    <w:rsid w:val="00995F26"/>
    <w:rsid w:val="009967E8"/>
    <w:rsid w:val="00996C7E"/>
    <w:rsid w:val="00997E7B"/>
    <w:rsid w:val="009A03BD"/>
    <w:rsid w:val="009A0409"/>
    <w:rsid w:val="009A0F59"/>
    <w:rsid w:val="009A1AEB"/>
    <w:rsid w:val="009A1C2E"/>
    <w:rsid w:val="009A230B"/>
    <w:rsid w:val="009A2CA9"/>
    <w:rsid w:val="009A36E8"/>
    <w:rsid w:val="009A3895"/>
    <w:rsid w:val="009A40D2"/>
    <w:rsid w:val="009A4112"/>
    <w:rsid w:val="009A4124"/>
    <w:rsid w:val="009A42E9"/>
    <w:rsid w:val="009A44F5"/>
    <w:rsid w:val="009A461D"/>
    <w:rsid w:val="009A4B3C"/>
    <w:rsid w:val="009A594D"/>
    <w:rsid w:val="009A5FAC"/>
    <w:rsid w:val="009A6568"/>
    <w:rsid w:val="009A6883"/>
    <w:rsid w:val="009A7BAA"/>
    <w:rsid w:val="009A7FF4"/>
    <w:rsid w:val="009B0619"/>
    <w:rsid w:val="009B0829"/>
    <w:rsid w:val="009B1934"/>
    <w:rsid w:val="009B19A8"/>
    <w:rsid w:val="009B1BB1"/>
    <w:rsid w:val="009B23A8"/>
    <w:rsid w:val="009B2DAC"/>
    <w:rsid w:val="009B32EF"/>
    <w:rsid w:val="009B3396"/>
    <w:rsid w:val="009B3499"/>
    <w:rsid w:val="009B4197"/>
    <w:rsid w:val="009B442C"/>
    <w:rsid w:val="009B4DF8"/>
    <w:rsid w:val="009B5A17"/>
    <w:rsid w:val="009B5A6A"/>
    <w:rsid w:val="009B63AF"/>
    <w:rsid w:val="009B67CD"/>
    <w:rsid w:val="009B6995"/>
    <w:rsid w:val="009B6A06"/>
    <w:rsid w:val="009B6CE2"/>
    <w:rsid w:val="009B7907"/>
    <w:rsid w:val="009B7960"/>
    <w:rsid w:val="009B7F73"/>
    <w:rsid w:val="009C02FB"/>
    <w:rsid w:val="009C06E8"/>
    <w:rsid w:val="009C08F1"/>
    <w:rsid w:val="009C0AA5"/>
    <w:rsid w:val="009C0B8C"/>
    <w:rsid w:val="009C1298"/>
    <w:rsid w:val="009C147B"/>
    <w:rsid w:val="009C15B2"/>
    <w:rsid w:val="009C1F86"/>
    <w:rsid w:val="009C2482"/>
    <w:rsid w:val="009C25C4"/>
    <w:rsid w:val="009C29DC"/>
    <w:rsid w:val="009C3F18"/>
    <w:rsid w:val="009C4AC8"/>
    <w:rsid w:val="009C512C"/>
    <w:rsid w:val="009C537A"/>
    <w:rsid w:val="009C569A"/>
    <w:rsid w:val="009C6718"/>
    <w:rsid w:val="009C6936"/>
    <w:rsid w:val="009C72E7"/>
    <w:rsid w:val="009C7A9F"/>
    <w:rsid w:val="009D02DE"/>
    <w:rsid w:val="009D041A"/>
    <w:rsid w:val="009D0466"/>
    <w:rsid w:val="009D0913"/>
    <w:rsid w:val="009D17A3"/>
    <w:rsid w:val="009D2278"/>
    <w:rsid w:val="009D2324"/>
    <w:rsid w:val="009D2699"/>
    <w:rsid w:val="009D2941"/>
    <w:rsid w:val="009D328C"/>
    <w:rsid w:val="009D3882"/>
    <w:rsid w:val="009D410D"/>
    <w:rsid w:val="009D4A04"/>
    <w:rsid w:val="009D50ED"/>
    <w:rsid w:val="009D59D8"/>
    <w:rsid w:val="009D5E1B"/>
    <w:rsid w:val="009D6837"/>
    <w:rsid w:val="009D691A"/>
    <w:rsid w:val="009D739F"/>
    <w:rsid w:val="009D7F76"/>
    <w:rsid w:val="009E02F6"/>
    <w:rsid w:val="009E0543"/>
    <w:rsid w:val="009E06D7"/>
    <w:rsid w:val="009E1269"/>
    <w:rsid w:val="009E1E79"/>
    <w:rsid w:val="009E1F94"/>
    <w:rsid w:val="009E2380"/>
    <w:rsid w:val="009E24DD"/>
    <w:rsid w:val="009E2937"/>
    <w:rsid w:val="009E29D3"/>
    <w:rsid w:val="009E31A7"/>
    <w:rsid w:val="009E3991"/>
    <w:rsid w:val="009E4797"/>
    <w:rsid w:val="009E4A64"/>
    <w:rsid w:val="009E4ED0"/>
    <w:rsid w:val="009E5755"/>
    <w:rsid w:val="009E57D2"/>
    <w:rsid w:val="009E5968"/>
    <w:rsid w:val="009E5B7C"/>
    <w:rsid w:val="009E6B27"/>
    <w:rsid w:val="009E6F43"/>
    <w:rsid w:val="009F012F"/>
    <w:rsid w:val="009F03A5"/>
    <w:rsid w:val="009F0C3D"/>
    <w:rsid w:val="009F1161"/>
    <w:rsid w:val="009F1391"/>
    <w:rsid w:val="009F1408"/>
    <w:rsid w:val="009F1D48"/>
    <w:rsid w:val="009F1D7D"/>
    <w:rsid w:val="009F2402"/>
    <w:rsid w:val="009F2AD7"/>
    <w:rsid w:val="009F2BF5"/>
    <w:rsid w:val="009F2D50"/>
    <w:rsid w:val="009F3DAA"/>
    <w:rsid w:val="009F412B"/>
    <w:rsid w:val="009F42D8"/>
    <w:rsid w:val="009F4424"/>
    <w:rsid w:val="009F4960"/>
    <w:rsid w:val="009F5218"/>
    <w:rsid w:val="009F5EF3"/>
    <w:rsid w:val="009F6676"/>
    <w:rsid w:val="009F66D5"/>
    <w:rsid w:val="009F66E6"/>
    <w:rsid w:val="009F6A87"/>
    <w:rsid w:val="00A00176"/>
    <w:rsid w:val="00A00264"/>
    <w:rsid w:val="00A00B85"/>
    <w:rsid w:val="00A00F0E"/>
    <w:rsid w:val="00A00FD9"/>
    <w:rsid w:val="00A01E3C"/>
    <w:rsid w:val="00A025D4"/>
    <w:rsid w:val="00A02654"/>
    <w:rsid w:val="00A02A16"/>
    <w:rsid w:val="00A02FB9"/>
    <w:rsid w:val="00A03379"/>
    <w:rsid w:val="00A0357B"/>
    <w:rsid w:val="00A0360E"/>
    <w:rsid w:val="00A042DC"/>
    <w:rsid w:val="00A043FB"/>
    <w:rsid w:val="00A04A0F"/>
    <w:rsid w:val="00A04ADE"/>
    <w:rsid w:val="00A04E4E"/>
    <w:rsid w:val="00A056A3"/>
    <w:rsid w:val="00A05830"/>
    <w:rsid w:val="00A067B4"/>
    <w:rsid w:val="00A06AF1"/>
    <w:rsid w:val="00A076DB"/>
    <w:rsid w:val="00A07903"/>
    <w:rsid w:val="00A10B04"/>
    <w:rsid w:val="00A112AD"/>
    <w:rsid w:val="00A11ACB"/>
    <w:rsid w:val="00A120D0"/>
    <w:rsid w:val="00A1232E"/>
    <w:rsid w:val="00A129E1"/>
    <w:rsid w:val="00A13060"/>
    <w:rsid w:val="00A1317A"/>
    <w:rsid w:val="00A13462"/>
    <w:rsid w:val="00A135B0"/>
    <w:rsid w:val="00A139BA"/>
    <w:rsid w:val="00A13DB2"/>
    <w:rsid w:val="00A146C8"/>
    <w:rsid w:val="00A14785"/>
    <w:rsid w:val="00A14BE8"/>
    <w:rsid w:val="00A14EB4"/>
    <w:rsid w:val="00A15DE2"/>
    <w:rsid w:val="00A16649"/>
    <w:rsid w:val="00A167D7"/>
    <w:rsid w:val="00A172A5"/>
    <w:rsid w:val="00A17BD8"/>
    <w:rsid w:val="00A17C82"/>
    <w:rsid w:val="00A20703"/>
    <w:rsid w:val="00A20A93"/>
    <w:rsid w:val="00A21B4C"/>
    <w:rsid w:val="00A21F19"/>
    <w:rsid w:val="00A2203A"/>
    <w:rsid w:val="00A223B7"/>
    <w:rsid w:val="00A225E4"/>
    <w:rsid w:val="00A22967"/>
    <w:rsid w:val="00A22A94"/>
    <w:rsid w:val="00A2300E"/>
    <w:rsid w:val="00A23348"/>
    <w:rsid w:val="00A24B92"/>
    <w:rsid w:val="00A250E4"/>
    <w:rsid w:val="00A25F00"/>
    <w:rsid w:val="00A264CF"/>
    <w:rsid w:val="00A265C8"/>
    <w:rsid w:val="00A26DB1"/>
    <w:rsid w:val="00A27040"/>
    <w:rsid w:val="00A274E6"/>
    <w:rsid w:val="00A27799"/>
    <w:rsid w:val="00A2796D"/>
    <w:rsid w:val="00A3048A"/>
    <w:rsid w:val="00A32A44"/>
    <w:rsid w:val="00A32D3C"/>
    <w:rsid w:val="00A3350E"/>
    <w:rsid w:val="00A3393C"/>
    <w:rsid w:val="00A3394E"/>
    <w:rsid w:val="00A33EB8"/>
    <w:rsid w:val="00A34A95"/>
    <w:rsid w:val="00A35EC3"/>
    <w:rsid w:val="00A369A7"/>
    <w:rsid w:val="00A369CB"/>
    <w:rsid w:val="00A36A82"/>
    <w:rsid w:val="00A37224"/>
    <w:rsid w:val="00A3789B"/>
    <w:rsid w:val="00A37D9A"/>
    <w:rsid w:val="00A406B9"/>
    <w:rsid w:val="00A407CB"/>
    <w:rsid w:val="00A40C3F"/>
    <w:rsid w:val="00A41171"/>
    <w:rsid w:val="00A41779"/>
    <w:rsid w:val="00A41A2A"/>
    <w:rsid w:val="00A41EAC"/>
    <w:rsid w:val="00A4266A"/>
    <w:rsid w:val="00A42F52"/>
    <w:rsid w:val="00A43257"/>
    <w:rsid w:val="00A4352B"/>
    <w:rsid w:val="00A43CE6"/>
    <w:rsid w:val="00A4425B"/>
    <w:rsid w:val="00A44936"/>
    <w:rsid w:val="00A44CCE"/>
    <w:rsid w:val="00A44DDE"/>
    <w:rsid w:val="00A44F76"/>
    <w:rsid w:val="00A44FD9"/>
    <w:rsid w:val="00A45014"/>
    <w:rsid w:val="00A45185"/>
    <w:rsid w:val="00A45FBE"/>
    <w:rsid w:val="00A465B1"/>
    <w:rsid w:val="00A46F99"/>
    <w:rsid w:val="00A476ED"/>
    <w:rsid w:val="00A50914"/>
    <w:rsid w:val="00A50FFD"/>
    <w:rsid w:val="00A51603"/>
    <w:rsid w:val="00A5281F"/>
    <w:rsid w:val="00A52CFB"/>
    <w:rsid w:val="00A53192"/>
    <w:rsid w:val="00A537AA"/>
    <w:rsid w:val="00A53B03"/>
    <w:rsid w:val="00A53F1F"/>
    <w:rsid w:val="00A540C4"/>
    <w:rsid w:val="00A54222"/>
    <w:rsid w:val="00A543DC"/>
    <w:rsid w:val="00A550FD"/>
    <w:rsid w:val="00A55587"/>
    <w:rsid w:val="00A55843"/>
    <w:rsid w:val="00A55E53"/>
    <w:rsid w:val="00A55FB4"/>
    <w:rsid w:val="00A56040"/>
    <w:rsid w:val="00A572D2"/>
    <w:rsid w:val="00A57820"/>
    <w:rsid w:val="00A57AE1"/>
    <w:rsid w:val="00A6089E"/>
    <w:rsid w:val="00A61444"/>
    <w:rsid w:val="00A61470"/>
    <w:rsid w:val="00A6187F"/>
    <w:rsid w:val="00A619A0"/>
    <w:rsid w:val="00A6208A"/>
    <w:rsid w:val="00A6252E"/>
    <w:rsid w:val="00A629DB"/>
    <w:rsid w:val="00A637D5"/>
    <w:rsid w:val="00A63952"/>
    <w:rsid w:val="00A63A9E"/>
    <w:rsid w:val="00A64139"/>
    <w:rsid w:val="00A64C9F"/>
    <w:rsid w:val="00A64DB2"/>
    <w:rsid w:val="00A655F0"/>
    <w:rsid w:val="00A6667D"/>
    <w:rsid w:val="00A66C51"/>
    <w:rsid w:val="00A677D2"/>
    <w:rsid w:val="00A67ACA"/>
    <w:rsid w:val="00A7026F"/>
    <w:rsid w:val="00A704A6"/>
    <w:rsid w:val="00A70A19"/>
    <w:rsid w:val="00A70C43"/>
    <w:rsid w:val="00A710AC"/>
    <w:rsid w:val="00A712D6"/>
    <w:rsid w:val="00A718F6"/>
    <w:rsid w:val="00A71A26"/>
    <w:rsid w:val="00A71C33"/>
    <w:rsid w:val="00A71F4A"/>
    <w:rsid w:val="00A72167"/>
    <w:rsid w:val="00A73611"/>
    <w:rsid w:val="00A736F1"/>
    <w:rsid w:val="00A7386B"/>
    <w:rsid w:val="00A7390D"/>
    <w:rsid w:val="00A73BE6"/>
    <w:rsid w:val="00A7453A"/>
    <w:rsid w:val="00A74722"/>
    <w:rsid w:val="00A7565D"/>
    <w:rsid w:val="00A759C9"/>
    <w:rsid w:val="00A761E1"/>
    <w:rsid w:val="00A76C55"/>
    <w:rsid w:val="00A7752F"/>
    <w:rsid w:val="00A77A97"/>
    <w:rsid w:val="00A77F1A"/>
    <w:rsid w:val="00A801CC"/>
    <w:rsid w:val="00A80257"/>
    <w:rsid w:val="00A803DC"/>
    <w:rsid w:val="00A80B36"/>
    <w:rsid w:val="00A80BD9"/>
    <w:rsid w:val="00A80CD2"/>
    <w:rsid w:val="00A80ED3"/>
    <w:rsid w:val="00A80F79"/>
    <w:rsid w:val="00A80FFA"/>
    <w:rsid w:val="00A81998"/>
    <w:rsid w:val="00A82BB8"/>
    <w:rsid w:val="00A82E80"/>
    <w:rsid w:val="00A8311C"/>
    <w:rsid w:val="00A83E45"/>
    <w:rsid w:val="00A83F34"/>
    <w:rsid w:val="00A84312"/>
    <w:rsid w:val="00A84C5A"/>
    <w:rsid w:val="00A8586E"/>
    <w:rsid w:val="00A85D5E"/>
    <w:rsid w:val="00A85DC4"/>
    <w:rsid w:val="00A85FAE"/>
    <w:rsid w:val="00A86C51"/>
    <w:rsid w:val="00A86ED5"/>
    <w:rsid w:val="00A87131"/>
    <w:rsid w:val="00A87AA8"/>
    <w:rsid w:val="00A87C21"/>
    <w:rsid w:val="00A87F57"/>
    <w:rsid w:val="00A9056D"/>
    <w:rsid w:val="00A907B8"/>
    <w:rsid w:val="00A908C8"/>
    <w:rsid w:val="00A914CF"/>
    <w:rsid w:val="00A91662"/>
    <w:rsid w:val="00A916F2"/>
    <w:rsid w:val="00A91ABC"/>
    <w:rsid w:val="00A91BA1"/>
    <w:rsid w:val="00A91CAD"/>
    <w:rsid w:val="00A91E82"/>
    <w:rsid w:val="00A9217D"/>
    <w:rsid w:val="00A92976"/>
    <w:rsid w:val="00A92982"/>
    <w:rsid w:val="00A93609"/>
    <w:rsid w:val="00A93AF9"/>
    <w:rsid w:val="00A942EA"/>
    <w:rsid w:val="00A94D22"/>
    <w:rsid w:val="00A950C5"/>
    <w:rsid w:val="00A955E0"/>
    <w:rsid w:val="00A956A5"/>
    <w:rsid w:val="00A964E2"/>
    <w:rsid w:val="00A9655D"/>
    <w:rsid w:val="00A9680C"/>
    <w:rsid w:val="00A968C5"/>
    <w:rsid w:val="00A9746E"/>
    <w:rsid w:val="00A9748B"/>
    <w:rsid w:val="00A97CC2"/>
    <w:rsid w:val="00A97FCD"/>
    <w:rsid w:val="00AA068C"/>
    <w:rsid w:val="00AA0AFE"/>
    <w:rsid w:val="00AA1872"/>
    <w:rsid w:val="00AA1DFC"/>
    <w:rsid w:val="00AA3415"/>
    <w:rsid w:val="00AA47B0"/>
    <w:rsid w:val="00AA50AD"/>
    <w:rsid w:val="00AA54D6"/>
    <w:rsid w:val="00AA5915"/>
    <w:rsid w:val="00AA5A85"/>
    <w:rsid w:val="00AA5B89"/>
    <w:rsid w:val="00AA5CA0"/>
    <w:rsid w:val="00AA7C66"/>
    <w:rsid w:val="00AB046B"/>
    <w:rsid w:val="00AB0B95"/>
    <w:rsid w:val="00AB10E7"/>
    <w:rsid w:val="00AB1F93"/>
    <w:rsid w:val="00AB2928"/>
    <w:rsid w:val="00AB29BA"/>
    <w:rsid w:val="00AB2A8F"/>
    <w:rsid w:val="00AB2EBB"/>
    <w:rsid w:val="00AB2F8A"/>
    <w:rsid w:val="00AB30E3"/>
    <w:rsid w:val="00AB3C12"/>
    <w:rsid w:val="00AB4EB0"/>
    <w:rsid w:val="00AB4FEE"/>
    <w:rsid w:val="00AB5CA9"/>
    <w:rsid w:val="00AB5EF1"/>
    <w:rsid w:val="00AC00A9"/>
    <w:rsid w:val="00AC07CF"/>
    <w:rsid w:val="00AC187F"/>
    <w:rsid w:val="00AC1B3F"/>
    <w:rsid w:val="00AC1C5D"/>
    <w:rsid w:val="00AC1FD3"/>
    <w:rsid w:val="00AC25D3"/>
    <w:rsid w:val="00AC296F"/>
    <w:rsid w:val="00AC31F3"/>
    <w:rsid w:val="00AC339C"/>
    <w:rsid w:val="00AC38D0"/>
    <w:rsid w:val="00AC464B"/>
    <w:rsid w:val="00AC4B0F"/>
    <w:rsid w:val="00AC4B14"/>
    <w:rsid w:val="00AC5182"/>
    <w:rsid w:val="00AC6499"/>
    <w:rsid w:val="00AC66E2"/>
    <w:rsid w:val="00AC7137"/>
    <w:rsid w:val="00AC7504"/>
    <w:rsid w:val="00AC77B9"/>
    <w:rsid w:val="00AD04C4"/>
    <w:rsid w:val="00AD04F7"/>
    <w:rsid w:val="00AD070B"/>
    <w:rsid w:val="00AD0F9A"/>
    <w:rsid w:val="00AD1C8D"/>
    <w:rsid w:val="00AD1CDB"/>
    <w:rsid w:val="00AD1D99"/>
    <w:rsid w:val="00AD20C8"/>
    <w:rsid w:val="00AD2847"/>
    <w:rsid w:val="00AD325D"/>
    <w:rsid w:val="00AD34A2"/>
    <w:rsid w:val="00AD35AC"/>
    <w:rsid w:val="00AD39A7"/>
    <w:rsid w:val="00AD3E64"/>
    <w:rsid w:val="00AD3FAA"/>
    <w:rsid w:val="00AD429B"/>
    <w:rsid w:val="00AD5151"/>
    <w:rsid w:val="00AD52D7"/>
    <w:rsid w:val="00AD5D9C"/>
    <w:rsid w:val="00AD75DA"/>
    <w:rsid w:val="00AD7E0D"/>
    <w:rsid w:val="00AE0705"/>
    <w:rsid w:val="00AE0F18"/>
    <w:rsid w:val="00AE111E"/>
    <w:rsid w:val="00AE2179"/>
    <w:rsid w:val="00AE2BFE"/>
    <w:rsid w:val="00AE39A1"/>
    <w:rsid w:val="00AE4054"/>
    <w:rsid w:val="00AE4E22"/>
    <w:rsid w:val="00AE5C0C"/>
    <w:rsid w:val="00AE5CF2"/>
    <w:rsid w:val="00AE5FBA"/>
    <w:rsid w:val="00AE60D2"/>
    <w:rsid w:val="00AE6C5A"/>
    <w:rsid w:val="00AE6D10"/>
    <w:rsid w:val="00AE7142"/>
    <w:rsid w:val="00AE7466"/>
    <w:rsid w:val="00AE7D8D"/>
    <w:rsid w:val="00AF0390"/>
    <w:rsid w:val="00AF040D"/>
    <w:rsid w:val="00AF0940"/>
    <w:rsid w:val="00AF0A09"/>
    <w:rsid w:val="00AF0A85"/>
    <w:rsid w:val="00AF1B92"/>
    <w:rsid w:val="00AF200B"/>
    <w:rsid w:val="00AF2126"/>
    <w:rsid w:val="00AF2C60"/>
    <w:rsid w:val="00AF33FD"/>
    <w:rsid w:val="00AF383C"/>
    <w:rsid w:val="00AF38C0"/>
    <w:rsid w:val="00AF3D6D"/>
    <w:rsid w:val="00AF3E4D"/>
    <w:rsid w:val="00AF6A35"/>
    <w:rsid w:val="00AF7224"/>
    <w:rsid w:val="00AF779E"/>
    <w:rsid w:val="00B00289"/>
    <w:rsid w:val="00B00584"/>
    <w:rsid w:val="00B008D8"/>
    <w:rsid w:val="00B009CB"/>
    <w:rsid w:val="00B00A35"/>
    <w:rsid w:val="00B00D38"/>
    <w:rsid w:val="00B01ECC"/>
    <w:rsid w:val="00B023E8"/>
    <w:rsid w:val="00B024C7"/>
    <w:rsid w:val="00B02AE5"/>
    <w:rsid w:val="00B02B31"/>
    <w:rsid w:val="00B02D83"/>
    <w:rsid w:val="00B034C3"/>
    <w:rsid w:val="00B03A2B"/>
    <w:rsid w:val="00B03C3E"/>
    <w:rsid w:val="00B052C7"/>
    <w:rsid w:val="00B05B0A"/>
    <w:rsid w:val="00B05B97"/>
    <w:rsid w:val="00B065EE"/>
    <w:rsid w:val="00B066CA"/>
    <w:rsid w:val="00B067B4"/>
    <w:rsid w:val="00B06D43"/>
    <w:rsid w:val="00B07065"/>
    <w:rsid w:val="00B075A3"/>
    <w:rsid w:val="00B07B47"/>
    <w:rsid w:val="00B07CF7"/>
    <w:rsid w:val="00B103F2"/>
    <w:rsid w:val="00B104B4"/>
    <w:rsid w:val="00B10F19"/>
    <w:rsid w:val="00B11AC9"/>
    <w:rsid w:val="00B11E12"/>
    <w:rsid w:val="00B11ECA"/>
    <w:rsid w:val="00B121DE"/>
    <w:rsid w:val="00B12E0C"/>
    <w:rsid w:val="00B13256"/>
    <w:rsid w:val="00B143A2"/>
    <w:rsid w:val="00B14425"/>
    <w:rsid w:val="00B144B0"/>
    <w:rsid w:val="00B1541E"/>
    <w:rsid w:val="00B15479"/>
    <w:rsid w:val="00B16CD4"/>
    <w:rsid w:val="00B172D8"/>
    <w:rsid w:val="00B173A4"/>
    <w:rsid w:val="00B1778A"/>
    <w:rsid w:val="00B17964"/>
    <w:rsid w:val="00B2059B"/>
    <w:rsid w:val="00B207EB"/>
    <w:rsid w:val="00B20870"/>
    <w:rsid w:val="00B20C57"/>
    <w:rsid w:val="00B214E8"/>
    <w:rsid w:val="00B21C16"/>
    <w:rsid w:val="00B21DBE"/>
    <w:rsid w:val="00B21E19"/>
    <w:rsid w:val="00B22341"/>
    <w:rsid w:val="00B22476"/>
    <w:rsid w:val="00B22A4D"/>
    <w:rsid w:val="00B22BB9"/>
    <w:rsid w:val="00B232CA"/>
    <w:rsid w:val="00B237CA"/>
    <w:rsid w:val="00B23893"/>
    <w:rsid w:val="00B23F3E"/>
    <w:rsid w:val="00B23FB7"/>
    <w:rsid w:val="00B241E8"/>
    <w:rsid w:val="00B24946"/>
    <w:rsid w:val="00B24CEE"/>
    <w:rsid w:val="00B252FC"/>
    <w:rsid w:val="00B255D8"/>
    <w:rsid w:val="00B25C2F"/>
    <w:rsid w:val="00B262A4"/>
    <w:rsid w:val="00B264AD"/>
    <w:rsid w:val="00B2679D"/>
    <w:rsid w:val="00B26B87"/>
    <w:rsid w:val="00B26CD9"/>
    <w:rsid w:val="00B276EE"/>
    <w:rsid w:val="00B27BDA"/>
    <w:rsid w:val="00B30536"/>
    <w:rsid w:val="00B3093F"/>
    <w:rsid w:val="00B30D57"/>
    <w:rsid w:val="00B31430"/>
    <w:rsid w:val="00B31AB2"/>
    <w:rsid w:val="00B32A4F"/>
    <w:rsid w:val="00B333B1"/>
    <w:rsid w:val="00B3374E"/>
    <w:rsid w:val="00B33810"/>
    <w:rsid w:val="00B33AC9"/>
    <w:rsid w:val="00B33ECF"/>
    <w:rsid w:val="00B35192"/>
    <w:rsid w:val="00B35443"/>
    <w:rsid w:val="00B3586E"/>
    <w:rsid w:val="00B359F9"/>
    <w:rsid w:val="00B35A3C"/>
    <w:rsid w:val="00B377ED"/>
    <w:rsid w:val="00B379D7"/>
    <w:rsid w:val="00B40358"/>
    <w:rsid w:val="00B40398"/>
    <w:rsid w:val="00B40F88"/>
    <w:rsid w:val="00B41565"/>
    <w:rsid w:val="00B42233"/>
    <w:rsid w:val="00B422A8"/>
    <w:rsid w:val="00B42D05"/>
    <w:rsid w:val="00B43614"/>
    <w:rsid w:val="00B44082"/>
    <w:rsid w:val="00B4422A"/>
    <w:rsid w:val="00B445AA"/>
    <w:rsid w:val="00B44721"/>
    <w:rsid w:val="00B4483B"/>
    <w:rsid w:val="00B450AE"/>
    <w:rsid w:val="00B456D5"/>
    <w:rsid w:val="00B459AA"/>
    <w:rsid w:val="00B45E9D"/>
    <w:rsid w:val="00B4650B"/>
    <w:rsid w:val="00B46DD6"/>
    <w:rsid w:val="00B473A6"/>
    <w:rsid w:val="00B47705"/>
    <w:rsid w:val="00B4770D"/>
    <w:rsid w:val="00B4796C"/>
    <w:rsid w:val="00B47A28"/>
    <w:rsid w:val="00B47B92"/>
    <w:rsid w:val="00B50102"/>
    <w:rsid w:val="00B5025E"/>
    <w:rsid w:val="00B50404"/>
    <w:rsid w:val="00B5061C"/>
    <w:rsid w:val="00B51078"/>
    <w:rsid w:val="00B5144C"/>
    <w:rsid w:val="00B52652"/>
    <w:rsid w:val="00B52E43"/>
    <w:rsid w:val="00B52FC2"/>
    <w:rsid w:val="00B52FDD"/>
    <w:rsid w:val="00B530BA"/>
    <w:rsid w:val="00B533B8"/>
    <w:rsid w:val="00B536FC"/>
    <w:rsid w:val="00B53F65"/>
    <w:rsid w:val="00B548A1"/>
    <w:rsid w:val="00B54C12"/>
    <w:rsid w:val="00B5539B"/>
    <w:rsid w:val="00B556BE"/>
    <w:rsid w:val="00B564C6"/>
    <w:rsid w:val="00B5663A"/>
    <w:rsid w:val="00B56C1A"/>
    <w:rsid w:val="00B57A40"/>
    <w:rsid w:val="00B57CB6"/>
    <w:rsid w:val="00B60E69"/>
    <w:rsid w:val="00B619D7"/>
    <w:rsid w:val="00B627AA"/>
    <w:rsid w:val="00B627FF"/>
    <w:rsid w:val="00B62F86"/>
    <w:rsid w:val="00B630A0"/>
    <w:rsid w:val="00B63515"/>
    <w:rsid w:val="00B6380B"/>
    <w:rsid w:val="00B63EEA"/>
    <w:rsid w:val="00B640AB"/>
    <w:rsid w:val="00B642FF"/>
    <w:rsid w:val="00B64395"/>
    <w:rsid w:val="00B64499"/>
    <w:rsid w:val="00B64BE1"/>
    <w:rsid w:val="00B654AB"/>
    <w:rsid w:val="00B65B13"/>
    <w:rsid w:val="00B66B4B"/>
    <w:rsid w:val="00B66D6B"/>
    <w:rsid w:val="00B675AD"/>
    <w:rsid w:val="00B67634"/>
    <w:rsid w:val="00B703D0"/>
    <w:rsid w:val="00B70859"/>
    <w:rsid w:val="00B709E8"/>
    <w:rsid w:val="00B717A1"/>
    <w:rsid w:val="00B71B76"/>
    <w:rsid w:val="00B71F34"/>
    <w:rsid w:val="00B72229"/>
    <w:rsid w:val="00B722E9"/>
    <w:rsid w:val="00B726ED"/>
    <w:rsid w:val="00B7286B"/>
    <w:rsid w:val="00B72FF4"/>
    <w:rsid w:val="00B7316E"/>
    <w:rsid w:val="00B73AF0"/>
    <w:rsid w:val="00B7452E"/>
    <w:rsid w:val="00B7480A"/>
    <w:rsid w:val="00B74A85"/>
    <w:rsid w:val="00B74B7F"/>
    <w:rsid w:val="00B74E7E"/>
    <w:rsid w:val="00B753C6"/>
    <w:rsid w:val="00B75611"/>
    <w:rsid w:val="00B7619A"/>
    <w:rsid w:val="00B76BE1"/>
    <w:rsid w:val="00B76D30"/>
    <w:rsid w:val="00B773EC"/>
    <w:rsid w:val="00B77A09"/>
    <w:rsid w:val="00B80BAD"/>
    <w:rsid w:val="00B80C6E"/>
    <w:rsid w:val="00B81D1A"/>
    <w:rsid w:val="00B8209F"/>
    <w:rsid w:val="00B8216D"/>
    <w:rsid w:val="00B824B2"/>
    <w:rsid w:val="00B828FC"/>
    <w:rsid w:val="00B82E5A"/>
    <w:rsid w:val="00B833BC"/>
    <w:rsid w:val="00B8340A"/>
    <w:rsid w:val="00B83A18"/>
    <w:rsid w:val="00B83D44"/>
    <w:rsid w:val="00B83DAA"/>
    <w:rsid w:val="00B84193"/>
    <w:rsid w:val="00B8456C"/>
    <w:rsid w:val="00B845BC"/>
    <w:rsid w:val="00B85563"/>
    <w:rsid w:val="00B857B3"/>
    <w:rsid w:val="00B8590E"/>
    <w:rsid w:val="00B85B63"/>
    <w:rsid w:val="00B865C5"/>
    <w:rsid w:val="00B867DA"/>
    <w:rsid w:val="00B87902"/>
    <w:rsid w:val="00B90ECC"/>
    <w:rsid w:val="00B918AA"/>
    <w:rsid w:val="00B91E2B"/>
    <w:rsid w:val="00B930BA"/>
    <w:rsid w:val="00B9323A"/>
    <w:rsid w:val="00B9330C"/>
    <w:rsid w:val="00B9381D"/>
    <w:rsid w:val="00B93C1C"/>
    <w:rsid w:val="00B93DB0"/>
    <w:rsid w:val="00B9453D"/>
    <w:rsid w:val="00B94781"/>
    <w:rsid w:val="00B94F13"/>
    <w:rsid w:val="00B95462"/>
    <w:rsid w:val="00B955A6"/>
    <w:rsid w:val="00B9566F"/>
    <w:rsid w:val="00B95DF2"/>
    <w:rsid w:val="00B96A39"/>
    <w:rsid w:val="00B96AD7"/>
    <w:rsid w:val="00B97220"/>
    <w:rsid w:val="00B97906"/>
    <w:rsid w:val="00B97CB1"/>
    <w:rsid w:val="00BA098B"/>
    <w:rsid w:val="00BA0C33"/>
    <w:rsid w:val="00BA0C5A"/>
    <w:rsid w:val="00BA0D83"/>
    <w:rsid w:val="00BA0FA0"/>
    <w:rsid w:val="00BA128F"/>
    <w:rsid w:val="00BA17F6"/>
    <w:rsid w:val="00BA202D"/>
    <w:rsid w:val="00BA2311"/>
    <w:rsid w:val="00BA2AC9"/>
    <w:rsid w:val="00BA320E"/>
    <w:rsid w:val="00BA35B5"/>
    <w:rsid w:val="00BA38AA"/>
    <w:rsid w:val="00BA38D2"/>
    <w:rsid w:val="00BA3AF3"/>
    <w:rsid w:val="00BA3BC3"/>
    <w:rsid w:val="00BA45B0"/>
    <w:rsid w:val="00BA45F5"/>
    <w:rsid w:val="00BA5005"/>
    <w:rsid w:val="00BA520F"/>
    <w:rsid w:val="00BA527C"/>
    <w:rsid w:val="00BA56CA"/>
    <w:rsid w:val="00BA5774"/>
    <w:rsid w:val="00BA5928"/>
    <w:rsid w:val="00BA5ED8"/>
    <w:rsid w:val="00BA658B"/>
    <w:rsid w:val="00BA661B"/>
    <w:rsid w:val="00BA7BAF"/>
    <w:rsid w:val="00BB00F4"/>
    <w:rsid w:val="00BB0C30"/>
    <w:rsid w:val="00BB158D"/>
    <w:rsid w:val="00BB186E"/>
    <w:rsid w:val="00BB1A4A"/>
    <w:rsid w:val="00BB1C38"/>
    <w:rsid w:val="00BB225D"/>
    <w:rsid w:val="00BB2EFB"/>
    <w:rsid w:val="00BB31DF"/>
    <w:rsid w:val="00BB3300"/>
    <w:rsid w:val="00BB48A5"/>
    <w:rsid w:val="00BB4C77"/>
    <w:rsid w:val="00BB4D24"/>
    <w:rsid w:val="00BB4DE7"/>
    <w:rsid w:val="00BB5295"/>
    <w:rsid w:val="00BB5850"/>
    <w:rsid w:val="00BB5A9C"/>
    <w:rsid w:val="00BB5AE7"/>
    <w:rsid w:val="00BB5BDB"/>
    <w:rsid w:val="00BB5F3F"/>
    <w:rsid w:val="00BB66DD"/>
    <w:rsid w:val="00BB6756"/>
    <w:rsid w:val="00BB67A9"/>
    <w:rsid w:val="00BB701C"/>
    <w:rsid w:val="00BB7499"/>
    <w:rsid w:val="00BB771C"/>
    <w:rsid w:val="00BC05AA"/>
    <w:rsid w:val="00BC062B"/>
    <w:rsid w:val="00BC078E"/>
    <w:rsid w:val="00BC07B0"/>
    <w:rsid w:val="00BC1B7B"/>
    <w:rsid w:val="00BC1EB3"/>
    <w:rsid w:val="00BC1FAB"/>
    <w:rsid w:val="00BC2277"/>
    <w:rsid w:val="00BC25F6"/>
    <w:rsid w:val="00BC2608"/>
    <w:rsid w:val="00BC2EA2"/>
    <w:rsid w:val="00BC3B6B"/>
    <w:rsid w:val="00BC4344"/>
    <w:rsid w:val="00BC4460"/>
    <w:rsid w:val="00BC4CB9"/>
    <w:rsid w:val="00BC5C99"/>
    <w:rsid w:val="00BC6589"/>
    <w:rsid w:val="00BC7910"/>
    <w:rsid w:val="00BC7ABB"/>
    <w:rsid w:val="00BD01A6"/>
    <w:rsid w:val="00BD0802"/>
    <w:rsid w:val="00BD0E93"/>
    <w:rsid w:val="00BD1432"/>
    <w:rsid w:val="00BD14D8"/>
    <w:rsid w:val="00BD157B"/>
    <w:rsid w:val="00BD1828"/>
    <w:rsid w:val="00BD1829"/>
    <w:rsid w:val="00BD225D"/>
    <w:rsid w:val="00BD246C"/>
    <w:rsid w:val="00BD2647"/>
    <w:rsid w:val="00BD2975"/>
    <w:rsid w:val="00BD2994"/>
    <w:rsid w:val="00BD38A4"/>
    <w:rsid w:val="00BD4E11"/>
    <w:rsid w:val="00BD5372"/>
    <w:rsid w:val="00BD5721"/>
    <w:rsid w:val="00BD5827"/>
    <w:rsid w:val="00BD65E3"/>
    <w:rsid w:val="00BD66F4"/>
    <w:rsid w:val="00BD6AD2"/>
    <w:rsid w:val="00BD6F95"/>
    <w:rsid w:val="00BD73F7"/>
    <w:rsid w:val="00BD7551"/>
    <w:rsid w:val="00BE0037"/>
    <w:rsid w:val="00BE0121"/>
    <w:rsid w:val="00BE0209"/>
    <w:rsid w:val="00BE03DE"/>
    <w:rsid w:val="00BE12B2"/>
    <w:rsid w:val="00BE1F5C"/>
    <w:rsid w:val="00BE2868"/>
    <w:rsid w:val="00BE2E37"/>
    <w:rsid w:val="00BE3241"/>
    <w:rsid w:val="00BE3320"/>
    <w:rsid w:val="00BE347D"/>
    <w:rsid w:val="00BE3A32"/>
    <w:rsid w:val="00BE3EE2"/>
    <w:rsid w:val="00BE4033"/>
    <w:rsid w:val="00BE4388"/>
    <w:rsid w:val="00BE4BEA"/>
    <w:rsid w:val="00BE5101"/>
    <w:rsid w:val="00BE5463"/>
    <w:rsid w:val="00BE5C5B"/>
    <w:rsid w:val="00BE6435"/>
    <w:rsid w:val="00BE6604"/>
    <w:rsid w:val="00BE668D"/>
    <w:rsid w:val="00BE7058"/>
    <w:rsid w:val="00BE7372"/>
    <w:rsid w:val="00BE7B0E"/>
    <w:rsid w:val="00BE7C3A"/>
    <w:rsid w:val="00BE7E05"/>
    <w:rsid w:val="00BE7EFA"/>
    <w:rsid w:val="00BF0668"/>
    <w:rsid w:val="00BF06E5"/>
    <w:rsid w:val="00BF0955"/>
    <w:rsid w:val="00BF0B2C"/>
    <w:rsid w:val="00BF0C27"/>
    <w:rsid w:val="00BF0F78"/>
    <w:rsid w:val="00BF14BF"/>
    <w:rsid w:val="00BF231A"/>
    <w:rsid w:val="00BF29BE"/>
    <w:rsid w:val="00BF2BA4"/>
    <w:rsid w:val="00BF2CC5"/>
    <w:rsid w:val="00BF3A75"/>
    <w:rsid w:val="00BF4F5F"/>
    <w:rsid w:val="00BF53EC"/>
    <w:rsid w:val="00BF5761"/>
    <w:rsid w:val="00BF5D8C"/>
    <w:rsid w:val="00BF6106"/>
    <w:rsid w:val="00BF6E27"/>
    <w:rsid w:val="00BF7BC5"/>
    <w:rsid w:val="00BF7D4B"/>
    <w:rsid w:val="00C004E0"/>
    <w:rsid w:val="00C005D7"/>
    <w:rsid w:val="00C0136D"/>
    <w:rsid w:val="00C019A8"/>
    <w:rsid w:val="00C01C84"/>
    <w:rsid w:val="00C01D82"/>
    <w:rsid w:val="00C03119"/>
    <w:rsid w:val="00C03331"/>
    <w:rsid w:val="00C04463"/>
    <w:rsid w:val="00C04508"/>
    <w:rsid w:val="00C06821"/>
    <w:rsid w:val="00C07141"/>
    <w:rsid w:val="00C072C2"/>
    <w:rsid w:val="00C073C3"/>
    <w:rsid w:val="00C07E10"/>
    <w:rsid w:val="00C10FF5"/>
    <w:rsid w:val="00C11AE9"/>
    <w:rsid w:val="00C11B09"/>
    <w:rsid w:val="00C11D83"/>
    <w:rsid w:val="00C13DAB"/>
    <w:rsid w:val="00C14232"/>
    <w:rsid w:val="00C14350"/>
    <w:rsid w:val="00C1436E"/>
    <w:rsid w:val="00C14AA5"/>
    <w:rsid w:val="00C1519E"/>
    <w:rsid w:val="00C159D9"/>
    <w:rsid w:val="00C16A40"/>
    <w:rsid w:val="00C16ADD"/>
    <w:rsid w:val="00C17155"/>
    <w:rsid w:val="00C17869"/>
    <w:rsid w:val="00C17B68"/>
    <w:rsid w:val="00C17C8D"/>
    <w:rsid w:val="00C17D45"/>
    <w:rsid w:val="00C20143"/>
    <w:rsid w:val="00C21E28"/>
    <w:rsid w:val="00C21E3B"/>
    <w:rsid w:val="00C22A7F"/>
    <w:rsid w:val="00C239DC"/>
    <w:rsid w:val="00C23A44"/>
    <w:rsid w:val="00C23EEC"/>
    <w:rsid w:val="00C24BE6"/>
    <w:rsid w:val="00C24DDF"/>
    <w:rsid w:val="00C252FA"/>
    <w:rsid w:val="00C2554C"/>
    <w:rsid w:val="00C25A1F"/>
    <w:rsid w:val="00C27588"/>
    <w:rsid w:val="00C275D3"/>
    <w:rsid w:val="00C2786D"/>
    <w:rsid w:val="00C27974"/>
    <w:rsid w:val="00C27BFF"/>
    <w:rsid w:val="00C27CE8"/>
    <w:rsid w:val="00C301C9"/>
    <w:rsid w:val="00C304D9"/>
    <w:rsid w:val="00C306CF"/>
    <w:rsid w:val="00C307B6"/>
    <w:rsid w:val="00C30EE0"/>
    <w:rsid w:val="00C30F6C"/>
    <w:rsid w:val="00C31569"/>
    <w:rsid w:val="00C315A5"/>
    <w:rsid w:val="00C31B90"/>
    <w:rsid w:val="00C32236"/>
    <w:rsid w:val="00C33681"/>
    <w:rsid w:val="00C34476"/>
    <w:rsid w:val="00C345DA"/>
    <w:rsid w:val="00C34FD8"/>
    <w:rsid w:val="00C352D9"/>
    <w:rsid w:val="00C353CB"/>
    <w:rsid w:val="00C35FB4"/>
    <w:rsid w:val="00C363BE"/>
    <w:rsid w:val="00C375BF"/>
    <w:rsid w:val="00C3762F"/>
    <w:rsid w:val="00C40D87"/>
    <w:rsid w:val="00C4106C"/>
    <w:rsid w:val="00C41118"/>
    <w:rsid w:val="00C41331"/>
    <w:rsid w:val="00C41333"/>
    <w:rsid w:val="00C41491"/>
    <w:rsid w:val="00C416AC"/>
    <w:rsid w:val="00C41F7D"/>
    <w:rsid w:val="00C420C5"/>
    <w:rsid w:val="00C42DAF"/>
    <w:rsid w:val="00C431B2"/>
    <w:rsid w:val="00C4325C"/>
    <w:rsid w:val="00C4416C"/>
    <w:rsid w:val="00C4447F"/>
    <w:rsid w:val="00C45BE7"/>
    <w:rsid w:val="00C45C72"/>
    <w:rsid w:val="00C47A6F"/>
    <w:rsid w:val="00C47C80"/>
    <w:rsid w:val="00C503AE"/>
    <w:rsid w:val="00C50525"/>
    <w:rsid w:val="00C50D6B"/>
    <w:rsid w:val="00C510E4"/>
    <w:rsid w:val="00C5120F"/>
    <w:rsid w:val="00C51A28"/>
    <w:rsid w:val="00C51C72"/>
    <w:rsid w:val="00C52B80"/>
    <w:rsid w:val="00C53599"/>
    <w:rsid w:val="00C53BEF"/>
    <w:rsid w:val="00C53D58"/>
    <w:rsid w:val="00C5427F"/>
    <w:rsid w:val="00C549A2"/>
    <w:rsid w:val="00C549FF"/>
    <w:rsid w:val="00C551DC"/>
    <w:rsid w:val="00C55CA9"/>
    <w:rsid w:val="00C5641F"/>
    <w:rsid w:val="00C569FD"/>
    <w:rsid w:val="00C571E1"/>
    <w:rsid w:val="00C57387"/>
    <w:rsid w:val="00C57699"/>
    <w:rsid w:val="00C57898"/>
    <w:rsid w:val="00C579FE"/>
    <w:rsid w:val="00C603B6"/>
    <w:rsid w:val="00C60589"/>
    <w:rsid w:val="00C60A86"/>
    <w:rsid w:val="00C60B7D"/>
    <w:rsid w:val="00C60FFE"/>
    <w:rsid w:val="00C61065"/>
    <w:rsid w:val="00C613F6"/>
    <w:rsid w:val="00C61490"/>
    <w:rsid w:val="00C618E4"/>
    <w:rsid w:val="00C61BF1"/>
    <w:rsid w:val="00C61D6F"/>
    <w:rsid w:val="00C62D44"/>
    <w:rsid w:val="00C638B9"/>
    <w:rsid w:val="00C6398C"/>
    <w:rsid w:val="00C647FC"/>
    <w:rsid w:val="00C64C6B"/>
    <w:rsid w:val="00C65358"/>
    <w:rsid w:val="00C6596A"/>
    <w:rsid w:val="00C67051"/>
    <w:rsid w:val="00C67ABC"/>
    <w:rsid w:val="00C70114"/>
    <w:rsid w:val="00C705E5"/>
    <w:rsid w:val="00C709F4"/>
    <w:rsid w:val="00C716F6"/>
    <w:rsid w:val="00C72CA8"/>
    <w:rsid w:val="00C73451"/>
    <w:rsid w:val="00C73C69"/>
    <w:rsid w:val="00C740E1"/>
    <w:rsid w:val="00C747E7"/>
    <w:rsid w:val="00C750CB"/>
    <w:rsid w:val="00C7606B"/>
    <w:rsid w:val="00C777EF"/>
    <w:rsid w:val="00C77DF7"/>
    <w:rsid w:val="00C80AE8"/>
    <w:rsid w:val="00C812BA"/>
    <w:rsid w:val="00C81333"/>
    <w:rsid w:val="00C813C3"/>
    <w:rsid w:val="00C81998"/>
    <w:rsid w:val="00C81EAC"/>
    <w:rsid w:val="00C81F74"/>
    <w:rsid w:val="00C82020"/>
    <w:rsid w:val="00C8221B"/>
    <w:rsid w:val="00C826B4"/>
    <w:rsid w:val="00C82F8E"/>
    <w:rsid w:val="00C8352F"/>
    <w:rsid w:val="00C83665"/>
    <w:rsid w:val="00C8379D"/>
    <w:rsid w:val="00C837E9"/>
    <w:rsid w:val="00C83915"/>
    <w:rsid w:val="00C8391E"/>
    <w:rsid w:val="00C839C6"/>
    <w:rsid w:val="00C83BFF"/>
    <w:rsid w:val="00C848E7"/>
    <w:rsid w:val="00C84E0D"/>
    <w:rsid w:val="00C84E1D"/>
    <w:rsid w:val="00C851E7"/>
    <w:rsid w:val="00C85524"/>
    <w:rsid w:val="00C85790"/>
    <w:rsid w:val="00C85D6B"/>
    <w:rsid w:val="00C85D8D"/>
    <w:rsid w:val="00C86174"/>
    <w:rsid w:val="00C8686C"/>
    <w:rsid w:val="00C868D4"/>
    <w:rsid w:val="00C8746F"/>
    <w:rsid w:val="00C87852"/>
    <w:rsid w:val="00C87DE3"/>
    <w:rsid w:val="00C87F52"/>
    <w:rsid w:val="00C90933"/>
    <w:rsid w:val="00C90B52"/>
    <w:rsid w:val="00C923E0"/>
    <w:rsid w:val="00C92707"/>
    <w:rsid w:val="00C92C3F"/>
    <w:rsid w:val="00C92CC3"/>
    <w:rsid w:val="00C92FAC"/>
    <w:rsid w:val="00C9317D"/>
    <w:rsid w:val="00C934A1"/>
    <w:rsid w:val="00C93787"/>
    <w:rsid w:val="00C93BF1"/>
    <w:rsid w:val="00C93EBB"/>
    <w:rsid w:val="00C93F12"/>
    <w:rsid w:val="00C94231"/>
    <w:rsid w:val="00C94B93"/>
    <w:rsid w:val="00C9568A"/>
    <w:rsid w:val="00C965E9"/>
    <w:rsid w:val="00C972D3"/>
    <w:rsid w:val="00C973CF"/>
    <w:rsid w:val="00C9795A"/>
    <w:rsid w:val="00C97C3E"/>
    <w:rsid w:val="00C97E38"/>
    <w:rsid w:val="00CA002F"/>
    <w:rsid w:val="00CA0C92"/>
    <w:rsid w:val="00CA19C5"/>
    <w:rsid w:val="00CA1BCE"/>
    <w:rsid w:val="00CA30B5"/>
    <w:rsid w:val="00CA35F9"/>
    <w:rsid w:val="00CA3A9F"/>
    <w:rsid w:val="00CA43F6"/>
    <w:rsid w:val="00CA54E3"/>
    <w:rsid w:val="00CA5BF7"/>
    <w:rsid w:val="00CA60E4"/>
    <w:rsid w:val="00CA659B"/>
    <w:rsid w:val="00CA667F"/>
    <w:rsid w:val="00CA74E8"/>
    <w:rsid w:val="00CA7879"/>
    <w:rsid w:val="00CA78A5"/>
    <w:rsid w:val="00CA7B70"/>
    <w:rsid w:val="00CA7C88"/>
    <w:rsid w:val="00CA7CDE"/>
    <w:rsid w:val="00CA7DF1"/>
    <w:rsid w:val="00CB185E"/>
    <w:rsid w:val="00CB1964"/>
    <w:rsid w:val="00CB2896"/>
    <w:rsid w:val="00CB2BB9"/>
    <w:rsid w:val="00CB2F28"/>
    <w:rsid w:val="00CB34C4"/>
    <w:rsid w:val="00CB3A3C"/>
    <w:rsid w:val="00CB3FA3"/>
    <w:rsid w:val="00CB44AE"/>
    <w:rsid w:val="00CB47EC"/>
    <w:rsid w:val="00CB4FDF"/>
    <w:rsid w:val="00CB5A78"/>
    <w:rsid w:val="00CB6B7F"/>
    <w:rsid w:val="00CB77AE"/>
    <w:rsid w:val="00CC0202"/>
    <w:rsid w:val="00CC06E0"/>
    <w:rsid w:val="00CC139D"/>
    <w:rsid w:val="00CC2750"/>
    <w:rsid w:val="00CC276E"/>
    <w:rsid w:val="00CC2A8F"/>
    <w:rsid w:val="00CC2C4B"/>
    <w:rsid w:val="00CC43A8"/>
    <w:rsid w:val="00CC4AAB"/>
    <w:rsid w:val="00CC4E0F"/>
    <w:rsid w:val="00CC4E1F"/>
    <w:rsid w:val="00CC5802"/>
    <w:rsid w:val="00CC5A4A"/>
    <w:rsid w:val="00CC627F"/>
    <w:rsid w:val="00CC67CB"/>
    <w:rsid w:val="00CC6A1F"/>
    <w:rsid w:val="00CC6E0F"/>
    <w:rsid w:val="00CC74AE"/>
    <w:rsid w:val="00CC74E4"/>
    <w:rsid w:val="00CC7632"/>
    <w:rsid w:val="00CC7F39"/>
    <w:rsid w:val="00CD08CB"/>
    <w:rsid w:val="00CD0B12"/>
    <w:rsid w:val="00CD0B77"/>
    <w:rsid w:val="00CD12BF"/>
    <w:rsid w:val="00CD1B1F"/>
    <w:rsid w:val="00CD1F40"/>
    <w:rsid w:val="00CD2C54"/>
    <w:rsid w:val="00CD36BF"/>
    <w:rsid w:val="00CD38DC"/>
    <w:rsid w:val="00CD3DA9"/>
    <w:rsid w:val="00CD408E"/>
    <w:rsid w:val="00CD4393"/>
    <w:rsid w:val="00CD445A"/>
    <w:rsid w:val="00CD458D"/>
    <w:rsid w:val="00CD45B0"/>
    <w:rsid w:val="00CD45C4"/>
    <w:rsid w:val="00CD4AAC"/>
    <w:rsid w:val="00CD4FA8"/>
    <w:rsid w:val="00CD61F0"/>
    <w:rsid w:val="00CD68D0"/>
    <w:rsid w:val="00CD76B0"/>
    <w:rsid w:val="00CD7B99"/>
    <w:rsid w:val="00CE0A80"/>
    <w:rsid w:val="00CE0E9F"/>
    <w:rsid w:val="00CE0F34"/>
    <w:rsid w:val="00CE1829"/>
    <w:rsid w:val="00CE1B0D"/>
    <w:rsid w:val="00CE1D95"/>
    <w:rsid w:val="00CE237E"/>
    <w:rsid w:val="00CE3608"/>
    <w:rsid w:val="00CE3709"/>
    <w:rsid w:val="00CE3F72"/>
    <w:rsid w:val="00CE41F2"/>
    <w:rsid w:val="00CE4CD6"/>
    <w:rsid w:val="00CE4CD7"/>
    <w:rsid w:val="00CE5B04"/>
    <w:rsid w:val="00CE5B9B"/>
    <w:rsid w:val="00CE5F05"/>
    <w:rsid w:val="00CE63C9"/>
    <w:rsid w:val="00CE6A1F"/>
    <w:rsid w:val="00CE6C8D"/>
    <w:rsid w:val="00CE7DC7"/>
    <w:rsid w:val="00CE7F74"/>
    <w:rsid w:val="00CF0A35"/>
    <w:rsid w:val="00CF0CEF"/>
    <w:rsid w:val="00CF0E3C"/>
    <w:rsid w:val="00CF1675"/>
    <w:rsid w:val="00CF1BB2"/>
    <w:rsid w:val="00CF2079"/>
    <w:rsid w:val="00CF3104"/>
    <w:rsid w:val="00CF3307"/>
    <w:rsid w:val="00CF3EA5"/>
    <w:rsid w:val="00CF4470"/>
    <w:rsid w:val="00CF4BE6"/>
    <w:rsid w:val="00CF540E"/>
    <w:rsid w:val="00CF6643"/>
    <w:rsid w:val="00CF6750"/>
    <w:rsid w:val="00CF6C23"/>
    <w:rsid w:val="00CF6C45"/>
    <w:rsid w:val="00CF73BA"/>
    <w:rsid w:val="00CF7636"/>
    <w:rsid w:val="00CF7876"/>
    <w:rsid w:val="00CF7FAD"/>
    <w:rsid w:val="00D00296"/>
    <w:rsid w:val="00D005FB"/>
    <w:rsid w:val="00D00B05"/>
    <w:rsid w:val="00D00D28"/>
    <w:rsid w:val="00D019CB"/>
    <w:rsid w:val="00D01DEE"/>
    <w:rsid w:val="00D02A12"/>
    <w:rsid w:val="00D032CC"/>
    <w:rsid w:val="00D03B46"/>
    <w:rsid w:val="00D03D85"/>
    <w:rsid w:val="00D03EA9"/>
    <w:rsid w:val="00D041B8"/>
    <w:rsid w:val="00D046C9"/>
    <w:rsid w:val="00D0478E"/>
    <w:rsid w:val="00D04806"/>
    <w:rsid w:val="00D04C96"/>
    <w:rsid w:val="00D04D6D"/>
    <w:rsid w:val="00D04E48"/>
    <w:rsid w:val="00D0548F"/>
    <w:rsid w:val="00D05BFE"/>
    <w:rsid w:val="00D05EC0"/>
    <w:rsid w:val="00D05FC9"/>
    <w:rsid w:val="00D06027"/>
    <w:rsid w:val="00D069C0"/>
    <w:rsid w:val="00D06DA8"/>
    <w:rsid w:val="00D0752E"/>
    <w:rsid w:val="00D07724"/>
    <w:rsid w:val="00D07EDB"/>
    <w:rsid w:val="00D10600"/>
    <w:rsid w:val="00D11109"/>
    <w:rsid w:val="00D114F5"/>
    <w:rsid w:val="00D1164A"/>
    <w:rsid w:val="00D1198D"/>
    <w:rsid w:val="00D11DCA"/>
    <w:rsid w:val="00D12F42"/>
    <w:rsid w:val="00D13266"/>
    <w:rsid w:val="00D13781"/>
    <w:rsid w:val="00D1391C"/>
    <w:rsid w:val="00D1391D"/>
    <w:rsid w:val="00D147A7"/>
    <w:rsid w:val="00D14B1F"/>
    <w:rsid w:val="00D15523"/>
    <w:rsid w:val="00D15AEE"/>
    <w:rsid w:val="00D15C0A"/>
    <w:rsid w:val="00D16098"/>
    <w:rsid w:val="00D16424"/>
    <w:rsid w:val="00D16CBD"/>
    <w:rsid w:val="00D174C9"/>
    <w:rsid w:val="00D174DA"/>
    <w:rsid w:val="00D20125"/>
    <w:rsid w:val="00D207C3"/>
    <w:rsid w:val="00D20AD8"/>
    <w:rsid w:val="00D20CEA"/>
    <w:rsid w:val="00D2178E"/>
    <w:rsid w:val="00D21A56"/>
    <w:rsid w:val="00D2255E"/>
    <w:rsid w:val="00D2261B"/>
    <w:rsid w:val="00D22FE3"/>
    <w:rsid w:val="00D230BB"/>
    <w:rsid w:val="00D23C51"/>
    <w:rsid w:val="00D23EC7"/>
    <w:rsid w:val="00D2457C"/>
    <w:rsid w:val="00D24765"/>
    <w:rsid w:val="00D2508F"/>
    <w:rsid w:val="00D2514E"/>
    <w:rsid w:val="00D258F4"/>
    <w:rsid w:val="00D25979"/>
    <w:rsid w:val="00D25B16"/>
    <w:rsid w:val="00D25BD6"/>
    <w:rsid w:val="00D25D2E"/>
    <w:rsid w:val="00D25F5E"/>
    <w:rsid w:val="00D26344"/>
    <w:rsid w:val="00D27239"/>
    <w:rsid w:val="00D27454"/>
    <w:rsid w:val="00D27A7E"/>
    <w:rsid w:val="00D302C8"/>
    <w:rsid w:val="00D305A4"/>
    <w:rsid w:val="00D30758"/>
    <w:rsid w:val="00D3081F"/>
    <w:rsid w:val="00D3099E"/>
    <w:rsid w:val="00D30C50"/>
    <w:rsid w:val="00D30DB6"/>
    <w:rsid w:val="00D310ED"/>
    <w:rsid w:val="00D3123E"/>
    <w:rsid w:val="00D312C3"/>
    <w:rsid w:val="00D31BA8"/>
    <w:rsid w:val="00D31E0F"/>
    <w:rsid w:val="00D31EF0"/>
    <w:rsid w:val="00D32230"/>
    <w:rsid w:val="00D33A9E"/>
    <w:rsid w:val="00D33DB3"/>
    <w:rsid w:val="00D3483A"/>
    <w:rsid w:val="00D349D8"/>
    <w:rsid w:val="00D360FE"/>
    <w:rsid w:val="00D36455"/>
    <w:rsid w:val="00D36ADC"/>
    <w:rsid w:val="00D36D12"/>
    <w:rsid w:val="00D36D18"/>
    <w:rsid w:val="00D3708E"/>
    <w:rsid w:val="00D370F7"/>
    <w:rsid w:val="00D372D3"/>
    <w:rsid w:val="00D3745F"/>
    <w:rsid w:val="00D412E9"/>
    <w:rsid w:val="00D4142C"/>
    <w:rsid w:val="00D41EBE"/>
    <w:rsid w:val="00D42133"/>
    <w:rsid w:val="00D429DB"/>
    <w:rsid w:val="00D42AFD"/>
    <w:rsid w:val="00D43090"/>
    <w:rsid w:val="00D430A7"/>
    <w:rsid w:val="00D432E3"/>
    <w:rsid w:val="00D4354F"/>
    <w:rsid w:val="00D43728"/>
    <w:rsid w:val="00D44419"/>
    <w:rsid w:val="00D44669"/>
    <w:rsid w:val="00D44A78"/>
    <w:rsid w:val="00D45413"/>
    <w:rsid w:val="00D476D0"/>
    <w:rsid w:val="00D477AC"/>
    <w:rsid w:val="00D4798D"/>
    <w:rsid w:val="00D47D61"/>
    <w:rsid w:val="00D47EA7"/>
    <w:rsid w:val="00D50AC6"/>
    <w:rsid w:val="00D50F19"/>
    <w:rsid w:val="00D514BC"/>
    <w:rsid w:val="00D522CD"/>
    <w:rsid w:val="00D5343A"/>
    <w:rsid w:val="00D5386B"/>
    <w:rsid w:val="00D5396B"/>
    <w:rsid w:val="00D53B65"/>
    <w:rsid w:val="00D53E0D"/>
    <w:rsid w:val="00D541FB"/>
    <w:rsid w:val="00D544D9"/>
    <w:rsid w:val="00D54D08"/>
    <w:rsid w:val="00D55865"/>
    <w:rsid w:val="00D55975"/>
    <w:rsid w:val="00D559E3"/>
    <w:rsid w:val="00D5645B"/>
    <w:rsid w:val="00D5699E"/>
    <w:rsid w:val="00D56AD6"/>
    <w:rsid w:val="00D575C1"/>
    <w:rsid w:val="00D57A1B"/>
    <w:rsid w:val="00D6059C"/>
    <w:rsid w:val="00D60A94"/>
    <w:rsid w:val="00D60C54"/>
    <w:rsid w:val="00D60E79"/>
    <w:rsid w:val="00D610F8"/>
    <w:rsid w:val="00D63965"/>
    <w:rsid w:val="00D639FE"/>
    <w:rsid w:val="00D63DD5"/>
    <w:rsid w:val="00D63F95"/>
    <w:rsid w:val="00D64022"/>
    <w:rsid w:val="00D64FE3"/>
    <w:rsid w:val="00D6592A"/>
    <w:rsid w:val="00D65991"/>
    <w:rsid w:val="00D65D45"/>
    <w:rsid w:val="00D66201"/>
    <w:rsid w:val="00D66298"/>
    <w:rsid w:val="00D663B7"/>
    <w:rsid w:val="00D66B92"/>
    <w:rsid w:val="00D66DCF"/>
    <w:rsid w:val="00D67109"/>
    <w:rsid w:val="00D674B9"/>
    <w:rsid w:val="00D6791B"/>
    <w:rsid w:val="00D67ED5"/>
    <w:rsid w:val="00D70180"/>
    <w:rsid w:val="00D70840"/>
    <w:rsid w:val="00D70B9E"/>
    <w:rsid w:val="00D70BF5"/>
    <w:rsid w:val="00D70C74"/>
    <w:rsid w:val="00D70EA2"/>
    <w:rsid w:val="00D71636"/>
    <w:rsid w:val="00D71747"/>
    <w:rsid w:val="00D71D0D"/>
    <w:rsid w:val="00D72925"/>
    <w:rsid w:val="00D72B22"/>
    <w:rsid w:val="00D72EA8"/>
    <w:rsid w:val="00D7311D"/>
    <w:rsid w:val="00D7345D"/>
    <w:rsid w:val="00D7375D"/>
    <w:rsid w:val="00D73B3E"/>
    <w:rsid w:val="00D74010"/>
    <w:rsid w:val="00D7441B"/>
    <w:rsid w:val="00D74577"/>
    <w:rsid w:val="00D745D6"/>
    <w:rsid w:val="00D74859"/>
    <w:rsid w:val="00D749C7"/>
    <w:rsid w:val="00D75231"/>
    <w:rsid w:val="00D755FE"/>
    <w:rsid w:val="00D75B85"/>
    <w:rsid w:val="00D75BB6"/>
    <w:rsid w:val="00D75DA4"/>
    <w:rsid w:val="00D76EF3"/>
    <w:rsid w:val="00D77133"/>
    <w:rsid w:val="00D771C4"/>
    <w:rsid w:val="00D7780C"/>
    <w:rsid w:val="00D80087"/>
    <w:rsid w:val="00D802A7"/>
    <w:rsid w:val="00D808FD"/>
    <w:rsid w:val="00D80CAC"/>
    <w:rsid w:val="00D81FB7"/>
    <w:rsid w:val="00D835C2"/>
    <w:rsid w:val="00D835F4"/>
    <w:rsid w:val="00D843CA"/>
    <w:rsid w:val="00D84674"/>
    <w:rsid w:val="00D8665B"/>
    <w:rsid w:val="00D8698D"/>
    <w:rsid w:val="00D86C05"/>
    <w:rsid w:val="00D8734C"/>
    <w:rsid w:val="00D8773A"/>
    <w:rsid w:val="00D87EA8"/>
    <w:rsid w:val="00D900C4"/>
    <w:rsid w:val="00D9037E"/>
    <w:rsid w:val="00D90723"/>
    <w:rsid w:val="00D908D4"/>
    <w:rsid w:val="00D90B4D"/>
    <w:rsid w:val="00D90BB9"/>
    <w:rsid w:val="00D91280"/>
    <w:rsid w:val="00D91313"/>
    <w:rsid w:val="00D91F9C"/>
    <w:rsid w:val="00D92B16"/>
    <w:rsid w:val="00D9313E"/>
    <w:rsid w:val="00D937C4"/>
    <w:rsid w:val="00D938E4"/>
    <w:rsid w:val="00D94A78"/>
    <w:rsid w:val="00D95AC5"/>
    <w:rsid w:val="00D95EA1"/>
    <w:rsid w:val="00D96195"/>
    <w:rsid w:val="00D963C0"/>
    <w:rsid w:val="00D969B5"/>
    <w:rsid w:val="00D97441"/>
    <w:rsid w:val="00D97488"/>
    <w:rsid w:val="00D97B7C"/>
    <w:rsid w:val="00DA08AD"/>
    <w:rsid w:val="00DA09E5"/>
    <w:rsid w:val="00DA1237"/>
    <w:rsid w:val="00DA171F"/>
    <w:rsid w:val="00DA1951"/>
    <w:rsid w:val="00DA1D43"/>
    <w:rsid w:val="00DA2012"/>
    <w:rsid w:val="00DA218A"/>
    <w:rsid w:val="00DA24A1"/>
    <w:rsid w:val="00DA2C55"/>
    <w:rsid w:val="00DA2EE3"/>
    <w:rsid w:val="00DA3A32"/>
    <w:rsid w:val="00DA3BCA"/>
    <w:rsid w:val="00DA40C5"/>
    <w:rsid w:val="00DA45AC"/>
    <w:rsid w:val="00DA48E3"/>
    <w:rsid w:val="00DA4DF2"/>
    <w:rsid w:val="00DA5AD2"/>
    <w:rsid w:val="00DA6529"/>
    <w:rsid w:val="00DA6636"/>
    <w:rsid w:val="00DA6643"/>
    <w:rsid w:val="00DA6645"/>
    <w:rsid w:val="00DA66D7"/>
    <w:rsid w:val="00DA7853"/>
    <w:rsid w:val="00DA7DF5"/>
    <w:rsid w:val="00DB0770"/>
    <w:rsid w:val="00DB08F4"/>
    <w:rsid w:val="00DB0C17"/>
    <w:rsid w:val="00DB18C2"/>
    <w:rsid w:val="00DB1907"/>
    <w:rsid w:val="00DB1C9B"/>
    <w:rsid w:val="00DB24C5"/>
    <w:rsid w:val="00DB24FD"/>
    <w:rsid w:val="00DB335E"/>
    <w:rsid w:val="00DB3383"/>
    <w:rsid w:val="00DB361F"/>
    <w:rsid w:val="00DB3701"/>
    <w:rsid w:val="00DB41B9"/>
    <w:rsid w:val="00DB43CE"/>
    <w:rsid w:val="00DB48B6"/>
    <w:rsid w:val="00DB4FAB"/>
    <w:rsid w:val="00DB514E"/>
    <w:rsid w:val="00DB515C"/>
    <w:rsid w:val="00DB5266"/>
    <w:rsid w:val="00DB5513"/>
    <w:rsid w:val="00DB5925"/>
    <w:rsid w:val="00DB5F21"/>
    <w:rsid w:val="00DB7100"/>
    <w:rsid w:val="00DC0958"/>
    <w:rsid w:val="00DC0F9B"/>
    <w:rsid w:val="00DC161F"/>
    <w:rsid w:val="00DC1809"/>
    <w:rsid w:val="00DC1838"/>
    <w:rsid w:val="00DC1B94"/>
    <w:rsid w:val="00DC1BC2"/>
    <w:rsid w:val="00DC205E"/>
    <w:rsid w:val="00DC2A23"/>
    <w:rsid w:val="00DC2B36"/>
    <w:rsid w:val="00DC2D1D"/>
    <w:rsid w:val="00DC3390"/>
    <w:rsid w:val="00DC3464"/>
    <w:rsid w:val="00DC3B2C"/>
    <w:rsid w:val="00DC3D2C"/>
    <w:rsid w:val="00DC4A5B"/>
    <w:rsid w:val="00DC4B11"/>
    <w:rsid w:val="00DC5883"/>
    <w:rsid w:val="00DC5A74"/>
    <w:rsid w:val="00DC6225"/>
    <w:rsid w:val="00DC6839"/>
    <w:rsid w:val="00DC6955"/>
    <w:rsid w:val="00DC69EA"/>
    <w:rsid w:val="00DC6C89"/>
    <w:rsid w:val="00DC708D"/>
    <w:rsid w:val="00DC74E4"/>
    <w:rsid w:val="00DC758C"/>
    <w:rsid w:val="00DC7F57"/>
    <w:rsid w:val="00DD0416"/>
    <w:rsid w:val="00DD0418"/>
    <w:rsid w:val="00DD051D"/>
    <w:rsid w:val="00DD13F3"/>
    <w:rsid w:val="00DD20C8"/>
    <w:rsid w:val="00DD2AE4"/>
    <w:rsid w:val="00DD3157"/>
    <w:rsid w:val="00DD3D36"/>
    <w:rsid w:val="00DD53D5"/>
    <w:rsid w:val="00DD5A52"/>
    <w:rsid w:val="00DD60A9"/>
    <w:rsid w:val="00DD6736"/>
    <w:rsid w:val="00DD6CCE"/>
    <w:rsid w:val="00DD6DAE"/>
    <w:rsid w:val="00DD6FB4"/>
    <w:rsid w:val="00DD7C1A"/>
    <w:rsid w:val="00DE03B3"/>
    <w:rsid w:val="00DE05AF"/>
    <w:rsid w:val="00DE06BE"/>
    <w:rsid w:val="00DE07D2"/>
    <w:rsid w:val="00DE1706"/>
    <w:rsid w:val="00DE18C4"/>
    <w:rsid w:val="00DE1AEE"/>
    <w:rsid w:val="00DE1B44"/>
    <w:rsid w:val="00DE1CEF"/>
    <w:rsid w:val="00DE1DAB"/>
    <w:rsid w:val="00DE2A20"/>
    <w:rsid w:val="00DE5343"/>
    <w:rsid w:val="00DE55A6"/>
    <w:rsid w:val="00DE56B5"/>
    <w:rsid w:val="00DE5864"/>
    <w:rsid w:val="00DE5B24"/>
    <w:rsid w:val="00DE687B"/>
    <w:rsid w:val="00DE7201"/>
    <w:rsid w:val="00DE73B9"/>
    <w:rsid w:val="00DF0026"/>
    <w:rsid w:val="00DF00B2"/>
    <w:rsid w:val="00DF0443"/>
    <w:rsid w:val="00DF0BAA"/>
    <w:rsid w:val="00DF1F15"/>
    <w:rsid w:val="00DF2A7F"/>
    <w:rsid w:val="00DF339E"/>
    <w:rsid w:val="00DF33E9"/>
    <w:rsid w:val="00DF44F3"/>
    <w:rsid w:val="00DF46C8"/>
    <w:rsid w:val="00DF4E23"/>
    <w:rsid w:val="00DF5026"/>
    <w:rsid w:val="00DF5223"/>
    <w:rsid w:val="00DF5422"/>
    <w:rsid w:val="00DF5457"/>
    <w:rsid w:val="00DF54C4"/>
    <w:rsid w:val="00DF5825"/>
    <w:rsid w:val="00DF5913"/>
    <w:rsid w:val="00DF65C1"/>
    <w:rsid w:val="00DF6706"/>
    <w:rsid w:val="00DF6EE7"/>
    <w:rsid w:val="00DF6F6E"/>
    <w:rsid w:val="00DF7316"/>
    <w:rsid w:val="00DF748D"/>
    <w:rsid w:val="00DF7588"/>
    <w:rsid w:val="00DF7C1A"/>
    <w:rsid w:val="00E005D2"/>
    <w:rsid w:val="00E00C71"/>
    <w:rsid w:val="00E00CAD"/>
    <w:rsid w:val="00E00D91"/>
    <w:rsid w:val="00E0135E"/>
    <w:rsid w:val="00E01D65"/>
    <w:rsid w:val="00E01E25"/>
    <w:rsid w:val="00E02CA1"/>
    <w:rsid w:val="00E02FEB"/>
    <w:rsid w:val="00E0315F"/>
    <w:rsid w:val="00E032D0"/>
    <w:rsid w:val="00E034F4"/>
    <w:rsid w:val="00E03AAC"/>
    <w:rsid w:val="00E03D11"/>
    <w:rsid w:val="00E03FC8"/>
    <w:rsid w:val="00E04048"/>
    <w:rsid w:val="00E04723"/>
    <w:rsid w:val="00E04778"/>
    <w:rsid w:val="00E051C1"/>
    <w:rsid w:val="00E056E5"/>
    <w:rsid w:val="00E05832"/>
    <w:rsid w:val="00E05A4B"/>
    <w:rsid w:val="00E05A77"/>
    <w:rsid w:val="00E065FF"/>
    <w:rsid w:val="00E06FA0"/>
    <w:rsid w:val="00E0715B"/>
    <w:rsid w:val="00E07C46"/>
    <w:rsid w:val="00E101D4"/>
    <w:rsid w:val="00E10233"/>
    <w:rsid w:val="00E1101B"/>
    <w:rsid w:val="00E11819"/>
    <w:rsid w:val="00E1197E"/>
    <w:rsid w:val="00E11C69"/>
    <w:rsid w:val="00E137F5"/>
    <w:rsid w:val="00E13A16"/>
    <w:rsid w:val="00E1485F"/>
    <w:rsid w:val="00E14B60"/>
    <w:rsid w:val="00E14DA4"/>
    <w:rsid w:val="00E158E5"/>
    <w:rsid w:val="00E162F5"/>
    <w:rsid w:val="00E163B8"/>
    <w:rsid w:val="00E164DB"/>
    <w:rsid w:val="00E165C1"/>
    <w:rsid w:val="00E16FE2"/>
    <w:rsid w:val="00E17CD7"/>
    <w:rsid w:val="00E17E51"/>
    <w:rsid w:val="00E203E4"/>
    <w:rsid w:val="00E20476"/>
    <w:rsid w:val="00E20621"/>
    <w:rsid w:val="00E2117C"/>
    <w:rsid w:val="00E21245"/>
    <w:rsid w:val="00E21290"/>
    <w:rsid w:val="00E215F4"/>
    <w:rsid w:val="00E2163E"/>
    <w:rsid w:val="00E21BCF"/>
    <w:rsid w:val="00E21CE8"/>
    <w:rsid w:val="00E21D08"/>
    <w:rsid w:val="00E21E20"/>
    <w:rsid w:val="00E21E72"/>
    <w:rsid w:val="00E221B5"/>
    <w:rsid w:val="00E2231E"/>
    <w:rsid w:val="00E22C9D"/>
    <w:rsid w:val="00E233D4"/>
    <w:rsid w:val="00E234A2"/>
    <w:rsid w:val="00E23DD3"/>
    <w:rsid w:val="00E23EF2"/>
    <w:rsid w:val="00E24013"/>
    <w:rsid w:val="00E2418F"/>
    <w:rsid w:val="00E241D8"/>
    <w:rsid w:val="00E254EB"/>
    <w:rsid w:val="00E25D08"/>
    <w:rsid w:val="00E25D9D"/>
    <w:rsid w:val="00E26882"/>
    <w:rsid w:val="00E27049"/>
    <w:rsid w:val="00E27779"/>
    <w:rsid w:val="00E2788C"/>
    <w:rsid w:val="00E27A8F"/>
    <w:rsid w:val="00E30864"/>
    <w:rsid w:val="00E30FDD"/>
    <w:rsid w:val="00E310D8"/>
    <w:rsid w:val="00E311B4"/>
    <w:rsid w:val="00E31A80"/>
    <w:rsid w:val="00E31A88"/>
    <w:rsid w:val="00E31FED"/>
    <w:rsid w:val="00E3217A"/>
    <w:rsid w:val="00E32613"/>
    <w:rsid w:val="00E3270D"/>
    <w:rsid w:val="00E32C9B"/>
    <w:rsid w:val="00E337AC"/>
    <w:rsid w:val="00E33C68"/>
    <w:rsid w:val="00E34134"/>
    <w:rsid w:val="00E341CA"/>
    <w:rsid w:val="00E34941"/>
    <w:rsid w:val="00E35686"/>
    <w:rsid w:val="00E356E8"/>
    <w:rsid w:val="00E358D2"/>
    <w:rsid w:val="00E35B70"/>
    <w:rsid w:val="00E35D1E"/>
    <w:rsid w:val="00E35E27"/>
    <w:rsid w:val="00E362EC"/>
    <w:rsid w:val="00E36406"/>
    <w:rsid w:val="00E36656"/>
    <w:rsid w:val="00E36F66"/>
    <w:rsid w:val="00E3718A"/>
    <w:rsid w:val="00E37290"/>
    <w:rsid w:val="00E40307"/>
    <w:rsid w:val="00E40ACA"/>
    <w:rsid w:val="00E41479"/>
    <w:rsid w:val="00E420A4"/>
    <w:rsid w:val="00E420D5"/>
    <w:rsid w:val="00E42304"/>
    <w:rsid w:val="00E4290A"/>
    <w:rsid w:val="00E431EA"/>
    <w:rsid w:val="00E436FF"/>
    <w:rsid w:val="00E440CA"/>
    <w:rsid w:val="00E44341"/>
    <w:rsid w:val="00E44DD4"/>
    <w:rsid w:val="00E45789"/>
    <w:rsid w:val="00E45952"/>
    <w:rsid w:val="00E45E37"/>
    <w:rsid w:val="00E46A73"/>
    <w:rsid w:val="00E473E4"/>
    <w:rsid w:val="00E47589"/>
    <w:rsid w:val="00E476AB"/>
    <w:rsid w:val="00E50903"/>
    <w:rsid w:val="00E511A0"/>
    <w:rsid w:val="00E511BC"/>
    <w:rsid w:val="00E517E4"/>
    <w:rsid w:val="00E51AEE"/>
    <w:rsid w:val="00E51C79"/>
    <w:rsid w:val="00E51CA5"/>
    <w:rsid w:val="00E531F4"/>
    <w:rsid w:val="00E53D65"/>
    <w:rsid w:val="00E549A0"/>
    <w:rsid w:val="00E54BD2"/>
    <w:rsid w:val="00E54C0F"/>
    <w:rsid w:val="00E550BE"/>
    <w:rsid w:val="00E55F6F"/>
    <w:rsid w:val="00E573F9"/>
    <w:rsid w:val="00E57BE9"/>
    <w:rsid w:val="00E60916"/>
    <w:rsid w:val="00E60967"/>
    <w:rsid w:val="00E60ACA"/>
    <w:rsid w:val="00E60E3C"/>
    <w:rsid w:val="00E614A1"/>
    <w:rsid w:val="00E620C3"/>
    <w:rsid w:val="00E621CE"/>
    <w:rsid w:val="00E624E1"/>
    <w:rsid w:val="00E62582"/>
    <w:rsid w:val="00E6274C"/>
    <w:rsid w:val="00E62ECC"/>
    <w:rsid w:val="00E63479"/>
    <w:rsid w:val="00E635B9"/>
    <w:rsid w:val="00E636FE"/>
    <w:rsid w:val="00E638D8"/>
    <w:rsid w:val="00E639E2"/>
    <w:rsid w:val="00E63A64"/>
    <w:rsid w:val="00E63D7A"/>
    <w:rsid w:val="00E643B7"/>
    <w:rsid w:val="00E643C9"/>
    <w:rsid w:val="00E649BE"/>
    <w:rsid w:val="00E64D86"/>
    <w:rsid w:val="00E65853"/>
    <w:rsid w:val="00E66668"/>
    <w:rsid w:val="00E66AE1"/>
    <w:rsid w:val="00E66AEE"/>
    <w:rsid w:val="00E672A1"/>
    <w:rsid w:val="00E7085C"/>
    <w:rsid w:val="00E70FF9"/>
    <w:rsid w:val="00E71CE0"/>
    <w:rsid w:val="00E7260F"/>
    <w:rsid w:val="00E7321B"/>
    <w:rsid w:val="00E737EA"/>
    <w:rsid w:val="00E7390E"/>
    <w:rsid w:val="00E746F4"/>
    <w:rsid w:val="00E74883"/>
    <w:rsid w:val="00E74A17"/>
    <w:rsid w:val="00E74BFA"/>
    <w:rsid w:val="00E7526B"/>
    <w:rsid w:val="00E77793"/>
    <w:rsid w:val="00E8000A"/>
    <w:rsid w:val="00E80301"/>
    <w:rsid w:val="00E80337"/>
    <w:rsid w:val="00E805B2"/>
    <w:rsid w:val="00E80A55"/>
    <w:rsid w:val="00E80BE1"/>
    <w:rsid w:val="00E80DB7"/>
    <w:rsid w:val="00E815F7"/>
    <w:rsid w:val="00E81743"/>
    <w:rsid w:val="00E81A6F"/>
    <w:rsid w:val="00E81DC1"/>
    <w:rsid w:val="00E81FDD"/>
    <w:rsid w:val="00E82589"/>
    <w:rsid w:val="00E84682"/>
    <w:rsid w:val="00E84DF4"/>
    <w:rsid w:val="00E84F23"/>
    <w:rsid w:val="00E850F8"/>
    <w:rsid w:val="00E856FB"/>
    <w:rsid w:val="00E85A23"/>
    <w:rsid w:val="00E85EC8"/>
    <w:rsid w:val="00E861BC"/>
    <w:rsid w:val="00E864AB"/>
    <w:rsid w:val="00E8656D"/>
    <w:rsid w:val="00E8716F"/>
    <w:rsid w:val="00E87A83"/>
    <w:rsid w:val="00E90C04"/>
    <w:rsid w:val="00E91122"/>
    <w:rsid w:val="00E925DF"/>
    <w:rsid w:val="00E92940"/>
    <w:rsid w:val="00E92ECE"/>
    <w:rsid w:val="00E92F0C"/>
    <w:rsid w:val="00E932E5"/>
    <w:rsid w:val="00E9363A"/>
    <w:rsid w:val="00E9464E"/>
    <w:rsid w:val="00E94C5B"/>
    <w:rsid w:val="00E95B54"/>
    <w:rsid w:val="00E95E46"/>
    <w:rsid w:val="00E96550"/>
    <w:rsid w:val="00E967FD"/>
    <w:rsid w:val="00E96E8A"/>
    <w:rsid w:val="00E970E0"/>
    <w:rsid w:val="00E97608"/>
    <w:rsid w:val="00E97FE9"/>
    <w:rsid w:val="00EA02B5"/>
    <w:rsid w:val="00EA0A06"/>
    <w:rsid w:val="00EA0CE4"/>
    <w:rsid w:val="00EA1274"/>
    <w:rsid w:val="00EA1B9D"/>
    <w:rsid w:val="00EA1C88"/>
    <w:rsid w:val="00EA24DE"/>
    <w:rsid w:val="00EA26F8"/>
    <w:rsid w:val="00EA2D29"/>
    <w:rsid w:val="00EA36BB"/>
    <w:rsid w:val="00EA3D1A"/>
    <w:rsid w:val="00EA451F"/>
    <w:rsid w:val="00EA517E"/>
    <w:rsid w:val="00EA52D5"/>
    <w:rsid w:val="00EA55E6"/>
    <w:rsid w:val="00EA58AE"/>
    <w:rsid w:val="00EA5EE2"/>
    <w:rsid w:val="00EA6008"/>
    <w:rsid w:val="00EA6478"/>
    <w:rsid w:val="00EA688F"/>
    <w:rsid w:val="00EA6C35"/>
    <w:rsid w:val="00EA6CB9"/>
    <w:rsid w:val="00EA758E"/>
    <w:rsid w:val="00EA7676"/>
    <w:rsid w:val="00EA7941"/>
    <w:rsid w:val="00EA7C64"/>
    <w:rsid w:val="00EA7E42"/>
    <w:rsid w:val="00EA7F84"/>
    <w:rsid w:val="00EB15D8"/>
    <w:rsid w:val="00EB1AAC"/>
    <w:rsid w:val="00EB1D30"/>
    <w:rsid w:val="00EB3DDA"/>
    <w:rsid w:val="00EB3F65"/>
    <w:rsid w:val="00EB4055"/>
    <w:rsid w:val="00EB45C8"/>
    <w:rsid w:val="00EB4AB2"/>
    <w:rsid w:val="00EB4CDD"/>
    <w:rsid w:val="00EB550E"/>
    <w:rsid w:val="00EB5AE5"/>
    <w:rsid w:val="00EB5DBF"/>
    <w:rsid w:val="00EB6034"/>
    <w:rsid w:val="00EB64C8"/>
    <w:rsid w:val="00EB65DA"/>
    <w:rsid w:val="00EB6675"/>
    <w:rsid w:val="00EB76AC"/>
    <w:rsid w:val="00EB7E8F"/>
    <w:rsid w:val="00EC00C6"/>
    <w:rsid w:val="00EC1DC9"/>
    <w:rsid w:val="00EC2362"/>
    <w:rsid w:val="00EC289D"/>
    <w:rsid w:val="00EC2C8C"/>
    <w:rsid w:val="00EC2EE0"/>
    <w:rsid w:val="00EC34DF"/>
    <w:rsid w:val="00EC438F"/>
    <w:rsid w:val="00EC44E9"/>
    <w:rsid w:val="00EC4AB3"/>
    <w:rsid w:val="00EC5A81"/>
    <w:rsid w:val="00EC7341"/>
    <w:rsid w:val="00EC760C"/>
    <w:rsid w:val="00EC76A7"/>
    <w:rsid w:val="00EC7F33"/>
    <w:rsid w:val="00ED06B7"/>
    <w:rsid w:val="00ED07A4"/>
    <w:rsid w:val="00ED08E8"/>
    <w:rsid w:val="00ED0933"/>
    <w:rsid w:val="00ED0AB4"/>
    <w:rsid w:val="00ED0AD0"/>
    <w:rsid w:val="00ED0F9B"/>
    <w:rsid w:val="00ED178E"/>
    <w:rsid w:val="00ED1ED2"/>
    <w:rsid w:val="00ED274D"/>
    <w:rsid w:val="00ED3379"/>
    <w:rsid w:val="00ED390A"/>
    <w:rsid w:val="00ED3EE5"/>
    <w:rsid w:val="00ED48C0"/>
    <w:rsid w:val="00ED4EF4"/>
    <w:rsid w:val="00ED5E6A"/>
    <w:rsid w:val="00EE012E"/>
    <w:rsid w:val="00EE0958"/>
    <w:rsid w:val="00EE135C"/>
    <w:rsid w:val="00EE1543"/>
    <w:rsid w:val="00EE15A9"/>
    <w:rsid w:val="00EE1E29"/>
    <w:rsid w:val="00EE1E66"/>
    <w:rsid w:val="00EE2555"/>
    <w:rsid w:val="00EE26F7"/>
    <w:rsid w:val="00EE2841"/>
    <w:rsid w:val="00EE2A63"/>
    <w:rsid w:val="00EE348F"/>
    <w:rsid w:val="00EE358E"/>
    <w:rsid w:val="00EE3B79"/>
    <w:rsid w:val="00EE4923"/>
    <w:rsid w:val="00EE4AEA"/>
    <w:rsid w:val="00EE4CF9"/>
    <w:rsid w:val="00EE55DF"/>
    <w:rsid w:val="00EE670C"/>
    <w:rsid w:val="00EE67ED"/>
    <w:rsid w:val="00EE69DF"/>
    <w:rsid w:val="00EE6A7B"/>
    <w:rsid w:val="00EE70A5"/>
    <w:rsid w:val="00EE7A89"/>
    <w:rsid w:val="00EE7CDB"/>
    <w:rsid w:val="00EF005D"/>
    <w:rsid w:val="00EF1656"/>
    <w:rsid w:val="00EF1A12"/>
    <w:rsid w:val="00EF1DEE"/>
    <w:rsid w:val="00EF2B5D"/>
    <w:rsid w:val="00EF2C52"/>
    <w:rsid w:val="00EF2D53"/>
    <w:rsid w:val="00EF2D6C"/>
    <w:rsid w:val="00EF3141"/>
    <w:rsid w:val="00EF3475"/>
    <w:rsid w:val="00EF402A"/>
    <w:rsid w:val="00EF411C"/>
    <w:rsid w:val="00EF56E6"/>
    <w:rsid w:val="00EF57A5"/>
    <w:rsid w:val="00EF5CAC"/>
    <w:rsid w:val="00EF5E88"/>
    <w:rsid w:val="00EF6371"/>
    <w:rsid w:val="00EF7357"/>
    <w:rsid w:val="00EF763E"/>
    <w:rsid w:val="00EF7664"/>
    <w:rsid w:val="00EF79A8"/>
    <w:rsid w:val="00EF7C20"/>
    <w:rsid w:val="00EF7C62"/>
    <w:rsid w:val="00F003D2"/>
    <w:rsid w:val="00F00757"/>
    <w:rsid w:val="00F00BA2"/>
    <w:rsid w:val="00F015DD"/>
    <w:rsid w:val="00F01DB3"/>
    <w:rsid w:val="00F01F0B"/>
    <w:rsid w:val="00F026DB"/>
    <w:rsid w:val="00F028CD"/>
    <w:rsid w:val="00F02B51"/>
    <w:rsid w:val="00F04311"/>
    <w:rsid w:val="00F04425"/>
    <w:rsid w:val="00F0454D"/>
    <w:rsid w:val="00F05374"/>
    <w:rsid w:val="00F05805"/>
    <w:rsid w:val="00F05E18"/>
    <w:rsid w:val="00F06533"/>
    <w:rsid w:val="00F06957"/>
    <w:rsid w:val="00F06F20"/>
    <w:rsid w:val="00F07718"/>
    <w:rsid w:val="00F07A86"/>
    <w:rsid w:val="00F07DED"/>
    <w:rsid w:val="00F10232"/>
    <w:rsid w:val="00F10444"/>
    <w:rsid w:val="00F105BC"/>
    <w:rsid w:val="00F107CA"/>
    <w:rsid w:val="00F108EE"/>
    <w:rsid w:val="00F10B96"/>
    <w:rsid w:val="00F10C25"/>
    <w:rsid w:val="00F10E69"/>
    <w:rsid w:val="00F1134E"/>
    <w:rsid w:val="00F11641"/>
    <w:rsid w:val="00F118B2"/>
    <w:rsid w:val="00F13159"/>
    <w:rsid w:val="00F13EA9"/>
    <w:rsid w:val="00F1635E"/>
    <w:rsid w:val="00F16BAF"/>
    <w:rsid w:val="00F170BC"/>
    <w:rsid w:val="00F17374"/>
    <w:rsid w:val="00F1797B"/>
    <w:rsid w:val="00F17A2E"/>
    <w:rsid w:val="00F17F06"/>
    <w:rsid w:val="00F2001A"/>
    <w:rsid w:val="00F20367"/>
    <w:rsid w:val="00F20EFE"/>
    <w:rsid w:val="00F20F36"/>
    <w:rsid w:val="00F21052"/>
    <w:rsid w:val="00F21112"/>
    <w:rsid w:val="00F21CA7"/>
    <w:rsid w:val="00F22519"/>
    <w:rsid w:val="00F232F6"/>
    <w:rsid w:val="00F23768"/>
    <w:rsid w:val="00F2422C"/>
    <w:rsid w:val="00F2462A"/>
    <w:rsid w:val="00F24670"/>
    <w:rsid w:val="00F248CA"/>
    <w:rsid w:val="00F24941"/>
    <w:rsid w:val="00F24C5E"/>
    <w:rsid w:val="00F24CB8"/>
    <w:rsid w:val="00F2513E"/>
    <w:rsid w:val="00F253BF"/>
    <w:rsid w:val="00F2541B"/>
    <w:rsid w:val="00F25A9A"/>
    <w:rsid w:val="00F25B83"/>
    <w:rsid w:val="00F2692A"/>
    <w:rsid w:val="00F26D6C"/>
    <w:rsid w:val="00F26DCB"/>
    <w:rsid w:val="00F27984"/>
    <w:rsid w:val="00F27DBB"/>
    <w:rsid w:val="00F3036D"/>
    <w:rsid w:val="00F3041B"/>
    <w:rsid w:val="00F308B1"/>
    <w:rsid w:val="00F31610"/>
    <w:rsid w:val="00F3187D"/>
    <w:rsid w:val="00F31A0B"/>
    <w:rsid w:val="00F31B05"/>
    <w:rsid w:val="00F31C26"/>
    <w:rsid w:val="00F31F80"/>
    <w:rsid w:val="00F321AA"/>
    <w:rsid w:val="00F32380"/>
    <w:rsid w:val="00F326A2"/>
    <w:rsid w:val="00F33840"/>
    <w:rsid w:val="00F33C07"/>
    <w:rsid w:val="00F33DFD"/>
    <w:rsid w:val="00F3408B"/>
    <w:rsid w:val="00F34281"/>
    <w:rsid w:val="00F346B3"/>
    <w:rsid w:val="00F34733"/>
    <w:rsid w:val="00F34B21"/>
    <w:rsid w:val="00F3541C"/>
    <w:rsid w:val="00F35ABA"/>
    <w:rsid w:val="00F35C9A"/>
    <w:rsid w:val="00F35EBA"/>
    <w:rsid w:val="00F35EC1"/>
    <w:rsid w:val="00F362FD"/>
    <w:rsid w:val="00F36411"/>
    <w:rsid w:val="00F36795"/>
    <w:rsid w:val="00F36A5F"/>
    <w:rsid w:val="00F36C6B"/>
    <w:rsid w:val="00F37416"/>
    <w:rsid w:val="00F374E5"/>
    <w:rsid w:val="00F37641"/>
    <w:rsid w:val="00F40CA1"/>
    <w:rsid w:val="00F40F67"/>
    <w:rsid w:val="00F410AF"/>
    <w:rsid w:val="00F4130D"/>
    <w:rsid w:val="00F41486"/>
    <w:rsid w:val="00F41853"/>
    <w:rsid w:val="00F419EB"/>
    <w:rsid w:val="00F422DD"/>
    <w:rsid w:val="00F42867"/>
    <w:rsid w:val="00F42C6E"/>
    <w:rsid w:val="00F43805"/>
    <w:rsid w:val="00F438CA"/>
    <w:rsid w:val="00F43CB2"/>
    <w:rsid w:val="00F442B2"/>
    <w:rsid w:val="00F442B8"/>
    <w:rsid w:val="00F45075"/>
    <w:rsid w:val="00F45221"/>
    <w:rsid w:val="00F4576B"/>
    <w:rsid w:val="00F465C3"/>
    <w:rsid w:val="00F4689A"/>
    <w:rsid w:val="00F47038"/>
    <w:rsid w:val="00F50B3A"/>
    <w:rsid w:val="00F50C86"/>
    <w:rsid w:val="00F50F02"/>
    <w:rsid w:val="00F50FD8"/>
    <w:rsid w:val="00F51A32"/>
    <w:rsid w:val="00F51E88"/>
    <w:rsid w:val="00F51EF5"/>
    <w:rsid w:val="00F52147"/>
    <w:rsid w:val="00F521B8"/>
    <w:rsid w:val="00F524E6"/>
    <w:rsid w:val="00F531DD"/>
    <w:rsid w:val="00F532A3"/>
    <w:rsid w:val="00F548B3"/>
    <w:rsid w:val="00F54A55"/>
    <w:rsid w:val="00F54AD2"/>
    <w:rsid w:val="00F5517F"/>
    <w:rsid w:val="00F5519D"/>
    <w:rsid w:val="00F56A75"/>
    <w:rsid w:val="00F56A9E"/>
    <w:rsid w:val="00F56D40"/>
    <w:rsid w:val="00F5718A"/>
    <w:rsid w:val="00F57308"/>
    <w:rsid w:val="00F57392"/>
    <w:rsid w:val="00F5751D"/>
    <w:rsid w:val="00F57580"/>
    <w:rsid w:val="00F57B49"/>
    <w:rsid w:val="00F60DC7"/>
    <w:rsid w:val="00F613BD"/>
    <w:rsid w:val="00F61536"/>
    <w:rsid w:val="00F61DF1"/>
    <w:rsid w:val="00F628CD"/>
    <w:rsid w:val="00F62B2F"/>
    <w:rsid w:val="00F62DBB"/>
    <w:rsid w:val="00F62F16"/>
    <w:rsid w:val="00F62F77"/>
    <w:rsid w:val="00F63213"/>
    <w:rsid w:val="00F639A2"/>
    <w:rsid w:val="00F63C5C"/>
    <w:rsid w:val="00F64D50"/>
    <w:rsid w:val="00F64FC3"/>
    <w:rsid w:val="00F65033"/>
    <w:rsid w:val="00F65756"/>
    <w:rsid w:val="00F65948"/>
    <w:rsid w:val="00F65F7D"/>
    <w:rsid w:val="00F66830"/>
    <w:rsid w:val="00F67EF1"/>
    <w:rsid w:val="00F70449"/>
    <w:rsid w:val="00F708CC"/>
    <w:rsid w:val="00F70F5E"/>
    <w:rsid w:val="00F7169C"/>
    <w:rsid w:val="00F71852"/>
    <w:rsid w:val="00F71AFF"/>
    <w:rsid w:val="00F72006"/>
    <w:rsid w:val="00F72ABE"/>
    <w:rsid w:val="00F74117"/>
    <w:rsid w:val="00F75022"/>
    <w:rsid w:val="00F75253"/>
    <w:rsid w:val="00F75E0B"/>
    <w:rsid w:val="00F76E8D"/>
    <w:rsid w:val="00F77FF4"/>
    <w:rsid w:val="00F8091C"/>
    <w:rsid w:val="00F81581"/>
    <w:rsid w:val="00F8191A"/>
    <w:rsid w:val="00F81925"/>
    <w:rsid w:val="00F81AF3"/>
    <w:rsid w:val="00F81E26"/>
    <w:rsid w:val="00F82639"/>
    <w:rsid w:val="00F82E92"/>
    <w:rsid w:val="00F835AF"/>
    <w:rsid w:val="00F83848"/>
    <w:rsid w:val="00F84394"/>
    <w:rsid w:val="00F847C5"/>
    <w:rsid w:val="00F85178"/>
    <w:rsid w:val="00F852C4"/>
    <w:rsid w:val="00F85609"/>
    <w:rsid w:val="00F85CEF"/>
    <w:rsid w:val="00F874F1"/>
    <w:rsid w:val="00F87CBC"/>
    <w:rsid w:val="00F87F9B"/>
    <w:rsid w:val="00F87FE7"/>
    <w:rsid w:val="00F9017C"/>
    <w:rsid w:val="00F90A20"/>
    <w:rsid w:val="00F90D66"/>
    <w:rsid w:val="00F91047"/>
    <w:rsid w:val="00F91ACD"/>
    <w:rsid w:val="00F91CB8"/>
    <w:rsid w:val="00F92BBF"/>
    <w:rsid w:val="00F92FE8"/>
    <w:rsid w:val="00F9317F"/>
    <w:rsid w:val="00F9376A"/>
    <w:rsid w:val="00F94036"/>
    <w:rsid w:val="00F94752"/>
    <w:rsid w:val="00F953DB"/>
    <w:rsid w:val="00F9549A"/>
    <w:rsid w:val="00F95602"/>
    <w:rsid w:val="00F963E3"/>
    <w:rsid w:val="00F97671"/>
    <w:rsid w:val="00F977C9"/>
    <w:rsid w:val="00F97CA7"/>
    <w:rsid w:val="00F97EB7"/>
    <w:rsid w:val="00F97ED7"/>
    <w:rsid w:val="00F97F96"/>
    <w:rsid w:val="00FA039C"/>
    <w:rsid w:val="00FA1646"/>
    <w:rsid w:val="00FA2190"/>
    <w:rsid w:val="00FA24DF"/>
    <w:rsid w:val="00FA27EA"/>
    <w:rsid w:val="00FA302E"/>
    <w:rsid w:val="00FA316F"/>
    <w:rsid w:val="00FA3199"/>
    <w:rsid w:val="00FA35F7"/>
    <w:rsid w:val="00FA3E5A"/>
    <w:rsid w:val="00FA5161"/>
    <w:rsid w:val="00FA62FD"/>
    <w:rsid w:val="00FA655D"/>
    <w:rsid w:val="00FA6788"/>
    <w:rsid w:val="00FA68F5"/>
    <w:rsid w:val="00FA70AA"/>
    <w:rsid w:val="00FA7221"/>
    <w:rsid w:val="00FA723B"/>
    <w:rsid w:val="00FA7B85"/>
    <w:rsid w:val="00FB0316"/>
    <w:rsid w:val="00FB03F4"/>
    <w:rsid w:val="00FB0717"/>
    <w:rsid w:val="00FB085B"/>
    <w:rsid w:val="00FB1126"/>
    <w:rsid w:val="00FB143E"/>
    <w:rsid w:val="00FB165F"/>
    <w:rsid w:val="00FB1694"/>
    <w:rsid w:val="00FB18FF"/>
    <w:rsid w:val="00FB22DF"/>
    <w:rsid w:val="00FB23B4"/>
    <w:rsid w:val="00FB252E"/>
    <w:rsid w:val="00FB3279"/>
    <w:rsid w:val="00FB35C9"/>
    <w:rsid w:val="00FB41BC"/>
    <w:rsid w:val="00FB4657"/>
    <w:rsid w:val="00FB4781"/>
    <w:rsid w:val="00FB49C0"/>
    <w:rsid w:val="00FB4A33"/>
    <w:rsid w:val="00FB4E63"/>
    <w:rsid w:val="00FB5401"/>
    <w:rsid w:val="00FB67ED"/>
    <w:rsid w:val="00FB691C"/>
    <w:rsid w:val="00FB6A66"/>
    <w:rsid w:val="00FB6F8E"/>
    <w:rsid w:val="00FB746C"/>
    <w:rsid w:val="00FB7DC6"/>
    <w:rsid w:val="00FC01AB"/>
    <w:rsid w:val="00FC1897"/>
    <w:rsid w:val="00FC2420"/>
    <w:rsid w:val="00FC24BA"/>
    <w:rsid w:val="00FC2A5E"/>
    <w:rsid w:val="00FC2E96"/>
    <w:rsid w:val="00FC3635"/>
    <w:rsid w:val="00FC4101"/>
    <w:rsid w:val="00FC41C3"/>
    <w:rsid w:val="00FC49FB"/>
    <w:rsid w:val="00FC513E"/>
    <w:rsid w:val="00FC5304"/>
    <w:rsid w:val="00FC5731"/>
    <w:rsid w:val="00FC5B77"/>
    <w:rsid w:val="00FC5F7C"/>
    <w:rsid w:val="00FC6058"/>
    <w:rsid w:val="00FC60A2"/>
    <w:rsid w:val="00FC6BC5"/>
    <w:rsid w:val="00FC70EA"/>
    <w:rsid w:val="00FC76FB"/>
    <w:rsid w:val="00FC7792"/>
    <w:rsid w:val="00FD0642"/>
    <w:rsid w:val="00FD0A0B"/>
    <w:rsid w:val="00FD0E27"/>
    <w:rsid w:val="00FD0F76"/>
    <w:rsid w:val="00FD1908"/>
    <w:rsid w:val="00FD1B8A"/>
    <w:rsid w:val="00FD1BD9"/>
    <w:rsid w:val="00FD1E1C"/>
    <w:rsid w:val="00FD224B"/>
    <w:rsid w:val="00FD2578"/>
    <w:rsid w:val="00FD2EE6"/>
    <w:rsid w:val="00FD3668"/>
    <w:rsid w:val="00FD3903"/>
    <w:rsid w:val="00FD4484"/>
    <w:rsid w:val="00FD4BE8"/>
    <w:rsid w:val="00FD5B68"/>
    <w:rsid w:val="00FD5BE8"/>
    <w:rsid w:val="00FD6618"/>
    <w:rsid w:val="00FD6C5B"/>
    <w:rsid w:val="00FD7834"/>
    <w:rsid w:val="00FD78DC"/>
    <w:rsid w:val="00FD7C5E"/>
    <w:rsid w:val="00FE0A4F"/>
    <w:rsid w:val="00FE1361"/>
    <w:rsid w:val="00FE1E34"/>
    <w:rsid w:val="00FE2132"/>
    <w:rsid w:val="00FE2BB5"/>
    <w:rsid w:val="00FE2D02"/>
    <w:rsid w:val="00FE39AD"/>
    <w:rsid w:val="00FE3BEC"/>
    <w:rsid w:val="00FE42C0"/>
    <w:rsid w:val="00FE43AE"/>
    <w:rsid w:val="00FE452F"/>
    <w:rsid w:val="00FE4626"/>
    <w:rsid w:val="00FE50BB"/>
    <w:rsid w:val="00FE51C6"/>
    <w:rsid w:val="00FE5A85"/>
    <w:rsid w:val="00FE7717"/>
    <w:rsid w:val="00FE7AB4"/>
    <w:rsid w:val="00FE7E76"/>
    <w:rsid w:val="00FF029A"/>
    <w:rsid w:val="00FF079A"/>
    <w:rsid w:val="00FF09F7"/>
    <w:rsid w:val="00FF0ACA"/>
    <w:rsid w:val="00FF0E55"/>
    <w:rsid w:val="00FF0FCE"/>
    <w:rsid w:val="00FF3B97"/>
    <w:rsid w:val="00FF3CC3"/>
    <w:rsid w:val="00FF4A36"/>
    <w:rsid w:val="00FF4B9F"/>
    <w:rsid w:val="00FF5089"/>
    <w:rsid w:val="00FF533F"/>
    <w:rsid w:val="00FF58D9"/>
    <w:rsid w:val="00FF5E55"/>
    <w:rsid w:val="00FF5FA7"/>
    <w:rsid w:val="00FF611B"/>
    <w:rsid w:val="00FF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A7F1896"/>
  <w15:chartTrackingRefBased/>
  <w15:docId w15:val="{47C2E256-2462-44C7-BB18-B9F01C3A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E5D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1">
    <w:name w:val="Heading 8 Char1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87902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9A38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3Char">
    <w:name w:val="Body Text 3 Char"/>
    <w:link w:val="BodyText3"/>
    <w:uiPriority w:val="99"/>
    <w:locked/>
    <w:rsid w:val="00A9655D"/>
    <w:rPr>
      <w:rFonts w:cs="EucrosiaUPC"/>
      <w:sz w:val="30"/>
      <w:szCs w:val="30"/>
    </w:rPr>
  </w:style>
  <w:style w:type="character" w:customStyle="1" w:styleId="blockChar">
    <w:name w:val="block Char"/>
    <w:aliases w:val="b Char"/>
    <w:link w:val="block"/>
    <w:rsid w:val="00A9655D"/>
    <w:rPr>
      <w:rFonts w:ascii="Arial" w:hAnsi="Arial"/>
      <w:sz w:val="22"/>
      <w:szCs w:val="18"/>
      <w:lang w:val="en-GB" w:eastAsia="en-US" w:bidi="ar-SA"/>
    </w:rPr>
  </w:style>
  <w:style w:type="character" w:customStyle="1" w:styleId="Heading8Char">
    <w:name w:val="Heading 8 Char"/>
    <w:rsid w:val="004B6FB2"/>
    <w:rPr>
      <w:rFonts w:cs="EucrosiaUPC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sid w:val="00642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64255D"/>
    <w:rPr>
      <w:rFonts w:ascii="Arial" w:hAnsi="Arial"/>
      <w:b/>
      <w:bCs/>
      <w:szCs w:val="25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D3B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3B0A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5D3B0A"/>
    <w:rPr>
      <w:vertAlign w:val="superscript"/>
    </w:rPr>
  </w:style>
  <w:style w:type="paragraph" w:styleId="NoSpacing">
    <w:name w:val="No Spacing"/>
    <w:uiPriority w:val="1"/>
    <w:qFormat/>
    <w:rsid w:val="005475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B066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86DAC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6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AEA7B-C410-47F6-987A-F0AB85D07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15</Pages>
  <Words>2690</Words>
  <Characters>11757</Characters>
  <Application>Microsoft Office Word</Application>
  <DocSecurity>0</DocSecurity>
  <Lines>97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Kornsiri, Chongaksorn</cp:lastModifiedBy>
  <cp:revision>4</cp:revision>
  <cp:lastPrinted>2023-10-27T09:48:00Z</cp:lastPrinted>
  <dcterms:created xsi:type="dcterms:W3CDTF">2023-11-09T03:23:00Z</dcterms:created>
  <dcterms:modified xsi:type="dcterms:W3CDTF">2023-11-13T09:00:00Z</dcterms:modified>
</cp:coreProperties>
</file>