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1EBBB" w14:textId="77777777" w:rsidR="00F125D2" w:rsidRPr="00C60284" w:rsidRDefault="00F125D2" w:rsidP="00F125D2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6028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Pr="00C60284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36FD6476" w14:textId="77777777" w:rsidR="00F125D2" w:rsidRPr="00C60284" w:rsidRDefault="00F125D2" w:rsidP="00F125D2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203E2B4" w14:textId="77777777" w:rsidR="00F125D2" w:rsidRPr="00A61FFF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A1CD314" w14:textId="77777777" w:rsidR="00F125D2" w:rsidRPr="00697359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735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EDA8F3E" w14:textId="77777777" w:rsidR="00F125D2" w:rsidRPr="00C60284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41B6035B" w14:textId="77777777" w:rsidR="00F125D2" w:rsidRPr="00C60284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7EAB9EFC" w14:textId="77777777" w:rsidR="00F125D2" w:rsidRPr="00C60284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18FF1D17" w14:textId="12913718" w:rsidR="00F125D2" w:rsidRPr="00C60284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num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63BA5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บริษัทร่วม</w:t>
      </w:r>
    </w:p>
    <w:p w14:paraId="0E0BB26E" w14:textId="042112C1" w:rsidR="00F125D2" w:rsidRPr="00C60284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="00F45FA4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71C8ECD7" w14:textId="1DC63377" w:rsidR="00F125D2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57B12ECD" w14:textId="49A61D0B" w:rsidR="000619AE" w:rsidRDefault="000619AE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70DC1791" w14:textId="77777777" w:rsidR="00F125D2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4680FF2D" w14:textId="77777777" w:rsidR="00F125D2" w:rsidRPr="00C60284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</w:t>
      </w:r>
      <w:r w:rsidRPr="00FA20D7">
        <w:rPr>
          <w:rFonts w:ascii="Angsana New" w:hAnsi="Angsana New" w:cs="Angsana New" w:hint="cs"/>
          <w:sz w:val="30"/>
          <w:szCs w:val="30"/>
          <w:cs/>
          <w:lang w:val="th-TH"/>
        </w:rPr>
        <w:t>เปิดเผยเพิ่มเติม</w:t>
      </w:r>
    </w:p>
    <w:p w14:paraId="5DCA3198" w14:textId="56C7C143" w:rsidR="00F125D2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484E0EAA" w14:textId="663C4289" w:rsidR="00F4000A" w:rsidRDefault="00F4000A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กำไรต่อหุ้นขั้นพื้นฐาน</w:t>
      </w:r>
    </w:p>
    <w:p w14:paraId="30D18006" w14:textId="10D2B955" w:rsidR="00F4000A" w:rsidRDefault="00F4000A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616121A" w14:textId="646C9EB2" w:rsidR="000613D2" w:rsidRPr="000613D2" w:rsidRDefault="000613D2" w:rsidP="000613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DD341A8" w14:textId="77777777" w:rsidR="00F125D2" w:rsidRPr="00C60284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A39BC2A" w14:textId="77777777" w:rsidR="00F125D2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8F699EA" w14:textId="44E3EE83" w:rsidR="001F79E0" w:rsidRPr="004F0236" w:rsidRDefault="007109B0" w:rsidP="004F0236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F0236">
        <w:rPr>
          <w:rFonts w:ascii="Angsana New" w:hAnsi="Angsana New" w:cs="Angsana New"/>
          <w:bCs/>
          <w:sz w:val="30"/>
          <w:szCs w:val="30"/>
          <w:cs/>
          <w:lang w:bidi="th-TH"/>
        </w:rPr>
        <w:br w:type="page"/>
      </w:r>
    </w:p>
    <w:p w14:paraId="40A8E5B0" w14:textId="13BF8106" w:rsidR="00804175" w:rsidRPr="004B5EA2" w:rsidRDefault="00804175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4B5EA2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8322F" w:rsidRPr="004B5EA2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4B5EA2">
        <w:rPr>
          <w:rFonts w:ascii="Angsana New" w:hAnsi="Angsana New" w:cs="Angsana New"/>
          <w:sz w:val="30"/>
          <w:szCs w:val="30"/>
          <w:cs/>
        </w:rPr>
        <w:t>นี้</w:t>
      </w:r>
    </w:p>
    <w:p w14:paraId="2A806AB4" w14:textId="77777777" w:rsidR="00804175" w:rsidRPr="004B5EA2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A3583CA" w14:textId="27335CFA" w:rsidR="0088322F" w:rsidRPr="004B5EA2" w:rsidRDefault="0088322F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4B5EA2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4B5EA2">
        <w:rPr>
          <w:rFonts w:ascii="Angsana New" w:hAnsi="Angsana New" w:cs="Angsana New"/>
          <w:sz w:val="30"/>
          <w:szCs w:val="30"/>
        </w:rPr>
        <w:t xml:space="preserve"> </w:t>
      </w:r>
      <w:r w:rsidR="00DB076C">
        <w:rPr>
          <w:rFonts w:ascii="Angsana New" w:hAnsi="Angsana New" w:cs="Angsana New"/>
          <w:sz w:val="30"/>
          <w:szCs w:val="30"/>
        </w:rPr>
        <w:t xml:space="preserve">13 </w:t>
      </w:r>
      <w:r w:rsidR="00DB076C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3A0757" w:rsidRPr="004B5E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1890" w:rsidRPr="004B5EA2">
        <w:rPr>
          <w:rFonts w:ascii="Angsana New" w:hAnsi="Angsana New" w:cs="Angsana New"/>
          <w:sz w:val="30"/>
          <w:szCs w:val="30"/>
        </w:rPr>
        <w:t>2566</w:t>
      </w:r>
    </w:p>
    <w:p w14:paraId="22AFE43B" w14:textId="77777777" w:rsidR="002D6F2B" w:rsidRPr="004B5EA2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F4D0638" w14:textId="5229235A" w:rsidR="00795D87" w:rsidRPr="004B5EA2" w:rsidRDefault="00804175" w:rsidP="00F35C7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B5EA2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4B5EA2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  <w:r w:rsidR="0088322F" w:rsidRPr="004B5EA2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78F4886D" w14:textId="77777777" w:rsidR="00804175" w:rsidRPr="004B5EA2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9FA4C8F" w14:textId="2C3AE9B8" w:rsidR="00FB774E" w:rsidRPr="004B5EA2" w:rsidRDefault="00FB774E" w:rsidP="00FB7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4B5EA2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="00B87AEE" w:rsidRPr="004B5EA2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4B5EA2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91890" w:rsidRPr="004B5EA2">
        <w:rPr>
          <w:rFonts w:ascii="Angsana New" w:hAnsi="Angsana New" w:cs="Angsana New"/>
          <w:sz w:val="30"/>
          <w:szCs w:val="30"/>
        </w:rPr>
        <w:t>34</w:t>
      </w:r>
      <w:r w:rsidRPr="004B5EA2">
        <w:rPr>
          <w:rFonts w:ascii="Angsana New" w:hAnsi="Angsana New" w:cs="Angsana New"/>
          <w:sz w:val="30"/>
          <w:szCs w:val="30"/>
        </w:rPr>
        <w:t xml:space="preserve"> </w:t>
      </w:r>
      <w:r w:rsidR="00B87AEE" w:rsidRPr="004B5EA2">
        <w:rPr>
          <w:rFonts w:ascii="Angsana New" w:hAnsi="Angsana New" w:cs="Angsana New"/>
          <w:sz w:val="30"/>
          <w:szCs w:val="30"/>
        </w:rPr>
        <w:t xml:space="preserve">       </w:t>
      </w:r>
      <w:r w:rsidRPr="004B5EA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4B5EA2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B5EA2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4B5EA2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B5EA2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4B5EA2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C1154" w:rsidRPr="004B5EA2">
        <w:rPr>
          <w:rFonts w:ascii="Angsana New" w:hAnsi="Angsana New" w:cs="Angsana New"/>
          <w:sz w:val="30"/>
          <w:szCs w:val="30"/>
        </w:rPr>
        <w:t xml:space="preserve"> </w:t>
      </w:r>
      <w:r w:rsidR="00E25480" w:rsidRPr="004B5EA2">
        <w:rPr>
          <w:rFonts w:ascii="Angsana New" w:hAnsi="Angsana New" w:cs="Angsana New" w:hint="cs"/>
          <w:sz w:val="30"/>
          <w:szCs w:val="30"/>
          <w:cs/>
        </w:rPr>
        <w:t>โดย</w:t>
      </w:r>
      <w:r w:rsidR="00E25480" w:rsidRPr="004B5EA2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87AEE" w:rsidRPr="004B5EA2">
        <w:rPr>
          <w:rFonts w:ascii="Angsana New" w:hAnsi="Angsana New" w:cs="Angsana New"/>
          <w:sz w:val="30"/>
          <w:szCs w:val="30"/>
        </w:rPr>
        <w:t xml:space="preserve">           </w:t>
      </w:r>
      <w:r w:rsidR="00E25480" w:rsidRPr="004B5EA2">
        <w:rPr>
          <w:rFonts w:ascii="Angsana New" w:hAnsi="Angsana New" w:cs="Angsana New"/>
          <w:sz w:val="30"/>
          <w:szCs w:val="30"/>
          <w:cs/>
        </w:rPr>
        <w:t>ระหว่างกาลนี้เน้นการให้</w:t>
      </w:r>
      <w:r w:rsidR="00E25480" w:rsidRPr="004B5EA2">
        <w:rPr>
          <w:rFonts w:ascii="Angsana New" w:hAnsi="Angsana New" w:cs="Angsana New"/>
          <w:spacing w:val="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</w:t>
      </w:r>
      <w:r w:rsidR="00E25480" w:rsidRPr="004B5EA2">
        <w:rPr>
          <w:rFonts w:ascii="Angsana New" w:hAnsi="Angsana New" w:cs="Angsana New"/>
          <w:sz w:val="30"/>
          <w:szCs w:val="30"/>
          <w:cs/>
        </w:rPr>
        <w:t>การเงินประจำปี</w:t>
      </w:r>
      <w:r w:rsidR="00E25480" w:rsidRPr="004B5E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5480" w:rsidRPr="004B5EA2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25480" w:rsidRPr="004B5EA2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B5EA2">
        <w:rPr>
          <w:rFonts w:ascii="Angsana New" w:hAnsi="Angsana New" w:cs="Angsana New"/>
          <w:sz w:val="30"/>
          <w:szCs w:val="30"/>
        </w:rPr>
        <w:t>31</w:t>
      </w:r>
      <w:r w:rsidR="00E25480" w:rsidRPr="004B5EA2">
        <w:rPr>
          <w:rFonts w:ascii="Angsana New" w:hAnsi="Angsana New" w:cs="Angsana New"/>
          <w:sz w:val="30"/>
          <w:szCs w:val="30"/>
        </w:rPr>
        <w:t xml:space="preserve"> </w:t>
      </w:r>
      <w:r w:rsidR="00E25480" w:rsidRPr="004B5EA2">
        <w:rPr>
          <w:rFonts w:ascii="Angsana New" w:hAnsi="Angsana New" w:cs="Angsana New"/>
          <w:sz w:val="30"/>
          <w:szCs w:val="30"/>
          <w:cs/>
        </w:rPr>
        <w:t>ธันวาคม</w:t>
      </w:r>
      <w:r w:rsidR="00E25480" w:rsidRPr="004B5EA2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B5EA2">
        <w:rPr>
          <w:rFonts w:ascii="Angsana New" w:hAnsi="Angsana New" w:cs="Angsana New"/>
          <w:sz w:val="30"/>
          <w:szCs w:val="30"/>
        </w:rPr>
        <w:t>2565</w:t>
      </w:r>
    </w:p>
    <w:p w14:paraId="615A7D02" w14:textId="77777777" w:rsidR="00BD51A1" w:rsidRPr="004B5EA2" w:rsidRDefault="00BD51A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FC8472" w14:textId="42C14E61" w:rsidR="002C1C0E" w:rsidRPr="004B5EA2" w:rsidRDefault="00C4763F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4B5EA2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</w:t>
      </w:r>
      <w:r w:rsidR="00330F08" w:rsidRPr="004B5EA2">
        <w:rPr>
          <w:rFonts w:ascii="Angsana New" w:hAnsi="Angsana New" w:cs="Angsana New" w:hint="cs"/>
          <w:sz w:val="30"/>
          <w:szCs w:val="30"/>
          <w:cs/>
        </w:rPr>
        <w:t>ม</w:t>
      </w:r>
      <w:r w:rsidRPr="004B5EA2">
        <w:rPr>
          <w:rFonts w:ascii="Angsana New" w:hAnsi="Angsana New" w:cs="Angsana New"/>
          <w:sz w:val="30"/>
          <w:szCs w:val="30"/>
          <w:cs/>
        </w:rPr>
        <w:t>นโยบายการบัญชีของ</w:t>
      </w:r>
      <w:r w:rsidRPr="004B5EA2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B5EA2">
        <w:rPr>
          <w:rFonts w:ascii="Angsana New" w:hAnsi="Angsana New" w:cs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75FAD" w:rsidRPr="004B5EA2">
        <w:rPr>
          <w:rFonts w:ascii="Angsana New" w:hAnsi="Angsana New" w:cs="Angsana New" w:hint="cs"/>
          <w:sz w:val="30"/>
          <w:szCs w:val="30"/>
          <w:cs/>
        </w:rPr>
        <w:t>ที่</w:t>
      </w:r>
      <w:r w:rsidRPr="004B5EA2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4B5EA2">
        <w:rPr>
          <w:rFonts w:ascii="Angsana New" w:hAnsi="Angsana New" w:cs="Angsana New" w:hint="cs"/>
          <w:sz w:val="30"/>
          <w:szCs w:val="30"/>
          <w:cs/>
        </w:rPr>
        <w:t>ไว้</w:t>
      </w:r>
      <w:r w:rsidRPr="004B5EA2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291890" w:rsidRPr="004B5EA2">
        <w:rPr>
          <w:rFonts w:ascii="Angsana New" w:hAnsi="Angsana New" w:cs="Angsana New"/>
          <w:sz w:val="30"/>
          <w:szCs w:val="30"/>
        </w:rPr>
        <w:t>31</w:t>
      </w:r>
      <w:r w:rsidRPr="004B5EA2">
        <w:rPr>
          <w:rFonts w:ascii="Angsana New" w:hAnsi="Angsana New" w:cs="Angsana New"/>
          <w:sz w:val="30"/>
          <w:szCs w:val="30"/>
        </w:rPr>
        <w:t xml:space="preserve"> </w:t>
      </w:r>
      <w:r w:rsidRPr="004B5EA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91890" w:rsidRPr="004B5EA2">
        <w:rPr>
          <w:rFonts w:ascii="Angsana New" w:hAnsi="Angsana New" w:cs="Angsana New"/>
          <w:sz w:val="30"/>
          <w:szCs w:val="30"/>
        </w:rPr>
        <w:t>2565</w:t>
      </w:r>
    </w:p>
    <w:p w14:paraId="4ED4DB29" w14:textId="18C9BFDE" w:rsidR="00705309" w:rsidRPr="004B5EA2" w:rsidRDefault="0070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94DF54" w14:textId="63C6B066" w:rsidR="00093B30" w:rsidRPr="004B5EA2" w:rsidRDefault="00804175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B5EA2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0BBF1A06" w:rsidR="002F116D" w:rsidRPr="004B5EA2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2D8A89B3" w14:textId="21FDBC55" w:rsidR="00A64606" w:rsidRPr="004B5EA2" w:rsidRDefault="0087547C" w:rsidP="0087547C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4B5EA2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ความสัมพันธ์ที่มีกับบริษัทย่อย </w:t>
      </w:r>
      <w:r w:rsidR="00333E5C" w:rsidRPr="004B5EA2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และ</w:t>
      </w:r>
      <w:r w:rsidR="00F302BE" w:rsidRPr="004B5EA2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บริษัทร่วม</w:t>
      </w:r>
      <w:r w:rsidR="001F3F0A" w:rsidRPr="004B5EA2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ที่มีการเปลี่ยนแปลงอย่างมีสาระสำคัญ</w:t>
      </w:r>
      <w:r w:rsidRPr="004B5EA2">
        <w:rPr>
          <w:rFonts w:asciiTheme="majorBidi" w:hAnsiTheme="majorBidi" w:cstheme="majorBidi"/>
          <w:b/>
          <w:spacing w:val="-2"/>
          <w:sz w:val="30"/>
          <w:szCs w:val="30"/>
          <w:cs/>
        </w:rPr>
        <w:t>ได้เปิดเผยในหมายเหตุ</w:t>
      </w:r>
      <w:r w:rsidRPr="004B5EA2">
        <w:rPr>
          <w:rFonts w:ascii="Angsana New" w:hAnsi="Angsana New" w:cs="Angsana New" w:hint="cs"/>
          <w:spacing w:val="-2"/>
          <w:sz w:val="30"/>
          <w:szCs w:val="30"/>
          <w:cs/>
        </w:rPr>
        <w:t>ประกอบงบการเงิน</w:t>
      </w:r>
      <w:r w:rsidRPr="004B5EA2">
        <w:rPr>
          <w:rFonts w:asciiTheme="majorBidi" w:hAnsiTheme="majorBidi" w:cstheme="majorBidi"/>
          <w:b/>
          <w:spacing w:val="-2"/>
          <w:sz w:val="30"/>
          <w:szCs w:val="30"/>
          <w:cs/>
        </w:rPr>
        <w:t>ข้อ</w:t>
      </w:r>
      <w:r w:rsidRPr="004B5EA2">
        <w:rPr>
          <w:rFonts w:asciiTheme="majorBidi" w:hAnsiTheme="majorBidi" w:cstheme="majorBidi"/>
          <w:bCs/>
          <w:spacing w:val="-2"/>
          <w:sz w:val="30"/>
          <w:szCs w:val="30"/>
          <w:cs/>
        </w:rPr>
        <w:t xml:space="preserve"> </w:t>
      </w:r>
      <w:r w:rsidR="003D3091" w:rsidRPr="004B5EA2">
        <w:rPr>
          <w:rFonts w:asciiTheme="majorBidi" w:hAnsiTheme="majorBidi" w:cstheme="majorBidi"/>
          <w:bCs/>
          <w:spacing w:val="-2"/>
          <w:sz w:val="30"/>
          <w:szCs w:val="30"/>
        </w:rPr>
        <w:t>6</w:t>
      </w:r>
      <w:r w:rsidRPr="004B5EA2">
        <w:rPr>
          <w:rFonts w:asciiTheme="majorBidi" w:hAnsiTheme="majorBidi" w:cstheme="majorBidi"/>
          <w:b/>
          <w:spacing w:val="-2"/>
          <w:sz w:val="30"/>
          <w:szCs w:val="30"/>
        </w:rPr>
        <w:t xml:space="preserve"> </w:t>
      </w:r>
      <w:r w:rsidRPr="004B5EA2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สำหรับความสัมพันธ์</w:t>
      </w:r>
      <w:r w:rsidRPr="004B5EA2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="00333E5C" w:rsidRPr="004B5EA2">
        <w:rPr>
          <w:rFonts w:asciiTheme="majorBidi" w:hAnsiTheme="majorBidi" w:cstheme="majorBidi" w:hint="cs"/>
          <w:b/>
          <w:sz w:val="30"/>
          <w:szCs w:val="30"/>
          <w:cs/>
        </w:rPr>
        <w:t xml:space="preserve">การร่วมค้า </w:t>
      </w:r>
      <w:r w:rsidRPr="004B5EA2">
        <w:rPr>
          <w:rFonts w:asciiTheme="majorBidi" w:hAnsiTheme="majorBidi" w:cstheme="majorBidi" w:hint="cs"/>
          <w:b/>
          <w:sz w:val="30"/>
          <w:szCs w:val="30"/>
          <w:cs/>
        </w:rPr>
        <w:t>ผู้บริหารคนสำคัญและ</w:t>
      </w:r>
      <w:r w:rsidRPr="004B5EA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</w:t>
      </w:r>
      <w:r w:rsidR="001C5E20">
        <w:rPr>
          <w:rFonts w:asciiTheme="majorBidi" w:hAnsiTheme="majorBidi" w:cstheme="majorBidi"/>
          <w:b/>
          <w:sz w:val="30"/>
          <w:szCs w:val="30"/>
          <w:cs/>
        </w:rPr>
        <w:br/>
      </w:r>
      <w:r w:rsidRPr="004B5EA2">
        <w:rPr>
          <w:rFonts w:asciiTheme="majorBidi" w:hAnsiTheme="majorBidi" w:cstheme="majorBidi"/>
          <w:b/>
          <w:sz w:val="30"/>
          <w:szCs w:val="30"/>
          <w:cs/>
        </w:rPr>
        <w:t>เกี่ยวข้องกัน</w:t>
      </w:r>
      <w:r w:rsidRPr="004B5EA2">
        <w:rPr>
          <w:rFonts w:asciiTheme="majorBidi" w:hAnsiTheme="majorBidi" w:cstheme="majorBidi" w:hint="cs"/>
          <w:b/>
          <w:sz w:val="30"/>
          <w:szCs w:val="30"/>
          <w:cs/>
        </w:rPr>
        <w:t>อื่นมีความสัมพันธ์เหมือนงบการเงินสำหรับ</w:t>
      </w:r>
      <w:r w:rsidR="00D554EE" w:rsidRPr="004B5EA2">
        <w:rPr>
          <w:rFonts w:ascii="Angsana New" w:hAnsi="Angsana New" w:cs="Angsana New" w:hint="cs"/>
          <w:spacing w:val="6"/>
          <w:sz w:val="30"/>
          <w:szCs w:val="30"/>
          <w:cs/>
        </w:rPr>
        <w:t>ปีสิ้นสุดวันที่</w:t>
      </w:r>
      <w:r w:rsidR="00291890" w:rsidRPr="004B5EA2">
        <w:rPr>
          <w:rFonts w:ascii="Angsana New" w:hAnsi="Angsana New" w:cs="Angsana New"/>
          <w:sz w:val="30"/>
          <w:szCs w:val="30"/>
        </w:rPr>
        <w:t xml:space="preserve"> 31</w:t>
      </w:r>
      <w:r w:rsidR="00D554EE" w:rsidRPr="004B5EA2">
        <w:rPr>
          <w:rFonts w:ascii="Angsana New" w:hAnsi="Angsana New" w:cs="Angsana New"/>
          <w:sz w:val="30"/>
          <w:szCs w:val="30"/>
        </w:rPr>
        <w:t xml:space="preserve"> </w:t>
      </w:r>
      <w:r w:rsidR="00D554EE" w:rsidRPr="004B5EA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91890" w:rsidRPr="004B5EA2">
        <w:rPr>
          <w:rFonts w:ascii="Angsana New" w:hAnsi="Angsana New" w:cs="Angsana New"/>
          <w:sz w:val="30"/>
          <w:szCs w:val="30"/>
        </w:rPr>
        <w:t>2565</w:t>
      </w:r>
    </w:p>
    <w:p w14:paraId="157278D7" w14:textId="639288E7" w:rsidR="004B5EA2" w:rsidRPr="004B5EA2" w:rsidRDefault="004B5EA2" w:rsidP="0087547C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6440DF61" w14:textId="77777777" w:rsidR="004B5EA2" w:rsidRDefault="004B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6"/>
          <w:sz w:val="30"/>
          <w:szCs w:val="30"/>
          <w:cs/>
        </w:rPr>
      </w:pPr>
      <w:r>
        <w:rPr>
          <w:rFonts w:ascii="Angsana New" w:hAnsi="Angsana New" w:cs="Angsana New"/>
          <w:spacing w:val="6"/>
          <w:sz w:val="30"/>
          <w:szCs w:val="30"/>
          <w:cs/>
        </w:rPr>
        <w:br w:type="page"/>
      </w:r>
    </w:p>
    <w:tbl>
      <w:tblPr>
        <w:tblW w:w="96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1"/>
        <w:gridCol w:w="1073"/>
        <w:gridCol w:w="273"/>
        <w:gridCol w:w="1120"/>
        <w:gridCol w:w="257"/>
        <w:gridCol w:w="13"/>
        <w:gridCol w:w="1109"/>
        <w:gridCol w:w="265"/>
        <w:gridCol w:w="1097"/>
      </w:tblGrid>
      <w:tr w:rsidR="00F90116" w:rsidRPr="0025746A" w14:paraId="70531D4F" w14:textId="77777777" w:rsidTr="002842AB">
        <w:trPr>
          <w:trHeight w:val="405"/>
          <w:tblHeader/>
        </w:trPr>
        <w:tc>
          <w:tcPr>
            <w:tcW w:w="2290" w:type="pct"/>
          </w:tcPr>
          <w:p w14:paraId="1B0A43DF" w14:textId="77777777" w:rsidR="004B5EA2" w:rsidRPr="0025746A" w:rsidRDefault="004B5EA2" w:rsidP="0025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  <w:lastRenderedPageBreak/>
              <w:br w:type="page"/>
            </w:r>
            <w:r w:rsidRPr="0025746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5746A">
              <w:rPr>
                <w:rFonts w:asciiTheme="majorBidi" w:hAnsiTheme="majorBidi" w:cstheme="majorBidi"/>
                <w:b/>
                <w:bCs/>
                <w:i/>
                <w:iCs/>
                <w:spacing w:val="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3" w:type="pct"/>
            <w:gridSpan w:val="3"/>
          </w:tcPr>
          <w:p w14:paraId="73DA9268" w14:textId="77777777" w:rsidR="004B5EA2" w:rsidRPr="0025746A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232F9C2A" w14:textId="77777777" w:rsidR="004B5EA2" w:rsidRPr="0025746A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4"/>
          </w:tcPr>
          <w:p w14:paraId="7486BED0" w14:textId="77777777" w:rsidR="004B5EA2" w:rsidRPr="0025746A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116" w:rsidRPr="0025746A" w14:paraId="451A6C1C" w14:textId="77777777" w:rsidTr="002842AB">
        <w:trPr>
          <w:trHeight w:val="405"/>
          <w:tblHeader/>
        </w:trPr>
        <w:tc>
          <w:tcPr>
            <w:tcW w:w="2290" w:type="pct"/>
          </w:tcPr>
          <w:p w14:paraId="3F984155" w14:textId="77777777" w:rsidR="004B5EA2" w:rsidRPr="0025746A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57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57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8" w:type="pct"/>
          </w:tcPr>
          <w:p w14:paraId="4F0F276E" w14:textId="294E3437" w:rsidR="004B5EA2" w:rsidRPr="0025746A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136880BA" w14:textId="77777777" w:rsidR="004B5EA2" w:rsidRPr="0025746A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1F2A47" w14:textId="6B8638C8" w:rsidR="004B5EA2" w:rsidRPr="0025746A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" w:type="pct"/>
          </w:tcPr>
          <w:p w14:paraId="65A59CF0" w14:textId="77777777" w:rsidR="004B5EA2" w:rsidRPr="0025746A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1D829767" w14:textId="04562972" w:rsidR="004B5EA2" w:rsidRPr="0025746A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8" w:type="pct"/>
          </w:tcPr>
          <w:p w14:paraId="35F719B1" w14:textId="77777777" w:rsidR="004B5EA2" w:rsidRPr="0025746A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3A17BE2" w14:textId="35365B44" w:rsidR="004B5EA2" w:rsidRPr="0025746A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B5EA2" w:rsidRPr="0025746A" w14:paraId="5852244C" w14:textId="77777777" w:rsidTr="002842AB">
        <w:trPr>
          <w:trHeight w:val="405"/>
          <w:tblHeader/>
        </w:trPr>
        <w:tc>
          <w:tcPr>
            <w:tcW w:w="2290" w:type="pct"/>
          </w:tcPr>
          <w:p w14:paraId="21B2544D" w14:textId="77777777" w:rsidR="004B5EA2" w:rsidRPr="0025746A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0" w:type="pct"/>
            <w:gridSpan w:val="8"/>
          </w:tcPr>
          <w:p w14:paraId="5158D78D" w14:textId="77777777" w:rsidR="004B5EA2" w:rsidRPr="0025746A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116" w:rsidRPr="0025746A" w14:paraId="371E5CD1" w14:textId="77777777" w:rsidTr="002842AB">
        <w:trPr>
          <w:trHeight w:val="405"/>
        </w:trPr>
        <w:tc>
          <w:tcPr>
            <w:tcW w:w="2290" w:type="pct"/>
          </w:tcPr>
          <w:p w14:paraId="62475CE9" w14:textId="77777777" w:rsidR="004B5EA2" w:rsidRPr="0025746A" w:rsidRDefault="004B5EA2" w:rsidP="0025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66C446A9" w14:textId="77777777" w:rsidR="004B5EA2" w:rsidRPr="0025746A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2D7B071" w14:textId="77777777" w:rsidR="004B5EA2" w:rsidRPr="0025746A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79899DE" w14:textId="77777777" w:rsidR="004B5EA2" w:rsidRPr="0025746A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3453CA0B" w14:textId="77777777" w:rsidR="004B5EA2" w:rsidRPr="0025746A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D7ACD29" w14:textId="77777777" w:rsidR="004B5EA2" w:rsidRPr="0025746A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B1D441C" w14:textId="77777777" w:rsidR="004B5EA2" w:rsidRPr="0025746A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CCAB212" w14:textId="77777777" w:rsidR="004B5EA2" w:rsidRPr="0025746A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2AB" w:rsidRPr="0025746A" w14:paraId="1B8839ED" w14:textId="77777777" w:rsidTr="002842AB">
        <w:trPr>
          <w:trHeight w:val="405"/>
        </w:trPr>
        <w:tc>
          <w:tcPr>
            <w:tcW w:w="2290" w:type="pct"/>
          </w:tcPr>
          <w:p w14:paraId="22DB9691" w14:textId="7F16AB44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5D2C0DF1" w14:textId="11557704" w:rsidR="002842AB" w:rsidRPr="0025746A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E1FCB83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4CF4F30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01D9BCF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4AEF36F4" w14:textId="5FA2E47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sz w:val="30"/>
                <w:szCs w:val="30"/>
              </w:rPr>
              <w:t>5,494,610</w:t>
            </w:r>
          </w:p>
        </w:tc>
        <w:tc>
          <w:tcPr>
            <w:tcW w:w="138" w:type="pct"/>
          </w:tcPr>
          <w:p w14:paraId="561C17EA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ECE4DB8" w14:textId="061DCAAE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3,418,238</w:t>
            </w:r>
          </w:p>
        </w:tc>
      </w:tr>
      <w:tr w:rsidR="002842AB" w:rsidRPr="0025746A" w14:paraId="6E1344DA" w14:textId="77777777" w:rsidTr="002842AB">
        <w:trPr>
          <w:trHeight w:val="405"/>
        </w:trPr>
        <w:tc>
          <w:tcPr>
            <w:tcW w:w="2290" w:type="pct"/>
          </w:tcPr>
          <w:p w14:paraId="542307C5" w14:textId="07955E24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5EEE0621" w14:textId="16C3805D" w:rsidR="002842AB" w:rsidRPr="0025746A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6DF99A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20D6C13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7F7FABA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F5AAC01" w14:textId="07239069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sz w:val="30"/>
                <w:szCs w:val="30"/>
              </w:rPr>
              <w:t>103,829</w:t>
            </w:r>
          </w:p>
        </w:tc>
        <w:tc>
          <w:tcPr>
            <w:tcW w:w="138" w:type="pct"/>
          </w:tcPr>
          <w:p w14:paraId="4485748F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ED575C1" w14:textId="3C68B69F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80,971</w:t>
            </w:r>
          </w:p>
        </w:tc>
      </w:tr>
      <w:tr w:rsidR="002842AB" w:rsidRPr="0025746A" w14:paraId="1C517661" w14:textId="77777777" w:rsidTr="002842AB">
        <w:trPr>
          <w:trHeight w:val="405"/>
        </w:trPr>
        <w:tc>
          <w:tcPr>
            <w:tcW w:w="2290" w:type="pct"/>
          </w:tcPr>
          <w:p w14:paraId="744553EE" w14:textId="54241768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="002D5C9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22B1D1AA" w14:textId="65203431" w:rsidR="002842AB" w:rsidRPr="0025746A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AC53882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B158D39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4D78DD0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C6830B0" w14:textId="7A67C430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sz w:val="30"/>
                <w:szCs w:val="30"/>
              </w:rPr>
              <w:t>481,007</w:t>
            </w:r>
          </w:p>
        </w:tc>
        <w:tc>
          <w:tcPr>
            <w:tcW w:w="138" w:type="pct"/>
          </w:tcPr>
          <w:p w14:paraId="4420BEC2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742E4D4" w14:textId="70889B4E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348,165</w:t>
            </w:r>
          </w:p>
        </w:tc>
      </w:tr>
      <w:tr w:rsidR="002842AB" w:rsidRPr="0025746A" w14:paraId="127F3EDD" w14:textId="77777777" w:rsidTr="002842AB">
        <w:trPr>
          <w:trHeight w:val="405"/>
        </w:trPr>
        <w:tc>
          <w:tcPr>
            <w:tcW w:w="2290" w:type="pct"/>
          </w:tcPr>
          <w:p w14:paraId="7C372726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58" w:type="pct"/>
          </w:tcPr>
          <w:p w14:paraId="6AE5DAAF" w14:textId="1F7F35C9" w:rsidR="002842AB" w:rsidRPr="0025746A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F034B69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70BAE9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BBF4639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3F5E0C8" w14:textId="79DE608B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sz w:val="30"/>
                <w:szCs w:val="30"/>
              </w:rPr>
              <w:t>30,600</w:t>
            </w:r>
          </w:p>
        </w:tc>
        <w:tc>
          <w:tcPr>
            <w:tcW w:w="138" w:type="pct"/>
          </w:tcPr>
          <w:p w14:paraId="1ABD3DF6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8FED005" w14:textId="73A0144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63,000</w:t>
            </w:r>
          </w:p>
        </w:tc>
      </w:tr>
      <w:tr w:rsidR="002842AB" w:rsidRPr="0025746A" w14:paraId="295A76FA" w14:textId="77777777" w:rsidTr="002842AB">
        <w:trPr>
          <w:trHeight w:val="405"/>
        </w:trPr>
        <w:tc>
          <w:tcPr>
            <w:tcW w:w="2290" w:type="pct"/>
          </w:tcPr>
          <w:p w14:paraId="369B5F1B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8" w:type="pct"/>
          </w:tcPr>
          <w:p w14:paraId="019C58D8" w14:textId="6E3F2EC4" w:rsidR="002842AB" w:rsidRPr="0025746A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608F543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0B5FE49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0E8E785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206D193" w14:textId="632A9F1E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sz w:val="30"/>
                <w:szCs w:val="30"/>
              </w:rPr>
              <w:t>22,565</w:t>
            </w:r>
          </w:p>
        </w:tc>
        <w:tc>
          <w:tcPr>
            <w:tcW w:w="138" w:type="pct"/>
          </w:tcPr>
          <w:p w14:paraId="3AA2EE29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7977B1B" w14:textId="599CC5BA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12,579</w:t>
            </w:r>
          </w:p>
        </w:tc>
      </w:tr>
      <w:tr w:rsidR="002842AB" w:rsidRPr="0025746A" w14:paraId="053D2D8C" w14:textId="77777777" w:rsidTr="002842AB">
        <w:trPr>
          <w:trHeight w:val="405"/>
        </w:trPr>
        <w:tc>
          <w:tcPr>
            <w:tcW w:w="2290" w:type="pct"/>
          </w:tcPr>
          <w:p w14:paraId="0E932931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8" w:type="pct"/>
          </w:tcPr>
          <w:p w14:paraId="3EA00482" w14:textId="08F211BD" w:rsidR="002842AB" w:rsidRPr="0025746A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D9C28D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094E1A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C05FBBB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gridSpan w:val="2"/>
          </w:tcPr>
          <w:p w14:paraId="6C972F4A" w14:textId="75272E04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sz w:val="30"/>
                <w:szCs w:val="30"/>
              </w:rPr>
              <w:t>12,009,312</w:t>
            </w:r>
          </w:p>
        </w:tc>
        <w:tc>
          <w:tcPr>
            <w:tcW w:w="138" w:type="pct"/>
          </w:tcPr>
          <w:p w14:paraId="7EFE1B78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1" w:type="pct"/>
          </w:tcPr>
          <w:p w14:paraId="7570D8E1" w14:textId="1CF8E0E0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11,193,920</w:t>
            </w:r>
          </w:p>
        </w:tc>
      </w:tr>
      <w:tr w:rsidR="002842AB" w:rsidRPr="0025746A" w14:paraId="5B742BEF" w14:textId="77777777" w:rsidTr="002842AB">
        <w:trPr>
          <w:trHeight w:val="405"/>
        </w:trPr>
        <w:tc>
          <w:tcPr>
            <w:tcW w:w="2290" w:type="pct"/>
          </w:tcPr>
          <w:p w14:paraId="17090670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ค่าใช้จ่ายเกี่ยวกับสัญญาเช่า</w:t>
            </w:r>
          </w:p>
        </w:tc>
        <w:tc>
          <w:tcPr>
            <w:tcW w:w="558" w:type="pct"/>
          </w:tcPr>
          <w:p w14:paraId="5048C177" w14:textId="499F2EF1" w:rsidR="002842AB" w:rsidRPr="0025746A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232D6B6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363CDD9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6DCCD7B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gridSpan w:val="2"/>
          </w:tcPr>
          <w:p w14:paraId="3FC3C4BF" w14:textId="654B3E7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45F9DCA" w14:textId="7777777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571" w:type="pct"/>
          </w:tcPr>
          <w:p w14:paraId="73353661" w14:textId="75D6511F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</w:tr>
      <w:tr w:rsidR="002842AB" w:rsidRPr="0025746A" w14:paraId="3CBC812D" w14:textId="77777777" w:rsidTr="002842AB">
        <w:trPr>
          <w:trHeight w:val="405"/>
        </w:trPr>
        <w:tc>
          <w:tcPr>
            <w:tcW w:w="2290" w:type="pct"/>
          </w:tcPr>
          <w:p w14:paraId="12C6640B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8" w:type="pct"/>
          </w:tcPr>
          <w:p w14:paraId="5FF8A2E8" w14:textId="7AD89EA0" w:rsidR="002842AB" w:rsidRPr="0025746A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8E7EDD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5A5C34B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341FA5F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52EFE75" w14:textId="6D812BEF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sz w:val="30"/>
                <w:szCs w:val="30"/>
              </w:rPr>
              <w:t>26,700</w:t>
            </w:r>
          </w:p>
        </w:tc>
        <w:tc>
          <w:tcPr>
            <w:tcW w:w="138" w:type="pct"/>
          </w:tcPr>
          <w:p w14:paraId="16E49038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7D7348" w14:textId="3E43238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29,789</w:t>
            </w:r>
          </w:p>
        </w:tc>
      </w:tr>
      <w:tr w:rsidR="002842AB" w:rsidRPr="0025746A" w14:paraId="51980850" w14:textId="77777777" w:rsidTr="002842AB">
        <w:trPr>
          <w:trHeight w:val="405"/>
        </w:trPr>
        <w:tc>
          <w:tcPr>
            <w:tcW w:w="2290" w:type="pct"/>
          </w:tcPr>
          <w:p w14:paraId="26B46408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8" w:type="pct"/>
          </w:tcPr>
          <w:p w14:paraId="716E41B9" w14:textId="634A607A" w:rsidR="002842AB" w:rsidRPr="0025746A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DDC469A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8D471A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4EDA363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4BA1D904" w14:textId="598DB4A3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210,</w:t>
            </w:r>
            <w:r w:rsidR="0060173E" w:rsidRPr="00E21660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38" w:type="pct"/>
          </w:tcPr>
          <w:p w14:paraId="1B0F564E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66EBEBC" w14:textId="6FB58EE6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143,624</w:t>
            </w:r>
          </w:p>
        </w:tc>
      </w:tr>
      <w:tr w:rsidR="002842AB" w:rsidRPr="0025746A" w14:paraId="5AEE906D" w14:textId="77777777" w:rsidTr="002842AB">
        <w:trPr>
          <w:trHeight w:val="405"/>
        </w:trPr>
        <w:tc>
          <w:tcPr>
            <w:tcW w:w="2290" w:type="pct"/>
          </w:tcPr>
          <w:p w14:paraId="5083D2FB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C41D2EE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45D5F2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2D6486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676710D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48DBC9AD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2D4D667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A31FE1E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2AB" w:rsidRPr="0025746A" w14:paraId="76C38028" w14:textId="77777777" w:rsidTr="002842AB">
        <w:trPr>
          <w:trHeight w:val="405"/>
        </w:trPr>
        <w:tc>
          <w:tcPr>
            <w:tcW w:w="2290" w:type="pct"/>
          </w:tcPr>
          <w:p w14:paraId="0D278309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8" w:type="pct"/>
          </w:tcPr>
          <w:p w14:paraId="3FDAB727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4B12690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214285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601CAD9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DCFBB34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54D819A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719DE7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2AB" w:rsidRPr="0025746A" w14:paraId="542F5B7A" w14:textId="77777777" w:rsidTr="002842AB">
        <w:trPr>
          <w:trHeight w:val="405"/>
        </w:trPr>
        <w:tc>
          <w:tcPr>
            <w:tcW w:w="2290" w:type="pct"/>
          </w:tcPr>
          <w:p w14:paraId="4518652F" w14:textId="5660CA2F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53EE9038" w14:textId="5FB707C7" w:rsidR="002842AB" w:rsidRPr="0025746A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9C6213">
              <w:rPr>
                <w:rFonts w:asciiTheme="majorBidi" w:hAnsiTheme="majorBidi" w:cstheme="majorBidi"/>
                <w:sz w:val="30"/>
                <w:szCs w:val="30"/>
              </w:rPr>
              <w:t>145,284</w:t>
            </w:r>
          </w:p>
        </w:tc>
        <w:tc>
          <w:tcPr>
            <w:tcW w:w="142" w:type="pct"/>
          </w:tcPr>
          <w:p w14:paraId="021F8D83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F8493EA" w14:textId="6157E742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143,348</w:t>
            </w:r>
          </w:p>
        </w:tc>
        <w:tc>
          <w:tcPr>
            <w:tcW w:w="134" w:type="pct"/>
          </w:tcPr>
          <w:p w14:paraId="6C2B29C3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4EEDFFB2" w14:textId="3FAD9E48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90,504</w:t>
            </w:r>
          </w:p>
        </w:tc>
        <w:tc>
          <w:tcPr>
            <w:tcW w:w="138" w:type="pct"/>
          </w:tcPr>
          <w:p w14:paraId="1B773233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6CD7C89" w14:textId="770DBA5F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138,902</w:t>
            </w:r>
          </w:p>
        </w:tc>
      </w:tr>
      <w:tr w:rsidR="002842AB" w:rsidRPr="0025746A" w14:paraId="33482ECD" w14:textId="77777777" w:rsidTr="002842AB">
        <w:trPr>
          <w:trHeight w:val="405"/>
        </w:trPr>
        <w:tc>
          <w:tcPr>
            <w:tcW w:w="2290" w:type="pct"/>
          </w:tcPr>
          <w:p w14:paraId="37D52AA4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07D1AED2" w14:textId="04A0ABFC" w:rsidR="002842AB" w:rsidRPr="0025746A" w:rsidRDefault="00713589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142" w:type="pct"/>
          </w:tcPr>
          <w:p w14:paraId="122C6E95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D9AF7C2" w14:textId="7EB30F9A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34" w:type="pct"/>
          </w:tcPr>
          <w:p w14:paraId="4D1FBF11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5F1D71A" w14:textId="029E1743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38" w:type="pct"/>
          </w:tcPr>
          <w:p w14:paraId="39D5D7D0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BC51875" w14:textId="5E7EB1B6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</w:tr>
      <w:tr w:rsidR="002842AB" w:rsidRPr="0025746A" w14:paraId="374DFFBE" w14:textId="77777777" w:rsidTr="002842AB">
        <w:trPr>
          <w:trHeight w:val="405"/>
        </w:trPr>
        <w:tc>
          <w:tcPr>
            <w:tcW w:w="2290" w:type="pct"/>
          </w:tcPr>
          <w:p w14:paraId="73383055" w14:textId="651C6E50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</w:t>
            </w:r>
            <w:r w:rsidR="00B66F2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4DA3201E" w14:textId="288BF115" w:rsidR="002842AB" w:rsidRPr="0025746A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9C6213">
              <w:rPr>
                <w:rFonts w:asciiTheme="majorBidi" w:hAnsiTheme="majorBidi" w:cstheme="majorBidi"/>
                <w:sz w:val="30"/>
                <w:szCs w:val="30"/>
              </w:rPr>
              <w:t>6,052</w:t>
            </w:r>
          </w:p>
        </w:tc>
        <w:tc>
          <w:tcPr>
            <w:tcW w:w="142" w:type="pct"/>
          </w:tcPr>
          <w:p w14:paraId="061406D4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56A405" w14:textId="31A4198C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34" w:type="pct"/>
          </w:tcPr>
          <w:p w14:paraId="1BDF25B7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AB6A569" w14:textId="05EF166C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BF4955F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1132A63" w14:textId="3A5338D6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2AB" w:rsidRPr="0025746A" w14:paraId="20CC46B1" w14:textId="77777777" w:rsidTr="002842AB">
        <w:trPr>
          <w:trHeight w:val="405"/>
        </w:trPr>
        <w:tc>
          <w:tcPr>
            <w:tcW w:w="2290" w:type="pct"/>
          </w:tcPr>
          <w:p w14:paraId="4658E574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58" w:type="pct"/>
          </w:tcPr>
          <w:p w14:paraId="5B676D47" w14:textId="2188F8C9" w:rsidR="002842AB" w:rsidRPr="0025746A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9C6213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42" w:type="pct"/>
          </w:tcPr>
          <w:p w14:paraId="29D82A57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4DD1482" w14:textId="424D742D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34" w:type="pct"/>
          </w:tcPr>
          <w:p w14:paraId="1068B551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1C00A218" w14:textId="403BDFBD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38" w:type="pct"/>
          </w:tcPr>
          <w:p w14:paraId="5F573900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0329D60" w14:textId="268FF920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</w:tr>
      <w:tr w:rsidR="00713589" w:rsidRPr="0025746A" w14:paraId="0E0DDBD7" w14:textId="77777777" w:rsidTr="002842AB">
        <w:trPr>
          <w:trHeight w:val="405"/>
        </w:trPr>
        <w:tc>
          <w:tcPr>
            <w:tcW w:w="2290" w:type="pct"/>
          </w:tcPr>
          <w:p w14:paraId="0F3F0F72" w14:textId="1A364B75" w:rsidR="00713589" w:rsidRPr="0025746A" w:rsidRDefault="00713589" w:rsidP="00713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014034A0" w14:textId="2D3EBB5A" w:rsidR="00713589" w:rsidRPr="009C6213" w:rsidRDefault="00713589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47,807</w:t>
            </w:r>
          </w:p>
        </w:tc>
        <w:tc>
          <w:tcPr>
            <w:tcW w:w="142" w:type="pct"/>
          </w:tcPr>
          <w:p w14:paraId="172F980C" w14:textId="77777777" w:rsidR="00713589" w:rsidRPr="0025746A" w:rsidRDefault="00713589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7E8C780" w14:textId="5AA627C9" w:rsidR="00713589" w:rsidRPr="0025746A" w:rsidRDefault="00713589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83A2EE3" w14:textId="77777777" w:rsidR="00713589" w:rsidRPr="0025746A" w:rsidRDefault="00713589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4B259132" w14:textId="33513DC9" w:rsidR="00713589" w:rsidRPr="00E21660" w:rsidRDefault="00713589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B3FFB56" w14:textId="77777777" w:rsidR="00713589" w:rsidRPr="00E21660" w:rsidRDefault="00713589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099F9B7" w14:textId="4EBC13D9" w:rsidR="00713589" w:rsidRPr="0025746A" w:rsidRDefault="00713589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2AB" w:rsidRPr="0025746A" w14:paraId="54876936" w14:textId="77777777" w:rsidTr="002842AB">
        <w:trPr>
          <w:trHeight w:val="405"/>
        </w:trPr>
        <w:tc>
          <w:tcPr>
            <w:tcW w:w="2290" w:type="pct"/>
          </w:tcPr>
          <w:p w14:paraId="57C0AD78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15CBC524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556A2CF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B0C9E6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43E4935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48B4920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E81266C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BABAFE4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2AB" w:rsidRPr="0025746A" w14:paraId="7F93DC10" w14:textId="77777777" w:rsidTr="002842AB">
        <w:trPr>
          <w:trHeight w:val="405"/>
        </w:trPr>
        <w:tc>
          <w:tcPr>
            <w:tcW w:w="2290" w:type="pct"/>
          </w:tcPr>
          <w:p w14:paraId="69DC1CF9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8" w:type="pct"/>
          </w:tcPr>
          <w:p w14:paraId="3C506CED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46F8C39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635586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BD4E865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11E44821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DAFE0DE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F529E68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2AB" w:rsidRPr="0025746A" w14:paraId="1EB09392" w14:textId="77777777" w:rsidTr="002842AB">
        <w:trPr>
          <w:trHeight w:val="405"/>
        </w:trPr>
        <w:tc>
          <w:tcPr>
            <w:tcW w:w="2290" w:type="pct"/>
          </w:tcPr>
          <w:p w14:paraId="666E3B4F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2DE63C50" w14:textId="36D8B9D9" w:rsidR="002842AB" w:rsidRPr="0025746A" w:rsidRDefault="00713589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1,393</w:t>
            </w:r>
          </w:p>
        </w:tc>
        <w:tc>
          <w:tcPr>
            <w:tcW w:w="142" w:type="pct"/>
          </w:tcPr>
          <w:p w14:paraId="74A49124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861083D" w14:textId="2170238C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1,382</w:t>
            </w:r>
          </w:p>
        </w:tc>
        <w:tc>
          <w:tcPr>
            <w:tcW w:w="134" w:type="pct"/>
          </w:tcPr>
          <w:p w14:paraId="6D85F73B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476A81ED" w14:textId="41BCC42D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1,262</w:t>
            </w:r>
          </w:p>
        </w:tc>
        <w:tc>
          <w:tcPr>
            <w:tcW w:w="138" w:type="pct"/>
          </w:tcPr>
          <w:p w14:paraId="5C0745BA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E0AC83D" w14:textId="6519591A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1,253</w:t>
            </w:r>
          </w:p>
        </w:tc>
      </w:tr>
      <w:tr w:rsidR="002842AB" w:rsidRPr="0025746A" w14:paraId="34CDA5E1" w14:textId="77777777" w:rsidTr="002842AB">
        <w:trPr>
          <w:trHeight w:val="405"/>
        </w:trPr>
        <w:tc>
          <w:tcPr>
            <w:tcW w:w="2290" w:type="pct"/>
          </w:tcPr>
          <w:p w14:paraId="7719FF7C" w14:textId="0DEFB256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</w:t>
            </w:r>
            <w:r w:rsidR="00B66F2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3B6B21C5" w14:textId="6867BC79" w:rsidR="002842AB" w:rsidRPr="0025746A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9C6213">
              <w:rPr>
                <w:rFonts w:asciiTheme="majorBidi" w:hAnsiTheme="majorBidi" w:cstheme="majorBidi"/>
                <w:sz w:val="30"/>
                <w:szCs w:val="30"/>
              </w:rPr>
              <w:t>8,997</w:t>
            </w:r>
          </w:p>
        </w:tc>
        <w:tc>
          <w:tcPr>
            <w:tcW w:w="142" w:type="pct"/>
          </w:tcPr>
          <w:p w14:paraId="17FB67CC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C9BFCC" w14:textId="1DD2E881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3,319</w:t>
            </w:r>
          </w:p>
        </w:tc>
        <w:tc>
          <w:tcPr>
            <w:tcW w:w="134" w:type="pct"/>
          </w:tcPr>
          <w:p w14:paraId="30CFC1EA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D4EE874" w14:textId="01BED39C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8" w:type="pct"/>
          </w:tcPr>
          <w:p w14:paraId="473877B1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C549B10" w14:textId="6F61954E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2AB" w:rsidRPr="0025746A" w14:paraId="3CC6BF99" w14:textId="77777777" w:rsidTr="002842AB">
        <w:trPr>
          <w:trHeight w:val="405"/>
        </w:trPr>
        <w:tc>
          <w:tcPr>
            <w:tcW w:w="2290" w:type="pct"/>
          </w:tcPr>
          <w:p w14:paraId="50618640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58" w:type="pct"/>
          </w:tcPr>
          <w:p w14:paraId="4868131A" w14:textId="3C2D6FD7" w:rsidR="002842AB" w:rsidRPr="0025746A" w:rsidRDefault="00713589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42" w:type="pct"/>
          </w:tcPr>
          <w:p w14:paraId="5BB19BB8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AFC26D" w14:textId="6F962239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34" w:type="pct"/>
          </w:tcPr>
          <w:p w14:paraId="3CC2AE9B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13B15670" w14:textId="10C8B24F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138" w:type="pct"/>
          </w:tcPr>
          <w:p w14:paraId="154DD045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53BA8C7" w14:textId="434C15BF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5D27D0" w:rsidRPr="0025746A" w14:paraId="263B3D0A" w14:textId="77777777" w:rsidTr="002842AB">
        <w:trPr>
          <w:trHeight w:val="405"/>
        </w:trPr>
        <w:tc>
          <w:tcPr>
            <w:tcW w:w="2290" w:type="pct"/>
          </w:tcPr>
          <w:p w14:paraId="3DB4B3C2" w14:textId="62BDF272" w:rsidR="005D27D0" w:rsidRPr="0025746A" w:rsidRDefault="005D27D0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30C1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58" w:type="pct"/>
          </w:tcPr>
          <w:p w14:paraId="5860E66D" w14:textId="1B696604" w:rsidR="005D27D0" w:rsidRPr="0025746A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9C6213">
              <w:rPr>
                <w:rFonts w:asciiTheme="majorBidi" w:hAnsiTheme="majorBidi" w:cstheme="majorBidi"/>
                <w:sz w:val="30"/>
                <w:szCs w:val="30"/>
              </w:rPr>
              <w:t>74,766</w:t>
            </w:r>
          </w:p>
        </w:tc>
        <w:tc>
          <w:tcPr>
            <w:tcW w:w="142" w:type="pct"/>
          </w:tcPr>
          <w:p w14:paraId="1874D258" w14:textId="77777777" w:rsidR="005D27D0" w:rsidRPr="0025746A" w:rsidRDefault="005D27D0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4B63F47" w14:textId="18E1DE4E" w:rsidR="005D27D0" w:rsidRPr="0025746A" w:rsidRDefault="00230C1C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EA6614E" w14:textId="77777777" w:rsidR="005D27D0" w:rsidRPr="0025746A" w:rsidRDefault="005D27D0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FEFD75B" w14:textId="4AA5BE2E" w:rsidR="005D27D0" w:rsidRPr="00E21660" w:rsidRDefault="00230C1C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F25BF29" w14:textId="77777777" w:rsidR="005D27D0" w:rsidRPr="00E21660" w:rsidRDefault="005D27D0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6236089" w14:textId="537DB6FD" w:rsidR="005D27D0" w:rsidRPr="0025746A" w:rsidRDefault="00230C1C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2AB" w:rsidRPr="0025746A" w14:paraId="30B7FE38" w14:textId="77777777" w:rsidTr="002842AB">
        <w:trPr>
          <w:trHeight w:val="405"/>
        </w:trPr>
        <w:tc>
          <w:tcPr>
            <w:tcW w:w="2290" w:type="pct"/>
          </w:tcPr>
          <w:p w14:paraId="2FB11A3D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ค่าใช้จ่ายอื่น</w:t>
            </w:r>
          </w:p>
        </w:tc>
        <w:tc>
          <w:tcPr>
            <w:tcW w:w="558" w:type="pct"/>
          </w:tcPr>
          <w:p w14:paraId="38485ED7" w14:textId="6F80C4F4" w:rsidR="002842AB" w:rsidRPr="0025746A" w:rsidRDefault="00713589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76,801</w:t>
            </w:r>
          </w:p>
        </w:tc>
        <w:tc>
          <w:tcPr>
            <w:tcW w:w="142" w:type="pct"/>
          </w:tcPr>
          <w:p w14:paraId="4B6B3F49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67C3E9" w14:textId="736BB391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61,714</w:t>
            </w:r>
          </w:p>
        </w:tc>
        <w:tc>
          <w:tcPr>
            <w:tcW w:w="134" w:type="pct"/>
          </w:tcPr>
          <w:p w14:paraId="63D3AD2A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4AA71746" w14:textId="7231452E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60173E" w:rsidRPr="00E21660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138" w:type="pct"/>
          </w:tcPr>
          <w:p w14:paraId="0734AB4E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A9C7EC5" w14:textId="4F038D1D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32,534</w:t>
            </w:r>
          </w:p>
        </w:tc>
      </w:tr>
      <w:tr w:rsidR="002842AB" w:rsidRPr="0025746A" w14:paraId="5DAB9BD1" w14:textId="77777777" w:rsidTr="002842AB">
        <w:trPr>
          <w:trHeight w:val="434"/>
        </w:trPr>
        <w:tc>
          <w:tcPr>
            <w:tcW w:w="2290" w:type="pct"/>
          </w:tcPr>
          <w:p w14:paraId="1DA07C18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30C55EB7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ECF5C96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1FB29F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" w:type="pct"/>
          </w:tcPr>
          <w:p w14:paraId="1F144638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gridSpan w:val="2"/>
          </w:tcPr>
          <w:p w14:paraId="67D69E9E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2F901028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4C89291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842AB" w:rsidRPr="0025746A" w14:paraId="5CCC5A03" w14:textId="77777777" w:rsidTr="002842AB">
        <w:trPr>
          <w:trHeight w:hRule="exact" w:val="405"/>
        </w:trPr>
        <w:tc>
          <w:tcPr>
            <w:tcW w:w="2290" w:type="pct"/>
          </w:tcPr>
          <w:p w14:paraId="1B858449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7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58" w:type="pct"/>
          </w:tcPr>
          <w:p w14:paraId="6C309273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E6F2CE2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A198B2E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30FD3C94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E09BD93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6BA9900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F8C84B8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2AB" w:rsidRPr="0025746A" w14:paraId="01AC5BD1" w14:textId="77777777" w:rsidTr="002842AB">
        <w:trPr>
          <w:trHeight w:hRule="exact" w:val="405"/>
        </w:trPr>
        <w:tc>
          <w:tcPr>
            <w:tcW w:w="2290" w:type="pct"/>
          </w:tcPr>
          <w:p w14:paraId="26A616C2" w14:textId="33346F61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746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B66F2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58" w:type="pct"/>
          </w:tcPr>
          <w:p w14:paraId="4CC3D902" w14:textId="06BCA019" w:rsidR="002842AB" w:rsidRPr="0025746A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9C6213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42" w:type="pct"/>
          </w:tcPr>
          <w:p w14:paraId="1068F4FA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58AC6BB" w14:textId="4829B7CA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95,130</w:t>
            </w:r>
          </w:p>
        </w:tc>
        <w:tc>
          <w:tcPr>
            <w:tcW w:w="134" w:type="pct"/>
          </w:tcPr>
          <w:p w14:paraId="57F6B858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F0ADB97" w14:textId="2FAC1EE9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E96FE9B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1B2567B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2AB" w:rsidRPr="0025746A" w14:paraId="1A63A3D4" w14:textId="77777777" w:rsidTr="002842AB">
        <w:trPr>
          <w:trHeight w:val="162"/>
        </w:trPr>
        <w:tc>
          <w:tcPr>
            <w:tcW w:w="2290" w:type="pct"/>
          </w:tcPr>
          <w:p w14:paraId="789ADEBF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58" w:type="pct"/>
          </w:tcPr>
          <w:p w14:paraId="686048E3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50D914D7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0156EB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4" w:type="pct"/>
          </w:tcPr>
          <w:p w14:paraId="557054E7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1761276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9AF0BF7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B6AC712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2AB" w:rsidRPr="0025746A" w14:paraId="0EB6FCE9" w14:textId="77777777" w:rsidTr="002842AB">
        <w:trPr>
          <w:trHeight w:val="162"/>
        </w:trPr>
        <w:tc>
          <w:tcPr>
            <w:tcW w:w="2290" w:type="pct"/>
          </w:tcPr>
          <w:p w14:paraId="7B90CEE2" w14:textId="77777777" w:rsidR="002842AB" w:rsidRPr="0025746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7D5DB041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0E3FAD12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DF3DF7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4" w:type="pct"/>
          </w:tcPr>
          <w:p w14:paraId="7E590FEF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9C5308C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CE433EA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9A875AB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6F27" w:rsidRPr="0025746A" w14:paraId="65293D6F" w14:textId="77777777" w:rsidTr="002842AB">
        <w:trPr>
          <w:trHeight w:val="162"/>
        </w:trPr>
        <w:tc>
          <w:tcPr>
            <w:tcW w:w="2290" w:type="pct"/>
          </w:tcPr>
          <w:p w14:paraId="06D72E84" w14:textId="77777777" w:rsidR="00B66F27" w:rsidRPr="0025746A" w:rsidRDefault="00B66F27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082042F7" w14:textId="77777777" w:rsidR="00B66F27" w:rsidRPr="0025746A" w:rsidRDefault="00B66F27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58B5BC5F" w14:textId="77777777" w:rsidR="00B66F27" w:rsidRPr="0025746A" w:rsidRDefault="00B66F27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F085CA8" w14:textId="77777777" w:rsidR="00B66F27" w:rsidRPr="0025746A" w:rsidRDefault="00B66F27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4" w:type="pct"/>
          </w:tcPr>
          <w:p w14:paraId="0ED77233" w14:textId="77777777" w:rsidR="00B66F27" w:rsidRPr="0025746A" w:rsidRDefault="00B66F27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A44C7D8" w14:textId="77777777" w:rsidR="00B66F27" w:rsidRPr="0025746A" w:rsidRDefault="00B66F27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BB3A7F3" w14:textId="77777777" w:rsidR="00B66F27" w:rsidRPr="0025746A" w:rsidRDefault="00B66F27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63EE021" w14:textId="77777777" w:rsidR="00B66F27" w:rsidRPr="0025746A" w:rsidRDefault="00B66F27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2AB" w:rsidRPr="0025746A" w14:paraId="5B4409FB" w14:textId="77777777" w:rsidTr="002842AB">
        <w:trPr>
          <w:trHeight w:val="428"/>
        </w:trPr>
        <w:tc>
          <w:tcPr>
            <w:tcW w:w="2290" w:type="pct"/>
            <w:shd w:val="clear" w:color="auto" w:fill="FFFFFF"/>
          </w:tcPr>
          <w:p w14:paraId="5D77E625" w14:textId="77777777" w:rsidR="002842AB" w:rsidRPr="0025746A" w:rsidRDefault="002842AB" w:rsidP="002842A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7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8" w:type="pct"/>
          </w:tcPr>
          <w:p w14:paraId="5BC50A48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1285B20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43CB4D6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7F26A41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9E32AD7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AEF2ACE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44A2395" w14:textId="77777777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2AB" w:rsidRPr="00E21660" w14:paraId="2161DA6C" w14:textId="77777777" w:rsidTr="002842AB">
        <w:trPr>
          <w:trHeight w:val="403"/>
        </w:trPr>
        <w:tc>
          <w:tcPr>
            <w:tcW w:w="2290" w:type="pct"/>
            <w:shd w:val="clear" w:color="auto" w:fill="FFFFFF"/>
          </w:tcPr>
          <w:p w14:paraId="5C3FCFF4" w14:textId="77777777" w:rsidR="002842AB" w:rsidRPr="00E21660" w:rsidRDefault="002842AB" w:rsidP="002842A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2166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E2166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58" w:type="pct"/>
          </w:tcPr>
          <w:p w14:paraId="1719A174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D53A280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C8DEDA8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BE301C1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C6F3AD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17EEDEB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D7A2172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2AB" w:rsidRPr="00E21660" w14:paraId="07AE9929" w14:textId="77777777" w:rsidTr="002842AB">
        <w:trPr>
          <w:trHeight w:val="403"/>
        </w:trPr>
        <w:tc>
          <w:tcPr>
            <w:tcW w:w="2290" w:type="pct"/>
            <w:shd w:val="clear" w:color="auto" w:fill="FFFFFF"/>
          </w:tcPr>
          <w:p w14:paraId="42052A11" w14:textId="77777777" w:rsidR="002842AB" w:rsidRPr="00E21660" w:rsidRDefault="002842AB" w:rsidP="002842A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E2166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58" w:type="pct"/>
          </w:tcPr>
          <w:p w14:paraId="5B2B96EE" w14:textId="3853BEEE" w:rsidR="002842AB" w:rsidRPr="00E21660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39,581</w:t>
            </w:r>
          </w:p>
        </w:tc>
        <w:tc>
          <w:tcPr>
            <w:tcW w:w="142" w:type="pct"/>
          </w:tcPr>
          <w:p w14:paraId="324A109D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E6C1CF1" w14:textId="638A2DFC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37,088</w:t>
            </w:r>
          </w:p>
        </w:tc>
        <w:tc>
          <w:tcPr>
            <w:tcW w:w="141" w:type="pct"/>
            <w:gridSpan w:val="2"/>
          </w:tcPr>
          <w:p w14:paraId="749F3572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AD245D6" w14:textId="18DE8A07" w:rsidR="002842AB" w:rsidRPr="00E21660" w:rsidRDefault="005E4980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26A3D" w:rsidRPr="00E216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1660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138" w:type="pct"/>
          </w:tcPr>
          <w:p w14:paraId="0FCDDA1E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7356D4A" w14:textId="19C76A95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13,685</w:t>
            </w:r>
          </w:p>
        </w:tc>
      </w:tr>
      <w:tr w:rsidR="002842AB" w:rsidRPr="00E21660" w14:paraId="3FF55FD5" w14:textId="77777777" w:rsidTr="002842AB">
        <w:trPr>
          <w:trHeight w:val="403"/>
        </w:trPr>
        <w:tc>
          <w:tcPr>
            <w:tcW w:w="2290" w:type="pct"/>
            <w:shd w:val="clear" w:color="auto" w:fill="FFFFFF"/>
          </w:tcPr>
          <w:p w14:paraId="5036753D" w14:textId="77777777" w:rsidR="002842AB" w:rsidRPr="00E21660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E2166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543C799A" w14:textId="676E61EA" w:rsidR="002842AB" w:rsidRPr="00E21660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42" w:type="pct"/>
            <w:shd w:val="clear" w:color="auto" w:fill="auto"/>
          </w:tcPr>
          <w:p w14:paraId="2F11FDFC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0497BBF" w14:textId="4214F100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E1D27FF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F946B21" w14:textId="350AA6DA" w:rsidR="002842AB" w:rsidRPr="00E21660" w:rsidRDefault="005E4980" w:rsidP="00B6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8" w:type="pct"/>
          </w:tcPr>
          <w:p w14:paraId="3BDEB6D1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A1843FE" w14:textId="36C190B9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2842AB" w:rsidRPr="0025746A" w14:paraId="132DAA20" w14:textId="77777777" w:rsidTr="002842AB">
        <w:trPr>
          <w:trHeight w:val="428"/>
        </w:trPr>
        <w:tc>
          <w:tcPr>
            <w:tcW w:w="2290" w:type="pct"/>
            <w:shd w:val="clear" w:color="auto" w:fill="FFFFFF"/>
          </w:tcPr>
          <w:p w14:paraId="436A522F" w14:textId="77777777" w:rsidR="002842AB" w:rsidRPr="00E21660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E216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FACD0" w14:textId="36671BE9" w:rsidR="002842AB" w:rsidRPr="00E21660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40,161</w:t>
            </w:r>
          </w:p>
        </w:tc>
        <w:tc>
          <w:tcPr>
            <w:tcW w:w="142" w:type="pct"/>
            <w:shd w:val="clear" w:color="auto" w:fill="auto"/>
          </w:tcPr>
          <w:p w14:paraId="7FF59C4C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A0FAA" w14:textId="7FF5E60E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37,702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1B7B091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D9347" w14:textId="57B2A738" w:rsidR="002842AB" w:rsidRPr="00E21660" w:rsidRDefault="005E4980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726A3D" w:rsidRPr="00E2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2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  <w:tc>
          <w:tcPr>
            <w:tcW w:w="138" w:type="pct"/>
          </w:tcPr>
          <w:p w14:paraId="2107D426" w14:textId="77777777" w:rsidR="002842AB" w:rsidRPr="00E2166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46288FA" w14:textId="529AA408" w:rsidR="002842AB" w:rsidRPr="0025746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13,871</w:t>
            </w:r>
          </w:p>
        </w:tc>
      </w:tr>
    </w:tbl>
    <w:p w14:paraId="374D695C" w14:textId="77777777" w:rsidR="004B5EA2" w:rsidRDefault="004B5EA2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61C1C6F0" w14:textId="7CE3F573" w:rsidR="000B2FE1" w:rsidRPr="00257F3C" w:rsidRDefault="000B2FE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257F3C">
        <w:rPr>
          <w:rFonts w:ascii="Angsana New" w:hAnsi="Angsana New" w:cs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="00F12EFC">
        <w:rPr>
          <w:rFonts w:ascii="Angsana New" w:hAnsi="Angsana New" w:cs="Angsana New"/>
          <w:sz w:val="30"/>
          <w:szCs w:val="30"/>
        </w:rPr>
        <w:t>30</w:t>
      </w:r>
      <w:r w:rsidR="0031124F">
        <w:rPr>
          <w:rFonts w:ascii="Angsana New" w:hAnsi="Angsana New" w:cs="Angsana New"/>
          <w:sz w:val="30"/>
          <w:szCs w:val="30"/>
          <w:cs/>
        </w:rPr>
        <w:t xml:space="preserve"> </w:t>
      </w:r>
      <w:r w:rsidR="00F90116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1124F">
        <w:rPr>
          <w:rFonts w:ascii="Angsana New" w:hAnsi="Angsana New" w:cs="Angsana New"/>
          <w:sz w:val="30"/>
          <w:szCs w:val="30"/>
          <w:cs/>
        </w:rPr>
        <w:t>ยน</w:t>
      </w:r>
      <w:r w:rsidR="004A03C4"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291890">
        <w:rPr>
          <w:rFonts w:ascii="Angsana New" w:hAnsi="Angsana New" w:cs="Angsana New"/>
          <w:sz w:val="30"/>
          <w:szCs w:val="30"/>
        </w:rPr>
        <w:t>2566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Pr="00257F3C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="00F12EFC">
        <w:rPr>
          <w:rFonts w:ascii="Angsana New" w:hAnsi="Angsana New" w:cs="Angsana New"/>
          <w:sz w:val="30"/>
          <w:szCs w:val="30"/>
        </w:rPr>
        <w:t>31</w:t>
      </w:r>
      <w:r w:rsidR="00571D34" w:rsidRPr="00571D34">
        <w:rPr>
          <w:rFonts w:ascii="Angsana New" w:hAnsi="Angsana New" w:cs="Angsana New"/>
          <w:sz w:val="30"/>
          <w:szCs w:val="30"/>
          <w:cs/>
        </w:rPr>
        <w:t xml:space="preserve"> </w:t>
      </w:r>
      <w:r w:rsidR="00F12EF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71D34">
        <w:rPr>
          <w:rFonts w:ascii="Angsana New" w:hAnsi="Angsana New" w:cs="Angsana New"/>
          <w:sz w:val="30"/>
          <w:szCs w:val="30"/>
        </w:rPr>
        <w:t xml:space="preserve"> </w:t>
      </w:r>
      <w:r w:rsidR="00291890">
        <w:rPr>
          <w:rFonts w:ascii="Angsana New" w:hAnsi="Angsana New" w:cs="Angsana New"/>
          <w:sz w:val="30"/>
          <w:szCs w:val="30"/>
        </w:rPr>
        <w:t>2565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Pr="00257F3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30F5347" w14:textId="68AC1DA9" w:rsidR="00810D31" w:rsidRDefault="00810D31" w:rsidP="0025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8"/>
        <w:gridCol w:w="1170"/>
        <w:gridCol w:w="269"/>
        <w:gridCol w:w="1076"/>
        <w:gridCol w:w="267"/>
        <w:gridCol w:w="1081"/>
        <w:gridCol w:w="269"/>
        <w:gridCol w:w="1091"/>
      </w:tblGrid>
      <w:tr w:rsidR="00662442" w:rsidRPr="00C60284" w14:paraId="1AB4B0CD" w14:textId="77777777" w:rsidTr="002842AB">
        <w:trPr>
          <w:trHeight w:val="371"/>
        </w:trPr>
        <w:tc>
          <w:tcPr>
            <w:tcW w:w="2285" w:type="pct"/>
          </w:tcPr>
          <w:p w14:paraId="40D5E662" w14:textId="77777777" w:rsidR="00662442" w:rsidRPr="00662442" w:rsidRDefault="00662442" w:rsidP="001D77B7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68F41D49" w14:textId="77777777" w:rsidR="00662442" w:rsidRPr="00247A89" w:rsidRDefault="00662442" w:rsidP="005F063F">
            <w:pPr>
              <w:pStyle w:val="BodyTextFirstIndent"/>
              <w:tabs>
                <w:tab w:val="decimal" w:pos="784"/>
              </w:tabs>
              <w:spacing w:after="0" w:line="240" w:lineRule="auto"/>
              <w:ind w:left="-15" w:right="-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7A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vAlign w:val="bottom"/>
          </w:tcPr>
          <w:p w14:paraId="78145F45" w14:textId="77777777" w:rsidR="00662442" w:rsidRPr="00247A89" w:rsidRDefault="00662442" w:rsidP="005F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pct"/>
            <w:gridSpan w:val="3"/>
            <w:vAlign w:val="bottom"/>
          </w:tcPr>
          <w:p w14:paraId="4097CD88" w14:textId="77777777" w:rsidR="00662442" w:rsidRPr="00662442" w:rsidRDefault="00662442" w:rsidP="005F063F">
            <w:pPr>
              <w:pStyle w:val="BodyTextFirstIndent"/>
              <w:tabs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7A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116" w:rsidRPr="00C60284" w14:paraId="758C2248" w14:textId="77777777" w:rsidTr="002842AB">
        <w:trPr>
          <w:trHeight w:val="379"/>
          <w:tblHeader/>
        </w:trPr>
        <w:tc>
          <w:tcPr>
            <w:tcW w:w="2285" w:type="pct"/>
          </w:tcPr>
          <w:p w14:paraId="20EF6C83" w14:textId="77777777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1C228E5F" w14:textId="23E0EDB2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0" w:type="pct"/>
          </w:tcPr>
          <w:p w14:paraId="74BC8F80" w14:textId="77777777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0DA1C29" w14:textId="3E3A2EEF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4A7711B5" w14:textId="77777777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54EF2B2A" w14:textId="27B1EC3B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0" w:type="pct"/>
          </w:tcPr>
          <w:p w14:paraId="7657CA76" w14:textId="77777777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0FF19C3" w14:textId="7262DA0E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D34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90116" w:rsidRPr="00C60284" w14:paraId="6EAB4624" w14:textId="77777777" w:rsidTr="002842AB">
        <w:trPr>
          <w:trHeight w:val="366"/>
          <w:tblHeader/>
        </w:trPr>
        <w:tc>
          <w:tcPr>
            <w:tcW w:w="2285" w:type="pct"/>
          </w:tcPr>
          <w:p w14:paraId="1C0C1932" w14:textId="20B984F3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72F6284" w14:textId="0B667424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0" w:type="pct"/>
          </w:tcPr>
          <w:p w14:paraId="0FE32325" w14:textId="77777777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7C7F6F8" w14:textId="4273EF9B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39" w:type="pct"/>
          </w:tcPr>
          <w:p w14:paraId="6D5A483B" w14:textId="77777777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B91EBDB" w14:textId="7B93C418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0" w:type="pct"/>
          </w:tcPr>
          <w:p w14:paraId="6812041A" w14:textId="77777777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6344798" w14:textId="40CE1380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F90116" w:rsidRPr="00C60284" w14:paraId="2B78894B" w14:textId="77777777" w:rsidTr="002842AB">
        <w:trPr>
          <w:trHeight w:val="379"/>
          <w:tblHeader/>
        </w:trPr>
        <w:tc>
          <w:tcPr>
            <w:tcW w:w="2285" w:type="pct"/>
          </w:tcPr>
          <w:p w14:paraId="3BAECE8F" w14:textId="77777777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15" w:type="pct"/>
            <w:gridSpan w:val="7"/>
          </w:tcPr>
          <w:p w14:paraId="3C372AFA" w14:textId="77777777" w:rsidR="00F90116" w:rsidRPr="00C60284" w:rsidRDefault="00F9011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2896" w:rsidRPr="00C60284" w14:paraId="5F2AAA70" w14:textId="77777777" w:rsidTr="002842AB">
        <w:trPr>
          <w:trHeight w:val="379"/>
          <w:tblHeader/>
        </w:trPr>
        <w:tc>
          <w:tcPr>
            <w:tcW w:w="2285" w:type="pct"/>
          </w:tcPr>
          <w:p w14:paraId="7FEF4A61" w14:textId="082E2DA1" w:rsidR="00592896" w:rsidRPr="00C60284" w:rsidRDefault="0059289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15" w:type="pct"/>
            <w:gridSpan w:val="7"/>
          </w:tcPr>
          <w:p w14:paraId="1A057A1F" w14:textId="77777777" w:rsidR="00592896" w:rsidRPr="00C60284" w:rsidRDefault="00592896" w:rsidP="00F90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842AB" w:rsidRPr="00C60284" w14:paraId="69C271C4" w14:textId="77777777" w:rsidTr="002842AB">
        <w:trPr>
          <w:trHeight w:val="379"/>
        </w:trPr>
        <w:tc>
          <w:tcPr>
            <w:tcW w:w="2285" w:type="pct"/>
          </w:tcPr>
          <w:p w14:paraId="4A37DF3B" w14:textId="77777777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  <w:shd w:val="clear" w:color="auto" w:fill="auto"/>
          </w:tcPr>
          <w:p w14:paraId="5C7BC43B" w14:textId="0CDF5472" w:rsidR="002842AB" w:rsidRPr="00C60284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D46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323F78F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65DCE08B" w14:textId="7EABA6A2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D46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59F2C28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66DD772" w14:textId="3726B98F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668,368</w:t>
            </w:r>
          </w:p>
        </w:tc>
        <w:tc>
          <w:tcPr>
            <w:tcW w:w="140" w:type="pct"/>
          </w:tcPr>
          <w:p w14:paraId="5EEEECE1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F0263FC" w14:textId="51EFD832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556,179</w:t>
            </w:r>
          </w:p>
        </w:tc>
      </w:tr>
      <w:tr w:rsidR="002842AB" w:rsidRPr="00C60284" w14:paraId="5ACC3975" w14:textId="77777777" w:rsidTr="002842AB">
        <w:trPr>
          <w:trHeight w:val="379"/>
        </w:trPr>
        <w:tc>
          <w:tcPr>
            <w:tcW w:w="2285" w:type="pct"/>
          </w:tcPr>
          <w:p w14:paraId="63936762" w14:textId="6F50A0A4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8F20C1F" w14:textId="6C267828" w:rsidR="002842AB" w:rsidRPr="00C60284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9C6213">
              <w:rPr>
                <w:rFonts w:ascii="Angsana New" w:hAnsi="Angsana New" w:cs="Angsana New"/>
                <w:sz w:val="30"/>
                <w:szCs w:val="30"/>
              </w:rPr>
              <w:t>48,817</w:t>
            </w:r>
          </w:p>
        </w:tc>
        <w:tc>
          <w:tcPr>
            <w:tcW w:w="140" w:type="pct"/>
          </w:tcPr>
          <w:p w14:paraId="68C7BBDA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517E9C0C" w14:textId="70938E51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  <w:r w:rsidRPr="00D46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575</w:t>
            </w:r>
          </w:p>
        </w:tc>
        <w:tc>
          <w:tcPr>
            <w:tcW w:w="139" w:type="pct"/>
          </w:tcPr>
          <w:p w14:paraId="013549E3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74602E8D" w14:textId="63A9789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32,055</w:t>
            </w:r>
          </w:p>
        </w:tc>
        <w:tc>
          <w:tcPr>
            <w:tcW w:w="140" w:type="pct"/>
          </w:tcPr>
          <w:p w14:paraId="28E6D40E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A61F3A1" w14:textId="134AB499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46,798</w:t>
            </w:r>
          </w:p>
        </w:tc>
      </w:tr>
      <w:tr w:rsidR="002842AB" w:rsidRPr="00C60284" w14:paraId="08ABF6DF" w14:textId="77777777" w:rsidTr="002842AB">
        <w:trPr>
          <w:trHeight w:val="366"/>
        </w:trPr>
        <w:tc>
          <w:tcPr>
            <w:tcW w:w="2285" w:type="pct"/>
            <w:vAlign w:val="bottom"/>
          </w:tcPr>
          <w:p w14:paraId="67C532C4" w14:textId="77777777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6D4F" w14:textId="189B63DA" w:rsidR="002842AB" w:rsidRPr="00C60284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2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48,817</w:t>
            </w:r>
          </w:p>
        </w:tc>
        <w:tc>
          <w:tcPr>
            <w:tcW w:w="140" w:type="pct"/>
            <w:vAlign w:val="bottom"/>
          </w:tcPr>
          <w:p w14:paraId="1D233CF4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61A87" w14:textId="16C1815D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575</w:t>
            </w:r>
          </w:p>
        </w:tc>
        <w:tc>
          <w:tcPr>
            <w:tcW w:w="139" w:type="pct"/>
            <w:vAlign w:val="bottom"/>
          </w:tcPr>
          <w:p w14:paraId="7594AE97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D94E" w14:textId="77842A4B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700,423</w:t>
            </w:r>
          </w:p>
        </w:tc>
        <w:tc>
          <w:tcPr>
            <w:tcW w:w="140" w:type="pct"/>
            <w:vAlign w:val="bottom"/>
          </w:tcPr>
          <w:p w14:paraId="296F6851" w14:textId="77777777" w:rsidR="002842AB" w:rsidRPr="00301123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1C33E" w14:textId="2BF13993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602,977</w:t>
            </w:r>
          </w:p>
        </w:tc>
      </w:tr>
      <w:tr w:rsidR="002842AB" w:rsidRPr="00C60284" w14:paraId="1EA0295E" w14:textId="77777777" w:rsidTr="002842AB">
        <w:trPr>
          <w:trHeight w:val="366"/>
        </w:trPr>
        <w:tc>
          <w:tcPr>
            <w:tcW w:w="2285" w:type="pct"/>
            <w:vAlign w:val="bottom"/>
          </w:tcPr>
          <w:p w14:paraId="5E2EBBEA" w14:textId="77777777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41EBE948" w14:textId="77777777" w:rsidR="002842AB" w:rsidRPr="00CE76A3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26150DE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</w:tcPr>
          <w:p w14:paraId="3A6802BB" w14:textId="77777777" w:rsidR="002842AB" w:rsidRPr="00C418B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433D8E9C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2B94C5DF" w14:textId="77777777" w:rsid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577D5A1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shd w:val="clear" w:color="auto" w:fill="auto"/>
          </w:tcPr>
          <w:p w14:paraId="614B3E41" w14:textId="77777777" w:rsidR="002842AB" w:rsidRPr="00C418B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42AB" w:rsidRPr="00C60284" w14:paraId="0AFE28D4" w14:textId="77777777" w:rsidTr="002842AB">
        <w:trPr>
          <w:trHeight w:val="366"/>
        </w:trPr>
        <w:tc>
          <w:tcPr>
            <w:tcW w:w="2285" w:type="pct"/>
            <w:vAlign w:val="bottom"/>
          </w:tcPr>
          <w:p w14:paraId="693E83EC" w14:textId="7D122F74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08" w:type="pct"/>
            <w:vAlign w:val="bottom"/>
          </w:tcPr>
          <w:p w14:paraId="1E57E774" w14:textId="77777777" w:rsidR="002842AB" w:rsidRPr="00CE76A3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D570424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7E4698FD" w14:textId="77777777" w:rsidR="002842AB" w:rsidRPr="00C418B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5681FC9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6986838" w14:textId="77777777" w:rsid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FE2EC1C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0F88B7C1" w14:textId="77777777" w:rsidR="002842AB" w:rsidRPr="00C418B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42AB" w:rsidRPr="00C60284" w14:paraId="1AF2B6F8" w14:textId="77777777" w:rsidTr="002842AB">
        <w:trPr>
          <w:trHeight w:val="366"/>
        </w:trPr>
        <w:tc>
          <w:tcPr>
            <w:tcW w:w="2285" w:type="pct"/>
          </w:tcPr>
          <w:p w14:paraId="6C1F6DBD" w14:textId="75620561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0CC1D683" w14:textId="6EB762EB" w:rsidR="002842AB" w:rsidRPr="000428DC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D46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34F13F8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0BBDC34D" w14:textId="07C7213C" w:rsidR="002842AB" w:rsidRPr="003C262C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3C26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9FA08EA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5834BC5C" w14:textId="42D51A89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120,459</w:t>
            </w:r>
          </w:p>
        </w:tc>
        <w:tc>
          <w:tcPr>
            <w:tcW w:w="140" w:type="pct"/>
          </w:tcPr>
          <w:p w14:paraId="7A2AEB51" w14:textId="77777777" w:rsidR="002842AB" w:rsidRPr="00D06049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B9269D3" w14:textId="4F9CC103" w:rsidR="002842AB" w:rsidRPr="00D06049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D06049">
              <w:rPr>
                <w:rFonts w:asciiTheme="majorBidi" w:hAnsiTheme="majorBidi" w:cstheme="majorBidi"/>
                <w:sz w:val="30"/>
                <w:szCs w:val="30"/>
              </w:rPr>
              <w:t>85,773</w:t>
            </w:r>
          </w:p>
        </w:tc>
      </w:tr>
      <w:tr w:rsidR="002842AB" w:rsidRPr="00C60284" w14:paraId="12E8DB82" w14:textId="77777777" w:rsidTr="005C24B2">
        <w:trPr>
          <w:trHeight w:val="366"/>
        </w:trPr>
        <w:tc>
          <w:tcPr>
            <w:tcW w:w="2285" w:type="pct"/>
          </w:tcPr>
          <w:p w14:paraId="0DA1913C" w14:textId="0BE51009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8" w:type="pct"/>
            <w:shd w:val="clear" w:color="auto" w:fill="auto"/>
          </w:tcPr>
          <w:p w14:paraId="0A4D5DAD" w14:textId="39B68EBB" w:rsidR="002842AB" w:rsidRPr="00430120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9C6213">
              <w:rPr>
                <w:rFonts w:ascii="Angsana New" w:hAnsi="Angsana New" w:cs="Angsana New"/>
                <w:sz w:val="30"/>
                <w:szCs w:val="30"/>
              </w:rPr>
              <w:t>2,264</w:t>
            </w:r>
          </w:p>
        </w:tc>
        <w:tc>
          <w:tcPr>
            <w:tcW w:w="140" w:type="pct"/>
          </w:tcPr>
          <w:p w14:paraId="550F7623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4D33F0B5" w14:textId="5D7D9778" w:rsidR="002842AB" w:rsidRPr="005C24B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5C24B2">
              <w:rPr>
                <w:rFonts w:ascii="Angsana New" w:hAnsi="Angsana New" w:cs="Angsana New"/>
                <w:sz w:val="30"/>
                <w:szCs w:val="30"/>
                <w:cs/>
              </w:rPr>
              <w:t>497</w:t>
            </w:r>
          </w:p>
        </w:tc>
        <w:tc>
          <w:tcPr>
            <w:tcW w:w="139" w:type="pct"/>
          </w:tcPr>
          <w:p w14:paraId="5CA64158" w14:textId="77777777" w:rsidR="002842AB" w:rsidRPr="000D0085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</w:tcPr>
          <w:p w14:paraId="7125B4E4" w14:textId="0467DC01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40" w:type="pct"/>
          </w:tcPr>
          <w:p w14:paraId="4E998C8F" w14:textId="77777777" w:rsidR="002842AB" w:rsidRPr="00D06049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3B21BFE" w14:textId="45B62BC7" w:rsidR="002842AB" w:rsidRPr="00D06049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D060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842AB" w:rsidRPr="00C60284" w14:paraId="360EA27B" w14:textId="77777777" w:rsidTr="005C24B2">
        <w:trPr>
          <w:trHeight w:val="366"/>
        </w:trPr>
        <w:tc>
          <w:tcPr>
            <w:tcW w:w="2285" w:type="pct"/>
          </w:tcPr>
          <w:p w14:paraId="48FBBF4F" w14:textId="73E846AE" w:rsidR="002842AB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8" w:type="pct"/>
            <w:shd w:val="clear" w:color="auto" w:fill="auto"/>
          </w:tcPr>
          <w:p w14:paraId="7CE710C3" w14:textId="4CE26152" w:rsidR="002842AB" w:rsidRPr="00430120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9C6213">
              <w:rPr>
                <w:rFonts w:ascii="Angsana New" w:hAnsi="Angsana New" w:cs="Angsana New"/>
                <w:sz w:val="30"/>
                <w:szCs w:val="30"/>
              </w:rPr>
              <w:t>1,536</w:t>
            </w:r>
          </w:p>
        </w:tc>
        <w:tc>
          <w:tcPr>
            <w:tcW w:w="140" w:type="pct"/>
          </w:tcPr>
          <w:p w14:paraId="477B0B97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56787858" w14:textId="1695260E" w:rsidR="002842AB" w:rsidRPr="005C24B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5C24B2">
              <w:rPr>
                <w:rFonts w:ascii="Angsana New" w:hAnsi="Angsana New" w:cs="Angsana New"/>
                <w:sz w:val="30"/>
                <w:szCs w:val="30"/>
                <w:cs/>
              </w:rPr>
              <w:t>682</w:t>
            </w:r>
          </w:p>
        </w:tc>
        <w:tc>
          <w:tcPr>
            <w:tcW w:w="139" w:type="pct"/>
          </w:tcPr>
          <w:p w14:paraId="66ADB5A9" w14:textId="77777777" w:rsidR="002842AB" w:rsidRPr="00247A89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  <w:highlight w:val="darkYellow"/>
              </w:rPr>
            </w:pPr>
          </w:p>
        </w:tc>
        <w:tc>
          <w:tcPr>
            <w:tcW w:w="562" w:type="pct"/>
          </w:tcPr>
          <w:p w14:paraId="311F119A" w14:textId="1F6FCADD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40" w:type="pct"/>
          </w:tcPr>
          <w:p w14:paraId="0FF3086E" w14:textId="77777777" w:rsidR="002842AB" w:rsidRPr="00D06049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997225F" w14:textId="5516735E" w:rsidR="002842AB" w:rsidRPr="00D06049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2842AB" w:rsidRPr="00C60284" w14:paraId="7FA7DF25" w14:textId="77777777" w:rsidTr="002842AB">
        <w:trPr>
          <w:trHeight w:val="366"/>
        </w:trPr>
        <w:tc>
          <w:tcPr>
            <w:tcW w:w="2285" w:type="pct"/>
          </w:tcPr>
          <w:p w14:paraId="7B557894" w14:textId="3775FB04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FB03E" w14:textId="49F5A915" w:rsidR="002842AB" w:rsidRPr="00CE76A3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2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3,800</w:t>
            </w:r>
          </w:p>
        </w:tc>
        <w:tc>
          <w:tcPr>
            <w:tcW w:w="140" w:type="pct"/>
          </w:tcPr>
          <w:p w14:paraId="2418F259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6002B" w14:textId="2C84B1FA" w:rsidR="002842AB" w:rsidRPr="00C418B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179</w:t>
            </w:r>
          </w:p>
        </w:tc>
        <w:tc>
          <w:tcPr>
            <w:tcW w:w="139" w:type="pct"/>
          </w:tcPr>
          <w:p w14:paraId="23116889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6DE40D6F" w14:textId="1EC6321D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120,567</w:t>
            </w:r>
          </w:p>
        </w:tc>
        <w:tc>
          <w:tcPr>
            <w:tcW w:w="140" w:type="pct"/>
          </w:tcPr>
          <w:p w14:paraId="60E447F8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30A9DD9F" w14:textId="29236FBD" w:rsidR="002842AB" w:rsidRPr="00C418B0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85,784</w:t>
            </w:r>
          </w:p>
        </w:tc>
      </w:tr>
      <w:tr w:rsidR="002842AB" w:rsidRPr="00C60284" w14:paraId="725D7FA7" w14:textId="77777777" w:rsidTr="002842AB">
        <w:trPr>
          <w:trHeight w:val="366"/>
        </w:trPr>
        <w:tc>
          <w:tcPr>
            <w:tcW w:w="2285" w:type="pct"/>
          </w:tcPr>
          <w:p w14:paraId="643092E3" w14:textId="77777777" w:rsidR="002842AB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367FFAF6" w14:textId="77777777" w:rsid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6CB89CE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7286E5" w14:textId="77777777" w:rsid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29ADB79D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0869D343" w14:textId="77777777" w:rsid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EDA60EB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shd w:val="clear" w:color="auto" w:fill="auto"/>
          </w:tcPr>
          <w:p w14:paraId="7AC4FE52" w14:textId="77777777" w:rsid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842AB" w:rsidRPr="00C60284" w14:paraId="5A48903E" w14:textId="77777777" w:rsidTr="002842AB">
        <w:trPr>
          <w:trHeight w:val="366"/>
        </w:trPr>
        <w:tc>
          <w:tcPr>
            <w:tcW w:w="2285" w:type="pct"/>
            <w:vAlign w:val="bottom"/>
          </w:tcPr>
          <w:p w14:paraId="05C734D7" w14:textId="49037976" w:rsidR="002842AB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608" w:type="pct"/>
            <w:vAlign w:val="bottom"/>
          </w:tcPr>
          <w:p w14:paraId="4642CFF5" w14:textId="77777777" w:rsid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0C30B828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44159B51" w14:textId="77777777" w:rsid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14:paraId="0BF44287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4A8EF30" w14:textId="2E197E93" w:rsid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4FECDC7A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CD31E91" w14:textId="77777777" w:rsid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842AB" w:rsidRPr="00C60284" w14:paraId="6EFE68E9" w14:textId="77777777" w:rsidTr="002842AB">
        <w:trPr>
          <w:trHeight w:val="366"/>
        </w:trPr>
        <w:tc>
          <w:tcPr>
            <w:tcW w:w="2285" w:type="pct"/>
          </w:tcPr>
          <w:p w14:paraId="3A8CC2B8" w14:textId="70AC7FB3" w:rsidR="002842AB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4516E39C" w14:textId="67113ADF" w:rsidR="002842AB" w:rsidRPr="00430120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A26BE8D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B68E9C2" w14:textId="75009C85" w:rsidR="002842AB" w:rsidRPr="00780257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02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2DC9CB4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4748E71" w14:textId="4775E12B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4,390</w:t>
            </w:r>
          </w:p>
        </w:tc>
        <w:tc>
          <w:tcPr>
            <w:tcW w:w="140" w:type="pct"/>
          </w:tcPr>
          <w:p w14:paraId="468951DA" w14:textId="77777777" w:rsidR="002842AB" w:rsidRPr="00E960EE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15F901" w14:textId="5034194D" w:rsidR="002842AB" w:rsidRPr="00E960EE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6,592</w:t>
            </w:r>
          </w:p>
        </w:tc>
      </w:tr>
      <w:tr w:rsidR="002842AB" w:rsidRPr="00C60284" w14:paraId="61C4EE59" w14:textId="77777777" w:rsidTr="002842AB">
        <w:trPr>
          <w:trHeight w:val="366"/>
        </w:trPr>
        <w:tc>
          <w:tcPr>
            <w:tcW w:w="2285" w:type="pct"/>
          </w:tcPr>
          <w:p w14:paraId="000A8DF8" w14:textId="4759294E" w:rsidR="002842AB" w:rsidRPr="00257F3C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8" w:type="pct"/>
          </w:tcPr>
          <w:p w14:paraId="2FF507F6" w14:textId="343FE1B6" w:rsidR="002842AB" w:rsidRPr="00172066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13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140" w:type="pct"/>
          </w:tcPr>
          <w:p w14:paraId="663F29EE" w14:textId="77777777" w:rsidR="002842AB" w:rsidRPr="00172066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20387477" w14:textId="563AA87F" w:rsidR="002842AB" w:rsidRPr="00780257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7802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0D8CD60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084BB50B" w14:textId="104C0042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140" w:type="pct"/>
          </w:tcPr>
          <w:p w14:paraId="5B6D2051" w14:textId="77777777" w:rsidR="002842AB" w:rsidRPr="006F40EF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47D9B8C" w14:textId="0E7D7041" w:rsidR="002842AB" w:rsidRPr="006F40EF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842AB" w:rsidRPr="00C60284" w14:paraId="4B9FAED2" w14:textId="77777777" w:rsidTr="002842AB">
        <w:trPr>
          <w:trHeight w:val="366"/>
        </w:trPr>
        <w:tc>
          <w:tcPr>
            <w:tcW w:w="2285" w:type="pct"/>
          </w:tcPr>
          <w:p w14:paraId="3C139497" w14:textId="1BAB59C4" w:rsidR="002842AB" w:rsidRPr="00257F3C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63841B1" w14:textId="625F7B91" w:rsidR="002842AB" w:rsidRPr="00172066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13">
              <w:rPr>
                <w:rFonts w:ascii="Angsana New" w:hAnsi="Angsana New" w:cs="Angsana New"/>
                <w:sz w:val="30"/>
                <w:szCs w:val="30"/>
              </w:rPr>
              <w:t>417</w:t>
            </w:r>
          </w:p>
        </w:tc>
        <w:tc>
          <w:tcPr>
            <w:tcW w:w="140" w:type="pct"/>
          </w:tcPr>
          <w:p w14:paraId="473CFF2A" w14:textId="77777777" w:rsidR="002842AB" w:rsidRPr="00172066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5BC43" w14:textId="0CBE5C6D" w:rsidR="002842AB" w:rsidRPr="00780257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7802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EE40D2F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0DDAC2C8" w14:textId="4EB2A6AA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417</w:t>
            </w:r>
          </w:p>
        </w:tc>
        <w:tc>
          <w:tcPr>
            <w:tcW w:w="140" w:type="pct"/>
          </w:tcPr>
          <w:p w14:paraId="1C6F2C21" w14:textId="77777777" w:rsidR="002842AB" w:rsidRPr="006F40EF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6FFCADAD" w14:textId="62E77802" w:rsidR="002842AB" w:rsidRPr="006F40EF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842AB" w:rsidRPr="00C60284" w14:paraId="0B59D7A6" w14:textId="77777777" w:rsidTr="002842AB">
        <w:trPr>
          <w:trHeight w:val="361"/>
        </w:trPr>
        <w:tc>
          <w:tcPr>
            <w:tcW w:w="2285" w:type="pct"/>
          </w:tcPr>
          <w:p w14:paraId="0B0963A0" w14:textId="14C6E0B1" w:rsidR="002842AB" w:rsidRPr="00571D3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  <w:cs/>
              </w:rPr>
            </w:pPr>
            <w:r w:rsidRPr="006656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23F970B" w14:textId="2CE880F8" w:rsidR="002842AB" w:rsidRPr="00172066" w:rsidRDefault="009C6213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140" w:type="pct"/>
          </w:tcPr>
          <w:p w14:paraId="5C923106" w14:textId="77777777" w:rsidR="002842AB" w:rsidRPr="00172066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F9D94" w14:textId="723A783F" w:rsidR="002842AB" w:rsidRPr="00780257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02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7FD24E9" w14:textId="77777777" w:rsidR="002842AB" w:rsidRPr="00C60284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357DD915" w14:textId="36B0948F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4,908</w:t>
            </w:r>
          </w:p>
        </w:tc>
        <w:tc>
          <w:tcPr>
            <w:tcW w:w="140" w:type="pct"/>
          </w:tcPr>
          <w:p w14:paraId="37FDDDAF" w14:textId="77777777" w:rsidR="002842AB" w:rsidRPr="008D79F6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12E615C" w14:textId="6FE3D627" w:rsid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6,592</w:t>
            </w:r>
          </w:p>
        </w:tc>
      </w:tr>
    </w:tbl>
    <w:p w14:paraId="4BBDC353" w14:textId="49FB135B" w:rsidR="00274CE9" w:rsidRDefault="00274CE9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3B8EC7" w14:textId="77777777" w:rsidR="00F90116" w:rsidRDefault="00F90116">
      <w:r>
        <w:br w:type="page"/>
      </w: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4"/>
        <w:gridCol w:w="1172"/>
        <w:gridCol w:w="280"/>
        <w:gridCol w:w="1070"/>
        <w:gridCol w:w="270"/>
        <w:gridCol w:w="1082"/>
        <w:gridCol w:w="270"/>
        <w:gridCol w:w="1172"/>
      </w:tblGrid>
      <w:tr w:rsidR="009E204D" w:rsidRPr="00C60284" w14:paraId="71517CDE" w14:textId="77777777" w:rsidTr="000428DC">
        <w:trPr>
          <w:trHeight w:val="379"/>
        </w:trPr>
        <w:tc>
          <w:tcPr>
            <w:tcW w:w="4134" w:type="dxa"/>
            <w:vAlign w:val="bottom"/>
          </w:tcPr>
          <w:p w14:paraId="75257977" w14:textId="70D2C0CE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6" w:type="dxa"/>
            <w:gridSpan w:val="7"/>
            <w:shd w:val="clear" w:color="auto" w:fill="auto"/>
            <w:vAlign w:val="bottom"/>
          </w:tcPr>
          <w:p w14:paraId="39B1B3F4" w14:textId="4404F30C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1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76B30" w:rsidRPr="004301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204D" w:rsidRPr="00C60284" w14:paraId="47D6550B" w14:textId="77777777" w:rsidTr="000428DC">
        <w:trPr>
          <w:trHeight w:val="733"/>
        </w:trPr>
        <w:tc>
          <w:tcPr>
            <w:tcW w:w="4134" w:type="dxa"/>
            <w:shd w:val="clear" w:color="auto" w:fill="auto"/>
            <w:vAlign w:val="bottom"/>
          </w:tcPr>
          <w:p w14:paraId="5E3039B2" w14:textId="0793FEA9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2" w:type="dxa"/>
            <w:vAlign w:val="bottom"/>
          </w:tcPr>
          <w:p w14:paraId="7B2254FA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711F2DD5" w:rsidR="009E204D" w:rsidRPr="000F627C" w:rsidRDefault="00F12EFC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0F62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0" w:type="dxa"/>
            <w:vAlign w:val="bottom"/>
          </w:tcPr>
          <w:p w14:paraId="29672523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50871E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005872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F1DAE1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0AB9B0B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267B8CF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53FD0E4C" w:rsidR="009E204D" w:rsidRPr="000F627C" w:rsidRDefault="00F12EFC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112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9011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31124F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9E204D" w:rsidRPr="00C60284" w14:paraId="695EC2A0" w14:textId="77777777" w:rsidTr="000428DC">
        <w:trPr>
          <w:trHeight w:hRule="exact" w:val="404"/>
        </w:trPr>
        <w:tc>
          <w:tcPr>
            <w:tcW w:w="4134" w:type="dxa"/>
          </w:tcPr>
          <w:p w14:paraId="04895A2C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6" w:type="dxa"/>
            <w:gridSpan w:val="7"/>
          </w:tcPr>
          <w:p w14:paraId="2454EEED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F62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6F8E8099" w14:textId="77777777" w:rsidTr="000428DC">
        <w:trPr>
          <w:trHeight w:hRule="exact" w:val="404"/>
        </w:trPr>
        <w:tc>
          <w:tcPr>
            <w:tcW w:w="4134" w:type="dxa"/>
          </w:tcPr>
          <w:p w14:paraId="735D6DBB" w14:textId="1F19425C" w:rsidR="009E204D" w:rsidRPr="000F627C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5316" w:type="dxa"/>
            <w:gridSpan w:val="7"/>
          </w:tcPr>
          <w:p w14:paraId="6247979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82462" w:rsidRPr="00C60284" w14:paraId="2E62CD2B" w14:textId="77777777" w:rsidTr="006C2837">
        <w:trPr>
          <w:trHeight w:val="367"/>
        </w:trPr>
        <w:tc>
          <w:tcPr>
            <w:tcW w:w="4134" w:type="dxa"/>
            <w:vAlign w:val="bottom"/>
          </w:tcPr>
          <w:p w14:paraId="12A37094" w14:textId="346531D9" w:rsidR="00182462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23228EFF" w14:textId="1B36B9B0" w:rsidR="00182462" w:rsidRDefault="00182462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7FD48D12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1834F3D6" w14:textId="790C4AC1" w:rsidR="00182462" w:rsidRPr="0025028A" w:rsidRDefault="009C6213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C621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  <w:vAlign w:val="bottom"/>
          </w:tcPr>
          <w:p w14:paraId="427B1BCE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07E6771F" w14:textId="145BFF9F" w:rsidR="00182462" w:rsidRDefault="00E26AE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26AE2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2F74861A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244962DF" w14:textId="099D8312" w:rsidR="00182462" w:rsidRPr="0025028A" w:rsidRDefault="00E26AE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26AE2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182462" w:rsidRPr="00C60284" w14:paraId="3F60480B" w14:textId="77777777" w:rsidTr="006C2837">
        <w:trPr>
          <w:trHeight w:val="367"/>
        </w:trPr>
        <w:tc>
          <w:tcPr>
            <w:tcW w:w="4134" w:type="dxa"/>
            <w:vAlign w:val="bottom"/>
          </w:tcPr>
          <w:p w14:paraId="3D04D8BD" w14:textId="51EDA7EC" w:rsidR="00182462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DFBA060" w14:textId="1997330B" w:rsidR="00182462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145</w:t>
            </w:r>
            <w:r w:rsidR="0018246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500</w:t>
            </w:r>
          </w:p>
        </w:tc>
        <w:tc>
          <w:tcPr>
            <w:tcW w:w="280" w:type="dxa"/>
            <w:vAlign w:val="bottom"/>
          </w:tcPr>
          <w:p w14:paraId="39447B49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33A7577" w14:textId="2B4F9ECC" w:rsidR="00182462" w:rsidRPr="000F627C" w:rsidRDefault="009C6213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C6213">
              <w:rPr>
                <w:rFonts w:asciiTheme="majorBidi" w:hAnsiTheme="majorBidi" w:cstheme="majorBidi"/>
                <w:sz w:val="30"/>
                <w:szCs w:val="30"/>
              </w:rPr>
              <w:t>431,250</w:t>
            </w:r>
          </w:p>
        </w:tc>
        <w:tc>
          <w:tcPr>
            <w:tcW w:w="270" w:type="dxa"/>
            <w:vAlign w:val="bottom"/>
          </w:tcPr>
          <w:p w14:paraId="44B916D2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BAD3FCC" w14:textId="2D911E19" w:rsidR="00182462" w:rsidRPr="000F627C" w:rsidRDefault="009C6213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C6213">
              <w:rPr>
                <w:rFonts w:asciiTheme="majorBidi" w:hAnsiTheme="majorBidi" w:cstheme="majorBidi"/>
                <w:sz w:val="30"/>
                <w:szCs w:val="30"/>
              </w:rPr>
              <w:t>(233,300)</w:t>
            </w:r>
          </w:p>
        </w:tc>
        <w:tc>
          <w:tcPr>
            <w:tcW w:w="270" w:type="dxa"/>
            <w:vAlign w:val="bottom"/>
          </w:tcPr>
          <w:p w14:paraId="10752FDB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AB9A79E" w14:textId="734C1A37" w:rsidR="00182462" w:rsidRPr="000F627C" w:rsidRDefault="00E26AE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26AE2">
              <w:rPr>
                <w:rFonts w:asciiTheme="majorBidi" w:hAnsiTheme="majorBidi" w:cstheme="majorBidi"/>
                <w:sz w:val="30"/>
                <w:szCs w:val="30"/>
              </w:rPr>
              <w:t>343,450</w:t>
            </w:r>
          </w:p>
        </w:tc>
      </w:tr>
      <w:tr w:rsidR="00182462" w:rsidRPr="00C60284" w14:paraId="30D9D951" w14:textId="77777777" w:rsidTr="006C2837">
        <w:trPr>
          <w:trHeight w:val="367"/>
        </w:trPr>
        <w:tc>
          <w:tcPr>
            <w:tcW w:w="4134" w:type="dxa"/>
            <w:vAlign w:val="bottom"/>
          </w:tcPr>
          <w:p w14:paraId="3205DFA3" w14:textId="7CA7DF6D" w:rsidR="00182462" w:rsidRPr="0024740F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740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bottom"/>
          </w:tcPr>
          <w:p w14:paraId="266132E7" w14:textId="6D5375F4" w:rsidR="00182462" w:rsidRPr="0024740F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145</w:t>
            </w:r>
            <w:r w:rsidR="00182462" w:rsidRPr="00247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500</w:t>
            </w:r>
          </w:p>
        </w:tc>
        <w:tc>
          <w:tcPr>
            <w:tcW w:w="280" w:type="dxa"/>
            <w:vAlign w:val="bottom"/>
          </w:tcPr>
          <w:p w14:paraId="79EA94B7" w14:textId="77777777" w:rsidR="00182462" w:rsidRPr="0024740F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837A7" w14:textId="6D081BF1" w:rsidR="00182462" w:rsidRPr="0024740F" w:rsidRDefault="009C6213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481,250</w:t>
            </w:r>
          </w:p>
        </w:tc>
        <w:tc>
          <w:tcPr>
            <w:tcW w:w="270" w:type="dxa"/>
            <w:vAlign w:val="bottom"/>
          </w:tcPr>
          <w:p w14:paraId="4E5BCF38" w14:textId="77777777" w:rsidR="00182462" w:rsidRPr="0024740F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9711C" w14:textId="3DC37CB7" w:rsidR="00182462" w:rsidRPr="0024740F" w:rsidRDefault="00E26AE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A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(233,300)</w:t>
            </w:r>
          </w:p>
        </w:tc>
        <w:tc>
          <w:tcPr>
            <w:tcW w:w="270" w:type="dxa"/>
            <w:vAlign w:val="bottom"/>
          </w:tcPr>
          <w:p w14:paraId="57E509E0" w14:textId="77C47352" w:rsidR="00182462" w:rsidRPr="0024740F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bottom"/>
          </w:tcPr>
          <w:p w14:paraId="08B8B3E4" w14:textId="01F1A4A8" w:rsidR="00182462" w:rsidRPr="0024740F" w:rsidRDefault="00E26AE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A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393,450</w:t>
            </w:r>
          </w:p>
        </w:tc>
      </w:tr>
      <w:tr w:rsidR="00182462" w:rsidRPr="00C60284" w14:paraId="08E11ADD" w14:textId="77777777" w:rsidTr="006C2837">
        <w:trPr>
          <w:trHeight w:val="367"/>
        </w:trPr>
        <w:tc>
          <w:tcPr>
            <w:tcW w:w="4134" w:type="dxa"/>
            <w:tcBorders>
              <w:bottom w:val="nil"/>
            </w:tcBorders>
            <w:vAlign w:val="bottom"/>
          </w:tcPr>
          <w:p w14:paraId="6FD943A0" w14:textId="57BEC96D" w:rsidR="00182462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740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D044AE1" w14:textId="2997A621" w:rsidR="00182462" w:rsidRPr="000F627C" w:rsidRDefault="00182462" w:rsidP="00E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</w:rPr>
              <w:t>143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0" w:type="dxa"/>
            <w:tcBorders>
              <w:bottom w:val="nil"/>
            </w:tcBorders>
            <w:vAlign w:val="bottom"/>
          </w:tcPr>
          <w:p w14:paraId="28B9A063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nil"/>
            </w:tcBorders>
            <w:vAlign w:val="bottom"/>
          </w:tcPr>
          <w:p w14:paraId="744AB92C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1AECA90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vAlign w:val="bottom"/>
          </w:tcPr>
          <w:p w14:paraId="599DE0A2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BF9D77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A08A651" w14:textId="1F19C078" w:rsidR="00182462" w:rsidRPr="000F627C" w:rsidRDefault="00E26AE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26AE2">
              <w:rPr>
                <w:rFonts w:asciiTheme="majorBidi" w:hAnsiTheme="majorBidi" w:cstheme="majorBidi"/>
                <w:sz w:val="30"/>
                <w:szCs w:val="30"/>
              </w:rPr>
              <w:t>(10,096)</w:t>
            </w:r>
          </w:p>
        </w:tc>
      </w:tr>
      <w:tr w:rsidR="00182462" w:rsidRPr="00C60284" w14:paraId="7B1BB1FB" w14:textId="77777777" w:rsidTr="006C2837">
        <w:trPr>
          <w:trHeight w:val="367"/>
        </w:trPr>
        <w:tc>
          <w:tcPr>
            <w:tcW w:w="4134" w:type="dxa"/>
            <w:tcBorders>
              <w:bottom w:val="nil"/>
            </w:tcBorders>
          </w:tcPr>
          <w:p w14:paraId="19139858" w14:textId="1120C19C" w:rsidR="00182462" w:rsidRPr="000428DC" w:rsidRDefault="003D0203" w:rsidP="00042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28D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FC81959" w14:textId="56A66B19" w:rsidR="00182462" w:rsidRPr="000F627C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133</w:t>
            </w:r>
            <w:r w:rsidR="001824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357</w:t>
            </w:r>
          </w:p>
        </w:tc>
        <w:tc>
          <w:tcPr>
            <w:tcW w:w="280" w:type="dxa"/>
            <w:tcBorders>
              <w:bottom w:val="nil"/>
            </w:tcBorders>
            <w:vAlign w:val="bottom"/>
          </w:tcPr>
          <w:p w14:paraId="5A8139B5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2A8FAE72" w14:textId="5D551FAE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5240F26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33660670" w14:textId="0BF551F0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C11C429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09F520F" w14:textId="2BD31877" w:rsidR="00182462" w:rsidRPr="000F627C" w:rsidRDefault="00E26AE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A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383,35</w:t>
            </w:r>
            <w:r w:rsidR="007135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697C205F" w14:textId="05C03182" w:rsidR="00C423B2" w:rsidRPr="00F90116" w:rsidRDefault="00C423B2" w:rsidP="007F5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69"/>
        <w:gridCol w:w="270"/>
        <w:gridCol w:w="1082"/>
        <w:gridCol w:w="270"/>
        <w:gridCol w:w="1080"/>
        <w:gridCol w:w="270"/>
        <w:gridCol w:w="1172"/>
      </w:tblGrid>
      <w:tr w:rsidR="00CD2C4E" w:rsidRPr="00212853" w14:paraId="7F9C459D" w14:textId="77777777" w:rsidTr="00D36C31">
        <w:trPr>
          <w:trHeight w:val="378"/>
        </w:trPr>
        <w:tc>
          <w:tcPr>
            <w:tcW w:w="4137" w:type="dxa"/>
            <w:vAlign w:val="bottom"/>
          </w:tcPr>
          <w:p w14:paraId="6D8EE25A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1D8E854B" w14:textId="490F25C4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32F" w:rsidRPr="00212853" w14:paraId="694FF562" w14:textId="77777777" w:rsidTr="00D36C31">
        <w:trPr>
          <w:trHeight w:val="732"/>
        </w:trPr>
        <w:tc>
          <w:tcPr>
            <w:tcW w:w="4137" w:type="dxa"/>
            <w:shd w:val="clear" w:color="auto" w:fill="auto"/>
            <w:vAlign w:val="bottom"/>
          </w:tcPr>
          <w:p w14:paraId="2927A128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705E3E97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94167F" w14:textId="029E2DB0" w:rsidR="0010732F" w:rsidRPr="00212853" w:rsidRDefault="00291890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732F"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E2FF8DA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6AA08F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9E4DDE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DEECD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D5F0E4E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57741F" w14:textId="77777777" w:rsidR="0010732F" w:rsidRPr="000F627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463AF0" w14:textId="08FB9339" w:rsidR="0010732F" w:rsidRPr="00212853" w:rsidRDefault="00F12EFC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112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9011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31124F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10732F" w:rsidRPr="00212853" w14:paraId="2758E0DA" w14:textId="77777777" w:rsidTr="00D36C31">
        <w:trPr>
          <w:trHeight w:hRule="exact" w:val="403"/>
        </w:trPr>
        <w:tc>
          <w:tcPr>
            <w:tcW w:w="4137" w:type="dxa"/>
          </w:tcPr>
          <w:p w14:paraId="3B85AC89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1238C7E2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32F" w:rsidRPr="00212853" w14:paraId="0137060D" w14:textId="77777777" w:rsidTr="00D36C31">
        <w:trPr>
          <w:trHeight w:hRule="exact" w:val="403"/>
        </w:trPr>
        <w:tc>
          <w:tcPr>
            <w:tcW w:w="4137" w:type="dxa"/>
          </w:tcPr>
          <w:p w14:paraId="17B6C412" w14:textId="79DD0955" w:rsidR="0010732F" w:rsidRPr="00212853" w:rsidRDefault="00707376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5313" w:type="dxa"/>
            <w:gridSpan w:val="7"/>
          </w:tcPr>
          <w:p w14:paraId="598C94D8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842AB" w:rsidRPr="008D79F6" w14:paraId="5A72FC8E" w14:textId="77777777" w:rsidTr="00585F40">
        <w:trPr>
          <w:trHeight w:val="366"/>
        </w:trPr>
        <w:tc>
          <w:tcPr>
            <w:tcW w:w="4137" w:type="dxa"/>
            <w:vAlign w:val="bottom"/>
          </w:tcPr>
          <w:p w14:paraId="36EFE38F" w14:textId="08AF3389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BF9BFB1" w14:textId="03740ACF" w:rsidR="002842AB" w:rsidRPr="00212853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433</w:t>
            </w:r>
          </w:p>
        </w:tc>
        <w:tc>
          <w:tcPr>
            <w:tcW w:w="270" w:type="dxa"/>
          </w:tcPr>
          <w:p w14:paraId="273BA6F8" w14:textId="77777777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813E61" w14:textId="1C275C94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28,161,845</w:t>
            </w:r>
          </w:p>
        </w:tc>
        <w:tc>
          <w:tcPr>
            <w:tcW w:w="270" w:type="dxa"/>
          </w:tcPr>
          <w:p w14:paraId="1742D141" w14:textId="77777777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625F0F" w14:textId="2D175D34" w:rsidR="002842AB" w:rsidRPr="002842AB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sz w:val="30"/>
                <w:szCs w:val="30"/>
              </w:rPr>
              <w:t>(27,496,501)</w:t>
            </w:r>
          </w:p>
        </w:tc>
        <w:tc>
          <w:tcPr>
            <w:tcW w:w="270" w:type="dxa"/>
          </w:tcPr>
          <w:p w14:paraId="4DE5C858" w14:textId="77777777" w:rsidR="002842AB" w:rsidRPr="00D06049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43C897" w14:textId="745F59A5" w:rsidR="002842AB" w:rsidRPr="00D06049" w:rsidRDefault="002842AB" w:rsidP="002E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11,862,777</w:t>
            </w:r>
          </w:p>
        </w:tc>
      </w:tr>
      <w:tr w:rsidR="00B66F27" w:rsidRPr="008D79F6" w14:paraId="2C6FE464" w14:textId="77777777" w:rsidTr="00585F40">
        <w:trPr>
          <w:trHeight w:val="366"/>
        </w:trPr>
        <w:tc>
          <w:tcPr>
            <w:tcW w:w="4137" w:type="dxa"/>
            <w:vAlign w:val="bottom"/>
          </w:tcPr>
          <w:p w14:paraId="6CC38F0D" w14:textId="67A31EB0" w:rsidR="00B66F27" w:rsidRPr="00212853" w:rsidRDefault="00B66F27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</w:tcPr>
          <w:p w14:paraId="2553E879" w14:textId="53FFA1BF" w:rsidR="00B66F27" w:rsidRDefault="00B66F27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0A4273" w14:textId="77777777" w:rsidR="00B66F27" w:rsidRPr="00212853" w:rsidRDefault="00B66F27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A3FD1B" w14:textId="3A9F5547" w:rsidR="00B66F27" w:rsidRDefault="00B66F27" w:rsidP="0001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15,700</w:t>
            </w:r>
          </w:p>
        </w:tc>
        <w:tc>
          <w:tcPr>
            <w:tcW w:w="270" w:type="dxa"/>
          </w:tcPr>
          <w:p w14:paraId="1931F204" w14:textId="77777777" w:rsidR="00B66F27" w:rsidRPr="00212853" w:rsidRDefault="00B66F27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1E4AF0" w14:textId="6D6E01F9" w:rsidR="00B66F27" w:rsidRPr="002842AB" w:rsidRDefault="00B66F27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(8,200)</w:t>
            </w:r>
          </w:p>
        </w:tc>
        <w:tc>
          <w:tcPr>
            <w:tcW w:w="270" w:type="dxa"/>
          </w:tcPr>
          <w:p w14:paraId="212D979B" w14:textId="77777777" w:rsidR="00B66F27" w:rsidRPr="00D06049" w:rsidRDefault="00B66F27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D1DD48C" w14:textId="124BB191" w:rsidR="00B66F27" w:rsidRDefault="00B66F27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</w:tr>
      <w:tr w:rsidR="002842AB" w:rsidRPr="008D79F6" w14:paraId="05D70EF8" w14:textId="77777777" w:rsidTr="00585F40">
        <w:trPr>
          <w:trHeight w:val="366"/>
        </w:trPr>
        <w:tc>
          <w:tcPr>
            <w:tcW w:w="4137" w:type="dxa"/>
          </w:tcPr>
          <w:p w14:paraId="084FBA2B" w14:textId="77777777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5A5C149" w14:textId="6D4736B6" w:rsidR="002842AB" w:rsidRPr="00212853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433</w:t>
            </w:r>
          </w:p>
        </w:tc>
        <w:tc>
          <w:tcPr>
            <w:tcW w:w="270" w:type="dxa"/>
          </w:tcPr>
          <w:p w14:paraId="72F4FA2A" w14:textId="77777777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B2E05C9" w14:textId="1296C9F5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</w:t>
            </w:r>
            <w:r w:rsidR="00014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4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6FA0B27A" w14:textId="77777777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BF6F3" w14:textId="457DA5E6" w:rsidR="002842AB" w:rsidRPr="002842AB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</w:t>
            </w:r>
            <w:r w:rsidR="00014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  <w:r w:rsidRPr="002842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4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2842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01)</w:t>
            </w:r>
          </w:p>
        </w:tc>
        <w:tc>
          <w:tcPr>
            <w:tcW w:w="270" w:type="dxa"/>
          </w:tcPr>
          <w:p w14:paraId="316D68DF" w14:textId="77777777" w:rsidR="002842AB" w:rsidRPr="00D06049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D5D0D61" w14:textId="007285A8" w:rsidR="002842AB" w:rsidRPr="002842AB" w:rsidRDefault="00F9248F" w:rsidP="00230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95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  <w:cs/>
              </w:rPr>
            </w:pPr>
            <w:r w:rsidRPr="00F92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</w:t>
            </w:r>
            <w:r w:rsidR="00B66F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230C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66F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</w:p>
        </w:tc>
      </w:tr>
      <w:tr w:rsidR="002842AB" w:rsidRPr="008D79F6" w14:paraId="48FC2C25" w14:textId="77777777" w:rsidTr="00585F40">
        <w:trPr>
          <w:trHeight w:val="390"/>
        </w:trPr>
        <w:tc>
          <w:tcPr>
            <w:tcW w:w="4137" w:type="dxa"/>
          </w:tcPr>
          <w:p w14:paraId="1B09AE80" w14:textId="3091A1DB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D781C9F" w14:textId="32EE2930" w:rsidR="002842AB" w:rsidRPr="00212853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651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EEDB79" w14:textId="77777777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669762" w14:textId="77777777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700E" w14:textId="77777777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839A0AD" w14:textId="77777777" w:rsidR="002842AB" w:rsidRPr="002842AB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5F3A6" w14:textId="77777777" w:rsidR="002842AB" w:rsidRPr="00D06049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BF1093C" w14:textId="5F574A48" w:rsidR="002842AB" w:rsidRPr="002E718F" w:rsidRDefault="00F9248F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E718F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60173E" w:rsidRPr="002E718F">
              <w:rPr>
                <w:rFonts w:asciiTheme="majorBidi" w:hAnsiTheme="majorBidi" w:cstheme="majorBidi"/>
                <w:sz w:val="30"/>
                <w:szCs w:val="30"/>
              </w:rPr>
              <w:t>39,608</w:t>
            </w:r>
            <w:r w:rsidRPr="002E71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842AB" w:rsidRPr="008D79F6" w14:paraId="21A9C5FD" w14:textId="77777777" w:rsidTr="00585F40">
        <w:trPr>
          <w:trHeight w:val="378"/>
        </w:trPr>
        <w:tc>
          <w:tcPr>
            <w:tcW w:w="4137" w:type="dxa"/>
          </w:tcPr>
          <w:p w14:paraId="4C390AED" w14:textId="66F5208B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36503D5" w14:textId="48F056B1" w:rsidR="002842AB" w:rsidRPr="00212853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782</w:t>
            </w:r>
          </w:p>
        </w:tc>
        <w:tc>
          <w:tcPr>
            <w:tcW w:w="270" w:type="dxa"/>
          </w:tcPr>
          <w:p w14:paraId="1550E523" w14:textId="77777777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7332A0" w14:textId="77777777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A05D4" w14:textId="77777777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E90D3" w14:textId="77777777" w:rsidR="002842AB" w:rsidRPr="00212853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BD68" w14:textId="77777777" w:rsidR="002842AB" w:rsidRPr="00D06049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8CEE97" w14:textId="2205721F" w:rsidR="002842AB" w:rsidRPr="002E718F" w:rsidRDefault="00F9248F" w:rsidP="00230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7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</w:t>
            </w:r>
            <w:r w:rsidR="002E718F" w:rsidRPr="002E7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30,669</w:t>
            </w:r>
          </w:p>
        </w:tc>
      </w:tr>
    </w:tbl>
    <w:p w14:paraId="6E06EEDE" w14:textId="77777777" w:rsidR="00F96C0B" w:rsidRPr="00F90116" w:rsidRDefault="00F96C0B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C25E590" w14:textId="63FC3C2B" w:rsidR="006C0689" w:rsidRDefault="009E204D" w:rsidP="00C8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E64D1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31124F" w:rsidRPr="006E64D1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F90116">
        <w:rPr>
          <w:rFonts w:ascii="Angsana New" w:hAnsi="Angsana New" w:cs="Angsana New" w:hint="cs"/>
          <w:spacing w:val="-2"/>
          <w:sz w:val="30"/>
          <w:szCs w:val="30"/>
          <w:cs/>
        </w:rPr>
        <w:t>กันยา</w:t>
      </w:r>
      <w:r w:rsidR="0031124F" w:rsidRPr="006E64D1">
        <w:rPr>
          <w:rFonts w:ascii="Angsana New" w:hAnsi="Angsana New" w:cs="Angsana New"/>
          <w:spacing w:val="-2"/>
          <w:sz w:val="30"/>
          <w:szCs w:val="30"/>
          <w:cs/>
        </w:rPr>
        <w:t>ยน</w:t>
      </w:r>
      <w:r w:rsidR="0010732F" w:rsidRPr="006E64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91890" w:rsidRPr="006E64D1">
        <w:rPr>
          <w:rFonts w:ascii="Angsana New" w:hAnsi="Angsana New" w:cs="Angsana New"/>
          <w:spacing w:val="-2"/>
          <w:sz w:val="30"/>
          <w:szCs w:val="30"/>
        </w:rPr>
        <w:t>2566</w:t>
      </w:r>
      <w:r w:rsidRPr="006E64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E64D1">
        <w:rPr>
          <w:rFonts w:ascii="Angsana New" w:hAnsi="Angsana New" w:cs="Angsana New"/>
          <w:spacing w:val="-2"/>
          <w:sz w:val="30"/>
          <w:szCs w:val="30"/>
          <w:cs/>
        </w:rPr>
        <w:t>เงินให้กู้ยืมระยะสั้นแก่บริษัทย่อย</w:t>
      </w:r>
      <w:r w:rsidR="00C423B2" w:rsidRPr="006E64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41D10">
        <w:rPr>
          <w:rFonts w:ascii="Angsana New" w:hAnsi="Angsana New" w:cs="Angsana New" w:hint="cs"/>
          <w:spacing w:val="-2"/>
          <w:sz w:val="30"/>
          <w:szCs w:val="30"/>
          <w:cs/>
        </w:rPr>
        <w:t>การร่วมค้า</w:t>
      </w:r>
      <w:r w:rsidR="00D642CA" w:rsidRPr="006E64D1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A5726F" w:rsidRPr="00E21660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Pr="00E21660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เป็นเงินให้กู้ยืมประเภทไม่มี</w:t>
      </w:r>
      <w:r w:rsidRPr="00E21660">
        <w:rPr>
          <w:rFonts w:ascii="Angsana New" w:hAnsi="Angsana New" w:cs="Angsana New"/>
          <w:sz w:val="30"/>
          <w:szCs w:val="30"/>
          <w:cs/>
        </w:rPr>
        <w:t>หลักประกันและชำระคืนเมื่อทวงถาม โดยมีอัตราดอกเบี้ยระหว่างร้อยล</w:t>
      </w:r>
      <w:r w:rsidRPr="00E21660">
        <w:rPr>
          <w:rFonts w:ascii="Angsana New" w:hAnsi="Angsana New" w:cs="Angsana New" w:hint="cs"/>
          <w:sz w:val="30"/>
          <w:szCs w:val="30"/>
          <w:cs/>
        </w:rPr>
        <w:t>ะ</w:t>
      </w:r>
      <w:r w:rsidR="00A20818" w:rsidRPr="00E21660">
        <w:rPr>
          <w:rFonts w:ascii="Angsana New" w:hAnsi="Angsana New" w:cs="Angsana New"/>
          <w:sz w:val="30"/>
          <w:szCs w:val="30"/>
        </w:rPr>
        <w:t xml:space="preserve"> </w:t>
      </w:r>
      <w:r w:rsidR="00B70717" w:rsidRPr="00E21660">
        <w:rPr>
          <w:rFonts w:ascii="Angsana New" w:hAnsi="Angsana New" w:cs="Angsana New"/>
          <w:sz w:val="30"/>
          <w:szCs w:val="30"/>
        </w:rPr>
        <w:t>4.64</w:t>
      </w:r>
      <w:r w:rsidRPr="00E21660">
        <w:rPr>
          <w:rFonts w:ascii="Angsana New" w:hAnsi="Angsana New" w:cs="Angsana New"/>
          <w:sz w:val="30"/>
          <w:szCs w:val="30"/>
        </w:rPr>
        <w:t xml:space="preserve"> </w:t>
      </w:r>
      <w:r w:rsidRPr="00E21660">
        <w:rPr>
          <w:rFonts w:ascii="Angsana New" w:hAnsi="Angsana New" w:cs="Angsana New"/>
          <w:sz w:val="30"/>
          <w:szCs w:val="30"/>
          <w:cs/>
        </w:rPr>
        <w:t>ถึงร้อยล</w:t>
      </w:r>
      <w:r w:rsidRPr="00E21660">
        <w:rPr>
          <w:rFonts w:ascii="Angsana New" w:hAnsi="Angsana New" w:cs="Angsana New" w:hint="cs"/>
          <w:sz w:val="30"/>
          <w:szCs w:val="30"/>
          <w:cs/>
        </w:rPr>
        <w:t>ะ</w:t>
      </w:r>
      <w:r w:rsidR="00832042" w:rsidRPr="00E216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2042" w:rsidRPr="00E21660">
        <w:rPr>
          <w:rFonts w:ascii="Angsana New" w:hAnsi="Angsana New" w:cs="Angsana New"/>
          <w:sz w:val="30"/>
          <w:szCs w:val="30"/>
        </w:rPr>
        <w:t>7.00</w:t>
      </w:r>
      <w:r w:rsidR="00B80BED" w:rsidRPr="00E21660">
        <w:rPr>
          <w:rFonts w:ascii="Angsana New" w:hAnsi="Angsana New" w:cs="Angsana New"/>
          <w:sz w:val="30"/>
          <w:szCs w:val="30"/>
        </w:rPr>
        <w:t xml:space="preserve"> </w:t>
      </w:r>
      <w:r w:rsidRPr="00E21660">
        <w:rPr>
          <w:rFonts w:ascii="Angsana New" w:hAnsi="Angsana New" w:cs="Angsana New"/>
          <w:sz w:val="30"/>
          <w:szCs w:val="30"/>
          <w:cs/>
        </w:rPr>
        <w:t>ต่อป</w:t>
      </w:r>
      <w:r w:rsidR="006E64D1" w:rsidRPr="00E21660">
        <w:rPr>
          <w:rFonts w:ascii="Angsana New" w:hAnsi="Angsana New" w:cs="Angsana New" w:hint="cs"/>
          <w:sz w:val="30"/>
          <w:szCs w:val="30"/>
          <w:cs/>
        </w:rPr>
        <w:t>ี</w:t>
      </w:r>
      <w:r w:rsidR="00D529C1" w:rsidRPr="00E216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21660">
        <w:rPr>
          <w:rFonts w:ascii="Angsana New" w:hAnsi="Angsana New" w:cs="Angsana New"/>
          <w:i/>
          <w:iCs/>
          <w:sz w:val="30"/>
          <w:szCs w:val="30"/>
        </w:rPr>
        <w:t>(</w:t>
      </w:r>
      <w:r w:rsidR="00707376" w:rsidRPr="00E21660">
        <w:rPr>
          <w:rFonts w:ascii="Angsana New" w:hAnsi="Angsana New" w:cs="Angsana New"/>
          <w:i/>
          <w:iCs/>
          <w:sz w:val="30"/>
          <w:szCs w:val="30"/>
          <w:cs/>
        </w:rPr>
        <w:t>31</w:t>
      </w:r>
      <w:r w:rsidRPr="00E2166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21660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024BC" w:rsidRPr="00E21660">
        <w:rPr>
          <w:rFonts w:ascii="Angsana New" w:hAnsi="Angsana New" w:cs="Angsana New"/>
          <w:i/>
          <w:iCs/>
          <w:sz w:val="30"/>
          <w:szCs w:val="30"/>
        </w:rPr>
        <w:t>2565</w:t>
      </w:r>
      <w:r w:rsidRPr="00E2166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E21660">
        <w:rPr>
          <w:rFonts w:ascii="Angsana New" w:hAnsi="Angsana New" w:cs="Angsana New"/>
          <w:i/>
          <w:iCs/>
          <w:sz w:val="30"/>
          <w:szCs w:val="30"/>
          <w:cs/>
        </w:rPr>
        <w:t xml:space="preserve">ระหว่างร้อยละ </w:t>
      </w:r>
      <w:r w:rsidR="006024BC" w:rsidRPr="00E21660">
        <w:rPr>
          <w:rFonts w:ascii="Angsana New" w:hAnsi="Angsana New" w:cs="Angsana New"/>
          <w:i/>
          <w:iCs/>
          <w:sz w:val="30"/>
          <w:szCs w:val="30"/>
        </w:rPr>
        <w:t>3</w:t>
      </w:r>
      <w:r w:rsidR="00610239" w:rsidRPr="00E21660">
        <w:rPr>
          <w:rFonts w:ascii="Angsana New" w:hAnsi="Angsana New" w:cs="Angsana New"/>
          <w:i/>
          <w:iCs/>
          <w:sz w:val="30"/>
          <w:szCs w:val="30"/>
        </w:rPr>
        <w:t>.</w:t>
      </w:r>
      <w:r w:rsidR="00707376" w:rsidRPr="00E21660">
        <w:rPr>
          <w:rFonts w:ascii="Angsana New" w:hAnsi="Angsana New" w:cs="Angsana New"/>
          <w:i/>
          <w:iCs/>
          <w:sz w:val="30"/>
          <w:szCs w:val="30"/>
          <w:cs/>
        </w:rPr>
        <w:t>93</w:t>
      </w:r>
      <w:r w:rsidR="001A5D1B" w:rsidRPr="00E2166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21660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6024BC" w:rsidRPr="00E21660">
        <w:rPr>
          <w:rFonts w:ascii="Angsana New" w:hAnsi="Angsana New" w:cs="Angsana New"/>
          <w:i/>
          <w:iCs/>
          <w:sz w:val="30"/>
          <w:szCs w:val="30"/>
        </w:rPr>
        <w:t>6</w:t>
      </w:r>
      <w:r w:rsidR="00610239" w:rsidRPr="00E21660">
        <w:rPr>
          <w:rFonts w:ascii="Angsana New" w:hAnsi="Angsana New" w:cs="Angsana New"/>
          <w:i/>
          <w:iCs/>
          <w:sz w:val="30"/>
          <w:szCs w:val="30"/>
        </w:rPr>
        <w:t>.</w:t>
      </w:r>
      <w:r w:rsidR="00707376" w:rsidRPr="00E21660">
        <w:rPr>
          <w:rFonts w:ascii="Angsana New" w:hAnsi="Angsana New" w:cs="Angsana New"/>
          <w:i/>
          <w:iCs/>
          <w:sz w:val="30"/>
          <w:szCs w:val="30"/>
          <w:cs/>
        </w:rPr>
        <w:t>50</w:t>
      </w:r>
      <w:r w:rsidRPr="00E2166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21660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E21660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720518E" w14:textId="00CFB235" w:rsidR="0025028A" w:rsidRPr="00F90116" w:rsidRDefault="0025028A">
      <w:pPr>
        <w:rPr>
          <w:rFonts w:asciiTheme="majorBidi" w:hAnsiTheme="majorBidi" w:cstheme="majorBidi"/>
          <w:sz w:val="16"/>
          <w:szCs w:val="16"/>
        </w:rPr>
      </w:pPr>
      <w:bookmarkStart w:id="1" w:name="_Hlk118202364"/>
      <w:bookmarkStart w:id="2" w:name="_Hlk118202437"/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83"/>
        <w:gridCol w:w="270"/>
        <w:gridCol w:w="1068"/>
        <w:gridCol w:w="270"/>
        <w:gridCol w:w="1080"/>
        <w:gridCol w:w="270"/>
        <w:gridCol w:w="1172"/>
      </w:tblGrid>
      <w:tr w:rsidR="004A3739" w:rsidRPr="000F627C" w14:paraId="662FCD68" w14:textId="77777777" w:rsidTr="0010665C">
        <w:trPr>
          <w:trHeight w:val="379"/>
        </w:trPr>
        <w:tc>
          <w:tcPr>
            <w:tcW w:w="4137" w:type="dxa"/>
            <w:vAlign w:val="bottom"/>
          </w:tcPr>
          <w:p w14:paraId="0725D1CE" w14:textId="10819AE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50EE6F47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3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634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3739" w:rsidRPr="000F627C" w14:paraId="57427845" w14:textId="77777777" w:rsidTr="0010665C">
        <w:trPr>
          <w:trHeight w:val="733"/>
        </w:trPr>
        <w:tc>
          <w:tcPr>
            <w:tcW w:w="4137" w:type="dxa"/>
            <w:shd w:val="clear" w:color="auto" w:fill="auto"/>
            <w:vAlign w:val="bottom"/>
          </w:tcPr>
          <w:p w14:paraId="52E80E15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83" w:type="dxa"/>
            <w:vAlign w:val="bottom"/>
          </w:tcPr>
          <w:p w14:paraId="2B712CC6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CF660C" w14:textId="362CDE21" w:rsidR="004A3739" w:rsidRPr="000F627C" w:rsidRDefault="00FD78A4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3739" w:rsidRPr="000F62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28AA417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BC5D601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AFC16C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C3D01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8DD1101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3E20B55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D9B005" w14:textId="705AA35C" w:rsidR="004A3739" w:rsidRPr="000F627C" w:rsidRDefault="00FD78A4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112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9011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31124F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4A3739" w:rsidRPr="000F627C" w14:paraId="5E547CD7" w14:textId="77777777" w:rsidTr="0010665C">
        <w:trPr>
          <w:trHeight w:hRule="exact" w:val="404"/>
        </w:trPr>
        <w:tc>
          <w:tcPr>
            <w:tcW w:w="4137" w:type="dxa"/>
          </w:tcPr>
          <w:p w14:paraId="2C0CE1B5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053BB326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F62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3739" w:rsidRPr="000F627C" w14:paraId="1AA4D5D2" w14:textId="77777777" w:rsidTr="0010665C">
        <w:trPr>
          <w:trHeight w:hRule="exact" w:val="404"/>
        </w:trPr>
        <w:tc>
          <w:tcPr>
            <w:tcW w:w="4137" w:type="dxa"/>
          </w:tcPr>
          <w:p w14:paraId="6A461B3F" w14:textId="6D028EBB" w:rsidR="004A3739" w:rsidRPr="000F627C" w:rsidRDefault="00707376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2566</w:t>
            </w:r>
          </w:p>
        </w:tc>
        <w:tc>
          <w:tcPr>
            <w:tcW w:w="5313" w:type="dxa"/>
            <w:gridSpan w:val="7"/>
          </w:tcPr>
          <w:p w14:paraId="1E90233E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87D36" w:rsidRPr="000F627C" w14:paraId="5D128DE7" w14:textId="77777777" w:rsidTr="00CE7594">
        <w:trPr>
          <w:trHeight w:val="367"/>
        </w:trPr>
        <w:tc>
          <w:tcPr>
            <w:tcW w:w="4137" w:type="dxa"/>
            <w:vAlign w:val="bottom"/>
          </w:tcPr>
          <w:p w14:paraId="40AB9A07" w14:textId="21B99DB4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3A51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3" w:type="dxa"/>
            <w:vAlign w:val="bottom"/>
          </w:tcPr>
          <w:p w14:paraId="1240D5FD" w14:textId="1A14E5EE" w:rsidR="00A87D36" w:rsidRPr="000F627C" w:rsidRDefault="00707376" w:rsidP="00A8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90</w:t>
            </w:r>
            <w:r w:rsidR="00A87D3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  <w:vAlign w:val="bottom"/>
          </w:tcPr>
          <w:p w14:paraId="5C5DFD69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CCF8F52" w14:textId="1417869C" w:rsidR="00A87D36" w:rsidRPr="000F627C" w:rsidRDefault="00E26AE2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26A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9FF06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7978E6" w14:textId="666A2A34" w:rsidR="00A87D36" w:rsidRPr="000F627C" w:rsidRDefault="00E26AE2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26AE2">
              <w:rPr>
                <w:rFonts w:asciiTheme="majorBidi" w:hAnsiTheme="majorBidi" w:cstheme="majorBidi"/>
                <w:sz w:val="30"/>
                <w:szCs w:val="30"/>
              </w:rPr>
              <w:t>(5,625)</w:t>
            </w:r>
          </w:p>
        </w:tc>
        <w:tc>
          <w:tcPr>
            <w:tcW w:w="270" w:type="dxa"/>
            <w:vAlign w:val="bottom"/>
          </w:tcPr>
          <w:p w14:paraId="4A1FE2BA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49C4E0" w14:textId="52F8F8DF" w:rsidR="00A87D36" w:rsidRPr="000F627C" w:rsidRDefault="00E26AE2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26AE2">
              <w:rPr>
                <w:rFonts w:asciiTheme="majorBidi" w:hAnsiTheme="majorBidi" w:cstheme="majorBidi"/>
                <w:sz w:val="30"/>
                <w:szCs w:val="30"/>
              </w:rPr>
              <w:t>84,375</w:t>
            </w:r>
          </w:p>
        </w:tc>
      </w:tr>
      <w:tr w:rsidR="00A87D36" w:rsidRPr="000F627C" w14:paraId="530638B6" w14:textId="77777777" w:rsidTr="00CE7594">
        <w:trPr>
          <w:trHeight w:val="367"/>
        </w:trPr>
        <w:tc>
          <w:tcPr>
            <w:tcW w:w="4137" w:type="dxa"/>
          </w:tcPr>
          <w:p w14:paraId="2BDAD087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E9D51" w14:textId="4276B0FE" w:rsidR="00A87D36" w:rsidRPr="000F627C" w:rsidRDefault="00707376" w:rsidP="00A8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90</w:t>
            </w:r>
            <w:r w:rsidR="00A87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  <w:vAlign w:val="bottom"/>
          </w:tcPr>
          <w:p w14:paraId="0865F0D7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5155D" w14:textId="2094DF98" w:rsidR="00A87D36" w:rsidRPr="000F627C" w:rsidRDefault="00E26AE2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A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A15F8A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AE0EF" w14:textId="0623E7F1" w:rsidR="00A87D36" w:rsidRPr="000F627C" w:rsidRDefault="00E26AE2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A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(5,625)</w:t>
            </w:r>
          </w:p>
        </w:tc>
        <w:tc>
          <w:tcPr>
            <w:tcW w:w="270" w:type="dxa"/>
            <w:vAlign w:val="bottom"/>
          </w:tcPr>
          <w:p w14:paraId="6AF42CAE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2F2B7" w14:textId="61C0F697" w:rsidR="00A87D36" w:rsidRPr="000F627C" w:rsidRDefault="00E26AE2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A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84,375</w:t>
            </w:r>
          </w:p>
        </w:tc>
      </w:tr>
    </w:tbl>
    <w:bookmarkEnd w:id="1"/>
    <w:bookmarkEnd w:id="2"/>
    <w:p w14:paraId="407D22E2" w14:textId="74C09C18" w:rsidR="006C251F" w:rsidRDefault="006C251F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27851">
        <w:rPr>
          <w:rFonts w:ascii="Angsana New" w:hAnsi="Angsana New" w:cs="Angsana New"/>
          <w:spacing w:val="2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 w:cs="Angsana New"/>
          <w:spacing w:val="2"/>
          <w:sz w:val="30"/>
          <w:szCs w:val="30"/>
        </w:rPr>
        <w:t>3</w:t>
      </w:r>
      <w:r w:rsidR="00D25D65">
        <w:rPr>
          <w:rFonts w:ascii="Angsana New" w:hAnsi="Angsana New" w:cs="Angsana New"/>
          <w:spacing w:val="2"/>
          <w:sz w:val="30"/>
          <w:szCs w:val="30"/>
        </w:rPr>
        <w:t>0</w:t>
      </w:r>
      <w:r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F90116">
        <w:rPr>
          <w:rFonts w:ascii="Angsana New" w:hAnsi="Angsana New" w:cs="Angsana New" w:hint="cs"/>
          <w:spacing w:val="2"/>
          <w:sz w:val="30"/>
          <w:szCs w:val="30"/>
          <w:cs/>
        </w:rPr>
        <w:t>กันยา</w:t>
      </w:r>
      <w:r w:rsidR="00D25D65">
        <w:rPr>
          <w:rFonts w:ascii="Angsana New" w:hAnsi="Angsana New" w:cs="Angsana New" w:hint="cs"/>
          <w:spacing w:val="2"/>
          <w:sz w:val="30"/>
          <w:szCs w:val="30"/>
          <w:cs/>
        </w:rPr>
        <w:t>ยน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2"/>
          <w:sz w:val="30"/>
          <w:szCs w:val="30"/>
        </w:rPr>
        <w:t>2566</w:t>
      </w:r>
      <w:r w:rsidRPr="0032785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>เงินให้กู้ยืมร</w:t>
      </w:r>
      <w:r w:rsidRPr="00DE19EF">
        <w:rPr>
          <w:rFonts w:ascii="Angsana New" w:hAnsi="Angsana New" w:cs="Angsana New"/>
          <w:spacing w:val="2"/>
          <w:sz w:val="30"/>
          <w:szCs w:val="30"/>
          <w:cs/>
        </w:rPr>
        <w:t>ะยะ</w:t>
      </w:r>
      <w:r w:rsidRPr="00DE19EF">
        <w:rPr>
          <w:rFonts w:ascii="Angsana New" w:hAnsi="Angsana New" w:cs="Angsana New" w:hint="cs"/>
          <w:spacing w:val="2"/>
          <w:sz w:val="30"/>
          <w:szCs w:val="30"/>
          <w:cs/>
        </w:rPr>
        <w:t>ยาว</w:t>
      </w:r>
      <w:r w:rsidRPr="00DE19EF">
        <w:rPr>
          <w:rFonts w:ascii="Angsana New" w:hAnsi="Angsana New" w:cs="Angsana New"/>
          <w:spacing w:val="2"/>
          <w:sz w:val="30"/>
          <w:szCs w:val="30"/>
          <w:cs/>
        </w:rPr>
        <w:t>แก่</w:t>
      </w:r>
      <w:r w:rsidRPr="00DE19EF">
        <w:rPr>
          <w:rFonts w:ascii="Angsana New" w:hAnsi="Angsana New" w:cs="Angsana New" w:hint="cs"/>
          <w:spacing w:val="2"/>
          <w:sz w:val="30"/>
          <w:szCs w:val="30"/>
          <w:cs/>
        </w:rPr>
        <w:t>การร่วมค้าแห่งหนึ่ง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 xml:space="preserve"> (บริษัท ไทยฟู้ดส์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นิวเคลียส จีเนติกส์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จำกัด)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เป็นเงิน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ให้กู้ยืมประเภท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ไม่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มีหลักประกัน</w:t>
      </w:r>
      <w:r w:rsidRPr="00C6028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สำหรับเงิน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ต้นจำนวน </w:t>
      </w:r>
      <w:r>
        <w:rPr>
          <w:rFonts w:ascii="Angsana New" w:hAnsi="Angsana New" w:cs="Angsana New"/>
          <w:spacing w:val="-2"/>
          <w:sz w:val="30"/>
          <w:szCs w:val="30"/>
        </w:rPr>
        <w:t>90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เงินต้นของเงินให้กู้ยืมนี้มีกำหนดรับชำระคืน</w:t>
      </w:r>
      <w:r w:rsidRPr="008D2C08">
        <w:rPr>
          <w:rFonts w:ascii="Angsana New" w:hAnsi="Angsana New" w:cs="Angsana New" w:hint="cs"/>
          <w:sz w:val="30"/>
          <w:szCs w:val="30"/>
          <w:cs/>
        </w:rPr>
        <w:t xml:space="preserve">ทุกๆ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ไตรมาส เริ่มตั้งแต่เดือนกันยายน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>จนถึง</w:t>
      </w:r>
      <w:r w:rsidRPr="008D2C08">
        <w:rPr>
          <w:rFonts w:ascii="Angsana New" w:hAnsi="Angsana New" w:cs="Angsana New" w:hint="cs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D2C08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2570</w:t>
      </w:r>
      <w:r w:rsidRPr="008D2C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D2C08">
        <w:rPr>
          <w:rFonts w:ascii="Angsana New" w:hAnsi="Angsana New" w:cs="Angsana New" w:hint="cs"/>
          <w:spacing w:val="8"/>
          <w:sz w:val="30"/>
          <w:szCs w:val="30"/>
          <w:cs/>
        </w:rPr>
        <w:t>เงินใ</w:t>
      </w:r>
      <w:r>
        <w:rPr>
          <w:rFonts w:ascii="Angsana New" w:hAnsi="Angsana New" w:cs="Angsana New" w:hint="cs"/>
          <w:spacing w:val="8"/>
          <w:sz w:val="30"/>
          <w:szCs w:val="30"/>
          <w:cs/>
        </w:rPr>
        <w:t>ห้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กู้ยืมดังกล่าว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ย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>
        <w:rPr>
          <w:rFonts w:ascii="Angsana New" w:hAnsi="Angsana New" w:cs="Angsana New" w:hint="cs"/>
          <w:spacing w:val="8"/>
          <w:sz w:val="30"/>
          <w:szCs w:val="30"/>
          <w:cs/>
        </w:rPr>
        <w:t>ะ</w:t>
      </w:r>
      <w:r>
        <w:rPr>
          <w:rFonts w:ascii="Angsana New" w:hAnsi="Angsana New" w:cs="Angsana New"/>
          <w:spacing w:val="8"/>
          <w:sz w:val="30"/>
          <w:szCs w:val="30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6.</w:t>
      </w:r>
      <w:r>
        <w:rPr>
          <w:rFonts w:ascii="Angsana New" w:hAnsi="Angsana New" w:cs="Angsana New"/>
          <w:spacing w:val="-2"/>
          <w:sz w:val="30"/>
          <w:szCs w:val="30"/>
          <w:cs/>
        </w:rPr>
        <w:t>50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1C31314B" w14:textId="77777777" w:rsidR="00F90116" w:rsidRPr="00A14E21" w:rsidRDefault="00F90116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4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C60284" w14:paraId="6ADA7319" w14:textId="77777777" w:rsidTr="000746CC">
        <w:trPr>
          <w:trHeight w:val="413"/>
          <w:tblHeader/>
        </w:trPr>
        <w:tc>
          <w:tcPr>
            <w:tcW w:w="4131" w:type="dxa"/>
            <w:vAlign w:val="bottom"/>
          </w:tcPr>
          <w:p w14:paraId="394EE49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shd w:val="clear" w:color="auto" w:fill="auto"/>
            <w:vAlign w:val="bottom"/>
          </w:tcPr>
          <w:p w14:paraId="22A3395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602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04D" w:rsidRPr="00C60284" w14:paraId="69548090" w14:textId="77777777" w:rsidTr="000746CC">
        <w:trPr>
          <w:trHeight w:val="816"/>
          <w:tblHeader/>
        </w:trPr>
        <w:tc>
          <w:tcPr>
            <w:tcW w:w="4131" w:type="dxa"/>
            <w:shd w:val="clear" w:color="auto" w:fill="auto"/>
            <w:vAlign w:val="bottom"/>
          </w:tcPr>
          <w:p w14:paraId="597E7965" w14:textId="0CD598BC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02A003E7" w:rsidR="009E204D" w:rsidRPr="00C60284" w:rsidRDefault="00FD78A4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C602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93781E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55CB41F3" w:rsidR="009E204D" w:rsidRPr="00C60284" w:rsidRDefault="00FD78A4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11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D54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31124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9E204D" w:rsidRPr="00C60284" w14:paraId="131588C0" w14:textId="77777777" w:rsidTr="000746CC">
        <w:trPr>
          <w:trHeight w:hRule="exact" w:val="414"/>
          <w:tblHeader/>
        </w:trPr>
        <w:tc>
          <w:tcPr>
            <w:tcW w:w="4131" w:type="dxa"/>
          </w:tcPr>
          <w:p w14:paraId="69D5103E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29A3FD8B" w14:textId="77777777" w:rsidTr="000746CC">
        <w:trPr>
          <w:trHeight w:hRule="exact" w:val="414"/>
        </w:trPr>
        <w:tc>
          <w:tcPr>
            <w:tcW w:w="4131" w:type="dxa"/>
          </w:tcPr>
          <w:p w14:paraId="3C2BE69F" w14:textId="2655229E" w:rsidR="009E204D" w:rsidRPr="00C60284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5325" w:type="dxa"/>
            <w:gridSpan w:val="7"/>
          </w:tcPr>
          <w:p w14:paraId="7B3B366D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842AB" w:rsidRPr="00C60284" w14:paraId="6ADE1647" w14:textId="77777777" w:rsidTr="00C540FD">
        <w:trPr>
          <w:trHeight w:val="401"/>
        </w:trPr>
        <w:tc>
          <w:tcPr>
            <w:tcW w:w="4131" w:type="dxa"/>
            <w:vAlign w:val="bottom"/>
          </w:tcPr>
          <w:p w14:paraId="13428069" w14:textId="7FBF55E4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44F77C" w14:textId="77BD3D31" w:rsidR="002842AB" w:rsidRPr="0090326F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65D74ADA" w14:textId="77777777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0F5F8250" w14:textId="2D172CF3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E16E6DE" w14:textId="77777777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FA3A825" w14:textId="6D243F37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34765095" w14:textId="77777777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FE465C" w14:textId="229A1220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</w:tr>
      <w:tr w:rsidR="002842AB" w:rsidRPr="00C60284" w14:paraId="061C5BA7" w14:textId="77777777" w:rsidTr="00C540FD">
        <w:trPr>
          <w:trHeight w:val="413"/>
        </w:trPr>
        <w:tc>
          <w:tcPr>
            <w:tcW w:w="4131" w:type="dxa"/>
          </w:tcPr>
          <w:p w14:paraId="6509A058" w14:textId="42C94F1C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483B" w14:textId="182F9FE1" w:rsidR="002842AB" w:rsidRPr="00E03D3A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2534C75E" w14:textId="77777777" w:rsidR="002842AB" w:rsidRPr="00E03D3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12302" w14:textId="0BB613E5" w:rsidR="002842AB" w:rsidRPr="00E03D3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1638F6F8" w14:textId="77777777" w:rsidR="002842AB" w:rsidRPr="00E03D3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749A8" w14:textId="6325E97E" w:rsidR="002842AB" w:rsidRPr="00E03D3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6F818965" w14:textId="77777777" w:rsidR="002842AB" w:rsidRPr="00E03D3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0DFF3" w14:textId="407B748B" w:rsidR="002842AB" w:rsidRPr="00E03D3A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3,000,000</w:t>
            </w:r>
          </w:p>
        </w:tc>
      </w:tr>
    </w:tbl>
    <w:p w14:paraId="70935B4C" w14:textId="77777777" w:rsidR="00C423B2" w:rsidRPr="00A14E21" w:rsidRDefault="00C423B2" w:rsidP="00D80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5D26FA93" w14:textId="122A3CA2" w:rsidR="00505769" w:rsidRDefault="00D80E9C" w:rsidP="00E44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 w:rsidR="0031124F">
        <w:rPr>
          <w:rFonts w:ascii="Angsana New" w:hAnsi="Angsana New" w:cs="Angsana New"/>
          <w:spacing w:val="2"/>
          <w:sz w:val="30"/>
          <w:szCs w:val="30"/>
        </w:rPr>
        <w:t xml:space="preserve">30 </w:t>
      </w:r>
      <w:r w:rsidR="00A14E21">
        <w:rPr>
          <w:rFonts w:ascii="Angsana New" w:hAnsi="Angsana New" w:cs="Angsana New" w:hint="cs"/>
          <w:spacing w:val="2"/>
          <w:sz w:val="30"/>
          <w:szCs w:val="30"/>
          <w:cs/>
        </w:rPr>
        <w:t>กันยา</w:t>
      </w:r>
      <w:r w:rsidR="0031124F">
        <w:rPr>
          <w:rFonts w:ascii="Angsana New" w:hAnsi="Angsana New" w:cs="Angsana New"/>
          <w:spacing w:val="2"/>
          <w:sz w:val="30"/>
          <w:szCs w:val="30"/>
          <w:cs/>
        </w:rPr>
        <w:t>ยน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291890">
        <w:rPr>
          <w:rFonts w:ascii="Angsana New" w:hAnsi="Angsana New" w:cs="Angsana New"/>
          <w:spacing w:val="2"/>
          <w:sz w:val="30"/>
          <w:szCs w:val="30"/>
        </w:rPr>
        <w:t>2566</w:t>
      </w:r>
      <w:r w:rsidRPr="0032785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E44186" w:rsidRPr="00327851">
        <w:rPr>
          <w:rFonts w:ascii="Angsana New" w:hAnsi="Angsana New" w:cs="Angsana New"/>
          <w:spacing w:val="2"/>
          <w:sz w:val="30"/>
          <w:szCs w:val="30"/>
          <w:cs/>
        </w:rPr>
        <w:t>เงินให้กู้ยืมระยะ</w:t>
      </w:r>
      <w:r w:rsidR="00E44186" w:rsidRPr="00327851">
        <w:rPr>
          <w:rFonts w:ascii="Angsana New" w:hAnsi="Angsana New" w:cs="Angsana New" w:hint="cs"/>
          <w:spacing w:val="2"/>
          <w:sz w:val="30"/>
          <w:szCs w:val="30"/>
          <w:cs/>
        </w:rPr>
        <w:t>ยาว</w:t>
      </w:r>
      <w:r w:rsidR="00E44186" w:rsidRPr="00327851">
        <w:rPr>
          <w:rFonts w:ascii="Angsana New" w:hAnsi="Angsana New" w:cs="Angsana New"/>
          <w:spacing w:val="2"/>
          <w:sz w:val="30"/>
          <w:szCs w:val="30"/>
          <w:cs/>
        </w:rPr>
        <w:t>แก่บริษัท</w:t>
      </w:r>
      <w:r w:rsidR="00E44186" w:rsidRPr="00327851">
        <w:rPr>
          <w:rFonts w:ascii="Angsana New" w:hAnsi="Angsana New" w:cs="Angsana New" w:hint="cs"/>
          <w:spacing w:val="2"/>
          <w:sz w:val="30"/>
          <w:szCs w:val="30"/>
          <w:cs/>
        </w:rPr>
        <w:t>ย่อยแห่งหนึ่ง (บริษัท ไทย ฟู้ดส์ อาหารสัตว์ จำกัด)</w:t>
      </w:r>
      <w:r w:rsidR="00E44186"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E44186">
        <w:rPr>
          <w:rFonts w:ascii="Angsana New" w:hAnsi="Angsana New" w:cs="Angsana New"/>
          <w:spacing w:val="2"/>
          <w:sz w:val="30"/>
          <w:szCs w:val="30"/>
        </w:rPr>
        <w:br/>
      </w:r>
      <w:r w:rsidR="00E44186" w:rsidRPr="00327851">
        <w:rPr>
          <w:rFonts w:ascii="Angsana New" w:hAnsi="Angsana New" w:cs="Angsana New"/>
          <w:spacing w:val="2"/>
          <w:sz w:val="30"/>
          <w:szCs w:val="30"/>
          <w:cs/>
        </w:rPr>
        <w:t>เป็นเงิน</w:t>
      </w:r>
      <w:r w:rsidR="00E44186" w:rsidRPr="00C60284">
        <w:rPr>
          <w:rFonts w:ascii="Angsana New" w:hAnsi="Angsana New" w:cs="Angsana New"/>
          <w:spacing w:val="-2"/>
          <w:sz w:val="30"/>
          <w:szCs w:val="30"/>
          <w:cs/>
        </w:rPr>
        <w:t>ให้กู้ยืมประเภท</w:t>
      </w:r>
      <w:r w:rsidR="00E44186" w:rsidRPr="00C60284">
        <w:rPr>
          <w:rFonts w:ascii="Angsana New" w:hAnsi="Angsana New" w:cs="Angsana New" w:hint="cs"/>
          <w:spacing w:val="-2"/>
          <w:sz w:val="30"/>
          <w:szCs w:val="30"/>
          <w:cs/>
        </w:rPr>
        <w:t>ไม่</w:t>
      </w:r>
      <w:r w:rsidR="00E44186" w:rsidRPr="00C60284">
        <w:rPr>
          <w:rFonts w:ascii="Angsana New" w:hAnsi="Angsana New" w:cs="Angsana New"/>
          <w:spacing w:val="-2"/>
          <w:sz w:val="30"/>
          <w:szCs w:val="30"/>
          <w:cs/>
        </w:rPr>
        <w:t>มีหลักประกัน</w:t>
      </w:r>
      <w:r w:rsidR="00E44186" w:rsidRPr="00C6028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44186" w:rsidRPr="00C60284">
        <w:rPr>
          <w:rFonts w:ascii="Angsana New" w:hAnsi="Angsana New" w:cs="Angsana New" w:hint="cs"/>
          <w:spacing w:val="-2"/>
          <w:sz w:val="30"/>
          <w:szCs w:val="30"/>
          <w:cs/>
        </w:rPr>
        <w:t>สำหรับเงิน</w:t>
      </w:r>
      <w:r w:rsidR="00E44186" w:rsidRPr="00C60284">
        <w:rPr>
          <w:rFonts w:ascii="Angsana New" w:hAnsi="Angsana New" w:cs="Angsana New" w:hint="cs"/>
          <w:sz w:val="30"/>
          <w:szCs w:val="30"/>
          <w:cs/>
        </w:rPr>
        <w:t>ต้นจำนวน</w:t>
      </w:r>
      <w:r w:rsidR="00E44186">
        <w:rPr>
          <w:rFonts w:ascii="Angsana New" w:hAnsi="Angsana New" w:cs="Angsana New"/>
          <w:sz w:val="30"/>
          <w:szCs w:val="30"/>
        </w:rPr>
        <w:t xml:space="preserve"> </w:t>
      </w:r>
      <w:r w:rsidR="00E44186">
        <w:rPr>
          <w:rFonts w:ascii="Angsana New" w:hAnsi="Angsana New" w:cs="Angsana New"/>
          <w:spacing w:val="8"/>
          <w:sz w:val="30"/>
          <w:szCs w:val="30"/>
        </w:rPr>
        <w:t>3,000</w:t>
      </w:r>
      <w:r w:rsidR="00E4418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44186" w:rsidRPr="00C60284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</w:t>
      </w:r>
      <w:r w:rsidR="00E44186">
        <w:rPr>
          <w:rFonts w:ascii="Angsana New" w:hAnsi="Angsana New" w:cs="Angsana New"/>
          <w:sz w:val="30"/>
          <w:szCs w:val="30"/>
        </w:rPr>
        <w:br/>
      </w:r>
      <w:r w:rsidR="00E44186" w:rsidRPr="00C60284">
        <w:rPr>
          <w:rFonts w:ascii="Angsana New" w:hAnsi="Angsana New" w:cs="Angsana New" w:hint="cs"/>
          <w:sz w:val="30"/>
          <w:szCs w:val="30"/>
          <w:cs/>
        </w:rPr>
        <w:t xml:space="preserve">รับชำระคืนทั้งจำนวนในเดือนมกราคม </w:t>
      </w:r>
      <w:r w:rsidR="00E44186">
        <w:rPr>
          <w:rFonts w:ascii="Angsana New" w:hAnsi="Angsana New" w:cs="Angsana New"/>
          <w:spacing w:val="-2"/>
          <w:sz w:val="30"/>
          <w:szCs w:val="30"/>
        </w:rPr>
        <w:t>2568</w:t>
      </w:r>
      <w:r w:rsidR="00E44186" w:rsidRPr="00C6028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E44186">
        <w:rPr>
          <w:rFonts w:ascii="Angsana New" w:hAnsi="Angsana New" w:cs="Angsana New" w:hint="cs"/>
          <w:spacing w:val="8"/>
          <w:sz w:val="30"/>
          <w:szCs w:val="30"/>
          <w:cs/>
        </w:rPr>
        <w:t>และเดือนพฤศจิกายน</w:t>
      </w:r>
      <w:r w:rsidR="00E44186">
        <w:rPr>
          <w:rFonts w:ascii="Angsana New" w:hAnsi="Angsana New" w:cs="Angsana New"/>
          <w:spacing w:val="8"/>
          <w:sz w:val="30"/>
          <w:szCs w:val="30"/>
        </w:rPr>
        <w:t xml:space="preserve"> 2569</w:t>
      </w:r>
      <w:r w:rsidR="00E44186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="00E44186" w:rsidRPr="00C60284">
        <w:rPr>
          <w:rFonts w:ascii="Angsana New" w:hAnsi="Angsana New" w:cs="Angsana New" w:hint="cs"/>
          <w:spacing w:val="8"/>
          <w:sz w:val="30"/>
          <w:szCs w:val="30"/>
          <w:cs/>
        </w:rPr>
        <w:t>เงิน</w:t>
      </w:r>
      <w:r w:rsidR="00E44186">
        <w:rPr>
          <w:rFonts w:ascii="Angsana New" w:hAnsi="Angsana New" w:cs="Angsana New" w:hint="cs"/>
          <w:spacing w:val="8"/>
          <w:sz w:val="30"/>
          <w:szCs w:val="30"/>
          <w:cs/>
        </w:rPr>
        <w:t>ให้</w:t>
      </w:r>
      <w:r w:rsidR="00E44186" w:rsidRPr="00C60284">
        <w:rPr>
          <w:rFonts w:ascii="Angsana New" w:hAnsi="Angsana New" w:cs="Angsana New" w:hint="cs"/>
          <w:spacing w:val="8"/>
          <w:sz w:val="30"/>
          <w:szCs w:val="30"/>
          <w:cs/>
        </w:rPr>
        <w:t>กู้ยืมดังกล่าว</w:t>
      </w:r>
      <w:r w:rsidR="00E44186" w:rsidRPr="00C60284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</w:t>
      </w:r>
      <w:r w:rsidR="00E44186" w:rsidRPr="00C60284">
        <w:rPr>
          <w:rFonts w:ascii="Angsana New" w:hAnsi="Angsana New" w:cs="Angsana New" w:hint="cs"/>
          <w:spacing w:val="8"/>
          <w:sz w:val="30"/>
          <w:szCs w:val="30"/>
          <w:cs/>
        </w:rPr>
        <w:t>ย</w:t>
      </w:r>
      <w:r w:rsidR="00E44186">
        <w:rPr>
          <w:rFonts w:ascii="Angsana New" w:hAnsi="Angsana New" w:cs="Angsana New"/>
          <w:spacing w:val="8"/>
          <w:sz w:val="30"/>
          <w:szCs w:val="30"/>
          <w:cs/>
        </w:rPr>
        <w:br/>
      </w:r>
      <w:r w:rsidR="00E44186" w:rsidRPr="00C60284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="00E44186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B12318">
        <w:rPr>
          <w:rFonts w:ascii="Angsana New" w:hAnsi="Angsana New" w:cs="Angsana New"/>
          <w:spacing w:val="8"/>
          <w:sz w:val="30"/>
          <w:szCs w:val="30"/>
        </w:rPr>
        <w:t>4.25</w:t>
      </w:r>
      <w:r w:rsidR="00E4418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4418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และร้อยละ </w:t>
      </w:r>
      <w:r w:rsidR="00B12318">
        <w:rPr>
          <w:rFonts w:ascii="Angsana New" w:hAnsi="Angsana New" w:cs="Angsana New"/>
          <w:spacing w:val="8"/>
          <w:sz w:val="30"/>
          <w:szCs w:val="30"/>
        </w:rPr>
        <w:t>4.78</w:t>
      </w:r>
      <w:r w:rsidR="00E4418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4418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ต่อปี </w:t>
      </w:r>
      <w:r w:rsidR="00E44186" w:rsidRPr="00FC3DC5">
        <w:rPr>
          <w:rFonts w:ascii="Angsana New" w:hAnsi="Angsana New" w:cs="Angsana New"/>
          <w:i/>
          <w:iCs/>
          <w:sz w:val="30"/>
          <w:szCs w:val="30"/>
        </w:rPr>
        <w:t>(</w:t>
      </w:r>
      <w:r w:rsidR="00E44186">
        <w:rPr>
          <w:rFonts w:ascii="Angsana New" w:hAnsi="Angsana New" w:cs="Angsana New"/>
          <w:i/>
          <w:iCs/>
          <w:sz w:val="30"/>
          <w:szCs w:val="30"/>
          <w:cs/>
        </w:rPr>
        <w:t>31</w:t>
      </w:r>
      <w:r w:rsidR="00E44186"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44186"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E44186">
        <w:rPr>
          <w:rFonts w:ascii="Angsana New" w:hAnsi="Angsana New" w:cs="Angsana New"/>
          <w:i/>
          <w:iCs/>
          <w:sz w:val="30"/>
          <w:szCs w:val="30"/>
        </w:rPr>
        <w:t>2565</w:t>
      </w:r>
      <w:r w:rsidR="00E44186" w:rsidRPr="00FC3D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E44186" w:rsidRPr="00FC3DC5">
        <w:rPr>
          <w:rFonts w:ascii="Angsana New" w:hAnsi="Angsana New" w:cs="Angsana New"/>
          <w:i/>
          <w:iCs/>
          <w:sz w:val="30"/>
          <w:szCs w:val="30"/>
          <w:cs/>
        </w:rPr>
        <w:t>ร้อยล</w:t>
      </w:r>
      <w:r w:rsidR="00E4418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 w:rsidR="00E44186">
        <w:rPr>
          <w:rFonts w:ascii="Angsana New" w:hAnsi="Angsana New" w:cs="Angsana New"/>
          <w:i/>
          <w:iCs/>
          <w:sz w:val="30"/>
          <w:szCs w:val="30"/>
        </w:rPr>
        <w:t>4.</w:t>
      </w:r>
      <w:r w:rsidR="00E44186">
        <w:rPr>
          <w:rFonts w:ascii="Angsana New" w:hAnsi="Angsana New" w:cs="Angsana New"/>
          <w:i/>
          <w:iCs/>
          <w:sz w:val="30"/>
          <w:szCs w:val="30"/>
          <w:cs/>
        </w:rPr>
        <w:t>25</w:t>
      </w:r>
      <w:r w:rsidR="00E4418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D78A4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E4418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E44186">
        <w:rPr>
          <w:rFonts w:ascii="Angsana New" w:hAnsi="Angsana New" w:cs="Angsana New"/>
          <w:i/>
          <w:iCs/>
          <w:sz w:val="30"/>
          <w:szCs w:val="30"/>
        </w:rPr>
        <w:t>4.</w:t>
      </w:r>
      <w:r w:rsidR="00E44186">
        <w:rPr>
          <w:rFonts w:ascii="Angsana New" w:hAnsi="Angsana New" w:cs="Angsana New"/>
          <w:i/>
          <w:iCs/>
          <w:sz w:val="30"/>
          <w:szCs w:val="30"/>
          <w:cs/>
        </w:rPr>
        <w:t>78</w:t>
      </w:r>
      <w:r w:rsidR="00E44186"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44186" w:rsidRPr="00FC3DC5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E44186" w:rsidRPr="00FC3DC5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79CAE95E" w14:textId="77777777" w:rsidR="00E44186" w:rsidRPr="00A14E21" w:rsidRDefault="00E44186" w:rsidP="00E44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2"/>
        <w:gridCol w:w="270"/>
        <w:gridCol w:w="1081"/>
        <w:gridCol w:w="270"/>
        <w:gridCol w:w="1079"/>
        <w:gridCol w:w="270"/>
        <w:gridCol w:w="1168"/>
      </w:tblGrid>
      <w:tr w:rsidR="000B1B9B" w:rsidRPr="00C60284" w14:paraId="74F5A4AB" w14:textId="77777777" w:rsidTr="002E718F">
        <w:trPr>
          <w:trHeight w:val="60"/>
        </w:trPr>
        <w:tc>
          <w:tcPr>
            <w:tcW w:w="2190" w:type="pct"/>
          </w:tcPr>
          <w:p w14:paraId="660C6577" w14:textId="2900DF7B" w:rsidR="000B1B9B" w:rsidRPr="000B1B9B" w:rsidRDefault="00E03D3A" w:rsidP="000B1B9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กลับรายการ) </w:t>
            </w:r>
            <w:r w:rsidR="00A572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572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14E2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A14E2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03D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ดวันที่</w:t>
            </w:r>
          </w:p>
        </w:tc>
        <w:tc>
          <w:tcPr>
            <w:tcW w:w="1335" w:type="pct"/>
            <w:gridSpan w:val="3"/>
          </w:tcPr>
          <w:p w14:paraId="04951BE9" w14:textId="77777777" w:rsidR="004B082D" w:rsidRDefault="004B082D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49D634C" w14:textId="05A05AF0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</w:t>
            </w:r>
            <w:r w:rsidR="002E71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3" w:type="pct"/>
            <w:vAlign w:val="bottom"/>
          </w:tcPr>
          <w:p w14:paraId="24F6FEA7" w14:textId="77777777" w:rsidR="000B1B9B" w:rsidRPr="00257F3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vAlign w:val="bottom"/>
          </w:tcPr>
          <w:p w14:paraId="32940E4E" w14:textId="1998CC76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239" w:rsidRPr="00C60284" w14:paraId="5A16A3C5" w14:textId="77777777" w:rsidTr="002E718F">
        <w:trPr>
          <w:trHeight w:val="414"/>
        </w:trPr>
        <w:tc>
          <w:tcPr>
            <w:tcW w:w="2190" w:type="pct"/>
            <w:vAlign w:val="bottom"/>
          </w:tcPr>
          <w:p w14:paraId="51F9E948" w14:textId="0F61EADB" w:rsidR="00610239" w:rsidRPr="00DA7BA2" w:rsidRDefault="00800982" w:rsidP="006102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31124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30 </w:t>
            </w:r>
            <w:r w:rsidR="00A14E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กันยา</w:t>
            </w:r>
            <w:r w:rsidR="0031124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620" w:type="pct"/>
            <w:vAlign w:val="bottom"/>
          </w:tcPr>
          <w:p w14:paraId="7B775043" w14:textId="5D550C4E" w:rsidR="00610239" w:rsidRPr="00257F3C" w:rsidRDefault="00707376" w:rsidP="0010732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9" w:right="-11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2566</w:t>
            </w:r>
          </w:p>
        </w:tc>
        <w:tc>
          <w:tcPr>
            <w:tcW w:w="143" w:type="pct"/>
            <w:vAlign w:val="bottom"/>
          </w:tcPr>
          <w:p w14:paraId="2B4F03C4" w14:textId="77777777" w:rsidR="00610239" w:rsidRPr="00257F3C" w:rsidRDefault="00610239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1503F90" w14:textId="1CA36374" w:rsidR="00610239" w:rsidRPr="00257F3C" w:rsidRDefault="00707376" w:rsidP="0010732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3" w:type="pct"/>
            <w:vAlign w:val="bottom"/>
          </w:tcPr>
          <w:p w14:paraId="4EA3241E" w14:textId="77777777" w:rsidR="00610239" w:rsidRPr="00257F3C" w:rsidRDefault="00610239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63AD8490" w14:textId="626A1E98" w:rsidR="00610239" w:rsidRPr="00BE3320" w:rsidRDefault="00707376" w:rsidP="00AD568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284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43" w:type="pct"/>
            <w:vAlign w:val="bottom"/>
          </w:tcPr>
          <w:p w14:paraId="12C37736" w14:textId="77777777" w:rsidR="00610239" w:rsidRPr="00257F3C" w:rsidRDefault="00610239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FC0FF7F" w14:textId="41219354" w:rsidR="00610239" w:rsidRPr="00257F3C" w:rsidRDefault="00707376" w:rsidP="0010732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</w:tr>
      <w:tr w:rsidR="00610239" w:rsidRPr="00C60284" w14:paraId="2AA0BB9A" w14:textId="77777777" w:rsidTr="002E718F">
        <w:trPr>
          <w:trHeight w:val="414"/>
        </w:trPr>
        <w:tc>
          <w:tcPr>
            <w:tcW w:w="2190" w:type="pct"/>
          </w:tcPr>
          <w:p w14:paraId="3195A77E" w14:textId="77777777" w:rsidR="00610239" w:rsidRPr="00DA7BA2" w:rsidRDefault="00610239" w:rsidP="006102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7"/>
          </w:tcPr>
          <w:p w14:paraId="554747F7" w14:textId="77777777" w:rsidR="00610239" w:rsidRPr="00257F3C" w:rsidRDefault="00610239" w:rsidP="0061023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57F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42AB" w:rsidRPr="002842AB" w14:paraId="194E00F0" w14:textId="77777777" w:rsidTr="002E718F">
        <w:trPr>
          <w:trHeight w:val="60"/>
        </w:trPr>
        <w:tc>
          <w:tcPr>
            <w:tcW w:w="2190" w:type="pct"/>
            <w:vAlign w:val="bottom"/>
          </w:tcPr>
          <w:p w14:paraId="04C84EB3" w14:textId="4D8DA365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2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20" w:type="pct"/>
            <w:vAlign w:val="bottom"/>
          </w:tcPr>
          <w:p w14:paraId="137FE4C0" w14:textId="55A1A52A" w:rsidR="002842AB" w:rsidRPr="002842AB" w:rsidRDefault="00E26AE2" w:rsidP="002842A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pacing w:line="240" w:lineRule="auto"/>
              <w:ind w:left="-103"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26A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(2,047)</w:t>
            </w:r>
          </w:p>
        </w:tc>
        <w:tc>
          <w:tcPr>
            <w:tcW w:w="143" w:type="pct"/>
            <w:vAlign w:val="bottom"/>
          </w:tcPr>
          <w:p w14:paraId="2C774450" w14:textId="7777777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6846B21" w14:textId="04FC26D5" w:rsidR="002842AB" w:rsidRPr="002842AB" w:rsidRDefault="002842AB" w:rsidP="00BF3CC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510EC86C" w14:textId="7777777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F2BC5C1" w14:textId="2423158C" w:rsidR="002842AB" w:rsidRPr="002842AB" w:rsidRDefault="002842AB" w:rsidP="002842A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 w:rsidRPr="002842AB">
              <w:rPr>
                <w:rFonts w:ascii="Angsana New" w:hAnsi="Angsana New" w:cstheme="minorBidi"/>
                <w:sz w:val="30"/>
                <w:szCs w:val="30"/>
                <w:lang w:eastAsia="ko-KR"/>
              </w:rPr>
              <w:t>127,957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4E53E2" w14:textId="7777777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0F4C59E" w14:textId="6C524D12" w:rsidR="002842AB" w:rsidRPr="002842AB" w:rsidRDefault="002842AB" w:rsidP="002842A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sz w:val="30"/>
                <w:szCs w:val="30"/>
              </w:rPr>
              <w:t>(30,840)</w:t>
            </w:r>
          </w:p>
        </w:tc>
      </w:tr>
      <w:tr w:rsidR="002842AB" w:rsidRPr="002842AB" w14:paraId="5A11B581" w14:textId="77777777" w:rsidTr="002E718F">
        <w:trPr>
          <w:trHeight w:val="60"/>
        </w:trPr>
        <w:tc>
          <w:tcPr>
            <w:tcW w:w="2190" w:type="pct"/>
            <w:vAlign w:val="bottom"/>
          </w:tcPr>
          <w:p w14:paraId="1167C43A" w14:textId="4DC22A34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2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20" w:type="pct"/>
            <w:vAlign w:val="bottom"/>
          </w:tcPr>
          <w:p w14:paraId="54DF96F9" w14:textId="354A15F3" w:rsidR="002842AB" w:rsidRPr="002842AB" w:rsidRDefault="00E26AE2" w:rsidP="002842A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pacing w:line="240" w:lineRule="auto"/>
              <w:ind w:left="-103"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0AFA740" w14:textId="7777777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0DAFFF18" w14:textId="2CD9DA38" w:rsidR="002842AB" w:rsidRPr="002842AB" w:rsidRDefault="002842AB" w:rsidP="00BF3CC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vAlign w:val="bottom"/>
          </w:tcPr>
          <w:p w14:paraId="33DA0214" w14:textId="7777777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D8E823F" w14:textId="2C6389BA" w:rsidR="002842AB" w:rsidRPr="002842AB" w:rsidRDefault="002842AB" w:rsidP="002842A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 w:rsidRPr="002842AB">
              <w:rPr>
                <w:rFonts w:ascii="Angsana New" w:hAnsi="Angsana New" w:cstheme="min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F278194" w14:textId="7777777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9A2EAAC" w14:textId="0DC6C091" w:rsidR="002842AB" w:rsidRPr="002842AB" w:rsidRDefault="002842AB" w:rsidP="002842A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</w:tr>
    </w:tbl>
    <w:p w14:paraId="788F6886" w14:textId="5A9618ED" w:rsidR="008B5549" w:rsidRPr="002842AB" w:rsidRDefault="008B5549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1"/>
        <w:gridCol w:w="268"/>
        <w:gridCol w:w="1079"/>
        <w:gridCol w:w="270"/>
        <w:gridCol w:w="1172"/>
      </w:tblGrid>
      <w:tr w:rsidR="008E5338" w:rsidRPr="002842AB" w14:paraId="08093DAA" w14:textId="77777777" w:rsidTr="001A383E">
        <w:trPr>
          <w:trHeight w:val="369"/>
          <w:tblHeader/>
        </w:trPr>
        <w:tc>
          <w:tcPr>
            <w:tcW w:w="2190" w:type="pct"/>
          </w:tcPr>
          <w:p w14:paraId="4D79BA50" w14:textId="5DF8E650" w:rsidR="008E5338" w:rsidRPr="002842AB" w:rsidRDefault="00E83C7D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842AB">
              <w:rPr>
                <w:b w:val="0"/>
                <w:bCs w:val="0"/>
              </w:rPr>
              <w:br w:type="page"/>
            </w:r>
          </w:p>
        </w:tc>
        <w:tc>
          <w:tcPr>
            <w:tcW w:w="1334" w:type="pct"/>
            <w:gridSpan w:val="3"/>
          </w:tcPr>
          <w:p w14:paraId="51ED6215" w14:textId="77777777" w:rsidR="008E5338" w:rsidRPr="002842AB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AD8A35C" w14:textId="77777777" w:rsidR="008E5338" w:rsidRPr="002842AB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03FFD133" w14:textId="77777777" w:rsidR="008E5338" w:rsidRPr="002842AB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E21" w:rsidRPr="002842AB" w14:paraId="6F6FF796" w14:textId="77777777" w:rsidTr="001A383E">
        <w:trPr>
          <w:trHeight w:val="369"/>
          <w:tblHeader/>
        </w:trPr>
        <w:tc>
          <w:tcPr>
            <w:tcW w:w="2190" w:type="pct"/>
          </w:tcPr>
          <w:p w14:paraId="202E9E6D" w14:textId="77777777" w:rsidR="00A14E21" w:rsidRPr="002842AB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7808CAC" w14:textId="05FF5355" w:rsidR="00A14E21" w:rsidRPr="002842AB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842A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3" w:type="pct"/>
          </w:tcPr>
          <w:p w14:paraId="59A16A7D" w14:textId="77777777" w:rsidR="00A14E21" w:rsidRPr="002842AB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07F2C9B" w14:textId="25F797E2" w:rsidR="00A14E21" w:rsidRPr="002842AB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2842A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2842A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49DEFF10" w14:textId="77777777" w:rsidR="00A14E21" w:rsidRPr="002842AB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AEBF0F7" w14:textId="48BBC0E3" w:rsidR="00A14E21" w:rsidRPr="002842AB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842A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3" w:type="pct"/>
          </w:tcPr>
          <w:p w14:paraId="1887F9A4" w14:textId="77777777" w:rsidR="00A14E21" w:rsidRPr="002842AB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0CE1D" w14:textId="12E4EC0B" w:rsidR="00A14E21" w:rsidRPr="002842AB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2842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84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732F" w:rsidRPr="002842AB" w14:paraId="52445793" w14:textId="77777777" w:rsidTr="001A383E">
        <w:trPr>
          <w:trHeight w:val="357"/>
          <w:tblHeader/>
        </w:trPr>
        <w:tc>
          <w:tcPr>
            <w:tcW w:w="2190" w:type="pct"/>
          </w:tcPr>
          <w:p w14:paraId="658F55B5" w14:textId="0F6DBE79" w:rsidR="0010732F" w:rsidRPr="002842AB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6D7EE60" w14:textId="14B7C788" w:rsidR="0010732F" w:rsidRPr="002842AB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43" w:type="pct"/>
          </w:tcPr>
          <w:p w14:paraId="64E0A8BF" w14:textId="77777777" w:rsidR="0010732F" w:rsidRPr="002842AB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9B6995B" w14:textId="4D46D168" w:rsidR="0010732F" w:rsidRPr="002842AB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  <w:tc>
          <w:tcPr>
            <w:tcW w:w="142" w:type="pct"/>
          </w:tcPr>
          <w:p w14:paraId="0D25F61A" w14:textId="77777777" w:rsidR="0010732F" w:rsidRPr="002842AB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45F0636" w14:textId="0BA01F19" w:rsidR="0010732F" w:rsidRPr="002842AB" w:rsidRDefault="00707376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2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43" w:type="pct"/>
          </w:tcPr>
          <w:p w14:paraId="4C7DF306" w14:textId="77777777" w:rsidR="0010732F" w:rsidRPr="002842AB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6E109DE" w14:textId="58610F1B" w:rsidR="0010732F" w:rsidRPr="002842AB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</w:tr>
      <w:tr w:rsidR="00610239" w:rsidRPr="002842AB" w14:paraId="2EDE04CE" w14:textId="77777777" w:rsidTr="001A383E">
        <w:trPr>
          <w:trHeight w:val="369"/>
          <w:tblHeader/>
        </w:trPr>
        <w:tc>
          <w:tcPr>
            <w:tcW w:w="2190" w:type="pct"/>
          </w:tcPr>
          <w:p w14:paraId="22E078A6" w14:textId="3FCC0C57" w:rsidR="00610239" w:rsidRPr="002842AB" w:rsidRDefault="00610239" w:rsidP="002E7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18812E68" w14:textId="77777777" w:rsidR="00610239" w:rsidRPr="002842AB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383E" w:rsidRPr="002842AB" w14:paraId="28D0400C" w14:textId="77777777" w:rsidTr="001A383E">
        <w:trPr>
          <w:trHeight w:val="369"/>
        </w:trPr>
        <w:tc>
          <w:tcPr>
            <w:tcW w:w="2190" w:type="pct"/>
          </w:tcPr>
          <w:p w14:paraId="4254A2DA" w14:textId="2335099B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2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10" w:type="pct"/>
            <w:gridSpan w:val="7"/>
          </w:tcPr>
          <w:p w14:paraId="43F8548B" w14:textId="77777777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A383E" w:rsidRPr="002842AB" w14:paraId="4738ACF9" w14:textId="77777777" w:rsidTr="001A383E">
        <w:trPr>
          <w:trHeight w:val="369"/>
        </w:trPr>
        <w:tc>
          <w:tcPr>
            <w:tcW w:w="2190" w:type="pct"/>
          </w:tcPr>
          <w:p w14:paraId="166B0F15" w14:textId="77777777" w:rsidR="001A383E" w:rsidRPr="002842AB" w:rsidRDefault="001A383E" w:rsidP="001A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242E4D9B" w14:textId="358D5DB3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A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F63F6E5" w14:textId="77777777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90382E3" w14:textId="4C0AB4D2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6C1142E" w14:textId="77777777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830211E" w14:textId="022608D1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13,437</w:t>
            </w:r>
          </w:p>
        </w:tc>
        <w:tc>
          <w:tcPr>
            <w:tcW w:w="143" w:type="pct"/>
          </w:tcPr>
          <w:p w14:paraId="19737835" w14:textId="77777777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DD749D7" w14:textId="3C9F90FC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528,527</w:t>
            </w:r>
          </w:p>
        </w:tc>
      </w:tr>
      <w:tr w:rsidR="001C5E20" w:rsidRPr="002842AB" w14:paraId="7021D789" w14:textId="77777777" w:rsidTr="001A383E">
        <w:trPr>
          <w:trHeight w:val="369"/>
        </w:trPr>
        <w:tc>
          <w:tcPr>
            <w:tcW w:w="2190" w:type="pct"/>
          </w:tcPr>
          <w:p w14:paraId="5765E6E7" w14:textId="75F55816" w:rsidR="001C5E20" w:rsidRPr="002842AB" w:rsidRDefault="001C5E20" w:rsidP="001A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</w:tcPr>
          <w:p w14:paraId="7B5822D3" w14:textId="28879433" w:rsidR="001C5E20" w:rsidRPr="00E26AE2" w:rsidRDefault="001C5E20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30,866</w:t>
            </w:r>
          </w:p>
        </w:tc>
        <w:tc>
          <w:tcPr>
            <w:tcW w:w="143" w:type="pct"/>
          </w:tcPr>
          <w:p w14:paraId="7F3D02F7" w14:textId="77777777" w:rsidR="001C5E20" w:rsidRPr="002842AB" w:rsidRDefault="001C5E20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2A7C9EB" w14:textId="744D41FD" w:rsidR="001C5E20" w:rsidRPr="002842AB" w:rsidRDefault="001C5E20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9FA36E1" w14:textId="77777777" w:rsidR="001C5E20" w:rsidRPr="002842AB" w:rsidRDefault="001C5E20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F182EE7" w14:textId="52E98277" w:rsidR="001C5E20" w:rsidRPr="002842AB" w:rsidRDefault="001C5E20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CC339B" w14:textId="77777777" w:rsidR="001C5E20" w:rsidRPr="002842AB" w:rsidRDefault="001C5E20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DE47322" w14:textId="633EFD4C" w:rsidR="001C5E20" w:rsidRPr="002842AB" w:rsidRDefault="001C5E20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383E" w:rsidRPr="002842AB" w14:paraId="690F7DE8" w14:textId="77777777" w:rsidTr="001A383E">
        <w:trPr>
          <w:trHeight w:val="369"/>
        </w:trPr>
        <w:tc>
          <w:tcPr>
            <w:tcW w:w="2190" w:type="pct"/>
          </w:tcPr>
          <w:p w14:paraId="6450ADA3" w14:textId="0EBDC128" w:rsidR="001A383E" w:rsidRPr="002842AB" w:rsidRDefault="001C5E20" w:rsidP="001A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622369C" w14:textId="7773DF22" w:rsidR="001A383E" w:rsidRPr="002842AB" w:rsidRDefault="001C5E20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130,931</w:t>
            </w:r>
          </w:p>
        </w:tc>
        <w:tc>
          <w:tcPr>
            <w:tcW w:w="143" w:type="pct"/>
          </w:tcPr>
          <w:p w14:paraId="6995C3D4" w14:textId="77777777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1868EF5" w14:textId="2CB0D12C" w:rsidR="001A383E" w:rsidRPr="002842AB" w:rsidRDefault="001C5E20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right="-2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130,760</w:t>
            </w:r>
          </w:p>
        </w:tc>
        <w:tc>
          <w:tcPr>
            <w:tcW w:w="142" w:type="pct"/>
          </w:tcPr>
          <w:p w14:paraId="122718E9" w14:textId="77777777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0F35633" w14:textId="5089DE17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3E94CF" w14:textId="77777777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05DF781C" w14:textId="0458C3BA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383E" w:rsidRPr="00C60284" w14:paraId="1DE4B3EF" w14:textId="77777777" w:rsidTr="001A383E">
        <w:trPr>
          <w:trHeight w:val="357"/>
        </w:trPr>
        <w:tc>
          <w:tcPr>
            <w:tcW w:w="2190" w:type="pct"/>
          </w:tcPr>
          <w:p w14:paraId="125E2A87" w14:textId="77777777" w:rsidR="001A383E" w:rsidRPr="002842AB" w:rsidRDefault="001A383E" w:rsidP="001A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143226C0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161,797</w:t>
            </w:r>
          </w:p>
        </w:tc>
        <w:tc>
          <w:tcPr>
            <w:tcW w:w="143" w:type="pct"/>
          </w:tcPr>
          <w:p w14:paraId="2100089E" w14:textId="77777777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395C3DF7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130</w:t>
            </w: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760</w:t>
            </w:r>
          </w:p>
        </w:tc>
        <w:tc>
          <w:tcPr>
            <w:tcW w:w="142" w:type="pct"/>
          </w:tcPr>
          <w:p w14:paraId="498CF1C1" w14:textId="77777777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5C595B6F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13,437</w:t>
            </w:r>
          </w:p>
        </w:tc>
        <w:tc>
          <w:tcPr>
            <w:tcW w:w="143" w:type="pct"/>
          </w:tcPr>
          <w:p w14:paraId="4B7F71CD" w14:textId="77777777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36A5039E" w:rsidR="001A383E" w:rsidRPr="00C60284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528,527</w:t>
            </w:r>
          </w:p>
        </w:tc>
      </w:tr>
      <w:tr w:rsidR="001A383E" w:rsidRPr="00C60284" w14:paraId="24068A37" w14:textId="77777777" w:rsidTr="001A383E">
        <w:trPr>
          <w:trHeight w:val="357"/>
        </w:trPr>
        <w:tc>
          <w:tcPr>
            <w:tcW w:w="2190" w:type="pct"/>
          </w:tcPr>
          <w:p w14:paraId="5384A318" w14:textId="23D71AE6" w:rsidR="001A383E" w:rsidRPr="00C60284" w:rsidRDefault="001A383E" w:rsidP="001A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9" w:type="pct"/>
          </w:tcPr>
          <w:p w14:paraId="2271A97C" w14:textId="77777777" w:rsidR="001A383E" w:rsidRPr="008D799A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D7FC4BF" w14:textId="77777777" w:rsidR="001A383E" w:rsidRPr="00C60284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9ABD743" w14:textId="77777777" w:rsidR="001A383E" w:rsidRPr="00C418B0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06DF331" w14:textId="77777777" w:rsidR="001A383E" w:rsidRPr="00C60284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5176E13" w14:textId="77777777" w:rsidR="001A383E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EE6AF7B" w14:textId="77777777" w:rsidR="001A383E" w:rsidRPr="00C60284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2E7070E" w14:textId="77777777" w:rsidR="001A383E" w:rsidRPr="00C418B0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A383E" w:rsidRPr="00C60284" w14:paraId="14FB28E3" w14:textId="77777777" w:rsidTr="001A383E">
        <w:trPr>
          <w:trHeight w:val="357"/>
        </w:trPr>
        <w:tc>
          <w:tcPr>
            <w:tcW w:w="2190" w:type="pct"/>
          </w:tcPr>
          <w:p w14:paraId="4C9967FA" w14:textId="4C979C08" w:rsidR="001A383E" w:rsidRPr="00C60284" w:rsidRDefault="001A383E" w:rsidP="001A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436B345" w14:textId="37F084C2" w:rsidR="001A383E" w:rsidRPr="00140498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04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88228D" w14:textId="77777777" w:rsidR="001A383E" w:rsidRPr="00C60284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4EA255CF" w14:textId="78E578B4" w:rsidR="001A383E" w:rsidRPr="00C418B0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C2D731" w14:textId="77777777" w:rsidR="001A383E" w:rsidRPr="00C60284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1C64959" w14:textId="2E903303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33,326</w:t>
            </w:r>
          </w:p>
        </w:tc>
        <w:tc>
          <w:tcPr>
            <w:tcW w:w="143" w:type="pct"/>
          </w:tcPr>
          <w:p w14:paraId="2EF886F1" w14:textId="77777777" w:rsidR="001A383E" w:rsidRPr="00C60284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F5D9A75" w14:textId="76778DCF" w:rsidR="001A383E" w:rsidRPr="00C418B0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34,418</w:t>
            </w:r>
          </w:p>
        </w:tc>
      </w:tr>
      <w:tr w:rsidR="001A383E" w:rsidRPr="00C60284" w14:paraId="0156176E" w14:textId="77777777" w:rsidTr="001A383E">
        <w:trPr>
          <w:trHeight w:val="357"/>
        </w:trPr>
        <w:tc>
          <w:tcPr>
            <w:tcW w:w="2190" w:type="pct"/>
          </w:tcPr>
          <w:p w14:paraId="62CC6FFA" w14:textId="507C79BE" w:rsidR="001A383E" w:rsidRPr="00C60284" w:rsidRDefault="001A383E" w:rsidP="001A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7F0A95A" w14:textId="599607BC" w:rsidR="001A383E" w:rsidRPr="005D27D0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D27D0">
              <w:rPr>
                <w:rFonts w:ascii="Angsana New" w:hAnsi="Angsana New" w:cs="Angsana New"/>
                <w:sz w:val="30"/>
                <w:szCs w:val="30"/>
              </w:rPr>
              <w:t>6,738</w:t>
            </w:r>
          </w:p>
        </w:tc>
        <w:tc>
          <w:tcPr>
            <w:tcW w:w="143" w:type="pct"/>
          </w:tcPr>
          <w:p w14:paraId="469DD23D" w14:textId="77777777" w:rsidR="001A383E" w:rsidRPr="00C60284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74142" w14:textId="1EA4F42D" w:rsidR="001A383E" w:rsidRPr="00C418B0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142</w:t>
            </w:r>
          </w:p>
        </w:tc>
        <w:tc>
          <w:tcPr>
            <w:tcW w:w="142" w:type="pct"/>
          </w:tcPr>
          <w:p w14:paraId="58AF454F" w14:textId="77777777" w:rsidR="001A383E" w:rsidRPr="00C60284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02DAB7" w14:textId="7992EC68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2,952</w:t>
            </w:r>
          </w:p>
        </w:tc>
        <w:tc>
          <w:tcPr>
            <w:tcW w:w="143" w:type="pct"/>
          </w:tcPr>
          <w:p w14:paraId="238D715A" w14:textId="77777777" w:rsidR="001A383E" w:rsidRPr="00C60284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25F7E" w14:textId="33E81B42" w:rsidR="001A383E" w:rsidRPr="00C418B0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4,245</w:t>
            </w:r>
          </w:p>
        </w:tc>
      </w:tr>
      <w:tr w:rsidR="001A383E" w:rsidRPr="00C60284" w14:paraId="23F73CCD" w14:textId="77777777" w:rsidTr="001A383E">
        <w:trPr>
          <w:trHeight w:val="357"/>
        </w:trPr>
        <w:tc>
          <w:tcPr>
            <w:tcW w:w="2190" w:type="pct"/>
          </w:tcPr>
          <w:p w14:paraId="5583ADAE" w14:textId="2487995D" w:rsidR="001A383E" w:rsidRPr="00C60284" w:rsidRDefault="001A383E" w:rsidP="001A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7AACDB2" w14:textId="019141D2" w:rsidR="001A383E" w:rsidRPr="008D799A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6,738</w:t>
            </w:r>
          </w:p>
        </w:tc>
        <w:tc>
          <w:tcPr>
            <w:tcW w:w="143" w:type="pct"/>
          </w:tcPr>
          <w:p w14:paraId="2EA1E534" w14:textId="77777777" w:rsidR="001A383E" w:rsidRPr="00C60284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E2D6EE" w14:textId="2FCA0001" w:rsidR="001A383E" w:rsidRPr="00C418B0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</w:t>
            </w:r>
            <w:r w:rsidRPr="009311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142</w:t>
            </w:r>
          </w:p>
        </w:tc>
        <w:tc>
          <w:tcPr>
            <w:tcW w:w="142" w:type="pct"/>
          </w:tcPr>
          <w:p w14:paraId="005C368A" w14:textId="77777777" w:rsidR="001A383E" w:rsidRPr="00C60284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CA509F2" w14:textId="1175C475" w:rsidR="001A383E" w:rsidRPr="002842AB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36,278</w:t>
            </w:r>
          </w:p>
        </w:tc>
        <w:tc>
          <w:tcPr>
            <w:tcW w:w="143" w:type="pct"/>
          </w:tcPr>
          <w:p w14:paraId="127B8380" w14:textId="77777777" w:rsidR="001A383E" w:rsidRPr="00C60284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708DA8" w14:textId="5892F9E4" w:rsidR="001A383E" w:rsidRPr="00C418B0" w:rsidRDefault="001A383E" w:rsidP="001A3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38,663</w:t>
            </w:r>
          </w:p>
        </w:tc>
      </w:tr>
    </w:tbl>
    <w:p w14:paraId="1A922532" w14:textId="20F0C309" w:rsidR="000565AC" w:rsidRDefault="0005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1"/>
        <w:gridCol w:w="270"/>
        <w:gridCol w:w="1079"/>
        <w:gridCol w:w="270"/>
        <w:gridCol w:w="1170"/>
      </w:tblGrid>
      <w:tr w:rsidR="005A2C34" w:rsidRPr="00C60284" w14:paraId="6E916BEB" w14:textId="77777777" w:rsidTr="000565AC">
        <w:trPr>
          <w:trHeight w:val="381"/>
        </w:trPr>
        <w:tc>
          <w:tcPr>
            <w:tcW w:w="2190" w:type="pct"/>
          </w:tcPr>
          <w:p w14:paraId="39D129C8" w14:textId="77777777" w:rsidR="005A2C34" w:rsidRPr="00C60284" w:rsidRDefault="005A2C34" w:rsidP="00D0567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10" w:type="pct"/>
            <w:gridSpan w:val="7"/>
          </w:tcPr>
          <w:p w14:paraId="2B942D0F" w14:textId="36220253" w:rsidR="005A2C34" w:rsidRPr="00C60284" w:rsidRDefault="005A2C34" w:rsidP="00D0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C60284" w14:paraId="4332D7C1" w14:textId="77777777" w:rsidTr="000565AC">
        <w:trPr>
          <w:trHeight w:val="381"/>
        </w:trPr>
        <w:tc>
          <w:tcPr>
            <w:tcW w:w="2190" w:type="pct"/>
          </w:tcPr>
          <w:p w14:paraId="5BE5FD8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13CC259" w14:textId="200C380C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3" w:type="pct"/>
          </w:tcPr>
          <w:p w14:paraId="32F885AF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32D4AA4" w14:textId="6F9593D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9534A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6125BB7" w14:textId="0F69F98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5552E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95B0099" w14:textId="5FAE11DE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A2C34" w:rsidRPr="00C60284" w14:paraId="4A6B3DE3" w14:textId="77777777" w:rsidTr="000565AC">
        <w:trPr>
          <w:trHeight w:val="368"/>
        </w:trPr>
        <w:tc>
          <w:tcPr>
            <w:tcW w:w="2190" w:type="pct"/>
          </w:tcPr>
          <w:p w14:paraId="108BEFB7" w14:textId="728D51E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19" w:type="pct"/>
          </w:tcPr>
          <w:p w14:paraId="637808D5" w14:textId="5F1AD7D1" w:rsidR="005A2C34" w:rsidRPr="00C60284" w:rsidRDefault="00707376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5A2C3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</w:tcPr>
          <w:p w14:paraId="0EF7CCE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37CF84F" w14:textId="720BE492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</w:tcPr>
          <w:p w14:paraId="7C4EDD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897E376" w14:textId="501A561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75FE1E93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0E7DF38" w14:textId="0263324C" w:rsidR="005A2C34" w:rsidRPr="00C60284" w:rsidRDefault="00FD78A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1124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14E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31124F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</w:tr>
      <w:tr w:rsidR="005A2C34" w:rsidRPr="00C60284" w14:paraId="71D17098" w14:textId="77777777" w:rsidTr="000565AC">
        <w:trPr>
          <w:trHeight w:val="381"/>
        </w:trPr>
        <w:tc>
          <w:tcPr>
            <w:tcW w:w="2190" w:type="pct"/>
          </w:tcPr>
          <w:p w14:paraId="0F31FF7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0C213A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C34" w:rsidRPr="00C60284" w14:paraId="2436DE3C" w14:textId="77777777" w:rsidTr="000565AC">
        <w:trPr>
          <w:trHeight w:val="381"/>
        </w:trPr>
        <w:tc>
          <w:tcPr>
            <w:tcW w:w="2190" w:type="pct"/>
          </w:tcPr>
          <w:p w14:paraId="0AD96AD6" w14:textId="713B7E64" w:rsidR="005A2C34" w:rsidRPr="00C60284" w:rsidRDefault="00707376" w:rsidP="005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2566</w:t>
            </w:r>
          </w:p>
        </w:tc>
        <w:tc>
          <w:tcPr>
            <w:tcW w:w="619" w:type="pct"/>
          </w:tcPr>
          <w:p w14:paraId="51E451B5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F1F6EE9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3EEB889" w14:textId="3B77BA88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2A3C14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74FC314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B9AC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46C9257" w14:textId="151E03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42AB" w:rsidRPr="00C60284" w14:paraId="3609B0B4" w14:textId="77777777" w:rsidTr="000565AC">
        <w:trPr>
          <w:trHeight w:val="332"/>
        </w:trPr>
        <w:tc>
          <w:tcPr>
            <w:tcW w:w="2190" w:type="pct"/>
          </w:tcPr>
          <w:p w14:paraId="67F87A56" w14:textId="6A9C9C1D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427A2D94" w14:textId="217E344E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2842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>280</w:t>
            </w:r>
            <w:r w:rsidRPr="002842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>150</w:t>
            </w:r>
          </w:p>
        </w:tc>
        <w:tc>
          <w:tcPr>
            <w:tcW w:w="143" w:type="pct"/>
          </w:tcPr>
          <w:p w14:paraId="643355AA" w14:textId="7777777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06A3EDD" w14:textId="01A95A8C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9,319,350</w:t>
            </w:r>
          </w:p>
        </w:tc>
        <w:tc>
          <w:tcPr>
            <w:tcW w:w="143" w:type="pct"/>
          </w:tcPr>
          <w:p w14:paraId="26FA718A" w14:textId="7777777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0E27905" w14:textId="590367E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(10,495,500)</w:t>
            </w:r>
          </w:p>
        </w:tc>
        <w:tc>
          <w:tcPr>
            <w:tcW w:w="143" w:type="pct"/>
          </w:tcPr>
          <w:p w14:paraId="3B49B65E" w14:textId="7777777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5E6103D" w14:textId="72B5E7DA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104,000</w:t>
            </w:r>
          </w:p>
        </w:tc>
      </w:tr>
      <w:tr w:rsidR="002842AB" w:rsidRPr="00C60284" w14:paraId="78857CA8" w14:textId="77777777" w:rsidTr="000565AC">
        <w:trPr>
          <w:trHeight w:val="368"/>
        </w:trPr>
        <w:tc>
          <w:tcPr>
            <w:tcW w:w="2190" w:type="pct"/>
          </w:tcPr>
          <w:p w14:paraId="2CCCBA3D" w14:textId="77777777" w:rsidR="002842AB" w:rsidRPr="00C60284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5118FA0" w14:textId="7436BE0B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280</w:t>
            </w: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150</w:t>
            </w:r>
          </w:p>
        </w:tc>
        <w:tc>
          <w:tcPr>
            <w:tcW w:w="143" w:type="pct"/>
          </w:tcPr>
          <w:p w14:paraId="4DBFC251" w14:textId="7777777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E8B6B" w14:textId="7325B051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9,319,350</w:t>
            </w:r>
          </w:p>
        </w:tc>
        <w:tc>
          <w:tcPr>
            <w:tcW w:w="143" w:type="pct"/>
          </w:tcPr>
          <w:p w14:paraId="07877A97" w14:textId="7777777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07EA0B3D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(10,495,500)</w:t>
            </w:r>
          </w:p>
        </w:tc>
        <w:tc>
          <w:tcPr>
            <w:tcW w:w="143" w:type="pct"/>
          </w:tcPr>
          <w:p w14:paraId="2A5EF679" w14:textId="77777777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2578D" w14:textId="38BDE7B8" w:rsidR="002842AB" w:rsidRPr="002842AB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4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104,000</w:t>
            </w:r>
          </w:p>
        </w:tc>
      </w:tr>
    </w:tbl>
    <w:p w14:paraId="54702C94" w14:textId="77777777" w:rsidR="006024BC" w:rsidRPr="00A14E21" w:rsidRDefault="006024BC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16"/>
          <w:szCs w:val="16"/>
        </w:rPr>
      </w:pPr>
    </w:p>
    <w:p w14:paraId="62CBE5B5" w14:textId="0C99D02A" w:rsidR="00221071" w:rsidRDefault="00FE26E4" w:rsidP="0064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344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1124F">
        <w:rPr>
          <w:rFonts w:ascii="Angsana New" w:hAnsi="Angsana New" w:cs="Angsana New"/>
          <w:sz w:val="30"/>
          <w:szCs w:val="30"/>
        </w:rPr>
        <w:t xml:space="preserve">30 </w:t>
      </w:r>
      <w:r w:rsidR="00A14E21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1124F">
        <w:rPr>
          <w:rFonts w:ascii="Angsana New" w:hAnsi="Angsana New" w:cs="Angsana New"/>
          <w:sz w:val="30"/>
          <w:szCs w:val="30"/>
          <w:cs/>
        </w:rPr>
        <w:t>ยน</w:t>
      </w:r>
      <w:r w:rsidRPr="00053443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3" w:name="_Hlk141985806"/>
      <w:r w:rsidR="006024BC">
        <w:rPr>
          <w:rFonts w:ascii="Angsana New" w:hAnsi="Angsana New" w:cs="Angsana New"/>
          <w:sz w:val="30"/>
          <w:szCs w:val="30"/>
        </w:rPr>
        <w:t>2566</w:t>
      </w:r>
      <w:bookmarkEnd w:id="3"/>
      <w:r w:rsidRPr="00053443">
        <w:rPr>
          <w:rFonts w:ascii="Angsana New" w:hAnsi="Angsana New" w:cs="Angsana New"/>
          <w:sz w:val="30"/>
          <w:szCs w:val="30"/>
        </w:rPr>
        <w:t xml:space="preserve"> </w:t>
      </w:r>
      <w:r w:rsidRPr="00053443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Pr="00053443">
        <w:rPr>
          <w:rFonts w:ascii="Angsana New" w:hAnsi="Angsana New" w:cs="Angsana New" w:hint="cs"/>
          <w:sz w:val="30"/>
          <w:szCs w:val="30"/>
          <w:cs/>
        </w:rPr>
        <w:t>จาก</w:t>
      </w:r>
      <w:r w:rsidRPr="00053443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5258E6" w:rsidRPr="000534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3443">
        <w:rPr>
          <w:rFonts w:ascii="Angsana New" w:hAnsi="Angsana New" w:cs="Angsana New"/>
          <w:sz w:val="30"/>
          <w:szCs w:val="30"/>
          <w:cs/>
        </w:rPr>
        <w:t>เป็นเงินกู้ยืมประเภทไม่มีหลักประกันและชำระคืนเมื่อ</w:t>
      </w:r>
      <w:r w:rsidRPr="00053443">
        <w:rPr>
          <w:rFonts w:ascii="Angsana New" w:hAnsi="Angsana New" w:cs="Angsana New"/>
          <w:position w:val="2"/>
          <w:sz w:val="30"/>
          <w:szCs w:val="30"/>
          <w:cs/>
        </w:rPr>
        <w:t>ทวงถาม โดยมีอัตราดอกเบี้ย</w:t>
      </w:r>
      <w:r w:rsidR="00042935" w:rsidRPr="00053443">
        <w:rPr>
          <w:rFonts w:ascii="Angsana New" w:hAnsi="Angsana New" w:cs="Angsana New"/>
          <w:position w:val="2"/>
          <w:sz w:val="30"/>
          <w:szCs w:val="30"/>
          <w:cs/>
        </w:rPr>
        <w:t>ระหว่างร้อยล</w:t>
      </w:r>
      <w:r w:rsidR="00042935" w:rsidRPr="00053443">
        <w:rPr>
          <w:rFonts w:ascii="Angsana New" w:hAnsi="Angsana New" w:cs="Angsana New" w:hint="cs"/>
          <w:position w:val="2"/>
          <w:sz w:val="30"/>
          <w:szCs w:val="30"/>
          <w:cs/>
        </w:rPr>
        <w:t>ะ</w:t>
      </w:r>
      <w:r w:rsidR="00D448B8" w:rsidRPr="00053443">
        <w:rPr>
          <w:rFonts w:ascii="Angsana New" w:hAnsi="Angsana New" w:cs="Angsana New" w:hint="cs"/>
          <w:position w:val="2"/>
          <w:sz w:val="30"/>
          <w:szCs w:val="30"/>
          <w:cs/>
        </w:rPr>
        <w:t xml:space="preserve"> </w:t>
      </w:r>
      <w:r w:rsidR="002842AB">
        <w:rPr>
          <w:rFonts w:ascii="Angsana New" w:hAnsi="Angsana New" w:cs="Angsana New"/>
          <w:position w:val="2"/>
          <w:sz w:val="30"/>
          <w:szCs w:val="30"/>
        </w:rPr>
        <w:t>5.14</w:t>
      </w:r>
      <w:r w:rsidR="00B12318">
        <w:rPr>
          <w:rFonts w:ascii="Angsana New" w:hAnsi="Angsana New" w:cs="Angsana New"/>
          <w:sz w:val="30"/>
          <w:szCs w:val="30"/>
        </w:rPr>
        <w:t xml:space="preserve"> </w:t>
      </w:r>
      <w:r w:rsidR="00042935" w:rsidRPr="00053443">
        <w:rPr>
          <w:rFonts w:ascii="Angsana New" w:hAnsi="Angsana New" w:cs="Angsana New"/>
          <w:position w:val="2"/>
          <w:sz w:val="30"/>
          <w:szCs w:val="30"/>
          <w:cs/>
        </w:rPr>
        <w:t>ถึงร้อยล</w:t>
      </w:r>
      <w:r w:rsidR="00042935" w:rsidRPr="00053443">
        <w:rPr>
          <w:rFonts w:ascii="Angsana New" w:hAnsi="Angsana New" w:cs="Angsana New" w:hint="cs"/>
          <w:position w:val="2"/>
          <w:sz w:val="30"/>
          <w:szCs w:val="30"/>
          <w:cs/>
        </w:rPr>
        <w:t xml:space="preserve">ะ </w:t>
      </w:r>
      <w:r w:rsidR="002842AB">
        <w:rPr>
          <w:rFonts w:ascii="Angsana New" w:hAnsi="Angsana New" w:cs="Angsana New"/>
          <w:position w:val="2"/>
          <w:sz w:val="30"/>
          <w:szCs w:val="30"/>
        </w:rPr>
        <w:t>5.24</w:t>
      </w:r>
      <w:r w:rsidR="00042935" w:rsidRPr="00053443">
        <w:rPr>
          <w:rFonts w:ascii="Angsana New" w:hAnsi="Angsana New" w:cs="Angsana New"/>
          <w:position w:val="2"/>
          <w:sz w:val="30"/>
          <w:szCs w:val="30"/>
        </w:rPr>
        <w:t xml:space="preserve"> </w:t>
      </w:r>
      <w:r w:rsidR="00042935" w:rsidRPr="00053443">
        <w:rPr>
          <w:rFonts w:ascii="Angsana New" w:hAnsi="Angsana New" w:cs="Angsana New"/>
          <w:position w:val="2"/>
          <w:sz w:val="30"/>
          <w:szCs w:val="30"/>
          <w:cs/>
        </w:rPr>
        <w:t>ต่อปี</w:t>
      </w:r>
      <w:r w:rsidR="00327851" w:rsidRPr="00053443">
        <w:rPr>
          <w:rFonts w:ascii="Angsana New" w:hAnsi="Angsana New" w:cs="Angsana New" w:hint="cs"/>
          <w:position w:val="2"/>
          <w:sz w:val="30"/>
          <w:szCs w:val="30"/>
          <w:cs/>
        </w:rPr>
        <w:t xml:space="preserve"> 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(</w:t>
      </w:r>
      <w:r w:rsidR="00707376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>31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ธันวาคม </w:t>
      </w:r>
      <w:r w:rsidR="006024BC">
        <w:rPr>
          <w:rFonts w:ascii="Angsana New" w:hAnsi="Angsana New" w:cs="Angsana New"/>
          <w:i/>
          <w:iCs/>
          <w:position w:val="2"/>
          <w:sz w:val="30"/>
          <w:szCs w:val="30"/>
        </w:rPr>
        <w:t>2565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: </w:t>
      </w:r>
      <w:r w:rsidR="00FD78A4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>ระหว่าง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ร้อยละ </w:t>
      </w:r>
      <w:r w:rsidR="006024BC">
        <w:rPr>
          <w:rFonts w:ascii="Angsana New" w:hAnsi="Angsana New" w:cs="Angsana New"/>
          <w:i/>
          <w:iCs/>
          <w:position w:val="2"/>
          <w:sz w:val="30"/>
          <w:szCs w:val="30"/>
        </w:rPr>
        <w:t>4</w:t>
      </w:r>
      <w:r w:rsidR="00610239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.</w:t>
      </w:r>
      <w:r w:rsidR="00707376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>43</w:t>
      </w:r>
      <w:r w:rsidR="00610239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610239" w:rsidRPr="00053443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 xml:space="preserve">ถึงร้อยละ </w:t>
      </w:r>
      <w:r w:rsidR="00643579">
        <w:rPr>
          <w:rFonts w:ascii="Angsana New" w:hAnsi="Angsana New" w:cs="Angsana New"/>
          <w:i/>
          <w:iCs/>
          <w:position w:val="2"/>
          <w:sz w:val="30"/>
          <w:szCs w:val="30"/>
        </w:rPr>
        <w:t>4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.</w:t>
      </w:r>
      <w:r w:rsidR="00707376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>92</w:t>
      </w:r>
      <w:r w:rsidR="00341728" w:rsidRPr="0005344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41728" w:rsidRPr="00053443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341728" w:rsidRPr="00053443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7348028" w14:textId="528D598B" w:rsidR="00221071" w:rsidRPr="00A14E21" w:rsidRDefault="0022107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p w14:paraId="13B117B8" w14:textId="33E9F15F" w:rsidR="00221071" w:rsidRPr="007634E0" w:rsidRDefault="0022107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34E0">
        <w:rPr>
          <w:rFonts w:ascii="Angsana New" w:hAnsi="Angsana New" w:cs="Angsana New" w:hint="cs"/>
          <w:b/>
          <w:b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30DD9D5C" w14:textId="2F983B1C" w:rsidR="00221071" w:rsidRPr="00A14E21" w:rsidRDefault="0022107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p w14:paraId="1EE43128" w14:textId="77777777" w:rsidR="00CF1014" w:rsidRPr="00393FF9" w:rsidRDefault="00CF1014" w:rsidP="00CF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3FF9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สัญญาเช่าทรัพย์สิน</w:t>
      </w:r>
    </w:p>
    <w:p w14:paraId="333E9663" w14:textId="77777777" w:rsidR="00CF1014" w:rsidRPr="00A14E21" w:rsidRDefault="00CF1014" w:rsidP="00CF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E207ED4" w14:textId="5AA22AEA" w:rsidR="00CF1014" w:rsidRDefault="00A643DB" w:rsidP="00CF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643DB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บริษัทและบริษัทย่อยบางแห่งมีสัญญาเช่ายานพาหนะกับบริษัท</w:t>
      </w:r>
      <w:r w:rsidRPr="00A643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43DB">
        <w:rPr>
          <w:rFonts w:ascii="Angsana New" w:hAnsi="Angsana New" w:cs="Angsana New" w:hint="cs"/>
          <w:sz w:val="30"/>
          <w:szCs w:val="30"/>
          <w:cs/>
        </w:rPr>
        <w:t>มันนี่ฮับ</w:t>
      </w:r>
      <w:r w:rsidRPr="00A643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43DB">
        <w:rPr>
          <w:rFonts w:ascii="Angsana New" w:hAnsi="Angsana New" w:cs="Angsana New" w:hint="cs"/>
          <w:sz w:val="30"/>
          <w:szCs w:val="30"/>
          <w:cs/>
        </w:rPr>
        <w:t>เซอร์วิส</w:t>
      </w:r>
      <w:r w:rsidRPr="00A643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43DB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A643DB">
        <w:rPr>
          <w:rFonts w:ascii="Angsana New" w:hAnsi="Angsana New" w:cs="Angsana New"/>
          <w:sz w:val="30"/>
          <w:szCs w:val="30"/>
          <w:cs/>
        </w:rPr>
        <w:t xml:space="preserve"> ("</w:t>
      </w:r>
      <w:r w:rsidRPr="00A643DB">
        <w:rPr>
          <w:rFonts w:ascii="Angsana New" w:hAnsi="Angsana New" w:cs="Angsana New"/>
          <w:sz w:val="30"/>
          <w:szCs w:val="30"/>
        </w:rPr>
        <w:t xml:space="preserve">MHS") </w:t>
      </w:r>
      <w:r w:rsidRPr="00A643DB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ซึ่งเป็นบริษัทย่อยของบริษัท</w:t>
      </w:r>
      <w:r w:rsidRPr="00A643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43DB">
        <w:rPr>
          <w:rFonts w:ascii="Angsana New" w:hAnsi="Angsana New" w:cs="Angsana New" w:hint="cs"/>
          <w:sz w:val="30"/>
          <w:szCs w:val="30"/>
          <w:cs/>
        </w:rPr>
        <w:t>โดยสัญญามีกำหนดระยะเวลา</w:t>
      </w:r>
      <w:r w:rsidRPr="00A643DB">
        <w:rPr>
          <w:rFonts w:ascii="Angsana New" w:hAnsi="Angsana New" w:cs="Angsana New"/>
          <w:sz w:val="30"/>
          <w:szCs w:val="30"/>
          <w:cs/>
        </w:rPr>
        <w:t xml:space="preserve"> 5 </w:t>
      </w:r>
      <w:r w:rsidRPr="00A643DB">
        <w:rPr>
          <w:rFonts w:ascii="Angsana New" w:hAnsi="Angsana New" w:cs="Angsana New" w:hint="cs"/>
          <w:sz w:val="30"/>
          <w:szCs w:val="30"/>
          <w:cs/>
        </w:rPr>
        <w:t>ปี</w:t>
      </w:r>
      <w:r w:rsidRPr="00A643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43DB">
        <w:rPr>
          <w:rFonts w:ascii="Angsana New" w:hAnsi="Angsana New" w:cs="Angsana New" w:hint="cs"/>
          <w:sz w:val="30"/>
          <w:szCs w:val="30"/>
          <w:cs/>
        </w:rPr>
        <w:t>สิ้นสุดในระหว่างปี</w:t>
      </w:r>
      <w:r w:rsidRPr="00A643DB">
        <w:rPr>
          <w:rFonts w:ascii="Angsana New" w:hAnsi="Angsana New" w:cs="Angsana New"/>
          <w:sz w:val="30"/>
          <w:szCs w:val="30"/>
          <w:cs/>
        </w:rPr>
        <w:t xml:space="preserve"> 2570 </w:t>
      </w:r>
      <w:r w:rsidRPr="00A643DB">
        <w:rPr>
          <w:rFonts w:ascii="Angsana New" w:hAnsi="Angsana New" w:cs="Angsana New" w:hint="cs"/>
          <w:sz w:val="30"/>
          <w:szCs w:val="30"/>
          <w:cs/>
        </w:rPr>
        <w:t>ถึงปี</w:t>
      </w:r>
      <w:r w:rsidRPr="00A643DB">
        <w:rPr>
          <w:rFonts w:ascii="Angsana New" w:hAnsi="Angsana New" w:cs="Angsana New"/>
          <w:sz w:val="30"/>
          <w:szCs w:val="30"/>
          <w:cs/>
        </w:rPr>
        <w:t xml:space="preserve"> 2571 </w:t>
      </w:r>
      <w:r w:rsidRPr="00A643DB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บริษัทและบริษัทย่อยตกลง</w:t>
      </w:r>
      <w:r>
        <w:rPr>
          <w:rFonts w:ascii="Angsana New" w:hAnsi="Angsana New" w:cs="Angsana New"/>
          <w:sz w:val="30"/>
          <w:szCs w:val="30"/>
        </w:rPr>
        <w:t xml:space="preserve">    </w:t>
      </w:r>
      <w:r w:rsidRPr="00A643DB">
        <w:rPr>
          <w:rFonts w:ascii="Angsana New" w:hAnsi="Angsana New" w:cs="Angsana New" w:hint="cs"/>
          <w:sz w:val="30"/>
          <w:szCs w:val="30"/>
          <w:cs/>
        </w:rPr>
        <w:t>จ่ายค่าเช่าให้แก่</w:t>
      </w:r>
      <w:r w:rsidRPr="00A643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43DB">
        <w:rPr>
          <w:rFonts w:ascii="Angsana New" w:hAnsi="Angsana New" w:cs="Angsana New"/>
          <w:sz w:val="30"/>
          <w:szCs w:val="30"/>
        </w:rPr>
        <w:t xml:space="preserve">MHS </w:t>
      </w:r>
      <w:r w:rsidRPr="00A643DB">
        <w:rPr>
          <w:rFonts w:ascii="Angsana New" w:hAnsi="Angsana New" w:cs="Angsana New" w:hint="cs"/>
          <w:sz w:val="30"/>
          <w:szCs w:val="30"/>
          <w:cs/>
        </w:rPr>
        <w:t>ตามอัตราที่ระบุไว้ในสัญญา</w:t>
      </w:r>
    </w:p>
    <w:p w14:paraId="266A71BB" w14:textId="77777777" w:rsidR="00CF1014" w:rsidRPr="00A14E21" w:rsidRDefault="00CF1014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p w14:paraId="0198294A" w14:textId="01440CF3" w:rsidR="00221071" w:rsidRPr="00643579" w:rsidRDefault="0022107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357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สัญญาซื้อขายไฟฟ้าจากระบบผลิตไฟฟ้าจากพลังงานแสงอาทิตย์ </w:t>
      </w:r>
    </w:p>
    <w:p w14:paraId="708B2795" w14:textId="257A65B5" w:rsidR="00221071" w:rsidRPr="00A14E21" w:rsidRDefault="0022107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p w14:paraId="1FCD36A9" w14:textId="2D26E9BF" w:rsidR="00221071" w:rsidRDefault="00A4413B" w:rsidP="00713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4413B">
        <w:rPr>
          <w:rFonts w:ascii="Angsana New" w:hAnsi="Angsana New" w:cs="Angsana New" w:hint="cs"/>
          <w:sz w:val="30"/>
          <w:szCs w:val="30"/>
          <w:cs/>
        </w:rPr>
        <w:t>บริษัทมีสัญญาซื้อขายไฟฟ้าจากระบบผลิตไฟฟ้าจากพลังงานแสงอาทิตย์กับบริษัทย่อยแห่งหนึ่ง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4413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413B">
        <w:rPr>
          <w:rFonts w:ascii="Angsana New" w:hAnsi="Angsana New" w:cs="Angsana New" w:hint="cs"/>
          <w:sz w:val="30"/>
          <w:szCs w:val="30"/>
          <w:cs/>
        </w:rPr>
        <w:t>ไทยฟู้ดส์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="006E4AB7">
        <w:rPr>
          <w:rFonts w:ascii="Angsana New" w:hAnsi="Angsana New" w:cs="Angsana New"/>
          <w:sz w:val="30"/>
          <w:szCs w:val="30"/>
        </w:rPr>
        <w:br/>
      </w:r>
      <w:r w:rsidRPr="00A4413B">
        <w:rPr>
          <w:rFonts w:ascii="Angsana New" w:hAnsi="Angsana New" w:cs="Angsana New" w:hint="cs"/>
          <w:sz w:val="30"/>
          <w:szCs w:val="30"/>
          <w:cs/>
        </w:rPr>
        <w:t>รีนิวเอเบิล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413B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0E30AA">
        <w:rPr>
          <w:rFonts w:ascii="Angsana New" w:hAnsi="Angsana New" w:cs="Angsana New"/>
          <w:sz w:val="30"/>
          <w:szCs w:val="30"/>
        </w:rPr>
        <w:t xml:space="preserve">) </w:t>
      </w:r>
      <w:r w:rsidRPr="00A4413B">
        <w:rPr>
          <w:rFonts w:ascii="Angsana New" w:hAnsi="Angsana New" w:cs="Angsana New" w:hint="cs"/>
          <w:sz w:val="30"/>
          <w:szCs w:val="30"/>
          <w:cs/>
        </w:rPr>
        <w:t>ภายใต้เงื่อน</w:t>
      </w:r>
      <w:r w:rsidR="0054448F">
        <w:rPr>
          <w:rFonts w:ascii="Angsana New" w:hAnsi="Angsana New" w:cs="Angsana New" w:hint="cs"/>
          <w:sz w:val="30"/>
          <w:szCs w:val="30"/>
          <w:cs/>
        </w:rPr>
        <w:t>ไข</w:t>
      </w:r>
      <w:r w:rsidRPr="00A4413B">
        <w:rPr>
          <w:rFonts w:ascii="Angsana New" w:hAnsi="Angsana New" w:cs="Angsana New" w:hint="cs"/>
          <w:sz w:val="30"/>
          <w:szCs w:val="30"/>
          <w:cs/>
        </w:rPr>
        <w:t>ของสัญญา</w:t>
      </w:r>
      <w:r w:rsidR="00643579">
        <w:rPr>
          <w:rFonts w:ascii="Angsana New" w:hAnsi="Angsana New" w:cs="Angsana New"/>
          <w:sz w:val="30"/>
          <w:szCs w:val="30"/>
        </w:rPr>
        <w:t xml:space="preserve"> </w:t>
      </w:r>
      <w:r w:rsidRPr="00A4413B">
        <w:rPr>
          <w:rFonts w:ascii="Angsana New" w:hAnsi="Angsana New" w:cs="Angsana New" w:hint="cs"/>
          <w:sz w:val="30"/>
          <w:szCs w:val="30"/>
          <w:cs/>
        </w:rPr>
        <w:t>บริษัทตกล</w:t>
      </w:r>
      <w:r w:rsidR="00643579">
        <w:rPr>
          <w:rFonts w:ascii="Angsana New" w:hAnsi="Angsana New" w:cs="Angsana New" w:hint="cs"/>
          <w:sz w:val="30"/>
          <w:szCs w:val="30"/>
          <w:cs/>
        </w:rPr>
        <w:t>ง</w:t>
      </w:r>
      <w:r w:rsidRPr="00A4413B">
        <w:rPr>
          <w:rFonts w:ascii="Angsana New" w:hAnsi="Angsana New" w:cs="Angsana New" w:hint="cs"/>
          <w:sz w:val="30"/>
          <w:szCs w:val="30"/>
          <w:cs/>
        </w:rPr>
        <w:t>ซื้อไฟฟ้าที่ผลิตขึ้นจากบริษัทย่อยดังกล่าว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413B">
        <w:rPr>
          <w:rFonts w:ascii="Angsana New" w:hAnsi="Angsana New" w:cs="Angsana New" w:hint="cs"/>
          <w:sz w:val="30"/>
          <w:szCs w:val="30"/>
          <w:cs/>
        </w:rPr>
        <w:t>ในการนี้บริษัท</w:t>
      </w:r>
      <w:r w:rsidR="00393FF9">
        <w:rPr>
          <w:rFonts w:ascii="Angsana New" w:hAnsi="Angsana New" w:cs="Angsana New"/>
          <w:sz w:val="30"/>
          <w:szCs w:val="30"/>
        </w:rPr>
        <w:t xml:space="preserve">  </w:t>
      </w:r>
      <w:r w:rsidRPr="00A4413B">
        <w:rPr>
          <w:rFonts w:ascii="Angsana New" w:hAnsi="Angsana New" w:cs="Angsana New" w:hint="cs"/>
          <w:sz w:val="30"/>
          <w:szCs w:val="30"/>
          <w:cs/>
        </w:rPr>
        <w:t>ต</w:t>
      </w:r>
      <w:r w:rsidR="00643579">
        <w:rPr>
          <w:rFonts w:ascii="Angsana New" w:hAnsi="Angsana New" w:cs="Angsana New" w:hint="cs"/>
          <w:sz w:val="30"/>
          <w:szCs w:val="30"/>
          <w:cs/>
        </w:rPr>
        <w:t>ก</w:t>
      </w:r>
      <w:r w:rsidRPr="00A4413B">
        <w:rPr>
          <w:rFonts w:ascii="Angsana New" w:hAnsi="Angsana New" w:cs="Angsana New" w:hint="cs"/>
          <w:sz w:val="30"/>
          <w:szCs w:val="30"/>
          <w:cs/>
        </w:rPr>
        <w:t>ลงชำระค่าไฟฟ้าให้กับบริษัท</w:t>
      </w:r>
      <w:r w:rsidR="00643579">
        <w:rPr>
          <w:rFonts w:ascii="Angsana New" w:hAnsi="Angsana New" w:cs="Angsana New" w:hint="cs"/>
          <w:sz w:val="30"/>
          <w:szCs w:val="30"/>
          <w:cs/>
        </w:rPr>
        <w:t>ย่อยดังกล่าว</w:t>
      </w:r>
      <w:r w:rsidRPr="00A4413B">
        <w:rPr>
          <w:rFonts w:ascii="Angsana New" w:hAnsi="Angsana New" w:cs="Angsana New" w:hint="cs"/>
          <w:sz w:val="30"/>
          <w:szCs w:val="30"/>
          <w:cs/>
        </w:rPr>
        <w:t>ตามอัตราที่ระบุไว้ในสัญญา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="00643579">
        <w:rPr>
          <w:rFonts w:ascii="Angsana New" w:hAnsi="Angsana New" w:cs="Angsana New" w:hint="cs"/>
          <w:sz w:val="30"/>
          <w:szCs w:val="30"/>
          <w:cs/>
        </w:rPr>
        <w:t>โดย</w:t>
      </w:r>
      <w:r w:rsidRPr="00A4413B">
        <w:rPr>
          <w:rFonts w:ascii="Angsana New" w:hAnsi="Angsana New" w:cs="Angsana New" w:hint="cs"/>
          <w:sz w:val="30"/>
          <w:szCs w:val="30"/>
          <w:cs/>
        </w:rPr>
        <w:t>สัญญานี้</w:t>
      </w:r>
      <w:r w:rsidR="00CF1014">
        <w:rPr>
          <w:rFonts w:ascii="Angsana New" w:hAnsi="Angsana New" w:cs="Angsana New" w:hint="cs"/>
          <w:sz w:val="30"/>
          <w:szCs w:val="30"/>
          <w:cs/>
        </w:rPr>
        <w:t>มี</w:t>
      </w:r>
      <w:r w:rsidR="00643579">
        <w:rPr>
          <w:rFonts w:ascii="Angsana New" w:hAnsi="Angsana New" w:cs="Angsana New" w:hint="cs"/>
          <w:sz w:val="30"/>
          <w:szCs w:val="30"/>
          <w:cs/>
        </w:rPr>
        <w:t>กำหนดระยะเวลา</w:t>
      </w:r>
      <w:r w:rsidR="00643579">
        <w:rPr>
          <w:rFonts w:ascii="Angsana New" w:hAnsi="Angsana New" w:cs="Angsana New"/>
          <w:sz w:val="30"/>
          <w:szCs w:val="30"/>
        </w:rPr>
        <w:t xml:space="preserve"> 25</w:t>
      </w:r>
      <w:r w:rsidR="00643579">
        <w:rPr>
          <w:rFonts w:ascii="Angsana New" w:hAnsi="Angsana New" w:cs="Angsana New" w:hint="cs"/>
          <w:sz w:val="30"/>
          <w:szCs w:val="30"/>
          <w:cs/>
        </w:rPr>
        <w:t xml:space="preserve"> ปี นับ</w:t>
      </w:r>
      <w:r w:rsidRPr="00A4413B">
        <w:rPr>
          <w:rFonts w:ascii="Angsana New" w:hAnsi="Angsana New" w:cs="Angsana New" w:hint="cs"/>
          <w:sz w:val="30"/>
          <w:szCs w:val="30"/>
          <w:cs/>
        </w:rPr>
        <w:t>ตั้งแต่วันที่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="00643579">
        <w:rPr>
          <w:rFonts w:ascii="Angsana New" w:hAnsi="Angsana New" w:cs="Angsana New"/>
          <w:sz w:val="30"/>
          <w:szCs w:val="30"/>
        </w:rPr>
        <w:t>1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413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="00643579">
        <w:rPr>
          <w:rFonts w:ascii="Angsana New" w:hAnsi="Angsana New" w:cs="Angsana New"/>
          <w:sz w:val="30"/>
          <w:szCs w:val="30"/>
        </w:rPr>
        <w:t>2566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413B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="00643579">
        <w:rPr>
          <w:rFonts w:ascii="Angsana New" w:hAnsi="Angsana New" w:cs="Angsana New"/>
          <w:sz w:val="30"/>
          <w:szCs w:val="30"/>
        </w:rPr>
        <w:t>28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413B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="00643579">
        <w:rPr>
          <w:rFonts w:ascii="Angsana New" w:hAnsi="Angsana New" w:cs="Angsana New"/>
          <w:sz w:val="30"/>
          <w:szCs w:val="30"/>
        </w:rPr>
        <w:t>2591</w:t>
      </w:r>
      <w:r w:rsidR="00221071"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6BE7D94F" w14:textId="2F69802A" w:rsidR="00CF77A1" w:rsidRPr="00221071" w:rsidRDefault="00F85D22" w:rsidP="00454C8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221071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6F24574A" w14:textId="77777777" w:rsidR="00593F4B" w:rsidRPr="00947225" w:rsidRDefault="00593F4B" w:rsidP="00593F4B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57"/>
        <w:gridCol w:w="283"/>
        <w:gridCol w:w="1181"/>
        <w:gridCol w:w="259"/>
        <w:gridCol w:w="1170"/>
      </w:tblGrid>
      <w:tr w:rsidR="00F85D22" w:rsidRPr="00C60284" w14:paraId="77EB3D95" w14:textId="77777777" w:rsidTr="00867689">
        <w:trPr>
          <w:cantSplit/>
          <w:trHeight w:val="410"/>
          <w:tblHeader/>
        </w:trPr>
        <w:tc>
          <w:tcPr>
            <w:tcW w:w="3870" w:type="dxa"/>
            <w:vAlign w:val="bottom"/>
            <w:hideMark/>
          </w:tcPr>
          <w:p w14:paraId="4897A13D" w14:textId="719A9E58" w:rsidR="00F85D22" w:rsidRPr="00C60284" w:rsidRDefault="00F85D22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7C117347" w14:textId="28B59753" w:rsidR="00F85D22" w:rsidRPr="00C60284" w:rsidRDefault="00F85D22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4806DFE" w14:textId="77777777" w:rsidR="00F85D22" w:rsidRPr="00C60284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088537" w14:textId="23369CE8" w:rsidR="00F85D22" w:rsidRPr="00C60284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689" w:rsidRPr="00C60284" w14:paraId="6213A24E" w14:textId="77777777" w:rsidTr="00867689">
        <w:trPr>
          <w:cantSplit/>
          <w:trHeight w:val="808"/>
          <w:tblHeader/>
        </w:trPr>
        <w:tc>
          <w:tcPr>
            <w:tcW w:w="3870" w:type="dxa"/>
            <w:vAlign w:val="bottom"/>
          </w:tcPr>
          <w:p w14:paraId="16A67C96" w14:textId="53DA1D15" w:rsidR="00867689" w:rsidRPr="00C60284" w:rsidRDefault="00867689" w:rsidP="0086768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4C80453" w14:textId="5CEDC3A2" w:rsidR="00867689" w:rsidRDefault="00FD78A4" w:rsidP="0086768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="0031124F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3B7AE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กันยา</w:t>
            </w:r>
            <w:r w:rsidR="0031124F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ยน</w:t>
            </w:r>
            <w:r w:rsidR="008676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0C0638EC" w14:textId="2366FCB7" w:rsidR="00867689" w:rsidRPr="00C60284" w:rsidRDefault="00707376" w:rsidP="0086768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65C27293" w14:textId="77777777" w:rsidR="00867689" w:rsidRPr="00C60284" w:rsidRDefault="00867689" w:rsidP="00867689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FB25E1F" w14:textId="498536CA" w:rsidR="00867689" w:rsidRPr="00C60284" w:rsidRDefault="00707376" w:rsidP="0086768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2565</w:t>
            </w:r>
          </w:p>
        </w:tc>
        <w:tc>
          <w:tcPr>
            <w:tcW w:w="283" w:type="dxa"/>
          </w:tcPr>
          <w:p w14:paraId="28D1BA9B" w14:textId="77777777" w:rsidR="00867689" w:rsidRPr="00C60284" w:rsidRDefault="00867689" w:rsidP="0086768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3D713C4" w14:textId="245DABDC" w:rsidR="00867689" w:rsidRDefault="00FD78A4" w:rsidP="0086768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="0031124F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3B7AE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กันยา</w:t>
            </w:r>
            <w:r w:rsidR="0031124F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ยน</w:t>
            </w:r>
            <w:r w:rsidR="008676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10F0A327" w14:textId="5B4CDD74" w:rsidR="00867689" w:rsidRPr="00C60284" w:rsidRDefault="00707376" w:rsidP="00867689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59" w:type="dxa"/>
            <w:vAlign w:val="bottom"/>
          </w:tcPr>
          <w:p w14:paraId="7AAFD6A5" w14:textId="77777777" w:rsidR="00867689" w:rsidRPr="00C60284" w:rsidRDefault="00867689" w:rsidP="008676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A8315" w14:textId="47213870" w:rsidR="00867689" w:rsidRPr="00C60284" w:rsidRDefault="00707376" w:rsidP="0086768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610239" w:rsidRPr="00C60284" w14:paraId="3C1E6BFB" w14:textId="77777777" w:rsidTr="00867689">
        <w:trPr>
          <w:cantSplit/>
          <w:trHeight w:val="398"/>
          <w:tblHeader/>
        </w:trPr>
        <w:tc>
          <w:tcPr>
            <w:tcW w:w="3870" w:type="dxa"/>
            <w:vAlign w:val="bottom"/>
            <w:hideMark/>
          </w:tcPr>
          <w:p w14:paraId="264676D6" w14:textId="77777777" w:rsidR="00610239" w:rsidRPr="00C60284" w:rsidRDefault="00610239" w:rsidP="006102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7849A3D0" w14:textId="0C6714FF" w:rsidR="00610239" w:rsidRPr="00C60284" w:rsidRDefault="00610239" w:rsidP="006102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10239" w:rsidRPr="00C60284" w14:paraId="4E12AF87" w14:textId="77777777" w:rsidTr="00867689">
        <w:trPr>
          <w:cantSplit/>
          <w:trHeight w:val="398"/>
        </w:trPr>
        <w:tc>
          <w:tcPr>
            <w:tcW w:w="3870" w:type="dxa"/>
          </w:tcPr>
          <w:p w14:paraId="031C9539" w14:textId="396CA738" w:rsidR="00610239" w:rsidRPr="00C60284" w:rsidRDefault="00610239" w:rsidP="006102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400" w:type="dxa"/>
            <w:gridSpan w:val="7"/>
          </w:tcPr>
          <w:p w14:paraId="7A95560A" w14:textId="77777777" w:rsidR="00610239" w:rsidRPr="00C60284" w:rsidRDefault="00610239" w:rsidP="006102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84E60" w:rsidRPr="00C60284" w14:paraId="2130258F" w14:textId="77777777" w:rsidTr="001715A3">
        <w:trPr>
          <w:cantSplit/>
          <w:trHeight w:val="398"/>
        </w:trPr>
        <w:tc>
          <w:tcPr>
            <w:tcW w:w="3870" w:type="dxa"/>
            <w:hideMark/>
          </w:tcPr>
          <w:p w14:paraId="76215B1D" w14:textId="7FFE3438" w:rsidR="00484E60" w:rsidRPr="00C60284" w:rsidRDefault="00484E60" w:rsidP="00484E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8B16D0E" w14:textId="50B291A5" w:rsidR="00484E60" w:rsidRPr="003D72BF" w:rsidRDefault="002D5C9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1,973,</w:t>
            </w:r>
            <w:r w:rsidR="00D507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084</w:t>
            </w:r>
          </w:p>
        </w:tc>
        <w:tc>
          <w:tcPr>
            <w:tcW w:w="270" w:type="dxa"/>
          </w:tcPr>
          <w:p w14:paraId="49B1A64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F45A752" w14:textId="707DF8DA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</w:t>
            </w:r>
            <w:r w:rsidR="00484E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136</w:t>
            </w:r>
            <w:r w:rsidR="00484E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320</w:t>
            </w:r>
          </w:p>
        </w:tc>
        <w:tc>
          <w:tcPr>
            <w:tcW w:w="283" w:type="dxa"/>
          </w:tcPr>
          <w:p w14:paraId="6E30DC56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381D07E" w14:textId="578504F4" w:rsidR="00484E60" w:rsidRPr="00A05F6E" w:rsidRDefault="002956E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1,306,085</w:t>
            </w:r>
          </w:p>
        </w:tc>
        <w:tc>
          <w:tcPr>
            <w:tcW w:w="259" w:type="dxa"/>
          </w:tcPr>
          <w:p w14:paraId="0628585B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D241B8" w14:textId="3C0BE323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="00484E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474</w:t>
            </w:r>
            <w:r w:rsidR="00484E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</w:tr>
      <w:tr w:rsidR="00484E60" w:rsidRPr="00C60284" w14:paraId="2F1DEF59" w14:textId="77777777" w:rsidTr="001715A3">
        <w:trPr>
          <w:cantSplit/>
          <w:trHeight w:val="410"/>
        </w:trPr>
        <w:tc>
          <w:tcPr>
            <w:tcW w:w="3870" w:type="dxa"/>
            <w:hideMark/>
          </w:tcPr>
          <w:p w14:paraId="4F1DA023" w14:textId="3C4D6181" w:rsidR="00484E60" w:rsidRPr="00C60284" w:rsidRDefault="00484E60" w:rsidP="00484E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3E95399A" w14:textId="1FF1936F" w:rsidR="00484E60" w:rsidRPr="00C60284" w:rsidRDefault="00484E60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AF72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38A94D6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CA94A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77743AA" w14:textId="77777777" w:rsidR="00484E60" w:rsidRPr="00A05F6E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56BAB0C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8DC07A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E60" w:rsidRPr="00C60284" w14:paraId="0C9DAE5F" w14:textId="77777777" w:rsidTr="001715A3">
        <w:trPr>
          <w:cantSplit/>
          <w:trHeight w:val="398"/>
        </w:trPr>
        <w:tc>
          <w:tcPr>
            <w:tcW w:w="3870" w:type="dxa"/>
            <w:hideMark/>
          </w:tcPr>
          <w:p w14:paraId="2A73F9CF" w14:textId="7AC33C15" w:rsidR="00484E60" w:rsidRPr="00C60284" w:rsidRDefault="00484E60" w:rsidP="00484E6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333E5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E4330D3" w14:textId="3428864B" w:rsidR="00484E60" w:rsidRPr="00C60284" w:rsidRDefault="002D5C9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293,</w:t>
            </w:r>
            <w:r w:rsidR="00D50787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270" w:type="dxa"/>
          </w:tcPr>
          <w:p w14:paraId="32B4D217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DEC821D" w14:textId="5F88FEC5" w:rsidR="00484E60" w:rsidRPr="00C60284" w:rsidRDefault="00707376" w:rsidP="00D908B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141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424</w:t>
            </w:r>
          </w:p>
        </w:tc>
        <w:tc>
          <w:tcPr>
            <w:tcW w:w="283" w:type="dxa"/>
          </w:tcPr>
          <w:p w14:paraId="5548707F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710896F" w14:textId="785FC4FC" w:rsidR="00484E60" w:rsidRPr="001C295D" w:rsidRDefault="002956E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35,62</w:t>
            </w:r>
            <w:r w:rsidR="001C2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9" w:type="dxa"/>
          </w:tcPr>
          <w:p w14:paraId="3075443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C794A1" w14:textId="197F46AD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42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684</w:t>
            </w:r>
          </w:p>
        </w:tc>
      </w:tr>
      <w:tr w:rsidR="00484E60" w:rsidRPr="00C60284" w14:paraId="4AE3E24D" w14:textId="77777777" w:rsidTr="001715A3">
        <w:trPr>
          <w:cantSplit/>
          <w:trHeight w:val="398"/>
        </w:trPr>
        <w:tc>
          <w:tcPr>
            <w:tcW w:w="3870" w:type="dxa"/>
            <w:hideMark/>
          </w:tcPr>
          <w:p w14:paraId="183729BD" w14:textId="20D921A6" w:rsidR="00484E60" w:rsidRPr="00C60284" w:rsidRDefault="00484E60" w:rsidP="00484E6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33E5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="00707376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748E61E" w14:textId="7681B6AD" w:rsidR="00484E60" w:rsidRPr="0006305F" w:rsidRDefault="002D5C9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47,371</w:t>
            </w:r>
          </w:p>
        </w:tc>
        <w:tc>
          <w:tcPr>
            <w:tcW w:w="270" w:type="dxa"/>
          </w:tcPr>
          <w:p w14:paraId="62B0D80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55D4BAE" w14:textId="5EEB6F68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66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171</w:t>
            </w:r>
          </w:p>
        </w:tc>
        <w:tc>
          <w:tcPr>
            <w:tcW w:w="283" w:type="dxa"/>
          </w:tcPr>
          <w:p w14:paraId="572D2DB3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B3EFD8C" w14:textId="63D21A3A" w:rsidR="00484E60" w:rsidRPr="00C60284" w:rsidRDefault="002956E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3A91D5A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BF2465" w14:textId="4F68161E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419</w:t>
            </w:r>
          </w:p>
        </w:tc>
      </w:tr>
      <w:tr w:rsidR="00484E60" w:rsidRPr="00C60284" w14:paraId="206355C2" w14:textId="77777777" w:rsidTr="001715A3">
        <w:trPr>
          <w:cantSplit/>
          <w:trHeight w:val="410"/>
        </w:trPr>
        <w:tc>
          <w:tcPr>
            <w:tcW w:w="3870" w:type="dxa"/>
            <w:hideMark/>
          </w:tcPr>
          <w:p w14:paraId="236D72E0" w14:textId="05130649" w:rsidR="00484E60" w:rsidRPr="00C60284" w:rsidRDefault="00484E60" w:rsidP="00484E6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07376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="00707376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8DCB91E" w14:textId="3A39D8EE" w:rsidR="00484E60" w:rsidRPr="0006305F" w:rsidRDefault="002D5C9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96,949</w:t>
            </w:r>
          </w:p>
        </w:tc>
        <w:tc>
          <w:tcPr>
            <w:tcW w:w="270" w:type="dxa"/>
          </w:tcPr>
          <w:p w14:paraId="06B68127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2857310" w14:textId="1520A809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96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040</w:t>
            </w:r>
          </w:p>
        </w:tc>
        <w:tc>
          <w:tcPr>
            <w:tcW w:w="283" w:type="dxa"/>
          </w:tcPr>
          <w:p w14:paraId="749BE1A2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B2C063B" w14:textId="4D15830D" w:rsidR="00484E60" w:rsidRPr="00C60284" w:rsidRDefault="002956E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59" w:type="dxa"/>
          </w:tcPr>
          <w:p w14:paraId="02F7BB03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CE10B1" w14:textId="4A8900FE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921</w:t>
            </w:r>
          </w:p>
        </w:tc>
      </w:tr>
      <w:tr w:rsidR="00484E60" w:rsidRPr="00C60284" w14:paraId="3D1F4FE7" w14:textId="77777777" w:rsidTr="001715A3">
        <w:trPr>
          <w:cantSplit/>
          <w:trHeight w:val="398"/>
        </w:trPr>
        <w:tc>
          <w:tcPr>
            <w:tcW w:w="3870" w:type="dxa"/>
          </w:tcPr>
          <w:p w14:paraId="2046500E" w14:textId="39602A22" w:rsidR="00484E60" w:rsidRPr="00C60284" w:rsidRDefault="00484E60" w:rsidP="00484E6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="00333E5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479E40E" w14:textId="4387CEB7" w:rsidR="00484E60" w:rsidRPr="0006305F" w:rsidRDefault="002D5C9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163,354</w:t>
            </w:r>
          </w:p>
        </w:tc>
        <w:tc>
          <w:tcPr>
            <w:tcW w:w="270" w:type="dxa"/>
          </w:tcPr>
          <w:p w14:paraId="132EC50E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044A6702" w14:textId="2245629D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109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534</w:t>
            </w:r>
          </w:p>
        </w:tc>
        <w:tc>
          <w:tcPr>
            <w:tcW w:w="283" w:type="dxa"/>
          </w:tcPr>
          <w:p w14:paraId="355E5EB1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063712A" w14:textId="60AFC311" w:rsidR="00484E60" w:rsidRPr="002665E0" w:rsidRDefault="002956E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59" w:type="dxa"/>
          </w:tcPr>
          <w:p w14:paraId="01F908F7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D9A1C1" w14:textId="022DC662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030</w:t>
            </w:r>
          </w:p>
        </w:tc>
      </w:tr>
      <w:tr w:rsidR="00484E60" w:rsidRPr="00C60284" w14:paraId="78A5949F" w14:textId="77777777" w:rsidTr="001715A3">
        <w:trPr>
          <w:cantSplit/>
          <w:trHeight w:val="410"/>
        </w:trPr>
        <w:tc>
          <w:tcPr>
            <w:tcW w:w="3870" w:type="dxa"/>
            <w:hideMark/>
          </w:tcPr>
          <w:p w14:paraId="1DDDBCD5" w14:textId="2570A511" w:rsidR="00484E60" w:rsidRPr="00C60284" w:rsidRDefault="00484E60" w:rsidP="00484E6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A8C" w14:textId="496CAB50" w:rsidR="00484E60" w:rsidRPr="00C60284" w:rsidRDefault="002D5C9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281,528</w:t>
            </w:r>
          </w:p>
        </w:tc>
        <w:tc>
          <w:tcPr>
            <w:tcW w:w="270" w:type="dxa"/>
          </w:tcPr>
          <w:p w14:paraId="097B8E87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179992" w14:textId="36FB0BB5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279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925</w:t>
            </w:r>
          </w:p>
        </w:tc>
        <w:tc>
          <w:tcPr>
            <w:tcW w:w="283" w:type="dxa"/>
          </w:tcPr>
          <w:p w14:paraId="786B6FA5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593" w14:textId="4B95E0D7" w:rsidR="00484E60" w:rsidRPr="00C60284" w:rsidRDefault="002956E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9,982</w:t>
            </w:r>
          </w:p>
        </w:tc>
        <w:tc>
          <w:tcPr>
            <w:tcW w:w="259" w:type="dxa"/>
          </w:tcPr>
          <w:p w14:paraId="3E8DC353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B28B5" w14:textId="55D6A688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507</w:t>
            </w:r>
          </w:p>
        </w:tc>
      </w:tr>
      <w:tr w:rsidR="00484E60" w:rsidRPr="004E058A" w14:paraId="5E1FF8ED" w14:textId="77777777" w:rsidTr="001715A3">
        <w:trPr>
          <w:cantSplit/>
          <w:trHeight w:val="410"/>
        </w:trPr>
        <w:tc>
          <w:tcPr>
            <w:tcW w:w="3870" w:type="dxa"/>
            <w:hideMark/>
          </w:tcPr>
          <w:p w14:paraId="0343950C" w14:textId="527D2DDD" w:rsidR="00484E60" w:rsidRPr="00C60284" w:rsidRDefault="00484E60" w:rsidP="00484E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B99572" w14:textId="691224B7" w:rsidR="00484E60" w:rsidRPr="0006305F" w:rsidRDefault="002D5C9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2,856,078</w:t>
            </w:r>
          </w:p>
        </w:tc>
        <w:tc>
          <w:tcPr>
            <w:tcW w:w="270" w:type="dxa"/>
          </w:tcPr>
          <w:p w14:paraId="34A71713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2D0A86" w14:textId="6494A9FA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829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414</w:t>
            </w:r>
          </w:p>
        </w:tc>
        <w:tc>
          <w:tcPr>
            <w:tcW w:w="283" w:type="dxa"/>
          </w:tcPr>
          <w:p w14:paraId="1FF96942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E47D3C1" w14:textId="49820FF2" w:rsidR="00484E60" w:rsidRPr="00C60284" w:rsidRDefault="002956E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1,352,40</w:t>
            </w:r>
            <w:r w:rsidR="001C2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9" w:type="dxa"/>
          </w:tcPr>
          <w:p w14:paraId="64937797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FCBF4" w14:textId="481ADFEA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536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39</w:t>
            </w:r>
          </w:p>
        </w:tc>
      </w:tr>
      <w:tr w:rsidR="00484E60" w:rsidRPr="00C60284" w14:paraId="29E18F82" w14:textId="77777777" w:rsidTr="001715A3">
        <w:trPr>
          <w:cantSplit/>
          <w:trHeight w:val="70"/>
        </w:trPr>
        <w:tc>
          <w:tcPr>
            <w:tcW w:w="3870" w:type="dxa"/>
          </w:tcPr>
          <w:p w14:paraId="4CA43D28" w14:textId="40639474" w:rsidR="00484E60" w:rsidRPr="00C60284" w:rsidRDefault="00484E60" w:rsidP="00484E60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342A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CAFE26" w14:textId="77777777" w:rsidR="00484E60" w:rsidRDefault="00484E60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D0BF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5B48FA2A" w14:textId="77777777" w:rsidR="00484E60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19B201B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</w:tcPr>
          <w:p w14:paraId="5CF97963" w14:textId="77777777" w:rsidR="00484E60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69B2C0FA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A213E3" w14:textId="77777777" w:rsidR="00484E60" w:rsidRDefault="00484E60" w:rsidP="00484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2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4E60" w:rsidRPr="00C60284" w14:paraId="3F9F20AC" w14:textId="77777777" w:rsidTr="001715A3">
        <w:trPr>
          <w:cantSplit/>
          <w:trHeight w:val="70"/>
        </w:trPr>
        <w:tc>
          <w:tcPr>
            <w:tcW w:w="3870" w:type="dxa"/>
            <w:hideMark/>
          </w:tcPr>
          <w:p w14:paraId="0B9D792A" w14:textId="4759258B" w:rsidR="00484E60" w:rsidRPr="00C60284" w:rsidRDefault="00484E60" w:rsidP="00484E60">
            <w:pPr>
              <w:tabs>
                <w:tab w:val="clear" w:pos="227"/>
                <w:tab w:val="left" w:pos="283"/>
                <w:tab w:val="left" w:pos="3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="00584FBF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3DE44D" w14:textId="5E63DC13" w:rsidR="00484E60" w:rsidRPr="003D72BF" w:rsidRDefault="002D5C9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(325,980)</w:t>
            </w:r>
          </w:p>
        </w:tc>
        <w:tc>
          <w:tcPr>
            <w:tcW w:w="270" w:type="dxa"/>
          </w:tcPr>
          <w:p w14:paraId="686C1F9C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058202" w14:textId="70D7109E" w:rsidR="00484E60" w:rsidRPr="00C60284" w:rsidRDefault="00484E60" w:rsidP="00ED005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9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49595480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030BA12C" w14:textId="35267268" w:rsidR="00484E60" w:rsidRPr="006D19DF" w:rsidRDefault="002956E0" w:rsidP="00ED005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6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(11,984)</w:t>
            </w:r>
          </w:p>
        </w:tc>
        <w:tc>
          <w:tcPr>
            <w:tcW w:w="259" w:type="dxa"/>
          </w:tcPr>
          <w:p w14:paraId="7032D352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8E1F5C9" w14:textId="34A0862E" w:rsidR="00484E60" w:rsidRPr="00C60284" w:rsidRDefault="00484E60" w:rsidP="00D908B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148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84E60" w:rsidRPr="00C60284" w14:paraId="422EF9A4" w14:textId="77777777" w:rsidTr="001715A3">
        <w:trPr>
          <w:cantSplit/>
          <w:trHeight w:val="424"/>
        </w:trPr>
        <w:tc>
          <w:tcPr>
            <w:tcW w:w="3870" w:type="dxa"/>
            <w:hideMark/>
          </w:tcPr>
          <w:p w14:paraId="56B53B9A" w14:textId="42C2A2F6" w:rsidR="00484E60" w:rsidRPr="00C60284" w:rsidRDefault="00484E60" w:rsidP="00484E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69FA" w14:textId="313D418E" w:rsidR="00484E60" w:rsidRPr="00C60284" w:rsidRDefault="002D5C9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2,530,098</w:t>
            </w:r>
          </w:p>
        </w:tc>
        <w:tc>
          <w:tcPr>
            <w:tcW w:w="270" w:type="dxa"/>
          </w:tcPr>
          <w:p w14:paraId="343A45EE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999873" w14:textId="2B82510A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521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687</w:t>
            </w:r>
          </w:p>
        </w:tc>
        <w:tc>
          <w:tcPr>
            <w:tcW w:w="283" w:type="dxa"/>
          </w:tcPr>
          <w:p w14:paraId="317A4E38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7709" w14:textId="1054F743" w:rsidR="00484E60" w:rsidRPr="00C60284" w:rsidRDefault="002956E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1,340,4</w:t>
            </w:r>
            <w:r w:rsidR="001C2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59" w:type="dxa"/>
          </w:tcPr>
          <w:p w14:paraId="6B3E730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5D0B14F" w14:textId="10B65804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519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29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484E60" w:rsidRPr="00C60284" w14:paraId="45174A61" w14:textId="77777777" w:rsidTr="008F5C6E">
        <w:trPr>
          <w:cantSplit/>
          <w:trHeight w:val="60"/>
        </w:trPr>
        <w:tc>
          <w:tcPr>
            <w:tcW w:w="3870" w:type="dxa"/>
          </w:tcPr>
          <w:p w14:paraId="5308A29B" w14:textId="22CD656B" w:rsidR="00484E60" w:rsidRPr="0010305E" w:rsidRDefault="00484E60" w:rsidP="008F5C6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52FDE3" w14:textId="0B97A297" w:rsidR="00484E60" w:rsidRDefault="00484E60" w:rsidP="008F5C6E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E29E51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67E073BF" w14:textId="28AA71CB" w:rsidR="00484E60" w:rsidRPr="006F080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8C55CED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68AB136" w14:textId="7436582E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1BD388A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2ECA64" w14:textId="14980FFF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B7AEB" w:rsidRPr="00C60284" w14:paraId="5677911F" w14:textId="77777777" w:rsidTr="008F5C6E">
        <w:trPr>
          <w:cantSplit/>
          <w:trHeight w:val="60"/>
        </w:trPr>
        <w:tc>
          <w:tcPr>
            <w:tcW w:w="3870" w:type="dxa"/>
          </w:tcPr>
          <w:p w14:paraId="622B6526" w14:textId="24B72224" w:rsidR="003B7AEB" w:rsidRPr="0010305E" w:rsidRDefault="003B7AEB" w:rsidP="003B7AE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5D44F60" w14:textId="77777777" w:rsidR="003B7AEB" w:rsidRDefault="003B7AEB" w:rsidP="003B7AEB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F5F749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731C6416" w14:textId="77777777" w:rsidR="003B7AEB" w:rsidRPr="006F080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338A584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4F3286CE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606A5C1C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5C7EC1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B7AEB" w:rsidRPr="00C60284" w14:paraId="3F190216" w14:textId="77777777" w:rsidTr="008F5C6E">
        <w:trPr>
          <w:cantSplit/>
          <w:trHeight w:val="60"/>
        </w:trPr>
        <w:tc>
          <w:tcPr>
            <w:tcW w:w="3870" w:type="dxa"/>
          </w:tcPr>
          <w:p w14:paraId="1BF9117F" w14:textId="68B34032" w:rsidR="003B7AEB" w:rsidRDefault="003B7AEB" w:rsidP="003B7AE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D210011" w14:textId="6B535A67" w:rsidR="003B7AEB" w:rsidRDefault="002D5C95" w:rsidP="003B7AEB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9,221</w:t>
            </w:r>
          </w:p>
        </w:tc>
        <w:tc>
          <w:tcPr>
            <w:tcW w:w="270" w:type="dxa"/>
          </w:tcPr>
          <w:p w14:paraId="360C583B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12A190ED" w14:textId="546B9707" w:rsidR="003B7AEB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202</w:t>
            </w:r>
          </w:p>
        </w:tc>
        <w:tc>
          <w:tcPr>
            <w:tcW w:w="283" w:type="dxa"/>
          </w:tcPr>
          <w:p w14:paraId="5B417E22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A90B45E" w14:textId="3A1D7886" w:rsidR="003B7AEB" w:rsidRPr="0067188F" w:rsidRDefault="002956E0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1C646812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F93FFF" w14:textId="3E8DDADC" w:rsidR="003B7AEB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B7AEB" w:rsidRPr="00C60284" w14:paraId="06762362" w14:textId="77777777" w:rsidTr="008F5C6E">
        <w:trPr>
          <w:cantSplit/>
          <w:trHeight w:val="60"/>
        </w:trPr>
        <w:tc>
          <w:tcPr>
            <w:tcW w:w="3870" w:type="dxa"/>
          </w:tcPr>
          <w:p w14:paraId="298D32DF" w14:textId="0D122A92" w:rsidR="003B7AEB" w:rsidRPr="0010305E" w:rsidRDefault="003B7AEB" w:rsidP="003B7AEB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342A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E5615E" w14:textId="1E6BE517" w:rsidR="003B7AEB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D50A26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41F313B8" w14:textId="77777777" w:rsidR="003B7AEB" w:rsidRPr="006F080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548515D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2662D42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4E319F7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67DC2B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B7AEB" w:rsidRPr="00C60284" w14:paraId="6EFED6FB" w14:textId="77777777" w:rsidTr="008F5C6E">
        <w:trPr>
          <w:cantSplit/>
          <w:trHeight w:val="60"/>
        </w:trPr>
        <w:tc>
          <w:tcPr>
            <w:tcW w:w="3870" w:type="dxa"/>
          </w:tcPr>
          <w:p w14:paraId="7D381E32" w14:textId="681D4E7E" w:rsidR="003B7AEB" w:rsidRPr="0010305E" w:rsidRDefault="003B7AEB" w:rsidP="003B7AEB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EB5BD2" w14:textId="21B80BB8" w:rsidR="003B7AEB" w:rsidRPr="0067188F" w:rsidRDefault="002D5C95" w:rsidP="003B7AEB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(415)</w:t>
            </w:r>
          </w:p>
        </w:tc>
        <w:tc>
          <w:tcPr>
            <w:tcW w:w="270" w:type="dxa"/>
          </w:tcPr>
          <w:p w14:paraId="1C2E8AA4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897917" w14:textId="389E2330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2"/>
              </w:tabs>
              <w:spacing w:line="360" w:lineRule="exact"/>
              <w:ind w:left="-83" w:right="-91" w:firstLine="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078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74F73414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4A95E378" w14:textId="17A57C55" w:rsidR="003B7AEB" w:rsidRPr="0067188F" w:rsidRDefault="002956E0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73444456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E9DF7" w14:textId="104DAB73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B7AEB" w:rsidRPr="00C60284" w14:paraId="159756BE" w14:textId="77777777" w:rsidTr="008F5C6E">
        <w:trPr>
          <w:cantSplit/>
          <w:trHeight w:val="50"/>
        </w:trPr>
        <w:tc>
          <w:tcPr>
            <w:tcW w:w="3870" w:type="dxa"/>
          </w:tcPr>
          <w:p w14:paraId="418A5B9C" w14:textId="77777777" w:rsidR="003B7AEB" w:rsidRPr="0010305E" w:rsidRDefault="003B7AEB" w:rsidP="003B7AE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95665" w14:textId="3CFE8A8F" w:rsidR="003B7AEB" w:rsidRPr="007A2587" w:rsidRDefault="002D5C95" w:rsidP="002D5C95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8,806</w:t>
            </w:r>
          </w:p>
        </w:tc>
        <w:tc>
          <w:tcPr>
            <w:tcW w:w="270" w:type="dxa"/>
          </w:tcPr>
          <w:p w14:paraId="59A46204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12114" w14:textId="409B3C97" w:rsidR="003B7AEB" w:rsidRPr="002C30BC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124</w:t>
            </w:r>
          </w:p>
        </w:tc>
        <w:tc>
          <w:tcPr>
            <w:tcW w:w="283" w:type="dxa"/>
          </w:tcPr>
          <w:p w14:paraId="4D6EA5C7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A8EE6" w14:textId="429F7F94" w:rsidR="003B7AEB" w:rsidRPr="001C462D" w:rsidRDefault="002956E0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63A8CB98" w14:textId="77777777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76F57" w14:textId="0EB70EC8" w:rsidR="003B7AEB" w:rsidRPr="0067188F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3B7AEB" w:rsidRPr="00C60284" w14:paraId="3DBF7E4C" w14:textId="77777777" w:rsidTr="008F5C6E">
        <w:trPr>
          <w:cantSplit/>
          <w:trHeight w:val="50"/>
        </w:trPr>
        <w:tc>
          <w:tcPr>
            <w:tcW w:w="3870" w:type="dxa"/>
          </w:tcPr>
          <w:p w14:paraId="69E76D58" w14:textId="77777777" w:rsidR="003B7AEB" w:rsidRPr="00C60284" w:rsidRDefault="003B7AEB" w:rsidP="003B7AE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5ABD41" w14:textId="7169CBC3" w:rsidR="003B7AEB" w:rsidRPr="00765D71" w:rsidRDefault="002D5C95" w:rsidP="003B7AEB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2,538,904</w:t>
            </w:r>
          </w:p>
        </w:tc>
        <w:tc>
          <w:tcPr>
            <w:tcW w:w="270" w:type="dxa"/>
          </w:tcPr>
          <w:p w14:paraId="2A1B6338" w14:textId="77777777" w:rsidR="003B7AEB" w:rsidRPr="00C60284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A37E1" w14:textId="29133004" w:rsidR="003B7AEB" w:rsidRPr="00765D71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811</w:t>
            </w:r>
          </w:p>
        </w:tc>
        <w:tc>
          <w:tcPr>
            <w:tcW w:w="283" w:type="dxa"/>
          </w:tcPr>
          <w:p w14:paraId="3DFE9917" w14:textId="77777777" w:rsidR="003B7AEB" w:rsidRPr="00C60284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3E5FD" w14:textId="2C2995F8" w:rsidR="003B7AEB" w:rsidRPr="00CB4BC6" w:rsidRDefault="002956E0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1,340,4</w:t>
            </w:r>
            <w:r w:rsidR="001C2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9" w:type="dxa"/>
          </w:tcPr>
          <w:p w14:paraId="26DB0490" w14:textId="77777777" w:rsidR="003B7AEB" w:rsidRPr="00C60284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AC049" w14:textId="672FD93C" w:rsidR="003B7AEB" w:rsidRPr="00CB4BC6" w:rsidRDefault="003B7AEB" w:rsidP="003B7AE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291</w:t>
            </w:r>
          </w:p>
        </w:tc>
      </w:tr>
    </w:tbl>
    <w:p w14:paraId="1FA3CB0A" w14:textId="1EF70D9D" w:rsidR="00AF68F0" w:rsidRPr="00B64305" w:rsidRDefault="00AF68F0" w:rsidP="00F85D2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66"/>
        <w:gridCol w:w="274"/>
        <w:gridCol w:w="1080"/>
        <w:gridCol w:w="270"/>
        <w:gridCol w:w="1170"/>
        <w:gridCol w:w="270"/>
        <w:gridCol w:w="1170"/>
      </w:tblGrid>
      <w:tr w:rsidR="00454C8A" w:rsidRPr="00C60284" w14:paraId="784F2259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409E7436" w14:textId="2F9BE347" w:rsidR="00454C8A" w:rsidRPr="00DA7BA2" w:rsidRDefault="00454C8A" w:rsidP="00454C8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19DD1CA7" w14:textId="77777777" w:rsidR="00454C8A" w:rsidRPr="00C60284" w:rsidRDefault="00454C8A" w:rsidP="00454C8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0EEC2" w14:textId="77777777" w:rsidR="00454C8A" w:rsidRPr="00C60284" w:rsidRDefault="00454C8A" w:rsidP="00454C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2F47C3F" w14:textId="77777777" w:rsidR="00454C8A" w:rsidRPr="00C60284" w:rsidRDefault="00454C8A" w:rsidP="00454C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4C8A" w:rsidRPr="0067188F" w14:paraId="40C39678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0EE5A9A6" w14:textId="41BC791B" w:rsidR="00454C8A" w:rsidRPr="00C60284" w:rsidRDefault="00454C8A" w:rsidP="00454C8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66" w:type="dxa"/>
            <w:vAlign w:val="bottom"/>
          </w:tcPr>
          <w:p w14:paraId="1BA9EC58" w14:textId="23806219" w:rsidR="00454C8A" w:rsidRPr="00F22A98" w:rsidRDefault="00454C8A" w:rsidP="00454C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2A9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2566</w:t>
            </w:r>
          </w:p>
        </w:tc>
        <w:tc>
          <w:tcPr>
            <w:tcW w:w="274" w:type="dxa"/>
            <w:vAlign w:val="bottom"/>
          </w:tcPr>
          <w:p w14:paraId="60DCB7CB" w14:textId="77777777" w:rsidR="00454C8A" w:rsidRPr="00F22A98" w:rsidRDefault="00454C8A" w:rsidP="00454C8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3E00F" w14:textId="2A537769" w:rsidR="00454C8A" w:rsidRPr="00F22A98" w:rsidRDefault="00454C8A" w:rsidP="00454C8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2A9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743755D8" w14:textId="77777777" w:rsidR="00454C8A" w:rsidRPr="00F22A98" w:rsidRDefault="00454C8A" w:rsidP="00454C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E53ABB" w14:textId="0CEBC733" w:rsidR="00454C8A" w:rsidRPr="00F22A98" w:rsidRDefault="00454C8A" w:rsidP="00454C8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22A9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  <w:vAlign w:val="bottom"/>
          </w:tcPr>
          <w:p w14:paraId="3A0AC3C4" w14:textId="77777777" w:rsidR="00454C8A" w:rsidRPr="00F22A98" w:rsidRDefault="00454C8A" w:rsidP="00454C8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051A02" w14:textId="25B6789B" w:rsidR="00454C8A" w:rsidRPr="00F22A98" w:rsidRDefault="00454C8A" w:rsidP="00454C8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2A9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484E60" w:rsidRPr="00C60284" w14:paraId="185AB8C2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  <w:hideMark/>
          </w:tcPr>
          <w:p w14:paraId="2A7047F8" w14:textId="77777777" w:rsidR="00484E60" w:rsidRPr="00C60284" w:rsidRDefault="00484E60" w:rsidP="001D29E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085CEC9" w14:textId="77777777" w:rsidR="00484E60" w:rsidRPr="00C60284" w:rsidRDefault="00484E60" w:rsidP="001D29E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54C8A" w:rsidRPr="00526D2F" w14:paraId="778E0155" w14:textId="77777777" w:rsidTr="003450D2">
        <w:trPr>
          <w:cantSplit/>
          <w:trHeight w:val="367"/>
        </w:trPr>
        <w:tc>
          <w:tcPr>
            <w:tcW w:w="3870" w:type="dxa"/>
            <w:vAlign w:val="bottom"/>
          </w:tcPr>
          <w:p w14:paraId="14EE68F6" w14:textId="5BD34378" w:rsidR="00454C8A" w:rsidRPr="006D54D1" w:rsidRDefault="00454C8A" w:rsidP="00454C8A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6" w:type="dxa"/>
            <w:vAlign w:val="bottom"/>
          </w:tcPr>
          <w:p w14:paraId="193D6DD3" w14:textId="4C34CAEC" w:rsidR="00454C8A" w:rsidRDefault="002D5C95" w:rsidP="00454C8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17,5</w:t>
            </w:r>
            <w:r w:rsidR="00585F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4" w:type="dxa"/>
            <w:vAlign w:val="bottom"/>
          </w:tcPr>
          <w:p w14:paraId="64AB03ED" w14:textId="77777777" w:rsidR="00454C8A" w:rsidRPr="00C60284" w:rsidRDefault="00454C8A" w:rsidP="00454C8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C297DB" w14:textId="520C11AF" w:rsidR="00454C8A" w:rsidRPr="00791873" w:rsidRDefault="00454C8A" w:rsidP="00454C8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487098" w14:textId="77777777" w:rsidR="00454C8A" w:rsidRPr="00C60284" w:rsidRDefault="00454C8A" w:rsidP="00454C8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144E5C" w14:textId="4245DD9E" w:rsidR="00454C8A" w:rsidRDefault="002956E0" w:rsidP="00454C8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0F02C7" w14:textId="77777777" w:rsidR="00454C8A" w:rsidRPr="00C60284" w:rsidRDefault="00454C8A" w:rsidP="00454C8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EA60BC" w14:textId="3F9EC9C4" w:rsidR="00454C8A" w:rsidRDefault="00454C8A" w:rsidP="00454C8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54C8A" w:rsidRPr="00526D2F" w14:paraId="46407B90" w14:textId="77777777" w:rsidTr="003450D2">
        <w:trPr>
          <w:cantSplit/>
          <w:trHeight w:val="367"/>
        </w:trPr>
        <w:tc>
          <w:tcPr>
            <w:tcW w:w="3870" w:type="dxa"/>
            <w:vAlign w:val="bottom"/>
          </w:tcPr>
          <w:p w14:paraId="0CD0C01C" w14:textId="77777777" w:rsidR="00454C8A" w:rsidRPr="006D54D1" w:rsidRDefault="00454C8A" w:rsidP="00454C8A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4D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6" w:type="dxa"/>
            <w:vAlign w:val="bottom"/>
          </w:tcPr>
          <w:p w14:paraId="3F66A426" w14:textId="32FF84AC" w:rsidR="00454C8A" w:rsidRDefault="00A3097A" w:rsidP="00A3097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5FB42590" w14:textId="77777777" w:rsidR="00454C8A" w:rsidRPr="00C60284" w:rsidRDefault="00454C8A" w:rsidP="00454C8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11E466" w14:textId="551BC472" w:rsidR="00454C8A" w:rsidRPr="00CF1014" w:rsidRDefault="001C5E20" w:rsidP="00454C8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77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54C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29,579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273E3C9" w14:textId="77777777" w:rsidR="00454C8A" w:rsidRPr="00C60284" w:rsidRDefault="00454C8A" w:rsidP="00454C8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F681D7" w14:textId="77752950" w:rsidR="00454C8A" w:rsidRDefault="001C5E20" w:rsidP="00454C8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56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5,164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5DFFD8F" w14:textId="77777777" w:rsidR="00454C8A" w:rsidRPr="00C60284" w:rsidRDefault="00454C8A" w:rsidP="00454C8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0F125D" w14:textId="098DE15E" w:rsidR="00454C8A" w:rsidRPr="00526D2F" w:rsidRDefault="001C5E20" w:rsidP="00454C8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54C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BCB6970" w14:textId="48B448F0" w:rsidR="00484E60" w:rsidRPr="00A74C71" w:rsidRDefault="00484E60" w:rsidP="00F85D22">
      <w:pPr>
        <w:rPr>
          <w:rFonts w:asciiTheme="majorBidi" w:hAnsiTheme="majorBidi" w:cstheme="majorBidi"/>
          <w:sz w:val="30"/>
          <w:szCs w:val="30"/>
        </w:rPr>
      </w:pPr>
    </w:p>
    <w:p w14:paraId="617ABBA1" w14:textId="2FA537B2" w:rsidR="00396FE7" w:rsidRPr="00C60284" w:rsidRDefault="00396FE7" w:rsidP="00D908B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เงินทดรองจ่ายให้แก่เกษตรกร</w:t>
      </w:r>
    </w:p>
    <w:p w14:paraId="3C7CF05F" w14:textId="77777777" w:rsidR="00145548" w:rsidRPr="00A74C71" w:rsidRDefault="00145548" w:rsidP="00145548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9"/>
        <w:gridCol w:w="560"/>
        <w:gridCol w:w="1076"/>
        <w:gridCol w:w="242"/>
        <w:gridCol w:w="1028"/>
        <w:gridCol w:w="241"/>
        <w:gridCol w:w="1081"/>
        <w:gridCol w:w="270"/>
        <w:gridCol w:w="1083"/>
      </w:tblGrid>
      <w:tr w:rsidR="009D0F98" w:rsidRPr="00C60284" w14:paraId="6BDC9FF7" w14:textId="77777777" w:rsidTr="00AD5686">
        <w:trPr>
          <w:trHeight w:hRule="exact" w:val="353"/>
          <w:tblHeader/>
        </w:trPr>
        <w:tc>
          <w:tcPr>
            <w:tcW w:w="1960" w:type="pct"/>
          </w:tcPr>
          <w:p w14:paraId="201E4108" w14:textId="77777777" w:rsidR="009D0F98" w:rsidRPr="00C60284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" w:type="pct"/>
          </w:tcPr>
          <w:p w14:paraId="43B1A58D" w14:textId="77777777" w:rsidR="009D0F98" w:rsidRPr="00C60284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1128DD4E" w14:textId="77777777" w:rsidR="009D0F98" w:rsidRPr="00C60284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7BEACF6" w14:textId="77777777" w:rsidR="009D0F98" w:rsidRPr="00C60284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18FE38FA" w14:textId="77777777" w:rsidR="009D0F98" w:rsidRPr="00C60284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B3DF9" w:rsidRPr="00C60284" w14:paraId="64A6E510" w14:textId="77777777" w:rsidTr="00AD5686">
        <w:trPr>
          <w:trHeight w:hRule="exact" w:val="362"/>
          <w:tblHeader/>
        </w:trPr>
        <w:tc>
          <w:tcPr>
            <w:tcW w:w="1960" w:type="pct"/>
            <w:vAlign w:val="bottom"/>
          </w:tcPr>
          <w:p w14:paraId="2169E95E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772A71B1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2589C7F" w14:textId="6A7031FA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2" w:type="pct"/>
          </w:tcPr>
          <w:p w14:paraId="0C787E18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58A1CEA" w14:textId="39318C05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1E83E758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4EE67F" w14:textId="6679CD98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7" w:type="pct"/>
          </w:tcPr>
          <w:p w14:paraId="7EED7392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779548" w14:textId="0EDCAF84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B3DF9" w:rsidRPr="00C60284" w14:paraId="6F0A5A09" w14:textId="77777777" w:rsidTr="00AD5686">
        <w:trPr>
          <w:trHeight w:hRule="exact" w:val="353"/>
          <w:tblHeader/>
        </w:trPr>
        <w:tc>
          <w:tcPr>
            <w:tcW w:w="1960" w:type="pct"/>
            <w:vAlign w:val="bottom"/>
          </w:tcPr>
          <w:p w14:paraId="09F1BC12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19C8C367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5FCF71F" w14:textId="0FEBDF2E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32" w:type="pct"/>
          </w:tcPr>
          <w:p w14:paraId="14A13CA7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A084B9" w14:textId="622968FB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  <w:tc>
          <w:tcPr>
            <w:tcW w:w="131" w:type="pct"/>
          </w:tcPr>
          <w:p w14:paraId="11106D93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485501" w14:textId="7022FCB0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47" w:type="pct"/>
          </w:tcPr>
          <w:p w14:paraId="77F1CE78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8AB9E6" w14:textId="327A85F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</w:tr>
      <w:tr w:rsidR="00DB3DF9" w:rsidRPr="00C60284" w14:paraId="03BC535E" w14:textId="77777777" w:rsidTr="00AD5686">
        <w:trPr>
          <w:trHeight w:val="299"/>
          <w:tblHeader/>
        </w:trPr>
        <w:tc>
          <w:tcPr>
            <w:tcW w:w="1960" w:type="pct"/>
            <w:vAlign w:val="bottom"/>
          </w:tcPr>
          <w:p w14:paraId="7B2CEEEC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05D6C40E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5" w:type="pct"/>
            <w:gridSpan w:val="7"/>
            <w:vAlign w:val="bottom"/>
          </w:tcPr>
          <w:p w14:paraId="1B2C0B5B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3DF9" w:rsidRPr="00C60284" w14:paraId="6A3924BE" w14:textId="77777777" w:rsidTr="004F2161">
        <w:trPr>
          <w:trHeight w:val="60"/>
        </w:trPr>
        <w:tc>
          <w:tcPr>
            <w:tcW w:w="1960" w:type="pct"/>
            <w:vAlign w:val="bottom"/>
          </w:tcPr>
          <w:p w14:paraId="6AD6DE31" w14:textId="77777777" w:rsidR="00DB3DF9" w:rsidRPr="00C60284" w:rsidRDefault="00DB3DF9" w:rsidP="00D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05" w:type="pct"/>
            <w:vAlign w:val="bottom"/>
          </w:tcPr>
          <w:p w14:paraId="5016DB9C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7F3D966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0E7DCD9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A102C8C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989EE26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B81ED56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27AEBA9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0AF9022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3DF9" w:rsidRPr="00C60284" w14:paraId="76CC75AC" w14:textId="77777777" w:rsidTr="00AD5686">
        <w:trPr>
          <w:trHeight w:val="290"/>
        </w:trPr>
        <w:tc>
          <w:tcPr>
            <w:tcW w:w="1960" w:type="pct"/>
            <w:vAlign w:val="bottom"/>
          </w:tcPr>
          <w:p w14:paraId="2D43764D" w14:textId="77777777" w:rsidR="00DB3DF9" w:rsidRPr="00C60284" w:rsidRDefault="00DB3DF9" w:rsidP="00D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101E2EC8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0F57B15" w14:textId="2C269DF1" w:rsidR="00DB3DF9" w:rsidRPr="00C60284" w:rsidRDefault="009705A8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146,407</w:t>
            </w:r>
          </w:p>
        </w:tc>
        <w:tc>
          <w:tcPr>
            <w:tcW w:w="132" w:type="pct"/>
            <w:vAlign w:val="bottom"/>
          </w:tcPr>
          <w:p w14:paraId="147FB8F6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2E7713D" w14:textId="447055DF" w:rsidR="00DB3DF9" w:rsidRPr="00C60284" w:rsidRDefault="00DB3DF9" w:rsidP="00D908B0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128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476</w:t>
            </w:r>
          </w:p>
        </w:tc>
        <w:tc>
          <w:tcPr>
            <w:tcW w:w="131" w:type="pct"/>
            <w:vAlign w:val="bottom"/>
          </w:tcPr>
          <w:p w14:paraId="03EFE9A9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5E3AA3A" w14:textId="68FC0391" w:rsidR="00DB3DF9" w:rsidRPr="00C60284" w:rsidRDefault="002956E0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A063586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B4024B1" w14:textId="6A6499AB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3DF9" w:rsidRPr="00C60284" w14:paraId="753A7ACF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28D6FA09" w14:textId="7CF521AD" w:rsidR="00DB3DF9" w:rsidRPr="00C60284" w:rsidRDefault="00DB3DF9" w:rsidP="00D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5A4305EE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847736C" w14:textId="3CA21213" w:rsidR="00DB3DF9" w:rsidRPr="00C60284" w:rsidRDefault="00DB3DF9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4823C8A8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1FD5A761" w14:textId="0349ADED" w:rsidR="00DB3DF9" w:rsidRPr="00C60284" w:rsidRDefault="00DB3DF9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282FF9D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6951FE5" w14:textId="5239ACC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1F589AE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3AFAADC" w14:textId="520984D4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3DF9" w:rsidRPr="00C60284" w14:paraId="046BE417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5470A24C" w14:textId="2CFD527A" w:rsidR="00DB3DF9" w:rsidRPr="00C058DA" w:rsidRDefault="00DB3DF9" w:rsidP="00D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000F11C2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D28F247" w14:textId="5C893A10" w:rsidR="00DB3DF9" w:rsidRDefault="009705A8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(8,078)</w:t>
            </w:r>
          </w:p>
        </w:tc>
        <w:tc>
          <w:tcPr>
            <w:tcW w:w="132" w:type="pct"/>
            <w:vAlign w:val="bottom"/>
          </w:tcPr>
          <w:p w14:paraId="06E36D7B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DEBC712" w14:textId="0076142A" w:rsidR="00DB3DF9" w:rsidRPr="00C60284" w:rsidRDefault="00DB3DF9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437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3940F101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B6A89AF" w14:textId="2721C884" w:rsidR="00DB3DF9" w:rsidRPr="00C60284" w:rsidRDefault="002956E0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130BBA5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59B5DD8" w14:textId="3068188D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3DF9" w:rsidRPr="00C60284" w14:paraId="2BCBD3FE" w14:textId="77777777" w:rsidTr="00AD5686">
        <w:trPr>
          <w:trHeight w:val="226"/>
        </w:trPr>
        <w:tc>
          <w:tcPr>
            <w:tcW w:w="1960" w:type="pct"/>
            <w:vAlign w:val="bottom"/>
          </w:tcPr>
          <w:p w14:paraId="1CCB4810" w14:textId="77777777" w:rsidR="00DB3DF9" w:rsidRPr="00C60284" w:rsidRDefault="00DB3DF9" w:rsidP="00D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3D985BF7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293C32E4" w:rsidR="00DB3DF9" w:rsidRPr="00C60284" w:rsidRDefault="009705A8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138,329</w:t>
            </w:r>
          </w:p>
        </w:tc>
        <w:tc>
          <w:tcPr>
            <w:tcW w:w="132" w:type="pct"/>
            <w:vAlign w:val="bottom"/>
          </w:tcPr>
          <w:p w14:paraId="1CB4B30E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1D56F6C2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123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039</w:t>
            </w:r>
          </w:p>
        </w:tc>
        <w:tc>
          <w:tcPr>
            <w:tcW w:w="131" w:type="pct"/>
            <w:vAlign w:val="bottom"/>
          </w:tcPr>
          <w:p w14:paraId="21D1E17A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56162693" w:rsidR="00DB3DF9" w:rsidRPr="00C60284" w:rsidRDefault="002956E0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10ABF75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2482B47D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B3DF9" w:rsidRPr="008F5C6E" w14:paraId="4E339800" w14:textId="77777777" w:rsidTr="00AD5686">
        <w:trPr>
          <w:trHeight w:hRule="exact" w:val="264"/>
        </w:trPr>
        <w:tc>
          <w:tcPr>
            <w:tcW w:w="1960" w:type="pct"/>
            <w:vAlign w:val="bottom"/>
          </w:tcPr>
          <w:p w14:paraId="7B9C823C" w14:textId="71972F44" w:rsidR="00DB3DF9" w:rsidRPr="008F5C6E" w:rsidRDefault="00DB3DF9" w:rsidP="00D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FFD33B8" w14:textId="77777777" w:rsidR="00DB3DF9" w:rsidRPr="008F5C6E" w:rsidRDefault="00DB3DF9" w:rsidP="00D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B4A0463" w14:textId="77777777" w:rsidR="00DB3DF9" w:rsidRPr="008F5C6E" w:rsidRDefault="00DB3DF9" w:rsidP="00D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5907F0E" w14:textId="3E3D2890" w:rsidR="00DB3DF9" w:rsidRPr="008F5C6E" w:rsidRDefault="00DB3DF9" w:rsidP="00D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05" w:type="pct"/>
            <w:vAlign w:val="bottom"/>
          </w:tcPr>
          <w:p w14:paraId="53671660" w14:textId="77777777" w:rsidR="00DB3DF9" w:rsidRPr="008F5C6E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4D235FF" w14:textId="77777777" w:rsidR="00DB3DF9" w:rsidRPr="008F5C6E" w:rsidRDefault="00DB3DF9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  <w:vAlign w:val="bottom"/>
          </w:tcPr>
          <w:p w14:paraId="7F6E384C" w14:textId="77777777" w:rsidR="00DB3DF9" w:rsidRPr="008F5C6E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4272B272" w14:textId="77777777" w:rsidR="00DB3DF9" w:rsidRPr="008F5C6E" w:rsidRDefault="00DB3DF9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" w:type="pct"/>
            <w:vAlign w:val="bottom"/>
          </w:tcPr>
          <w:p w14:paraId="45349C8D" w14:textId="77777777" w:rsidR="00DB3DF9" w:rsidRPr="008F5C6E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0E669E99" w14:textId="77777777" w:rsidR="00DB3DF9" w:rsidRPr="008F5C6E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  <w:vAlign w:val="bottom"/>
          </w:tcPr>
          <w:p w14:paraId="11DF111A" w14:textId="77777777" w:rsidR="00DB3DF9" w:rsidRPr="008F5C6E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359FCACB" w14:textId="77777777" w:rsidR="00DB3DF9" w:rsidRPr="008F5C6E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B3DF9" w:rsidRPr="00C60284" w14:paraId="4D6546A5" w14:textId="77777777" w:rsidTr="00DB3DF9">
        <w:trPr>
          <w:trHeight w:val="56"/>
        </w:trPr>
        <w:tc>
          <w:tcPr>
            <w:tcW w:w="1960" w:type="pct"/>
            <w:vAlign w:val="bottom"/>
          </w:tcPr>
          <w:p w14:paraId="05D87CD6" w14:textId="4D4E38EA" w:rsidR="00DB3DF9" w:rsidRPr="00C60284" w:rsidRDefault="00DB3DF9" w:rsidP="00D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05" w:type="pct"/>
            <w:vAlign w:val="bottom"/>
          </w:tcPr>
          <w:p w14:paraId="5D39DCFB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FDF6EB7" w14:textId="77777777" w:rsidR="00DB3DF9" w:rsidRDefault="00DB3DF9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9A71AAE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AB74187" w14:textId="77777777" w:rsidR="00DB3DF9" w:rsidRDefault="00DB3DF9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1359BA5A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44ECE28" w14:textId="77777777" w:rsidR="00DB3DF9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E47CEF8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3DBAC13" w14:textId="77777777" w:rsidR="00DB3DF9" w:rsidRPr="00CF1517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3DF9" w:rsidRPr="00C60284" w14:paraId="0767C325" w14:textId="77777777" w:rsidTr="00AD5686">
        <w:trPr>
          <w:trHeight w:val="380"/>
        </w:trPr>
        <w:tc>
          <w:tcPr>
            <w:tcW w:w="1960" w:type="pct"/>
            <w:vAlign w:val="bottom"/>
          </w:tcPr>
          <w:p w14:paraId="3E2EBC0A" w14:textId="77777777" w:rsidR="00DB3DF9" w:rsidRPr="00C60284" w:rsidRDefault="00DB3DF9" w:rsidP="00D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21F0A061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7456D6D" w14:textId="763674A9" w:rsidR="00DB3DF9" w:rsidRPr="00C60284" w:rsidRDefault="009705A8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667,656</w:t>
            </w:r>
          </w:p>
        </w:tc>
        <w:tc>
          <w:tcPr>
            <w:tcW w:w="132" w:type="pct"/>
            <w:vAlign w:val="bottom"/>
          </w:tcPr>
          <w:p w14:paraId="2D83AD50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2F9CB12D" w14:textId="73309CEE" w:rsidR="00DB3DF9" w:rsidRPr="00C60284" w:rsidRDefault="00DB3DF9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505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218</w:t>
            </w:r>
          </w:p>
        </w:tc>
        <w:tc>
          <w:tcPr>
            <w:tcW w:w="131" w:type="pct"/>
            <w:vAlign w:val="bottom"/>
          </w:tcPr>
          <w:p w14:paraId="2945E065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BE3C62" w14:textId="2AD2BF34" w:rsidR="00DB3DF9" w:rsidRPr="00C60284" w:rsidRDefault="002956E0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51F768F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1428A3" w14:textId="2DD1961D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3DF9" w:rsidRPr="00C60284" w14:paraId="601FE30C" w14:textId="77777777" w:rsidTr="00AD5686">
        <w:trPr>
          <w:trHeight w:val="344"/>
        </w:trPr>
        <w:tc>
          <w:tcPr>
            <w:tcW w:w="1960" w:type="pct"/>
            <w:vAlign w:val="bottom"/>
          </w:tcPr>
          <w:p w14:paraId="7AF49EEB" w14:textId="73D4A42E" w:rsidR="00DB3DF9" w:rsidRPr="00C60284" w:rsidRDefault="00DB3DF9" w:rsidP="00D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1581A18C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91F3B39" w14:textId="1435542D" w:rsidR="00DB3DF9" w:rsidRPr="00310451" w:rsidRDefault="00DB3DF9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2E2FB880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77C5C237" w14:textId="273904F4" w:rsidR="00DB3DF9" w:rsidRPr="00C60284" w:rsidRDefault="00DB3DF9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78B8AF43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028A422" w14:textId="2A8E538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DA3DE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BF42442" w14:textId="56703AD8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3DF9" w:rsidRPr="00C60284" w14:paraId="72848733" w14:textId="77777777" w:rsidTr="00AD5686">
        <w:trPr>
          <w:trHeight w:val="245"/>
        </w:trPr>
        <w:tc>
          <w:tcPr>
            <w:tcW w:w="1960" w:type="pct"/>
            <w:vAlign w:val="bottom"/>
          </w:tcPr>
          <w:p w14:paraId="638DA58B" w14:textId="3FAB728B" w:rsidR="00DB3DF9" w:rsidRPr="00C60284" w:rsidRDefault="00DB3DF9" w:rsidP="00D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4C14A33B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EC6F130" w14:textId="1D7C7F3D" w:rsidR="00DB3DF9" w:rsidRDefault="009705A8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(208,725)</w:t>
            </w:r>
          </w:p>
        </w:tc>
        <w:tc>
          <w:tcPr>
            <w:tcW w:w="132" w:type="pct"/>
            <w:vAlign w:val="bottom"/>
          </w:tcPr>
          <w:p w14:paraId="411FA7B6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7671D2D2" w14:textId="4DF83314" w:rsidR="00DB3DF9" w:rsidRPr="00C60284" w:rsidRDefault="00DB3DF9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176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1" w:type="pct"/>
            <w:vAlign w:val="bottom"/>
          </w:tcPr>
          <w:p w14:paraId="07B1BD1A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8B036D5" w14:textId="71FDF3A5" w:rsidR="00DB3DF9" w:rsidRPr="00C60284" w:rsidRDefault="002956E0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B345F8C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342535B" w14:textId="5C789F4A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3DF9" w:rsidRPr="00C60284" w14:paraId="37A3D4B1" w14:textId="77777777" w:rsidTr="00AD5686">
        <w:trPr>
          <w:trHeight w:val="316"/>
        </w:trPr>
        <w:tc>
          <w:tcPr>
            <w:tcW w:w="1960" w:type="pct"/>
            <w:vAlign w:val="bottom"/>
          </w:tcPr>
          <w:p w14:paraId="2707A915" w14:textId="77777777" w:rsidR="00DB3DF9" w:rsidRPr="00C60284" w:rsidRDefault="00DB3DF9" w:rsidP="00D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6BEE3FD3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8082" w14:textId="12C434B8" w:rsidR="00DB3DF9" w:rsidRPr="00E03D3A" w:rsidRDefault="009705A8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458,931</w:t>
            </w:r>
          </w:p>
        </w:tc>
        <w:tc>
          <w:tcPr>
            <w:tcW w:w="132" w:type="pct"/>
            <w:vAlign w:val="bottom"/>
          </w:tcPr>
          <w:p w14:paraId="3D35C2A2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89EA9" w14:textId="6D60C9C3" w:rsidR="00DB3DF9" w:rsidRPr="00C60284" w:rsidRDefault="00DB3DF9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288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042</w:t>
            </w:r>
          </w:p>
        </w:tc>
        <w:tc>
          <w:tcPr>
            <w:tcW w:w="131" w:type="pct"/>
            <w:vAlign w:val="bottom"/>
          </w:tcPr>
          <w:p w14:paraId="786BA31D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D9B0D" w14:textId="36790544" w:rsidR="00DB3DF9" w:rsidRPr="00C60284" w:rsidRDefault="002956E0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61223F5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2681" w14:textId="1A83C209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B3DF9" w:rsidRPr="00C60284" w14:paraId="49892362" w14:textId="77777777" w:rsidTr="00AD5686">
        <w:trPr>
          <w:trHeight w:val="50"/>
        </w:trPr>
        <w:tc>
          <w:tcPr>
            <w:tcW w:w="1960" w:type="pct"/>
            <w:vAlign w:val="bottom"/>
          </w:tcPr>
          <w:p w14:paraId="23235C20" w14:textId="77777777" w:rsidR="00DB3DF9" w:rsidRPr="00C60284" w:rsidRDefault="00DB3DF9" w:rsidP="00D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5" w:type="pct"/>
            <w:vAlign w:val="bottom"/>
          </w:tcPr>
          <w:p w14:paraId="1E91F897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0FA7ED6" w14:textId="77777777" w:rsidR="00DB3DF9" w:rsidRPr="00C60284" w:rsidRDefault="00DB3DF9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4E0CA9C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3EC9879B" w14:textId="77777777" w:rsidR="00DB3DF9" w:rsidRPr="00C60284" w:rsidRDefault="00DB3DF9" w:rsidP="00DB3DF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4642358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0ACBF3D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E313997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17B12B2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3DF9" w:rsidRPr="00C60284" w14:paraId="3AAC002A" w14:textId="77777777" w:rsidTr="00AD5686">
        <w:trPr>
          <w:trHeight w:hRule="exact" w:val="360"/>
        </w:trPr>
        <w:tc>
          <w:tcPr>
            <w:tcW w:w="1960" w:type="pct"/>
            <w:vAlign w:val="bottom"/>
          </w:tcPr>
          <w:p w14:paraId="2D1F55F2" w14:textId="77777777" w:rsidR="00DB3DF9" w:rsidRPr="00C60284" w:rsidRDefault="00DB3DF9" w:rsidP="00DB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5" w:type="pct"/>
            <w:vAlign w:val="bottom"/>
          </w:tcPr>
          <w:p w14:paraId="2630FB9C" w14:textId="77777777" w:rsidR="00DB3DF9" w:rsidRPr="00C60284" w:rsidRDefault="00DB3DF9" w:rsidP="00DB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40314938" w14:textId="4A3AA5D3" w:rsidR="00DB3DF9" w:rsidRPr="00C60284" w:rsidRDefault="009705A8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597,260</w:t>
            </w:r>
          </w:p>
        </w:tc>
        <w:tc>
          <w:tcPr>
            <w:tcW w:w="132" w:type="pct"/>
            <w:vAlign w:val="bottom"/>
          </w:tcPr>
          <w:p w14:paraId="3DD2B000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56B6D4DA" w14:textId="309E59F2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411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081</w:t>
            </w:r>
          </w:p>
        </w:tc>
        <w:tc>
          <w:tcPr>
            <w:tcW w:w="131" w:type="pct"/>
            <w:vAlign w:val="bottom"/>
          </w:tcPr>
          <w:p w14:paraId="3F109BC4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B348F9B" w14:textId="5BCBD326" w:rsidR="00DB3DF9" w:rsidRPr="00C60284" w:rsidRDefault="002956E0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76329C" w14:textId="77777777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380438C" w14:textId="4BB7992D" w:rsidR="00DB3DF9" w:rsidRPr="00C60284" w:rsidRDefault="00DB3DF9" w:rsidP="00DB3DF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78B58B" w14:textId="176FA571" w:rsidR="00BE0352" w:rsidRPr="00B64305" w:rsidRDefault="00BE035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66"/>
        <w:gridCol w:w="1144"/>
        <w:gridCol w:w="185"/>
        <w:gridCol w:w="1030"/>
        <w:gridCol w:w="185"/>
        <w:gridCol w:w="1120"/>
        <w:gridCol w:w="268"/>
        <w:gridCol w:w="1090"/>
      </w:tblGrid>
      <w:tr w:rsidR="004D2CD8" w:rsidRPr="00D9260D" w14:paraId="55A8BB75" w14:textId="77777777" w:rsidTr="00995613">
        <w:trPr>
          <w:cantSplit/>
          <w:trHeight w:val="410"/>
          <w:tblHeader/>
        </w:trPr>
        <w:tc>
          <w:tcPr>
            <w:tcW w:w="4166" w:type="dxa"/>
            <w:vAlign w:val="bottom"/>
            <w:hideMark/>
          </w:tcPr>
          <w:p w14:paraId="49B81039" w14:textId="0F865B08" w:rsidR="004D2CD8" w:rsidRPr="00D9260D" w:rsidRDefault="004D2CD8" w:rsidP="007C7D81">
            <w:pPr>
              <w:pStyle w:val="acctfourfigures"/>
              <w:tabs>
                <w:tab w:val="clear" w:pos="765"/>
                <w:tab w:val="left" w:pos="102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59" w:type="dxa"/>
            <w:gridSpan w:val="3"/>
            <w:vAlign w:val="bottom"/>
          </w:tcPr>
          <w:p w14:paraId="355337EB" w14:textId="77777777" w:rsidR="004D2CD8" w:rsidRPr="00D9260D" w:rsidRDefault="004D2CD8" w:rsidP="004D2CD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9260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5" w:type="dxa"/>
          </w:tcPr>
          <w:p w14:paraId="54950AB6" w14:textId="77777777" w:rsidR="004D2CD8" w:rsidRPr="00D9260D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78" w:type="dxa"/>
            <w:gridSpan w:val="3"/>
            <w:vAlign w:val="bottom"/>
          </w:tcPr>
          <w:p w14:paraId="74C8C7DF" w14:textId="77777777" w:rsidR="004D2CD8" w:rsidRPr="00D9260D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CD8" w:rsidRPr="00F22A98" w14:paraId="50C3C49B" w14:textId="77777777" w:rsidTr="00995613">
        <w:trPr>
          <w:cantSplit/>
          <w:trHeight w:val="410"/>
          <w:tblHeader/>
        </w:trPr>
        <w:tc>
          <w:tcPr>
            <w:tcW w:w="4166" w:type="dxa"/>
            <w:vAlign w:val="bottom"/>
          </w:tcPr>
          <w:p w14:paraId="452C64AD" w14:textId="2A8498E1" w:rsidR="004D2CD8" w:rsidRPr="00D9260D" w:rsidRDefault="001F3F0A" w:rsidP="001F3F0A">
            <w:pPr>
              <w:pStyle w:val="acctfourfigures"/>
              <w:tabs>
                <w:tab w:val="left" w:pos="192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B3D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DB3D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="004D2CD8"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30 </w:t>
            </w:r>
            <w:r w:rsidR="00DB3D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1144" w:type="dxa"/>
            <w:vAlign w:val="bottom"/>
          </w:tcPr>
          <w:p w14:paraId="531F0D46" w14:textId="1A73CF76" w:rsidR="004D2CD8" w:rsidRPr="00F22A98" w:rsidRDefault="00707376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2A9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F22A9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566</w:t>
            </w:r>
          </w:p>
        </w:tc>
        <w:tc>
          <w:tcPr>
            <w:tcW w:w="185" w:type="dxa"/>
            <w:vAlign w:val="bottom"/>
          </w:tcPr>
          <w:p w14:paraId="694D1AC2" w14:textId="77777777" w:rsidR="004D2CD8" w:rsidRPr="00F22A98" w:rsidRDefault="004D2CD8" w:rsidP="004D2CD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4E0866A2" w14:textId="2EE2F1F5" w:rsidR="004D2CD8" w:rsidRPr="00F22A98" w:rsidRDefault="00707376" w:rsidP="004D2CD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2A9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2565</w:t>
            </w:r>
          </w:p>
        </w:tc>
        <w:tc>
          <w:tcPr>
            <w:tcW w:w="185" w:type="dxa"/>
          </w:tcPr>
          <w:p w14:paraId="33562CBE" w14:textId="77777777" w:rsidR="004D2CD8" w:rsidRPr="00F22A98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0BFF5157" w14:textId="2C8C8E68" w:rsidR="004D2CD8" w:rsidRPr="00F22A98" w:rsidRDefault="00707376" w:rsidP="004D2CD8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22A98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2566</w:t>
            </w:r>
          </w:p>
        </w:tc>
        <w:tc>
          <w:tcPr>
            <w:tcW w:w="268" w:type="dxa"/>
            <w:vAlign w:val="bottom"/>
          </w:tcPr>
          <w:p w14:paraId="5CE021B0" w14:textId="77777777" w:rsidR="004D2CD8" w:rsidRPr="00F22A98" w:rsidRDefault="004D2CD8" w:rsidP="004D2CD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D7947CA" w14:textId="5B2AB8B4" w:rsidR="004D2CD8" w:rsidRPr="00F22A98" w:rsidRDefault="00707376" w:rsidP="004D2CD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2A9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072B6F" w:rsidRPr="00D9260D" w14:paraId="3A5310ED" w14:textId="77777777" w:rsidTr="00995613">
        <w:trPr>
          <w:cantSplit/>
          <w:trHeight w:val="410"/>
          <w:tblHeader/>
        </w:trPr>
        <w:tc>
          <w:tcPr>
            <w:tcW w:w="4166" w:type="dxa"/>
            <w:vAlign w:val="bottom"/>
            <w:hideMark/>
          </w:tcPr>
          <w:p w14:paraId="015A5F4E" w14:textId="77777777" w:rsidR="00072B6F" w:rsidRPr="00D9260D" w:rsidRDefault="00072B6F" w:rsidP="00072B6F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22" w:type="dxa"/>
            <w:gridSpan w:val="7"/>
            <w:vAlign w:val="bottom"/>
            <w:hideMark/>
          </w:tcPr>
          <w:p w14:paraId="0306E385" w14:textId="77777777" w:rsidR="00072B6F" w:rsidRPr="00D9260D" w:rsidRDefault="00072B6F" w:rsidP="00072B6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3DF9" w:rsidRPr="00D9260D" w14:paraId="23AB5AEB" w14:textId="77777777" w:rsidTr="00995613">
        <w:trPr>
          <w:cantSplit/>
          <w:trHeight w:val="386"/>
        </w:trPr>
        <w:tc>
          <w:tcPr>
            <w:tcW w:w="4166" w:type="dxa"/>
          </w:tcPr>
          <w:p w14:paraId="1FBD2E80" w14:textId="44731B13" w:rsidR="00DB3DF9" w:rsidRPr="00D9260D" w:rsidRDefault="00DB3DF9" w:rsidP="00DB3DF9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  <w:cs/>
              </w:rPr>
            </w:pPr>
            <w:r w:rsidRPr="00D9260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9260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4" w:type="dxa"/>
            <w:vAlign w:val="bottom"/>
          </w:tcPr>
          <w:p w14:paraId="37AD99ED" w14:textId="516FC1BA" w:rsidR="00DB3DF9" w:rsidRPr="00E71ED2" w:rsidRDefault="00A3097A" w:rsidP="00995613">
            <w:pPr>
              <w:pStyle w:val="acctfourfigures"/>
              <w:tabs>
                <w:tab w:val="clear" w:pos="765"/>
                <w:tab w:val="decimal" w:pos="465"/>
                <w:tab w:val="decimal" w:pos="794"/>
              </w:tabs>
              <w:spacing w:line="240" w:lineRule="auto"/>
              <w:ind w:left="-83" w:right="190" w:firstLine="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19F6E022" w14:textId="77777777" w:rsidR="00DB3DF9" w:rsidRPr="00D9260D" w:rsidRDefault="00DB3DF9" w:rsidP="00DB3D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2F013352" w14:textId="4DD40C8A" w:rsidR="00DB3DF9" w:rsidRPr="00D9260D" w:rsidRDefault="00DB3DF9" w:rsidP="00995613">
            <w:pPr>
              <w:pStyle w:val="acctfourfigures"/>
              <w:tabs>
                <w:tab w:val="clear" w:pos="765"/>
              </w:tabs>
              <w:spacing w:line="240" w:lineRule="auto"/>
              <w:ind w:left="-83" w:right="61" w:firstLine="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12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3C12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,263</w:t>
            </w:r>
          </w:p>
        </w:tc>
        <w:tc>
          <w:tcPr>
            <w:tcW w:w="185" w:type="dxa"/>
            <w:vAlign w:val="bottom"/>
          </w:tcPr>
          <w:p w14:paraId="5C1AA8C1" w14:textId="77777777" w:rsidR="00DB3DF9" w:rsidRPr="00D9260D" w:rsidRDefault="00DB3DF9" w:rsidP="00DB3D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05C8D766" w14:textId="4AB786F7" w:rsidR="00DB3DF9" w:rsidRPr="00D9260D" w:rsidRDefault="00620B65" w:rsidP="00DB3DF9">
            <w:pPr>
              <w:pStyle w:val="acctfourfigures"/>
              <w:tabs>
                <w:tab w:val="clear" w:pos="765"/>
                <w:tab w:val="decimal" w:pos="350"/>
                <w:tab w:val="decimal" w:pos="530"/>
              </w:tabs>
              <w:spacing w:line="240" w:lineRule="auto"/>
              <w:ind w:left="-79" w:right="17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4FC0B05" w14:textId="77777777" w:rsidR="00DB3DF9" w:rsidRPr="00D9260D" w:rsidRDefault="00DB3DF9" w:rsidP="00DB3DF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43F83AD" w14:textId="69922987" w:rsidR="00DB3DF9" w:rsidRPr="00D9260D" w:rsidRDefault="00DB3DF9" w:rsidP="00DB3DF9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097A" w:rsidRPr="00D9260D" w14:paraId="47E6A9EC" w14:textId="77777777" w:rsidTr="00995613">
        <w:trPr>
          <w:cantSplit/>
          <w:trHeight w:val="386"/>
        </w:trPr>
        <w:tc>
          <w:tcPr>
            <w:tcW w:w="4166" w:type="dxa"/>
          </w:tcPr>
          <w:p w14:paraId="62F432A0" w14:textId="4CFAB3BB" w:rsidR="00A3097A" w:rsidRPr="00D9260D" w:rsidRDefault="00A3097A" w:rsidP="00DB3DF9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44" w:type="dxa"/>
            <w:vAlign w:val="bottom"/>
          </w:tcPr>
          <w:p w14:paraId="4D4719C3" w14:textId="0FC20B3A" w:rsidR="00A3097A" w:rsidRPr="00A3097A" w:rsidRDefault="00A3097A" w:rsidP="00A3097A">
            <w:pPr>
              <w:pStyle w:val="acctfourfigures"/>
              <w:tabs>
                <w:tab w:val="clear" w:pos="765"/>
                <w:tab w:val="decimal" w:pos="465"/>
                <w:tab w:val="decimal" w:pos="794"/>
              </w:tabs>
              <w:spacing w:line="240" w:lineRule="auto"/>
              <w:ind w:left="-83" w:right="98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(5,810)</w:t>
            </w:r>
          </w:p>
        </w:tc>
        <w:tc>
          <w:tcPr>
            <w:tcW w:w="185" w:type="dxa"/>
            <w:vAlign w:val="bottom"/>
          </w:tcPr>
          <w:p w14:paraId="3BB42E6C" w14:textId="77777777" w:rsidR="00A3097A" w:rsidRPr="00D9260D" w:rsidRDefault="00A3097A" w:rsidP="00DB3D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0A65C43F" w14:textId="6C4EF391" w:rsidR="00A3097A" w:rsidRPr="003C1267" w:rsidRDefault="00A3097A" w:rsidP="00995613">
            <w:pPr>
              <w:pStyle w:val="acctfourfigures"/>
              <w:tabs>
                <w:tab w:val="clear" w:pos="765"/>
              </w:tabs>
              <w:spacing w:line="240" w:lineRule="auto"/>
              <w:ind w:left="-83" w:right="6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7D2664A6" w14:textId="77777777" w:rsidR="00A3097A" w:rsidRPr="00D9260D" w:rsidRDefault="00A3097A" w:rsidP="00DB3D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44F0243F" w14:textId="2BE2F165" w:rsidR="00A3097A" w:rsidRDefault="00A3097A" w:rsidP="00DB3DF9">
            <w:pPr>
              <w:pStyle w:val="acctfourfigures"/>
              <w:tabs>
                <w:tab w:val="clear" w:pos="765"/>
                <w:tab w:val="decimal" w:pos="350"/>
                <w:tab w:val="decimal" w:pos="530"/>
              </w:tabs>
              <w:spacing w:line="240" w:lineRule="auto"/>
              <w:ind w:left="-79" w:right="1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BAB6D1D" w14:textId="77777777" w:rsidR="00A3097A" w:rsidRPr="00D9260D" w:rsidRDefault="00A3097A" w:rsidP="00DB3DF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A85BE6A" w14:textId="3C5382F0" w:rsidR="00A3097A" w:rsidRDefault="00A3097A" w:rsidP="00DB3DF9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28329FF7" w14:textId="77777777" w:rsidR="004D2CD8" w:rsidRPr="00D9260D" w:rsidRDefault="004D2CD8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BCC4082" w14:textId="0AB00062" w:rsidR="00DB3DF9" w:rsidRDefault="00346AE0" w:rsidP="006F3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5616E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3F03E1" w:rsidRPr="005616E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ระหว่าง</w:t>
      </w:r>
      <w:r w:rsidR="00A7714F" w:rsidRPr="005616EE">
        <w:rPr>
          <w:rFonts w:ascii="Angsana New" w:hAnsi="Angsana New" w:cs="Angsana New" w:hint="cs"/>
          <w:sz w:val="30"/>
          <w:szCs w:val="30"/>
          <w:cs/>
          <w:lang w:val="th-TH"/>
        </w:rPr>
        <w:br/>
      </w: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>ร้อย</w:t>
      </w:r>
      <w:r w:rsidRPr="005616EE">
        <w:rPr>
          <w:rFonts w:ascii="Angsana New" w:hAnsi="Angsana New" w:cs="Angsana New" w:hint="cs"/>
          <w:sz w:val="30"/>
          <w:szCs w:val="30"/>
          <w:cs/>
        </w:rPr>
        <w:t>ละ</w:t>
      </w:r>
      <w:r w:rsidR="00EA2F5C" w:rsidRPr="005616EE">
        <w:rPr>
          <w:rFonts w:ascii="Angsana New" w:hAnsi="Angsana New" w:cs="Angsana New"/>
          <w:sz w:val="30"/>
          <w:szCs w:val="30"/>
        </w:rPr>
        <w:t xml:space="preserve"> </w:t>
      </w:r>
      <w:r w:rsidR="003535FD">
        <w:rPr>
          <w:rFonts w:ascii="Angsana New" w:hAnsi="Angsana New" w:cs="Angsana New"/>
          <w:sz w:val="30"/>
          <w:szCs w:val="30"/>
        </w:rPr>
        <w:t>9.50</w:t>
      </w:r>
      <w:r w:rsidR="006F3A8C" w:rsidRPr="005616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160A" w:rsidRPr="005616EE">
        <w:rPr>
          <w:rFonts w:ascii="Angsana New" w:hAnsi="Angsana New" w:cs="Angsana New" w:hint="cs"/>
          <w:sz w:val="30"/>
          <w:szCs w:val="30"/>
          <w:cs/>
        </w:rPr>
        <w:t>ถึงร้อยละ</w:t>
      </w:r>
      <w:r w:rsidR="00EA2F5C" w:rsidRPr="005616EE">
        <w:rPr>
          <w:rFonts w:ascii="Angsana New" w:hAnsi="Angsana New" w:cs="Angsana New"/>
          <w:sz w:val="30"/>
          <w:szCs w:val="30"/>
        </w:rPr>
        <w:t xml:space="preserve"> </w:t>
      </w:r>
      <w:r w:rsidR="003535FD">
        <w:rPr>
          <w:rFonts w:ascii="Angsana New" w:hAnsi="Angsana New" w:cs="Angsana New"/>
          <w:sz w:val="30"/>
          <w:szCs w:val="30"/>
        </w:rPr>
        <w:t>1</w:t>
      </w:r>
      <w:r w:rsidR="001A353B">
        <w:rPr>
          <w:rFonts w:ascii="Angsana New" w:hAnsi="Angsana New" w:cs="Angsana New"/>
          <w:sz w:val="30"/>
          <w:szCs w:val="30"/>
        </w:rPr>
        <w:t>5</w:t>
      </w:r>
      <w:r w:rsidR="003535FD">
        <w:rPr>
          <w:rFonts w:ascii="Angsana New" w:hAnsi="Angsana New" w:cs="Angsana New"/>
          <w:sz w:val="30"/>
          <w:szCs w:val="30"/>
        </w:rPr>
        <w:t>.00</w:t>
      </w:r>
      <w:r w:rsidR="0032246D" w:rsidRPr="005616EE">
        <w:rPr>
          <w:rFonts w:ascii="Angsana New" w:hAnsi="Angsana New" w:cs="Angsana New"/>
          <w:sz w:val="30"/>
          <w:szCs w:val="30"/>
        </w:rPr>
        <w:t xml:space="preserve"> </w:t>
      </w: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ต่อปี </w:t>
      </w:r>
      <w:r w:rsidRPr="005616EE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</w:t>
      </w:r>
      <w:r w:rsidR="00A74C71" w:rsidRPr="005616EE">
        <w:rPr>
          <w:rFonts w:ascii="Angsana New" w:hAnsi="Angsana New" w:cs="Angsana New"/>
          <w:i/>
          <w:iCs/>
          <w:sz w:val="30"/>
          <w:szCs w:val="30"/>
        </w:rPr>
        <w:t>31</w:t>
      </w:r>
      <w:r w:rsidR="00142BE5" w:rsidRPr="005616EE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142BE5" w:rsidRPr="005616EE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142BE5" w:rsidRPr="005616EE">
        <w:rPr>
          <w:rFonts w:ascii="Angsana New" w:hAnsi="Angsana New" w:cs="Angsana New" w:hint="cs"/>
          <w:sz w:val="30"/>
          <w:szCs w:val="30"/>
        </w:rPr>
        <w:t xml:space="preserve"> </w:t>
      </w:r>
      <w:r w:rsidR="00A74C71" w:rsidRPr="005616EE">
        <w:rPr>
          <w:rFonts w:ascii="Angsana New" w:hAnsi="Angsana New" w:cs="Angsana New"/>
          <w:i/>
          <w:iCs/>
          <w:sz w:val="30"/>
          <w:szCs w:val="30"/>
        </w:rPr>
        <w:t>2565</w:t>
      </w:r>
      <w:r w:rsidR="00102418" w:rsidRPr="005616EE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: </w:t>
      </w:r>
      <w:r w:rsidR="00852A99" w:rsidRPr="005616EE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ระหว่าง</w:t>
      </w:r>
      <w:r w:rsidR="00142BE5" w:rsidRPr="005616EE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ร้อยละ </w:t>
      </w:r>
      <w:r w:rsidR="00A74C71" w:rsidRPr="005616EE">
        <w:rPr>
          <w:rFonts w:ascii="Angsana New" w:hAnsi="Angsana New" w:cs="Angsana New"/>
          <w:i/>
          <w:iCs/>
          <w:sz w:val="30"/>
          <w:szCs w:val="30"/>
        </w:rPr>
        <w:t>5</w:t>
      </w:r>
      <w:r w:rsidR="00142BE5" w:rsidRPr="005616EE">
        <w:rPr>
          <w:rFonts w:ascii="Angsana New" w:hAnsi="Angsana New" w:cs="Angsana New" w:hint="cs"/>
          <w:i/>
          <w:iCs/>
          <w:sz w:val="30"/>
          <w:szCs w:val="30"/>
        </w:rPr>
        <w:t>.</w:t>
      </w:r>
      <w:r w:rsidR="00707376" w:rsidRPr="005616EE">
        <w:rPr>
          <w:rFonts w:ascii="Angsana New" w:hAnsi="Angsana New" w:cs="Angsana New" w:hint="cs"/>
          <w:i/>
          <w:iCs/>
          <w:sz w:val="30"/>
          <w:szCs w:val="30"/>
          <w:cs/>
        </w:rPr>
        <w:t>00</w:t>
      </w:r>
      <w:r w:rsidR="00142BE5" w:rsidRPr="005616EE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142BE5" w:rsidRPr="005616E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A74C71" w:rsidRPr="005616EE">
        <w:rPr>
          <w:rFonts w:ascii="Angsana New" w:hAnsi="Angsana New" w:cs="Angsana New"/>
          <w:i/>
          <w:iCs/>
          <w:sz w:val="30"/>
          <w:szCs w:val="30"/>
        </w:rPr>
        <w:t>15.00</w:t>
      </w:r>
      <w:r w:rsidR="00142BE5" w:rsidRPr="005616EE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ต่อปี</w:t>
      </w:r>
      <w:r w:rsidRPr="005616EE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)</w:t>
      </w: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5616EE">
        <w:rPr>
          <w:rFonts w:ascii="Angsana New" w:hAnsi="Angsana New" w:cs="Angsana New" w:hint="cs"/>
          <w:sz w:val="30"/>
          <w:szCs w:val="30"/>
          <w:cs/>
          <w:lang w:val="th-TH"/>
        </w:rPr>
        <w:t>สถาบันการเงิน</w:t>
      </w: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A74C71" w:rsidRPr="005616EE">
        <w:rPr>
          <w:rFonts w:ascii="Angsana New" w:hAnsi="Angsana New" w:cs="Angsana New"/>
          <w:sz w:val="30"/>
          <w:szCs w:val="30"/>
        </w:rPr>
        <w:t>1</w:t>
      </w: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สำหรับเงินทดรองจ่ายให้</w:t>
      </w:r>
      <w:r w:rsidR="0054448F" w:rsidRPr="005616E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 </w:t>
      </w: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>แก่เกษตรกรไม่หมุนเวียน เกษตรกรจะจ่ายชำระคืนแก่กลุ่มบริษัทตามวิธีการที่ตกลงร่วมกั</w:t>
      </w:r>
      <w:r w:rsidR="0054448F" w:rsidRPr="005616EE"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  <w:r w:rsidR="00CF1014" w:rsidRPr="005616E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>โดยขึ้นอยู่กับ</w:t>
      </w:r>
      <w:r w:rsidR="005616EE" w:rsidRPr="005616EE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>ผลประกอบการการรับจ้างเลี้ยงของเกษตรกรแต่ละราย เงินทดรองจ่ายให้แก่เกษตรกร</w:t>
      </w:r>
      <w:r w:rsidRPr="005616EE">
        <w:rPr>
          <w:rFonts w:ascii="Angsana New" w:hAnsi="Angsana New" w:cs="Angsana New" w:hint="cs"/>
          <w:sz w:val="30"/>
          <w:szCs w:val="30"/>
          <w:cs/>
        </w:rPr>
        <w:t>ไม่หมุนเวียนมีหลักทรัพย์</w:t>
      </w:r>
      <w:r w:rsidR="005616EE">
        <w:rPr>
          <w:rFonts w:ascii="Angsana New" w:hAnsi="Angsana New" w:cs="Angsana New"/>
          <w:sz w:val="30"/>
          <w:szCs w:val="30"/>
        </w:rPr>
        <w:br/>
      </w:r>
      <w:r w:rsidRPr="005616EE">
        <w:rPr>
          <w:rFonts w:ascii="Angsana New" w:hAnsi="Angsana New" w:cs="Angsana New" w:hint="cs"/>
          <w:sz w:val="30"/>
          <w:szCs w:val="30"/>
          <w:cs/>
        </w:rPr>
        <w:t>ค้ำประกันเป็นการค้ำประกันโดยที่ดินของเกษตรกร</w:t>
      </w:r>
    </w:p>
    <w:p w14:paraId="598AE6A7" w14:textId="77777777" w:rsidR="00DB3DF9" w:rsidRDefault="00DB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AC894F2" w14:textId="79679F07" w:rsidR="00450453" w:rsidRPr="00D9260D" w:rsidRDefault="00450453" w:rsidP="00D9260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clear" w:pos="680"/>
        </w:tabs>
        <w:rPr>
          <w:rFonts w:ascii="Angsana New" w:hAnsi="Angsana New"/>
          <w:b/>
          <w:bCs/>
          <w:sz w:val="30"/>
          <w:szCs w:val="30"/>
          <w:lang w:val="th-TH"/>
        </w:rPr>
      </w:pPr>
      <w:r w:rsidRPr="00D9260D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สินทรัพย์ทางการเงินที่อยู่ในความต้องการของตลาด</w:t>
      </w:r>
    </w:p>
    <w:p w14:paraId="2F63D6B3" w14:textId="77777777" w:rsidR="00450453" w:rsidRPr="00D9260D" w:rsidRDefault="00450453" w:rsidP="002665E0">
      <w:pPr>
        <w:ind w:right="-360"/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58"/>
        <w:gridCol w:w="1002"/>
        <w:gridCol w:w="250"/>
        <w:gridCol w:w="1010"/>
        <w:gridCol w:w="242"/>
        <w:gridCol w:w="1133"/>
        <w:gridCol w:w="242"/>
        <w:gridCol w:w="1083"/>
      </w:tblGrid>
      <w:tr w:rsidR="00450453" w:rsidRPr="00D9260D" w14:paraId="658FD8EB" w14:textId="77777777" w:rsidTr="003C1267">
        <w:trPr>
          <w:trHeight w:val="353"/>
          <w:tblHeader/>
        </w:trPr>
        <w:tc>
          <w:tcPr>
            <w:tcW w:w="3240" w:type="dxa"/>
          </w:tcPr>
          <w:p w14:paraId="2430567D" w14:textId="77777777" w:rsidR="00450453" w:rsidRPr="00086686" w:rsidRDefault="00450453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9"/>
            <w:hideMark/>
          </w:tcPr>
          <w:p w14:paraId="6D72BB7F" w14:textId="4D8BD450" w:rsidR="00450453" w:rsidRPr="00086686" w:rsidRDefault="00205F10" w:rsidP="0008668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686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086686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>/</w:t>
            </w:r>
            <w:r w:rsidR="00450453" w:rsidRPr="00086686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450453" w:rsidRPr="00D9260D" w14:paraId="04C341F0" w14:textId="77777777" w:rsidTr="003C1267">
        <w:trPr>
          <w:trHeight w:val="707"/>
          <w:tblHeader/>
        </w:trPr>
        <w:tc>
          <w:tcPr>
            <w:tcW w:w="3240" w:type="dxa"/>
            <w:vAlign w:val="bottom"/>
            <w:hideMark/>
          </w:tcPr>
          <w:p w14:paraId="5A818ADB" w14:textId="77777777" w:rsidR="00450453" w:rsidRPr="00086686" w:rsidRDefault="00450453" w:rsidP="00086686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6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36B8EB72" w14:textId="77777777" w:rsidR="00450453" w:rsidRPr="00086686" w:rsidRDefault="00450453" w:rsidP="00086686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6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086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80" w:type="dxa"/>
            <w:vAlign w:val="bottom"/>
            <w:hideMark/>
          </w:tcPr>
          <w:p w14:paraId="6F2D3FDD" w14:textId="77777777" w:rsidR="00450453" w:rsidRPr="00086686" w:rsidRDefault="00450453" w:rsidP="00086686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668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5F7FE1E" w14:textId="502C8156" w:rsidR="00450453" w:rsidRPr="00086686" w:rsidRDefault="00707376" w:rsidP="00086686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668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450453" w:rsidRPr="000866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50453" w:rsidRPr="0008668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58" w:type="dxa"/>
            <w:vAlign w:val="bottom"/>
          </w:tcPr>
          <w:p w14:paraId="05DC900E" w14:textId="77777777" w:rsidR="00450453" w:rsidRPr="00086686" w:rsidRDefault="00450453" w:rsidP="0008668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2" w:type="dxa"/>
            <w:vAlign w:val="bottom"/>
            <w:hideMark/>
          </w:tcPr>
          <w:p w14:paraId="798F23AD" w14:textId="77777777" w:rsidR="00450453" w:rsidRPr="00086686" w:rsidRDefault="00450453" w:rsidP="000866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6686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50" w:type="dxa"/>
            <w:vAlign w:val="bottom"/>
          </w:tcPr>
          <w:p w14:paraId="0358A5B4" w14:textId="77777777" w:rsidR="00450453" w:rsidRPr="00086686" w:rsidRDefault="00450453" w:rsidP="0008668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0" w:type="dxa"/>
            <w:vAlign w:val="bottom"/>
            <w:hideMark/>
          </w:tcPr>
          <w:p w14:paraId="7AD9959F" w14:textId="77777777" w:rsidR="00450453" w:rsidRPr="00086686" w:rsidRDefault="00450453" w:rsidP="000866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6686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2" w:type="dxa"/>
            <w:vAlign w:val="bottom"/>
          </w:tcPr>
          <w:p w14:paraId="084DED8D" w14:textId="77777777" w:rsidR="00450453" w:rsidRPr="00086686" w:rsidRDefault="00450453" w:rsidP="0008668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  <w:hideMark/>
          </w:tcPr>
          <w:p w14:paraId="309EE635" w14:textId="77777777" w:rsidR="00450453" w:rsidRPr="00086686" w:rsidRDefault="00450453" w:rsidP="00086686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6686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42" w:type="dxa"/>
            <w:vAlign w:val="bottom"/>
          </w:tcPr>
          <w:p w14:paraId="5AF24AA1" w14:textId="77777777" w:rsidR="00450453" w:rsidRPr="00086686" w:rsidRDefault="00450453" w:rsidP="0008668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3" w:type="dxa"/>
            <w:vAlign w:val="bottom"/>
            <w:hideMark/>
          </w:tcPr>
          <w:p w14:paraId="1C25F85A" w14:textId="77777777" w:rsidR="00450453" w:rsidRPr="00086686" w:rsidRDefault="00450453" w:rsidP="000866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668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7B563D1" w14:textId="2D4E110A" w:rsidR="00450453" w:rsidRPr="00086686" w:rsidRDefault="00EA2F5C" w:rsidP="00086686">
            <w:pPr>
              <w:tabs>
                <w:tab w:val="clear" w:pos="907"/>
              </w:tabs>
              <w:ind w:left="-106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668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1124F" w:rsidRPr="000866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A757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31124F" w:rsidRPr="0008668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="00450453" w:rsidRPr="000866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450453" w:rsidRPr="00D9260D" w14:paraId="02FAC7AC" w14:textId="77777777" w:rsidTr="003C1267">
        <w:trPr>
          <w:trHeight w:val="353"/>
          <w:tblHeader/>
        </w:trPr>
        <w:tc>
          <w:tcPr>
            <w:tcW w:w="3240" w:type="dxa"/>
          </w:tcPr>
          <w:p w14:paraId="51C55526" w14:textId="77777777" w:rsidR="00450453" w:rsidRPr="00086686" w:rsidRDefault="00450453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00" w:type="dxa"/>
            <w:gridSpan w:val="9"/>
            <w:vAlign w:val="bottom"/>
            <w:hideMark/>
          </w:tcPr>
          <w:p w14:paraId="1A607F27" w14:textId="3153F8C9" w:rsidR="00450453" w:rsidRPr="00086686" w:rsidRDefault="00450453" w:rsidP="0008668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66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00137" w:rsidRPr="00086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086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0866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0453" w:rsidRPr="00D9260D" w14:paraId="6AF72C19" w14:textId="77777777" w:rsidTr="00086686">
        <w:trPr>
          <w:trHeight w:val="56"/>
        </w:trPr>
        <w:tc>
          <w:tcPr>
            <w:tcW w:w="3240" w:type="dxa"/>
            <w:hideMark/>
          </w:tcPr>
          <w:p w14:paraId="69CAD66B" w14:textId="7CF66E3D" w:rsidR="00450453" w:rsidRPr="00086686" w:rsidRDefault="00707376" w:rsidP="00086686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6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A74C71" w:rsidRPr="00086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2590A4E9" w14:textId="77777777" w:rsidR="00450453" w:rsidRPr="00086686" w:rsidRDefault="00450453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3913478D" w14:textId="77777777" w:rsidR="00450453" w:rsidRPr="00086686" w:rsidRDefault="00450453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3ACBBF3" w14:textId="77777777" w:rsidR="00450453" w:rsidRPr="00086686" w:rsidRDefault="00450453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4B316F3" w14:textId="77777777" w:rsidR="00450453" w:rsidRPr="00086686" w:rsidRDefault="00450453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5840832" w14:textId="77777777" w:rsidR="00450453" w:rsidRPr="00086686" w:rsidRDefault="00450453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53B4E8B" w14:textId="77777777" w:rsidR="00450453" w:rsidRPr="00086686" w:rsidRDefault="00450453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</w:tcPr>
          <w:p w14:paraId="1F40DEF3" w14:textId="77777777" w:rsidR="00450453" w:rsidRPr="00086686" w:rsidRDefault="00450453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6B5C973" w14:textId="77777777" w:rsidR="00450453" w:rsidRPr="00086686" w:rsidRDefault="00450453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6FE0AF5" w14:textId="77777777" w:rsidR="00450453" w:rsidRPr="00086686" w:rsidRDefault="00450453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453" w:rsidRPr="00D9260D" w14:paraId="76BA31F3" w14:textId="77777777" w:rsidTr="00086686">
        <w:trPr>
          <w:trHeight w:val="56"/>
        </w:trPr>
        <w:tc>
          <w:tcPr>
            <w:tcW w:w="3240" w:type="dxa"/>
            <w:hideMark/>
          </w:tcPr>
          <w:p w14:paraId="2763A5C8" w14:textId="77777777" w:rsidR="00450453" w:rsidRPr="00086686" w:rsidRDefault="00450453" w:rsidP="00086686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6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34DBB64F" w14:textId="77777777" w:rsidR="00450453" w:rsidRPr="00086686" w:rsidRDefault="00450453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6BEDC791" w14:textId="77777777" w:rsidR="00450453" w:rsidRPr="00086686" w:rsidRDefault="00450453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1C0E01D6" w14:textId="77777777" w:rsidR="00450453" w:rsidRPr="00086686" w:rsidRDefault="00450453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0692178" w14:textId="77777777" w:rsidR="00450453" w:rsidRPr="00086686" w:rsidRDefault="00450453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C35D14F" w14:textId="77777777" w:rsidR="00450453" w:rsidRPr="00086686" w:rsidRDefault="00450453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7AB9FEF" w14:textId="77777777" w:rsidR="00450453" w:rsidRPr="00086686" w:rsidRDefault="00450453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</w:tcPr>
          <w:p w14:paraId="0E2384AB" w14:textId="77777777" w:rsidR="00450453" w:rsidRPr="00086686" w:rsidRDefault="00450453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3A55CE1" w14:textId="77777777" w:rsidR="00450453" w:rsidRPr="00086686" w:rsidRDefault="00450453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9E8E586" w14:textId="77777777" w:rsidR="00450453" w:rsidRPr="00086686" w:rsidRDefault="00450453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453" w:rsidRPr="00D9260D" w14:paraId="4CDE4A36" w14:textId="77777777" w:rsidTr="003C1267">
        <w:trPr>
          <w:trHeight w:val="342"/>
        </w:trPr>
        <w:tc>
          <w:tcPr>
            <w:tcW w:w="3240" w:type="dxa"/>
          </w:tcPr>
          <w:p w14:paraId="601B233F" w14:textId="77777777" w:rsidR="00450453" w:rsidRPr="00086686" w:rsidRDefault="00450453" w:rsidP="00086686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668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08668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80" w:type="dxa"/>
          </w:tcPr>
          <w:p w14:paraId="0C241E5A" w14:textId="77777777" w:rsidR="00450453" w:rsidRPr="00086686" w:rsidRDefault="00450453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58" w:type="dxa"/>
          </w:tcPr>
          <w:p w14:paraId="60AD1CD7" w14:textId="77777777" w:rsidR="00450453" w:rsidRPr="00086686" w:rsidRDefault="00450453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6C383C25" w14:textId="77777777" w:rsidR="00450453" w:rsidRPr="00086686" w:rsidRDefault="00450453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46841B1" w14:textId="77777777" w:rsidR="00450453" w:rsidRPr="00086686" w:rsidRDefault="00450453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EACECA7" w14:textId="77777777" w:rsidR="00450453" w:rsidRPr="00086686" w:rsidRDefault="00450453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AFFBC33" w14:textId="77777777" w:rsidR="00450453" w:rsidRPr="00086686" w:rsidRDefault="00450453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</w:tcPr>
          <w:p w14:paraId="3FE3E258" w14:textId="77777777" w:rsidR="00450453" w:rsidRPr="00086686" w:rsidRDefault="00450453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46F2083" w14:textId="77777777" w:rsidR="00450453" w:rsidRPr="00086686" w:rsidRDefault="00450453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63F138F" w14:textId="77777777" w:rsidR="00450453" w:rsidRPr="00086686" w:rsidRDefault="00450453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21A4" w:rsidRPr="00D9260D" w14:paraId="05F65727" w14:textId="77777777" w:rsidTr="00DD1736">
        <w:trPr>
          <w:trHeight w:val="398"/>
        </w:trPr>
        <w:tc>
          <w:tcPr>
            <w:tcW w:w="3240" w:type="dxa"/>
            <w:hideMark/>
          </w:tcPr>
          <w:p w14:paraId="06D1DDBA" w14:textId="44764A8B" w:rsidR="00DD21A4" w:rsidRPr="00086686" w:rsidRDefault="00DD21A4" w:rsidP="00086686">
            <w:pPr>
              <w:pStyle w:val="ListParagraph"/>
              <w:numPr>
                <w:ilvl w:val="0"/>
                <w:numId w:val="4"/>
              </w:numPr>
              <w:tabs>
                <w:tab w:val="clear" w:pos="454"/>
                <w:tab w:val="clear" w:pos="680"/>
              </w:tabs>
              <w:ind w:left="426" w:right="-111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08668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3C33CF75" w14:textId="47708190" w:rsidR="00DD21A4" w:rsidRPr="00086686" w:rsidRDefault="008D4F96" w:rsidP="00086686">
            <w:pPr>
              <w:tabs>
                <w:tab w:val="clear" w:pos="680"/>
                <w:tab w:val="clear" w:pos="907"/>
              </w:tabs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1,063,630</w:t>
            </w:r>
          </w:p>
        </w:tc>
        <w:tc>
          <w:tcPr>
            <w:tcW w:w="258" w:type="dxa"/>
            <w:vAlign w:val="bottom"/>
          </w:tcPr>
          <w:p w14:paraId="2AAA9FC2" w14:textId="77777777" w:rsidR="00DD21A4" w:rsidRPr="00086686" w:rsidRDefault="00DD21A4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6EBFB0A9" w14:textId="1EE9B10E" w:rsidR="00DD21A4" w:rsidRPr="00086686" w:rsidRDefault="008D4F96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238,595</w:t>
            </w:r>
          </w:p>
        </w:tc>
        <w:tc>
          <w:tcPr>
            <w:tcW w:w="250" w:type="dxa"/>
            <w:vAlign w:val="bottom"/>
          </w:tcPr>
          <w:p w14:paraId="4AE945C5" w14:textId="77777777" w:rsidR="00DD21A4" w:rsidRPr="00086686" w:rsidRDefault="00DD21A4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72267280" w14:textId="1C850264" w:rsidR="00DD21A4" w:rsidRPr="00086686" w:rsidRDefault="008D4F96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(99,110)</w:t>
            </w:r>
          </w:p>
        </w:tc>
        <w:tc>
          <w:tcPr>
            <w:tcW w:w="242" w:type="dxa"/>
            <w:vAlign w:val="bottom"/>
          </w:tcPr>
          <w:p w14:paraId="480393D5" w14:textId="77777777" w:rsidR="00DD21A4" w:rsidRPr="00086686" w:rsidRDefault="00DD21A4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4C4B2B9E" w14:textId="381F81E5" w:rsidR="00DD21A4" w:rsidRPr="00086686" w:rsidRDefault="008D4F96" w:rsidP="0008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(210,587)</w:t>
            </w:r>
          </w:p>
        </w:tc>
        <w:tc>
          <w:tcPr>
            <w:tcW w:w="242" w:type="dxa"/>
            <w:vAlign w:val="bottom"/>
          </w:tcPr>
          <w:p w14:paraId="7AD5330C" w14:textId="77777777" w:rsidR="00DD21A4" w:rsidRPr="00086686" w:rsidRDefault="00DD21A4" w:rsidP="0008668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0144DB7" w14:textId="21B261B6" w:rsidR="00DD21A4" w:rsidRPr="00086686" w:rsidRDefault="008D4F96" w:rsidP="00086686">
            <w:pPr>
              <w:tabs>
                <w:tab w:val="clear" w:pos="907"/>
                <w:tab w:val="left" w:pos="79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992,528</w:t>
            </w:r>
          </w:p>
        </w:tc>
      </w:tr>
      <w:tr w:rsidR="00DD21A4" w:rsidRPr="00D9260D" w14:paraId="4B6F8373" w14:textId="77777777" w:rsidTr="00DD1736">
        <w:trPr>
          <w:trHeight w:val="353"/>
        </w:trPr>
        <w:tc>
          <w:tcPr>
            <w:tcW w:w="3240" w:type="dxa"/>
            <w:hideMark/>
          </w:tcPr>
          <w:p w14:paraId="567A1556" w14:textId="77777777" w:rsidR="00DD21A4" w:rsidRPr="00086686" w:rsidRDefault="00DD21A4" w:rsidP="00086686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1577D" w14:textId="612FF0BC" w:rsidR="00DD21A4" w:rsidRPr="00086686" w:rsidRDefault="008D4F96" w:rsidP="00086686">
            <w:pPr>
              <w:tabs>
                <w:tab w:val="clear" w:pos="907"/>
                <w:tab w:val="left" w:pos="634"/>
              </w:tabs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1,063,630</w:t>
            </w:r>
          </w:p>
        </w:tc>
        <w:tc>
          <w:tcPr>
            <w:tcW w:w="258" w:type="dxa"/>
            <w:vAlign w:val="bottom"/>
          </w:tcPr>
          <w:p w14:paraId="76D628AE" w14:textId="77777777" w:rsidR="00DD21A4" w:rsidRPr="00086686" w:rsidRDefault="00DD21A4" w:rsidP="00086686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385FD" w14:textId="13ABC10C" w:rsidR="00DD21A4" w:rsidRPr="00086686" w:rsidRDefault="008D4F96" w:rsidP="000866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238,595</w:t>
            </w:r>
          </w:p>
        </w:tc>
        <w:tc>
          <w:tcPr>
            <w:tcW w:w="250" w:type="dxa"/>
            <w:vAlign w:val="bottom"/>
          </w:tcPr>
          <w:p w14:paraId="0397E83F" w14:textId="77777777" w:rsidR="00DD21A4" w:rsidRPr="00086686" w:rsidRDefault="00DD21A4" w:rsidP="00086686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683D" w14:textId="4C4C3AA8" w:rsidR="00DD21A4" w:rsidRPr="00086686" w:rsidRDefault="008D4F96" w:rsidP="000866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(99,110)</w:t>
            </w:r>
          </w:p>
        </w:tc>
        <w:tc>
          <w:tcPr>
            <w:tcW w:w="242" w:type="dxa"/>
            <w:vAlign w:val="bottom"/>
          </w:tcPr>
          <w:p w14:paraId="4B6CE492" w14:textId="77777777" w:rsidR="00DD21A4" w:rsidRPr="00086686" w:rsidRDefault="00DD21A4" w:rsidP="00086686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98AFC" w14:textId="0460A581" w:rsidR="00DD21A4" w:rsidRPr="00086686" w:rsidRDefault="008D4F96" w:rsidP="000866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(210,587)</w:t>
            </w:r>
          </w:p>
        </w:tc>
        <w:tc>
          <w:tcPr>
            <w:tcW w:w="242" w:type="dxa"/>
            <w:vAlign w:val="bottom"/>
          </w:tcPr>
          <w:p w14:paraId="56A5A622" w14:textId="77777777" w:rsidR="00DD21A4" w:rsidRPr="00086686" w:rsidRDefault="00DD21A4" w:rsidP="00086686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35639" w14:textId="6B7A83D7" w:rsidR="00DD21A4" w:rsidRPr="00086686" w:rsidRDefault="008D4F96" w:rsidP="00086686">
            <w:pPr>
              <w:tabs>
                <w:tab w:val="clear" w:pos="907"/>
                <w:tab w:val="left" w:pos="79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992,528</w:t>
            </w:r>
          </w:p>
        </w:tc>
      </w:tr>
    </w:tbl>
    <w:p w14:paraId="139D7B11" w14:textId="046437B8" w:rsidR="00D9260D" w:rsidRPr="00B64305" w:rsidRDefault="00D9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C9E8A8" w14:textId="5830344C" w:rsidR="00E40AFC" w:rsidRPr="00C60284" w:rsidRDefault="00E40AFC" w:rsidP="00E40A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  <w:r w:rsidR="00FE04D0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  <w:r w:rsidR="00182462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</w:t>
      </w:r>
      <w:r w:rsidR="00FE04D0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บริษัทร่วม</w:t>
      </w:r>
    </w:p>
    <w:p w14:paraId="5D52F800" w14:textId="77777777" w:rsidR="008266E3" w:rsidRPr="001D7B87" w:rsidRDefault="008266E3" w:rsidP="004E4905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00"/>
        <w:gridCol w:w="1440"/>
        <w:gridCol w:w="270"/>
        <w:gridCol w:w="1620"/>
      </w:tblGrid>
      <w:tr w:rsidR="00204C77" w:rsidRPr="00E40AFC" w14:paraId="0C212AD2" w14:textId="77777777" w:rsidTr="00F22A98">
        <w:trPr>
          <w:tblHeader/>
        </w:trPr>
        <w:tc>
          <w:tcPr>
            <w:tcW w:w="4950" w:type="dxa"/>
            <w:vAlign w:val="bottom"/>
          </w:tcPr>
          <w:p w14:paraId="3D1925F5" w14:textId="77777777" w:rsidR="00204C77" w:rsidRPr="00022856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95B5378" w14:textId="4E3056A8" w:rsidR="00204C77" w:rsidRPr="00E40AFC" w:rsidRDefault="00800982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02DE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502DE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204C77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204C77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A2F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02DE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74C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1EB87428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4CEC0A" w14:textId="0F644FE2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E40AFC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307F661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821C506" w14:textId="77777777" w:rsidR="00204C77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5D291540" w14:textId="429067F2" w:rsidR="00204C77" w:rsidRPr="009035AD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  <w:r w:rsidRPr="009035A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04C77" w:rsidRPr="00E40AFC" w14:paraId="45FD4150" w14:textId="77777777" w:rsidTr="00F22A98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6F746359" w14:textId="013B4966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00" w:type="dxa"/>
          </w:tcPr>
          <w:p w14:paraId="2648F10A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753D41D" w14:textId="00DD4D38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0A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40A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204C77" w:rsidRPr="00E40AFC" w14:paraId="1A6DE20E" w14:textId="77777777" w:rsidTr="00F22A98">
        <w:tc>
          <w:tcPr>
            <w:tcW w:w="4950" w:type="dxa"/>
            <w:vAlign w:val="bottom"/>
          </w:tcPr>
          <w:p w14:paraId="1FBF7FAB" w14:textId="136D35E6" w:rsidR="00204C77" w:rsidRPr="00793CD1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9400914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A926F2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7F438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70EE2C" w14:textId="77777777" w:rsidR="00204C77" w:rsidRPr="00E40AFC" w:rsidRDefault="00204C77" w:rsidP="007D148D">
            <w:pPr>
              <w:pStyle w:val="acctfourfigures"/>
              <w:tabs>
                <w:tab w:val="clear" w:pos="765"/>
              </w:tabs>
              <w:spacing w:line="240" w:lineRule="auto"/>
              <w:ind w:right="3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21A4" w:rsidRPr="00E40AFC" w14:paraId="5A1E2539" w14:textId="77777777" w:rsidTr="00F22A98">
        <w:tc>
          <w:tcPr>
            <w:tcW w:w="4950" w:type="dxa"/>
            <w:shd w:val="clear" w:color="auto" w:fill="auto"/>
            <w:vAlign w:val="bottom"/>
          </w:tcPr>
          <w:p w14:paraId="2C5D4D6B" w14:textId="01E4A767" w:rsidR="00DD21A4" w:rsidRPr="00793CD1" w:rsidRDefault="00DD21A4" w:rsidP="00DD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CD15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บริหารสินทรัพย์ ทีเอฟจี จำกัด</w:t>
            </w:r>
          </w:p>
        </w:tc>
        <w:tc>
          <w:tcPr>
            <w:tcW w:w="900" w:type="dxa"/>
          </w:tcPr>
          <w:p w14:paraId="65362A5A" w14:textId="77777777" w:rsidR="00DD21A4" w:rsidRPr="00E40AF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03ACD6" w14:textId="474A09A9" w:rsidR="00DD21A4" w:rsidRPr="002550FE" w:rsidRDefault="00086DF2" w:rsidP="004A3DB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50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0A8E65" w14:textId="77777777" w:rsidR="00DD21A4" w:rsidRPr="00E40AFC" w:rsidRDefault="00DD21A4" w:rsidP="00DD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058DCF" w14:textId="19EAD059" w:rsidR="00DD21A4" w:rsidRPr="00B6767C" w:rsidRDefault="00203387" w:rsidP="005F0E2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25,000</w:t>
            </w:r>
          </w:p>
        </w:tc>
      </w:tr>
      <w:tr w:rsidR="00DD21A4" w:rsidRPr="00E40AFC" w14:paraId="3CAEDED9" w14:textId="77777777" w:rsidTr="00F22A98">
        <w:tc>
          <w:tcPr>
            <w:tcW w:w="4950" w:type="dxa"/>
            <w:shd w:val="clear" w:color="auto" w:fill="auto"/>
            <w:vAlign w:val="bottom"/>
          </w:tcPr>
          <w:p w14:paraId="5186F29E" w14:textId="6CB5A4A8" w:rsidR="00DD21A4" w:rsidRPr="00EA2F5C" w:rsidRDefault="00DD21A4" w:rsidP="00EA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</w:t>
            </w: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03211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มันนี่ ฮับ เซอร์วิส จำกั</w:t>
            </w:r>
            <w:r w:rsidR="00EA2F5C"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900" w:type="dxa"/>
          </w:tcPr>
          <w:p w14:paraId="16871160" w14:textId="77777777" w:rsidR="00DD21A4" w:rsidRPr="00E40AF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B25602" w14:textId="7E6161AC" w:rsidR="00DD21A4" w:rsidRPr="002550FE" w:rsidRDefault="00086DF2" w:rsidP="004A3DB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50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9A652B" w14:textId="77777777" w:rsidR="00DD21A4" w:rsidRPr="00E40AFC" w:rsidRDefault="00DD21A4" w:rsidP="00DD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27DF50" w14:textId="29340602" w:rsidR="00DD21A4" w:rsidRPr="00E40AFC" w:rsidRDefault="00203387" w:rsidP="005F0E2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100,000</w:t>
            </w:r>
          </w:p>
        </w:tc>
      </w:tr>
      <w:tr w:rsidR="00EA2F5C" w:rsidRPr="00E40AFC" w14:paraId="1856E2DF" w14:textId="77777777" w:rsidTr="00F22A98">
        <w:tc>
          <w:tcPr>
            <w:tcW w:w="4950" w:type="dxa"/>
            <w:shd w:val="clear" w:color="auto" w:fill="auto"/>
            <w:vAlign w:val="bottom"/>
          </w:tcPr>
          <w:p w14:paraId="0A297839" w14:textId="77777777" w:rsidR="00EA2F5C" w:rsidRDefault="00EA2F5C" w:rsidP="00EA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3F5CAF1" w14:textId="77777777" w:rsidR="00EA2F5C" w:rsidRPr="00E40AFC" w:rsidRDefault="00EA2F5C" w:rsidP="00DD21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776E25" w14:textId="77777777" w:rsidR="00EA2F5C" w:rsidRDefault="00EA2F5C" w:rsidP="00DD21A4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C95F2C" w14:textId="77777777" w:rsidR="00EA2F5C" w:rsidRPr="00E40AFC" w:rsidRDefault="00EA2F5C" w:rsidP="00DD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55241A" w14:textId="77777777" w:rsidR="00EA2F5C" w:rsidRDefault="00EA2F5C" w:rsidP="005F0E2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A1181" w:rsidRPr="00E40AFC" w14:paraId="4CB33B53" w14:textId="77777777" w:rsidTr="00F22A98">
        <w:tc>
          <w:tcPr>
            <w:tcW w:w="4950" w:type="dxa"/>
            <w:shd w:val="clear" w:color="auto" w:fill="auto"/>
            <w:vAlign w:val="bottom"/>
          </w:tcPr>
          <w:p w14:paraId="58AF2C38" w14:textId="26BFD733" w:rsidR="00FA1181" w:rsidRPr="00FA1181" w:rsidRDefault="00FA1181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11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53404EB6" w14:textId="77777777" w:rsidR="00FA1181" w:rsidRPr="00E40AFC" w:rsidRDefault="00FA1181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188B4F" w14:textId="77777777" w:rsidR="00FA1181" w:rsidRPr="00E40AFC" w:rsidRDefault="00FA1181" w:rsidP="00204C77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A544D1" w14:textId="77777777" w:rsidR="00FA1181" w:rsidRPr="00E40AFC" w:rsidRDefault="00FA1181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4DEE13" w14:textId="77777777" w:rsidR="00FA1181" w:rsidRPr="00E40AFC" w:rsidRDefault="00FA1181" w:rsidP="005F0E2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C23FE" w:rsidRPr="009D534F" w14:paraId="697F1512" w14:textId="77777777" w:rsidTr="00DE04B8">
        <w:tc>
          <w:tcPr>
            <w:tcW w:w="4950" w:type="dxa"/>
            <w:shd w:val="clear" w:color="auto" w:fill="auto"/>
            <w:vAlign w:val="bottom"/>
          </w:tcPr>
          <w:p w14:paraId="2194D4B7" w14:textId="264EA06A" w:rsidR="00BC23FE" w:rsidRPr="00FA1181" w:rsidRDefault="00BC23FE" w:rsidP="00BC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18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อาเลน่า ดีเวลลอปเม้นท์ จำกัด</w:t>
            </w:r>
          </w:p>
        </w:tc>
        <w:tc>
          <w:tcPr>
            <w:tcW w:w="900" w:type="dxa"/>
          </w:tcPr>
          <w:p w14:paraId="65B136E9" w14:textId="77777777" w:rsidR="00BC23FE" w:rsidRPr="00E40AFC" w:rsidRDefault="00BC23FE" w:rsidP="00BC23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947EF4" w14:textId="2257358B" w:rsidR="00BC23FE" w:rsidRPr="002550FE" w:rsidRDefault="00086DF2" w:rsidP="004A3DB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50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55,000</w:t>
            </w:r>
          </w:p>
        </w:tc>
        <w:tc>
          <w:tcPr>
            <w:tcW w:w="270" w:type="dxa"/>
            <w:vAlign w:val="bottom"/>
          </w:tcPr>
          <w:p w14:paraId="0DD74F94" w14:textId="77777777" w:rsidR="00BC23FE" w:rsidRPr="00E40AFC" w:rsidRDefault="00BC23FE" w:rsidP="00BC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149AB0" w14:textId="58F05FCA" w:rsidR="00BC23FE" w:rsidRPr="009D534F" w:rsidRDefault="00203387" w:rsidP="005F0E2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55,000</w:t>
            </w:r>
          </w:p>
        </w:tc>
      </w:tr>
      <w:tr w:rsidR="00203387" w:rsidRPr="009D534F" w14:paraId="58484193" w14:textId="77777777" w:rsidTr="00DE04B8">
        <w:tc>
          <w:tcPr>
            <w:tcW w:w="4950" w:type="dxa"/>
            <w:shd w:val="clear" w:color="auto" w:fill="auto"/>
            <w:vAlign w:val="bottom"/>
          </w:tcPr>
          <w:p w14:paraId="3F161CC8" w14:textId="7441C689" w:rsidR="00203387" w:rsidRPr="00FA1181" w:rsidRDefault="00203387" w:rsidP="00BC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387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20338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203387">
              <w:rPr>
                <w:rFonts w:asciiTheme="majorBidi" w:hAnsiTheme="majorBidi" w:cs="Angsana New" w:hint="cs"/>
                <w:sz w:val="30"/>
                <w:szCs w:val="30"/>
                <w:cs/>
              </w:rPr>
              <w:t>บิ้ว</w:t>
            </w:r>
            <w:r w:rsidRPr="0020338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203387">
              <w:rPr>
                <w:rFonts w:asciiTheme="majorBidi" w:hAnsiTheme="majorBidi" w:cs="Angsana New" w:hint="cs"/>
                <w:sz w:val="30"/>
                <w:szCs w:val="30"/>
                <w:cs/>
              </w:rPr>
              <w:t>ออล</w:t>
            </w:r>
            <w:r w:rsidRPr="0020338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203387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4E5AFC19" w14:textId="77777777" w:rsidR="00203387" w:rsidRPr="00E40AFC" w:rsidRDefault="00203387" w:rsidP="00BC23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8623F3" w14:textId="4E91492E" w:rsidR="00203387" w:rsidRPr="002550FE" w:rsidRDefault="00086DF2" w:rsidP="004A3DB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50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225</w:t>
            </w:r>
          </w:p>
        </w:tc>
        <w:tc>
          <w:tcPr>
            <w:tcW w:w="270" w:type="dxa"/>
            <w:vAlign w:val="bottom"/>
          </w:tcPr>
          <w:p w14:paraId="1C1DE517" w14:textId="77777777" w:rsidR="00203387" w:rsidRPr="00E40AFC" w:rsidRDefault="00203387" w:rsidP="00BC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EA6598" w14:textId="4965218E" w:rsidR="00203387" w:rsidRDefault="00203387" w:rsidP="005F0E2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225</w:t>
            </w:r>
          </w:p>
        </w:tc>
      </w:tr>
      <w:tr w:rsidR="00BC23FE" w:rsidRPr="009D534F" w14:paraId="31AB63EC" w14:textId="77777777" w:rsidTr="00F22A98">
        <w:tc>
          <w:tcPr>
            <w:tcW w:w="4950" w:type="dxa"/>
            <w:shd w:val="clear" w:color="auto" w:fill="auto"/>
            <w:vAlign w:val="bottom"/>
          </w:tcPr>
          <w:p w14:paraId="6567C940" w14:textId="39AE617F" w:rsidR="00BC23FE" w:rsidRPr="00FA1181" w:rsidRDefault="00BC23FE" w:rsidP="00BC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</w:t>
            </w: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BC23F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  <w:r w:rsidRPr="00BC23F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C23F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สไวน์</w:t>
            </w:r>
            <w:r w:rsidRPr="00BC23F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C23F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พร๊อพเพอร์ตี้ จำกัด</w:t>
            </w:r>
          </w:p>
        </w:tc>
        <w:tc>
          <w:tcPr>
            <w:tcW w:w="900" w:type="dxa"/>
          </w:tcPr>
          <w:p w14:paraId="59A09136" w14:textId="77777777" w:rsidR="00BC23FE" w:rsidRPr="00E40AFC" w:rsidRDefault="00BC23FE" w:rsidP="00BC23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EFB335" w14:textId="13C23859" w:rsidR="00BC23FE" w:rsidRPr="002550FE" w:rsidRDefault="00086DF2" w:rsidP="004A3DB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50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37,900</w:t>
            </w:r>
          </w:p>
        </w:tc>
        <w:tc>
          <w:tcPr>
            <w:tcW w:w="270" w:type="dxa"/>
            <w:vAlign w:val="bottom"/>
          </w:tcPr>
          <w:p w14:paraId="29BAFC5B" w14:textId="77777777" w:rsidR="00BC23FE" w:rsidRPr="00E40AFC" w:rsidRDefault="00BC23FE" w:rsidP="00BC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6FEB88" w14:textId="79C87073" w:rsidR="00BC23FE" w:rsidRDefault="00203387" w:rsidP="005F0E2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445F62B7" w14:textId="6033C679" w:rsidR="00BC23FE" w:rsidRDefault="00BC23FE" w:rsidP="00CF1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1E849ACF" w14:textId="073B620A" w:rsidR="007031D1" w:rsidRDefault="00BC23FE" w:rsidP="00BC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8"/>
          <w:sz w:val="30"/>
          <w:szCs w:val="30"/>
        </w:rPr>
      </w:pPr>
      <w:r>
        <w:rPr>
          <w:rFonts w:ascii="Angsana New" w:hAnsi="Angsana New" w:cs="Angsana New"/>
          <w:spacing w:val="8"/>
          <w:sz w:val="30"/>
          <w:szCs w:val="30"/>
        </w:rPr>
        <w:br w:type="page"/>
      </w:r>
    </w:p>
    <w:p w14:paraId="371FD22B" w14:textId="723ADAA4" w:rsidR="00204C77" w:rsidRPr="00D9260D" w:rsidRDefault="00204C77" w:rsidP="00204C77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D9260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การซื้อเงินลงทุนในบริษัทย่อย</w:t>
      </w:r>
    </w:p>
    <w:p w14:paraId="5ACE83A0" w14:textId="77777777" w:rsidR="00204C77" w:rsidRPr="00D9260D" w:rsidRDefault="00204C77" w:rsidP="00204C77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F9C8052" w14:textId="43A60DA1" w:rsidR="00204C77" w:rsidRDefault="001C462D" w:rsidP="009D534F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</w:rPr>
      </w:pPr>
      <w:r w:rsidRPr="00D9260D">
        <w:rPr>
          <w:rFonts w:ascii="Angsana New" w:hAnsi="Angsana New"/>
          <w:sz w:val="30"/>
          <w:szCs w:val="30"/>
          <w:lang w:val="th-TH"/>
        </w:rPr>
        <w:tab/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บริษัทจัดตั้งบริษัทย่อยในประเทศแห่งหนึ่ง (บริษัท บริหารสินทรัพย์ ทีเอฟจี จำกัด) โดยมีทุนจดทะเบียนเริ่มแรกเป็นจำนวนเงิน </w:t>
      </w:r>
      <w:r w:rsidR="004B152A" w:rsidRPr="00A74C71">
        <w:rPr>
          <w:rFonts w:ascii="Angsana New" w:hAnsi="Angsana New"/>
          <w:sz w:val="30"/>
          <w:szCs w:val="30"/>
        </w:rPr>
        <w:t>100</w:t>
      </w:r>
      <w:r w:rsidR="004B152A">
        <w:rPr>
          <w:rFonts w:ascii="Angsana New" w:hAnsi="Angsana New"/>
          <w:sz w:val="30"/>
          <w:szCs w:val="30"/>
        </w:rPr>
        <w:t>.0</w:t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และให้เรียกชำระค่าหุ้นในอัตราร้อยละ </w:t>
      </w:r>
      <w:r w:rsidR="004B152A" w:rsidRPr="00A74C71">
        <w:rPr>
          <w:rFonts w:ascii="Angsana New" w:hAnsi="Angsana New"/>
          <w:sz w:val="30"/>
          <w:szCs w:val="30"/>
        </w:rPr>
        <w:t>25</w:t>
      </w:r>
      <w:r w:rsidR="004B152A">
        <w:rPr>
          <w:rFonts w:ascii="Angsana New" w:hAnsi="Angsana New"/>
          <w:sz w:val="30"/>
          <w:szCs w:val="30"/>
        </w:rPr>
        <w:t>.00</w:t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คิดเป็นจำนวนเงิน </w:t>
      </w:r>
      <w:r w:rsidR="004B152A" w:rsidRPr="00A74C71">
        <w:rPr>
          <w:rFonts w:ascii="Angsana New" w:hAnsi="Angsana New"/>
          <w:sz w:val="30"/>
          <w:szCs w:val="30"/>
        </w:rPr>
        <w:t>25</w:t>
      </w:r>
      <w:r w:rsidR="004B152A">
        <w:rPr>
          <w:rFonts w:ascii="Angsana New" w:hAnsi="Angsana New"/>
          <w:sz w:val="30"/>
          <w:szCs w:val="30"/>
        </w:rPr>
        <w:t>.0</w:t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บริษัทมีสัดส่วนการลงทุนในบริษัทย่อยดังกล่าวคิดเป็นอัตราร้อยละ </w:t>
      </w:r>
      <w:r w:rsidR="004B152A">
        <w:rPr>
          <w:rFonts w:ascii="Angsana New" w:hAnsi="Angsana New"/>
          <w:sz w:val="30"/>
          <w:szCs w:val="30"/>
        </w:rPr>
        <w:t>99.99</w:t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ของหุ้นที่ชำระแล้ว คิดเป็นจำนวนเงิน</w:t>
      </w:r>
      <w:r w:rsidR="004B152A">
        <w:rPr>
          <w:rFonts w:ascii="Angsana New" w:hAnsi="Angsana New"/>
          <w:sz w:val="30"/>
          <w:szCs w:val="30"/>
          <w:cs/>
          <w:lang w:val="th-TH"/>
        </w:rPr>
        <w:br/>
      </w:r>
      <w:r w:rsidR="004B152A" w:rsidRPr="00A74C71">
        <w:rPr>
          <w:rFonts w:ascii="Angsana New" w:hAnsi="Angsana New"/>
          <w:sz w:val="30"/>
          <w:szCs w:val="30"/>
        </w:rPr>
        <w:t>25</w:t>
      </w:r>
      <w:r w:rsidR="004B152A">
        <w:rPr>
          <w:rFonts w:ascii="Angsana New" w:hAnsi="Angsana New"/>
          <w:sz w:val="30"/>
          <w:szCs w:val="30"/>
        </w:rPr>
        <w:t>.0</w:t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การดำเนินการจดทะเบียนหุ้นทุนเริ่มแรกของบริษัทย่อยดังกล่าวกับกระทรวงพาณิชย์ได้แล้วเสร็จ</w:t>
      </w:r>
      <w:r w:rsidR="004B152A">
        <w:rPr>
          <w:rFonts w:ascii="Angsana New" w:hAnsi="Angsana New"/>
          <w:sz w:val="30"/>
          <w:szCs w:val="30"/>
          <w:cs/>
          <w:lang w:val="th-TH"/>
        </w:rPr>
        <w:br/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>เมื่</w:t>
      </w:r>
      <w:r w:rsidR="004B152A">
        <w:rPr>
          <w:rFonts w:ascii="Angsana New" w:hAnsi="Angsana New" w:hint="cs"/>
          <w:sz w:val="30"/>
          <w:szCs w:val="30"/>
          <w:cs/>
          <w:lang w:val="th-TH"/>
        </w:rPr>
        <w:t>อ</w:t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วันที่ </w:t>
      </w:r>
      <w:r w:rsidR="004B152A" w:rsidRPr="00A74C71">
        <w:rPr>
          <w:rFonts w:ascii="Angsana New" w:hAnsi="Angsana New"/>
          <w:sz w:val="30"/>
          <w:szCs w:val="30"/>
        </w:rPr>
        <w:t>22</w:t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กุมภาพันธ์ </w:t>
      </w:r>
      <w:r w:rsidR="004B152A" w:rsidRPr="00A74C71">
        <w:rPr>
          <w:rFonts w:ascii="Angsana New" w:hAnsi="Angsana New"/>
          <w:sz w:val="30"/>
          <w:szCs w:val="30"/>
        </w:rPr>
        <w:t>2566</w:t>
      </w:r>
    </w:p>
    <w:p w14:paraId="5465BDF7" w14:textId="77777777" w:rsidR="00BC23FE" w:rsidRPr="00182462" w:rsidRDefault="00BC23FE" w:rsidP="009D534F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B59E98C" w14:textId="6319BA91" w:rsidR="00DD21A4" w:rsidRPr="00BC23FE" w:rsidRDefault="00DD21A4" w:rsidP="00393FF9">
      <w:pPr>
        <w:tabs>
          <w:tab w:val="clear" w:pos="454"/>
          <w:tab w:val="clear" w:pos="68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BC23FE">
        <w:rPr>
          <w:rFonts w:ascii="Angsana New" w:hAnsi="Angsana New" w:cs="Angsana New" w:hint="cs"/>
          <w:b/>
          <w:bCs/>
          <w:i/>
          <w:iCs/>
          <w:spacing w:val="-6"/>
          <w:sz w:val="30"/>
          <w:szCs w:val="30"/>
          <w:cs/>
        </w:rPr>
        <w:t>การเพิ่มทุนในบริษัทย่อย</w:t>
      </w:r>
    </w:p>
    <w:p w14:paraId="63615F3F" w14:textId="77777777" w:rsidR="00DD21A4" w:rsidRPr="006656C1" w:rsidRDefault="00DD21A4" w:rsidP="00DD21A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298FE75A" w14:textId="40FF38ED" w:rsidR="00DD21A4" w:rsidRPr="00CA2BB7" w:rsidRDefault="00DD21A4" w:rsidP="00393FF9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2BB7">
        <w:rPr>
          <w:rFonts w:ascii="Angsana New" w:hAnsi="Angsana New" w:cs="Angsana New" w:hint="cs"/>
          <w:spacing w:val="-4"/>
          <w:sz w:val="30"/>
          <w:szCs w:val="30"/>
          <w:cs/>
        </w:rPr>
        <w:t>บริษัทลงทุนในบริษัทย่อยในประเทศแห่งหนึ่ง (บริษัท มันนี่ ฮับ เซอร์วิส จำกัด) เพิ่มขึ้นเป็นจำนวนเงิน</w:t>
      </w:r>
      <w:r w:rsidR="00EA2F5C" w:rsidRPr="00CA2BB7">
        <w:rPr>
          <w:rFonts w:ascii="Angsana New" w:hAnsi="Angsana New" w:cs="Angsana New" w:hint="cs"/>
          <w:spacing w:val="-4"/>
          <w:sz w:val="30"/>
          <w:szCs w:val="38"/>
          <w:cs/>
        </w:rPr>
        <w:t xml:space="preserve"> </w:t>
      </w:r>
      <w:r w:rsidRPr="00CA2BB7">
        <w:rPr>
          <w:rFonts w:ascii="Angsana New" w:hAnsi="Angsana New" w:cs="Angsana New"/>
          <w:spacing w:val="-4"/>
          <w:sz w:val="30"/>
          <w:szCs w:val="30"/>
        </w:rPr>
        <w:t>100.0</w:t>
      </w:r>
      <w:r w:rsidRPr="00CA2BB7">
        <w:rPr>
          <w:rFonts w:ascii="Angsana New" w:hAnsi="Angsana New" w:cs="Angsana New" w:hint="cs"/>
          <w:spacing w:val="-4"/>
          <w:sz w:val="30"/>
          <w:szCs w:val="38"/>
        </w:rPr>
        <w:t xml:space="preserve"> </w:t>
      </w:r>
      <w:r w:rsidRPr="00CA2BB7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CA2BB7">
        <w:rPr>
          <w:rFonts w:ascii="Angsana New" w:hAnsi="Angsana New" w:cs="Angsana New" w:hint="cs"/>
          <w:sz w:val="30"/>
          <w:szCs w:val="30"/>
          <w:cs/>
        </w:rPr>
        <w:t xml:space="preserve"> โดยมีรายละเอียดดังนี้</w:t>
      </w:r>
    </w:p>
    <w:p w14:paraId="10AB3E04" w14:textId="77777777" w:rsidR="00DD21A4" w:rsidRPr="006656C1" w:rsidRDefault="00DD21A4" w:rsidP="00DD21A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496AA572" w14:textId="3AE68237" w:rsidR="00DE6BC5" w:rsidRPr="00CA2BB7" w:rsidRDefault="00DD21A4" w:rsidP="00DD21A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CA2BB7">
        <w:rPr>
          <w:rFonts w:ascii="Angsana New" w:hAnsi="Angsana New" w:hint="cs"/>
          <w:sz w:val="30"/>
          <w:szCs w:val="30"/>
          <w:cs/>
        </w:rPr>
        <w:t xml:space="preserve">-  </w:t>
      </w:r>
      <w:r w:rsidRPr="00CA2BB7">
        <w:rPr>
          <w:rFonts w:ascii="Angsana New" w:hAnsi="Angsana New" w:hint="cs"/>
          <w:spacing w:val="-2"/>
          <w:sz w:val="30"/>
          <w:szCs w:val="30"/>
          <w:cs/>
        </w:rPr>
        <w:t>เพิ่มทุนจดทะเบียน</w:t>
      </w:r>
      <w:r w:rsidR="00D529C1" w:rsidRPr="00CA2BB7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="00D529C1" w:rsidRPr="00CA2BB7">
        <w:rPr>
          <w:rFonts w:ascii="Angsana New" w:hAnsi="Angsana New"/>
          <w:spacing w:val="-2"/>
          <w:sz w:val="30"/>
          <w:szCs w:val="30"/>
        </w:rPr>
        <w:t xml:space="preserve"> 100.0 </w:t>
      </w:r>
      <w:r w:rsidR="00D529C1" w:rsidRPr="00CA2BB7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CA2BB7">
        <w:rPr>
          <w:rFonts w:ascii="Angsana New" w:hAnsi="Angsana New" w:hint="cs"/>
          <w:spacing w:val="-2"/>
          <w:sz w:val="30"/>
          <w:szCs w:val="30"/>
          <w:cs/>
        </w:rPr>
        <w:t xml:space="preserve">จาก </w:t>
      </w:r>
      <w:r w:rsidRPr="00CA2BB7">
        <w:rPr>
          <w:rFonts w:ascii="Angsana New" w:hAnsi="Angsana New"/>
          <w:spacing w:val="-2"/>
          <w:sz w:val="30"/>
          <w:szCs w:val="30"/>
        </w:rPr>
        <w:t>50.0</w:t>
      </w:r>
      <w:r w:rsidRPr="00CA2BB7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เป็น </w:t>
      </w:r>
      <w:r w:rsidRPr="00CA2BB7">
        <w:rPr>
          <w:rFonts w:ascii="Angsana New" w:hAnsi="Angsana New"/>
          <w:spacing w:val="-2"/>
          <w:sz w:val="30"/>
          <w:szCs w:val="30"/>
        </w:rPr>
        <w:t>150.0</w:t>
      </w:r>
      <w:r w:rsidRPr="00CA2BB7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Pr="00CA2BB7">
        <w:rPr>
          <w:rFonts w:ascii="Angsana New" w:hAnsi="Angsana New"/>
          <w:spacing w:val="-2"/>
          <w:sz w:val="30"/>
          <w:szCs w:val="30"/>
        </w:rPr>
        <w:t xml:space="preserve"> </w:t>
      </w:r>
      <w:r w:rsidRPr="00CA2BB7">
        <w:rPr>
          <w:rFonts w:ascii="Angsana New" w:hAnsi="Angsana New" w:hint="cs"/>
          <w:spacing w:val="-2"/>
          <w:sz w:val="30"/>
          <w:szCs w:val="30"/>
          <w:cs/>
        </w:rPr>
        <w:t>บริษัทเข้าซื้อหุ้นเพิ่มทุน</w:t>
      </w:r>
      <w:r w:rsidRPr="00CA2BB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CA2BB7">
        <w:rPr>
          <w:rFonts w:ascii="Angsana New" w:hAnsi="Angsana New"/>
          <w:sz w:val="30"/>
          <w:szCs w:val="30"/>
        </w:rPr>
        <w:t xml:space="preserve">100.0 </w:t>
      </w:r>
      <w:r w:rsidRPr="00CA2BB7">
        <w:rPr>
          <w:rFonts w:ascii="Angsana New" w:hAnsi="Angsana New" w:hint="cs"/>
          <w:sz w:val="30"/>
          <w:szCs w:val="30"/>
          <w:cs/>
        </w:rPr>
        <w:t>ล้านบา</w:t>
      </w:r>
      <w:r w:rsidR="00A909F2" w:rsidRPr="00CA2BB7">
        <w:rPr>
          <w:rFonts w:ascii="Angsana New" w:hAnsi="Angsana New" w:hint="cs"/>
          <w:sz w:val="30"/>
          <w:szCs w:val="30"/>
          <w:cs/>
        </w:rPr>
        <w:t>ท</w:t>
      </w:r>
      <w:r w:rsidR="006A43FF" w:rsidRPr="00CA2BB7">
        <w:rPr>
          <w:rFonts w:ascii="Angsana New" w:hAnsi="Angsana New"/>
          <w:sz w:val="30"/>
          <w:szCs w:val="30"/>
        </w:rPr>
        <w:t xml:space="preserve"> </w:t>
      </w:r>
      <w:r w:rsidRPr="00CA2BB7">
        <w:rPr>
          <w:rFonts w:ascii="Angsana New" w:hAnsi="Angsana New" w:hint="cs"/>
          <w:sz w:val="30"/>
          <w:szCs w:val="30"/>
          <w:cs/>
        </w:rPr>
        <w:t xml:space="preserve">โดยภายหลังการซื้อหุ้นเพิ่มทุนดังกล่าว บริษัทมีสัดส่วนการลงทุนในบริษัทย่อยดังกล่าวเปลี่ยนแปลงไปจากอัตราร้อยละ </w:t>
      </w:r>
      <w:r w:rsidRPr="00CA2BB7">
        <w:rPr>
          <w:rFonts w:ascii="Angsana New" w:hAnsi="Angsana New"/>
          <w:sz w:val="30"/>
          <w:szCs w:val="30"/>
        </w:rPr>
        <w:t>88.50</w:t>
      </w:r>
      <w:r w:rsidRPr="00CA2BB7">
        <w:rPr>
          <w:rFonts w:ascii="Angsana New" w:hAnsi="Angsana New" w:hint="cs"/>
          <w:sz w:val="30"/>
          <w:szCs w:val="30"/>
          <w:cs/>
        </w:rPr>
        <w:t xml:space="preserve"> เป็นอัตราร้อยละ</w:t>
      </w:r>
      <w:r w:rsidRPr="00CA2BB7">
        <w:rPr>
          <w:rFonts w:ascii="Angsana New" w:hAnsi="Angsana New"/>
          <w:sz w:val="30"/>
          <w:szCs w:val="30"/>
          <w:cs/>
        </w:rPr>
        <w:t xml:space="preserve"> </w:t>
      </w:r>
      <w:r w:rsidRPr="00CA2BB7">
        <w:rPr>
          <w:rFonts w:ascii="Angsana New" w:hAnsi="Angsana New"/>
          <w:sz w:val="30"/>
          <w:szCs w:val="30"/>
        </w:rPr>
        <w:t xml:space="preserve">96.17 </w:t>
      </w:r>
      <w:r w:rsidRPr="00CA2BB7">
        <w:rPr>
          <w:rFonts w:ascii="Angsana New" w:hAnsi="Angsana New" w:hint="cs"/>
          <w:sz w:val="30"/>
          <w:szCs w:val="30"/>
          <w:cs/>
        </w:rPr>
        <w:t>ของทุนที่ชำระแล้ว</w:t>
      </w:r>
      <w:r w:rsidRPr="00CA2BB7">
        <w:rPr>
          <w:rFonts w:ascii="Angsana New" w:hAnsi="Angsana New"/>
          <w:sz w:val="30"/>
          <w:szCs w:val="30"/>
        </w:rPr>
        <w:t xml:space="preserve"> </w:t>
      </w:r>
      <w:r w:rsidRPr="00CA2BB7">
        <w:rPr>
          <w:rFonts w:ascii="Angsana New" w:hAnsi="Angsana New" w:hint="cs"/>
          <w:sz w:val="30"/>
          <w:szCs w:val="30"/>
          <w:cs/>
        </w:rPr>
        <w:t>การดําเนินการ</w:t>
      </w:r>
      <w:r w:rsidR="00CA2BB7">
        <w:rPr>
          <w:rFonts w:ascii="Angsana New" w:hAnsi="Angsana New"/>
          <w:sz w:val="30"/>
          <w:szCs w:val="30"/>
        </w:rPr>
        <w:br/>
      </w:r>
      <w:r w:rsidRPr="00CA2BB7">
        <w:rPr>
          <w:rFonts w:ascii="Angsana New" w:hAnsi="Angsana New" w:hint="cs"/>
          <w:sz w:val="30"/>
          <w:szCs w:val="30"/>
          <w:cs/>
        </w:rPr>
        <w:t>จดทะเบียนเพิ่มทุนดังกล่าวกับกระทรวงพาณิชย์ได้แล้วเสร็จเมื่อวันที่</w:t>
      </w:r>
      <w:r w:rsidRPr="00CA2BB7">
        <w:rPr>
          <w:rFonts w:ascii="Angsana New" w:hAnsi="Angsana New"/>
          <w:sz w:val="30"/>
          <w:szCs w:val="30"/>
          <w:cs/>
        </w:rPr>
        <w:t xml:space="preserve"> </w:t>
      </w:r>
      <w:r w:rsidRPr="00CA2BB7">
        <w:rPr>
          <w:rFonts w:ascii="Angsana New" w:hAnsi="Angsana New"/>
          <w:sz w:val="30"/>
          <w:szCs w:val="30"/>
        </w:rPr>
        <w:t xml:space="preserve">5 </w:t>
      </w:r>
      <w:r w:rsidRPr="00CA2BB7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CA2BB7">
        <w:rPr>
          <w:rFonts w:ascii="Angsana New" w:hAnsi="Angsana New"/>
          <w:sz w:val="30"/>
          <w:szCs w:val="30"/>
        </w:rPr>
        <w:t>2566</w:t>
      </w:r>
    </w:p>
    <w:p w14:paraId="1AF8E55A" w14:textId="77777777" w:rsidR="00BC23FE" w:rsidRDefault="00BC23FE" w:rsidP="00DD21A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</w:p>
    <w:p w14:paraId="52CB4BEA" w14:textId="49CDBCDA" w:rsidR="00BC23FE" w:rsidRPr="00CA2BB7" w:rsidRDefault="00BC23FE" w:rsidP="00BC23FE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2BB7">
        <w:rPr>
          <w:rFonts w:ascii="Angsana New" w:hAnsi="Angsana New" w:hint="cs"/>
          <w:sz w:val="30"/>
          <w:szCs w:val="30"/>
          <w:cs/>
        </w:rPr>
        <w:t>บริษัทย่อย</w:t>
      </w:r>
      <w:r w:rsidR="00393FF9" w:rsidRPr="00CA2BB7">
        <w:rPr>
          <w:rFonts w:ascii="Angsana New" w:hAnsi="Angsana New" w:hint="cs"/>
          <w:sz w:val="30"/>
          <w:szCs w:val="30"/>
          <w:cs/>
        </w:rPr>
        <w:t>ในประเทศ</w:t>
      </w:r>
      <w:r w:rsidRPr="00CA2BB7">
        <w:rPr>
          <w:rFonts w:ascii="Angsana New" w:hAnsi="Angsana New" w:hint="cs"/>
          <w:sz w:val="30"/>
          <w:szCs w:val="30"/>
          <w:cs/>
        </w:rPr>
        <w:t>แห่งหนึ่ง</w:t>
      </w:r>
      <w:r w:rsidR="00393FF9" w:rsidRPr="00CA2BB7">
        <w:rPr>
          <w:rFonts w:ascii="Angsana New" w:hAnsi="Angsana New" w:hint="cs"/>
          <w:sz w:val="30"/>
          <w:szCs w:val="30"/>
          <w:cs/>
        </w:rPr>
        <w:t xml:space="preserve"> </w:t>
      </w:r>
      <w:r w:rsidR="00393FF9" w:rsidRPr="00CA2BB7">
        <w:rPr>
          <w:rFonts w:ascii="Angsana New" w:hAnsi="Angsana New"/>
          <w:sz w:val="30"/>
          <w:szCs w:val="30"/>
        </w:rPr>
        <w:t>(</w:t>
      </w:r>
      <w:r w:rsidRPr="00CA2BB7">
        <w:rPr>
          <w:rFonts w:ascii="Angsana New" w:hAnsi="Angsana New" w:hint="cs"/>
          <w:sz w:val="30"/>
          <w:szCs w:val="30"/>
          <w:cs/>
        </w:rPr>
        <w:t>บริษัท ที พาราก้อน โฮลดิ้ง จำกัด</w:t>
      </w:r>
      <w:r w:rsidR="00393FF9" w:rsidRPr="00CA2BB7">
        <w:rPr>
          <w:rFonts w:ascii="Angsana New" w:hAnsi="Angsana New"/>
          <w:sz w:val="30"/>
          <w:szCs w:val="30"/>
        </w:rPr>
        <w:t xml:space="preserve"> (“</w:t>
      </w:r>
      <w:r w:rsidR="00393FF9" w:rsidRPr="00CA2BB7">
        <w:rPr>
          <w:rFonts w:ascii="Angsana New" w:hAnsi="Angsana New" w:hint="cs"/>
          <w:sz w:val="30"/>
          <w:szCs w:val="30"/>
          <w:cs/>
        </w:rPr>
        <w:t>ที</w:t>
      </w:r>
      <w:r w:rsidR="00462A07" w:rsidRPr="00CA2BB7">
        <w:rPr>
          <w:rFonts w:ascii="Angsana New" w:hAnsi="Angsana New" w:hint="cs"/>
          <w:sz w:val="30"/>
          <w:szCs w:val="30"/>
          <w:cs/>
        </w:rPr>
        <w:t xml:space="preserve"> </w:t>
      </w:r>
      <w:r w:rsidR="00393FF9" w:rsidRPr="00CA2BB7">
        <w:rPr>
          <w:rFonts w:ascii="Angsana New" w:hAnsi="Angsana New" w:hint="cs"/>
          <w:sz w:val="30"/>
          <w:szCs w:val="30"/>
          <w:cs/>
        </w:rPr>
        <w:t>พาราก้อน</w:t>
      </w:r>
      <w:r w:rsidR="00393FF9" w:rsidRPr="00CA2BB7">
        <w:rPr>
          <w:rFonts w:ascii="Angsana New" w:hAnsi="Angsana New"/>
          <w:sz w:val="30"/>
          <w:szCs w:val="30"/>
        </w:rPr>
        <w:t>”</w:t>
      </w:r>
      <w:r w:rsidR="00393FF9" w:rsidRPr="00CA2BB7">
        <w:rPr>
          <w:rFonts w:ascii="Angsana New" w:hAnsi="Angsana New" w:hint="cs"/>
          <w:sz w:val="30"/>
          <w:szCs w:val="30"/>
          <w:cs/>
        </w:rPr>
        <w:t>)</w:t>
      </w:r>
      <w:r w:rsidR="00393FF9" w:rsidRPr="00CA2BB7">
        <w:rPr>
          <w:rFonts w:ascii="Angsana New" w:hAnsi="Angsana New"/>
          <w:sz w:val="30"/>
          <w:szCs w:val="30"/>
        </w:rPr>
        <w:t>)</w:t>
      </w:r>
      <w:r w:rsidR="00393FF9" w:rsidRPr="00CA2BB7">
        <w:rPr>
          <w:rFonts w:ascii="Angsana New" w:hAnsi="Angsana New" w:hint="cs"/>
          <w:sz w:val="30"/>
          <w:szCs w:val="30"/>
          <w:cs/>
        </w:rPr>
        <w:t xml:space="preserve"> </w:t>
      </w:r>
      <w:r w:rsidRPr="00CA2BB7">
        <w:rPr>
          <w:rFonts w:ascii="Angsana New" w:hAnsi="Angsana New" w:hint="cs"/>
          <w:sz w:val="30"/>
          <w:szCs w:val="30"/>
          <w:cs/>
        </w:rPr>
        <w:t>ลงทุนในบริษัทย่อยทางอ้อมในต่างประเทศแห่งหนึ่ง (</w:t>
      </w:r>
      <w:r w:rsidRPr="00CA2BB7">
        <w:rPr>
          <w:rFonts w:ascii="Angsana New" w:hAnsi="Angsana New"/>
          <w:sz w:val="30"/>
          <w:szCs w:val="30"/>
        </w:rPr>
        <w:t>Thai Viet Corporation Joint Stock Company (“TVC”</w:t>
      </w:r>
      <w:r w:rsidRPr="00CA2BB7">
        <w:rPr>
          <w:rFonts w:ascii="Angsana New" w:hAnsi="Angsana New" w:hint="cs"/>
          <w:sz w:val="30"/>
          <w:szCs w:val="30"/>
          <w:cs/>
        </w:rPr>
        <w:t>)</w:t>
      </w:r>
      <w:r w:rsidR="00393FF9" w:rsidRPr="00CA2BB7">
        <w:rPr>
          <w:rFonts w:ascii="Angsana New" w:hAnsi="Angsana New"/>
          <w:sz w:val="30"/>
          <w:szCs w:val="30"/>
        </w:rPr>
        <w:t>)</w:t>
      </w:r>
      <w:r w:rsidRPr="00CA2BB7">
        <w:rPr>
          <w:rFonts w:ascii="Angsana New" w:hAnsi="Angsana New" w:hint="cs"/>
          <w:sz w:val="30"/>
          <w:szCs w:val="30"/>
          <w:cs/>
        </w:rPr>
        <w:t xml:space="preserve"> เพิ่มขึ้นเป็นจำนวนเงิน </w:t>
      </w:r>
      <w:r w:rsidR="00462A07" w:rsidRPr="00CA2BB7">
        <w:rPr>
          <w:rFonts w:ascii="Angsana New" w:hAnsi="Angsana New"/>
          <w:sz w:val="30"/>
          <w:szCs w:val="30"/>
        </w:rPr>
        <w:t>43.4</w:t>
      </w:r>
      <w:r w:rsidRPr="00CA2BB7">
        <w:rPr>
          <w:rFonts w:ascii="Angsana New" w:hAnsi="Angsana New" w:hint="cs"/>
          <w:sz w:val="30"/>
          <w:szCs w:val="30"/>
          <w:cs/>
        </w:rPr>
        <w:t xml:space="preserve"> ล้านบาท โดยมีรายละเอียดดังนี้</w:t>
      </w:r>
    </w:p>
    <w:p w14:paraId="5C2C2AAB" w14:textId="77777777" w:rsidR="00BC23FE" w:rsidRPr="00CA2BB7" w:rsidRDefault="00BC23FE" w:rsidP="00BC23FE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20"/>
          <w:szCs w:val="20"/>
        </w:rPr>
      </w:pPr>
    </w:p>
    <w:p w14:paraId="6B9C7862" w14:textId="0FABB865" w:rsidR="00BC23FE" w:rsidRPr="00CA2BB7" w:rsidRDefault="00BC23FE" w:rsidP="00BC23FE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CA2BB7">
        <w:rPr>
          <w:rFonts w:ascii="Angsana New" w:hAnsi="Angsana New" w:hint="cs"/>
          <w:sz w:val="30"/>
          <w:szCs w:val="30"/>
          <w:cs/>
        </w:rPr>
        <w:t xml:space="preserve">-  </w:t>
      </w:r>
      <w:r w:rsidRPr="00CA2BB7">
        <w:rPr>
          <w:rFonts w:ascii="Angsana New" w:hAnsi="Angsana New"/>
          <w:sz w:val="30"/>
          <w:szCs w:val="30"/>
        </w:rPr>
        <w:t xml:space="preserve"> </w:t>
      </w:r>
      <w:r w:rsidRPr="00CA2BB7">
        <w:rPr>
          <w:rFonts w:ascii="Angsana New" w:hAnsi="Angsana New" w:hint="cs"/>
          <w:sz w:val="30"/>
          <w:szCs w:val="30"/>
          <w:cs/>
        </w:rPr>
        <w:t xml:space="preserve">เรียกชำระค่าหุ้นส่วนที่เหลือเป็นจำนวนเงิน </w:t>
      </w:r>
      <w:r w:rsidRPr="00CA2BB7">
        <w:rPr>
          <w:rFonts w:ascii="Angsana New" w:hAnsi="Angsana New"/>
          <w:sz w:val="30"/>
          <w:szCs w:val="30"/>
        </w:rPr>
        <w:t xml:space="preserve">43.4 </w:t>
      </w:r>
      <w:r w:rsidRPr="00CA2BB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62A07" w:rsidRPr="00CA2BB7">
        <w:rPr>
          <w:rFonts w:ascii="Angsana New" w:hAnsi="Angsana New" w:hint="cs"/>
          <w:sz w:val="30"/>
          <w:szCs w:val="30"/>
          <w:cs/>
        </w:rPr>
        <w:t>ที พาราก้อน</w:t>
      </w:r>
      <w:r w:rsidRPr="00CA2BB7">
        <w:rPr>
          <w:rFonts w:ascii="Angsana New" w:hAnsi="Angsana New" w:hint="cs"/>
          <w:sz w:val="30"/>
          <w:szCs w:val="30"/>
          <w:cs/>
        </w:rPr>
        <w:t xml:space="preserve">จ่ายชำระค่าหุ้นสามัญให้ </w:t>
      </w:r>
      <w:r w:rsidRPr="00CA2BB7">
        <w:rPr>
          <w:rFonts w:ascii="Angsana New" w:hAnsi="Angsana New"/>
          <w:sz w:val="30"/>
          <w:szCs w:val="30"/>
        </w:rPr>
        <w:t xml:space="preserve">TVC </w:t>
      </w:r>
      <w:r w:rsidRPr="00CA2BB7">
        <w:rPr>
          <w:rFonts w:ascii="Angsana New" w:hAnsi="Angsana New" w:hint="cs"/>
          <w:sz w:val="30"/>
          <w:szCs w:val="30"/>
          <w:cs/>
        </w:rPr>
        <w:t xml:space="preserve">แล้วในวันที่ </w:t>
      </w:r>
      <w:r w:rsidRPr="00CA2BB7">
        <w:rPr>
          <w:rFonts w:ascii="Angsana New" w:hAnsi="Angsana New"/>
          <w:sz w:val="30"/>
          <w:szCs w:val="30"/>
        </w:rPr>
        <w:t xml:space="preserve">11 </w:t>
      </w:r>
      <w:r w:rsidRPr="00CA2BB7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CA2BB7">
        <w:rPr>
          <w:rFonts w:ascii="Angsana New" w:hAnsi="Angsana New"/>
          <w:sz w:val="30"/>
          <w:szCs w:val="30"/>
        </w:rPr>
        <w:t>2566</w:t>
      </w:r>
    </w:p>
    <w:p w14:paraId="1439F8AD" w14:textId="19B74B91" w:rsidR="00BC23FE" w:rsidRPr="00FE1B57" w:rsidRDefault="00BC23FE" w:rsidP="00BC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73D1CFC" w14:textId="01CC6D2C" w:rsidR="00DE6BC5" w:rsidRPr="00333E5C" w:rsidRDefault="00DE6BC5" w:rsidP="00DE6BC5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33E5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การซื้อเงินลงทุนในบริษัทร่วม</w:t>
      </w:r>
    </w:p>
    <w:p w14:paraId="2E8DE1AA" w14:textId="77777777" w:rsidR="00DE6BC5" w:rsidRPr="00857E7B" w:rsidRDefault="00DE6BC5" w:rsidP="00DE6BC5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06771327" w14:textId="7F153E7B" w:rsidR="00FC36A9" w:rsidRPr="00947225" w:rsidRDefault="0002416F" w:rsidP="00FC36A9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47225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บริษัทลงทุนในบริษัทร่วมในประเทศแห่งหนึ่ง (บริษัท อาเลน่า ดีเวลลอปเม้นท์ จำกัด) </w:t>
      </w:r>
      <w:r w:rsidR="006E11A5" w:rsidRPr="00947225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="00FC36A9" w:rsidRPr="00947225">
        <w:rPr>
          <w:rFonts w:ascii="Angsana New" w:hAnsi="Angsana New"/>
          <w:spacing w:val="-2"/>
          <w:sz w:val="30"/>
          <w:szCs w:val="30"/>
        </w:rPr>
        <w:t xml:space="preserve"> </w:t>
      </w:r>
      <w:r w:rsidR="00723319" w:rsidRPr="00947225">
        <w:rPr>
          <w:rFonts w:ascii="Angsana New" w:hAnsi="Angsana New"/>
          <w:spacing w:val="-2"/>
          <w:sz w:val="30"/>
          <w:szCs w:val="30"/>
        </w:rPr>
        <w:t>5</w:t>
      </w:r>
      <w:r w:rsidR="006E11A5" w:rsidRPr="00947225">
        <w:rPr>
          <w:rFonts w:ascii="Angsana New" w:hAnsi="Angsana New"/>
          <w:spacing w:val="-2"/>
          <w:sz w:val="30"/>
          <w:szCs w:val="30"/>
        </w:rPr>
        <w:t>5</w:t>
      </w:r>
      <w:r w:rsidR="00814920" w:rsidRPr="00947225">
        <w:rPr>
          <w:rFonts w:ascii="Angsana New" w:hAnsi="Angsana New"/>
          <w:spacing w:val="-2"/>
          <w:sz w:val="30"/>
          <w:szCs w:val="30"/>
        </w:rPr>
        <w:t>.0</w:t>
      </w:r>
      <w:r w:rsidR="006E11A5" w:rsidRPr="00947225">
        <w:rPr>
          <w:rFonts w:ascii="Angsana New" w:hAnsi="Angsana New"/>
          <w:spacing w:val="-2"/>
          <w:sz w:val="30"/>
          <w:szCs w:val="30"/>
        </w:rPr>
        <w:t xml:space="preserve"> </w:t>
      </w:r>
      <w:r w:rsidR="006E11A5" w:rsidRPr="0094722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6E11A5" w:rsidRPr="00947225">
        <w:rPr>
          <w:rFonts w:ascii="Angsana New" w:hAnsi="Angsana New" w:hint="cs"/>
          <w:sz w:val="30"/>
          <w:szCs w:val="30"/>
          <w:cs/>
        </w:rPr>
        <w:t xml:space="preserve"> โดยมีรายละเอียดดังนี้ </w:t>
      </w:r>
    </w:p>
    <w:p w14:paraId="13B512C0" w14:textId="77777777" w:rsidR="006C247C" w:rsidRPr="00857E7B" w:rsidRDefault="006C247C" w:rsidP="00FC36A9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22"/>
        </w:rPr>
      </w:pPr>
    </w:p>
    <w:p w14:paraId="378F3428" w14:textId="12760355" w:rsidR="009D534F" w:rsidRPr="0002416F" w:rsidRDefault="009D534F" w:rsidP="00FC36A9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cs/>
        </w:rPr>
      </w:pPr>
      <w:r w:rsidRPr="0002416F">
        <w:rPr>
          <w:rFonts w:ascii="Angsana New" w:hAnsi="Angsana New" w:hint="cs"/>
          <w:sz w:val="30"/>
          <w:szCs w:val="30"/>
          <w:cs/>
        </w:rPr>
        <w:t>กรรมการของบริษัทได้อนุมัติให้บริษัท</w:t>
      </w:r>
      <w:r w:rsidR="00EB46A7">
        <w:rPr>
          <w:rFonts w:ascii="Angsana New" w:hAnsi="Angsana New" w:hint="cs"/>
          <w:sz w:val="30"/>
          <w:szCs w:val="30"/>
          <w:cs/>
        </w:rPr>
        <w:t>จัดตั้ง</w:t>
      </w:r>
      <w:r w:rsidRPr="0002416F">
        <w:rPr>
          <w:rFonts w:ascii="Angsana New" w:hAnsi="Angsana New" w:hint="cs"/>
          <w:sz w:val="30"/>
          <w:szCs w:val="30"/>
          <w:cs/>
        </w:rPr>
        <w:t xml:space="preserve">บริษัทร่วมในประเทศแห่งหนึ่ง (บริษัท อาเลน่า ดีเวลลอปเม้นท์ จำกัด) โดยมีทุนจดทะเบียนเริ่มแรกเป็นจำนวนเงิน </w:t>
      </w:r>
      <w:r w:rsidR="00A74C71" w:rsidRPr="00A74C71">
        <w:rPr>
          <w:rFonts w:ascii="Angsana New" w:hAnsi="Angsana New"/>
          <w:sz w:val="30"/>
          <w:szCs w:val="30"/>
        </w:rPr>
        <w:t>50</w:t>
      </w:r>
      <w:r w:rsidR="006E11A5">
        <w:rPr>
          <w:rFonts w:ascii="Angsana New" w:hAnsi="Angsana New"/>
          <w:sz w:val="30"/>
          <w:szCs w:val="30"/>
        </w:rPr>
        <w:t>.0</w:t>
      </w:r>
      <w:r w:rsidRPr="0002416F">
        <w:rPr>
          <w:rFonts w:ascii="Angsana New" w:hAnsi="Angsana New" w:hint="cs"/>
          <w:sz w:val="30"/>
          <w:szCs w:val="30"/>
          <w:cs/>
        </w:rPr>
        <w:t xml:space="preserve"> ล้านบาท และให้เรียกชำระค่าหุ้นในอัตราร้อยละ </w:t>
      </w:r>
      <w:r w:rsidR="00A74C71" w:rsidRPr="00A74C71">
        <w:rPr>
          <w:rFonts w:ascii="Angsana New" w:hAnsi="Angsana New"/>
          <w:sz w:val="30"/>
          <w:szCs w:val="30"/>
        </w:rPr>
        <w:t>25</w:t>
      </w:r>
      <w:r w:rsidR="006E11A5">
        <w:rPr>
          <w:rFonts w:ascii="Angsana New" w:hAnsi="Angsana New"/>
          <w:sz w:val="30"/>
          <w:szCs w:val="30"/>
        </w:rPr>
        <w:t>.00</w:t>
      </w:r>
      <w:r w:rsidRPr="0002416F">
        <w:rPr>
          <w:rFonts w:ascii="Angsana New" w:hAnsi="Angsana New" w:hint="cs"/>
          <w:sz w:val="30"/>
          <w:szCs w:val="30"/>
          <w:cs/>
        </w:rPr>
        <w:t xml:space="preserve"> คิดเป็นจำนวนเงิน</w:t>
      </w:r>
      <w:r w:rsidR="00A74C71" w:rsidRPr="0002416F">
        <w:rPr>
          <w:rFonts w:ascii="Angsana New" w:hAnsi="Angsana New" w:hint="cs"/>
          <w:sz w:val="30"/>
          <w:szCs w:val="30"/>
          <w:cs/>
        </w:rPr>
        <w:t xml:space="preserve"> </w:t>
      </w:r>
      <w:r w:rsidR="00A74C71">
        <w:rPr>
          <w:rFonts w:ascii="Angsana New" w:hAnsi="Angsana New"/>
          <w:sz w:val="30"/>
          <w:szCs w:val="30"/>
        </w:rPr>
        <w:t>1</w:t>
      </w:r>
      <w:r w:rsidR="00A74C71" w:rsidRPr="00A74C71">
        <w:rPr>
          <w:rFonts w:ascii="Angsana New" w:hAnsi="Angsana New"/>
          <w:sz w:val="30"/>
          <w:szCs w:val="30"/>
        </w:rPr>
        <w:t>2.5</w:t>
      </w:r>
      <w:r w:rsidR="00A74C71" w:rsidRPr="0002416F">
        <w:rPr>
          <w:rFonts w:ascii="Angsana New" w:hAnsi="Angsana New" w:hint="cs"/>
          <w:sz w:val="30"/>
          <w:szCs w:val="30"/>
          <w:cs/>
        </w:rPr>
        <w:t xml:space="preserve"> </w:t>
      </w:r>
      <w:r w:rsidRPr="0002416F">
        <w:rPr>
          <w:rFonts w:ascii="Angsana New" w:hAnsi="Angsana New" w:hint="cs"/>
          <w:sz w:val="30"/>
          <w:szCs w:val="30"/>
          <w:cs/>
        </w:rPr>
        <w:t>ล้านบาท บริษัทมีสัดส่วนการลงทุนในบริษัทร่วมดังกล่าวคิ</w:t>
      </w:r>
      <w:r w:rsidR="0002416F">
        <w:rPr>
          <w:rFonts w:ascii="Angsana New" w:hAnsi="Angsana New" w:hint="cs"/>
          <w:sz w:val="30"/>
          <w:szCs w:val="30"/>
          <w:cs/>
        </w:rPr>
        <w:t>ด</w:t>
      </w:r>
      <w:r w:rsidRPr="0002416F">
        <w:rPr>
          <w:rFonts w:ascii="Angsana New" w:hAnsi="Angsana New" w:hint="cs"/>
          <w:sz w:val="30"/>
          <w:szCs w:val="30"/>
          <w:cs/>
        </w:rPr>
        <w:t>เป็นอัตราร้อยละ</w:t>
      </w:r>
      <w:r w:rsidR="00A74C71" w:rsidRPr="0002416F">
        <w:rPr>
          <w:rFonts w:ascii="Angsana New" w:hAnsi="Angsana New" w:hint="cs"/>
          <w:sz w:val="30"/>
          <w:szCs w:val="30"/>
          <w:cs/>
        </w:rPr>
        <w:t xml:space="preserve"> </w:t>
      </w:r>
      <w:r w:rsidR="00A74C71">
        <w:rPr>
          <w:rFonts w:ascii="Angsana New" w:hAnsi="Angsana New"/>
          <w:sz w:val="30"/>
          <w:szCs w:val="30"/>
        </w:rPr>
        <w:t>4</w:t>
      </w:r>
      <w:r w:rsidR="00A74C71" w:rsidRPr="00A74C71">
        <w:rPr>
          <w:rFonts w:ascii="Angsana New" w:hAnsi="Angsana New"/>
          <w:sz w:val="30"/>
          <w:szCs w:val="30"/>
        </w:rPr>
        <w:t>5</w:t>
      </w:r>
      <w:r w:rsidR="00CF25B1">
        <w:rPr>
          <w:rFonts w:ascii="Angsana New" w:hAnsi="Angsana New"/>
          <w:sz w:val="30"/>
          <w:szCs w:val="30"/>
        </w:rPr>
        <w:t>.00</w:t>
      </w:r>
      <w:r w:rsidRPr="0002416F">
        <w:rPr>
          <w:rFonts w:ascii="Angsana New" w:hAnsi="Angsana New" w:hint="cs"/>
          <w:sz w:val="30"/>
          <w:szCs w:val="30"/>
          <w:cs/>
        </w:rPr>
        <w:t xml:space="preserve"> ของทุนที่ชำระแล้ว คิดเป็นจำนวนเงิน </w:t>
      </w:r>
      <w:r w:rsidR="00A74C71" w:rsidRPr="00A74C71">
        <w:rPr>
          <w:rFonts w:ascii="Angsana New" w:hAnsi="Angsana New"/>
          <w:sz w:val="30"/>
          <w:szCs w:val="30"/>
        </w:rPr>
        <w:t>5</w:t>
      </w:r>
      <w:r w:rsidR="00A74C71" w:rsidRPr="0002416F">
        <w:rPr>
          <w:rFonts w:ascii="Angsana New" w:hAnsi="Angsana New" w:hint="cs"/>
          <w:sz w:val="30"/>
          <w:szCs w:val="30"/>
          <w:cs/>
        </w:rPr>
        <w:t>.</w:t>
      </w:r>
      <w:r w:rsidR="00A74C71" w:rsidRPr="00A74C71">
        <w:rPr>
          <w:rFonts w:ascii="Angsana New" w:hAnsi="Angsana New"/>
          <w:sz w:val="30"/>
          <w:szCs w:val="30"/>
        </w:rPr>
        <w:t>6</w:t>
      </w:r>
      <w:r w:rsidRPr="0002416F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6E11A5">
        <w:rPr>
          <w:rFonts w:ascii="Angsana New" w:hAnsi="Angsana New" w:hint="cs"/>
          <w:sz w:val="30"/>
          <w:szCs w:val="30"/>
          <w:cs/>
        </w:rPr>
        <w:t>การดำเนินการจดทะเบียนหุ้นทุนเริ่มแรกของการจัดตั้งบริษัทดังกล่าวกับกระทรวงพาณิชย์ได้แล้วเสร็จ</w:t>
      </w:r>
      <w:r w:rsidRPr="0002416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4C71" w:rsidRPr="00A74C71">
        <w:rPr>
          <w:rFonts w:ascii="Angsana New" w:hAnsi="Angsana New"/>
          <w:sz w:val="30"/>
          <w:szCs w:val="30"/>
        </w:rPr>
        <w:t>1</w:t>
      </w:r>
      <w:r w:rsidR="006E11A5">
        <w:rPr>
          <w:rFonts w:ascii="Angsana New" w:hAnsi="Angsana New"/>
          <w:sz w:val="30"/>
          <w:szCs w:val="30"/>
        </w:rPr>
        <w:t>8</w:t>
      </w:r>
      <w:r w:rsidRPr="0002416F"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="00A74C71" w:rsidRPr="0002416F">
        <w:rPr>
          <w:rFonts w:ascii="Angsana New" w:hAnsi="Angsana New" w:hint="cs"/>
          <w:sz w:val="30"/>
          <w:szCs w:val="30"/>
          <w:cs/>
        </w:rPr>
        <w:t xml:space="preserve"> </w:t>
      </w:r>
      <w:r w:rsidR="00A74C71" w:rsidRPr="00A74C71">
        <w:rPr>
          <w:rFonts w:ascii="Angsana New" w:hAnsi="Angsana New"/>
          <w:sz w:val="30"/>
          <w:szCs w:val="30"/>
        </w:rPr>
        <w:t>2566</w:t>
      </w:r>
    </w:p>
    <w:p w14:paraId="0BD0A598" w14:textId="77777777" w:rsidR="009D534F" w:rsidRPr="00857E7B" w:rsidRDefault="009D534F" w:rsidP="009D534F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22"/>
          <w:cs/>
          <w:lang w:val="th-TH"/>
        </w:rPr>
      </w:pPr>
    </w:p>
    <w:p w14:paraId="5E6D817F" w14:textId="11383E5A" w:rsidR="009D534F" w:rsidRPr="00A74C71" w:rsidRDefault="009D534F" w:rsidP="009D534F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A74C71">
        <w:rPr>
          <w:rFonts w:ascii="Angsana New" w:hAnsi="Angsana New" w:hint="cs"/>
          <w:sz w:val="30"/>
          <w:szCs w:val="30"/>
          <w:cs/>
        </w:rPr>
        <w:t>-  เรียกชำระค่าหุ้นส่วนที่เหลือในราคาหุ้นละ</w:t>
      </w:r>
      <w:r w:rsidR="00A74C71" w:rsidRPr="00A74C71">
        <w:rPr>
          <w:rFonts w:ascii="Angsana New" w:hAnsi="Angsana New"/>
          <w:sz w:val="30"/>
          <w:szCs w:val="30"/>
        </w:rPr>
        <w:t xml:space="preserve"> 75</w:t>
      </w:r>
      <w:r w:rsidRPr="00A74C71">
        <w:rPr>
          <w:rFonts w:ascii="Angsana New" w:hAnsi="Angsana New" w:hint="cs"/>
          <w:sz w:val="30"/>
          <w:szCs w:val="30"/>
          <w:cs/>
        </w:rPr>
        <w:t xml:space="preserve"> บาท สำหรับหุ้นสามัญจำนวน </w:t>
      </w:r>
      <w:r w:rsidR="00A74C71" w:rsidRPr="00A74C71">
        <w:rPr>
          <w:rFonts w:ascii="Angsana New" w:hAnsi="Angsana New"/>
          <w:sz w:val="30"/>
          <w:szCs w:val="30"/>
        </w:rPr>
        <w:t>225,000</w:t>
      </w:r>
      <w:r w:rsidRPr="00A74C71">
        <w:rPr>
          <w:rFonts w:ascii="Angsana New" w:hAnsi="Angsana New" w:hint="cs"/>
          <w:sz w:val="30"/>
          <w:szCs w:val="30"/>
          <w:cs/>
        </w:rPr>
        <w:t xml:space="preserve"> หุ้น เป็นจำนวนเงินรวม </w:t>
      </w:r>
      <w:r w:rsidR="00A74C71" w:rsidRPr="00A74C71">
        <w:rPr>
          <w:rFonts w:ascii="Angsana New" w:hAnsi="Angsana New"/>
          <w:sz w:val="30"/>
          <w:szCs w:val="30"/>
        </w:rPr>
        <w:t>16.</w:t>
      </w:r>
      <w:r w:rsidR="00CF25B1">
        <w:rPr>
          <w:rFonts w:ascii="Angsana New" w:hAnsi="Angsana New"/>
          <w:sz w:val="30"/>
          <w:szCs w:val="30"/>
        </w:rPr>
        <w:t>9</w:t>
      </w:r>
      <w:r w:rsidRPr="00A74C7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2A0DD7B4" w14:textId="77777777" w:rsidR="009D534F" w:rsidRPr="00857E7B" w:rsidRDefault="009D534F" w:rsidP="009D534F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22"/>
        </w:rPr>
      </w:pPr>
    </w:p>
    <w:p w14:paraId="227C2765" w14:textId="77255C48" w:rsidR="00DD21A4" w:rsidRDefault="009D534F" w:rsidP="009232AD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A74C71">
        <w:rPr>
          <w:rFonts w:ascii="Angsana New" w:hAnsi="Angsana New" w:hint="cs"/>
          <w:sz w:val="30"/>
          <w:szCs w:val="30"/>
          <w:cs/>
          <w:lang w:val="th-TH"/>
        </w:rPr>
        <w:t>-  เพิ่มทุนจดทะเบียน</w:t>
      </w:r>
      <w:r w:rsidR="00D529C1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 </w:t>
      </w:r>
      <w:r w:rsidR="00D529C1">
        <w:rPr>
          <w:rFonts w:ascii="Angsana New" w:hAnsi="Angsana New"/>
          <w:sz w:val="30"/>
          <w:szCs w:val="30"/>
        </w:rPr>
        <w:t>50.0</w:t>
      </w:r>
      <w:r w:rsidR="00D529C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A74C71">
        <w:rPr>
          <w:rFonts w:ascii="Angsana New" w:hAnsi="Angsana New" w:hint="cs"/>
          <w:sz w:val="30"/>
          <w:szCs w:val="30"/>
          <w:cs/>
          <w:lang w:val="th-TH"/>
        </w:rPr>
        <w:t>จาก</w:t>
      </w:r>
      <w:r w:rsidRPr="00A74C71">
        <w:rPr>
          <w:rFonts w:ascii="Angsana New" w:hAnsi="Angsana New" w:hint="cs"/>
          <w:sz w:val="30"/>
          <w:szCs w:val="30"/>
        </w:rPr>
        <w:t xml:space="preserve"> </w:t>
      </w:r>
      <w:r w:rsidR="00E960EE" w:rsidRPr="00A74C71">
        <w:rPr>
          <w:rFonts w:ascii="Angsana New" w:hAnsi="Angsana New"/>
          <w:sz w:val="30"/>
          <w:szCs w:val="30"/>
        </w:rPr>
        <w:t>5</w:t>
      </w:r>
      <w:r w:rsidR="00A74C71" w:rsidRPr="00A74C71">
        <w:rPr>
          <w:rFonts w:ascii="Angsana New" w:hAnsi="Angsana New"/>
          <w:sz w:val="30"/>
          <w:szCs w:val="30"/>
        </w:rPr>
        <w:t>0</w:t>
      </w:r>
      <w:r w:rsidR="001F3F0A">
        <w:rPr>
          <w:rFonts w:ascii="Angsana New" w:hAnsi="Angsana New" w:hint="cs"/>
          <w:sz w:val="30"/>
          <w:szCs w:val="30"/>
          <w:cs/>
        </w:rPr>
        <w:t>.</w:t>
      </w:r>
      <w:r w:rsidR="00E960EE">
        <w:rPr>
          <w:rFonts w:ascii="Angsana New" w:hAnsi="Angsana New"/>
          <w:sz w:val="30"/>
          <w:szCs w:val="30"/>
        </w:rPr>
        <w:t>0</w:t>
      </w:r>
      <w:r w:rsidRPr="00A74C71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เป็น </w:t>
      </w:r>
      <w:r w:rsidR="00A74C71" w:rsidRPr="00A74C71">
        <w:rPr>
          <w:rFonts w:ascii="Angsana New" w:hAnsi="Angsana New"/>
          <w:sz w:val="30"/>
          <w:szCs w:val="30"/>
        </w:rPr>
        <w:t>1</w:t>
      </w:r>
      <w:r w:rsidR="00E960EE">
        <w:rPr>
          <w:rFonts w:ascii="Angsana New" w:hAnsi="Angsana New"/>
          <w:sz w:val="30"/>
          <w:szCs w:val="30"/>
        </w:rPr>
        <w:t>0</w:t>
      </w:r>
      <w:r w:rsidR="00A74C71" w:rsidRPr="00A74C71">
        <w:rPr>
          <w:rFonts w:ascii="Angsana New" w:hAnsi="Angsana New"/>
          <w:sz w:val="30"/>
          <w:szCs w:val="30"/>
        </w:rPr>
        <w:t>0</w:t>
      </w:r>
      <w:r w:rsidR="001F3F0A">
        <w:rPr>
          <w:rFonts w:ascii="Angsana New" w:hAnsi="Angsana New" w:hint="cs"/>
          <w:sz w:val="30"/>
          <w:szCs w:val="30"/>
          <w:cs/>
        </w:rPr>
        <w:t>.</w:t>
      </w:r>
      <w:r w:rsidR="00E960EE">
        <w:rPr>
          <w:rFonts w:ascii="Angsana New" w:hAnsi="Angsana New"/>
          <w:sz w:val="30"/>
          <w:szCs w:val="30"/>
        </w:rPr>
        <w:t>0</w:t>
      </w:r>
      <w:r w:rsidRPr="00A74C71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ล้านบาทและให้เรียกชำระค่าหุ้นในอัตราร้อยละ </w:t>
      </w:r>
      <w:r w:rsidR="00A74C71" w:rsidRPr="00A74C71">
        <w:rPr>
          <w:rFonts w:ascii="Angsana New" w:hAnsi="Angsana New"/>
          <w:sz w:val="30"/>
          <w:szCs w:val="30"/>
        </w:rPr>
        <w:t>100</w:t>
      </w:r>
      <w:r w:rsidR="00CF25B1">
        <w:rPr>
          <w:rFonts w:ascii="Angsana New" w:hAnsi="Angsana New"/>
          <w:sz w:val="30"/>
          <w:szCs w:val="30"/>
        </w:rPr>
        <w:t>.00</w:t>
      </w:r>
      <w:r w:rsidRPr="00A74C71">
        <w:rPr>
          <w:rFonts w:ascii="Angsana New" w:hAnsi="Angsana New" w:hint="cs"/>
          <w:sz w:val="30"/>
          <w:szCs w:val="30"/>
          <w:cs/>
          <w:lang w:val="th-TH"/>
        </w:rPr>
        <w:t xml:space="preserve"> คิดเป็นจำนวนเงิน </w:t>
      </w:r>
      <w:r w:rsidR="00A74C71" w:rsidRPr="00A74C71">
        <w:rPr>
          <w:rFonts w:ascii="Angsana New" w:hAnsi="Angsana New"/>
          <w:sz w:val="30"/>
          <w:szCs w:val="30"/>
        </w:rPr>
        <w:t>22.5</w:t>
      </w:r>
      <w:r w:rsidRPr="00A74C71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การดำเนินการจดทะเบียนเพิ่มทุนดังกล่าวกับกระทรวงพาณิชย์ได้แล้วเสร็จเมื่อวันที่ </w:t>
      </w:r>
      <w:r w:rsidR="00CA2BB7">
        <w:rPr>
          <w:rFonts w:ascii="Angsana New" w:hAnsi="Angsana New"/>
          <w:sz w:val="30"/>
          <w:szCs w:val="30"/>
        </w:rPr>
        <w:t>23</w:t>
      </w:r>
      <w:r w:rsidRPr="00A74C71">
        <w:rPr>
          <w:rFonts w:ascii="Angsana New" w:hAnsi="Angsana New" w:hint="cs"/>
          <w:sz w:val="30"/>
          <w:szCs w:val="30"/>
        </w:rPr>
        <w:t xml:space="preserve"> </w:t>
      </w:r>
      <w:r w:rsidRPr="00A74C7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A74C71" w:rsidRPr="00A74C71">
        <w:rPr>
          <w:rFonts w:ascii="Angsana New" w:hAnsi="Angsana New"/>
          <w:sz w:val="30"/>
          <w:szCs w:val="30"/>
        </w:rPr>
        <w:t>2566</w:t>
      </w:r>
    </w:p>
    <w:p w14:paraId="399FF35C" w14:textId="4847DEB9" w:rsidR="00DD21A4" w:rsidRPr="00857E7B" w:rsidRDefault="00DD21A4" w:rsidP="009232AD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22"/>
        </w:rPr>
      </w:pPr>
    </w:p>
    <w:p w14:paraId="6EE03F51" w14:textId="3E082C11" w:rsidR="00DD21A4" w:rsidRDefault="00DD21A4" w:rsidP="00DD21A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6656C1">
        <w:rPr>
          <w:rFonts w:ascii="Angsana New" w:hAnsi="Angsana New" w:hint="cs"/>
          <w:sz w:val="30"/>
          <w:szCs w:val="30"/>
          <w:cs/>
          <w:lang w:val="th-TH"/>
        </w:rPr>
        <w:t>-  เพิ่มทุนจดทะเบี</w:t>
      </w:r>
      <w:r w:rsidR="00EA2F5C" w:rsidRPr="006656C1">
        <w:rPr>
          <w:rFonts w:ascii="Angsana New" w:hAnsi="Angsana New" w:hint="cs"/>
          <w:sz w:val="30"/>
          <w:szCs w:val="30"/>
          <w:cs/>
          <w:lang w:val="th-TH"/>
        </w:rPr>
        <w:t>ยน</w:t>
      </w:r>
      <w:r w:rsidR="00D529C1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 </w:t>
      </w:r>
      <w:r w:rsidR="00D529C1">
        <w:rPr>
          <w:rFonts w:ascii="Angsana New" w:hAnsi="Angsana New"/>
          <w:sz w:val="30"/>
          <w:szCs w:val="30"/>
        </w:rPr>
        <w:t>20.0</w:t>
      </w:r>
      <w:r w:rsidR="00D529C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>จาก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/>
          <w:sz w:val="30"/>
          <w:szCs w:val="30"/>
          <w:lang w:val="th-TH"/>
        </w:rPr>
        <w:t>100.0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/>
          <w:sz w:val="30"/>
          <w:szCs w:val="30"/>
          <w:lang w:val="th-TH"/>
        </w:rPr>
        <w:t>120.0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 xml:space="preserve">บริษัทเข้าซื้อหุ้นเพิ่มทุนเป็นจำนวนเงิน </w:t>
      </w:r>
      <w:r w:rsidRPr="006656C1">
        <w:rPr>
          <w:rFonts w:ascii="Angsana New" w:hAnsi="Angsana New"/>
          <w:sz w:val="30"/>
          <w:szCs w:val="30"/>
          <w:lang w:val="th-TH"/>
        </w:rPr>
        <w:t xml:space="preserve">10.0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>ล้านบาท โดยภายหลังการซื้อหุ้นเพิ่มทุนดังกล่าว บริษัทมีสัดส่วนการลงทุนในบริษัทร่วมดังกล่าวเปลี่ยนแปลงไปจากอัตราร้อยละ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/>
          <w:sz w:val="30"/>
          <w:szCs w:val="30"/>
          <w:lang w:val="th-TH"/>
        </w:rPr>
        <w:t xml:space="preserve">45.00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 xml:space="preserve">เป็นอัตราร้อยละ </w:t>
      </w:r>
      <w:r w:rsidRPr="006656C1">
        <w:rPr>
          <w:rFonts w:ascii="Angsana New" w:hAnsi="Angsana New"/>
          <w:sz w:val="30"/>
          <w:szCs w:val="30"/>
          <w:lang w:val="th-TH"/>
        </w:rPr>
        <w:t>45.83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 xml:space="preserve"> ของทุนที่ชำระแล้ว การดําเนินการ</w:t>
      </w:r>
      <w:r w:rsidR="00D529C1">
        <w:rPr>
          <w:rFonts w:ascii="Angsana New" w:hAnsi="Angsana New" w:hint="cs"/>
          <w:sz w:val="30"/>
          <w:szCs w:val="30"/>
          <w:cs/>
          <w:lang w:val="th-TH"/>
        </w:rPr>
        <w:t xml:space="preserve">         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>จดทะเบียนเพิ่มทุนดังกล่าวกับกระทรวงพาณิชย์ได้แล้วเสร็จเมื่อวันที่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/>
          <w:sz w:val="30"/>
          <w:szCs w:val="30"/>
          <w:lang w:val="th-TH"/>
        </w:rPr>
        <w:t>12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>เมษายน</w:t>
      </w:r>
      <w:r w:rsidR="00EA2F5C" w:rsidRPr="006656C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A2F5C" w:rsidRPr="006656C1">
        <w:rPr>
          <w:rFonts w:ascii="Angsana New" w:hAnsi="Angsana New"/>
          <w:sz w:val="30"/>
          <w:szCs w:val="30"/>
        </w:rPr>
        <w:t>2566</w:t>
      </w:r>
    </w:p>
    <w:p w14:paraId="5A8F61F0" w14:textId="77777777" w:rsidR="004E3783" w:rsidRDefault="004E3783" w:rsidP="00DD21A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</w:p>
    <w:p w14:paraId="68CF95BF" w14:textId="65C780A7" w:rsidR="004E3783" w:rsidRPr="004E3783" w:rsidRDefault="004E3783" w:rsidP="004E3783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4269">
        <w:rPr>
          <w:rFonts w:ascii="Angsana New" w:hAnsi="Angsana New" w:hint="cs"/>
          <w:spacing w:val="-2"/>
          <w:sz w:val="30"/>
          <w:szCs w:val="30"/>
          <w:cs/>
        </w:rPr>
        <w:t>บริษัทลงทุนในบริษัท</w:t>
      </w:r>
      <w:r w:rsidRPr="004E3783">
        <w:rPr>
          <w:rFonts w:ascii="Angsana New" w:hAnsi="Angsana New" w:hint="cs"/>
          <w:spacing w:val="-2"/>
          <w:sz w:val="30"/>
          <w:szCs w:val="30"/>
          <w:cs/>
        </w:rPr>
        <w:t>ร่วมในประเทศแห่งหนึ่ง (บริษัท บิ้ว ออล จำกัด) เป็นจำนวนเงิน</w:t>
      </w:r>
      <w:r w:rsidRPr="004E3783">
        <w:rPr>
          <w:rFonts w:ascii="Angsana New" w:hAnsi="Angsana New"/>
          <w:spacing w:val="-2"/>
          <w:sz w:val="30"/>
          <w:szCs w:val="30"/>
        </w:rPr>
        <w:t xml:space="preserve"> 0.2 </w:t>
      </w:r>
      <w:r w:rsidRPr="004E3783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4E3783">
        <w:rPr>
          <w:rFonts w:ascii="Angsana New" w:hAnsi="Angsana New" w:hint="cs"/>
          <w:sz w:val="30"/>
          <w:szCs w:val="30"/>
          <w:cs/>
        </w:rPr>
        <w:t xml:space="preserve"> โดยมีรายละเอียดดังนี้ </w:t>
      </w:r>
    </w:p>
    <w:p w14:paraId="7EB0A16A" w14:textId="77777777" w:rsidR="004E3783" w:rsidRPr="004E3783" w:rsidRDefault="004E3783" w:rsidP="004E3783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22"/>
          <w:highlight w:val="yellow"/>
        </w:rPr>
      </w:pPr>
    </w:p>
    <w:p w14:paraId="592D6853" w14:textId="2900A718" w:rsidR="004E3783" w:rsidRPr="004E3783" w:rsidRDefault="004E3783" w:rsidP="004E3783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cs/>
        </w:rPr>
      </w:pPr>
      <w:r w:rsidRPr="00E24269">
        <w:rPr>
          <w:rFonts w:ascii="Angsana New" w:hAnsi="Angsana New" w:hint="cs"/>
          <w:sz w:val="30"/>
          <w:szCs w:val="30"/>
          <w:cs/>
        </w:rPr>
        <w:t>กรรมการของบริษัท</w:t>
      </w:r>
      <w:r w:rsidRPr="004E3783">
        <w:rPr>
          <w:rFonts w:ascii="Angsana New" w:hAnsi="Angsana New" w:hint="cs"/>
          <w:sz w:val="30"/>
          <w:szCs w:val="30"/>
          <w:cs/>
        </w:rPr>
        <w:t>ได้อนุมัติให้บริษัทจัดตั้งบริษัทร่วมในประเทศแห่งหนึ่ง (บริษัท บิ้ว ออล จำกัด) โดยมีทุน</w:t>
      </w:r>
      <w:r w:rsidR="00AA7578">
        <w:rPr>
          <w:rFonts w:ascii="Angsana New" w:hAnsi="Angsana New"/>
          <w:sz w:val="30"/>
          <w:szCs w:val="30"/>
          <w:cs/>
        </w:rPr>
        <w:br/>
      </w:r>
      <w:r w:rsidRPr="004E3783">
        <w:rPr>
          <w:rFonts w:ascii="Angsana New" w:hAnsi="Angsana New" w:hint="cs"/>
          <w:sz w:val="30"/>
          <w:szCs w:val="30"/>
          <w:cs/>
        </w:rPr>
        <w:t xml:space="preserve">จดทะเบียนเริ่มแรกเป็นจำนวนเงิน </w:t>
      </w:r>
      <w:r w:rsidRPr="004E3783">
        <w:rPr>
          <w:rFonts w:ascii="Angsana New" w:hAnsi="Angsana New"/>
          <w:sz w:val="30"/>
          <w:szCs w:val="30"/>
        </w:rPr>
        <w:t>2.0</w:t>
      </w:r>
      <w:r w:rsidRPr="004E3783">
        <w:rPr>
          <w:rFonts w:ascii="Angsana New" w:hAnsi="Angsana New" w:hint="cs"/>
          <w:sz w:val="30"/>
          <w:szCs w:val="30"/>
          <w:cs/>
        </w:rPr>
        <w:t xml:space="preserve"> ล้านบาท และให้เรียกชำระค่าหุ้นในอัตราร้อยละ </w:t>
      </w:r>
      <w:r w:rsidRPr="004E3783">
        <w:rPr>
          <w:rFonts w:ascii="Angsana New" w:hAnsi="Angsana New"/>
          <w:sz w:val="30"/>
          <w:szCs w:val="30"/>
        </w:rPr>
        <w:t>25.00</w:t>
      </w:r>
      <w:r w:rsidRPr="004E3783">
        <w:rPr>
          <w:rFonts w:ascii="Angsana New" w:hAnsi="Angsana New" w:hint="cs"/>
          <w:sz w:val="30"/>
          <w:szCs w:val="30"/>
          <w:cs/>
        </w:rPr>
        <w:t xml:space="preserve"> คิดเป็นจำนวนเงิน </w:t>
      </w:r>
      <w:r w:rsidRPr="004E3783">
        <w:rPr>
          <w:rFonts w:ascii="Angsana New" w:hAnsi="Angsana New"/>
          <w:sz w:val="30"/>
          <w:szCs w:val="30"/>
        </w:rPr>
        <w:t>0.5</w:t>
      </w:r>
      <w:r w:rsidRPr="004E3783">
        <w:rPr>
          <w:rFonts w:ascii="Angsana New" w:hAnsi="Angsana New" w:hint="cs"/>
          <w:sz w:val="30"/>
          <w:szCs w:val="30"/>
          <w:cs/>
        </w:rPr>
        <w:t xml:space="preserve"> ล้านบาท บริษัทมีสัดส่วนการลงทุนในบริษัทร่วมดังกล่าวคิดเป็นอัตราร้อยละ </w:t>
      </w:r>
      <w:r w:rsidRPr="004E3783">
        <w:rPr>
          <w:rFonts w:ascii="Angsana New" w:hAnsi="Angsana New"/>
          <w:sz w:val="30"/>
          <w:szCs w:val="30"/>
        </w:rPr>
        <w:t>45.00</w:t>
      </w:r>
      <w:r w:rsidRPr="004E3783">
        <w:rPr>
          <w:rFonts w:ascii="Angsana New" w:hAnsi="Angsana New" w:hint="cs"/>
          <w:sz w:val="30"/>
          <w:szCs w:val="30"/>
          <w:cs/>
        </w:rPr>
        <w:t xml:space="preserve"> ของทุนที่ชำระแล้ว </w:t>
      </w:r>
      <w:r w:rsidR="00585F40">
        <w:rPr>
          <w:rFonts w:ascii="Angsana New" w:hAnsi="Angsana New"/>
          <w:sz w:val="30"/>
          <w:szCs w:val="30"/>
        </w:rPr>
        <w:br/>
      </w:r>
      <w:r w:rsidRPr="004E3783">
        <w:rPr>
          <w:rFonts w:ascii="Angsana New" w:hAnsi="Angsana New" w:hint="cs"/>
          <w:sz w:val="30"/>
          <w:szCs w:val="30"/>
          <w:cs/>
        </w:rPr>
        <w:t xml:space="preserve">คิดเป็นจำนวนเงิน </w:t>
      </w:r>
      <w:r w:rsidRPr="004E3783">
        <w:rPr>
          <w:rFonts w:ascii="Angsana New" w:hAnsi="Angsana New"/>
          <w:sz w:val="30"/>
          <w:szCs w:val="30"/>
        </w:rPr>
        <w:t>0.2</w:t>
      </w:r>
      <w:r w:rsidRPr="004E3783">
        <w:rPr>
          <w:rFonts w:ascii="Angsana New" w:hAnsi="Angsana New" w:hint="cs"/>
          <w:sz w:val="30"/>
          <w:szCs w:val="30"/>
          <w:cs/>
        </w:rPr>
        <w:t xml:space="preserve"> ล้านบาท การดำเนินการจดทะเบียนหุ้นทุนเริ่มแรกของการจัดตั้งบริษัทดังกล่าวกับกระทรวงพาณิชย์ได้แล้วเสร็จเมื่อวันที่ </w:t>
      </w:r>
      <w:r w:rsidRPr="004E3783">
        <w:rPr>
          <w:rFonts w:ascii="Angsana New" w:hAnsi="Angsana New"/>
          <w:sz w:val="30"/>
          <w:szCs w:val="30"/>
        </w:rPr>
        <w:t>19</w:t>
      </w:r>
      <w:r w:rsidRPr="004E3783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4E3783">
        <w:rPr>
          <w:rFonts w:ascii="Angsana New" w:hAnsi="Angsana New"/>
          <w:sz w:val="30"/>
          <w:szCs w:val="30"/>
        </w:rPr>
        <w:t>2566</w:t>
      </w:r>
    </w:p>
    <w:p w14:paraId="0F130C67" w14:textId="77777777" w:rsidR="004E3783" w:rsidRDefault="004E3783" w:rsidP="00DD21A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</w:p>
    <w:p w14:paraId="38838055" w14:textId="27DF0E41" w:rsidR="00BC23FE" w:rsidRPr="00857E7B" w:rsidRDefault="00BC23FE" w:rsidP="00DD21A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22"/>
        </w:rPr>
      </w:pPr>
    </w:p>
    <w:p w14:paraId="127B0C20" w14:textId="77777777" w:rsidR="004E3783" w:rsidRDefault="004E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i/>
          <w:iCs/>
          <w:spacing w:val="-6"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br w:type="page"/>
      </w:r>
    </w:p>
    <w:p w14:paraId="17C048E2" w14:textId="49AD2541" w:rsidR="00BC23FE" w:rsidRDefault="00BC23FE" w:rsidP="00857E7B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204C77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lastRenderedPageBreak/>
        <w:t>การเพิ่มทุนในบริษัท</w:t>
      </w:r>
      <w:r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ร่วม</w:t>
      </w:r>
    </w:p>
    <w:p w14:paraId="46B8BB00" w14:textId="77777777" w:rsidR="00BC23FE" w:rsidRPr="00857E7B" w:rsidRDefault="00BC23FE" w:rsidP="00BC23FE">
      <w:pPr>
        <w:pStyle w:val="ListParagraph"/>
        <w:tabs>
          <w:tab w:val="clear" w:pos="454"/>
          <w:tab w:val="clear" w:pos="680"/>
        </w:tabs>
        <w:ind w:hanging="270"/>
        <w:jc w:val="thaiDistribute"/>
        <w:rPr>
          <w:rFonts w:asciiTheme="majorBidi" w:hAnsiTheme="majorBidi" w:cstheme="majorBidi"/>
          <w:spacing w:val="-6"/>
          <w:sz w:val="22"/>
          <w:cs/>
        </w:rPr>
      </w:pPr>
    </w:p>
    <w:p w14:paraId="37EAD1FB" w14:textId="7BDF2559" w:rsidR="00BC23FE" w:rsidRPr="00BC23FE" w:rsidRDefault="00BC23FE" w:rsidP="00857E7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BC23FE">
        <w:rPr>
          <w:rFonts w:ascii="Angsana New" w:hAnsi="Angsana New" w:hint="cs"/>
          <w:spacing w:val="-6"/>
          <w:sz w:val="30"/>
          <w:szCs w:val="30"/>
          <w:cs/>
        </w:rPr>
        <w:t>บริษัทลงทุนในบริษัทร่วมในประเทศแห่งหนึ่ง (บริษัท</w:t>
      </w:r>
      <w:r w:rsidRPr="00BC23F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C23FE">
        <w:rPr>
          <w:rFonts w:ascii="Angsana New" w:hAnsi="Angsana New" w:hint="cs"/>
          <w:spacing w:val="-6"/>
          <w:sz w:val="30"/>
          <w:szCs w:val="30"/>
          <w:cs/>
        </w:rPr>
        <w:t>สไวน์</w:t>
      </w:r>
      <w:r w:rsidRPr="00BC23F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C23FE">
        <w:rPr>
          <w:rFonts w:ascii="Angsana New" w:hAnsi="Angsana New" w:hint="cs"/>
          <w:spacing w:val="-6"/>
          <w:sz w:val="30"/>
          <w:szCs w:val="30"/>
          <w:cs/>
        </w:rPr>
        <w:t>พร๊อพเพอร์ตี้ จำกัด) เพิ่มขึ้นเป็นจำนวนเงิน</w:t>
      </w:r>
      <w:r w:rsidRPr="00BC23FE">
        <w:rPr>
          <w:rFonts w:ascii="Angsana New" w:hAnsi="Angsana New"/>
          <w:spacing w:val="-6"/>
          <w:sz w:val="30"/>
          <w:szCs w:val="30"/>
        </w:rPr>
        <w:t xml:space="preserve"> 37.</w:t>
      </w:r>
      <w:r w:rsidR="000570C0">
        <w:rPr>
          <w:rFonts w:ascii="Angsana New" w:hAnsi="Angsana New"/>
          <w:spacing w:val="-6"/>
          <w:sz w:val="30"/>
          <w:szCs w:val="30"/>
        </w:rPr>
        <w:t>9</w:t>
      </w:r>
      <w:r w:rsidRPr="00BC23F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C23FE">
        <w:rPr>
          <w:rFonts w:ascii="Angsana New" w:hAnsi="Angsana New"/>
          <w:spacing w:val="-6"/>
          <w:sz w:val="30"/>
          <w:szCs w:val="30"/>
        </w:rPr>
        <w:br/>
      </w:r>
      <w:r w:rsidRPr="00BC23FE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BC23FE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BC23FE">
        <w:rPr>
          <w:rFonts w:ascii="Angsana New" w:hAnsi="Angsana New" w:hint="cs"/>
          <w:spacing w:val="-6"/>
          <w:sz w:val="30"/>
          <w:szCs w:val="30"/>
          <w:cs/>
        </w:rPr>
        <w:t>โดยมีรายละเอียดดังนี้</w:t>
      </w:r>
    </w:p>
    <w:p w14:paraId="46866200" w14:textId="60650CA0" w:rsidR="00BC23FE" w:rsidRPr="00857E7B" w:rsidRDefault="00BC23FE" w:rsidP="00BC23F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450"/>
        <w:jc w:val="thaiDistribute"/>
        <w:rPr>
          <w:rFonts w:ascii="Angsana New" w:hAnsi="Angsana New"/>
          <w:spacing w:val="-6"/>
          <w:sz w:val="22"/>
        </w:rPr>
      </w:pPr>
    </w:p>
    <w:p w14:paraId="2CC92063" w14:textId="101280FD" w:rsidR="00857E7B" w:rsidRPr="00A74C71" w:rsidRDefault="00857E7B" w:rsidP="00857E7B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A74C71">
        <w:rPr>
          <w:rFonts w:ascii="Angsana New" w:hAnsi="Angsana New" w:hint="cs"/>
          <w:sz w:val="30"/>
          <w:szCs w:val="30"/>
          <w:cs/>
        </w:rPr>
        <w:t>-  เรียกชำระค่าหุ้นส่วนที่เหลือในราคาหุ้นละ</w:t>
      </w:r>
      <w:r w:rsidRPr="00A74C71">
        <w:rPr>
          <w:rFonts w:ascii="Angsana New" w:hAnsi="Angsana New"/>
          <w:sz w:val="30"/>
          <w:szCs w:val="30"/>
        </w:rPr>
        <w:t xml:space="preserve"> 75</w:t>
      </w:r>
      <w:r w:rsidRPr="00A74C71">
        <w:rPr>
          <w:rFonts w:ascii="Angsana New" w:hAnsi="Angsana New" w:hint="cs"/>
          <w:sz w:val="30"/>
          <w:szCs w:val="30"/>
          <w:cs/>
        </w:rPr>
        <w:t xml:space="preserve"> บาท สำหรับหุ้นสามัญจำนวน </w:t>
      </w:r>
      <w:r>
        <w:rPr>
          <w:rFonts w:ascii="Angsana New" w:hAnsi="Angsana New"/>
          <w:sz w:val="30"/>
          <w:szCs w:val="30"/>
        </w:rPr>
        <w:t>4,000</w:t>
      </w:r>
      <w:r w:rsidRPr="00A74C71">
        <w:rPr>
          <w:rFonts w:ascii="Angsana New" w:hAnsi="Angsana New" w:hint="cs"/>
          <w:sz w:val="30"/>
          <w:szCs w:val="30"/>
          <w:cs/>
        </w:rPr>
        <w:t xml:space="preserve"> หุ้น เป็นจำนวนเงินรวม </w:t>
      </w:r>
      <w:r>
        <w:rPr>
          <w:rFonts w:ascii="Angsana New" w:hAnsi="Angsana New"/>
          <w:sz w:val="30"/>
          <w:szCs w:val="30"/>
        </w:rPr>
        <w:t>0.3</w:t>
      </w:r>
      <w:r w:rsidRPr="00A74C7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1FA2349D" w14:textId="77777777" w:rsidR="00857E7B" w:rsidRPr="00857E7B" w:rsidRDefault="00857E7B" w:rsidP="00BC23F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450"/>
        <w:jc w:val="thaiDistribute"/>
        <w:rPr>
          <w:rFonts w:ascii="Angsana New" w:hAnsi="Angsana New"/>
          <w:spacing w:val="-6"/>
          <w:sz w:val="22"/>
        </w:rPr>
      </w:pPr>
    </w:p>
    <w:p w14:paraId="2C9688FC" w14:textId="3BDD170A" w:rsidR="004D0F00" w:rsidRDefault="00BC23FE" w:rsidP="00857E7B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BC23FE">
        <w:rPr>
          <w:rFonts w:ascii="Angsana New" w:hAnsi="Angsana New" w:hint="cs"/>
          <w:sz w:val="30"/>
          <w:szCs w:val="30"/>
          <w:cs/>
          <w:lang w:val="th-TH"/>
        </w:rPr>
        <w:t xml:space="preserve">-  เพิ่มทุนจดทะเบียนเป็นจํานวนเงิน </w:t>
      </w:r>
      <w:r w:rsidR="00462A07">
        <w:rPr>
          <w:rFonts w:ascii="Angsana New" w:hAnsi="Angsana New"/>
          <w:sz w:val="30"/>
          <w:szCs w:val="30"/>
        </w:rPr>
        <w:t>94.</w:t>
      </w:r>
      <w:r w:rsidR="00462A07" w:rsidRPr="006656C1">
        <w:rPr>
          <w:rFonts w:ascii="Angsana New" w:hAnsi="Angsana New"/>
          <w:sz w:val="30"/>
          <w:szCs w:val="30"/>
          <w:lang w:val="th-TH"/>
        </w:rPr>
        <w:t>0</w:t>
      </w:r>
      <w:r w:rsidRPr="00BC23FE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</w:t>
      </w:r>
      <w:r w:rsidRPr="00BC23F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C23FE">
        <w:rPr>
          <w:rFonts w:ascii="Angsana New" w:hAnsi="Angsana New" w:hint="cs"/>
          <w:sz w:val="30"/>
          <w:szCs w:val="30"/>
          <w:cs/>
          <w:lang w:val="th-TH"/>
        </w:rPr>
        <w:t>จากทุนจดทะเบียนจำนวน</w:t>
      </w:r>
      <w:r w:rsidRPr="00BC23F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62A07" w:rsidRPr="006656C1">
        <w:rPr>
          <w:rFonts w:ascii="Angsana New" w:hAnsi="Angsana New"/>
          <w:sz w:val="30"/>
          <w:szCs w:val="30"/>
          <w:lang w:val="th-TH"/>
        </w:rPr>
        <w:t>1</w:t>
      </w:r>
      <w:r w:rsidR="00462A07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462A07" w:rsidRPr="006656C1">
        <w:rPr>
          <w:rFonts w:ascii="Angsana New" w:hAnsi="Angsana New"/>
          <w:sz w:val="30"/>
          <w:szCs w:val="30"/>
          <w:lang w:val="th-TH"/>
        </w:rPr>
        <w:t>0</w:t>
      </w:r>
      <w:r w:rsidRPr="00BC23F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C23FE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BC23F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C23FE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="00462A0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462A07" w:rsidRPr="00BC23FE">
        <w:rPr>
          <w:rFonts w:ascii="Angsana New" w:hAnsi="Angsana New"/>
          <w:spacing w:val="-6"/>
          <w:sz w:val="30"/>
          <w:szCs w:val="30"/>
        </w:rPr>
        <w:t>9</w:t>
      </w:r>
      <w:r w:rsidR="00462A07">
        <w:rPr>
          <w:rFonts w:ascii="Angsana New" w:hAnsi="Angsana New"/>
          <w:spacing w:val="-6"/>
          <w:sz w:val="30"/>
          <w:szCs w:val="30"/>
        </w:rPr>
        <w:t>5.</w:t>
      </w:r>
      <w:r w:rsidR="00462A07" w:rsidRPr="006656C1">
        <w:rPr>
          <w:rFonts w:ascii="Angsana New" w:hAnsi="Angsana New"/>
          <w:sz w:val="30"/>
          <w:szCs w:val="30"/>
          <w:lang w:val="th-TH"/>
        </w:rPr>
        <w:t>0</w:t>
      </w:r>
      <w:r w:rsidRPr="00BC23F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C23FE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BC23F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529C1">
        <w:rPr>
          <w:rFonts w:ascii="Angsana New" w:hAnsi="Angsana New" w:hint="cs"/>
          <w:sz w:val="30"/>
          <w:szCs w:val="30"/>
          <w:cs/>
          <w:lang w:val="th-TH"/>
        </w:rPr>
        <w:t>และให้เรียกชำระค่าหุ้นในอัตราร้อยละ</w:t>
      </w:r>
      <w:r w:rsidR="00D529C1">
        <w:rPr>
          <w:rFonts w:ascii="Angsana New" w:hAnsi="Angsana New"/>
          <w:sz w:val="30"/>
          <w:szCs w:val="30"/>
        </w:rPr>
        <w:t xml:space="preserve"> 100.00</w:t>
      </w:r>
      <w:r w:rsidR="00D529C1">
        <w:rPr>
          <w:rFonts w:ascii="Angsana New" w:hAnsi="Angsana New" w:hint="cs"/>
          <w:sz w:val="30"/>
          <w:szCs w:val="30"/>
          <w:cs/>
        </w:rPr>
        <w:t xml:space="preserve"> คิด</w:t>
      </w:r>
      <w:r w:rsidRPr="00BC23FE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 </w:t>
      </w:r>
      <w:r w:rsidR="00462A07" w:rsidRPr="00FE1B57">
        <w:rPr>
          <w:rFonts w:ascii="Angsana New" w:hAnsi="Angsana New"/>
          <w:spacing w:val="-6"/>
          <w:sz w:val="30"/>
          <w:szCs w:val="30"/>
        </w:rPr>
        <w:t>37.</w:t>
      </w:r>
      <w:r w:rsidR="0029378C">
        <w:rPr>
          <w:rFonts w:ascii="Angsana New" w:hAnsi="Angsana New"/>
          <w:spacing w:val="-6"/>
          <w:sz w:val="30"/>
          <w:szCs w:val="30"/>
        </w:rPr>
        <w:t>6</w:t>
      </w:r>
      <w:r w:rsidR="00462A07" w:rsidRPr="00BC23F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C23FE">
        <w:rPr>
          <w:rFonts w:ascii="Angsana New" w:hAnsi="Angsana New" w:hint="cs"/>
          <w:sz w:val="30"/>
          <w:szCs w:val="30"/>
          <w:cs/>
          <w:lang w:val="th-TH"/>
        </w:rPr>
        <w:t>ล้านบาท การดําเนินการจดทะเบียนเพิ่มทุนดังกล่าวกับกระทรวงพาณิชย์ได้แล้วเสร็จเมื่อวันที่</w:t>
      </w:r>
      <w:r w:rsidRPr="00BC23F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62A07" w:rsidRPr="006656C1">
        <w:rPr>
          <w:rFonts w:ascii="Angsana New" w:hAnsi="Angsana New"/>
          <w:sz w:val="30"/>
          <w:szCs w:val="30"/>
        </w:rPr>
        <w:t>5</w:t>
      </w:r>
      <w:r w:rsidRPr="00BC23F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C23FE">
        <w:rPr>
          <w:rFonts w:ascii="Angsana New" w:hAnsi="Angsana New" w:hint="cs"/>
          <w:sz w:val="30"/>
          <w:szCs w:val="30"/>
          <w:cs/>
          <w:lang w:val="th-TH"/>
        </w:rPr>
        <w:t xml:space="preserve">กรกฎาคม </w:t>
      </w:r>
      <w:r w:rsidR="007A434C">
        <w:rPr>
          <w:rFonts w:ascii="Angsana New" w:hAnsi="Angsana New"/>
          <w:sz w:val="30"/>
          <w:szCs w:val="30"/>
        </w:rPr>
        <w:t>25</w:t>
      </w:r>
      <w:r w:rsidR="00462A07" w:rsidRPr="006656C1">
        <w:rPr>
          <w:rFonts w:ascii="Angsana New" w:hAnsi="Angsana New"/>
          <w:sz w:val="30"/>
          <w:szCs w:val="30"/>
        </w:rPr>
        <w:t>66</w:t>
      </w:r>
    </w:p>
    <w:p w14:paraId="2BC9A99C" w14:textId="77777777" w:rsidR="004E3783" w:rsidRPr="00DD21A4" w:rsidRDefault="004E3783" w:rsidP="00857E7B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cs/>
        </w:rPr>
      </w:pPr>
    </w:p>
    <w:p w14:paraId="3ED4856A" w14:textId="0B38F60E" w:rsidR="001B3D32" w:rsidRPr="00D9260D" w:rsidRDefault="001B3D32" w:rsidP="001B3D3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D9260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ที่ดิน อาคารและอุปกรณ์</w:t>
      </w:r>
      <w:r w:rsidR="001F3F0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และสินทรัพย์สิทธิการใช้</w:t>
      </w:r>
    </w:p>
    <w:p w14:paraId="0B44A698" w14:textId="77777777" w:rsidR="009A0F67" w:rsidRPr="006C247C" w:rsidRDefault="009A0F67" w:rsidP="00F84616">
      <w:pPr>
        <w:pStyle w:val="ListParagraph"/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W w:w="931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765"/>
        <w:gridCol w:w="1530"/>
        <w:gridCol w:w="180"/>
        <w:gridCol w:w="1620"/>
      </w:tblGrid>
      <w:tr w:rsidR="00425D45" w:rsidRPr="00D9260D" w14:paraId="39CDACDB" w14:textId="77777777" w:rsidTr="00225A38">
        <w:trPr>
          <w:cantSplit/>
          <w:tblHeader/>
        </w:trPr>
        <w:tc>
          <w:tcPr>
            <w:tcW w:w="5220" w:type="dxa"/>
            <w:vAlign w:val="bottom"/>
          </w:tcPr>
          <w:p w14:paraId="273BAE53" w14:textId="73910148" w:rsidR="00425D45" w:rsidRPr="00D9260D" w:rsidRDefault="0031124F" w:rsidP="00A611F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96A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796A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="00D9260D" w:rsidRPr="00D92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796A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  <w:r w:rsidR="00D9260D" w:rsidRPr="00D92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84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65" w:type="dxa"/>
            <w:vAlign w:val="bottom"/>
          </w:tcPr>
          <w:p w14:paraId="379B7906" w14:textId="77777777" w:rsidR="00425D45" w:rsidRPr="00DB076C" w:rsidRDefault="00425D45" w:rsidP="00A611F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27EB0F9" w14:textId="77777777" w:rsidR="00425D45" w:rsidRPr="00D9260D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26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926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D926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1581979" w14:textId="77777777" w:rsidR="00425D45" w:rsidRPr="00D9260D" w:rsidRDefault="00425D45" w:rsidP="00A611F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D608B5" w14:textId="77777777" w:rsidR="00425D45" w:rsidRPr="00D9260D" w:rsidRDefault="00425D45" w:rsidP="00A611F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926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D18C1BF" w14:textId="77777777" w:rsidR="00425D45" w:rsidRPr="00D9260D" w:rsidRDefault="00425D45" w:rsidP="00A611F3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926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25D45" w:rsidRPr="00D9260D" w14:paraId="31E7ABB1" w14:textId="77777777" w:rsidTr="00225A38">
        <w:trPr>
          <w:cantSplit/>
        </w:trPr>
        <w:tc>
          <w:tcPr>
            <w:tcW w:w="5220" w:type="dxa"/>
          </w:tcPr>
          <w:p w14:paraId="226D19C3" w14:textId="77777777" w:rsidR="00425D45" w:rsidRPr="00D9260D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dxa"/>
          </w:tcPr>
          <w:p w14:paraId="4E821D43" w14:textId="77777777" w:rsidR="00425D45" w:rsidRPr="00D9260D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70A981DB" w14:textId="77777777" w:rsidR="00425D45" w:rsidRPr="00D9260D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9260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21A4" w:rsidRPr="00D9260D" w14:paraId="533A48C5" w14:textId="77777777" w:rsidTr="00225A38">
        <w:trPr>
          <w:cantSplit/>
          <w:trHeight w:val="60"/>
        </w:trPr>
        <w:tc>
          <w:tcPr>
            <w:tcW w:w="5220" w:type="dxa"/>
          </w:tcPr>
          <w:p w14:paraId="1FB265F7" w14:textId="77777777" w:rsidR="00DD21A4" w:rsidRPr="00D9260D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60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65" w:type="dxa"/>
          </w:tcPr>
          <w:p w14:paraId="19FE8535" w14:textId="77777777" w:rsidR="00DD21A4" w:rsidRPr="00D9260D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448F8E0" w14:textId="652411F6" w:rsidR="00DD21A4" w:rsidRPr="00AD6AC1" w:rsidRDefault="001D7560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2,362,901</w:t>
            </w:r>
          </w:p>
        </w:tc>
        <w:tc>
          <w:tcPr>
            <w:tcW w:w="180" w:type="dxa"/>
          </w:tcPr>
          <w:p w14:paraId="0E80932D" w14:textId="77777777" w:rsidR="00DD21A4" w:rsidRPr="00D9260D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9AEB1A" w14:textId="1FCD83F0" w:rsidR="00DD21A4" w:rsidRPr="00D9260D" w:rsidRDefault="005D4D29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355,725</w:t>
            </w:r>
          </w:p>
        </w:tc>
      </w:tr>
      <w:tr w:rsidR="00DD21A4" w:rsidRPr="00D9260D" w14:paraId="1F630B3F" w14:textId="77777777" w:rsidTr="00225A38">
        <w:trPr>
          <w:cantSplit/>
        </w:trPr>
        <w:tc>
          <w:tcPr>
            <w:tcW w:w="5220" w:type="dxa"/>
          </w:tcPr>
          <w:p w14:paraId="7E067F03" w14:textId="77777777" w:rsidR="00DD21A4" w:rsidRPr="00D9260D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6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D926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D926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765" w:type="dxa"/>
          </w:tcPr>
          <w:p w14:paraId="5A4380F0" w14:textId="77777777" w:rsidR="00DD21A4" w:rsidRPr="00D9260D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AB651EC" w14:textId="61A08A66" w:rsidR="00DD21A4" w:rsidRPr="00AD6AC1" w:rsidRDefault="00B17B73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A7203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A7203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6F71C9A9" w14:textId="77777777" w:rsidR="00DD21A4" w:rsidRPr="00D9260D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524D0E" w14:textId="679B319A" w:rsidR="00DD21A4" w:rsidRPr="00D9260D" w:rsidRDefault="005D4D29" w:rsidP="003C0A83">
            <w:pPr>
              <w:pStyle w:val="acctfourfigures"/>
              <w:tabs>
                <w:tab w:val="clear" w:pos="765"/>
                <w:tab w:val="left" w:pos="190"/>
                <w:tab w:val="left" w:pos="1358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73,288</w:t>
            </w:r>
          </w:p>
        </w:tc>
      </w:tr>
      <w:tr w:rsidR="00DD21A4" w:rsidRPr="00D9260D" w14:paraId="4A95A5DC" w14:textId="77777777" w:rsidTr="00225A38">
        <w:trPr>
          <w:cantSplit/>
        </w:trPr>
        <w:tc>
          <w:tcPr>
            <w:tcW w:w="5220" w:type="dxa"/>
          </w:tcPr>
          <w:p w14:paraId="35B33ECA" w14:textId="56E569AB" w:rsidR="00DD21A4" w:rsidRPr="00D9260D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60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D9260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D926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765" w:type="dxa"/>
          </w:tcPr>
          <w:p w14:paraId="387C8920" w14:textId="77777777" w:rsidR="00DD21A4" w:rsidRPr="00D9260D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CA55DE1" w14:textId="1F815F3F" w:rsidR="00DD21A4" w:rsidRPr="00AD6AC1" w:rsidRDefault="003C0A83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D75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F0F3EA2" w14:textId="77777777" w:rsidR="00DD21A4" w:rsidRPr="00D9260D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E281AD" w14:textId="5F704736" w:rsidR="00DD21A4" w:rsidRPr="00D9260D" w:rsidRDefault="003C0A83" w:rsidP="003C0A83">
            <w:pPr>
              <w:pStyle w:val="acctfourfigures"/>
              <w:tabs>
                <w:tab w:val="clear" w:pos="765"/>
                <w:tab w:val="left" w:pos="190"/>
                <w:tab w:val="left" w:pos="139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D4D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2,079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72039" w:rsidRPr="00D9260D" w14:paraId="6DEADE78" w14:textId="77777777" w:rsidTr="00225A38">
        <w:trPr>
          <w:cantSplit/>
        </w:trPr>
        <w:tc>
          <w:tcPr>
            <w:tcW w:w="5220" w:type="dxa"/>
          </w:tcPr>
          <w:p w14:paraId="63E3F2E2" w14:textId="60B61760" w:rsidR="00A72039" w:rsidRPr="00D9260D" w:rsidRDefault="00225A38" w:rsidP="002A5C80">
            <w:pPr>
              <w:spacing w:line="240" w:lineRule="auto"/>
              <w:ind w:left="286" w:hanging="286"/>
              <w:rPr>
                <w:rFonts w:asciiTheme="majorBidi" w:hAnsiTheme="majorBidi" w:cstheme="majorBidi"/>
                <w:sz w:val="30"/>
                <w:szCs w:val="30"/>
              </w:rPr>
            </w:pPr>
            <w:r w:rsidRPr="00225A38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สินทรัพย์สิทธิการใช้ลดลง</w:t>
            </w:r>
            <w:r w:rsidR="002A5C80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3A54B8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="002A5C80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2A5C80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765" w:type="dxa"/>
          </w:tcPr>
          <w:p w14:paraId="3AE9BD24" w14:textId="77777777" w:rsidR="00A72039" w:rsidRPr="00D9260D" w:rsidRDefault="00A72039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09DD47" w14:textId="65B936EB" w:rsidR="00A72039" w:rsidRDefault="00A72039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7AC667" w14:textId="77777777" w:rsidR="00A72039" w:rsidRPr="00D9260D" w:rsidRDefault="00A72039" w:rsidP="00225A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1A66E9" w14:textId="127567D9" w:rsidR="00A72039" w:rsidRDefault="00A72039" w:rsidP="00225A38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C1E04" w:rsidRPr="00D9260D" w14:paraId="71F0D331" w14:textId="77777777" w:rsidTr="00225A38">
        <w:trPr>
          <w:cantSplit/>
        </w:trPr>
        <w:tc>
          <w:tcPr>
            <w:tcW w:w="5220" w:type="dxa"/>
          </w:tcPr>
          <w:p w14:paraId="1BCFE180" w14:textId="5DC28585" w:rsidR="009C1E04" w:rsidRPr="00225A38" w:rsidRDefault="002A5C80" w:rsidP="002A5C80">
            <w:pPr>
              <w:tabs>
                <w:tab w:val="clear" w:pos="454"/>
                <w:tab w:val="left" w:pos="464"/>
              </w:tabs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92BE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จากการปรับปรุงสัญญาเช่า</w:t>
            </w:r>
          </w:p>
        </w:tc>
        <w:tc>
          <w:tcPr>
            <w:tcW w:w="765" w:type="dxa"/>
          </w:tcPr>
          <w:p w14:paraId="110A9B9B" w14:textId="77777777" w:rsidR="009C1E04" w:rsidRPr="00D9260D" w:rsidRDefault="009C1E04" w:rsidP="009C1E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F00544F" w14:textId="5A5D62D0" w:rsidR="009C1E04" w:rsidRDefault="003C0A83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34E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1,902,316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AAF5416" w14:textId="77777777" w:rsidR="009C1E04" w:rsidRPr="00D9260D" w:rsidRDefault="009C1E04" w:rsidP="009C1E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398D5C" w14:textId="4896FF51" w:rsidR="009C1E04" w:rsidRPr="002C4DDB" w:rsidRDefault="00197B1C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A5C80" w:rsidRPr="00D9260D" w14:paraId="37407D11" w14:textId="77777777" w:rsidTr="00225A38">
        <w:trPr>
          <w:cantSplit/>
        </w:trPr>
        <w:tc>
          <w:tcPr>
            <w:tcW w:w="5220" w:type="dxa"/>
          </w:tcPr>
          <w:p w14:paraId="283AF1A3" w14:textId="10C0C448" w:rsidR="002A5C80" w:rsidRPr="00992BEF" w:rsidRDefault="002A5C80" w:rsidP="002A5C80">
            <w:pPr>
              <w:tabs>
                <w:tab w:val="clear" w:pos="454"/>
                <w:tab w:val="left" w:pos="464"/>
              </w:tabs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-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จากการยกเลิกสัญญาเช่า</w:t>
            </w:r>
          </w:p>
        </w:tc>
        <w:tc>
          <w:tcPr>
            <w:tcW w:w="765" w:type="dxa"/>
          </w:tcPr>
          <w:p w14:paraId="7854C537" w14:textId="77777777" w:rsidR="002A5C80" w:rsidRPr="00D9260D" w:rsidRDefault="002A5C80" w:rsidP="009C1E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1EC85D" w14:textId="06A37729" w:rsidR="002A5C80" w:rsidRDefault="003C0A83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34E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68,310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2F97B84" w14:textId="77777777" w:rsidR="002A5C80" w:rsidRPr="00D9260D" w:rsidRDefault="002A5C80" w:rsidP="009C1E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0447BA" w14:textId="6CA124E3" w:rsidR="002A5C80" w:rsidRPr="00141514" w:rsidRDefault="003C0A83" w:rsidP="009C1E0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97B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2,405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C1E04" w:rsidRPr="00D9260D" w14:paraId="139C5033" w14:textId="77777777" w:rsidTr="00225A38">
        <w:trPr>
          <w:cantSplit/>
        </w:trPr>
        <w:tc>
          <w:tcPr>
            <w:tcW w:w="5220" w:type="dxa"/>
          </w:tcPr>
          <w:p w14:paraId="31CCD1E4" w14:textId="39E1CC96" w:rsidR="009C1E04" w:rsidRPr="00D9260D" w:rsidRDefault="009C1E04" w:rsidP="009C1E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260D">
              <w:rPr>
                <w:rFonts w:asciiTheme="majorBidi" w:hAnsiTheme="majorBidi" w:cs="Angsana New"/>
                <w:sz w:val="30"/>
                <w:szCs w:val="30"/>
                <w:cs/>
              </w:rPr>
              <w:t>การตีราคาสินทรัพย์ใหม่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ลดลง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765" w:type="dxa"/>
          </w:tcPr>
          <w:p w14:paraId="199CF57E" w14:textId="77777777" w:rsidR="009C1E04" w:rsidRPr="00D9260D" w:rsidRDefault="009C1E04" w:rsidP="009C1E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5829833" w14:textId="32F9DA1E" w:rsidR="009C1E04" w:rsidRPr="00AD6AC1" w:rsidRDefault="009C1E04" w:rsidP="003C0A83">
            <w:pPr>
              <w:pStyle w:val="acctfourfigures"/>
              <w:tabs>
                <w:tab w:val="clear" w:pos="765"/>
                <w:tab w:val="decimal" w:pos="130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3,622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E15A38F" w14:textId="77777777" w:rsidR="009C1E04" w:rsidRPr="00D9260D" w:rsidRDefault="009C1E04" w:rsidP="009C1E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308648" w14:textId="26FD1207" w:rsidR="009C1E04" w:rsidRPr="00D9260D" w:rsidRDefault="009C1E04" w:rsidP="003C0A83">
            <w:pPr>
              <w:pStyle w:val="acctfourfigures"/>
              <w:tabs>
                <w:tab w:val="clear" w:pos="765"/>
                <w:tab w:val="left" w:pos="190"/>
                <w:tab w:val="left" w:pos="1226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EBD7869" w14:textId="77777777" w:rsidR="00425D45" w:rsidRPr="006C247C" w:rsidRDefault="00425D45" w:rsidP="0042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77BD87FB" w14:textId="10E7C4AA" w:rsidR="0006336F" w:rsidRDefault="009232AD" w:rsidP="00923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9260D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D9260D">
        <w:rPr>
          <w:rFonts w:ascii="Angsana New" w:hAnsi="Angsana New" w:cs="Angsana New"/>
          <w:b/>
          <w:sz w:val="30"/>
          <w:szCs w:val="30"/>
        </w:rPr>
        <w:t xml:space="preserve"> </w:t>
      </w:r>
      <w:r w:rsidR="00707376" w:rsidRPr="004D0F00">
        <w:rPr>
          <w:rFonts w:ascii="Angsana New" w:hAnsi="Angsana New" w:cs="Angsana New"/>
          <w:b/>
          <w:sz w:val="30"/>
          <w:szCs w:val="30"/>
          <w:cs/>
        </w:rPr>
        <w:t>2566</w:t>
      </w:r>
      <w:r w:rsidRPr="004D0F00">
        <w:rPr>
          <w:rFonts w:ascii="Angsana New" w:hAnsi="Angsana New" w:cs="Angsana New"/>
          <w:b/>
          <w:sz w:val="30"/>
          <w:szCs w:val="30"/>
        </w:rPr>
        <w:t xml:space="preserve"> </w:t>
      </w:r>
      <w:r w:rsidRPr="00D926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9260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9260D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</w:t>
      </w:r>
      <w:r w:rsidR="00C86384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Pr="00D9260D">
        <w:rPr>
          <w:rFonts w:asciiTheme="majorBidi" w:hAnsiTheme="majorBidi" w:cstheme="majorBidi" w:hint="cs"/>
          <w:sz w:val="30"/>
          <w:szCs w:val="30"/>
          <w:cs/>
        </w:rPr>
        <w:t>อาคารและ</w:t>
      </w:r>
      <w:r w:rsidRPr="00D9260D">
        <w:rPr>
          <w:rFonts w:asciiTheme="majorBidi" w:hAnsiTheme="majorBidi" w:cstheme="majorBidi"/>
          <w:sz w:val="30"/>
          <w:szCs w:val="30"/>
          <w:cs/>
        </w:rPr>
        <w:t xml:space="preserve">อุปกรณ์การผลิตเป็นระยะเวลา </w:t>
      </w:r>
      <w:r w:rsidR="004D0F00">
        <w:rPr>
          <w:rFonts w:asciiTheme="majorBidi" w:hAnsiTheme="majorBidi" w:cstheme="majorBidi"/>
          <w:sz w:val="30"/>
          <w:szCs w:val="30"/>
        </w:rPr>
        <w:t>2</w:t>
      </w:r>
      <w:r w:rsidRPr="00D9260D">
        <w:rPr>
          <w:rFonts w:asciiTheme="majorBidi" w:hAnsiTheme="majorBidi" w:cstheme="majorBidi"/>
          <w:sz w:val="30"/>
          <w:szCs w:val="30"/>
        </w:rPr>
        <w:t xml:space="preserve"> </w:t>
      </w:r>
      <w:r w:rsidRPr="00D9260D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D9260D">
        <w:rPr>
          <w:rFonts w:asciiTheme="majorBidi" w:hAnsiTheme="majorBidi" w:cstheme="majorBidi"/>
          <w:sz w:val="30"/>
          <w:szCs w:val="30"/>
        </w:rPr>
        <w:t xml:space="preserve"> </w:t>
      </w:r>
      <w:r w:rsidR="004D0F00">
        <w:rPr>
          <w:rFonts w:asciiTheme="majorBidi" w:hAnsiTheme="majorBidi" w:cstheme="majorBidi"/>
          <w:sz w:val="30"/>
          <w:szCs w:val="30"/>
        </w:rPr>
        <w:t>15</w:t>
      </w:r>
      <w:r w:rsidRPr="00D9260D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D9260D">
        <w:rPr>
          <w:rFonts w:asciiTheme="majorBidi" w:hAnsiTheme="majorBidi" w:cstheme="majorBidi"/>
          <w:sz w:val="30"/>
          <w:szCs w:val="30"/>
        </w:rPr>
        <w:br/>
      </w:r>
      <w:r w:rsidRPr="00D9260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กลุ่มบริษัทและบริษัทมีค่าเช่าจ่ายเป็น</w:t>
      </w:r>
      <w:r w:rsidRPr="00D9260D">
        <w:rPr>
          <w:rFonts w:ascii="Angsana New" w:hAnsi="Angsana New" w:cs="Angsana New"/>
          <w:sz w:val="30"/>
          <w:szCs w:val="30"/>
          <w:cs/>
        </w:rPr>
        <w:t>จำนวน</w:t>
      </w:r>
      <w:r w:rsidRPr="00D9260D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D9260D">
        <w:rPr>
          <w:rFonts w:ascii="Angsana New" w:hAnsi="Angsana New" w:cs="Angsana New"/>
          <w:sz w:val="30"/>
          <w:szCs w:val="30"/>
          <w:cs/>
        </w:rPr>
        <w:t xml:space="preserve"> </w:t>
      </w:r>
      <w:r w:rsidR="00170B25">
        <w:rPr>
          <w:rFonts w:ascii="Angsana New" w:hAnsi="Angsana New" w:cs="Angsana New"/>
          <w:sz w:val="30"/>
          <w:szCs w:val="30"/>
        </w:rPr>
        <w:t xml:space="preserve">750.8 </w:t>
      </w:r>
      <w:r w:rsidRPr="00D9260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D9260D">
        <w:rPr>
          <w:rFonts w:ascii="Angsana New" w:hAnsi="Angsana New" w:cs="Angsana New" w:hint="cs"/>
          <w:sz w:val="30"/>
          <w:szCs w:val="30"/>
          <w:cs/>
        </w:rPr>
        <w:t>และ</w:t>
      </w:r>
      <w:r w:rsidR="003F1A3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584D">
        <w:rPr>
          <w:rFonts w:ascii="Angsana New" w:hAnsi="Angsana New" w:cs="Angsana New"/>
          <w:sz w:val="30"/>
          <w:szCs w:val="30"/>
        </w:rPr>
        <w:t>102.0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D9260D">
        <w:rPr>
          <w:rFonts w:ascii="Angsana New" w:hAnsi="Angsana New" w:cs="Angsana New"/>
          <w:sz w:val="30"/>
          <w:szCs w:val="30"/>
          <w:cs/>
        </w:rPr>
        <w:t>ล้านบาท</w:t>
      </w:r>
      <w:r w:rsidRPr="00D9260D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33B2B1D9" w14:textId="77777777" w:rsidR="00EA2F5C" w:rsidRDefault="00EA2F5C" w:rsidP="00923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1C71867" w14:textId="77777777" w:rsidR="00992BEF" w:rsidRDefault="00992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1B80376" w14:textId="68F8F475" w:rsidR="00425D45" w:rsidRPr="00D9260D" w:rsidRDefault="00425D45" w:rsidP="00425D45">
      <w:pPr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9260D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การตีราคาที่ดิน</w:t>
      </w:r>
    </w:p>
    <w:p w14:paraId="3B69BA9B" w14:textId="77777777" w:rsidR="00425D45" w:rsidRPr="006C247C" w:rsidRDefault="00425D45" w:rsidP="00425D45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353E890" w14:textId="5707A23E" w:rsidR="006E11A5" w:rsidRDefault="009232AD" w:rsidP="00225A38">
      <w:pPr>
        <w:tabs>
          <w:tab w:val="clear" w:pos="454"/>
        </w:tabs>
        <w:ind w:left="540" w:right="-25"/>
        <w:jc w:val="thaiDistribute"/>
        <w:rPr>
          <w:rFonts w:asciiTheme="majorBidi" w:hAnsiTheme="majorBidi" w:cs="Angsana New"/>
          <w:sz w:val="30"/>
          <w:szCs w:val="30"/>
        </w:rPr>
      </w:pPr>
      <w:r w:rsidRPr="00D9260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4D0F00">
        <w:rPr>
          <w:rFonts w:asciiTheme="majorBidi" w:hAnsiTheme="majorBidi" w:cstheme="majorBidi"/>
          <w:sz w:val="30"/>
          <w:szCs w:val="30"/>
        </w:rPr>
        <w:t>2566</w:t>
      </w:r>
      <w:r w:rsidRPr="00D9260D">
        <w:rPr>
          <w:rFonts w:asciiTheme="majorBidi" w:hAnsiTheme="majorBidi" w:cstheme="majorBidi"/>
          <w:sz w:val="30"/>
          <w:szCs w:val="30"/>
        </w:rPr>
        <w:t xml:space="preserve"> </w:t>
      </w:r>
      <w:r w:rsidRPr="00D9260D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D9260D">
        <w:rPr>
          <w:rFonts w:asciiTheme="majorBidi" w:hAnsiTheme="majorBidi" w:cstheme="majorBidi" w:hint="cs"/>
          <w:sz w:val="30"/>
          <w:szCs w:val="30"/>
          <w:cs/>
        </w:rPr>
        <w:t>บางรายการ</w:t>
      </w:r>
      <w:r w:rsidRPr="00D9260D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ได้ถูกวัดมูลค่าใหม่โดยผู้ประเมินราคาอิสระด้วยวิธีมูลค่าตลาดสำหรับการใช้ประโยชน์ปัจจุบัน ซึ่งจัดลำดับมูลค่ายุติธรรมเป็นระดับ </w:t>
      </w:r>
      <w:r w:rsidR="004D0F00">
        <w:rPr>
          <w:rFonts w:asciiTheme="majorBidi" w:hAnsiTheme="majorBidi" w:cstheme="majorBidi"/>
          <w:sz w:val="30"/>
          <w:szCs w:val="30"/>
        </w:rPr>
        <w:t>3</w:t>
      </w:r>
      <w:r w:rsidRPr="00D9260D">
        <w:rPr>
          <w:rFonts w:asciiTheme="majorBidi" w:hAnsiTheme="majorBidi" w:cstheme="majorBidi"/>
          <w:sz w:val="30"/>
          <w:szCs w:val="30"/>
          <w:cs/>
        </w:rPr>
        <w:t xml:space="preserve"> ซึ่ง</w:t>
      </w:r>
      <w:r w:rsidRPr="00D9260D"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="004D0F0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D926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E7C78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="00686AB8">
        <w:rPr>
          <w:rFonts w:asciiTheme="majorBidi" w:hAnsiTheme="majorBidi" w:cstheme="majorBidi" w:hint="cs"/>
          <w:sz w:val="30"/>
          <w:szCs w:val="30"/>
          <w:cs/>
        </w:rPr>
        <w:t>ผลขาดทุนจากการตีราคา</w:t>
      </w:r>
      <w:r w:rsidR="00686AB8" w:rsidRPr="00686AB8">
        <w:rPr>
          <w:rFonts w:asciiTheme="majorBidi" w:hAnsiTheme="majorBidi" w:cs="Angsana New" w:hint="cs"/>
          <w:sz w:val="30"/>
          <w:szCs w:val="30"/>
          <w:cs/>
        </w:rPr>
        <w:t>ที่ดินใหม่</w:t>
      </w:r>
      <w:r w:rsidR="00686AB8" w:rsidRPr="001D7560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686AB8" w:rsidRPr="001D75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A6F98" w:rsidRPr="001D7560">
        <w:rPr>
          <w:rFonts w:ascii="Angsana New" w:hAnsi="Angsana New" w:cs="Angsana New"/>
          <w:sz w:val="30"/>
          <w:szCs w:val="30"/>
        </w:rPr>
        <w:t>3.8</w:t>
      </w:r>
      <w:r w:rsidR="00686AB8" w:rsidRPr="001D75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86AB8" w:rsidRPr="001D7560">
        <w:rPr>
          <w:rFonts w:asciiTheme="majorBidi" w:hAnsiTheme="majorBidi" w:cs="Angsana New" w:hint="cs"/>
          <w:sz w:val="30"/>
          <w:szCs w:val="30"/>
          <w:cs/>
        </w:rPr>
        <w:t>ล้านบาทในกำไรขาดทุน</w:t>
      </w:r>
      <w:r w:rsidR="004D0F00" w:rsidRPr="001D756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86AB8" w:rsidRPr="001D7560">
        <w:rPr>
          <w:rFonts w:asciiTheme="majorBidi" w:hAnsiTheme="majorBidi" w:cs="Angsana New" w:hint="cs"/>
          <w:sz w:val="30"/>
          <w:szCs w:val="30"/>
          <w:cs/>
        </w:rPr>
        <w:t>และรับรู้สำรองการตีราคาสินทรัพย</w:t>
      </w:r>
      <w:r w:rsidR="00E3569E" w:rsidRPr="001D7560">
        <w:rPr>
          <w:rFonts w:asciiTheme="majorBidi" w:hAnsiTheme="majorBidi" w:cs="Angsana New" w:hint="cs"/>
          <w:sz w:val="30"/>
          <w:szCs w:val="30"/>
          <w:cs/>
        </w:rPr>
        <w:t>์</w:t>
      </w:r>
      <w:r w:rsidR="00686AB8" w:rsidRPr="001D7560">
        <w:rPr>
          <w:rFonts w:asciiTheme="majorBidi" w:hAnsiTheme="majorBidi" w:cs="Angsana New" w:hint="cs"/>
          <w:sz w:val="30"/>
          <w:szCs w:val="30"/>
          <w:cs/>
        </w:rPr>
        <w:t>ใหม่สุทธิภาษีเงินได้จำนวน</w:t>
      </w:r>
      <w:r w:rsidR="00686AB8" w:rsidRPr="001D7560">
        <w:rPr>
          <w:rFonts w:asciiTheme="majorBidi" w:hAnsiTheme="majorBidi" w:cs="Angsana New"/>
          <w:sz w:val="30"/>
          <w:szCs w:val="30"/>
        </w:rPr>
        <w:t xml:space="preserve"> </w:t>
      </w:r>
      <w:r w:rsidR="00BA6F98" w:rsidRPr="001D7560">
        <w:rPr>
          <w:rFonts w:ascii="Angsana New" w:hAnsi="Angsana New" w:cs="Angsana New"/>
          <w:sz w:val="30"/>
          <w:szCs w:val="30"/>
        </w:rPr>
        <w:t>0.2</w:t>
      </w:r>
      <w:r w:rsidR="00CB3FF9" w:rsidRPr="001D756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86AB8" w:rsidRPr="001D756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686AB8" w:rsidRPr="00686AB8">
        <w:rPr>
          <w:rFonts w:asciiTheme="majorBidi" w:hAnsiTheme="majorBidi" w:cs="Angsana New" w:hint="cs"/>
          <w:sz w:val="30"/>
          <w:szCs w:val="30"/>
          <w:cs/>
        </w:rPr>
        <w:t>ในกำไรขาดทุนเบ็ดเสร็จอื่</w:t>
      </w:r>
      <w:r w:rsidR="00686AB8">
        <w:rPr>
          <w:rFonts w:asciiTheme="majorBidi" w:hAnsiTheme="majorBidi" w:cs="Angsana New" w:hint="cs"/>
          <w:sz w:val="30"/>
          <w:szCs w:val="30"/>
          <w:cs/>
        </w:rPr>
        <w:t>น</w:t>
      </w:r>
    </w:p>
    <w:p w14:paraId="5AE8185C" w14:textId="77777777" w:rsidR="005A3AA8" w:rsidRDefault="005A3AA8" w:rsidP="00225A38">
      <w:pPr>
        <w:tabs>
          <w:tab w:val="clear" w:pos="454"/>
        </w:tabs>
        <w:ind w:left="540" w:right="-25"/>
        <w:jc w:val="thaiDistribute"/>
        <w:rPr>
          <w:rFonts w:asciiTheme="majorBidi" w:hAnsiTheme="majorBidi" w:cs="Angsana New"/>
          <w:sz w:val="30"/>
          <w:szCs w:val="30"/>
        </w:rPr>
      </w:pPr>
    </w:p>
    <w:p w14:paraId="35313597" w14:textId="38F65057" w:rsidR="00B653AA" w:rsidRPr="00A209AE" w:rsidRDefault="00B653AA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A209AE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2D794C86" w14:textId="77777777" w:rsidR="00361049" w:rsidRPr="006C247C" w:rsidRDefault="0036104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4" w:type="dxa"/>
        <w:tblInd w:w="450" w:type="dxa"/>
        <w:tblLook w:val="04A0" w:firstRow="1" w:lastRow="0" w:firstColumn="1" w:lastColumn="0" w:noHBand="0" w:noVBand="1"/>
      </w:tblPr>
      <w:tblGrid>
        <w:gridCol w:w="1901"/>
        <w:gridCol w:w="328"/>
        <w:gridCol w:w="929"/>
        <w:gridCol w:w="231"/>
        <w:gridCol w:w="942"/>
        <w:gridCol w:w="232"/>
        <w:gridCol w:w="929"/>
        <w:gridCol w:w="235"/>
        <w:gridCol w:w="901"/>
        <w:gridCol w:w="239"/>
        <w:gridCol w:w="1132"/>
        <w:gridCol w:w="231"/>
        <w:gridCol w:w="1134"/>
      </w:tblGrid>
      <w:tr w:rsidR="00B653AA" w:rsidRPr="005D1863" w14:paraId="42F4BE9A" w14:textId="77777777" w:rsidTr="00F05C00">
        <w:trPr>
          <w:trHeight w:val="322"/>
          <w:tblHeader/>
        </w:trPr>
        <w:tc>
          <w:tcPr>
            <w:tcW w:w="1901" w:type="dxa"/>
          </w:tcPr>
          <w:p w14:paraId="5F09EBE7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ABEED0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50F558A2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863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F562C18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57E68E7A" w14:textId="77777777" w:rsidR="00B653AA" w:rsidRPr="00891863" w:rsidRDefault="00B653AA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173E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60173E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653AA" w:rsidRPr="005D1863" w14:paraId="3D9FE189" w14:textId="77777777" w:rsidTr="00F05C00">
        <w:trPr>
          <w:trHeight w:val="322"/>
          <w:tblHeader/>
        </w:trPr>
        <w:tc>
          <w:tcPr>
            <w:tcW w:w="1901" w:type="dxa"/>
          </w:tcPr>
          <w:p w14:paraId="42410372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2DFCA9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2642CDD7" w14:textId="2A7F4C92" w:rsidR="00B653AA" w:rsidRDefault="0031124F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EF0D7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  <w:r w:rsidR="00B653A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4D0F0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5" w:type="dxa"/>
          </w:tcPr>
          <w:p w14:paraId="6BDF80E7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786108EA" w14:textId="767F31E8" w:rsidR="00B653AA" w:rsidRDefault="0031124F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EF0D7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  <w:r w:rsidR="00D926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4D0F0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4B7599" w:rsidRPr="005D1863" w14:paraId="4387BE35" w14:textId="77777777" w:rsidTr="00F05C00">
        <w:trPr>
          <w:trHeight w:val="635"/>
          <w:tblHeader/>
        </w:trPr>
        <w:tc>
          <w:tcPr>
            <w:tcW w:w="1901" w:type="dxa"/>
          </w:tcPr>
          <w:p w14:paraId="399C073B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28" w:type="dxa"/>
            <w:vAlign w:val="bottom"/>
          </w:tcPr>
          <w:p w14:paraId="31CE40B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094B378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73B5F56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269394EF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6C550B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AB57529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7E5C7E15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D5DE3D0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55F989E3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2BB5CF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64EAB910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BCA861D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53AA" w:rsidRPr="005D1863" w14:paraId="5B097CCF" w14:textId="77777777" w:rsidTr="00F05C00">
        <w:trPr>
          <w:trHeight w:val="312"/>
          <w:tblHeader/>
        </w:trPr>
        <w:tc>
          <w:tcPr>
            <w:tcW w:w="1901" w:type="dxa"/>
          </w:tcPr>
          <w:p w14:paraId="4998CF85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28" w:type="dxa"/>
          </w:tcPr>
          <w:p w14:paraId="065DFA1C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135" w:type="dxa"/>
            <w:gridSpan w:val="11"/>
            <w:vAlign w:val="bottom"/>
          </w:tcPr>
          <w:p w14:paraId="5E50C103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highlight w:val="cyan"/>
                <w:cs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0173E" w:rsidRPr="00E21660" w14:paraId="39CCBBBF" w14:textId="77777777" w:rsidTr="00F05C00">
        <w:trPr>
          <w:trHeight w:val="635"/>
        </w:trPr>
        <w:tc>
          <w:tcPr>
            <w:tcW w:w="1901" w:type="dxa"/>
          </w:tcPr>
          <w:p w14:paraId="1606008C" w14:textId="77777777" w:rsidR="0060173E" w:rsidRPr="00E21660" w:rsidRDefault="0060173E" w:rsidP="0060173E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E2166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 w:rsidRPr="00E21660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E2166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21660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21660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28" w:type="dxa"/>
          </w:tcPr>
          <w:p w14:paraId="7F4FAB2F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E673059" w14:textId="202FA49E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6,939,485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7B68CFD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14BAAC4" w14:textId="03D27BE6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4,178,127</w:t>
            </w:r>
          </w:p>
        </w:tc>
        <w:tc>
          <w:tcPr>
            <w:tcW w:w="232" w:type="dxa"/>
            <w:vAlign w:val="bottom"/>
          </w:tcPr>
          <w:p w14:paraId="0EE2E76A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D4888D" w14:textId="04713F35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2166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11,117,612</w:t>
            </w:r>
          </w:p>
        </w:tc>
        <w:tc>
          <w:tcPr>
            <w:tcW w:w="235" w:type="dxa"/>
            <w:vAlign w:val="bottom"/>
          </w:tcPr>
          <w:p w14:paraId="41876828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2B3A5B2" w14:textId="2011A34C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2,027,884</w:t>
            </w:r>
          </w:p>
        </w:tc>
        <w:tc>
          <w:tcPr>
            <w:tcW w:w="239" w:type="dxa"/>
            <w:vAlign w:val="bottom"/>
          </w:tcPr>
          <w:p w14:paraId="40E84500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29ABF8B4" w14:textId="5FB25354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3,737,994</w:t>
            </w:r>
          </w:p>
        </w:tc>
        <w:tc>
          <w:tcPr>
            <w:tcW w:w="231" w:type="dxa"/>
            <w:vAlign w:val="bottom"/>
          </w:tcPr>
          <w:p w14:paraId="4570EADB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EEA8C1" w14:textId="5733AA9C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21660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5,765,878</w:t>
            </w:r>
          </w:p>
        </w:tc>
      </w:tr>
      <w:tr w:rsidR="0060173E" w:rsidRPr="00E21660" w14:paraId="04821FF0" w14:textId="77777777" w:rsidTr="00F05C00">
        <w:trPr>
          <w:trHeight w:val="635"/>
        </w:trPr>
        <w:tc>
          <w:tcPr>
            <w:tcW w:w="1901" w:type="dxa"/>
          </w:tcPr>
          <w:p w14:paraId="7161685A" w14:textId="77777777" w:rsidR="0060173E" w:rsidRPr="00E21660" w:rsidRDefault="0060173E" w:rsidP="0060173E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E21660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  <w:p w14:paraId="7E4B5ABC" w14:textId="18BEDD38" w:rsidR="0060173E" w:rsidRPr="00E21660" w:rsidRDefault="0060173E" w:rsidP="0060173E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E21660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21660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28" w:type="dxa"/>
          </w:tcPr>
          <w:p w14:paraId="2BE4E206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6BFC03F" w14:textId="31D2045E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31" w:type="dxa"/>
            <w:vAlign w:val="bottom"/>
          </w:tcPr>
          <w:p w14:paraId="053EEFFB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A892169" w14:textId="6FE27F1D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32" w:type="dxa"/>
            <w:vAlign w:val="bottom"/>
          </w:tcPr>
          <w:p w14:paraId="59D39FF2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6ABE8D9" w14:textId="3E9D5DCC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35" w:type="dxa"/>
            <w:vAlign w:val="bottom"/>
          </w:tcPr>
          <w:p w14:paraId="2C108FD2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26A2D9B" w14:textId="74250E7E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0E643D46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68F4F1E" w14:textId="4CA9E039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104,000</w:t>
            </w:r>
          </w:p>
        </w:tc>
        <w:tc>
          <w:tcPr>
            <w:tcW w:w="231" w:type="dxa"/>
            <w:vAlign w:val="bottom"/>
          </w:tcPr>
          <w:p w14:paraId="32DAFD94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3EDBC7" w14:textId="2C0BCCA4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104,000</w:t>
            </w:r>
          </w:p>
        </w:tc>
      </w:tr>
      <w:tr w:rsidR="0060173E" w:rsidRPr="00E21660" w14:paraId="2E92A638" w14:textId="77777777" w:rsidTr="00F05C00">
        <w:trPr>
          <w:trHeight w:val="625"/>
        </w:trPr>
        <w:tc>
          <w:tcPr>
            <w:tcW w:w="1901" w:type="dxa"/>
          </w:tcPr>
          <w:p w14:paraId="0F0FE7F9" w14:textId="77777777" w:rsidR="0060173E" w:rsidRPr="00E21660" w:rsidRDefault="0060173E" w:rsidP="0060173E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2166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28" w:type="dxa"/>
          </w:tcPr>
          <w:p w14:paraId="7042EE41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2BB39A9" w14:textId="25F5BE3B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849,823</w:t>
            </w:r>
          </w:p>
        </w:tc>
        <w:tc>
          <w:tcPr>
            <w:tcW w:w="231" w:type="dxa"/>
            <w:vAlign w:val="bottom"/>
          </w:tcPr>
          <w:p w14:paraId="739FE095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777AC50" w14:textId="4B7AEBF4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32" w:type="dxa"/>
            <w:vAlign w:val="bottom"/>
          </w:tcPr>
          <w:p w14:paraId="251A6064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FF0A24F" w14:textId="148078DC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21660">
              <w:rPr>
                <w:rFonts w:ascii="Angsana New" w:hAnsi="Angsana New" w:cs="Angsana New"/>
                <w:b/>
                <w:bCs/>
                <w:sz w:val="24"/>
                <w:szCs w:val="24"/>
              </w:rPr>
              <w:t>849,823</w:t>
            </w:r>
          </w:p>
        </w:tc>
        <w:tc>
          <w:tcPr>
            <w:tcW w:w="235" w:type="dxa"/>
            <w:vAlign w:val="bottom"/>
          </w:tcPr>
          <w:p w14:paraId="4D8FA390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A82B6B0" w14:textId="5BB67290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436,232</w:t>
            </w:r>
          </w:p>
        </w:tc>
        <w:tc>
          <w:tcPr>
            <w:tcW w:w="239" w:type="dxa"/>
            <w:vAlign w:val="bottom"/>
          </w:tcPr>
          <w:p w14:paraId="23A73C94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CBCDE9" w14:textId="0155E6FE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62A73CCF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D4B0E2" w14:textId="578B483B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2166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436,232</w:t>
            </w:r>
          </w:p>
        </w:tc>
      </w:tr>
      <w:tr w:rsidR="0060173E" w:rsidRPr="00E21660" w14:paraId="2882E224" w14:textId="77777777" w:rsidTr="00F05C00">
        <w:trPr>
          <w:trHeight w:val="332"/>
        </w:trPr>
        <w:tc>
          <w:tcPr>
            <w:tcW w:w="1901" w:type="dxa"/>
          </w:tcPr>
          <w:p w14:paraId="4AFF7D32" w14:textId="77777777" w:rsidR="0060173E" w:rsidRPr="00E21660" w:rsidRDefault="0060173E" w:rsidP="0060173E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21660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28" w:type="dxa"/>
          </w:tcPr>
          <w:p w14:paraId="4672D29C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E0696A5" w14:textId="745CC64D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DCE07F8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04146846" w14:textId="553A3995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4,820,841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DF0FB3B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0E2C9F2" w14:textId="7D5BC211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4,820,841</w:t>
            </w:r>
          </w:p>
        </w:tc>
        <w:tc>
          <w:tcPr>
            <w:tcW w:w="235" w:type="dxa"/>
            <w:vAlign w:val="bottom"/>
          </w:tcPr>
          <w:p w14:paraId="576A15A4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BCD0E6B" w14:textId="155EF4DA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4AEF08C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64EDDE2" w14:textId="76E3FFF8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162,442</w:t>
            </w:r>
          </w:p>
        </w:tc>
        <w:tc>
          <w:tcPr>
            <w:tcW w:w="231" w:type="dxa"/>
            <w:vAlign w:val="bottom"/>
          </w:tcPr>
          <w:p w14:paraId="7AA31BB0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6A210D" w14:textId="23DFD6D0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2166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162,442</w:t>
            </w:r>
          </w:p>
        </w:tc>
      </w:tr>
      <w:tr w:rsidR="0060173E" w:rsidRPr="00E21660" w14:paraId="0D3EF377" w14:textId="77777777" w:rsidTr="00F05C00">
        <w:trPr>
          <w:trHeight w:val="322"/>
        </w:trPr>
        <w:tc>
          <w:tcPr>
            <w:tcW w:w="1901" w:type="dxa"/>
          </w:tcPr>
          <w:p w14:paraId="402A4091" w14:textId="77777777" w:rsidR="0060173E" w:rsidRPr="00E21660" w:rsidRDefault="0060173E" w:rsidP="0060173E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21660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28" w:type="dxa"/>
          </w:tcPr>
          <w:p w14:paraId="2FFBCB13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69AA6DEB" w14:textId="55C00E8C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1" w:type="dxa"/>
            <w:vAlign w:val="bottom"/>
          </w:tcPr>
          <w:p w14:paraId="4A47BE4A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3D5C08A1" w14:textId="6815E154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7,637,900</w:t>
            </w:r>
          </w:p>
        </w:tc>
        <w:tc>
          <w:tcPr>
            <w:tcW w:w="232" w:type="dxa"/>
            <w:vAlign w:val="bottom"/>
          </w:tcPr>
          <w:p w14:paraId="0EC3E9F9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CF3B500" w14:textId="47C14AD1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10,637,900</w:t>
            </w:r>
          </w:p>
        </w:tc>
        <w:tc>
          <w:tcPr>
            <w:tcW w:w="235" w:type="dxa"/>
            <w:vAlign w:val="bottom"/>
          </w:tcPr>
          <w:p w14:paraId="7C7375AC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4763BEC" w14:textId="5D40BE01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9" w:type="dxa"/>
            <w:vAlign w:val="bottom"/>
          </w:tcPr>
          <w:p w14:paraId="76E5B10F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4C6950B" w14:textId="17C6216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7,637,900</w:t>
            </w:r>
          </w:p>
        </w:tc>
        <w:tc>
          <w:tcPr>
            <w:tcW w:w="231" w:type="dxa"/>
            <w:vAlign w:val="bottom"/>
          </w:tcPr>
          <w:p w14:paraId="3150A5EE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FA7A9E" w14:textId="26FC3B9E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10,637,900</w:t>
            </w:r>
          </w:p>
        </w:tc>
      </w:tr>
      <w:tr w:rsidR="0060173E" w:rsidRPr="005D1863" w14:paraId="146D6DA1" w14:textId="77777777" w:rsidTr="00F05C00">
        <w:trPr>
          <w:trHeight w:val="280"/>
        </w:trPr>
        <w:tc>
          <w:tcPr>
            <w:tcW w:w="1901" w:type="dxa"/>
          </w:tcPr>
          <w:p w14:paraId="430EDDA5" w14:textId="77777777" w:rsidR="0060173E" w:rsidRPr="00E21660" w:rsidRDefault="0060173E" w:rsidP="0060173E">
            <w:pPr>
              <w:pStyle w:val="ListParagraph"/>
              <w:tabs>
                <w:tab w:val="clear" w:pos="1644"/>
              </w:tabs>
              <w:ind w:left="166" w:right="-99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E2166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28" w:type="dxa"/>
          </w:tcPr>
          <w:p w14:paraId="2C59CC5F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232A7" w14:textId="485F512B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10,789,308</w:t>
            </w:r>
          </w:p>
        </w:tc>
        <w:tc>
          <w:tcPr>
            <w:tcW w:w="231" w:type="dxa"/>
            <w:vAlign w:val="bottom"/>
          </w:tcPr>
          <w:p w14:paraId="4B5DF7D9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EFA2F19" w14:textId="237C833F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16,636,868</w:t>
            </w:r>
          </w:p>
        </w:tc>
        <w:tc>
          <w:tcPr>
            <w:tcW w:w="232" w:type="dxa"/>
            <w:vAlign w:val="bottom"/>
          </w:tcPr>
          <w:p w14:paraId="0EEDC82C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4FDA6" w14:textId="355B085F" w:rsidR="0060173E" w:rsidRPr="00E21660" w:rsidRDefault="00E26AE2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2166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27,426,176</w:t>
            </w:r>
          </w:p>
        </w:tc>
        <w:tc>
          <w:tcPr>
            <w:tcW w:w="235" w:type="dxa"/>
            <w:vAlign w:val="bottom"/>
          </w:tcPr>
          <w:p w14:paraId="4D23B5F3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813A6" w14:textId="3587F603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5,464,116</w:t>
            </w:r>
          </w:p>
        </w:tc>
        <w:tc>
          <w:tcPr>
            <w:tcW w:w="239" w:type="dxa"/>
            <w:vAlign w:val="bottom"/>
          </w:tcPr>
          <w:p w14:paraId="46E6C87B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F638" w14:textId="3BF5B438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sz w:val="24"/>
                <w:szCs w:val="24"/>
              </w:rPr>
              <w:t>11,642,336</w:t>
            </w:r>
          </w:p>
        </w:tc>
        <w:tc>
          <w:tcPr>
            <w:tcW w:w="231" w:type="dxa"/>
            <w:vAlign w:val="bottom"/>
          </w:tcPr>
          <w:p w14:paraId="5FE38C85" w14:textId="77777777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2C3C7" w14:textId="5C0FAE18" w:rsidR="0060173E" w:rsidRPr="00E21660" w:rsidRDefault="0060173E" w:rsidP="0060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2166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17,106,452</w:t>
            </w:r>
          </w:p>
        </w:tc>
      </w:tr>
    </w:tbl>
    <w:p w14:paraId="413B1A02" w14:textId="77777777" w:rsidR="009A0F67" w:rsidRPr="00B64305" w:rsidRDefault="009A0F67" w:rsidP="005C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9"/>
        </w:tabs>
        <w:rPr>
          <w:rFonts w:asciiTheme="majorBidi" w:hAnsiTheme="majorBidi" w:cstheme="majorBidi"/>
          <w:sz w:val="20"/>
          <w:szCs w:val="20"/>
          <w:cs/>
        </w:rPr>
      </w:pPr>
    </w:p>
    <w:tbl>
      <w:tblPr>
        <w:tblpPr w:leftFromText="180" w:rightFromText="180" w:vertAnchor="text" w:horzAnchor="margin" w:tblpX="450" w:tblpY="195"/>
        <w:tblW w:w="9360" w:type="dxa"/>
        <w:tblLayout w:type="fixed"/>
        <w:tblLook w:val="0000" w:firstRow="0" w:lastRow="0" w:firstColumn="0" w:lastColumn="0" w:noHBand="0" w:noVBand="0"/>
      </w:tblPr>
      <w:tblGrid>
        <w:gridCol w:w="4127"/>
        <w:gridCol w:w="1191"/>
        <w:gridCol w:w="262"/>
        <w:gridCol w:w="1028"/>
        <w:gridCol w:w="271"/>
        <w:gridCol w:w="1099"/>
        <w:gridCol w:w="34"/>
        <w:gridCol w:w="204"/>
        <w:gridCol w:w="34"/>
        <w:gridCol w:w="1110"/>
      </w:tblGrid>
      <w:tr w:rsidR="00DC1573" w:rsidRPr="00CF1517" w14:paraId="297E28B9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5C3C4188" w14:textId="77777777" w:rsidR="00DC1573" w:rsidRPr="00CF1517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EAAF8D8" w14:textId="77777777" w:rsidR="00DC1573" w:rsidRPr="00CF1517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14:paraId="5019224D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F45C7C6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5"/>
          </w:tcPr>
          <w:p w14:paraId="630DF508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017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DD2" w:rsidRPr="00CF1517" w14:paraId="11A767FB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67ECFB80" w14:textId="77777777" w:rsidR="00D40DD2" w:rsidRPr="00CF1517" w:rsidRDefault="00D40DD2" w:rsidP="00D40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0979437B" w14:textId="1B332B11" w:rsidR="00D40DD2" w:rsidRPr="00C86A19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0" w:type="pct"/>
          </w:tcPr>
          <w:p w14:paraId="0C1E8154" w14:textId="77777777" w:rsidR="00D40DD2" w:rsidRPr="00C86A19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" w:type="pct"/>
          </w:tcPr>
          <w:p w14:paraId="09543D79" w14:textId="552A0DB4" w:rsidR="00D40DD2" w:rsidRPr="00C86A19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7FC70925" w14:textId="77777777" w:rsidR="00D40DD2" w:rsidRPr="00C86A19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1B6C781" w14:textId="49F40422" w:rsidR="00D40DD2" w:rsidRPr="00C86A19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27" w:type="pct"/>
            <w:gridSpan w:val="2"/>
          </w:tcPr>
          <w:p w14:paraId="2C106B78" w14:textId="77777777" w:rsidR="00D40DD2" w:rsidRPr="00C86A19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CF798A3" w14:textId="61BB1F63" w:rsidR="00D40DD2" w:rsidRPr="00C86A19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40DD2" w:rsidRPr="00CF1517" w14:paraId="00A08375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5E4CB597" w14:textId="77777777" w:rsidR="00D40DD2" w:rsidRPr="00CF1517" w:rsidRDefault="00D40DD2" w:rsidP="00D40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3FDF3E8B" w14:textId="2C6B1FAF" w:rsidR="00D40DD2" w:rsidRPr="00CF1517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40" w:type="pct"/>
          </w:tcPr>
          <w:p w14:paraId="726F286B" w14:textId="77777777" w:rsidR="00D40DD2" w:rsidRPr="00CF1517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D6E8D7A" w14:textId="570BACA2" w:rsidR="00D40DD2" w:rsidRPr="00CF1517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5" w:type="pct"/>
          </w:tcPr>
          <w:p w14:paraId="05365DDC" w14:textId="77777777" w:rsidR="00D40DD2" w:rsidRPr="00CF1517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1BB80EA" w14:textId="74EEAB6C" w:rsidR="00D40DD2" w:rsidRPr="00CF1517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27" w:type="pct"/>
            <w:gridSpan w:val="2"/>
          </w:tcPr>
          <w:p w14:paraId="614D4921" w14:textId="77777777" w:rsidR="00D40DD2" w:rsidRPr="00CF1517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CFB52B3" w14:textId="62FBA8EE" w:rsidR="00D40DD2" w:rsidRPr="00CF1517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D40DD2" w:rsidRPr="00CF1517" w14:paraId="2F821565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28DFDEAC" w14:textId="77777777" w:rsidR="00D40DD2" w:rsidRPr="00CF1517" w:rsidRDefault="00D40DD2" w:rsidP="00D40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9"/>
          </w:tcPr>
          <w:p w14:paraId="2F6E24AF" w14:textId="77777777" w:rsidR="00D40DD2" w:rsidRPr="00CF1517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D40DD2" w:rsidRPr="00E21660" w14:paraId="08E68B02" w14:textId="77777777" w:rsidTr="00DC1573">
        <w:trPr>
          <w:trHeight w:hRule="exact" w:val="384"/>
        </w:trPr>
        <w:tc>
          <w:tcPr>
            <w:tcW w:w="2205" w:type="pct"/>
          </w:tcPr>
          <w:p w14:paraId="0955098C" w14:textId="43982B36" w:rsidR="00D40DD2" w:rsidRPr="00E21660" w:rsidRDefault="00D40DD2" w:rsidP="00D40DD2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E21660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E5BFD87" w14:textId="59A523CF" w:rsidR="00D40DD2" w:rsidRPr="00E21660" w:rsidRDefault="00E26AE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E2166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2,855,766</w:t>
            </w:r>
          </w:p>
        </w:tc>
        <w:tc>
          <w:tcPr>
            <w:tcW w:w="140" w:type="pct"/>
            <w:vAlign w:val="bottom"/>
          </w:tcPr>
          <w:p w14:paraId="4A19EA53" w14:textId="77777777" w:rsidR="00D40DD2" w:rsidRPr="00E21660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5F3F5A87" w14:textId="4F1BD141" w:rsidR="00D40DD2" w:rsidRPr="00E21660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E21660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3</w:t>
            </w:r>
            <w:r w:rsidRPr="00E2166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E21660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292</w:t>
            </w:r>
            <w:r w:rsidRPr="00E2166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E21660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080</w:t>
            </w:r>
          </w:p>
        </w:tc>
        <w:tc>
          <w:tcPr>
            <w:tcW w:w="145" w:type="pct"/>
            <w:vAlign w:val="bottom"/>
          </w:tcPr>
          <w:p w14:paraId="1C80C7DC" w14:textId="77777777" w:rsidR="00D40DD2" w:rsidRPr="00E21660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37FFC18" w14:textId="5C523685" w:rsidR="00D40DD2" w:rsidRPr="00E21660" w:rsidRDefault="0060173E" w:rsidP="00D40D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E21660">
              <w:rPr>
                <w:rFonts w:ascii="Angsana New" w:hAnsi="Angsana New" w:cs="Angsana New"/>
                <w:sz w:val="30"/>
                <w:szCs w:val="30"/>
              </w:rPr>
              <w:t>192,838</w:t>
            </w:r>
          </w:p>
        </w:tc>
        <w:tc>
          <w:tcPr>
            <w:tcW w:w="127" w:type="pct"/>
            <w:gridSpan w:val="2"/>
            <w:vAlign w:val="bottom"/>
          </w:tcPr>
          <w:p w14:paraId="2FF6EEE6" w14:textId="77777777" w:rsidR="00D40DD2" w:rsidRPr="00E21660" w:rsidRDefault="00D40DD2" w:rsidP="00D40DD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2F37C0A7" w14:textId="64370CE9" w:rsidR="00D40DD2" w:rsidRPr="00E21660" w:rsidRDefault="00D40DD2" w:rsidP="00D40D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E21660">
              <w:rPr>
                <w:rFonts w:ascii="Angsana New" w:hAnsi="Angsana New" w:cs="Angsana New"/>
                <w:sz w:val="30"/>
                <w:szCs w:val="30"/>
                <w:cs/>
              </w:rPr>
              <w:t>262</w:t>
            </w:r>
            <w:r w:rsidRPr="00E216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1660">
              <w:rPr>
                <w:rFonts w:ascii="Angsana New" w:hAnsi="Angsana New" w:cs="Angsana New"/>
                <w:sz w:val="30"/>
                <w:szCs w:val="30"/>
                <w:cs/>
              </w:rPr>
              <w:t>208</w:t>
            </w:r>
          </w:p>
        </w:tc>
      </w:tr>
      <w:tr w:rsidR="00D40DD2" w:rsidRPr="00E21660" w14:paraId="13217B2A" w14:textId="77777777" w:rsidTr="00B17874">
        <w:trPr>
          <w:trHeight w:hRule="exact" w:val="384"/>
        </w:trPr>
        <w:tc>
          <w:tcPr>
            <w:tcW w:w="2205" w:type="pct"/>
          </w:tcPr>
          <w:p w14:paraId="2C7B8E49" w14:textId="5890D310" w:rsidR="00D40DD2" w:rsidRPr="00E21660" w:rsidRDefault="00D40DD2" w:rsidP="00D40DD2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E21660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B0E4666" w14:textId="3CA58EEC" w:rsidR="00D40DD2" w:rsidRPr="00E21660" w:rsidRDefault="00E26AE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E2166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bottom"/>
          </w:tcPr>
          <w:p w14:paraId="0DAF77E9" w14:textId="77777777" w:rsidR="00D40DD2" w:rsidRPr="00E21660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1F97CDFF" w14:textId="2F8DC157" w:rsidR="00D40DD2" w:rsidRPr="00E21660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E21660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E216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1660">
              <w:rPr>
                <w:rFonts w:ascii="Angsana New" w:hAnsi="Angsana New" w:cs="Angsana New"/>
                <w:sz w:val="30"/>
                <w:szCs w:val="30"/>
                <w:cs/>
              </w:rPr>
              <w:t>042</w:t>
            </w:r>
          </w:p>
        </w:tc>
        <w:tc>
          <w:tcPr>
            <w:tcW w:w="145" w:type="pct"/>
            <w:vAlign w:val="bottom"/>
          </w:tcPr>
          <w:p w14:paraId="1DC66F24" w14:textId="77777777" w:rsidR="00D40DD2" w:rsidRPr="00E21660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A27C73" w14:textId="182BEF95" w:rsidR="00D40DD2" w:rsidRPr="00E21660" w:rsidRDefault="002842AB" w:rsidP="00D40D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E21660"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  <w:tc>
          <w:tcPr>
            <w:tcW w:w="127" w:type="pct"/>
            <w:gridSpan w:val="2"/>
            <w:vAlign w:val="bottom"/>
          </w:tcPr>
          <w:p w14:paraId="548D2B18" w14:textId="77777777" w:rsidR="00D40DD2" w:rsidRPr="00E21660" w:rsidRDefault="00D40DD2" w:rsidP="00D40DD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46BB1BAC" w14:textId="0A808AAC" w:rsidR="00D40DD2" w:rsidRPr="00E21660" w:rsidRDefault="00D40DD2" w:rsidP="00D40D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E21660">
              <w:rPr>
                <w:rFonts w:ascii="Angsana New" w:hAnsi="Angsana New" w:cs="Angsana New"/>
                <w:sz w:val="30"/>
                <w:szCs w:val="30"/>
                <w:cs/>
              </w:rPr>
              <w:t>22</w:t>
            </w:r>
            <w:r w:rsidRPr="00E216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1660">
              <w:rPr>
                <w:rFonts w:ascii="Angsana New" w:hAnsi="Angsana New" w:cs="Angsana New"/>
                <w:sz w:val="30"/>
                <w:szCs w:val="30"/>
                <w:cs/>
              </w:rPr>
              <w:t>538</w:t>
            </w:r>
          </w:p>
        </w:tc>
      </w:tr>
      <w:tr w:rsidR="00D40DD2" w:rsidRPr="00CF1517" w14:paraId="61243B30" w14:textId="77777777" w:rsidTr="00B17874">
        <w:trPr>
          <w:trHeight w:hRule="exact" w:val="384"/>
        </w:trPr>
        <w:tc>
          <w:tcPr>
            <w:tcW w:w="2205" w:type="pct"/>
            <w:vAlign w:val="bottom"/>
          </w:tcPr>
          <w:p w14:paraId="04E0F223" w14:textId="23775E19" w:rsidR="00D40DD2" w:rsidRPr="00E21660" w:rsidRDefault="00D40DD2" w:rsidP="00D40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16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5CFC1" w14:textId="7BA54653" w:rsidR="00D40DD2" w:rsidRPr="00E21660" w:rsidRDefault="00E26AE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16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2,855,766</w:t>
            </w:r>
          </w:p>
        </w:tc>
        <w:tc>
          <w:tcPr>
            <w:tcW w:w="140" w:type="pct"/>
            <w:vAlign w:val="bottom"/>
          </w:tcPr>
          <w:p w14:paraId="0DEFEAF2" w14:textId="77777777" w:rsidR="00D40DD2" w:rsidRPr="00E21660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4F27F" w14:textId="48E6DCBD" w:rsidR="00D40DD2" w:rsidRPr="00E21660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16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Pr="00E216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216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308</w:t>
            </w:r>
            <w:r w:rsidRPr="00E216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216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122</w:t>
            </w:r>
          </w:p>
        </w:tc>
        <w:tc>
          <w:tcPr>
            <w:tcW w:w="145" w:type="pct"/>
            <w:vAlign w:val="bottom"/>
          </w:tcPr>
          <w:p w14:paraId="66A7CEE5" w14:textId="77777777" w:rsidR="00D40DD2" w:rsidRPr="00E21660" w:rsidRDefault="00D40DD2" w:rsidP="00D40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92273" w14:textId="552C4712" w:rsidR="00D40DD2" w:rsidRPr="00E21660" w:rsidRDefault="0060173E" w:rsidP="00D40D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16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215,376</w:t>
            </w:r>
          </w:p>
        </w:tc>
        <w:tc>
          <w:tcPr>
            <w:tcW w:w="127" w:type="pct"/>
            <w:gridSpan w:val="2"/>
            <w:vAlign w:val="bottom"/>
          </w:tcPr>
          <w:p w14:paraId="2F6B67E6" w14:textId="77777777" w:rsidR="00D40DD2" w:rsidRPr="00E21660" w:rsidRDefault="00D40DD2" w:rsidP="00D40DD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DBF64" w14:textId="24B28280" w:rsidR="00D40DD2" w:rsidRPr="00CF1517" w:rsidRDefault="00D40DD2" w:rsidP="00D40DD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16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284</w:t>
            </w:r>
            <w:r w:rsidRPr="00E216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216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746</w:t>
            </w:r>
          </w:p>
        </w:tc>
      </w:tr>
    </w:tbl>
    <w:p w14:paraId="3795099B" w14:textId="4963E795" w:rsidR="00595136" w:rsidRDefault="00595136">
      <w:pPr>
        <w:rPr>
          <w:rFonts w:asciiTheme="majorBidi" w:hAnsiTheme="majorBidi" w:cstheme="majorBidi"/>
          <w:sz w:val="30"/>
          <w:szCs w:val="30"/>
          <w:cs/>
        </w:rPr>
      </w:pPr>
    </w:p>
    <w:p w14:paraId="458C0A8D" w14:textId="77777777" w:rsidR="00992BEF" w:rsidRDefault="00992BEF">
      <w:r>
        <w:br w:type="page"/>
      </w: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77"/>
        <w:gridCol w:w="883"/>
        <w:gridCol w:w="1167"/>
        <w:gridCol w:w="264"/>
        <w:gridCol w:w="991"/>
        <w:gridCol w:w="274"/>
        <w:gridCol w:w="1076"/>
        <w:gridCol w:w="270"/>
        <w:gridCol w:w="1167"/>
      </w:tblGrid>
      <w:tr w:rsidR="00515929" w:rsidRPr="00C146C0" w14:paraId="6F97E1C8" w14:textId="77777777" w:rsidTr="002A0A7F">
        <w:trPr>
          <w:trHeight w:hRule="exact" w:val="374"/>
        </w:trPr>
        <w:tc>
          <w:tcPr>
            <w:tcW w:w="1749" w:type="pct"/>
          </w:tcPr>
          <w:p w14:paraId="4948A540" w14:textId="01556EE5" w:rsidR="00515929" w:rsidRPr="008A5A08" w:rsidRDefault="00515929" w:rsidP="000D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เงินกู้ยืมระยะยาวจากสถาบันการเงิน</w:t>
            </w:r>
          </w:p>
          <w:p w14:paraId="02F86551" w14:textId="77777777" w:rsidR="00515929" w:rsidRPr="00C146C0" w:rsidRDefault="00515929" w:rsidP="000D5258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0E537878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3341553C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C6FADC5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136A49A4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076" w:rsidRPr="00C146C0" w14:paraId="413B9AD2" w14:textId="77777777" w:rsidTr="002A0A7F">
        <w:trPr>
          <w:trHeight w:hRule="exact" w:val="374"/>
        </w:trPr>
        <w:tc>
          <w:tcPr>
            <w:tcW w:w="1749" w:type="pct"/>
          </w:tcPr>
          <w:p w14:paraId="30BDA141" w14:textId="77777777" w:rsidR="006F0076" w:rsidRPr="00C146C0" w:rsidRDefault="006F0076" w:rsidP="006F007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" w:type="pct"/>
          </w:tcPr>
          <w:p w14:paraId="75E00E28" w14:textId="77777777" w:rsidR="006F0076" w:rsidRPr="00C146C0" w:rsidRDefault="006F0076" w:rsidP="006F0076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2F8C02AD" w14:textId="2EACABA5" w:rsidR="006F0076" w:rsidRPr="00C146C0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1" w:type="pct"/>
          </w:tcPr>
          <w:p w14:paraId="294F814A" w14:textId="77777777" w:rsidR="006F0076" w:rsidRPr="00C146C0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1FB093" w14:textId="411E0CB3" w:rsidR="006F0076" w:rsidRPr="00C146C0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6" w:type="pct"/>
          </w:tcPr>
          <w:p w14:paraId="5CC5D62F" w14:textId="77777777" w:rsidR="006F0076" w:rsidRPr="00C146C0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CB6C0A9" w14:textId="31FAC3A4" w:rsidR="006F0076" w:rsidRPr="00C146C0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4" w:type="pct"/>
          </w:tcPr>
          <w:p w14:paraId="7A09E956" w14:textId="77777777" w:rsidR="006F0076" w:rsidRPr="00C146C0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9496F31" w14:textId="631C6A46" w:rsidR="006F0076" w:rsidRPr="00C146C0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6F0076" w:rsidRPr="00C146C0" w14:paraId="44C299D0" w14:textId="77777777" w:rsidTr="001B1CB3">
        <w:trPr>
          <w:trHeight w:hRule="exact" w:val="374"/>
        </w:trPr>
        <w:tc>
          <w:tcPr>
            <w:tcW w:w="1749" w:type="pct"/>
          </w:tcPr>
          <w:p w14:paraId="26AF32F9" w14:textId="77777777" w:rsidR="006F0076" w:rsidRPr="00C146C0" w:rsidRDefault="006F0076" w:rsidP="006F007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2A433547" w14:textId="77777777" w:rsidR="006F0076" w:rsidRPr="00C146C0" w:rsidRDefault="006F0076" w:rsidP="006F0076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</w:tcPr>
          <w:p w14:paraId="6F5FAED2" w14:textId="77777777" w:rsidR="006F0076" w:rsidRPr="00C146C0" w:rsidRDefault="006F0076" w:rsidP="006F007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42AB" w:rsidRPr="00DA7A42" w14:paraId="7F8DA737" w14:textId="77777777" w:rsidTr="00682E16">
        <w:trPr>
          <w:trHeight w:hRule="exact" w:val="374"/>
        </w:trPr>
        <w:tc>
          <w:tcPr>
            <w:tcW w:w="1749" w:type="pct"/>
          </w:tcPr>
          <w:p w14:paraId="78938D36" w14:textId="14F08FB0" w:rsidR="002842AB" w:rsidRPr="00DA7A42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A7A4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A7A42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1" w:type="pct"/>
          </w:tcPr>
          <w:p w14:paraId="4F9D49DA" w14:textId="77777777" w:rsidR="002842AB" w:rsidRPr="00DA7A42" w:rsidRDefault="002842AB" w:rsidP="002842AB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60270623" w14:textId="3AF733C3" w:rsidR="002842AB" w:rsidRPr="00DA7A42" w:rsidRDefault="00E26AE2" w:rsidP="002842AB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A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1,397,473</w:t>
            </w:r>
          </w:p>
        </w:tc>
        <w:tc>
          <w:tcPr>
            <w:tcW w:w="141" w:type="pct"/>
          </w:tcPr>
          <w:p w14:paraId="542353AA" w14:textId="77777777" w:rsidR="002842AB" w:rsidRPr="00DA7A42" w:rsidRDefault="002842AB" w:rsidP="002842AB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4D90A0" w14:textId="788D7071" w:rsidR="002842AB" w:rsidRPr="00DA7A42" w:rsidRDefault="002842AB" w:rsidP="002842AB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1,919,586</w:t>
            </w:r>
          </w:p>
        </w:tc>
        <w:tc>
          <w:tcPr>
            <w:tcW w:w="146" w:type="pct"/>
          </w:tcPr>
          <w:p w14:paraId="3CB22B3C" w14:textId="77777777" w:rsidR="002842AB" w:rsidRPr="00DA7A42" w:rsidRDefault="002842AB" w:rsidP="002842AB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A315FDC" w14:textId="556A2465" w:rsidR="002842AB" w:rsidRPr="00DA7A42" w:rsidRDefault="002842AB" w:rsidP="002842AB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699,698</w:t>
            </w:r>
          </w:p>
        </w:tc>
        <w:tc>
          <w:tcPr>
            <w:tcW w:w="144" w:type="pct"/>
          </w:tcPr>
          <w:p w14:paraId="73374433" w14:textId="77777777" w:rsidR="002842AB" w:rsidRPr="00DA7A42" w:rsidRDefault="002842AB" w:rsidP="002842AB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A404B18" w14:textId="68BCF39D" w:rsidR="002842AB" w:rsidRPr="00DA7A42" w:rsidRDefault="002842AB" w:rsidP="002842AB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1,054,680</w:t>
            </w:r>
          </w:p>
        </w:tc>
      </w:tr>
      <w:tr w:rsidR="002842AB" w:rsidRPr="00DA7A42" w14:paraId="2559F13A" w14:textId="77777777" w:rsidTr="00682E16">
        <w:trPr>
          <w:trHeight w:hRule="exact" w:val="374"/>
        </w:trPr>
        <w:tc>
          <w:tcPr>
            <w:tcW w:w="1749" w:type="pct"/>
          </w:tcPr>
          <w:p w14:paraId="22FC510F" w14:textId="0F7ABD84" w:rsidR="002842AB" w:rsidRPr="00DA7A42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7A42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1" w:type="pct"/>
          </w:tcPr>
          <w:p w14:paraId="44BE7D4C" w14:textId="77777777" w:rsidR="002842AB" w:rsidRPr="00DA7A42" w:rsidRDefault="002842AB" w:rsidP="002842AB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5AD9A613" w14:textId="6E3695CC" w:rsidR="002842AB" w:rsidRPr="00DA7A42" w:rsidRDefault="00B02736" w:rsidP="002842AB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6AC4FC18" w14:textId="77777777" w:rsidR="002842AB" w:rsidRPr="00DA7A42" w:rsidRDefault="002842AB" w:rsidP="002842AB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20812B7" w14:textId="651F88EC" w:rsidR="002842AB" w:rsidRPr="00DA7A42" w:rsidRDefault="002842AB" w:rsidP="002842AB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68,866</w:t>
            </w:r>
          </w:p>
        </w:tc>
        <w:tc>
          <w:tcPr>
            <w:tcW w:w="146" w:type="pct"/>
          </w:tcPr>
          <w:p w14:paraId="2AC2C2D6" w14:textId="77777777" w:rsidR="002842AB" w:rsidRPr="00DA7A42" w:rsidRDefault="002842AB" w:rsidP="002842AB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CB942BE" w14:textId="693FEC21" w:rsidR="002842AB" w:rsidRPr="00DA7A42" w:rsidRDefault="00DB076C" w:rsidP="002842AB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A4232F0" w14:textId="77777777" w:rsidR="002842AB" w:rsidRPr="00DA7A42" w:rsidRDefault="002842AB" w:rsidP="002842AB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8A8F8B5" w14:textId="69A5C8AB" w:rsidR="002842AB" w:rsidRPr="00DA7A42" w:rsidRDefault="002842AB" w:rsidP="002842AB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842AB" w:rsidRPr="00DA7A42" w14:paraId="61FB751F" w14:textId="77777777" w:rsidTr="00682E16">
        <w:trPr>
          <w:trHeight w:hRule="exact" w:val="344"/>
        </w:trPr>
        <w:tc>
          <w:tcPr>
            <w:tcW w:w="1749" w:type="pct"/>
          </w:tcPr>
          <w:p w14:paraId="5B7A26B2" w14:textId="77777777" w:rsidR="002842AB" w:rsidRPr="00DA7A42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DA7A42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71" w:type="pct"/>
          </w:tcPr>
          <w:p w14:paraId="782B6DFA" w14:textId="77777777" w:rsidR="002842AB" w:rsidRPr="00DA7A42" w:rsidRDefault="002842AB" w:rsidP="002842AB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3526FE91" w14:textId="409BB8B7" w:rsidR="002842AB" w:rsidRPr="00DA7A42" w:rsidRDefault="00E26AE2" w:rsidP="002842AB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A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(547,650)</w:t>
            </w:r>
          </w:p>
        </w:tc>
        <w:tc>
          <w:tcPr>
            <w:tcW w:w="141" w:type="pct"/>
          </w:tcPr>
          <w:p w14:paraId="3400C623" w14:textId="77777777" w:rsidR="002842AB" w:rsidRPr="00DA7A42" w:rsidRDefault="002842AB" w:rsidP="002842AB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BDEECE" w14:textId="05D4B8E7" w:rsidR="002842AB" w:rsidRPr="00DA7A42" w:rsidRDefault="002842AB" w:rsidP="002842AB">
            <w:pPr>
              <w:pStyle w:val="block"/>
              <w:tabs>
                <w:tab w:val="decimal" w:pos="775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(577,870)</w:t>
            </w:r>
          </w:p>
        </w:tc>
        <w:tc>
          <w:tcPr>
            <w:tcW w:w="146" w:type="pct"/>
          </w:tcPr>
          <w:p w14:paraId="3D7F1041" w14:textId="77777777" w:rsidR="002842AB" w:rsidRPr="00DA7A42" w:rsidRDefault="002842AB" w:rsidP="002842AB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E9F6906" w14:textId="18104627" w:rsidR="002842AB" w:rsidRPr="00DA7A42" w:rsidRDefault="002842AB" w:rsidP="002842AB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(263,466)</w:t>
            </w:r>
          </w:p>
        </w:tc>
        <w:tc>
          <w:tcPr>
            <w:tcW w:w="144" w:type="pct"/>
          </w:tcPr>
          <w:p w14:paraId="548CFC18" w14:textId="77777777" w:rsidR="002842AB" w:rsidRPr="00DA7A42" w:rsidRDefault="002842AB" w:rsidP="002842AB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FB01AA8" w14:textId="56F59E36" w:rsidR="002842AB" w:rsidRPr="00DA7A42" w:rsidRDefault="002842AB" w:rsidP="002842AB">
            <w:pPr>
              <w:pStyle w:val="block"/>
              <w:tabs>
                <w:tab w:val="decimal" w:pos="916"/>
              </w:tabs>
              <w:spacing w:after="0" w:line="240" w:lineRule="auto"/>
              <w:ind w:left="0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(304,484)</w:t>
            </w:r>
          </w:p>
        </w:tc>
      </w:tr>
      <w:tr w:rsidR="002842AB" w:rsidRPr="00DA7A42" w14:paraId="494F6F0B" w14:textId="77777777" w:rsidTr="00682E16">
        <w:trPr>
          <w:trHeight w:hRule="exact" w:val="374"/>
        </w:trPr>
        <w:tc>
          <w:tcPr>
            <w:tcW w:w="1749" w:type="pct"/>
          </w:tcPr>
          <w:p w14:paraId="06C91B27" w14:textId="10F819C9" w:rsidR="002842AB" w:rsidRPr="00DA7A42" w:rsidRDefault="002842AB" w:rsidP="002842AB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DA7A4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471" w:type="pct"/>
          </w:tcPr>
          <w:p w14:paraId="6C23686E" w14:textId="77777777" w:rsidR="002842AB" w:rsidRPr="00DA7A42" w:rsidRDefault="002842AB" w:rsidP="002842AB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56A25D2" w14:textId="63389F47" w:rsidR="002842AB" w:rsidRPr="00DA7A42" w:rsidRDefault="00E26AE2" w:rsidP="002842AB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26A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849,823</w:t>
            </w:r>
          </w:p>
        </w:tc>
        <w:tc>
          <w:tcPr>
            <w:tcW w:w="141" w:type="pct"/>
          </w:tcPr>
          <w:p w14:paraId="7439A574" w14:textId="77777777" w:rsidR="002842AB" w:rsidRPr="00DA7A42" w:rsidRDefault="002842AB" w:rsidP="002842AB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28D4DDF" w14:textId="4CC6305D" w:rsidR="002842AB" w:rsidRPr="00DA7A42" w:rsidRDefault="002842AB" w:rsidP="002842AB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1,410,582</w:t>
            </w:r>
          </w:p>
        </w:tc>
        <w:tc>
          <w:tcPr>
            <w:tcW w:w="146" w:type="pct"/>
          </w:tcPr>
          <w:p w14:paraId="61F1523B" w14:textId="77777777" w:rsidR="002842AB" w:rsidRPr="00DA7A42" w:rsidRDefault="002842AB" w:rsidP="002842AB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C82B2" w14:textId="27C36758" w:rsidR="002842AB" w:rsidRPr="00DA7A42" w:rsidRDefault="002842AB" w:rsidP="002842AB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436,232</w:t>
            </w:r>
          </w:p>
        </w:tc>
        <w:tc>
          <w:tcPr>
            <w:tcW w:w="144" w:type="pct"/>
          </w:tcPr>
          <w:p w14:paraId="695E914C" w14:textId="77777777" w:rsidR="002842AB" w:rsidRPr="00DA7A42" w:rsidRDefault="002842AB" w:rsidP="002842AB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8F803" w14:textId="2160498F" w:rsidR="002842AB" w:rsidRPr="00DA7A42" w:rsidRDefault="002842AB" w:rsidP="002842AB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750,196</w:t>
            </w:r>
          </w:p>
        </w:tc>
      </w:tr>
      <w:tr w:rsidR="002842AB" w:rsidRPr="00DA7A42" w14:paraId="4E1D233C" w14:textId="77777777" w:rsidTr="002A0A7F">
        <w:trPr>
          <w:trHeight w:hRule="exact" w:val="410"/>
        </w:trPr>
        <w:tc>
          <w:tcPr>
            <w:tcW w:w="1749" w:type="pct"/>
          </w:tcPr>
          <w:p w14:paraId="0763DED4" w14:textId="36DAC05B" w:rsidR="002842AB" w:rsidRPr="00DA7A42" w:rsidRDefault="002842AB" w:rsidP="002842A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1" w:type="pct"/>
          </w:tcPr>
          <w:p w14:paraId="1D6818B9" w14:textId="77777777" w:rsidR="002842AB" w:rsidRPr="00DA7A42" w:rsidRDefault="002842AB" w:rsidP="002842AB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3D894367" w14:textId="77777777" w:rsidR="002842AB" w:rsidRPr="00DA7A42" w:rsidRDefault="002842AB" w:rsidP="002842AB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55EBAA39" w14:textId="77777777" w:rsidR="002842AB" w:rsidRPr="00DA7A42" w:rsidRDefault="002842AB" w:rsidP="002842AB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double" w:sz="4" w:space="0" w:color="auto"/>
            </w:tcBorders>
          </w:tcPr>
          <w:p w14:paraId="4CEE2473" w14:textId="4E0B808C" w:rsidR="002842AB" w:rsidRPr="00DA7A42" w:rsidRDefault="002842AB" w:rsidP="002842AB">
            <w:pPr>
              <w:pStyle w:val="block"/>
              <w:tabs>
                <w:tab w:val="decimal" w:pos="846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397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473</w:t>
            </w:r>
          </w:p>
        </w:tc>
        <w:tc>
          <w:tcPr>
            <w:tcW w:w="146" w:type="pct"/>
          </w:tcPr>
          <w:p w14:paraId="66F91E26" w14:textId="77777777" w:rsidR="002842AB" w:rsidRPr="00DA7A42" w:rsidRDefault="002842AB" w:rsidP="002842AB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E0697DB" w14:textId="77777777" w:rsidR="002842AB" w:rsidRPr="00DA7A42" w:rsidRDefault="002842AB" w:rsidP="002842AB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5DFC96A8" w14:textId="77777777" w:rsidR="002842AB" w:rsidRPr="00DA7A42" w:rsidRDefault="002842AB" w:rsidP="002842AB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</w:tcPr>
          <w:p w14:paraId="3E2C8CAA" w14:textId="4D512272" w:rsidR="002842AB" w:rsidRPr="00DA7A42" w:rsidRDefault="002842AB" w:rsidP="002842AB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699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698</w:t>
            </w:r>
          </w:p>
        </w:tc>
      </w:tr>
    </w:tbl>
    <w:p w14:paraId="66EA5E30" w14:textId="2C6963CC" w:rsidR="0010374A" w:rsidRDefault="0010374A"/>
    <w:tbl>
      <w:tblPr>
        <w:tblW w:w="93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3"/>
        <w:gridCol w:w="1093"/>
        <w:gridCol w:w="278"/>
        <w:gridCol w:w="6"/>
        <w:gridCol w:w="1095"/>
        <w:gridCol w:w="15"/>
        <w:gridCol w:w="264"/>
        <w:gridCol w:w="15"/>
        <w:gridCol w:w="1067"/>
        <w:gridCol w:w="15"/>
        <w:gridCol w:w="264"/>
        <w:gridCol w:w="15"/>
        <w:gridCol w:w="1095"/>
      </w:tblGrid>
      <w:tr w:rsidR="00F751D1" w:rsidRPr="00DA7A42" w14:paraId="23F3E210" w14:textId="77777777" w:rsidTr="004D0F00">
        <w:trPr>
          <w:trHeight w:hRule="exact" w:val="388"/>
        </w:trPr>
        <w:tc>
          <w:tcPr>
            <w:tcW w:w="1680" w:type="pct"/>
          </w:tcPr>
          <w:p w14:paraId="6D2D4CE0" w14:textId="287DA861" w:rsidR="00F751D1" w:rsidRPr="00DA7A42" w:rsidRDefault="0010374A" w:rsidP="009778FA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br w:type="page"/>
            </w:r>
            <w:r w:rsidR="00F751D1" w:rsidRPr="00DA7A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35" w:type="pct"/>
          </w:tcPr>
          <w:p w14:paraId="7DEB1B97" w14:textId="77777777" w:rsidR="00F751D1" w:rsidRPr="00DA7A42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5"/>
          </w:tcPr>
          <w:p w14:paraId="3F8E778D" w14:textId="77777777" w:rsidR="00F751D1" w:rsidRPr="00DA7A42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DA7A42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578D3443" w14:textId="77777777" w:rsidR="00F751D1" w:rsidRPr="00DA7A42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5"/>
          </w:tcPr>
          <w:p w14:paraId="5F1AD896" w14:textId="77777777" w:rsidR="00F751D1" w:rsidRPr="00DA7A42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DA7A42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51D1" w:rsidRPr="00DA7A42" w14:paraId="04399C7C" w14:textId="77777777" w:rsidTr="00B64305">
        <w:trPr>
          <w:trHeight w:hRule="exact" w:val="388"/>
        </w:trPr>
        <w:tc>
          <w:tcPr>
            <w:tcW w:w="1680" w:type="pct"/>
          </w:tcPr>
          <w:p w14:paraId="5E34450B" w14:textId="77777777" w:rsidR="00F751D1" w:rsidRPr="00DA7A42" w:rsidRDefault="00F751D1" w:rsidP="009778F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1649B0E8" w14:textId="77777777" w:rsidR="00F751D1" w:rsidRPr="00DA7A42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4147C11" w14:textId="4EDAC3B2" w:rsidR="00F751D1" w:rsidRPr="00DA7A42" w:rsidRDefault="00707376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48" w:type="pct"/>
          </w:tcPr>
          <w:p w14:paraId="40E84C1A" w14:textId="77777777" w:rsidR="00F751D1" w:rsidRPr="00DA7A42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ABC5691" w14:textId="3D650331" w:rsidR="00F751D1" w:rsidRPr="00DA7A42" w:rsidRDefault="00707376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9" w:type="pct"/>
            <w:gridSpan w:val="2"/>
          </w:tcPr>
          <w:p w14:paraId="1651B957" w14:textId="77777777" w:rsidR="00F751D1" w:rsidRPr="00DA7A42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58400F14" w14:textId="787D87B9" w:rsidR="00F751D1" w:rsidRPr="00DA7A42" w:rsidRDefault="00707376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49" w:type="pct"/>
            <w:gridSpan w:val="2"/>
          </w:tcPr>
          <w:p w14:paraId="2C8F4F41" w14:textId="77777777" w:rsidR="00F751D1" w:rsidRPr="00DA7A42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0E0340D" w14:textId="044465B8" w:rsidR="00F751D1" w:rsidRPr="00DA7A42" w:rsidRDefault="00707376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F751D1" w:rsidRPr="00DA7A42" w14:paraId="3315ED5F" w14:textId="77777777" w:rsidTr="004D0F00">
        <w:trPr>
          <w:trHeight w:hRule="exact" w:val="388"/>
        </w:trPr>
        <w:tc>
          <w:tcPr>
            <w:tcW w:w="1680" w:type="pct"/>
          </w:tcPr>
          <w:p w14:paraId="3134F8A5" w14:textId="77777777" w:rsidR="00F751D1" w:rsidRPr="00DA7A42" w:rsidRDefault="00F751D1" w:rsidP="009778F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5833A33D" w14:textId="77777777" w:rsidR="00F751D1" w:rsidRPr="00DA7A42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5" w:type="pct"/>
            <w:gridSpan w:val="12"/>
          </w:tcPr>
          <w:p w14:paraId="500A3812" w14:textId="77777777" w:rsidR="00F751D1" w:rsidRPr="00DA7A42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A7A42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42AB" w:rsidRPr="00DA7A42" w14:paraId="3AB80FB0" w14:textId="77777777" w:rsidTr="004D0F00">
        <w:trPr>
          <w:trHeight w:hRule="exact" w:val="388"/>
        </w:trPr>
        <w:tc>
          <w:tcPr>
            <w:tcW w:w="1680" w:type="pct"/>
          </w:tcPr>
          <w:p w14:paraId="6B401F64" w14:textId="6F6FC0B7" w:rsidR="002842AB" w:rsidRPr="00DA7A42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A7A4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A7A42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5" w:type="pct"/>
          </w:tcPr>
          <w:p w14:paraId="16011CEB" w14:textId="77777777" w:rsidR="002842AB" w:rsidRPr="00DA7A4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3BF11E7" w14:textId="3E58F388" w:rsidR="002842AB" w:rsidRPr="00DA7A42" w:rsidRDefault="00E26AE2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A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8,508,600</w:t>
            </w:r>
          </w:p>
        </w:tc>
        <w:tc>
          <w:tcPr>
            <w:tcW w:w="151" w:type="pct"/>
            <w:gridSpan w:val="2"/>
          </w:tcPr>
          <w:p w14:paraId="141E9D0B" w14:textId="77777777" w:rsidR="002842AB" w:rsidRPr="00DA7A4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57B6577" w14:textId="690E0C38" w:rsidR="002842AB" w:rsidRPr="00DA7A42" w:rsidRDefault="002842AB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4,568,600</w:t>
            </w:r>
          </w:p>
        </w:tc>
        <w:tc>
          <w:tcPr>
            <w:tcW w:w="149" w:type="pct"/>
            <w:gridSpan w:val="2"/>
          </w:tcPr>
          <w:p w14:paraId="19F08875" w14:textId="77777777" w:rsidR="002842AB" w:rsidRPr="00DA7A4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3BAFBEA8" w14:textId="1FDE4494" w:rsidR="002842AB" w:rsidRPr="00DA7A42" w:rsidRDefault="002842AB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8,508,600</w:t>
            </w:r>
          </w:p>
        </w:tc>
        <w:tc>
          <w:tcPr>
            <w:tcW w:w="149" w:type="pct"/>
            <w:gridSpan w:val="2"/>
          </w:tcPr>
          <w:p w14:paraId="6031F7D0" w14:textId="77777777" w:rsidR="002842AB" w:rsidRPr="00DA7A4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FCDD05" w14:textId="7ED951F1" w:rsidR="002842AB" w:rsidRPr="00DA7A42" w:rsidRDefault="002842AB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4,568,600</w:t>
            </w:r>
          </w:p>
        </w:tc>
      </w:tr>
      <w:tr w:rsidR="002842AB" w:rsidRPr="00DA7A42" w14:paraId="2FE1BECB" w14:textId="77777777" w:rsidTr="004D0F00">
        <w:trPr>
          <w:trHeight w:hRule="exact" w:val="388"/>
        </w:trPr>
        <w:tc>
          <w:tcPr>
            <w:tcW w:w="1680" w:type="pct"/>
          </w:tcPr>
          <w:p w14:paraId="7BC141CC" w14:textId="77777777" w:rsidR="002842AB" w:rsidRPr="00DA7A42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A7A42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  <w:p w14:paraId="423EAAFA" w14:textId="2560559D" w:rsidR="002842AB" w:rsidRPr="00DA7A42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79322311" w14:textId="77777777" w:rsidR="002842AB" w:rsidRPr="00DA7A4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37832BF" w14:textId="184652B7" w:rsidR="002842AB" w:rsidRPr="00DA7A42" w:rsidRDefault="00E26AE2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A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2,697,900</w:t>
            </w:r>
          </w:p>
        </w:tc>
        <w:tc>
          <w:tcPr>
            <w:tcW w:w="151" w:type="pct"/>
            <w:gridSpan w:val="2"/>
          </w:tcPr>
          <w:p w14:paraId="053F8EB3" w14:textId="77777777" w:rsidR="002842AB" w:rsidRPr="00DA7A4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2521D2D" w14:textId="5AF7B29C" w:rsidR="002842AB" w:rsidRPr="00DA7A42" w:rsidRDefault="002842AB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3,940,000</w:t>
            </w:r>
          </w:p>
        </w:tc>
        <w:tc>
          <w:tcPr>
            <w:tcW w:w="149" w:type="pct"/>
            <w:gridSpan w:val="2"/>
          </w:tcPr>
          <w:p w14:paraId="5336315F" w14:textId="77777777" w:rsidR="002842AB" w:rsidRPr="00DA7A4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6110E440" w14:textId="72297D0A" w:rsidR="002842AB" w:rsidRPr="00DA7A42" w:rsidRDefault="002842AB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2,697,900</w:t>
            </w:r>
          </w:p>
        </w:tc>
        <w:tc>
          <w:tcPr>
            <w:tcW w:w="149" w:type="pct"/>
            <w:gridSpan w:val="2"/>
          </w:tcPr>
          <w:p w14:paraId="601143D0" w14:textId="77777777" w:rsidR="002842AB" w:rsidRPr="00DA7A4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63773B" w14:textId="1A8C497F" w:rsidR="002842AB" w:rsidRPr="00DA7A42" w:rsidRDefault="002842AB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3,940,000</w:t>
            </w:r>
          </w:p>
        </w:tc>
      </w:tr>
      <w:tr w:rsidR="002842AB" w:rsidRPr="00DA7A42" w14:paraId="57FD6A4A" w14:textId="77777777" w:rsidTr="004D0F00">
        <w:trPr>
          <w:trHeight w:hRule="exact" w:val="388"/>
        </w:trPr>
        <w:tc>
          <w:tcPr>
            <w:tcW w:w="1680" w:type="pct"/>
          </w:tcPr>
          <w:p w14:paraId="4BDD0B1D" w14:textId="3191966F" w:rsidR="002842AB" w:rsidRPr="00DA7A42" w:rsidRDefault="002842AB" w:rsidP="0028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7A42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5" w:type="pct"/>
          </w:tcPr>
          <w:p w14:paraId="7A002396" w14:textId="77777777" w:rsidR="002842AB" w:rsidRPr="00DA7A4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2621957" w14:textId="0C82FEFC" w:rsidR="002842AB" w:rsidRPr="00DA7A42" w:rsidRDefault="00E26AE2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A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(568,600)</w:t>
            </w:r>
          </w:p>
        </w:tc>
        <w:tc>
          <w:tcPr>
            <w:tcW w:w="151" w:type="pct"/>
            <w:gridSpan w:val="2"/>
          </w:tcPr>
          <w:p w14:paraId="38731584" w14:textId="77777777" w:rsidR="002842AB" w:rsidRPr="00DA7A4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320D4CFC" w14:textId="7DC19156" w:rsidR="002842AB" w:rsidRPr="00DA7A42" w:rsidRDefault="00620B65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gridSpan w:val="2"/>
          </w:tcPr>
          <w:p w14:paraId="434F25D4" w14:textId="77777777" w:rsidR="002842AB" w:rsidRPr="00DA7A4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4E6B1E64" w14:textId="12EC4423" w:rsidR="002842AB" w:rsidRPr="00DA7A42" w:rsidRDefault="002842AB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(568,600)</w:t>
            </w:r>
          </w:p>
        </w:tc>
        <w:tc>
          <w:tcPr>
            <w:tcW w:w="149" w:type="pct"/>
            <w:gridSpan w:val="2"/>
          </w:tcPr>
          <w:p w14:paraId="7E79BD23" w14:textId="77777777" w:rsidR="002842AB" w:rsidRPr="00DA7A4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F59ED9D" w14:textId="0CFEB2A2" w:rsidR="002842AB" w:rsidRPr="00DA7A42" w:rsidRDefault="002842AB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842AB" w:rsidRPr="00DA7A42" w14:paraId="36AC4D38" w14:textId="77777777" w:rsidTr="004D0F00">
        <w:trPr>
          <w:trHeight w:hRule="exact" w:val="388"/>
        </w:trPr>
        <w:tc>
          <w:tcPr>
            <w:tcW w:w="1680" w:type="pct"/>
          </w:tcPr>
          <w:p w14:paraId="0261399B" w14:textId="02CE93DB" w:rsidR="002842AB" w:rsidRPr="00DA7A42" w:rsidRDefault="002842AB" w:rsidP="002842AB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DA7A4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535" w:type="pct"/>
          </w:tcPr>
          <w:p w14:paraId="66EBAA33" w14:textId="77777777" w:rsidR="002842AB" w:rsidRPr="00DA7A42" w:rsidRDefault="002842AB" w:rsidP="002842AB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9ED5DE3" w14:textId="28CF48EB" w:rsidR="002842AB" w:rsidRPr="00DA7A42" w:rsidRDefault="00C637A3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637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10,637,900</w:t>
            </w:r>
          </w:p>
        </w:tc>
        <w:tc>
          <w:tcPr>
            <w:tcW w:w="151" w:type="pct"/>
            <w:gridSpan w:val="2"/>
          </w:tcPr>
          <w:p w14:paraId="2237CBDF" w14:textId="77777777" w:rsidR="002842AB" w:rsidRPr="00DA7A4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94EDF9" w14:textId="6B8BE495" w:rsidR="002842AB" w:rsidRPr="00DA7A42" w:rsidRDefault="002842AB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8,508,600</w:t>
            </w:r>
          </w:p>
        </w:tc>
        <w:tc>
          <w:tcPr>
            <w:tcW w:w="149" w:type="pct"/>
            <w:gridSpan w:val="2"/>
          </w:tcPr>
          <w:p w14:paraId="597A39A1" w14:textId="77777777" w:rsidR="002842AB" w:rsidRPr="00DA7A42" w:rsidRDefault="002842AB" w:rsidP="002842AB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01BCF7" w14:textId="2217A202" w:rsidR="002842AB" w:rsidRPr="00DA7A42" w:rsidRDefault="002842AB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10,637,900</w:t>
            </w:r>
          </w:p>
        </w:tc>
        <w:tc>
          <w:tcPr>
            <w:tcW w:w="149" w:type="pct"/>
            <w:gridSpan w:val="2"/>
          </w:tcPr>
          <w:p w14:paraId="7ABB23A6" w14:textId="77777777" w:rsidR="002842AB" w:rsidRPr="00DA7A4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85381ED" w14:textId="72DBC437" w:rsidR="002842AB" w:rsidRPr="00DA7A42" w:rsidRDefault="002842AB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8,508,600</w:t>
            </w:r>
          </w:p>
        </w:tc>
      </w:tr>
      <w:tr w:rsidR="002842AB" w:rsidRPr="00CF1517" w14:paraId="5B1E89A7" w14:textId="77777777" w:rsidTr="004D0F00">
        <w:trPr>
          <w:trHeight w:hRule="exact" w:val="388"/>
        </w:trPr>
        <w:tc>
          <w:tcPr>
            <w:tcW w:w="1680" w:type="pct"/>
          </w:tcPr>
          <w:p w14:paraId="0B1B3B62" w14:textId="60E21B65" w:rsidR="002842AB" w:rsidRPr="00DA7A42" w:rsidRDefault="002842AB" w:rsidP="002842A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7A4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A7A4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5" w:type="pct"/>
          </w:tcPr>
          <w:p w14:paraId="2EC1D081" w14:textId="77777777" w:rsidR="002842AB" w:rsidRPr="00DA7A42" w:rsidRDefault="002842AB" w:rsidP="002842AB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nil"/>
            </w:tcBorders>
          </w:tcPr>
          <w:p w14:paraId="5C68BDA7" w14:textId="77777777" w:rsidR="002842AB" w:rsidRPr="00DA7A42" w:rsidRDefault="002842AB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</w:tcPr>
          <w:p w14:paraId="394092E0" w14:textId="77777777" w:rsidR="002842AB" w:rsidRPr="00DA7A4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D4F61BB" w14:textId="64B9B011" w:rsidR="002842AB" w:rsidRPr="00DA7A42" w:rsidRDefault="002842AB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508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600</w:t>
            </w:r>
          </w:p>
        </w:tc>
        <w:tc>
          <w:tcPr>
            <w:tcW w:w="149" w:type="pct"/>
            <w:gridSpan w:val="2"/>
          </w:tcPr>
          <w:p w14:paraId="69653246" w14:textId="77777777" w:rsidR="002842AB" w:rsidRPr="00DA7A42" w:rsidRDefault="002842AB" w:rsidP="002842AB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double" w:sz="4" w:space="0" w:color="auto"/>
              <w:left w:val="nil"/>
              <w:bottom w:val="nil"/>
            </w:tcBorders>
          </w:tcPr>
          <w:p w14:paraId="6A46A4A2" w14:textId="77777777" w:rsidR="002842AB" w:rsidRPr="00DA7A42" w:rsidRDefault="002842AB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3326C8B3" w14:textId="77777777" w:rsidR="002842AB" w:rsidRPr="00DA7A42" w:rsidRDefault="002842AB" w:rsidP="0028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</w:tcPr>
          <w:p w14:paraId="71EE3971" w14:textId="3FCAEEA7" w:rsidR="002842AB" w:rsidRPr="004B0B8A" w:rsidRDefault="002842AB" w:rsidP="002842AB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508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600</w:t>
            </w:r>
          </w:p>
        </w:tc>
      </w:tr>
    </w:tbl>
    <w:p w14:paraId="15192283" w14:textId="77777777" w:rsidR="003145FD" w:rsidRDefault="003145FD" w:rsidP="003145F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04DBC1B" w14:textId="77777777" w:rsidR="003145FD" w:rsidRPr="00302FCA" w:rsidRDefault="003145FD" w:rsidP="003145FD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1/</w:t>
      </w: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2566</w:t>
      </w:r>
    </w:p>
    <w:p w14:paraId="41361A58" w14:textId="77777777" w:rsidR="003145FD" w:rsidRPr="004D0F00" w:rsidRDefault="003145FD" w:rsidP="003145FD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539D8733" w14:textId="4DB8B8DD" w:rsidR="003145FD" w:rsidRDefault="003145FD" w:rsidP="003145FD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66A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5D27D0">
        <w:rPr>
          <w:rFonts w:ascii="Angsana New" w:hAnsi="Angsana New" w:cs="Angsana New"/>
          <w:sz w:val="30"/>
          <w:szCs w:val="30"/>
        </w:rPr>
        <w:t>27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066A6E"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066A6E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รวม </w:t>
      </w:r>
      <w:r>
        <w:rPr>
          <w:rFonts w:ascii="Angsana New" w:hAnsi="Angsana New" w:cs="Angsana New"/>
          <w:sz w:val="30"/>
          <w:szCs w:val="30"/>
        </w:rPr>
        <w:t>1,</w:t>
      </w:r>
      <w:r>
        <w:rPr>
          <w:rFonts w:ascii="Angsana New" w:hAnsi="Angsana New" w:cs="Angsana New"/>
          <w:sz w:val="30"/>
          <w:szCs w:val="30"/>
          <w:cs/>
        </w:rPr>
        <w:t>375</w:t>
      </w:r>
      <w:r>
        <w:rPr>
          <w:rFonts w:ascii="Angsana New" w:hAnsi="Angsana New" w:cs="Angsana New"/>
          <w:sz w:val="30"/>
          <w:szCs w:val="30"/>
        </w:rPr>
        <w:t>.1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>
        <w:rPr>
          <w:rFonts w:ascii="Angsana New" w:hAnsi="Angsana New" w:cs="Angsana New" w:hint="cs"/>
          <w:sz w:val="30"/>
          <w:szCs w:val="30"/>
          <w:cs/>
        </w:rPr>
        <w:t>ต่อ</w:t>
      </w:r>
      <w:r w:rsidRPr="001F4E8F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1F4E8F">
        <w:rPr>
          <w:rFonts w:ascii="Angsana New" w:hAnsi="Angsana New" w:cs="Angsana New" w:hint="cs"/>
          <w:sz w:val="30"/>
          <w:szCs w:val="30"/>
          <w:cs/>
        </w:rPr>
        <w:t>สถาบัน</w:t>
      </w:r>
      <w:r>
        <w:rPr>
          <w:rFonts w:ascii="Angsana New" w:hAnsi="Angsana New" w:cs="Angsana New" w:hint="cs"/>
          <w:sz w:val="30"/>
          <w:szCs w:val="30"/>
          <w:cs/>
        </w:rPr>
        <w:t>และผู้ลงทุนรายใหญ่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</w:rPr>
        <w:t>27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2569</w:t>
      </w:r>
      <w:r w:rsidRPr="001F4E8F">
        <w:rPr>
          <w:rFonts w:ascii="Angsana New" w:hAnsi="Angsana New" w:cs="Angsana New"/>
          <w:sz w:val="30"/>
          <w:szCs w:val="30"/>
        </w:rPr>
        <w:t xml:space="preserve"> </w:t>
      </w:r>
      <w:r w:rsidRPr="001F4E8F">
        <w:rPr>
          <w:rFonts w:ascii="Angsana New" w:hAnsi="Angsana New" w:cs="Angsana New"/>
          <w:sz w:val="30"/>
          <w:szCs w:val="30"/>
          <w:cs/>
        </w:rPr>
        <w:t>โดยมีอัตราดอกเบี้ยคงที่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>4.50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5A391B66" w14:textId="532A9B1D" w:rsidR="003145FD" w:rsidRPr="00040CCB" w:rsidRDefault="003145FD" w:rsidP="00302FCA">
      <w:pPr>
        <w:rPr>
          <w:rFonts w:asciiTheme="majorBidi" w:hAnsiTheme="majorBidi" w:cstheme="majorBidi"/>
          <w:sz w:val="30"/>
          <w:szCs w:val="30"/>
        </w:rPr>
      </w:pPr>
    </w:p>
    <w:p w14:paraId="720BAB9B" w14:textId="692317B1" w:rsidR="002842AB" w:rsidRPr="002842AB" w:rsidRDefault="002842AB" w:rsidP="0028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E2426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หุ้นกู้ครั้งที่</w:t>
      </w:r>
      <w:r w:rsidR="00F333ED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2/2566</w:t>
      </w:r>
    </w:p>
    <w:p w14:paraId="44C35670" w14:textId="77777777" w:rsidR="002842AB" w:rsidRPr="002842AB" w:rsidRDefault="002842AB" w:rsidP="0028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719A97" w14:textId="41D5A196" w:rsidR="002842AB" w:rsidRPr="002842AB" w:rsidRDefault="002842AB" w:rsidP="00DB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842A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2842AB">
        <w:rPr>
          <w:rFonts w:ascii="Angsana New" w:hAnsi="Angsana New" w:cs="Angsana New"/>
          <w:sz w:val="30"/>
          <w:szCs w:val="30"/>
          <w:cs/>
        </w:rPr>
        <w:t xml:space="preserve"> </w:t>
      </w:r>
      <w:r w:rsidR="00F333ED">
        <w:rPr>
          <w:rFonts w:ascii="Angsana New" w:hAnsi="Angsana New" w:cs="Angsana New"/>
          <w:sz w:val="30"/>
          <w:szCs w:val="30"/>
        </w:rPr>
        <w:t>20</w:t>
      </w:r>
      <w:r w:rsidRPr="002842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42AB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2842AB">
        <w:rPr>
          <w:rFonts w:ascii="Angsana New" w:hAnsi="Angsana New" w:cs="Angsana New"/>
          <w:sz w:val="30"/>
          <w:szCs w:val="30"/>
          <w:cs/>
        </w:rPr>
        <w:t xml:space="preserve"> </w:t>
      </w:r>
      <w:r w:rsidR="00F333ED">
        <w:rPr>
          <w:rFonts w:ascii="Angsana New" w:hAnsi="Angsana New" w:cs="Angsana New"/>
          <w:sz w:val="30"/>
          <w:szCs w:val="30"/>
        </w:rPr>
        <w:t>2566</w:t>
      </w:r>
      <w:r w:rsidRPr="002842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42AB">
        <w:rPr>
          <w:rFonts w:ascii="Angsana New" w:hAnsi="Angsana New" w:cs="Angsana New" w:hint="cs"/>
          <w:sz w:val="30"/>
          <w:szCs w:val="30"/>
          <w:cs/>
        </w:rPr>
        <w:t>บริษัทได้ออกหุ้นกู้ประเภทไม่ด้อยสิทธิ</w:t>
      </w:r>
      <w:r w:rsidRPr="002842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42AB">
        <w:rPr>
          <w:rFonts w:ascii="Angsana New" w:hAnsi="Angsana New" w:cs="Angsana New" w:hint="cs"/>
          <w:sz w:val="30"/>
          <w:szCs w:val="30"/>
          <w:cs/>
        </w:rPr>
        <w:t>ไม่มีหลักประกัน</w:t>
      </w:r>
      <w:r w:rsidRPr="002842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42AB">
        <w:rPr>
          <w:rFonts w:ascii="Angsana New" w:hAnsi="Angsana New" w:cs="Angsana New" w:hint="cs"/>
          <w:sz w:val="30"/>
          <w:szCs w:val="30"/>
          <w:cs/>
        </w:rPr>
        <w:t>และระบุชื่อผู้ถือเป็น</w:t>
      </w:r>
      <w:r w:rsidR="00F333ED">
        <w:rPr>
          <w:rFonts w:ascii="Angsana New" w:hAnsi="Angsana New" w:cs="Angsana New"/>
          <w:sz w:val="30"/>
          <w:szCs w:val="30"/>
        </w:rPr>
        <w:br/>
      </w:r>
      <w:r w:rsidRPr="002842AB">
        <w:rPr>
          <w:rFonts w:ascii="Angsana New" w:hAnsi="Angsana New" w:cs="Angsana New" w:hint="cs"/>
          <w:sz w:val="30"/>
          <w:szCs w:val="30"/>
          <w:cs/>
        </w:rPr>
        <w:t>จำนวนเงินรวม</w:t>
      </w:r>
      <w:r w:rsidRPr="002842AB">
        <w:rPr>
          <w:rFonts w:ascii="Angsana New" w:hAnsi="Angsana New" w:cs="Angsana New"/>
          <w:sz w:val="30"/>
          <w:szCs w:val="30"/>
          <w:cs/>
        </w:rPr>
        <w:t xml:space="preserve"> </w:t>
      </w:r>
      <w:r w:rsidR="00F333ED">
        <w:rPr>
          <w:rFonts w:ascii="Angsana New" w:hAnsi="Angsana New" w:cs="Angsana New"/>
          <w:sz w:val="30"/>
          <w:szCs w:val="30"/>
        </w:rPr>
        <w:t>1,322.8</w:t>
      </w:r>
      <w:r w:rsidRPr="002842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42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842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42AB">
        <w:rPr>
          <w:rFonts w:ascii="Angsana New" w:hAnsi="Angsana New" w:cs="Angsana New" w:hint="cs"/>
          <w:sz w:val="30"/>
          <w:szCs w:val="30"/>
          <w:cs/>
        </w:rPr>
        <w:t>เพื่อเสนอขายต่อผู้ลงทุนสถาบันและผู้ลงทุนรายใหญ่</w:t>
      </w:r>
      <w:r w:rsidRPr="002842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42AB">
        <w:rPr>
          <w:rFonts w:ascii="Angsana New" w:hAnsi="Angsana New" w:cs="Angsana New" w:hint="cs"/>
          <w:sz w:val="30"/>
          <w:szCs w:val="30"/>
          <w:cs/>
        </w:rPr>
        <w:t>ครบกำหนดไถ่ถอนในวันที่</w:t>
      </w:r>
      <w:r w:rsidR="00DB076C">
        <w:rPr>
          <w:rFonts w:ascii="Angsana New" w:hAnsi="Angsana New" w:cs="Angsana New"/>
          <w:sz w:val="30"/>
          <w:szCs w:val="30"/>
        </w:rPr>
        <w:t xml:space="preserve"> </w:t>
      </w:r>
      <w:r w:rsidR="00F333ED">
        <w:rPr>
          <w:rFonts w:ascii="Angsana New" w:hAnsi="Angsana New" w:cs="Angsana New"/>
          <w:sz w:val="30"/>
          <w:szCs w:val="30"/>
        </w:rPr>
        <w:t xml:space="preserve">20 </w:t>
      </w:r>
      <w:r w:rsidR="00DB076C">
        <w:rPr>
          <w:rFonts w:ascii="Angsana New" w:hAnsi="Angsana New" w:cs="Angsana New" w:hint="cs"/>
          <w:sz w:val="30"/>
          <w:szCs w:val="30"/>
          <w:cs/>
        </w:rPr>
        <w:t>ก</w:t>
      </w:r>
      <w:r w:rsidRPr="002842AB">
        <w:rPr>
          <w:rFonts w:ascii="Angsana New" w:hAnsi="Angsana New" w:cs="Angsana New" w:hint="cs"/>
          <w:sz w:val="30"/>
          <w:szCs w:val="30"/>
          <w:cs/>
        </w:rPr>
        <w:t>รกฎาคม</w:t>
      </w:r>
      <w:r w:rsidRPr="002842AB">
        <w:rPr>
          <w:rFonts w:ascii="Angsana New" w:hAnsi="Angsana New" w:cs="Angsana New"/>
          <w:sz w:val="30"/>
          <w:szCs w:val="30"/>
          <w:cs/>
        </w:rPr>
        <w:t xml:space="preserve"> </w:t>
      </w:r>
      <w:r w:rsidR="00F333ED">
        <w:rPr>
          <w:rFonts w:ascii="Angsana New" w:hAnsi="Angsana New" w:cs="Angsana New"/>
          <w:sz w:val="30"/>
          <w:szCs w:val="30"/>
        </w:rPr>
        <w:t>2569</w:t>
      </w:r>
      <w:r w:rsidRPr="002842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42AB">
        <w:rPr>
          <w:rFonts w:ascii="Angsana New" w:hAnsi="Angsana New" w:cs="Angsana New" w:hint="cs"/>
          <w:sz w:val="30"/>
          <w:szCs w:val="30"/>
          <w:cs/>
        </w:rPr>
        <w:t>โดยมีอัตราดอกเบี้ยคงที่ร้อยละ</w:t>
      </w:r>
      <w:r w:rsidRPr="002842AB">
        <w:rPr>
          <w:rFonts w:ascii="Angsana New" w:hAnsi="Angsana New" w:cs="Angsana New"/>
          <w:sz w:val="30"/>
          <w:szCs w:val="30"/>
          <w:cs/>
        </w:rPr>
        <w:t xml:space="preserve"> </w:t>
      </w:r>
      <w:r w:rsidR="00F333ED">
        <w:rPr>
          <w:rFonts w:ascii="Angsana New" w:hAnsi="Angsana New" w:cs="Angsana New"/>
          <w:sz w:val="30"/>
          <w:szCs w:val="30"/>
        </w:rPr>
        <w:t>4.60</w:t>
      </w:r>
      <w:r w:rsidRPr="002842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42AB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0D1B092A" w14:textId="77777777" w:rsidR="002842AB" w:rsidRPr="00DB076C" w:rsidRDefault="002842AB" w:rsidP="0028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999F023" w14:textId="77777777" w:rsidR="00992BEF" w:rsidRDefault="00992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2C53284" w14:textId="77B1586B" w:rsidR="00B653AA" w:rsidRPr="001B0062" w:rsidRDefault="00B653AA" w:rsidP="0028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E427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วงเงินสินเชื่อที่ยังไม่ได้เบิกใช้</w:t>
      </w:r>
    </w:p>
    <w:p w14:paraId="122FE113" w14:textId="77777777" w:rsidR="00B653AA" w:rsidRPr="00D76847" w:rsidRDefault="00B653AA" w:rsidP="00B65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108EB54F" w14:textId="547AEACD" w:rsidR="002221ED" w:rsidRDefault="00B653AA" w:rsidP="004A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5028A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E2426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1124F" w:rsidRPr="00E24269">
        <w:rPr>
          <w:rFonts w:ascii="Angsana New" w:hAnsi="Angsana New" w:cs="Angsana New"/>
          <w:sz w:val="30"/>
          <w:szCs w:val="30"/>
        </w:rPr>
        <w:t xml:space="preserve">30 </w:t>
      </w:r>
      <w:r w:rsidR="00A026C0" w:rsidRPr="00E24269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1124F" w:rsidRPr="00E24269">
        <w:rPr>
          <w:rFonts w:ascii="Angsana New" w:hAnsi="Angsana New" w:cs="Angsana New"/>
          <w:sz w:val="30"/>
          <w:szCs w:val="30"/>
          <w:cs/>
        </w:rPr>
        <w:t>ยน</w:t>
      </w:r>
      <w:r w:rsidR="005115EE" w:rsidRPr="00E242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0F00" w:rsidRPr="00E24269">
        <w:rPr>
          <w:rFonts w:ascii="Angsana New" w:hAnsi="Angsana New" w:cs="Angsana New"/>
          <w:sz w:val="30"/>
          <w:szCs w:val="30"/>
        </w:rPr>
        <w:t>2566</w:t>
      </w:r>
      <w:r w:rsidRPr="0025028A">
        <w:rPr>
          <w:rFonts w:ascii="Angsana New" w:hAnsi="Angsana New" w:cs="Angsana New"/>
          <w:sz w:val="30"/>
          <w:szCs w:val="30"/>
        </w:rPr>
        <w:t xml:space="preserve"> </w:t>
      </w:r>
      <w:r w:rsidRPr="0025028A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 w:rsidR="006462BF" w:rsidRPr="002502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56E0">
        <w:rPr>
          <w:rFonts w:ascii="Angsana New" w:hAnsi="Angsana New" w:cs="Angsana New"/>
          <w:sz w:val="30"/>
          <w:szCs w:val="30"/>
        </w:rPr>
        <w:t>2,431.</w:t>
      </w:r>
      <w:r w:rsidR="00F333ED">
        <w:rPr>
          <w:rFonts w:ascii="Angsana New" w:hAnsi="Angsana New" w:cs="Angsana New"/>
          <w:sz w:val="30"/>
          <w:szCs w:val="30"/>
        </w:rPr>
        <w:t xml:space="preserve">7 </w:t>
      </w:r>
      <w:r w:rsidR="00F333ED">
        <w:rPr>
          <w:rFonts w:ascii="Angsana New" w:hAnsi="Angsana New" w:cs="Angsana New"/>
          <w:sz w:val="30"/>
          <w:szCs w:val="30"/>
        </w:rPr>
        <w:br/>
      </w:r>
      <w:r w:rsidRPr="0025028A">
        <w:rPr>
          <w:rFonts w:ascii="Angsana New" w:hAnsi="Angsana New" w:cs="Angsana New" w:hint="cs"/>
          <w:sz w:val="30"/>
          <w:szCs w:val="30"/>
          <w:cs/>
        </w:rPr>
        <w:t>ล้านบาทแล</w:t>
      </w:r>
      <w:r w:rsidR="006462BF" w:rsidRPr="0025028A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2956E0">
        <w:rPr>
          <w:rFonts w:ascii="Angsana New" w:hAnsi="Angsana New" w:cs="Angsana New"/>
          <w:sz w:val="30"/>
          <w:szCs w:val="30"/>
        </w:rPr>
        <w:t>94.</w:t>
      </w:r>
      <w:r w:rsidR="00F333ED">
        <w:rPr>
          <w:rFonts w:ascii="Angsana New" w:hAnsi="Angsana New" w:cs="Angsana New"/>
          <w:sz w:val="30"/>
          <w:szCs w:val="30"/>
        </w:rPr>
        <w:t>7</w:t>
      </w:r>
      <w:r w:rsidRPr="0025028A">
        <w:rPr>
          <w:rFonts w:ascii="Angsana New" w:hAnsi="Angsana New" w:cs="Angsana New"/>
          <w:sz w:val="30"/>
          <w:szCs w:val="30"/>
        </w:rPr>
        <w:t xml:space="preserve"> </w:t>
      </w:r>
      <w:r w:rsidRPr="0025028A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="004D0F00">
        <w:rPr>
          <w:rFonts w:ascii="Angsana New" w:hAnsi="Angsana New" w:cs="Angsana New"/>
          <w:i/>
          <w:iCs/>
          <w:sz w:val="30"/>
          <w:szCs w:val="30"/>
        </w:rPr>
        <w:t>31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4D0F00">
        <w:rPr>
          <w:rFonts w:ascii="Angsana New" w:hAnsi="Angsana New" w:cs="Angsana New"/>
          <w:i/>
          <w:iCs/>
          <w:sz w:val="30"/>
          <w:szCs w:val="30"/>
        </w:rPr>
        <w:t>2565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4D0F00">
        <w:rPr>
          <w:rFonts w:ascii="Angsana New" w:hAnsi="Angsana New" w:cs="Angsana New"/>
          <w:i/>
          <w:iCs/>
          <w:sz w:val="30"/>
          <w:szCs w:val="30"/>
        </w:rPr>
        <w:t>2,747.7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4D0F00">
        <w:rPr>
          <w:rFonts w:ascii="Angsana New" w:hAnsi="Angsana New" w:cs="Angsana New"/>
          <w:i/>
          <w:iCs/>
          <w:sz w:val="30"/>
          <w:szCs w:val="30"/>
        </w:rPr>
        <w:t>499.2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6B2FF627" w14:textId="1F7EE4C9" w:rsidR="002A0A7F" w:rsidRDefault="002A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p w14:paraId="253CBE04" w14:textId="06D8F8A8" w:rsidR="00C85225" w:rsidRDefault="00C85225" w:rsidP="00F8461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ทุนเรือนหุ้น</w:t>
      </w:r>
    </w:p>
    <w:p w14:paraId="1BA2E9D0" w14:textId="77777777" w:rsidR="00F333ED" w:rsidRPr="00F333ED" w:rsidRDefault="00F333ED" w:rsidP="00F333ED">
      <w:pPr>
        <w:rPr>
          <w:rFonts w:cstheme="minorBidi"/>
          <w:lang w:val="th-TH"/>
        </w:rPr>
      </w:pPr>
    </w:p>
    <w:p w14:paraId="2F3CE70F" w14:textId="7C098A59" w:rsidR="00BA0CB3" w:rsidRPr="00CF1517" w:rsidRDefault="00BA0CB3" w:rsidP="000B4D4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0BC5">
        <w:rPr>
          <w:rFonts w:ascii="Angsana New" w:hAnsi="Angsana New" w:cs="Angsana New"/>
          <w:spacing w:val="10"/>
          <w:sz w:val="30"/>
          <w:szCs w:val="30"/>
          <w:cs/>
        </w:rPr>
        <w:t>ในระหว่าง</w:t>
      </w:r>
      <w:r w:rsidRPr="00EC0BC5">
        <w:rPr>
          <w:rFonts w:ascii="Angsana New" w:hAnsi="Angsana New" w:cs="Angsana New" w:hint="cs"/>
          <w:spacing w:val="10"/>
          <w:sz w:val="30"/>
          <w:szCs w:val="30"/>
          <w:cs/>
        </w:rPr>
        <w:t>งวด</w:t>
      </w:r>
      <w:r w:rsidR="00A026C0">
        <w:rPr>
          <w:rFonts w:ascii="Angsana New" w:hAnsi="Angsana New" w:cs="Angsana New" w:hint="cs"/>
          <w:spacing w:val="10"/>
          <w:sz w:val="30"/>
          <w:szCs w:val="30"/>
          <w:cs/>
        </w:rPr>
        <w:t>เ</w:t>
      </w:r>
      <w:r w:rsidR="000B4D46">
        <w:rPr>
          <w:rFonts w:ascii="Angsana New" w:hAnsi="Angsana New" w:cs="Angsana New" w:hint="cs"/>
          <w:spacing w:val="10"/>
          <w:sz w:val="30"/>
          <w:szCs w:val="30"/>
          <w:cs/>
        </w:rPr>
        <w:t>ก</w:t>
      </w:r>
      <w:r w:rsidR="00A026C0">
        <w:rPr>
          <w:rFonts w:ascii="Angsana New" w:hAnsi="Angsana New" w:cs="Angsana New" w:hint="cs"/>
          <w:spacing w:val="10"/>
          <w:sz w:val="30"/>
          <w:szCs w:val="30"/>
          <w:cs/>
        </w:rPr>
        <w:t>้า</w:t>
      </w:r>
      <w:r w:rsidR="000B4D46">
        <w:rPr>
          <w:rFonts w:ascii="Angsana New" w:hAnsi="Angsana New" w:cs="Angsana New" w:hint="cs"/>
          <w:spacing w:val="10"/>
          <w:sz w:val="30"/>
          <w:szCs w:val="30"/>
          <w:cs/>
        </w:rPr>
        <w:t>เดือน</w:t>
      </w:r>
      <w:r w:rsidRPr="00EC0BC5">
        <w:rPr>
          <w:rFonts w:ascii="Angsana New" w:hAnsi="Angsana New" w:cs="Angsana New"/>
          <w:spacing w:val="10"/>
          <w:sz w:val="30"/>
          <w:szCs w:val="30"/>
          <w:cs/>
        </w:rPr>
        <w:t xml:space="preserve">สิ้นสุดวันที่ </w:t>
      </w:r>
      <w:r w:rsidRPr="00EC0BC5">
        <w:rPr>
          <w:rFonts w:ascii="Angsana New" w:hAnsi="Angsana New" w:cs="Angsana New"/>
          <w:spacing w:val="10"/>
          <w:sz w:val="30"/>
          <w:szCs w:val="30"/>
        </w:rPr>
        <w:t xml:space="preserve">30 </w:t>
      </w:r>
      <w:r w:rsidR="00A026C0">
        <w:rPr>
          <w:rFonts w:ascii="Angsana New" w:hAnsi="Angsana New" w:cs="Angsana New" w:hint="cs"/>
          <w:spacing w:val="10"/>
          <w:sz w:val="30"/>
          <w:szCs w:val="30"/>
          <w:cs/>
        </w:rPr>
        <w:t>กันยา</w:t>
      </w:r>
      <w:r w:rsidRPr="00EC0BC5">
        <w:rPr>
          <w:rFonts w:ascii="Angsana New" w:hAnsi="Angsana New" w:cs="Angsana New" w:hint="cs"/>
          <w:spacing w:val="10"/>
          <w:sz w:val="30"/>
          <w:szCs w:val="30"/>
          <w:cs/>
        </w:rPr>
        <w:t xml:space="preserve">ยน </w:t>
      </w:r>
      <w:r w:rsidRPr="00EC0BC5">
        <w:rPr>
          <w:rFonts w:ascii="Angsana New" w:hAnsi="Angsana New" w:cs="Angsana New"/>
          <w:spacing w:val="10"/>
          <w:sz w:val="30"/>
          <w:szCs w:val="30"/>
        </w:rPr>
        <w:t>256</w:t>
      </w:r>
      <w:r w:rsidR="000B4D46">
        <w:rPr>
          <w:rFonts w:ascii="Angsana New" w:hAnsi="Angsana New" w:cs="Angsana New"/>
          <w:spacing w:val="10"/>
          <w:sz w:val="30"/>
          <w:szCs w:val="30"/>
        </w:rPr>
        <w:t>6</w:t>
      </w:r>
      <w:r w:rsidRPr="00EC0BC5">
        <w:rPr>
          <w:rFonts w:ascii="Angsana New" w:hAnsi="Angsana New" w:cs="Angsana New"/>
          <w:spacing w:val="10"/>
          <w:sz w:val="30"/>
          <w:szCs w:val="30"/>
        </w:rPr>
        <w:t xml:space="preserve"> </w:t>
      </w:r>
      <w:r w:rsidRPr="00EC0BC5">
        <w:rPr>
          <w:rFonts w:ascii="Angsana New" w:hAnsi="Angsana New" w:cs="Angsana New"/>
          <w:spacing w:val="10"/>
          <w:sz w:val="30"/>
          <w:szCs w:val="30"/>
          <w:cs/>
        </w:rPr>
        <w:t>บริษัทมีการจดทะเบียนทุนที่ออกและชำระแล้วจาก</w:t>
      </w:r>
      <w:r w:rsidR="00EC0BC5">
        <w:rPr>
          <w:rFonts w:ascii="Angsana New" w:hAnsi="Angsana New" w:cs="Angsana New"/>
          <w:spacing w:val="10"/>
          <w:sz w:val="30"/>
          <w:szCs w:val="30"/>
          <w:cs/>
        </w:rPr>
        <w:br/>
      </w:r>
      <w:r w:rsidRPr="00EC0BC5">
        <w:rPr>
          <w:rFonts w:ascii="Angsana New" w:hAnsi="Angsana New" w:cs="Angsana New"/>
          <w:spacing w:val="4"/>
          <w:sz w:val="30"/>
          <w:szCs w:val="30"/>
          <w:cs/>
        </w:rPr>
        <w:t>การใช้สิทธิ</w:t>
      </w:r>
      <w:r w:rsidR="00EC0BC5" w:rsidRPr="00EC0BC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F85BA5" w:rsidRPr="00EC0BC5">
        <w:rPr>
          <w:rFonts w:ascii="Angsana New" w:hAnsi="Angsana New" w:cs="Angsana New"/>
          <w:spacing w:val="4"/>
          <w:sz w:val="30"/>
          <w:szCs w:val="30"/>
        </w:rPr>
        <w:t xml:space="preserve">TFG-W3 </w:t>
      </w:r>
      <w:r w:rsidR="00F85BA5" w:rsidRPr="00EC0BC5">
        <w:rPr>
          <w:rFonts w:ascii="Angsana New" w:hAnsi="Angsana New" w:cs="Angsana New" w:hint="cs"/>
          <w:spacing w:val="4"/>
          <w:sz w:val="30"/>
          <w:szCs w:val="30"/>
          <w:cs/>
        </w:rPr>
        <w:t>จำนวน</w:t>
      </w:r>
      <w:r w:rsidR="00F85BA5" w:rsidRPr="00EC0BC5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F85BA5" w:rsidRPr="00EC0BC5">
        <w:rPr>
          <w:rFonts w:ascii="Angsana New" w:hAnsi="Angsana New" w:cs="Angsana New"/>
          <w:spacing w:val="4"/>
          <w:sz w:val="30"/>
          <w:szCs w:val="30"/>
        </w:rPr>
        <w:t xml:space="preserve">156.8 </w:t>
      </w:r>
      <w:r w:rsidR="00F85BA5" w:rsidRPr="00EC0BC5">
        <w:rPr>
          <w:rFonts w:ascii="Angsana New" w:hAnsi="Angsana New" w:cs="Angsana New" w:hint="cs"/>
          <w:spacing w:val="4"/>
          <w:sz w:val="30"/>
          <w:szCs w:val="30"/>
          <w:cs/>
        </w:rPr>
        <w:t>ล้านหุ้น</w:t>
      </w:r>
      <w:r w:rsidR="00F85BA5" w:rsidRPr="00EC0BC5">
        <w:rPr>
          <w:rFonts w:ascii="Angsana New" w:hAnsi="Angsana New" w:cs="Angsana New"/>
          <w:spacing w:val="4"/>
          <w:sz w:val="30"/>
          <w:szCs w:val="30"/>
          <w:cs/>
        </w:rPr>
        <w:t xml:space="preserve"> (</w:t>
      </w:r>
      <w:r w:rsidR="00F85BA5" w:rsidRPr="00EC0BC5">
        <w:rPr>
          <w:rFonts w:ascii="Angsana New" w:hAnsi="Angsana New" w:cs="Angsana New" w:hint="cs"/>
          <w:spacing w:val="4"/>
          <w:sz w:val="30"/>
          <w:szCs w:val="30"/>
          <w:cs/>
        </w:rPr>
        <w:t>เทียบเท่า</w:t>
      </w:r>
      <w:r w:rsidR="00F85BA5" w:rsidRPr="00EC0BC5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F85BA5" w:rsidRPr="00EC0BC5">
        <w:rPr>
          <w:rFonts w:ascii="Angsana New" w:hAnsi="Angsana New" w:cs="Angsana New"/>
          <w:spacing w:val="4"/>
          <w:sz w:val="30"/>
          <w:szCs w:val="30"/>
        </w:rPr>
        <w:t xml:space="preserve">156.8 </w:t>
      </w:r>
      <w:r w:rsidR="00F85BA5" w:rsidRPr="00EC0BC5">
        <w:rPr>
          <w:rFonts w:ascii="Angsana New" w:hAnsi="Angsana New" w:cs="Angsana New" w:hint="cs"/>
          <w:spacing w:val="4"/>
          <w:sz w:val="30"/>
          <w:szCs w:val="30"/>
          <w:cs/>
        </w:rPr>
        <w:t>ล้านบาท</w:t>
      </w:r>
      <w:r w:rsidR="00F85BA5" w:rsidRPr="00EC0BC5">
        <w:rPr>
          <w:rFonts w:ascii="Angsana New" w:hAnsi="Angsana New" w:cs="Angsana New"/>
          <w:spacing w:val="4"/>
          <w:sz w:val="30"/>
          <w:szCs w:val="30"/>
          <w:cs/>
        </w:rPr>
        <w:t xml:space="preserve">) </w:t>
      </w:r>
      <w:r w:rsidR="00F85BA5" w:rsidRPr="00EC0BC5">
        <w:rPr>
          <w:rFonts w:ascii="Angsana New" w:hAnsi="Angsana New" w:cs="Angsana New" w:hint="cs"/>
          <w:spacing w:val="4"/>
          <w:sz w:val="30"/>
          <w:szCs w:val="30"/>
          <w:cs/>
        </w:rPr>
        <w:t>และได้รับเงินจำนวน</w:t>
      </w:r>
      <w:r w:rsidR="00F85BA5" w:rsidRPr="00EC0BC5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F85BA5" w:rsidRPr="00EC0BC5">
        <w:rPr>
          <w:rFonts w:ascii="Angsana New" w:hAnsi="Angsana New" w:cs="Angsana New"/>
          <w:spacing w:val="4"/>
          <w:sz w:val="30"/>
          <w:szCs w:val="30"/>
        </w:rPr>
        <w:t xml:space="preserve">862.2 </w:t>
      </w:r>
      <w:r w:rsidR="00F85BA5" w:rsidRPr="00EC0BC5">
        <w:rPr>
          <w:rFonts w:ascii="Angsana New" w:hAnsi="Angsana New" w:cs="Angsana New" w:hint="cs"/>
          <w:spacing w:val="4"/>
          <w:sz w:val="30"/>
          <w:szCs w:val="30"/>
          <w:cs/>
        </w:rPr>
        <w:t>ล้านบา</w:t>
      </w:r>
      <w:r w:rsidR="000B4D46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ท 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  <w:cs/>
        </w:rPr>
        <w:t>(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2565: 10.1 </w:t>
      </w:r>
      <w:r w:rsidR="00F85BA5" w:rsidRPr="0089171F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ล้านหุ้น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  <w:cs/>
        </w:rPr>
        <w:t xml:space="preserve"> (</w:t>
      </w:r>
      <w:r w:rsidR="00F85BA5" w:rsidRPr="0089171F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เทียบเท่า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  <w:cs/>
        </w:rPr>
        <w:t xml:space="preserve"> 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10.1 </w:t>
      </w:r>
      <w:r w:rsidR="00F85BA5" w:rsidRPr="0089171F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ล้านบาท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  <w:cs/>
        </w:rPr>
        <w:t xml:space="preserve">) </w:t>
      </w:r>
      <w:r w:rsidR="00F85BA5" w:rsidRPr="0089171F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และได้รับเงินจำนวน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  <w:cs/>
        </w:rPr>
        <w:t xml:space="preserve"> 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</w:rPr>
        <w:t>55.</w:t>
      </w:r>
      <w:r w:rsidR="00D529C1">
        <w:rPr>
          <w:rFonts w:ascii="Angsana New" w:hAnsi="Angsana New" w:cs="Angsana New"/>
          <w:i/>
          <w:iCs/>
          <w:spacing w:val="4"/>
          <w:sz w:val="30"/>
          <w:szCs w:val="30"/>
        </w:rPr>
        <w:t>6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 </w:t>
      </w:r>
      <w:r w:rsidR="00F85BA5" w:rsidRPr="0089171F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ล้านบาท</w:t>
      </w:r>
      <w:r w:rsidRPr="0089171F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)</w:t>
      </w:r>
      <w:r w:rsidRPr="0089171F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</w:p>
    <w:p w14:paraId="4EEB2D7D" w14:textId="7587093B" w:rsidR="00BA0CB3" w:rsidRDefault="00BA0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05"/>
        <w:gridCol w:w="1580"/>
        <w:gridCol w:w="270"/>
        <w:gridCol w:w="1530"/>
      </w:tblGrid>
      <w:tr w:rsidR="00BA0CB3" w:rsidRPr="00CF1517" w14:paraId="6A5FA6E0" w14:textId="77777777" w:rsidTr="0024272C">
        <w:tc>
          <w:tcPr>
            <w:tcW w:w="5805" w:type="dxa"/>
            <w:shd w:val="clear" w:color="auto" w:fill="auto"/>
          </w:tcPr>
          <w:p w14:paraId="07260E52" w14:textId="77777777" w:rsidR="00BA0CB3" w:rsidRPr="00CF1517" w:rsidRDefault="00BA0CB3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TFG-W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80" w:type="dxa"/>
          </w:tcPr>
          <w:p w14:paraId="5A00174F" w14:textId="777D26CD" w:rsidR="00BA0CB3" w:rsidRPr="00CF1517" w:rsidRDefault="00BA0CB3" w:rsidP="0089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  <w:tab w:val="left" w:pos="1116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9171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8B2264" w14:textId="77777777" w:rsidR="00BA0CB3" w:rsidRPr="00CF1517" w:rsidRDefault="00BA0CB3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4B3375D" w14:textId="63DE7AB8" w:rsidR="00BA0CB3" w:rsidRPr="00CF1517" w:rsidRDefault="00277764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BA0CB3" w:rsidRPr="00CF1517" w14:paraId="2E30B23A" w14:textId="77777777" w:rsidTr="0024272C">
        <w:tc>
          <w:tcPr>
            <w:tcW w:w="5805" w:type="dxa"/>
            <w:shd w:val="clear" w:color="auto" w:fill="auto"/>
          </w:tcPr>
          <w:p w14:paraId="7291D323" w14:textId="77777777" w:rsidR="00BA0CB3" w:rsidRPr="00CF1517" w:rsidRDefault="00BA0CB3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80" w:type="dxa"/>
            <w:gridSpan w:val="3"/>
          </w:tcPr>
          <w:p w14:paraId="5F5DD7E7" w14:textId="77777777" w:rsidR="00BA0CB3" w:rsidRPr="00CF1517" w:rsidRDefault="00BA0CB3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พันสิทธิ)</w:t>
            </w:r>
          </w:p>
        </w:tc>
      </w:tr>
      <w:tr w:rsidR="008576F7" w:rsidRPr="00CF1517" w14:paraId="15BC0F50" w14:textId="77777777" w:rsidTr="0024272C">
        <w:tc>
          <w:tcPr>
            <w:tcW w:w="5805" w:type="dxa"/>
            <w:shd w:val="clear" w:color="auto" w:fill="auto"/>
          </w:tcPr>
          <w:p w14:paraId="1D3237D6" w14:textId="77777777" w:rsidR="008576F7" w:rsidRPr="00CF1517" w:rsidRDefault="008576F7" w:rsidP="0085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80" w:type="dxa"/>
          </w:tcPr>
          <w:p w14:paraId="2A94BB46" w14:textId="03561038" w:rsidR="008576F7" w:rsidRPr="00CF1517" w:rsidRDefault="000E2B35" w:rsidP="0089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514,273</w:t>
            </w:r>
          </w:p>
        </w:tc>
        <w:tc>
          <w:tcPr>
            <w:tcW w:w="270" w:type="dxa"/>
          </w:tcPr>
          <w:p w14:paraId="26E13E8E" w14:textId="77777777" w:rsidR="008576F7" w:rsidRPr="00CF1517" w:rsidRDefault="008576F7" w:rsidP="0085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A29840F" w14:textId="3BEA0C65" w:rsidR="008576F7" w:rsidRPr="00CF1517" w:rsidRDefault="004D09AF" w:rsidP="0085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524,375</w:t>
            </w:r>
          </w:p>
        </w:tc>
      </w:tr>
      <w:tr w:rsidR="00BA0CB3" w:rsidRPr="00CF1517" w14:paraId="0B4BA924" w14:textId="77777777" w:rsidTr="00B23115">
        <w:trPr>
          <w:trHeight w:val="263"/>
        </w:trPr>
        <w:tc>
          <w:tcPr>
            <w:tcW w:w="5805" w:type="dxa"/>
            <w:shd w:val="clear" w:color="auto" w:fill="auto"/>
          </w:tcPr>
          <w:p w14:paraId="6AA43E10" w14:textId="799BFD58" w:rsidR="00BA0CB3" w:rsidRPr="00CF1517" w:rsidRDefault="00BA0CB3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ใช้สิทธิระหว่า</w:t>
            </w:r>
            <w:r w:rsidR="00D529C1">
              <w:rPr>
                <w:rFonts w:ascii="Angsana New" w:hAnsi="Angsana New" w:cs="Angsana New" w:hint="cs"/>
                <w:sz w:val="30"/>
                <w:szCs w:val="30"/>
                <w:cs/>
              </w:rPr>
              <w:t>งงวด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</w:tcPr>
          <w:p w14:paraId="39EDC906" w14:textId="4E85B525" w:rsidR="00BA0CB3" w:rsidRPr="00CF1517" w:rsidRDefault="000E2B35" w:rsidP="0089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23115">
              <w:rPr>
                <w:rFonts w:ascii="Angsana New" w:hAnsi="Angsana New" w:cs="Angsana New"/>
                <w:sz w:val="30"/>
                <w:szCs w:val="30"/>
              </w:rPr>
              <w:t>(156,</w:t>
            </w:r>
            <w:r w:rsidR="00620B65" w:rsidRPr="00B23115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B23115" w:rsidRPr="00B2311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2311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Merge w:val="restart"/>
          </w:tcPr>
          <w:p w14:paraId="7245C384" w14:textId="77777777" w:rsidR="00BA0CB3" w:rsidRPr="00CF1517" w:rsidRDefault="00BA0CB3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96AA512" w14:textId="74449AAE" w:rsidR="00BA0CB3" w:rsidRPr="00CF1517" w:rsidRDefault="004D09AF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(10,102)</w:t>
            </w:r>
          </w:p>
        </w:tc>
      </w:tr>
      <w:tr w:rsidR="00BA0CB3" w:rsidRPr="00CF1517" w14:paraId="27B97031" w14:textId="77777777" w:rsidTr="0024272C">
        <w:trPr>
          <w:trHeight w:val="109"/>
        </w:trPr>
        <w:tc>
          <w:tcPr>
            <w:tcW w:w="5805" w:type="dxa"/>
            <w:shd w:val="clear" w:color="auto" w:fill="auto"/>
          </w:tcPr>
          <w:p w14:paraId="70A47875" w14:textId="4F914F3F" w:rsidR="00BA0CB3" w:rsidRPr="00CF1517" w:rsidRDefault="00BA0CB3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D85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</w:tcPr>
          <w:p w14:paraId="70AE0B0D" w14:textId="1BF43A7E" w:rsidR="00BA0CB3" w:rsidRPr="00CF1517" w:rsidRDefault="000E2B35" w:rsidP="0089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6"/>
                <w:tab w:val="left" w:pos="1368"/>
              </w:tabs>
              <w:ind w:left="396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357,51</w:t>
            </w:r>
            <w:r w:rsidR="00B231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Merge/>
          </w:tcPr>
          <w:p w14:paraId="5FEAD6F3" w14:textId="77777777" w:rsidR="00BA0CB3" w:rsidRPr="00CF1517" w:rsidRDefault="00BA0CB3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51167" w14:textId="6333E880" w:rsidR="00BA0CB3" w:rsidRPr="00F333ED" w:rsidRDefault="004D09AF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33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514,273</w:t>
            </w:r>
          </w:p>
        </w:tc>
      </w:tr>
      <w:tr w:rsidR="008576F7" w:rsidRPr="00CF1517" w14:paraId="1167BCB0" w14:textId="77777777" w:rsidTr="0024272C">
        <w:trPr>
          <w:trHeight w:val="215"/>
        </w:trPr>
        <w:tc>
          <w:tcPr>
            <w:tcW w:w="5805" w:type="dxa"/>
            <w:shd w:val="clear" w:color="auto" w:fill="auto"/>
          </w:tcPr>
          <w:p w14:paraId="1011BE21" w14:textId="77777777" w:rsidR="008576F7" w:rsidRPr="00CF1517" w:rsidRDefault="008576F7" w:rsidP="0085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3B79F8E" w14:textId="77777777" w:rsidR="008576F7" w:rsidRDefault="008576F7" w:rsidP="0085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70BA78" w14:textId="77777777" w:rsidR="008576F7" w:rsidRPr="00CF1517" w:rsidRDefault="008576F7" w:rsidP="0085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AE43B2" w14:textId="3EB85BF1" w:rsidR="008576F7" w:rsidRDefault="008576F7" w:rsidP="0085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514,273</w:t>
            </w:r>
          </w:p>
        </w:tc>
      </w:tr>
    </w:tbl>
    <w:p w14:paraId="475AF2EB" w14:textId="62967CA4" w:rsidR="00BA0CB3" w:rsidRDefault="00BA0CB3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42388508" w14:textId="1DF16B3F" w:rsidR="000C0C8F" w:rsidRPr="003E2B4F" w:rsidRDefault="003E2B4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3E2B4F">
        <w:rPr>
          <w:rFonts w:ascii="Angsana New" w:hAnsi="Angsana New" w:cs="Angsana New" w:hint="cs"/>
          <w:i/>
          <w:iCs/>
          <w:sz w:val="28"/>
          <w:szCs w:val="28"/>
          <w:cs/>
        </w:rPr>
        <w:t>ส่วนเกินมูลค่าหุ้น</w:t>
      </w:r>
    </w:p>
    <w:p w14:paraId="51AC229B" w14:textId="53B88287" w:rsidR="003E2B4F" w:rsidRDefault="003E2B4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6874564C" w14:textId="1CEF2EE7" w:rsidR="003E2B4F" w:rsidRDefault="003E2B4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บริษัทได้รับเงินสูงกว่ามูลค่าหุ้นที่จดทะเบียนไว้</w:t>
      </w:r>
      <w:r w:rsidR="004F5853">
        <w:rPr>
          <w:rFonts w:ascii="Angsana New" w:hAnsi="Angsana New" w:cs="Angsana New" w:hint="cs"/>
          <w:sz w:val="28"/>
          <w:szCs w:val="28"/>
          <w:cs/>
        </w:rPr>
        <w:t>เป็นจำนวน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705.4 </w:t>
      </w:r>
      <w:r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3E2B4F">
        <w:rPr>
          <w:rFonts w:ascii="Angsana New" w:hAnsi="Angsana New" w:cs="Angsana New" w:hint="cs"/>
          <w:i/>
          <w:iCs/>
          <w:sz w:val="28"/>
          <w:szCs w:val="28"/>
          <w:cs/>
        </w:rPr>
        <w:t>(</w:t>
      </w:r>
      <w:r w:rsidRPr="003E2B4F">
        <w:rPr>
          <w:rFonts w:ascii="Angsana New" w:hAnsi="Angsana New" w:cs="Angsana New"/>
          <w:i/>
          <w:iCs/>
          <w:sz w:val="28"/>
          <w:szCs w:val="28"/>
        </w:rPr>
        <w:t xml:space="preserve">2565: 45.6 </w:t>
      </w:r>
      <w:r w:rsidRPr="003E2B4F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Pr="003E2B4F">
        <w:rPr>
          <w:rFonts w:ascii="Angsana New" w:hAnsi="Angsana New" w:cs="Angsana New"/>
          <w:i/>
          <w:iCs/>
          <w:sz w:val="28"/>
          <w:szCs w:val="28"/>
        </w:rPr>
        <w:t>)</w:t>
      </w:r>
      <w:r>
        <w:rPr>
          <w:rFonts w:ascii="Angsana New" w:hAnsi="Angsana New" w:cs="Angsana New" w:hint="cs"/>
          <w:sz w:val="28"/>
          <w:szCs w:val="28"/>
          <w:cs/>
        </w:rPr>
        <w:t xml:space="preserve"> บริษัทนำมูลค่าหุ้น</w:t>
      </w:r>
      <w:r w:rsidR="004F5853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>ส่วนเกินนี้ตั้งเป็นทุนสำรอง (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ส่วนเกินมูลค่าหุ้น</w:t>
      </w:r>
      <w:r>
        <w:rPr>
          <w:rFonts w:ascii="Angsana New" w:hAnsi="Angsana New" w:cs="Angsana New"/>
          <w:sz w:val="28"/>
          <w:szCs w:val="28"/>
        </w:rPr>
        <w:t>”)</w:t>
      </w:r>
      <w:r>
        <w:rPr>
          <w:rFonts w:ascii="Angsana New" w:hAnsi="Angsana New" w:cs="Angsana New" w:hint="cs"/>
          <w:sz w:val="28"/>
          <w:szCs w:val="28"/>
          <w:cs/>
        </w:rPr>
        <w:t xml:space="preserve"> ส่วนเกินมูลค่าหุ้นนี้จะนำไปจ่ายเป็นเงินปันผลไม่ได้</w:t>
      </w:r>
    </w:p>
    <w:p w14:paraId="641556BB" w14:textId="77777777" w:rsidR="00462A07" w:rsidRDefault="00462A07" w:rsidP="00824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5D447FFA" w14:textId="77777777" w:rsidR="009D6A22" w:rsidRDefault="009D6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5883A471" w14:textId="621BBD92" w:rsidR="006856B4" w:rsidRPr="00C60284" w:rsidRDefault="006856B4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31591EDB" w14:textId="77777777" w:rsidR="006856B4" w:rsidRPr="000B31F6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82BF5E9" w14:textId="515E7FC9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0985CEC7" w14:textId="77777777" w:rsidR="006856B4" w:rsidRPr="000B31F6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D5A67AE" w14:textId="27607F80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กลุ่มบริษัทประกอบธุรกิจเกี่ยวกับธุรกิจการผลิตและจำหน่ายไก่สดแช่เย็นและแช่แข็ง และผลิตภัณฑ์สำเร็จรูปจาก</w:t>
      </w:r>
      <w:r w:rsidRPr="00C60284">
        <w:rPr>
          <w:rFonts w:ascii="Angsana New" w:hAnsi="Angsana New" w:cs="Angsana New"/>
          <w:spacing w:val="-8"/>
          <w:sz w:val="30"/>
          <w:szCs w:val="30"/>
        </w:rPr>
        <w:br/>
      </w: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เนื้อไก่</w:t>
      </w:r>
      <w:r w:rsidRPr="00C60284">
        <w:rPr>
          <w:rFonts w:ascii="Angsana New" w:hAnsi="Angsana New" w:cs="Angsana New"/>
          <w:spacing w:val="-4"/>
          <w:sz w:val="30"/>
          <w:szCs w:val="30"/>
          <w:cs/>
        </w:rPr>
        <w:t xml:space="preserve">รวมทั้งผลิตและจำหน่ายสุกรและอาหารสัตว์ </w:t>
      </w:r>
      <w:r w:rsidRPr="00C60284">
        <w:rPr>
          <w:rFonts w:ascii="Angsana New" w:hAnsi="Angsana New" w:cs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</w:t>
      </w:r>
      <w:r w:rsidRPr="00C60284">
        <w:rPr>
          <w:rFonts w:ascii="Angsana New" w:hAnsi="Angsana New" w:cs="Angsana New"/>
          <w:sz w:val="30"/>
          <w:szCs w:val="30"/>
        </w:rPr>
        <w:br/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การจัดการภายในของแต่ละหน่วยงานธุรกิจที่สำคัญอย่างน้อยทุกไตรมาส</w:t>
      </w:r>
      <w:r w:rsidR="00CA6B83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003275A" w14:textId="77777777" w:rsidR="002221ED" w:rsidRPr="000B31F6" w:rsidRDefault="002221ED" w:rsidP="006856B4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63DD03E" w14:textId="6E1EF8F8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07376">
        <w:rPr>
          <w:rFonts w:ascii="Angsana New" w:hAnsi="Angsana New" w:cs="Angsana New"/>
          <w:sz w:val="30"/>
          <w:szCs w:val="30"/>
          <w:cs/>
        </w:rPr>
        <w:t>1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7C6A9E8E" w14:textId="784BE84F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07376">
        <w:rPr>
          <w:rFonts w:ascii="Angsana New" w:hAnsi="Angsana New" w:cs="Angsana New"/>
          <w:sz w:val="30"/>
          <w:szCs w:val="30"/>
          <w:cs/>
        </w:rPr>
        <w:t>2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2151AB18" w14:textId="2302D977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4D0F00">
        <w:rPr>
          <w:rFonts w:ascii="Angsana New" w:hAnsi="Angsana New" w:cs="Angsana New"/>
          <w:sz w:val="30"/>
          <w:szCs w:val="30"/>
        </w:rPr>
        <w:t>3</w:t>
      </w:r>
      <w:r w:rsidRPr="00C60284">
        <w:rPr>
          <w:rFonts w:ascii="Angsana New" w:hAnsi="Angsana New" w:cs="Angsana New"/>
          <w:sz w:val="30"/>
          <w:szCs w:val="30"/>
        </w:rPr>
        <w:t>: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7CDE6618" w14:textId="4C44FAC7" w:rsidR="003F63E6" w:rsidRPr="00C60284" w:rsidRDefault="006856B4" w:rsidP="00852270">
      <w:pPr>
        <w:ind w:left="547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>
        <w:rPr>
          <w:rFonts w:ascii="Angsana New" w:hAnsi="Angsana New" w:cs="Angsana New"/>
          <w:sz w:val="30"/>
          <w:szCs w:val="30"/>
        </w:rPr>
        <w:t>4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2270" w:rsidRPr="00852270">
        <w:rPr>
          <w:rFonts w:ascii="Angsana New" w:hAnsi="Angsana New" w:cs="Angsana New"/>
          <w:sz w:val="30"/>
          <w:szCs w:val="30"/>
          <w:cs/>
        </w:rPr>
        <w:t>ธุรกิจ</w:t>
      </w:r>
      <w:r w:rsidR="00852270" w:rsidRPr="00C86C78">
        <w:rPr>
          <w:rFonts w:ascii="Angsana New" w:hAnsi="Angsana New" w:cs="Angsana New" w:hint="cs"/>
          <w:b/>
          <w:sz w:val="28"/>
          <w:szCs w:val="28"/>
          <w:cs/>
          <w:lang w:val="en-GB"/>
        </w:rPr>
        <w:t>จำหน่ายสินค้า</w:t>
      </w:r>
      <w:r w:rsidR="00852270">
        <w:rPr>
          <w:rFonts w:ascii="Angsana New" w:hAnsi="Angsana New" w:cs="Angsana New" w:hint="cs"/>
          <w:b/>
          <w:sz w:val="28"/>
          <w:szCs w:val="28"/>
          <w:cs/>
          <w:lang w:val="en-GB"/>
        </w:rPr>
        <w:t>ปลีก</w:t>
      </w:r>
      <w:r w:rsidR="00852270">
        <w:rPr>
          <w:rFonts w:ascii="Angsana New" w:hAnsi="Angsana New" w:cs="Angsana New"/>
          <w:b/>
          <w:sz w:val="28"/>
          <w:szCs w:val="28"/>
          <w:lang w:val="en-GB"/>
        </w:rPr>
        <w:br/>
      </w:r>
      <w:r w:rsidR="003F63E6" w:rsidRPr="00C60284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>
        <w:rPr>
          <w:rFonts w:ascii="Angsana New" w:hAnsi="Angsana New" w:cs="Angsana New"/>
          <w:sz w:val="30"/>
          <w:szCs w:val="30"/>
        </w:rPr>
        <w:t>5</w:t>
      </w:r>
      <w:r w:rsidR="003F63E6" w:rsidRPr="00C60284">
        <w:rPr>
          <w:rFonts w:ascii="Angsana New" w:hAnsi="Angsana New" w:cs="Angsana New"/>
          <w:sz w:val="30"/>
          <w:szCs w:val="30"/>
        </w:rPr>
        <w:t xml:space="preserve">: </w:t>
      </w:r>
      <w:r w:rsidR="003F63E6"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66161E48" w14:textId="77777777" w:rsidR="006856B4" w:rsidRPr="000B31F6" w:rsidRDefault="006856B4" w:rsidP="006856B4">
      <w:pPr>
        <w:ind w:left="547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8B13DA4" w14:textId="4EAD49EA" w:rsidR="000C0C8F" w:rsidRDefault="006856B4" w:rsidP="000C0C8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ก่อนต้นทุนทางการเงินและค่าใช้จ่ายภาษี</w:t>
      </w:r>
      <w:r w:rsidR="004D0F00">
        <w:rPr>
          <w:rFonts w:ascii="Angsana New" w:hAnsi="Angsana New" w:cs="Angsana New"/>
          <w:sz w:val="30"/>
          <w:szCs w:val="30"/>
        </w:rPr>
        <w:br/>
      </w:r>
      <w:r w:rsidRPr="00C60284">
        <w:rPr>
          <w:rFonts w:ascii="Angsana New" w:hAnsi="Angsana New" w:cs="Angsana New" w:hint="cs"/>
          <w:sz w:val="30"/>
          <w:szCs w:val="30"/>
          <w:cs/>
        </w:rPr>
        <w:t>เงินได้ของส่วนงานในการพิจารณาผลการดำเนินงานแต่ละเดือน</w:t>
      </w:r>
    </w:p>
    <w:p w14:paraId="3552B15C" w14:textId="77777777" w:rsidR="00CF17CD" w:rsidRDefault="00CF17CD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  <w:highlight w:val="magenta"/>
        </w:rPr>
      </w:pPr>
    </w:p>
    <w:p w14:paraId="73259FBF" w14:textId="007C22E1" w:rsidR="006856B4" w:rsidRPr="007D7A01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24269"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การจำแนกรายได้</w:t>
      </w:r>
    </w:p>
    <w:p w14:paraId="58DDAD26" w14:textId="77777777" w:rsidR="003F03E1" w:rsidRPr="007D7A01" w:rsidRDefault="003F03E1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713D3949" w14:textId="64A76EA3" w:rsidR="00EA0238" w:rsidRPr="007D7A01" w:rsidRDefault="006856B4" w:rsidP="00452EEF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 w:cs="Angsana New"/>
          <w:sz w:val="30"/>
          <w:szCs w:val="30"/>
        </w:rPr>
      </w:pPr>
      <w:r w:rsidRPr="007D7A01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7D7A01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7D7A01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7D7A01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064C4C0B" w14:textId="63421623" w:rsidR="00A54A43" w:rsidRPr="007D7A01" w:rsidRDefault="00A54A43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</w:rPr>
      </w:pPr>
    </w:p>
    <w:p w14:paraId="7C54C6EF" w14:textId="77777777" w:rsidR="00684461" w:rsidRPr="007D7A01" w:rsidRDefault="00684461" w:rsidP="0068446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D7A01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 xml:space="preserve">ส่วนงานภูมิศาสตร์ </w:t>
      </w:r>
    </w:p>
    <w:p w14:paraId="5B60C133" w14:textId="77777777" w:rsidR="00684461" w:rsidRPr="007D7A01" w:rsidRDefault="00684461" w:rsidP="0068446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2ACEAD4F" w14:textId="1CA44BB3" w:rsidR="00684461" w:rsidRPr="007D7A01" w:rsidRDefault="00684461" w:rsidP="00D76847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D7A0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กลุ่มบริษัทดำเนินธุรกิจหลักในประเทศ ไม่มีรายได้จากต่างประเทศหรือสินทรัพย์ในต่างประเทศที่มีสาระสำคัญ</w:t>
      </w:r>
    </w:p>
    <w:p w14:paraId="2FAEB20D" w14:textId="010F24DC" w:rsidR="006D058F" w:rsidRDefault="006D058F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  <w:cs/>
        </w:rPr>
        <w:sectPr w:rsidR="006D058F" w:rsidSect="00882AC8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360"/>
        </w:sectPr>
      </w:pPr>
    </w:p>
    <w:p w14:paraId="1C88EC7F" w14:textId="0B06B2CD" w:rsidR="009B571C" w:rsidRDefault="009B571C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ab/>
      </w:r>
      <w:r w:rsidRPr="00E24269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</w:t>
      </w:r>
      <w:r w:rsidRPr="006D058F">
        <w:rPr>
          <w:rFonts w:ascii="Angsana New" w:hAnsi="Angsana New" w:cs="Angsana New" w:hint="cs"/>
          <w:sz w:val="30"/>
          <w:szCs w:val="30"/>
          <w:cs/>
        </w:rPr>
        <w:t>ส่วนงานทางธุรกิจในงบการเงินรวม</w:t>
      </w:r>
      <w:r w:rsidR="0031124F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24272C">
        <w:rPr>
          <w:rFonts w:ascii="Angsana New" w:hAnsi="Angsana New" w:cs="Angsana New" w:hint="cs"/>
          <w:sz w:val="30"/>
          <w:szCs w:val="30"/>
          <w:cs/>
        </w:rPr>
        <w:t>เ</w:t>
      </w:r>
      <w:r w:rsidR="0031124F">
        <w:rPr>
          <w:rFonts w:ascii="Angsana New" w:hAnsi="Angsana New" w:cs="Angsana New" w:hint="cs"/>
          <w:sz w:val="30"/>
          <w:szCs w:val="30"/>
          <w:cs/>
        </w:rPr>
        <w:t>ก</w:t>
      </w:r>
      <w:r w:rsidR="0024272C">
        <w:rPr>
          <w:rFonts w:ascii="Angsana New" w:hAnsi="Angsana New" w:cs="Angsana New" w:hint="cs"/>
          <w:sz w:val="30"/>
          <w:szCs w:val="30"/>
          <w:cs/>
        </w:rPr>
        <w:t>้า</w:t>
      </w:r>
      <w:r w:rsidR="0031124F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D058F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31124F">
        <w:rPr>
          <w:rFonts w:ascii="Angsana New" w:hAnsi="Angsana New" w:cs="Angsana New"/>
          <w:sz w:val="30"/>
          <w:szCs w:val="30"/>
        </w:rPr>
        <w:t xml:space="preserve">30 </w:t>
      </w:r>
      <w:r w:rsidR="0024272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1124F">
        <w:rPr>
          <w:rFonts w:ascii="Angsana New" w:hAnsi="Angsana New" w:cs="Angsana New"/>
          <w:sz w:val="30"/>
          <w:szCs w:val="30"/>
          <w:cs/>
        </w:rPr>
        <w:t>ยน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FA663F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A663F">
        <w:rPr>
          <w:rFonts w:ascii="Angsana New" w:hAnsi="Angsana New" w:cs="Angsana New"/>
          <w:sz w:val="30"/>
          <w:szCs w:val="30"/>
        </w:rPr>
        <w:t>2565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58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178CF8B9" w14:textId="10B909F3" w:rsidR="009B571C" w:rsidRPr="009B571C" w:rsidRDefault="009B571C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10"/>
          <w:szCs w:val="10"/>
        </w:rPr>
      </w:pPr>
    </w:p>
    <w:tbl>
      <w:tblPr>
        <w:tblW w:w="1558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724"/>
      </w:tblGrid>
      <w:tr w:rsidR="009C4F43" w:rsidRPr="009C4F43" w14:paraId="4FDA5617" w14:textId="77777777" w:rsidTr="00AE3FF2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DA9E99" w14:textId="77777777" w:rsidR="009C4F43" w:rsidRPr="009C4F43" w:rsidRDefault="009C4F43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015909D1" w14:textId="5ED1EA42" w:rsidR="009C4F43" w:rsidRPr="009C4F43" w:rsidRDefault="009C4F43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  <w:r w:rsidRPr="009C4F43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0D485B" w:rsidRPr="009C4F43" w14:paraId="3788C258" w14:textId="77777777" w:rsidTr="000E2A55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43402" w14:textId="77777777" w:rsidR="000D485B" w:rsidRPr="009C4F43" w:rsidRDefault="000D485B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  <w:p w14:paraId="114C180E" w14:textId="77777777" w:rsidR="000D485B" w:rsidRPr="009C4F43" w:rsidRDefault="000D485B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4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9C4F43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Pr="009C4F43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เก้า</w:t>
            </w:r>
            <w:r w:rsidRPr="009C4F43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9712" w14:textId="77777777" w:rsidR="000D485B" w:rsidRPr="009C4F43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5A0A" w14:textId="77777777" w:rsidR="000D485B" w:rsidRPr="009C4F43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61CEE" w14:textId="77777777" w:rsidR="000D485B" w:rsidRPr="009C4F43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0B47F" w14:textId="77777777" w:rsidR="000D485B" w:rsidRPr="009C4F43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94468" w14:textId="77777777" w:rsidR="000D485B" w:rsidRPr="009C4F43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</w:pPr>
            <w:r w:rsidRPr="009C4F4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9C4F4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1FC35" w14:textId="77777777" w:rsidR="000D485B" w:rsidRPr="009C4F43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6077" w14:textId="3F1D27B9" w:rsidR="000D485B" w:rsidRPr="009C4F43" w:rsidRDefault="00F333ED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9C4F4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5539" w14:textId="77777777" w:rsidR="000D485B" w:rsidRPr="009C4F43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C5B0D" w14:textId="77777777" w:rsidR="000D485B" w:rsidRPr="009C4F43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9C4F4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</w:t>
            </w:r>
          </w:p>
          <w:p w14:paraId="200DD86B" w14:textId="77777777" w:rsidR="000D485B" w:rsidRPr="009C4F43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9C4F4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14:paraId="4E343A6A" w14:textId="77777777" w:rsidR="000D485B" w:rsidRPr="009C4F43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44B1E187" w14:textId="77777777" w:rsidR="000D485B" w:rsidRPr="009C4F43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9C4F4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7725DCE5" w14:textId="77777777" w:rsidR="000D485B" w:rsidRPr="009C4F43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9C4F4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66" w:type="dxa"/>
          </w:tcPr>
          <w:p w14:paraId="029829C4" w14:textId="77777777" w:rsidR="000D485B" w:rsidRPr="009C4F43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624" w:type="dxa"/>
            <w:gridSpan w:val="3"/>
          </w:tcPr>
          <w:p w14:paraId="2286FF53" w14:textId="77777777" w:rsidR="000D485B" w:rsidRPr="009C4F43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  <w:p w14:paraId="2FFDD2B2" w14:textId="77777777" w:rsidR="000D485B" w:rsidRPr="009C4F43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C4F43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0D485B" w:rsidRPr="009C4F43" w14:paraId="3C69F699" w14:textId="77777777" w:rsidTr="000E2A55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946EFB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lang w:val="en-GB" w:bidi="ar-SA"/>
              </w:rPr>
            </w:pPr>
            <w:r w:rsidRPr="009C4F43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 xml:space="preserve">   30</w:t>
            </w:r>
            <w:r w:rsidRPr="009C4F43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9C4F43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กันย</w:t>
            </w:r>
            <w:r w:rsidRPr="009C4F43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51D3" w14:textId="3C5B27E1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DFCC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6E47" w14:textId="5C163521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531D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57A8" w14:textId="24CBC943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6C86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15C3" w14:textId="22DF66B6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DDCD1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D04E3" w14:textId="27EDB2E1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2C77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3AD51" w14:textId="0388490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CDF56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90BA" w14:textId="1136DCE1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D0909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07378" w14:textId="0A1B8A95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63DC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E1A3" w14:textId="32294000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E1E94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F10C" w14:textId="6B21BC43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66" w:type="dxa"/>
            <w:vAlign w:val="bottom"/>
          </w:tcPr>
          <w:p w14:paraId="4A075F08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7D5918C" w14:textId="406D3A43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vAlign w:val="bottom"/>
          </w:tcPr>
          <w:p w14:paraId="773D60F4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08BD5A38" w14:textId="56A901B4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66" w:type="dxa"/>
          </w:tcPr>
          <w:p w14:paraId="633AC745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0FB935B" w14:textId="21802B24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vAlign w:val="bottom"/>
          </w:tcPr>
          <w:p w14:paraId="2E50FC7A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73F295CE" w14:textId="23B0E83C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2565</w:t>
            </w:r>
          </w:p>
        </w:tc>
      </w:tr>
      <w:tr w:rsidR="000D485B" w:rsidRPr="009C4F43" w14:paraId="233BFC24" w14:textId="77777777" w:rsidTr="000E2A55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2621AD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79E6B85F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  <w:r w:rsidRPr="009C4F43"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(ล้านบาท)</w:t>
            </w:r>
          </w:p>
        </w:tc>
      </w:tr>
      <w:tr w:rsidR="000D485B" w:rsidRPr="009C4F43" w14:paraId="5643F817" w14:textId="77777777" w:rsidTr="000E2A5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ACA5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8A01F4B" w14:textId="62759624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13,315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DD428F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04F3846" w14:textId="469A564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17,044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2EA47A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A68CE5D" w14:textId="62BFD052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8,564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C18ACB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8F672C0" w14:textId="4EC9F7E6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9,085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9D03E5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FAB415B" w14:textId="04B514C6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F71FBE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E899423" w14:textId="12C275B5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6,110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04F3EF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C0EDCFB" w14:textId="28621685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12,031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407C20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1E6A3AD" w14:textId="295A441E" w:rsidR="000D485B" w:rsidRPr="004D5A97" w:rsidRDefault="004D5A97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5A9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4,783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20BB3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D27A294" w14:textId="0C27FE77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156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94C55B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A6419BD" w14:textId="12986081" w:rsidR="000D485B" w:rsidRPr="004D5A97" w:rsidRDefault="004D5A97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5A9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191</w:t>
            </w:r>
          </w:p>
        </w:tc>
        <w:tc>
          <w:tcPr>
            <w:tcW w:w="266" w:type="dxa"/>
            <w:vAlign w:val="bottom"/>
          </w:tcPr>
          <w:p w14:paraId="0D3C2DCC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8B59F2F" w14:textId="45C5773B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AA8B121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44A01DC6" w14:textId="2B630761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vAlign w:val="bottom"/>
          </w:tcPr>
          <w:p w14:paraId="4DA30627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022FDC1D" w14:textId="1F90DB3A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41,320</w:t>
            </w:r>
          </w:p>
        </w:tc>
        <w:tc>
          <w:tcPr>
            <w:tcW w:w="270" w:type="dxa"/>
            <w:vAlign w:val="bottom"/>
          </w:tcPr>
          <w:p w14:paraId="011C0521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2AFD6622" w14:textId="326F59A4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 w:rsidRPr="009C4F43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37,213</w:t>
            </w:r>
          </w:p>
        </w:tc>
      </w:tr>
      <w:tr w:rsidR="000D485B" w:rsidRPr="009C4F43" w14:paraId="1747E3F9" w14:textId="77777777" w:rsidTr="000E2A5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17DF0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990773" w14:textId="7EA527E8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19,242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FA783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8A132C" w14:textId="7C4E2BD8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16,527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0E5CDF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DA158" w14:textId="34478FF8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8,391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F367A3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DBBAAC" w14:textId="457C2B1E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4,286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525E2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DB414B" w14:textId="4A4BF37F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17,513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64AD32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550D8F" w14:textId="76925CC0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14,467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F62235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8B1D72" w14:textId="57919BE4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F5A896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5133DE" w14:textId="06F40C4B" w:rsidR="000D485B" w:rsidRPr="004D5A97" w:rsidRDefault="004D5A97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5A9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3FC063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C46FA7" w14:textId="4DA0971D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C43C5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C097D5" w14:textId="1E66D157" w:rsidR="000D485B" w:rsidRPr="004D5A97" w:rsidRDefault="004D5A97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5A9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300</w:t>
            </w:r>
          </w:p>
        </w:tc>
        <w:tc>
          <w:tcPr>
            <w:tcW w:w="266" w:type="dxa"/>
            <w:vAlign w:val="bottom"/>
          </w:tcPr>
          <w:p w14:paraId="298DBA38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D2DC924" w14:textId="31B8035E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45,492</w:t>
            </w: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08A38E8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71B5D30D" w14:textId="67DA46E1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(35,581)</w:t>
            </w:r>
          </w:p>
        </w:tc>
        <w:tc>
          <w:tcPr>
            <w:tcW w:w="266" w:type="dxa"/>
            <w:vAlign w:val="bottom"/>
          </w:tcPr>
          <w:p w14:paraId="676E9175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7CF1989" w14:textId="1336F905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F13630C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5CBD21A" w14:textId="3BF3E9CF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</w:tr>
      <w:tr w:rsidR="000D485B" w:rsidRPr="009C4F43" w14:paraId="564D02F7" w14:textId="77777777" w:rsidTr="000E2A5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18799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1BBBEA4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8D6D0D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E9D4C89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8E022E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9F67375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B813B0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6D82C05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1D7091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A743FB8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BD55E8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2955383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B1A534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B1B82D9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779932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C3CEF40" w14:textId="77777777" w:rsidR="000D485B" w:rsidRPr="004D5A97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B34D28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1A3C862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4B0AB5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70E67095" w14:textId="77777777" w:rsidR="000D485B" w:rsidRPr="004D5A97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5379FD9F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A03A73D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93386E8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58CB5184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0B0309A0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0E94FC58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4A17ECF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428A7F93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</w:tr>
      <w:tr w:rsidR="000D485B" w:rsidRPr="009C4F43" w14:paraId="197C66D7" w14:textId="77777777" w:rsidTr="000E2A5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7B264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</w:t>
            </w: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 </w:t>
            </w: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039F6B" w14:textId="441B97FF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32,557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076D5D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FB6A0C" w14:textId="1AB4813C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33,571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201000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1287F9" w14:textId="5D13E5E6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16,955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F7293D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F5AB1B" w14:textId="530D9BF8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13,371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B1E927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4A4C6F" w14:textId="088DB39C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24,767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633DA0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401457" w14:textId="775E103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20,577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593922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F173A3" w14:textId="1F6F925E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12,054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EE2D74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526A91" w14:textId="79B6FA9C" w:rsidR="000D485B" w:rsidRPr="004D5A97" w:rsidRDefault="004D5A97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5A9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4,784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CF3C0E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3FB6D6" w14:textId="428A1146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55E9BE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F4C1C4" w14:textId="6CB36E6E" w:rsidR="000D485B" w:rsidRPr="004D5A97" w:rsidRDefault="004D5A97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5A9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491</w:t>
            </w:r>
          </w:p>
        </w:tc>
        <w:tc>
          <w:tcPr>
            <w:tcW w:w="266" w:type="dxa"/>
            <w:vAlign w:val="bottom"/>
          </w:tcPr>
          <w:p w14:paraId="2CBA4856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175C457" w14:textId="1F43C976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45,492</w:t>
            </w: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DFA00D2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1AFE2925" w14:textId="51A21FE8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(35,581)</w:t>
            </w:r>
          </w:p>
        </w:tc>
        <w:tc>
          <w:tcPr>
            <w:tcW w:w="266" w:type="dxa"/>
            <w:vAlign w:val="bottom"/>
          </w:tcPr>
          <w:p w14:paraId="237D3FE8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7095FBE" w14:textId="734196B6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41,320</w:t>
            </w:r>
          </w:p>
        </w:tc>
        <w:tc>
          <w:tcPr>
            <w:tcW w:w="270" w:type="dxa"/>
            <w:vAlign w:val="bottom"/>
          </w:tcPr>
          <w:p w14:paraId="5DAABD8C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7A368AEC" w14:textId="7A0C8063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37,213</w:t>
            </w:r>
          </w:p>
        </w:tc>
      </w:tr>
      <w:tr w:rsidR="000D485B" w:rsidRPr="009C4F43" w14:paraId="34A06099" w14:textId="77777777" w:rsidTr="000E2A5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1F72F" w14:textId="53E261EA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(</w:t>
            </w:r>
            <w:r w:rsidRPr="009C4F4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) </w:t>
            </w: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จากการดำเนินงานหลังการ</w:t>
            </w:r>
            <w:r w:rsidR="00F333ED" w:rsidRPr="009C4F4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ขาดทุนจากการด้อยค่าซึ่งเป็นไปตาม</w:t>
            </w:r>
            <w:r w:rsidR="00F333ED" w:rsidRPr="009C4F43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TFRS 9</w:t>
            </w: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</w:r>
            <w:r w:rsidR="00585F40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การตัดกำไร</w:t>
            </w: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ระหว่างกันและ</w:t>
            </w:r>
            <w:r w:rsidR="00585F40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</w: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การปันส่วนค่าใช้จ่ายระหว่างกัน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49EF1" w14:textId="6DFBF26F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475C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87D05" w14:textId="36AC87B9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</w:t>
            </w:r>
            <w:r w:rsidR="004D5A9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1188A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712F0" w14:textId="2693A89F" w:rsidR="000D485B" w:rsidRPr="00FB28BC" w:rsidRDefault="004A61A6" w:rsidP="00FB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4"/>
              <w:rPr>
                <w:rFonts w:asciiTheme="majorBidi" w:hAnsiTheme="majorBidi" w:cstheme="majorBidi"/>
                <w:color w:val="000000"/>
                <w:sz w:val="27"/>
                <w:szCs w:val="27"/>
                <w:highlight w:val="cyan"/>
              </w:rPr>
            </w:pPr>
            <w:r w:rsidRPr="00FB28B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(</w:t>
            </w:r>
            <w:r w:rsidRPr="00FB28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158</w:t>
            </w:r>
            <w:r w:rsidRPr="00FB28B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E72DB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9042A" w14:textId="10B39FE8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</w:t>
            </w:r>
            <w:r w:rsidR="000669F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1997A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9851C" w14:textId="4B32BB11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47F6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9691C" w14:textId="0229372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0669F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63</w:t>
            </w: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2083F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3581E" w14:textId="00BB6C24" w:rsidR="000D485B" w:rsidRPr="009C4F43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83ADD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6DA18" w14:textId="4ECC7532" w:rsidR="000D485B" w:rsidRPr="000669FB" w:rsidRDefault="000669FB" w:rsidP="00066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669F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B232" w14:textId="77777777" w:rsidR="000D485B" w:rsidRPr="000669FB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5FC29" w14:textId="26FA73D2" w:rsidR="000D485B" w:rsidRPr="000669FB" w:rsidRDefault="004A61A6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669F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77C20" w14:textId="77777777" w:rsidR="000D485B" w:rsidRPr="000669FB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19931" w14:textId="4674ACC7" w:rsidR="000D485B" w:rsidRPr="000669FB" w:rsidRDefault="000669F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669F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DDE9DCE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8B9BD" w14:textId="0585C3BD" w:rsidR="000D485B" w:rsidRPr="009C4F43" w:rsidRDefault="00CA67BA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A293A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C7E4C" w14:textId="78C27FA0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F3604E0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5C1FE" w14:textId="70394D95" w:rsidR="000D485B" w:rsidRPr="009C4F43" w:rsidRDefault="00CA67BA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1,098</w:t>
            </w:r>
          </w:p>
        </w:tc>
        <w:tc>
          <w:tcPr>
            <w:tcW w:w="270" w:type="dxa"/>
            <w:vAlign w:val="bottom"/>
          </w:tcPr>
          <w:p w14:paraId="28D00517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4F6018B3" w14:textId="23BA8794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4,942</w:t>
            </w:r>
          </w:p>
        </w:tc>
      </w:tr>
      <w:tr w:rsidR="009C4F43" w:rsidRPr="009C4F43" w14:paraId="1860C621" w14:textId="77777777" w:rsidTr="009C4F43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4D725" w14:textId="253FAC04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9C4F4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E6947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9A387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370F9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1CEE8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B7AF1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82F2B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64043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C3AA8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32395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90230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5DD54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8BCF3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5A387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1F1F14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7FC1D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FA0B4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4EDC3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2198C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AE32D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37A34F4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4E3502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544254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481579F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10B6E0F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89F104" w14:textId="592A687F" w:rsidR="009C4F43" w:rsidRPr="009C4F43" w:rsidRDefault="00CA67BA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943</w:t>
            </w: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CF00FCE" w14:textId="77777777" w:rsidR="009C4F43" w:rsidRPr="009C4F43" w:rsidRDefault="009C4F43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409B1426" w14:textId="4DF7D578" w:rsidR="009C4F43" w:rsidRPr="009C4F43" w:rsidRDefault="00FB28BC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(564)</w:t>
            </w:r>
          </w:p>
        </w:tc>
      </w:tr>
      <w:tr w:rsidR="000D485B" w:rsidRPr="009C4F43" w14:paraId="13A4080F" w14:textId="77777777" w:rsidTr="000E2A5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8AB378" w14:textId="77777777" w:rsidR="00FB28BC" w:rsidRDefault="000D485B" w:rsidP="00FB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1" w:hanging="180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ส่วนแบ่งกำไร</w:t>
            </w:r>
            <w:r w:rsidR="00FB28B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="00FB28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(ขาดทุน) </w:t>
            </w: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จา</w:t>
            </w:r>
            <w:r w:rsidR="00FB28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</w:t>
            </w:r>
          </w:p>
          <w:p w14:paraId="1D523CC6" w14:textId="77777777" w:rsidR="00FB28BC" w:rsidRDefault="000D485B" w:rsidP="00FB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1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เงินลงทุนในการร่วมค้า</w:t>
            </w:r>
            <w:r w:rsidR="00F333ED" w:rsidRPr="009C4F4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และ</w:t>
            </w:r>
          </w:p>
          <w:p w14:paraId="7B18C860" w14:textId="626D7C9B" w:rsidR="000D485B" w:rsidRPr="009C4F43" w:rsidRDefault="00F333ED" w:rsidP="00FB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1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C4F4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บริษัทร่วม</w:t>
            </w:r>
            <w:r w:rsidR="000D485B" w:rsidRPr="009C4F4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C05E9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B7903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E38DE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85448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6361E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70AE5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9BF8B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614DC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AFBD7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C1842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B7BD0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99A40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F723A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DE0E8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9E2DA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06C02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C6604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26067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904B2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255D9C3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8FD10E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53B6F0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09DFF83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8602BC5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7BDC9C" w14:textId="1616569A" w:rsidR="000D485B" w:rsidRPr="009C4F43" w:rsidRDefault="00CA67BA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17</w:t>
            </w: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6CB47C7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1F8D87EB" w14:textId="24372DBD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</w:t>
            </w:r>
          </w:p>
        </w:tc>
      </w:tr>
      <w:tr w:rsidR="000D485B" w:rsidRPr="009C4F43" w14:paraId="1FC38EFB" w14:textId="77777777" w:rsidTr="000E2A5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6B2738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9C4F4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 w:rsidRPr="009C4F4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C5E2A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574C2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D07ED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5D395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2D5B8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DBE78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0FE7F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0468C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F3ECE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9256D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D901B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E168D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408A6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CA897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C6BFD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7BF87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B3FD6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CCB83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82F7D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622B283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273F35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09225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8E370A2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864AC81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A866F" w14:textId="0C2DC06F" w:rsidR="000D485B" w:rsidRPr="009C4F43" w:rsidRDefault="00CA67BA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93</w:t>
            </w: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5444BA9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817451F" w14:textId="324D38D5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(783)</w:t>
            </w:r>
          </w:p>
        </w:tc>
      </w:tr>
      <w:tr w:rsidR="000D485B" w:rsidRPr="009C4F43" w14:paraId="5E7463D2" w14:textId="77777777" w:rsidTr="000E2A55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50E90F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C4F4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9AEEE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8A912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ACB63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9897B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BF879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7E3B2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6DDCF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8263D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FDC68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77159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44EEE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4D401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61882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70DAB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415D1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5AB59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B468E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E8B87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BA0FF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BDC204B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CFA5ED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1D5647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B83D230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B234099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1FA2A" w14:textId="69254839" w:rsidR="000D485B" w:rsidRPr="009C4F43" w:rsidRDefault="00CA67BA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45</w:t>
            </w:r>
          </w:p>
        </w:tc>
        <w:tc>
          <w:tcPr>
            <w:tcW w:w="270" w:type="dxa"/>
            <w:vAlign w:val="bottom"/>
          </w:tcPr>
          <w:p w14:paraId="6996C2CB" w14:textId="77777777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BE606" w14:textId="68957EC1" w:rsidR="000D485B" w:rsidRPr="009C4F43" w:rsidRDefault="000D485B" w:rsidP="000D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9C4F43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3,598</w:t>
            </w:r>
          </w:p>
        </w:tc>
      </w:tr>
    </w:tbl>
    <w:p w14:paraId="257EFB2F" w14:textId="6235DB58" w:rsidR="009B571C" w:rsidRPr="00814BF6" w:rsidRDefault="009B571C" w:rsidP="00814BF6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60284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lastRenderedPageBreak/>
        <w:t>สินทรัพย์และหนี้สินจำแนกตามส่วนงานในงบการเงินรวม ณ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>วันที่</w:t>
      </w:r>
      <w:r w:rsidR="00FA663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1124F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0A05A3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31124F">
        <w:rPr>
          <w:rFonts w:ascii="Angsana New" w:hAnsi="Angsana New" w:cs="Angsana New"/>
          <w:color w:val="000000"/>
          <w:sz w:val="30"/>
          <w:szCs w:val="30"/>
          <w:cs/>
        </w:rPr>
        <w:t>ยน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A663F">
        <w:rPr>
          <w:rFonts w:ascii="Angsana New" w:hAnsi="Angsana New" w:cs="Angsana New"/>
          <w:color w:val="000000"/>
          <w:sz w:val="30"/>
          <w:szCs w:val="30"/>
        </w:rPr>
        <w:t>2566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FA663F">
        <w:rPr>
          <w:rFonts w:ascii="Angsana New" w:hAnsi="Angsana New" w:cs="Angsana New"/>
          <w:color w:val="000000"/>
          <w:sz w:val="30"/>
          <w:szCs w:val="30"/>
        </w:rPr>
        <w:t>31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FA663F">
        <w:rPr>
          <w:rFonts w:ascii="Angsana New" w:hAnsi="Angsana New" w:cs="Angsana New"/>
          <w:color w:val="000000"/>
          <w:sz w:val="30"/>
          <w:szCs w:val="30"/>
        </w:rPr>
        <w:t>2565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1FAD740E" w14:textId="77777777" w:rsidR="009B571C" w:rsidRDefault="009B571C" w:rsidP="009B571C">
      <w:pPr>
        <w:rPr>
          <w:rFonts w:cstheme="minorBidi"/>
          <w:lang w:val="th-TH"/>
        </w:rPr>
      </w:pPr>
    </w:p>
    <w:tbl>
      <w:tblPr>
        <w:tblW w:w="20563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2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03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6"/>
      </w:tblGrid>
      <w:tr w:rsidR="00814BF6" w:rsidRPr="00C60284" w14:paraId="041C5E13" w14:textId="77777777" w:rsidTr="000F0032">
        <w:trPr>
          <w:gridAfter w:val="7"/>
          <w:wAfter w:w="4650" w:type="dxa"/>
          <w:trHeight w:val="371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04AC0" w14:textId="77777777" w:rsidR="00814BF6" w:rsidRPr="00C60284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22A08BB5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14BF6" w:rsidRPr="00C60284" w14:paraId="3A781608" w14:textId="77777777" w:rsidTr="000F0032">
        <w:trPr>
          <w:gridAfter w:val="7"/>
          <w:wAfter w:w="4650" w:type="dxa"/>
          <w:trHeight w:val="425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519EAC" w14:textId="77777777" w:rsidR="00814BF6" w:rsidRPr="00C60284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106ED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6ECB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1A2A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B4D9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9869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C714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DB18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1797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</w:r>
            <w:r w:rsidRPr="00C71445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B699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F502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</w:t>
            </w:r>
          </w:p>
          <w:p w14:paraId="6C4F1714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70" w:type="dxa"/>
            <w:vAlign w:val="bottom"/>
          </w:tcPr>
          <w:p w14:paraId="313553CD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693" w:type="dxa"/>
            <w:gridSpan w:val="3"/>
            <w:vAlign w:val="bottom"/>
          </w:tcPr>
          <w:p w14:paraId="65DCAAEC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5D961C90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62D2B1AD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47F7333B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71754229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  <w:r w:rsidRPr="00C71445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14BF6" w:rsidRPr="00C60284" w14:paraId="4E49085F" w14:textId="77777777" w:rsidTr="000F0032">
        <w:trPr>
          <w:gridAfter w:val="7"/>
          <w:wAfter w:w="4650" w:type="dxa"/>
          <w:trHeight w:val="218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F2038E" w14:textId="77777777" w:rsidR="00814BF6" w:rsidRPr="00C60284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F1F78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4A55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95F0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0A28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5E92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F02A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84F08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C9C3A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515C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81821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27E6E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93700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FCA33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E025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FA836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DF02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C1CD4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C755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DEB4F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  <w:vAlign w:val="bottom"/>
          </w:tcPr>
          <w:p w14:paraId="0F9910F7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9058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7E27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4D26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236" w:type="dxa"/>
          </w:tcPr>
          <w:p w14:paraId="15BA8060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2EDBA6FC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vAlign w:val="bottom"/>
          </w:tcPr>
          <w:p w14:paraId="3BA1EFA8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E73DF44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2565</w:t>
            </w:r>
          </w:p>
        </w:tc>
      </w:tr>
      <w:tr w:rsidR="00814BF6" w:rsidRPr="00C60284" w14:paraId="2725CC6D" w14:textId="77777777" w:rsidTr="000F0032">
        <w:trPr>
          <w:trHeight w:val="17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30817" w14:textId="77777777" w:rsidR="00814BF6" w:rsidRPr="00C60284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</w:tcBorders>
            <w:vAlign w:val="bottom"/>
          </w:tcPr>
          <w:p w14:paraId="54EA438E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664" w:type="dxa"/>
          </w:tcPr>
          <w:p w14:paraId="3A2E7953" w14:textId="77777777" w:rsidR="00814BF6" w:rsidRPr="00C60284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23F13DB8" w14:textId="77777777" w:rsidR="00814BF6" w:rsidRPr="00C60284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78D98A24" w14:textId="77777777" w:rsidR="00814BF6" w:rsidRPr="00C60284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4C958029" w14:textId="77777777" w:rsidR="00814BF6" w:rsidRPr="00C60284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1E62931E" w14:textId="77777777" w:rsidR="00814BF6" w:rsidRPr="00C60284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46B2A0CB" w14:textId="77777777" w:rsidR="00814BF6" w:rsidRPr="00C60284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</w:tcPr>
          <w:p w14:paraId="4DCF5CBE" w14:textId="77777777" w:rsidR="00814BF6" w:rsidRPr="00C60284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</w:pPr>
          </w:p>
        </w:tc>
      </w:tr>
      <w:tr w:rsidR="00814BF6" w:rsidRPr="00C60284" w14:paraId="049BD796" w14:textId="77777777" w:rsidTr="000F0032">
        <w:trPr>
          <w:gridAfter w:val="7"/>
          <w:wAfter w:w="4650" w:type="dxa"/>
          <w:trHeight w:val="4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203E8C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เงินลงทุนในการร่วมค้าและ      </w:t>
            </w:r>
            <w:r w:rsidRPr="00C71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C7144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00C6F9B" w14:textId="6705BA42" w:rsidR="00814BF6" w:rsidRPr="0005747E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AC13B4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2252C5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7CE11A6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881573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AABB843" w14:textId="25D7560A" w:rsidR="00814BF6" w:rsidRPr="0005747E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C8DA3A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C68AE86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FC2126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19079CE" w14:textId="510C94B3" w:rsidR="00814BF6" w:rsidRPr="0005747E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DCD37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6D6C114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B9C6BF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D0A8D37" w14:textId="5BB7607C" w:rsidR="00814BF6" w:rsidRPr="0005747E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D84C54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4E1B8" w14:textId="6382472C" w:rsidR="00814BF6" w:rsidRPr="0005747E" w:rsidRDefault="00B31DC8" w:rsidP="00B64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55658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43A52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E139D" w14:textId="5023C57A" w:rsidR="00814BF6" w:rsidRPr="0005747E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34</w:t>
            </w:r>
            <w:r w:rsidR="00AC13B4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32DE1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3BAED" w14:textId="3058F756" w:rsidR="00814BF6" w:rsidRPr="00556589" w:rsidRDefault="00556589" w:rsidP="0058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556589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E032E0">
              <w:rPr>
                <w:rFonts w:ascii="Angsana New" w:hAnsi="Angsana New" w:cs="Angsana New"/>
                <w:sz w:val="27"/>
                <w:szCs w:val="27"/>
              </w:rPr>
              <w:t>16</w:t>
            </w:r>
          </w:p>
        </w:tc>
        <w:tc>
          <w:tcPr>
            <w:tcW w:w="270" w:type="dxa"/>
            <w:vAlign w:val="bottom"/>
          </w:tcPr>
          <w:p w14:paraId="4A26D3B0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E93EC9D" w14:textId="1DAEE55F" w:rsidR="00814BF6" w:rsidRPr="0005747E" w:rsidRDefault="00B64559" w:rsidP="00FB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BE92F89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5BD14ED8" w14:textId="5D0F3846" w:rsidR="00814BF6" w:rsidRPr="0005747E" w:rsidRDefault="00E032E0" w:rsidP="00E0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7CA9787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0223CE78" w14:textId="3E50CA61" w:rsidR="00814BF6" w:rsidRPr="0091331A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91331A">
              <w:rPr>
                <w:rFonts w:ascii="Angsana New" w:hAnsi="Angsana New" w:cs="Angsana New"/>
                <w:b/>
                <w:sz w:val="27"/>
                <w:szCs w:val="27"/>
              </w:rPr>
              <w:t>396</w:t>
            </w:r>
          </w:p>
        </w:tc>
        <w:tc>
          <w:tcPr>
            <w:tcW w:w="270" w:type="dxa"/>
            <w:vAlign w:val="bottom"/>
          </w:tcPr>
          <w:p w14:paraId="32B47C74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1174416" w14:textId="794C1B97" w:rsidR="00814BF6" w:rsidRPr="0005747E" w:rsidRDefault="0055658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597B3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</w:t>
            </w:r>
          </w:p>
        </w:tc>
      </w:tr>
      <w:tr w:rsidR="00814BF6" w:rsidRPr="00C60284" w14:paraId="52611585" w14:textId="77777777" w:rsidTr="000F0032">
        <w:trPr>
          <w:gridAfter w:val="7"/>
          <w:wAfter w:w="4650" w:type="dxa"/>
          <w:trHeight w:val="4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AA55EE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C71445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46AF6D64" w14:textId="0388AC3E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กันย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ายน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3047EAD" w14:textId="58A54090" w:rsidR="00814BF6" w:rsidRPr="0005747E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36,</w:t>
            </w:r>
            <w:r w:rsidR="0091331A">
              <w:rPr>
                <w:rFonts w:ascii="Angsana New" w:hAnsi="Angsana New" w:cs="Angsana New"/>
                <w:sz w:val="27"/>
                <w:szCs w:val="27"/>
              </w:rPr>
              <w:t>746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7C9B85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D673401" w14:textId="32FBA8D8" w:rsidR="00814BF6" w:rsidRPr="0005747E" w:rsidRDefault="00597B3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35,619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42D96A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E9B8330" w14:textId="142A9F94" w:rsidR="00814BF6" w:rsidRPr="0005747E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91331A">
              <w:rPr>
                <w:rFonts w:ascii="Angsana New" w:hAnsi="Angsana New" w:cs="Angsana New"/>
                <w:sz w:val="27"/>
                <w:szCs w:val="27"/>
              </w:rPr>
              <w:t>8,260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048D71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CB3336A" w14:textId="5D5C0856" w:rsidR="00814BF6" w:rsidRPr="0005747E" w:rsidRDefault="00597B3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18,658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C86404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FB1C6B1" w14:textId="6DCA3C67" w:rsidR="00814BF6" w:rsidRPr="0005747E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13,6</w:t>
            </w:r>
            <w:r w:rsidR="0091331A">
              <w:rPr>
                <w:rFonts w:ascii="Angsana New" w:hAnsi="Angsana New" w:cs="Angsana New"/>
                <w:sz w:val="27"/>
                <w:szCs w:val="27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205AF5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E4E16C8" w14:textId="09243737" w:rsidR="00814BF6" w:rsidRPr="0005747E" w:rsidRDefault="00597B3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13,508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CF630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60D48E9" w14:textId="4A4B04A8" w:rsidR="00814BF6" w:rsidRPr="0005747E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3,105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B2D256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53BEFDA" w14:textId="1CC14372" w:rsidR="00814BF6" w:rsidRPr="0005747E" w:rsidRDefault="00597B3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2,321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6D6A64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B976342" w14:textId="74489522" w:rsidR="00814BF6" w:rsidRPr="0005747E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</w:t>
            </w:r>
            <w:r w:rsidR="0091331A">
              <w:rPr>
                <w:rFonts w:ascii="Angsana New" w:hAnsi="Angsana New" w:cs="Angsana New"/>
                <w:sz w:val="27"/>
                <w:szCs w:val="27"/>
              </w:rPr>
              <w:t>595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7A828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B8ABD74" w14:textId="067D85E7" w:rsidR="00814BF6" w:rsidRPr="00556589" w:rsidRDefault="00597B3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2,878</w:t>
            </w:r>
          </w:p>
        </w:tc>
        <w:tc>
          <w:tcPr>
            <w:tcW w:w="270" w:type="dxa"/>
            <w:vAlign w:val="bottom"/>
          </w:tcPr>
          <w:p w14:paraId="2492EA74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339196A" w14:textId="35034293" w:rsidR="00814BF6" w:rsidRPr="0005747E" w:rsidRDefault="0091331A" w:rsidP="00B64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28,425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090D6F8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3F93AB4E" w14:textId="303DE4CE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="00597B39">
              <w:rPr>
                <w:rFonts w:ascii="Angsana New" w:hAnsi="Angsana New" w:cs="Angsana New"/>
                <w:sz w:val="27"/>
                <w:szCs w:val="27"/>
              </w:rPr>
              <w:t>7,630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1F1FA68E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1C45598C" w14:textId="11A0283D" w:rsidR="00814BF6" w:rsidRPr="0091331A" w:rsidRDefault="0091331A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91331A">
              <w:rPr>
                <w:rFonts w:ascii="Angsana New" w:hAnsi="Angsana New" w:cs="Angsana New"/>
                <w:b/>
                <w:sz w:val="27"/>
                <w:szCs w:val="27"/>
              </w:rPr>
              <w:t>47,901</w:t>
            </w:r>
          </w:p>
        </w:tc>
        <w:tc>
          <w:tcPr>
            <w:tcW w:w="270" w:type="dxa"/>
            <w:vAlign w:val="bottom"/>
          </w:tcPr>
          <w:p w14:paraId="2B892009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69EBA62" w14:textId="1E6E71C7" w:rsidR="00814BF6" w:rsidRPr="0005747E" w:rsidRDefault="00597B3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45,354</w:t>
            </w:r>
          </w:p>
        </w:tc>
      </w:tr>
      <w:tr w:rsidR="00814BF6" w:rsidRPr="00C60284" w14:paraId="63D9A56D" w14:textId="77777777" w:rsidTr="000F0032">
        <w:trPr>
          <w:gridAfter w:val="7"/>
          <w:wAfter w:w="4650" w:type="dxa"/>
          <w:trHeight w:val="2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379F0" w14:textId="77777777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C71445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5BE9D83C" w14:textId="53C329CC" w:rsidR="00814BF6" w:rsidRPr="00C71445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กันย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ายน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5194CF1" w14:textId="14BE5D15" w:rsidR="00814BF6" w:rsidRPr="0005747E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25,279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A9768B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E3586CA" w14:textId="7345F37B" w:rsidR="00814BF6" w:rsidRPr="0005747E" w:rsidRDefault="00597B3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23,680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0DA7B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84A9E7D" w14:textId="3B8000E6" w:rsidR="00814BF6" w:rsidRPr="0005747E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13,050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AEFA59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0C71979" w14:textId="61E81C3C" w:rsidR="00814BF6" w:rsidRPr="0005747E" w:rsidRDefault="00597B3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11,830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91B96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1142129" w14:textId="0C42558E" w:rsidR="00814BF6" w:rsidRPr="0005747E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10,067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48E94C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42B0CC8" w14:textId="093319AD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="00597B39">
              <w:rPr>
                <w:rFonts w:ascii="Angsana New" w:hAnsi="Angsana New" w:cs="Angsana New"/>
                <w:sz w:val="27"/>
                <w:szCs w:val="27"/>
              </w:rPr>
              <w:t>0,523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963E61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8E3F465" w14:textId="2B67F997" w:rsidR="00814BF6" w:rsidRPr="0005747E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3,109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238268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94EC710" w14:textId="02BC86A4" w:rsidR="00814BF6" w:rsidRPr="0005747E" w:rsidRDefault="00597B3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2,479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37B79B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A8BACD2" w14:textId="2B88B369" w:rsidR="00814BF6" w:rsidRPr="0005747E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2,272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1C343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65CCC69" w14:textId="001CE181" w:rsidR="00814BF6" w:rsidRPr="0005747E" w:rsidRDefault="00597B3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1,030</w:t>
            </w:r>
          </w:p>
        </w:tc>
        <w:tc>
          <w:tcPr>
            <w:tcW w:w="270" w:type="dxa"/>
            <w:vAlign w:val="bottom"/>
          </w:tcPr>
          <w:p w14:paraId="411AC7B7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B6C7CB7" w14:textId="05875D06" w:rsidR="00814BF6" w:rsidRPr="0005747E" w:rsidRDefault="00B64559" w:rsidP="00B64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20,118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BF94C06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35E67053" w14:textId="7EF012E2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597B39">
              <w:rPr>
                <w:rFonts w:ascii="Angsana New" w:hAnsi="Angsana New" w:cs="Angsana New"/>
                <w:sz w:val="27"/>
                <w:szCs w:val="27"/>
              </w:rPr>
              <w:t>19,459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646FFA70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36E7962C" w14:textId="776CE762" w:rsidR="00814BF6" w:rsidRPr="0091331A" w:rsidRDefault="00B6455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91331A">
              <w:rPr>
                <w:rFonts w:ascii="Angsana New" w:hAnsi="Angsana New" w:cs="Angsana New"/>
                <w:b/>
                <w:sz w:val="27"/>
                <w:szCs w:val="27"/>
              </w:rPr>
              <w:t>33,659</w:t>
            </w:r>
          </w:p>
        </w:tc>
        <w:tc>
          <w:tcPr>
            <w:tcW w:w="270" w:type="dxa"/>
            <w:vAlign w:val="bottom"/>
          </w:tcPr>
          <w:p w14:paraId="6D78D6A5" w14:textId="77777777" w:rsidR="00814BF6" w:rsidRPr="0005747E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FCF6EC7" w14:textId="48103DBB" w:rsidR="00814BF6" w:rsidRPr="0005747E" w:rsidRDefault="00597B39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30,083</w:t>
            </w:r>
          </w:p>
        </w:tc>
      </w:tr>
    </w:tbl>
    <w:p w14:paraId="1CF1C6BA" w14:textId="77777777" w:rsidR="009B571C" w:rsidRDefault="009B571C" w:rsidP="009B571C">
      <w:pPr>
        <w:rPr>
          <w:rFonts w:cstheme="minorBidi"/>
          <w:lang w:val="th-TH"/>
        </w:rPr>
      </w:pPr>
    </w:p>
    <w:p w14:paraId="34A3ACF1" w14:textId="3C5390D5" w:rsidR="009B571C" w:rsidRPr="009B571C" w:rsidRDefault="009B571C" w:rsidP="009B571C">
      <w:pPr>
        <w:rPr>
          <w:rFonts w:cstheme="minorBidi"/>
          <w:cs/>
          <w:lang w:val="th-TH"/>
        </w:rPr>
        <w:sectPr w:rsidR="009B571C" w:rsidRPr="009B571C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9D58D18" w14:textId="7EBDBDDE" w:rsidR="00582076" w:rsidRPr="00F56CBE" w:rsidRDefault="00582076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6CBE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ข้อมูลงบกระแสเงินสดเปิดเผยเพิ่มเติม</w:t>
      </w:r>
    </w:p>
    <w:p w14:paraId="63500000" w14:textId="0F1CE874" w:rsidR="00582076" w:rsidRPr="00216C73" w:rsidRDefault="00582076" w:rsidP="00582076">
      <w:pPr>
        <w:rPr>
          <w:rFonts w:asciiTheme="majorBidi" w:hAnsiTheme="majorBidi" w:cstheme="majorBidi"/>
        </w:rPr>
      </w:pPr>
    </w:p>
    <w:p w14:paraId="1A8EA629" w14:textId="22522A3E" w:rsidR="00F56CBE" w:rsidRDefault="00F56CBE" w:rsidP="00F56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F56CBE">
        <w:rPr>
          <w:rFonts w:ascii="Angsana New" w:hAnsi="Angsana New" w:cs="Angsana New"/>
          <w:sz w:val="30"/>
          <w:szCs w:val="30"/>
          <w:cs/>
        </w:rPr>
        <w:t>รายละเอียดที่ดิน</w:t>
      </w:r>
      <w:r w:rsidRPr="00F56CBE">
        <w:rPr>
          <w:rFonts w:ascii="Angsana New" w:hAnsi="Angsana New" w:cs="Angsana New"/>
          <w:sz w:val="30"/>
          <w:szCs w:val="30"/>
        </w:rPr>
        <w:t xml:space="preserve"> </w:t>
      </w:r>
      <w:r w:rsidRPr="00F56CBE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="00E32880">
        <w:rPr>
          <w:rFonts w:ascii="Angsana New" w:hAnsi="Angsana New" w:cs="Angsana New" w:hint="cs"/>
          <w:sz w:val="30"/>
          <w:szCs w:val="30"/>
          <w:cs/>
        </w:rPr>
        <w:t>และสินทรัพย์ไม่มีตัวตนอื</w:t>
      </w:r>
      <w:r w:rsidR="00F24187">
        <w:rPr>
          <w:rFonts w:ascii="Angsana New" w:hAnsi="Angsana New" w:cs="Angsana New" w:hint="cs"/>
          <w:sz w:val="30"/>
          <w:szCs w:val="30"/>
          <w:cs/>
        </w:rPr>
        <w:t>่</w:t>
      </w:r>
      <w:r w:rsidR="00E32880">
        <w:rPr>
          <w:rFonts w:ascii="Angsana New" w:hAnsi="Angsana New" w:cs="Angsana New" w:hint="cs"/>
          <w:sz w:val="30"/>
          <w:szCs w:val="30"/>
          <w:cs/>
        </w:rPr>
        <w:t>น</w:t>
      </w:r>
      <w:r w:rsidRPr="00F56CBE">
        <w:rPr>
          <w:rFonts w:ascii="Angsana New" w:hAnsi="Angsana New" w:cs="Angsana New"/>
          <w:sz w:val="30"/>
          <w:szCs w:val="30"/>
          <w:cs/>
        </w:rPr>
        <w:t>ที่จ่ายชำระเป็นเงินสดในระหว่าง</w:t>
      </w:r>
      <w:r w:rsidRPr="00F56CBE">
        <w:rPr>
          <w:rFonts w:ascii="Angsana New" w:hAnsi="Angsana New" w:cs="Angsana New" w:hint="cs"/>
          <w:sz w:val="30"/>
          <w:szCs w:val="30"/>
          <w:cs/>
        </w:rPr>
        <w:t>งวด</w:t>
      </w:r>
      <w:r w:rsidR="001A611D">
        <w:rPr>
          <w:rFonts w:ascii="Angsana New" w:hAnsi="Angsana New" w:cs="Angsana New" w:hint="cs"/>
          <w:sz w:val="30"/>
          <w:szCs w:val="30"/>
          <w:cs/>
        </w:rPr>
        <w:t>เ</w:t>
      </w:r>
      <w:r w:rsidR="00FD2773">
        <w:rPr>
          <w:rFonts w:ascii="Angsana New" w:hAnsi="Angsana New" w:cs="Angsana New" w:hint="cs"/>
          <w:sz w:val="30"/>
          <w:szCs w:val="30"/>
          <w:cs/>
        </w:rPr>
        <w:t>ก</w:t>
      </w:r>
      <w:r w:rsidR="001A611D">
        <w:rPr>
          <w:rFonts w:ascii="Angsana New" w:hAnsi="Angsana New" w:cs="Angsana New" w:hint="cs"/>
          <w:sz w:val="30"/>
          <w:szCs w:val="30"/>
          <w:cs/>
        </w:rPr>
        <w:t>้า</w:t>
      </w:r>
      <w:r w:rsidRPr="00F56CBE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F56CBE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F56CBE">
        <w:rPr>
          <w:rFonts w:ascii="Angsana New" w:hAnsi="Angsana New" w:cs="Angsana New"/>
          <w:sz w:val="30"/>
          <w:szCs w:val="30"/>
        </w:rPr>
        <w:t xml:space="preserve"> </w:t>
      </w:r>
      <w:r w:rsidR="0031124F">
        <w:rPr>
          <w:rFonts w:ascii="Angsana New" w:hAnsi="Angsana New" w:cs="Angsana New"/>
          <w:sz w:val="30"/>
          <w:szCs w:val="30"/>
        </w:rPr>
        <w:t xml:space="preserve">30 </w:t>
      </w:r>
      <w:r w:rsidR="001A611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1124F">
        <w:rPr>
          <w:rFonts w:ascii="Angsana New" w:hAnsi="Angsana New" w:cs="Angsana New"/>
          <w:sz w:val="30"/>
          <w:szCs w:val="30"/>
          <w:cs/>
        </w:rPr>
        <w:t>ยน</w:t>
      </w:r>
      <w:r w:rsidRPr="00F56CBE">
        <w:rPr>
          <w:rFonts w:ascii="Angsana New" w:hAnsi="Angsana New" w:cs="Angsana New"/>
          <w:sz w:val="30"/>
          <w:szCs w:val="30"/>
          <w:cs/>
        </w:rPr>
        <w:t xml:space="preserve"> </w:t>
      </w:r>
      <w:r w:rsidR="00FA663F">
        <w:rPr>
          <w:rFonts w:ascii="Angsana New" w:hAnsi="Angsana New" w:cs="Angsana New"/>
          <w:sz w:val="30"/>
          <w:szCs w:val="30"/>
        </w:rPr>
        <w:t>2566</w:t>
      </w:r>
      <w:r w:rsidRPr="00F56CBE">
        <w:rPr>
          <w:rFonts w:ascii="Angsana New" w:hAnsi="Angsana New" w:cs="Angsana New"/>
          <w:sz w:val="30"/>
          <w:szCs w:val="30"/>
        </w:rPr>
        <w:t xml:space="preserve"> </w:t>
      </w:r>
      <w:r w:rsidRPr="00F56CB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A663F">
        <w:rPr>
          <w:rFonts w:ascii="Angsana New" w:hAnsi="Angsana New" w:cs="Angsana New"/>
          <w:sz w:val="30"/>
          <w:szCs w:val="30"/>
        </w:rPr>
        <w:t>2565</w:t>
      </w:r>
      <w:r w:rsidRPr="00F56CBE">
        <w:rPr>
          <w:rFonts w:ascii="Angsana New" w:hAnsi="Angsana New" w:cs="Angsana New"/>
          <w:sz w:val="30"/>
          <w:szCs w:val="30"/>
        </w:rPr>
        <w:t xml:space="preserve"> </w:t>
      </w:r>
      <w:r w:rsidRPr="00F56CBE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52B465E" w14:textId="283766AE" w:rsidR="001A611D" w:rsidRPr="00216C73" w:rsidRDefault="001A611D" w:rsidP="00F56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</w:rPr>
      </w:pPr>
    </w:p>
    <w:tbl>
      <w:tblPr>
        <w:tblW w:w="91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876"/>
        <w:gridCol w:w="984"/>
        <w:gridCol w:w="270"/>
        <w:gridCol w:w="1081"/>
        <w:gridCol w:w="270"/>
        <w:gridCol w:w="984"/>
        <w:gridCol w:w="270"/>
        <w:gridCol w:w="1152"/>
      </w:tblGrid>
      <w:tr w:rsidR="001A611D" w:rsidRPr="001A611D" w14:paraId="49B7289C" w14:textId="77777777" w:rsidTr="005D27D0">
        <w:tc>
          <w:tcPr>
            <w:tcW w:w="1775" w:type="pct"/>
          </w:tcPr>
          <w:p w14:paraId="525C1CD6" w14:textId="77777777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61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0" w:type="pct"/>
          </w:tcPr>
          <w:p w14:paraId="32CB1123" w14:textId="77777777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335D4BED" w14:textId="77777777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1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D367F44" w14:textId="77777777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4EBD2812" w14:textId="77777777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1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11D" w:rsidRPr="001A611D" w14:paraId="29D29948" w14:textId="77777777" w:rsidTr="005D27D0">
        <w:tc>
          <w:tcPr>
            <w:tcW w:w="1775" w:type="pct"/>
          </w:tcPr>
          <w:p w14:paraId="129DBBFF" w14:textId="77777777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4841D883" w14:textId="76C055AB" w:rsidR="001A611D" w:rsidRPr="001A611D" w:rsidRDefault="005D27D0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9" w:type="pct"/>
          </w:tcPr>
          <w:p w14:paraId="211C003E" w14:textId="50326C71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4A421E85" w14:textId="77777777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5999F8B" w14:textId="2259A955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518A7F6C" w14:textId="77777777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947299A" w14:textId="7554B5E3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4A13CAD7" w14:textId="77777777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4598866" w14:textId="55E1189F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A611D" w:rsidRPr="001A611D" w14:paraId="3E27ADC8" w14:textId="77777777" w:rsidTr="005D27D0">
        <w:tc>
          <w:tcPr>
            <w:tcW w:w="1775" w:type="pct"/>
          </w:tcPr>
          <w:p w14:paraId="0F4F2C1C" w14:textId="77777777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6B5BF68D" w14:textId="77777777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420E6AE5" w14:textId="77777777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61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11D" w:rsidRPr="001A611D" w14:paraId="310ECA7F" w14:textId="77777777" w:rsidTr="005D27D0">
        <w:tc>
          <w:tcPr>
            <w:tcW w:w="1775" w:type="pct"/>
          </w:tcPr>
          <w:p w14:paraId="13429C4A" w14:textId="77777777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11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480" w:type="pct"/>
          </w:tcPr>
          <w:p w14:paraId="7D72730F" w14:textId="3ED91559" w:rsidR="001A611D" w:rsidRPr="001A611D" w:rsidRDefault="005D27D0" w:rsidP="001A61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9" w:type="pct"/>
            <w:shd w:val="clear" w:color="auto" w:fill="auto"/>
          </w:tcPr>
          <w:p w14:paraId="2AB4FEC9" w14:textId="7E50E9BE" w:rsidR="001A611D" w:rsidRPr="001A611D" w:rsidRDefault="00CA0066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2,362,901</w:t>
            </w:r>
          </w:p>
        </w:tc>
        <w:tc>
          <w:tcPr>
            <w:tcW w:w="148" w:type="pct"/>
          </w:tcPr>
          <w:p w14:paraId="7C9F3411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29D6239" w14:textId="1A524977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A611D">
              <w:rPr>
                <w:rFonts w:asciiTheme="majorBidi" w:hAnsiTheme="majorBidi" w:cstheme="majorBidi"/>
                <w:sz w:val="30"/>
                <w:szCs w:val="30"/>
              </w:rPr>
              <w:t>3,469,526</w:t>
            </w:r>
          </w:p>
        </w:tc>
        <w:tc>
          <w:tcPr>
            <w:tcW w:w="148" w:type="pct"/>
          </w:tcPr>
          <w:p w14:paraId="6ACDC380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2D1F871" w14:textId="1460604E" w:rsidR="001A611D" w:rsidRPr="001A611D" w:rsidRDefault="00454105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355,725</w:t>
            </w:r>
          </w:p>
        </w:tc>
        <w:tc>
          <w:tcPr>
            <w:tcW w:w="148" w:type="pct"/>
          </w:tcPr>
          <w:p w14:paraId="7C34EA07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</w:tcPr>
          <w:p w14:paraId="15030CCD" w14:textId="681202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A611D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129,160</w:t>
            </w:r>
          </w:p>
        </w:tc>
      </w:tr>
      <w:tr w:rsidR="001A611D" w:rsidRPr="001A611D" w14:paraId="6DFF0BB1" w14:textId="77777777" w:rsidTr="005D27D0">
        <w:tc>
          <w:tcPr>
            <w:tcW w:w="1775" w:type="pct"/>
          </w:tcPr>
          <w:p w14:paraId="1F7B428E" w14:textId="77777777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61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(หัก) </w:t>
            </w:r>
            <w:r w:rsidRPr="001A611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A61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การเปลี่ยนแปลงในเจ้าหนี้</w:t>
            </w:r>
            <w:r w:rsidRPr="001A611D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480" w:type="pct"/>
          </w:tcPr>
          <w:p w14:paraId="56B501F3" w14:textId="77777777" w:rsidR="001A611D" w:rsidRPr="001A611D" w:rsidRDefault="001A611D" w:rsidP="001A61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918A23D" w14:textId="0D713E2C" w:rsidR="001A611D" w:rsidRPr="001A611D" w:rsidRDefault="00CA0066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(319,322)</w:t>
            </w:r>
          </w:p>
        </w:tc>
        <w:tc>
          <w:tcPr>
            <w:tcW w:w="148" w:type="pct"/>
          </w:tcPr>
          <w:p w14:paraId="4114EBA1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A067DD" w14:textId="624843E3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A611D">
              <w:rPr>
                <w:rFonts w:asciiTheme="majorBidi" w:hAnsiTheme="majorBidi" w:cstheme="majorBidi"/>
                <w:sz w:val="30"/>
                <w:szCs w:val="30"/>
              </w:rPr>
              <w:t>(285,554)</w:t>
            </w:r>
          </w:p>
        </w:tc>
        <w:tc>
          <w:tcPr>
            <w:tcW w:w="148" w:type="pct"/>
          </w:tcPr>
          <w:p w14:paraId="56BD6419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3AB5F29E" w14:textId="77C16C33" w:rsidR="001A611D" w:rsidRPr="001A611D" w:rsidRDefault="00454105" w:rsidP="0045410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8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 xml:space="preserve">  </w:t>
            </w:r>
            <w:r>
              <w:rPr>
                <w:rFonts w:asciiTheme="majorBidi" w:eastAsia="Malgun Gothic" w:hAnsiTheme="majorBidi" w:cstheme="majorBidi" w:hint="cs"/>
                <w:sz w:val="30"/>
                <w:szCs w:val="30"/>
                <w:cs/>
                <w:lang w:eastAsia="ko-KR"/>
              </w:rPr>
              <w:t>(</w:t>
            </w: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148,693</w:t>
            </w:r>
            <w:r>
              <w:rPr>
                <w:rFonts w:asciiTheme="majorBidi" w:eastAsia="Malgun Gothic" w:hAnsiTheme="majorBidi" w:cstheme="majorBidi" w:hint="cs"/>
                <w:sz w:val="30"/>
                <w:szCs w:val="30"/>
                <w:cs/>
                <w:lang w:eastAsia="ko-KR"/>
              </w:rPr>
              <w:t>)</w:t>
            </w:r>
          </w:p>
        </w:tc>
        <w:tc>
          <w:tcPr>
            <w:tcW w:w="148" w:type="pct"/>
          </w:tcPr>
          <w:p w14:paraId="71296193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</w:tcPr>
          <w:p w14:paraId="5B913DDC" w14:textId="0508AF7B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8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A611D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(19,040)</w:t>
            </w:r>
          </w:p>
        </w:tc>
      </w:tr>
      <w:tr w:rsidR="001A611D" w:rsidRPr="001A611D" w14:paraId="307E6DD5" w14:textId="77777777" w:rsidTr="005D27D0">
        <w:tc>
          <w:tcPr>
            <w:tcW w:w="1775" w:type="pct"/>
          </w:tcPr>
          <w:p w14:paraId="6C707F48" w14:textId="77777777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1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80" w:type="pct"/>
          </w:tcPr>
          <w:p w14:paraId="32CFE245" w14:textId="77777777" w:rsidR="001A611D" w:rsidRPr="001A611D" w:rsidRDefault="001A611D" w:rsidP="001A61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8474E" w14:textId="291FE51A" w:rsidR="001A611D" w:rsidRPr="001A611D" w:rsidRDefault="00CA0066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2,043,579</w:t>
            </w:r>
          </w:p>
        </w:tc>
        <w:tc>
          <w:tcPr>
            <w:tcW w:w="148" w:type="pct"/>
          </w:tcPr>
          <w:p w14:paraId="60447E29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EA8CA6E" w14:textId="7124448F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1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3,183,972</w:t>
            </w:r>
          </w:p>
        </w:tc>
        <w:tc>
          <w:tcPr>
            <w:tcW w:w="148" w:type="pct"/>
          </w:tcPr>
          <w:p w14:paraId="6C6AA823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1402C" w14:textId="173CA5AA" w:rsidR="001A611D" w:rsidRPr="001A611D" w:rsidRDefault="00454105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207,032</w:t>
            </w:r>
          </w:p>
        </w:tc>
        <w:tc>
          <w:tcPr>
            <w:tcW w:w="148" w:type="pct"/>
          </w:tcPr>
          <w:p w14:paraId="5AC7C2C2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C876019" w14:textId="0036B14E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1A611D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110,120</w:t>
            </w:r>
          </w:p>
        </w:tc>
      </w:tr>
    </w:tbl>
    <w:p w14:paraId="7D485A8B" w14:textId="77777777" w:rsidR="001A611D" w:rsidRPr="00216C73" w:rsidRDefault="001A611D" w:rsidP="001A611D">
      <w:pPr>
        <w:rPr>
          <w:rFonts w:asciiTheme="majorBidi" w:hAnsiTheme="majorBidi" w:cstheme="majorBidi"/>
        </w:rPr>
      </w:pPr>
    </w:p>
    <w:tbl>
      <w:tblPr>
        <w:tblW w:w="91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781"/>
        <w:gridCol w:w="984"/>
        <w:gridCol w:w="270"/>
        <w:gridCol w:w="1081"/>
        <w:gridCol w:w="270"/>
        <w:gridCol w:w="984"/>
        <w:gridCol w:w="270"/>
        <w:gridCol w:w="1158"/>
      </w:tblGrid>
      <w:tr w:rsidR="001A611D" w:rsidRPr="001A611D" w14:paraId="3F34AB63" w14:textId="77777777" w:rsidTr="005D27D0">
        <w:tc>
          <w:tcPr>
            <w:tcW w:w="1824" w:type="pct"/>
          </w:tcPr>
          <w:p w14:paraId="5BC6825A" w14:textId="77777777" w:rsidR="001A611D" w:rsidRPr="001A611D" w:rsidRDefault="001A611D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61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428" w:type="pct"/>
          </w:tcPr>
          <w:p w14:paraId="69839A46" w14:textId="77777777" w:rsidR="001A611D" w:rsidRPr="001A611D" w:rsidRDefault="001A611D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78C258A0" w14:textId="77777777" w:rsidR="001A611D" w:rsidRPr="001A611D" w:rsidRDefault="001A611D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1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2CEF33A" w14:textId="77777777" w:rsidR="001A611D" w:rsidRPr="001A611D" w:rsidRDefault="001A611D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6855D0B5" w14:textId="77777777" w:rsidR="001A611D" w:rsidRPr="001A611D" w:rsidRDefault="001A611D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1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11D" w:rsidRPr="001A611D" w14:paraId="10969F87" w14:textId="77777777" w:rsidTr="00216C73">
        <w:trPr>
          <w:trHeight w:val="371"/>
        </w:trPr>
        <w:tc>
          <w:tcPr>
            <w:tcW w:w="1824" w:type="pct"/>
          </w:tcPr>
          <w:p w14:paraId="629FC390" w14:textId="77777777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8" w:type="pct"/>
          </w:tcPr>
          <w:p w14:paraId="261E59E9" w14:textId="77777777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756BF703" w14:textId="43D804BF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49F03735" w14:textId="77777777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F82D5AE" w14:textId="5F54DD17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794C3D7D" w14:textId="77777777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7CDFD6F9" w14:textId="421D6DCA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32470452" w14:textId="77777777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97D8CFC" w14:textId="55381C87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A611D" w:rsidRPr="001A611D" w14:paraId="09B63416" w14:textId="77777777" w:rsidTr="005D27D0">
        <w:tc>
          <w:tcPr>
            <w:tcW w:w="1824" w:type="pct"/>
          </w:tcPr>
          <w:p w14:paraId="7D72BACE" w14:textId="77777777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8" w:type="pct"/>
          </w:tcPr>
          <w:p w14:paraId="35757CF4" w14:textId="77777777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8" w:type="pct"/>
            <w:gridSpan w:val="7"/>
          </w:tcPr>
          <w:p w14:paraId="774769E3" w14:textId="77777777" w:rsidR="001A611D" w:rsidRPr="001A611D" w:rsidRDefault="001A611D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61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11D" w:rsidRPr="001A611D" w14:paraId="3B4F09AB" w14:textId="77777777" w:rsidTr="005D27D0">
        <w:tc>
          <w:tcPr>
            <w:tcW w:w="1824" w:type="pct"/>
          </w:tcPr>
          <w:p w14:paraId="2DF8E4F8" w14:textId="77777777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11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428" w:type="pct"/>
          </w:tcPr>
          <w:p w14:paraId="4074C1AE" w14:textId="77777777" w:rsidR="001A611D" w:rsidRPr="001A611D" w:rsidRDefault="001A611D" w:rsidP="001A61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A3703E8" w14:textId="1B557B9F" w:rsidR="001A611D" w:rsidRPr="001A611D" w:rsidRDefault="00CA0066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41,305</w:t>
            </w:r>
          </w:p>
        </w:tc>
        <w:tc>
          <w:tcPr>
            <w:tcW w:w="148" w:type="pct"/>
          </w:tcPr>
          <w:p w14:paraId="0B9DB101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B9C1F0C" w14:textId="33C2AD1A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A611D">
              <w:rPr>
                <w:rFonts w:asciiTheme="majorBidi" w:hAnsiTheme="majorBidi" w:cstheme="majorBidi"/>
                <w:sz w:val="30"/>
                <w:szCs w:val="30"/>
              </w:rPr>
              <w:t>41,962</w:t>
            </w:r>
          </w:p>
        </w:tc>
        <w:tc>
          <w:tcPr>
            <w:tcW w:w="148" w:type="pct"/>
          </w:tcPr>
          <w:p w14:paraId="6F5FE53A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CE9C20E" w14:textId="14D20680" w:rsidR="001A611D" w:rsidRPr="00DF26E3" w:rsidRDefault="00454105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 w:rsidRPr="00DF26E3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3,682</w:t>
            </w:r>
          </w:p>
        </w:tc>
        <w:tc>
          <w:tcPr>
            <w:tcW w:w="148" w:type="pct"/>
          </w:tcPr>
          <w:p w14:paraId="3EC660C9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  <w:shd w:val="clear" w:color="auto" w:fill="auto"/>
          </w:tcPr>
          <w:p w14:paraId="5B7BE6B8" w14:textId="0F9041A8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A611D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5,430</w:t>
            </w:r>
          </w:p>
        </w:tc>
      </w:tr>
      <w:tr w:rsidR="001A611D" w:rsidRPr="001A611D" w14:paraId="3901C2D8" w14:textId="77777777" w:rsidTr="005D27D0">
        <w:tc>
          <w:tcPr>
            <w:tcW w:w="1824" w:type="pct"/>
          </w:tcPr>
          <w:p w14:paraId="6232C361" w14:textId="09B7DA59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61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="00814B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1A61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(หัก) </w:t>
            </w:r>
            <w:r w:rsidRPr="001A611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A61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การเปลี่ยนแปลงในเจ้าหนี้</w:t>
            </w:r>
            <w:r w:rsidRPr="001A611D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428" w:type="pct"/>
          </w:tcPr>
          <w:p w14:paraId="507E4D68" w14:textId="77777777" w:rsidR="001A611D" w:rsidRPr="001A611D" w:rsidRDefault="001A611D" w:rsidP="001A61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86C8193" w14:textId="1CE10625" w:rsidR="001A611D" w:rsidRPr="001A611D" w:rsidRDefault="00CA0066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2,602</w:t>
            </w:r>
          </w:p>
        </w:tc>
        <w:tc>
          <w:tcPr>
            <w:tcW w:w="148" w:type="pct"/>
          </w:tcPr>
          <w:p w14:paraId="15B3A25F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768D24E" w14:textId="591AA83B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A611D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(1,673)</w:t>
            </w:r>
          </w:p>
        </w:tc>
        <w:tc>
          <w:tcPr>
            <w:tcW w:w="148" w:type="pct"/>
          </w:tcPr>
          <w:p w14:paraId="7B58D239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1985D762" w14:textId="5E19A26B" w:rsidR="001A611D" w:rsidRPr="00DF26E3" w:rsidRDefault="00DF26E3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 w:rsidRPr="00DF26E3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49</w:t>
            </w:r>
          </w:p>
        </w:tc>
        <w:tc>
          <w:tcPr>
            <w:tcW w:w="148" w:type="pct"/>
          </w:tcPr>
          <w:p w14:paraId="3EA49C0D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4C036335" w14:textId="4F8AC894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A611D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202</w:t>
            </w:r>
          </w:p>
        </w:tc>
      </w:tr>
      <w:tr w:rsidR="001A611D" w:rsidRPr="001A611D" w14:paraId="4E0688EC" w14:textId="77777777" w:rsidTr="005D27D0">
        <w:tc>
          <w:tcPr>
            <w:tcW w:w="1824" w:type="pct"/>
          </w:tcPr>
          <w:p w14:paraId="139CA31A" w14:textId="77777777" w:rsidR="001A611D" w:rsidRPr="001A611D" w:rsidRDefault="001A611D" w:rsidP="001A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1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28" w:type="pct"/>
          </w:tcPr>
          <w:p w14:paraId="7B29CC9F" w14:textId="77777777" w:rsidR="001A611D" w:rsidRPr="001A611D" w:rsidRDefault="001A611D" w:rsidP="001A61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BE81A" w14:textId="219BF7B2" w:rsidR="001A611D" w:rsidRPr="001A611D" w:rsidRDefault="00CA0066" w:rsidP="001A6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43,907</w:t>
            </w:r>
          </w:p>
        </w:tc>
        <w:tc>
          <w:tcPr>
            <w:tcW w:w="148" w:type="pct"/>
          </w:tcPr>
          <w:p w14:paraId="3123D622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6DAA207" w14:textId="2787B4D8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1A61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40,289</w:t>
            </w:r>
          </w:p>
        </w:tc>
        <w:tc>
          <w:tcPr>
            <w:tcW w:w="148" w:type="pct"/>
          </w:tcPr>
          <w:p w14:paraId="4C86D1EA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FE302" w14:textId="6F4A917B" w:rsidR="001A611D" w:rsidRPr="00DF26E3" w:rsidRDefault="00454105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F26E3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3,73</w:t>
            </w:r>
            <w:r w:rsidR="00DF26E3" w:rsidRPr="00DF26E3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48" w:type="pct"/>
          </w:tcPr>
          <w:p w14:paraId="2724BE3C" w14:textId="77777777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2DD09" w14:textId="4B168406" w:rsidR="001A611D" w:rsidRPr="001A611D" w:rsidRDefault="001A611D" w:rsidP="001A61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1A611D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5,632</w:t>
            </w:r>
          </w:p>
        </w:tc>
      </w:tr>
    </w:tbl>
    <w:p w14:paraId="772B94FC" w14:textId="77777777" w:rsidR="00F56CBE" w:rsidRPr="00216C73" w:rsidRDefault="00F56CBE" w:rsidP="00582076">
      <w:pPr>
        <w:rPr>
          <w:rFonts w:asciiTheme="majorBidi" w:hAnsiTheme="majorBidi" w:cstheme="majorBidi"/>
        </w:rPr>
      </w:pPr>
    </w:p>
    <w:p w14:paraId="4BB007C2" w14:textId="6E5769F8" w:rsidR="00D848F9" w:rsidRPr="00F56CBE" w:rsidRDefault="00D848F9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56CB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2A8948C7" w14:textId="77777777" w:rsidR="00D848F9" w:rsidRPr="00216C73" w:rsidRDefault="00D848F9" w:rsidP="00D848F9">
      <w:pPr>
        <w:rPr>
          <w:rFonts w:asciiTheme="majorBidi" w:hAnsiTheme="majorBidi" w:cstheme="majorBidi"/>
          <w:lang w:val="th-TH"/>
        </w:rPr>
      </w:pPr>
    </w:p>
    <w:p w14:paraId="070594AE" w14:textId="32245D75" w:rsidR="00257662" w:rsidRPr="00F56CBE" w:rsidRDefault="00D848F9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6CBE">
        <w:rPr>
          <w:rFonts w:asciiTheme="majorBidi" w:hAnsiTheme="majorBidi" w:cstheme="majorBidi"/>
          <w:sz w:val="30"/>
          <w:szCs w:val="30"/>
          <w:cs/>
        </w:rPr>
        <w:t>อัตราภาษีเงินได้ที่</w:t>
      </w:r>
      <w:r w:rsidRPr="00F56CBE">
        <w:rPr>
          <w:rFonts w:asciiTheme="majorBidi" w:hAnsiTheme="majorBidi" w:cstheme="majorBidi"/>
          <w:spacing w:val="-4"/>
          <w:sz w:val="30"/>
          <w:szCs w:val="30"/>
          <w:cs/>
        </w:rPr>
        <w:t>แท้จริงรวมของกลุ่มบริษัท</w:t>
      </w:r>
      <w:r w:rsidR="0031717E" w:rsidRPr="00F56CBE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F56CBE">
        <w:rPr>
          <w:rFonts w:asciiTheme="majorBidi" w:hAnsiTheme="majorBidi" w:cstheme="majorBidi"/>
          <w:spacing w:val="-4"/>
          <w:sz w:val="30"/>
          <w:szCs w:val="30"/>
          <w:cs/>
        </w:rPr>
        <w:t>บริษัทในการดำเนินงานต่อเนื่องเป็นระยะเวลา</w:t>
      </w:r>
      <w:r w:rsidR="001A611D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="0026399C">
        <w:rPr>
          <w:rFonts w:asciiTheme="majorBidi" w:hAnsiTheme="majorBidi" w:cstheme="majorBidi" w:hint="cs"/>
          <w:spacing w:val="-4"/>
          <w:sz w:val="30"/>
          <w:szCs w:val="30"/>
          <w:cs/>
        </w:rPr>
        <w:t>ก</w:t>
      </w:r>
      <w:r w:rsidR="001A611D">
        <w:rPr>
          <w:rFonts w:asciiTheme="majorBidi" w:hAnsiTheme="majorBidi" w:cstheme="majorBidi" w:hint="cs"/>
          <w:spacing w:val="-4"/>
          <w:sz w:val="30"/>
          <w:szCs w:val="30"/>
          <w:cs/>
        </w:rPr>
        <w:t>้า</w:t>
      </w:r>
      <w:r w:rsidR="00386C9B" w:rsidRPr="00F56CBE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Pr="00F56C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0B4D46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31124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A611D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</w:t>
      </w:r>
      <w:r w:rsidR="0031124F">
        <w:rPr>
          <w:rFonts w:asciiTheme="majorBidi" w:hAnsiTheme="majorBidi" w:cstheme="majorBidi"/>
          <w:spacing w:val="-4"/>
          <w:sz w:val="30"/>
          <w:szCs w:val="30"/>
          <w:cs/>
        </w:rPr>
        <w:t>ยน</w:t>
      </w:r>
      <w:r w:rsidRPr="00F56C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E412F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F56CBE">
        <w:rPr>
          <w:rFonts w:asciiTheme="majorBidi" w:hAnsiTheme="majorBidi" w:cstheme="majorBidi"/>
          <w:sz w:val="30"/>
          <w:szCs w:val="30"/>
        </w:rPr>
        <w:t xml:space="preserve"> </w:t>
      </w:r>
      <w:r w:rsidRPr="00F56CBE">
        <w:rPr>
          <w:rFonts w:asciiTheme="majorBidi" w:hAnsiTheme="majorBidi" w:cstheme="majorBidi"/>
          <w:sz w:val="30"/>
          <w:szCs w:val="30"/>
          <w:cs/>
        </w:rPr>
        <w:t>คือ</w:t>
      </w:r>
      <w:r w:rsidR="00A0123F" w:rsidRPr="00F56CBE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0613D2">
        <w:rPr>
          <w:rFonts w:asciiTheme="majorBidi" w:hAnsiTheme="majorBidi" w:cstheme="majorBidi"/>
          <w:sz w:val="30"/>
          <w:szCs w:val="30"/>
        </w:rPr>
        <w:t xml:space="preserve"> </w:t>
      </w:r>
      <w:r w:rsidR="00F47901">
        <w:rPr>
          <w:rFonts w:asciiTheme="majorBidi" w:hAnsiTheme="majorBidi" w:cstheme="majorBidi"/>
          <w:sz w:val="30"/>
          <w:szCs w:val="30"/>
        </w:rPr>
        <w:t>67.2</w:t>
      </w:r>
      <w:r w:rsidR="00A0123F" w:rsidRPr="00F56CBE">
        <w:rPr>
          <w:rFonts w:asciiTheme="majorBidi" w:hAnsiTheme="majorBidi" w:cstheme="majorBidi"/>
          <w:sz w:val="30"/>
          <w:szCs w:val="30"/>
        </w:rPr>
        <w:t xml:space="preserve"> </w:t>
      </w:r>
      <w:r w:rsidR="00A0123F" w:rsidRPr="00F56CBE">
        <w:rPr>
          <w:rFonts w:asciiTheme="majorBidi" w:hAnsiTheme="majorBidi" w:cstheme="majorBidi"/>
          <w:sz w:val="30"/>
          <w:szCs w:val="30"/>
          <w:cs/>
        </w:rPr>
        <w:t>และ</w:t>
      </w:r>
      <w:r w:rsidRPr="00F56CBE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E4699" w:rsidRPr="00F56CBE">
        <w:rPr>
          <w:rFonts w:asciiTheme="majorBidi" w:hAnsiTheme="majorBidi" w:cstheme="majorBidi"/>
          <w:sz w:val="30"/>
          <w:szCs w:val="30"/>
        </w:rPr>
        <w:t xml:space="preserve"> </w:t>
      </w:r>
      <w:r w:rsidR="00D20EBE">
        <w:rPr>
          <w:rFonts w:asciiTheme="majorBidi" w:hAnsiTheme="majorBidi" w:cstheme="majorBidi"/>
          <w:sz w:val="30"/>
          <w:szCs w:val="30"/>
        </w:rPr>
        <w:t>24.3</w:t>
      </w:r>
      <w:r w:rsidR="000613D2">
        <w:rPr>
          <w:rFonts w:asciiTheme="majorBidi" w:hAnsiTheme="majorBidi" w:cstheme="majorBidi"/>
          <w:sz w:val="30"/>
          <w:szCs w:val="30"/>
        </w:rPr>
        <w:t xml:space="preserve"> </w:t>
      </w:r>
      <w:r w:rsidR="00257662" w:rsidRPr="00F56CBE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F56CB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20EBE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F56CB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7662" w:rsidRPr="00F56CBE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701272" w:rsidRPr="00F56CB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20EB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54786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53C9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54786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257662" w:rsidRPr="00F56CB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</w:t>
      </w:r>
      <w:r w:rsidRPr="00F56CBE">
        <w:rPr>
          <w:rFonts w:asciiTheme="majorBidi" w:hAnsiTheme="majorBidi" w:cstheme="majorBidi"/>
          <w:i/>
          <w:iCs/>
          <w:sz w:val="30"/>
          <w:szCs w:val="30"/>
          <w:cs/>
        </w:rPr>
        <w:t>ร้อยล</w:t>
      </w:r>
      <w:r w:rsidR="00350B38" w:rsidRPr="00F56CB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ะ </w:t>
      </w:r>
      <w:r w:rsidR="00FA663F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54786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0613D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54786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257662" w:rsidRPr="00F56CB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F56CBE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</w:p>
    <w:p w14:paraId="49659B2B" w14:textId="77777777" w:rsidR="00257662" w:rsidRPr="00216C73" w:rsidRDefault="00257662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0EE0EF4" w14:textId="2FFC4930" w:rsidR="00561A93" w:rsidRPr="007D429F" w:rsidRDefault="00D848F9" w:rsidP="000E2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429F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257662" w:rsidRPr="007D429F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7D429F">
        <w:rPr>
          <w:rFonts w:asciiTheme="majorBidi" w:hAnsiTheme="majorBidi" w:cstheme="majorBidi"/>
          <w:sz w:val="30"/>
          <w:szCs w:val="30"/>
          <w:cs/>
        </w:rPr>
        <w:t>มีสาเหตุหลักจากปัจจัยดังต่อไปนี้</w:t>
      </w:r>
    </w:p>
    <w:p w14:paraId="725F91CB" w14:textId="1AF7DB88" w:rsidR="007D429F" w:rsidRPr="006656C1" w:rsidRDefault="00827E1A" w:rsidP="00315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7D429F">
        <w:rPr>
          <w:rFonts w:asciiTheme="majorBidi" w:hAnsiTheme="majorBidi" w:cstheme="majorBidi"/>
          <w:sz w:val="30"/>
          <w:szCs w:val="30"/>
          <w:cs/>
        </w:rPr>
        <w:t>-</w:t>
      </w:r>
      <w:r w:rsidRPr="007D429F">
        <w:rPr>
          <w:rFonts w:asciiTheme="majorBidi" w:hAnsiTheme="majorBidi" w:cstheme="majorBidi"/>
          <w:sz w:val="30"/>
          <w:szCs w:val="30"/>
          <w:cs/>
        </w:rPr>
        <w:tab/>
      </w:r>
      <w:r w:rsidRPr="006656C1">
        <w:rPr>
          <w:rFonts w:asciiTheme="majorBidi" w:hAnsiTheme="majorBidi" w:cstheme="majorBidi"/>
          <w:sz w:val="30"/>
          <w:szCs w:val="30"/>
          <w:cs/>
        </w:rPr>
        <w:t>การสิ้นสุดลงของบัตรส่งเสริมการลงทุนบางกิจการ</w:t>
      </w:r>
    </w:p>
    <w:p w14:paraId="76EB6826" w14:textId="003D2A69" w:rsidR="00323F9B" w:rsidRDefault="00323F9B" w:rsidP="000E2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="Angsana New"/>
          <w:sz w:val="30"/>
          <w:szCs w:val="30"/>
        </w:rPr>
      </w:pPr>
      <w:r w:rsidRPr="006656C1">
        <w:rPr>
          <w:rFonts w:asciiTheme="majorBidi" w:hAnsiTheme="majorBidi" w:cstheme="majorBidi"/>
          <w:sz w:val="30"/>
          <w:szCs w:val="30"/>
        </w:rPr>
        <w:t>-</w:t>
      </w:r>
      <w:r w:rsidRPr="006656C1">
        <w:rPr>
          <w:rFonts w:asciiTheme="majorBidi" w:hAnsiTheme="majorBidi" w:cstheme="majorBidi"/>
          <w:sz w:val="30"/>
          <w:szCs w:val="30"/>
        </w:rPr>
        <w:tab/>
      </w:r>
      <w:r w:rsidR="001B47DC" w:rsidRPr="006656C1">
        <w:rPr>
          <w:rFonts w:asciiTheme="majorBidi" w:hAnsiTheme="majorBidi" w:cs="Angsana New" w:hint="cs"/>
          <w:sz w:val="30"/>
          <w:szCs w:val="30"/>
          <w:cs/>
        </w:rPr>
        <w:t>ระหว่าง</w:t>
      </w:r>
      <w:r w:rsidR="00C53192" w:rsidRPr="006656C1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55190A">
        <w:rPr>
          <w:rFonts w:asciiTheme="majorBidi" w:hAnsiTheme="majorBidi" w:cs="Angsana New" w:hint="cs"/>
          <w:sz w:val="30"/>
          <w:szCs w:val="30"/>
          <w:cs/>
        </w:rPr>
        <w:t>เ</w:t>
      </w:r>
      <w:r w:rsidR="00C53192" w:rsidRPr="006656C1">
        <w:rPr>
          <w:rFonts w:asciiTheme="majorBidi" w:hAnsiTheme="majorBidi" w:cs="Angsana New" w:hint="cs"/>
          <w:sz w:val="30"/>
          <w:szCs w:val="30"/>
          <w:cs/>
        </w:rPr>
        <w:t>ก</w:t>
      </w:r>
      <w:r w:rsidR="0055190A">
        <w:rPr>
          <w:rFonts w:asciiTheme="majorBidi" w:hAnsiTheme="majorBidi" w:cs="Angsana New" w:hint="cs"/>
          <w:sz w:val="30"/>
          <w:szCs w:val="30"/>
          <w:cs/>
        </w:rPr>
        <w:t>้า</w:t>
      </w:r>
      <w:r w:rsidR="00C53192" w:rsidRPr="006656C1">
        <w:rPr>
          <w:rFonts w:asciiTheme="majorBidi" w:hAnsiTheme="majorBidi" w:cs="Angsana New" w:hint="cs"/>
          <w:sz w:val="30"/>
          <w:szCs w:val="30"/>
          <w:cs/>
        </w:rPr>
        <w:t xml:space="preserve">เดือนสิ้นสุดวันที่ </w:t>
      </w:r>
      <w:r w:rsidR="00C53192" w:rsidRPr="006656C1">
        <w:rPr>
          <w:rFonts w:asciiTheme="majorBidi" w:hAnsiTheme="majorBidi" w:cs="Angsana New"/>
          <w:sz w:val="30"/>
          <w:szCs w:val="30"/>
        </w:rPr>
        <w:t xml:space="preserve">30 </w:t>
      </w:r>
      <w:r w:rsidR="0055190A"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="00C53192" w:rsidRPr="006656C1">
        <w:rPr>
          <w:rFonts w:asciiTheme="majorBidi" w:hAnsiTheme="majorBidi" w:cs="Angsana New" w:hint="cs"/>
          <w:sz w:val="30"/>
          <w:szCs w:val="30"/>
          <w:cs/>
        </w:rPr>
        <w:t>ยน</w:t>
      </w:r>
      <w:r w:rsidR="001B47DC" w:rsidRPr="006656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575E8" w:rsidRPr="006656C1">
        <w:rPr>
          <w:rFonts w:asciiTheme="majorBidi" w:hAnsiTheme="majorBidi" w:cs="Angsana New"/>
          <w:sz w:val="30"/>
          <w:szCs w:val="30"/>
        </w:rPr>
        <w:t>2566</w:t>
      </w:r>
      <w:r w:rsidR="001B47DC" w:rsidRPr="006656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B47DC" w:rsidRPr="006656C1">
        <w:rPr>
          <w:rFonts w:asciiTheme="majorBidi" w:hAnsiTheme="majorBidi" w:cs="Angsana New" w:hint="cs"/>
          <w:sz w:val="30"/>
          <w:szCs w:val="30"/>
          <w:cs/>
        </w:rPr>
        <w:t>กลุ่มบริษัทมีผลแตกต่างชั่วคราวที่เกิดจากขาดทุนทางภาษีที่ยังไม่ได้ใช้</w:t>
      </w:r>
      <w:r w:rsidR="001B47DC" w:rsidRPr="006656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B47DC" w:rsidRPr="006656C1">
        <w:rPr>
          <w:rFonts w:asciiTheme="majorBidi" w:hAnsiTheme="majorBidi" w:cs="Angsana New" w:hint="cs"/>
          <w:sz w:val="30"/>
          <w:szCs w:val="30"/>
          <w:cs/>
        </w:rPr>
        <w:t>ซึ่งไม่ได้นำไปรวมในการคำนวณสินทรัพย์ภาษีเงินได้รอตัดบัญชี</w:t>
      </w:r>
      <w:r w:rsidR="001B47DC" w:rsidRPr="006656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B47DC" w:rsidRPr="006656C1">
        <w:rPr>
          <w:rFonts w:asciiTheme="majorBidi" w:hAnsiTheme="majorBidi" w:cs="Angsana New" w:hint="cs"/>
          <w:sz w:val="30"/>
          <w:szCs w:val="30"/>
          <w:cs/>
        </w:rPr>
        <w:t>เนื่องจากความไม่แน่นอนที่</w:t>
      </w:r>
      <w:r w:rsidR="001575E8" w:rsidRPr="006656C1">
        <w:rPr>
          <w:rFonts w:asciiTheme="majorBidi" w:hAnsiTheme="majorBidi" w:cs="Angsana New" w:hint="cs"/>
          <w:sz w:val="30"/>
          <w:szCs w:val="30"/>
          <w:cs/>
        </w:rPr>
        <w:t>จะ</w:t>
      </w:r>
      <w:r w:rsidR="001B47DC" w:rsidRPr="006656C1">
        <w:rPr>
          <w:rFonts w:asciiTheme="majorBidi" w:hAnsiTheme="majorBidi" w:cs="Angsana New" w:hint="cs"/>
          <w:sz w:val="30"/>
          <w:szCs w:val="30"/>
          <w:cs/>
        </w:rPr>
        <w:t>ใช้ประโยชน์ทางภาษีจากรายการดังกล่าวในอนาคต</w:t>
      </w:r>
    </w:p>
    <w:p w14:paraId="709E636D" w14:textId="77777777" w:rsidR="002B4284" w:rsidRPr="00216C73" w:rsidRDefault="002B4284" w:rsidP="000E2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</w:rPr>
      </w:pPr>
    </w:p>
    <w:p w14:paraId="4DE76A09" w14:textId="46B24591" w:rsidR="00F22A98" w:rsidRDefault="00257662" w:rsidP="00216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56CBE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การเปลี่ยนแปลงในอัตราภาษีเงินได้ที่แท้จริงในงบการเงินเฉพาะกิจการมีสาเหตุหลักจาก</w:t>
      </w:r>
      <w:r w:rsidR="00F22A98">
        <w:rPr>
          <w:rFonts w:asciiTheme="majorBidi" w:hAnsiTheme="majorBidi" w:cstheme="majorBidi" w:hint="cs"/>
          <w:sz w:val="30"/>
          <w:szCs w:val="30"/>
          <w:cs/>
        </w:rPr>
        <w:t>ปัจจัยดังต่อไปนี้</w:t>
      </w:r>
    </w:p>
    <w:p w14:paraId="386A4D7C" w14:textId="212E0A73" w:rsidR="00216C73" w:rsidRPr="00216C73" w:rsidRDefault="00F22A98" w:rsidP="00216C7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54B14">
        <w:rPr>
          <w:rFonts w:asciiTheme="majorBidi" w:hAnsiTheme="majorBidi" w:cstheme="majorBidi" w:hint="cs"/>
          <w:sz w:val="30"/>
          <w:szCs w:val="30"/>
          <w:cs/>
        </w:rPr>
        <w:t>การสิ้นสุดลงของบัตรส่งเสริม</w:t>
      </w:r>
      <w:r w:rsidR="00BF22BB" w:rsidRPr="00E54B14">
        <w:rPr>
          <w:rFonts w:asciiTheme="majorBidi" w:hAnsiTheme="majorBidi" w:cstheme="majorBidi" w:hint="cs"/>
          <w:sz w:val="30"/>
          <w:szCs w:val="30"/>
          <w:cs/>
        </w:rPr>
        <w:t>การลงทุน</w:t>
      </w:r>
    </w:p>
    <w:p w14:paraId="5AAD55ED" w14:textId="307A91C4" w:rsidR="0055190A" w:rsidRPr="00216C73" w:rsidRDefault="001575E8" w:rsidP="00216C7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54B14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C53192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55190A">
        <w:rPr>
          <w:rFonts w:asciiTheme="majorBidi" w:hAnsiTheme="majorBidi" w:cstheme="majorBidi" w:hint="cs"/>
          <w:sz w:val="30"/>
          <w:szCs w:val="30"/>
          <w:cs/>
        </w:rPr>
        <w:t>เ</w:t>
      </w:r>
      <w:r w:rsidR="00C53192">
        <w:rPr>
          <w:rFonts w:asciiTheme="majorBidi" w:hAnsiTheme="majorBidi" w:cstheme="majorBidi" w:hint="cs"/>
          <w:sz w:val="30"/>
          <w:szCs w:val="30"/>
          <w:cs/>
        </w:rPr>
        <w:t>ก</w:t>
      </w:r>
      <w:r w:rsidR="0055190A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C53192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C53192">
        <w:rPr>
          <w:rFonts w:asciiTheme="majorBidi" w:hAnsiTheme="majorBidi" w:cstheme="majorBidi"/>
          <w:sz w:val="30"/>
          <w:szCs w:val="30"/>
        </w:rPr>
        <w:t>30</w:t>
      </w:r>
      <w:r w:rsidR="00C531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190A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C53192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E54B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54B14">
        <w:rPr>
          <w:rFonts w:asciiTheme="majorBidi" w:hAnsiTheme="majorBidi" w:cstheme="majorBidi"/>
          <w:sz w:val="30"/>
          <w:szCs w:val="30"/>
        </w:rPr>
        <w:t xml:space="preserve">2566 </w:t>
      </w:r>
      <w:r w:rsidRPr="00E54B14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="00BF22BB" w:rsidRPr="00E54B14">
        <w:rPr>
          <w:rFonts w:asciiTheme="majorBidi" w:hAnsiTheme="majorBidi" w:cstheme="majorBidi" w:hint="cs"/>
          <w:sz w:val="30"/>
          <w:szCs w:val="30"/>
          <w:cs/>
        </w:rPr>
        <w:t>ผลแตกต่าง</w:t>
      </w:r>
      <w:r w:rsidR="002B4284" w:rsidRPr="00E54B14">
        <w:rPr>
          <w:rFonts w:asciiTheme="majorBidi" w:hAnsiTheme="majorBidi" w:cstheme="majorBidi" w:hint="cs"/>
          <w:sz w:val="30"/>
          <w:szCs w:val="30"/>
          <w:cs/>
        </w:rPr>
        <w:t>ชั่วคราว</w:t>
      </w:r>
      <w:r w:rsidRPr="00E54B14">
        <w:rPr>
          <w:rFonts w:asciiTheme="majorBidi" w:hAnsiTheme="majorBidi" w:cstheme="majorBidi" w:hint="cs"/>
          <w:sz w:val="30"/>
          <w:szCs w:val="30"/>
          <w:cs/>
        </w:rPr>
        <w:t>ที่เกิดจากผลขาดทุนด้านเครดิตที่คาดว่าจะเกิดขึ้นของเงินให้กู้ยืมระยะสั้น</w:t>
      </w:r>
      <w:r w:rsidR="002B4284" w:rsidRPr="00E54B14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="00BF22BB" w:rsidRPr="00E54B14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E54B14">
        <w:rPr>
          <w:rFonts w:asciiTheme="majorBidi" w:hAnsiTheme="majorBidi" w:cstheme="majorBidi" w:hint="cs"/>
          <w:sz w:val="30"/>
          <w:szCs w:val="30"/>
          <w:cs/>
        </w:rPr>
        <w:t xml:space="preserve"> ซึ่งไม่ได้นำไปรวมในการคำนวณ</w:t>
      </w:r>
      <w:r w:rsidR="00BF22BB" w:rsidRPr="00E54B14">
        <w:rPr>
          <w:rFonts w:asciiTheme="majorBidi" w:hAnsiTheme="majorBidi" w:cstheme="majorBidi" w:hint="cs"/>
          <w:sz w:val="30"/>
          <w:szCs w:val="30"/>
          <w:cs/>
        </w:rPr>
        <w:t>สินทรัพย์ภาษีเงินได้</w:t>
      </w:r>
      <w:r w:rsidR="00462A07">
        <w:rPr>
          <w:rFonts w:asciiTheme="majorBidi" w:hAnsiTheme="majorBidi" w:cstheme="majorBidi"/>
          <w:sz w:val="30"/>
          <w:szCs w:val="30"/>
        </w:rPr>
        <w:t xml:space="preserve">  </w:t>
      </w:r>
      <w:r w:rsidR="00BF22BB" w:rsidRPr="00E54B14">
        <w:rPr>
          <w:rFonts w:asciiTheme="majorBidi" w:hAnsiTheme="majorBidi" w:cstheme="majorBidi" w:hint="cs"/>
          <w:sz w:val="30"/>
          <w:szCs w:val="30"/>
          <w:cs/>
        </w:rPr>
        <w:t>รอตัดบัญชี</w:t>
      </w:r>
      <w:r w:rsidR="002B4284" w:rsidRPr="00E54B14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เนื่องจากบริษัทคาดว่าจะไม่มีการกลับรายการในอนาคตอันใกล้</w:t>
      </w:r>
    </w:p>
    <w:p w14:paraId="7401BC6C" w14:textId="77777777" w:rsidR="00D847CF" w:rsidRDefault="00D847CF" w:rsidP="0055190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กำไรต่อหุ้น</w:t>
      </w: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ขั้นพื้นฐาน</w:t>
      </w: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0A58F4A5" w14:textId="3DFAA728" w:rsidR="00D847CF" w:rsidRPr="00216C73" w:rsidRDefault="00D847CF" w:rsidP="009A2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8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79"/>
        <w:gridCol w:w="995"/>
        <w:gridCol w:w="265"/>
        <w:gridCol w:w="991"/>
        <w:gridCol w:w="253"/>
        <w:gridCol w:w="987"/>
        <w:gridCol w:w="276"/>
        <w:gridCol w:w="939"/>
      </w:tblGrid>
      <w:tr w:rsidR="0055190A" w:rsidRPr="00F17F5F" w14:paraId="1125052E" w14:textId="77777777" w:rsidTr="000E2A55">
        <w:trPr>
          <w:trHeight w:hRule="exact" w:val="389"/>
          <w:tblHeader/>
        </w:trPr>
        <w:tc>
          <w:tcPr>
            <w:tcW w:w="2493" w:type="pct"/>
          </w:tcPr>
          <w:p w14:paraId="41098C3F" w14:textId="77777777" w:rsidR="0055190A" w:rsidRPr="00CF1517" w:rsidRDefault="0055190A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9" w:type="pct"/>
            <w:gridSpan w:val="3"/>
          </w:tcPr>
          <w:p w14:paraId="2656357D" w14:textId="77777777" w:rsidR="0055190A" w:rsidRPr="00F17F5F" w:rsidRDefault="0055190A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544EC5C4" w14:textId="77777777" w:rsidR="0055190A" w:rsidRPr="00F17F5F" w:rsidRDefault="0055190A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6D05C35F" w14:textId="77777777" w:rsidR="0055190A" w:rsidRPr="00F17F5F" w:rsidRDefault="0055190A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90A" w:rsidRPr="00F17F5F" w14:paraId="0A8DF514" w14:textId="77777777" w:rsidTr="000E2A55">
        <w:trPr>
          <w:trHeight w:hRule="exact" w:val="389"/>
          <w:tblHeader/>
        </w:trPr>
        <w:tc>
          <w:tcPr>
            <w:tcW w:w="2493" w:type="pct"/>
          </w:tcPr>
          <w:p w14:paraId="54447E51" w14:textId="1D6638A7" w:rsidR="0055190A" w:rsidRPr="00F17F5F" w:rsidRDefault="00D20EBE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30" w:type="pct"/>
          </w:tcPr>
          <w:p w14:paraId="62AEC3A3" w14:textId="37B30969" w:rsidR="0055190A" w:rsidRPr="00F17F5F" w:rsidRDefault="0055190A" w:rsidP="000E2A5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659438BA" w14:textId="77777777" w:rsidR="0055190A" w:rsidRPr="00F17F5F" w:rsidRDefault="0055190A" w:rsidP="000E2A5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25122B9" w14:textId="3A8CC7B5" w:rsidR="0055190A" w:rsidRPr="00F17F5F" w:rsidRDefault="0055190A" w:rsidP="000E2A5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7DADBCF0" w14:textId="77777777" w:rsidR="0055190A" w:rsidRPr="00F17F5F" w:rsidRDefault="0055190A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0D364A10" w14:textId="728775CD" w:rsidR="0055190A" w:rsidRPr="00F17F5F" w:rsidRDefault="0055190A" w:rsidP="000E2A5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76C41091" w14:textId="77777777" w:rsidR="0055190A" w:rsidRPr="00F17F5F" w:rsidRDefault="0055190A" w:rsidP="000E2A5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5ABC72D3" w14:textId="6873499E" w:rsidR="0055190A" w:rsidRPr="00F17F5F" w:rsidRDefault="0055190A" w:rsidP="000E2A5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55190A" w:rsidRPr="00F17F5F" w14:paraId="2BACCA5A" w14:textId="77777777" w:rsidTr="000E2A55">
        <w:trPr>
          <w:trHeight w:hRule="exact" w:val="389"/>
          <w:tblHeader/>
        </w:trPr>
        <w:tc>
          <w:tcPr>
            <w:tcW w:w="2493" w:type="pct"/>
          </w:tcPr>
          <w:p w14:paraId="02FFAD60" w14:textId="77777777" w:rsidR="0055190A" w:rsidRPr="00F17F5F" w:rsidRDefault="0055190A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7" w:type="pct"/>
            <w:gridSpan w:val="7"/>
            <w:vAlign w:val="bottom"/>
          </w:tcPr>
          <w:p w14:paraId="25AAFCB1" w14:textId="77777777" w:rsidR="0055190A" w:rsidRPr="00F17F5F" w:rsidRDefault="0055190A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20EBE" w:rsidRPr="00F17F5F" w14:paraId="7D7D5BD9" w14:textId="77777777" w:rsidTr="000E2A55">
        <w:trPr>
          <w:trHeight w:hRule="exact" w:val="389"/>
        </w:trPr>
        <w:tc>
          <w:tcPr>
            <w:tcW w:w="2493" w:type="pct"/>
          </w:tcPr>
          <w:p w14:paraId="1EDBA415" w14:textId="5C462761" w:rsidR="00D20EBE" w:rsidRPr="00F17F5F" w:rsidRDefault="00D20EBE" w:rsidP="00D20EBE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 w:rsidR="00216C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</w:tcPr>
          <w:p w14:paraId="6B3274BF" w14:textId="77777777" w:rsidR="00D20EBE" w:rsidRPr="00F17F5F" w:rsidRDefault="00D20EBE" w:rsidP="00D20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9B5A94B" w14:textId="77777777" w:rsidR="00D20EBE" w:rsidRPr="00F17F5F" w:rsidRDefault="00D20EBE" w:rsidP="00D20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192C56EC" w14:textId="77777777" w:rsidR="00D20EBE" w:rsidRPr="00F17F5F" w:rsidRDefault="00D20EBE" w:rsidP="00D20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550F69CF" w14:textId="77777777" w:rsidR="00D20EBE" w:rsidRPr="00F17F5F" w:rsidRDefault="00D20EBE" w:rsidP="00D20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B5B0E61" w14:textId="77777777" w:rsidR="00D20EBE" w:rsidRPr="00F17F5F" w:rsidRDefault="00D20EBE" w:rsidP="00D20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F437374" w14:textId="77777777" w:rsidR="00D20EBE" w:rsidRPr="00F17F5F" w:rsidRDefault="00D20EBE" w:rsidP="00D20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59B12FA3" w14:textId="77777777" w:rsidR="00D20EBE" w:rsidRPr="00F17F5F" w:rsidRDefault="00D20EBE" w:rsidP="00D20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20EBE" w:rsidRPr="00265AAB" w14:paraId="5BA022C4" w14:textId="77777777" w:rsidTr="000E2A55">
        <w:trPr>
          <w:trHeight w:hRule="exact" w:val="389"/>
        </w:trPr>
        <w:tc>
          <w:tcPr>
            <w:tcW w:w="2493" w:type="pct"/>
          </w:tcPr>
          <w:p w14:paraId="4D3999A7" w14:textId="6E29EF21" w:rsidR="00D20EBE" w:rsidRPr="00F17F5F" w:rsidRDefault="00D20EBE" w:rsidP="00D20EBE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ที่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35C88565" w14:textId="0951ECF9" w:rsidR="00D20EBE" w:rsidRPr="00D90CDA" w:rsidRDefault="006D1556" w:rsidP="00D20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6D15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48,76</w:t>
            </w:r>
            <w:r w:rsidR="00585F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68B2327B" w14:textId="77777777" w:rsidR="00D20EBE" w:rsidRPr="00D90CDA" w:rsidRDefault="00D20EBE" w:rsidP="00D20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17477AC4" w14:textId="78FA2981" w:rsidR="00D20EBE" w:rsidRPr="00265AAB" w:rsidRDefault="00D20EBE" w:rsidP="00D20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135" w:type="pct"/>
          </w:tcPr>
          <w:p w14:paraId="2C3D8221" w14:textId="77777777" w:rsidR="00D20EBE" w:rsidRPr="00D90CDA" w:rsidRDefault="00D20EBE" w:rsidP="00D20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4EB5E60F" w14:textId="5D42B2A0" w:rsidR="00D20EBE" w:rsidRPr="00D90CDA" w:rsidRDefault="00D20EBE" w:rsidP="00D20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238,490</w:t>
            </w:r>
          </w:p>
        </w:tc>
        <w:tc>
          <w:tcPr>
            <w:tcW w:w="147" w:type="pct"/>
          </w:tcPr>
          <w:p w14:paraId="33479E86" w14:textId="77777777" w:rsidR="00D20EBE" w:rsidRPr="00D90CDA" w:rsidRDefault="00D20EBE" w:rsidP="00D20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5D9942AF" w14:textId="43202D46" w:rsidR="00D20EBE" w:rsidRPr="00265AAB" w:rsidRDefault="00D20EBE" w:rsidP="00D20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1,687,513</w:t>
            </w:r>
          </w:p>
        </w:tc>
      </w:tr>
      <w:tr w:rsidR="00261EEE" w:rsidRPr="0055190A" w14:paraId="1BFC74EE" w14:textId="77777777" w:rsidTr="00D20EBE">
        <w:trPr>
          <w:trHeight w:hRule="exact" w:val="347"/>
        </w:trPr>
        <w:tc>
          <w:tcPr>
            <w:tcW w:w="2493" w:type="pct"/>
          </w:tcPr>
          <w:p w14:paraId="2962A853" w14:textId="77777777" w:rsidR="00261EEE" w:rsidRPr="0055190A" w:rsidRDefault="00261EEE" w:rsidP="00261EEE">
            <w:pPr>
              <w:ind w:left="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30" w:type="pct"/>
          </w:tcPr>
          <w:p w14:paraId="48E039F0" w14:textId="77777777" w:rsidR="00261EEE" w:rsidRPr="0055190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1" w:type="pct"/>
          </w:tcPr>
          <w:p w14:paraId="5D1B9875" w14:textId="77777777" w:rsidR="00261EEE" w:rsidRPr="0055190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28" w:type="pct"/>
          </w:tcPr>
          <w:p w14:paraId="06B4AC68" w14:textId="77777777" w:rsidR="00261EEE" w:rsidRPr="0055190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35" w:type="pct"/>
          </w:tcPr>
          <w:p w14:paraId="5C46B479" w14:textId="77777777" w:rsidR="00261EEE" w:rsidRPr="0055190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26" w:type="pct"/>
          </w:tcPr>
          <w:p w14:paraId="1F86639F" w14:textId="77777777" w:rsidR="00261EEE" w:rsidRPr="0055190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7" w:type="pct"/>
          </w:tcPr>
          <w:p w14:paraId="01A88031" w14:textId="77777777" w:rsidR="00261EEE" w:rsidRPr="0055190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</w:tcPr>
          <w:p w14:paraId="384A7878" w14:textId="77777777" w:rsidR="00261EEE" w:rsidRPr="0055190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261EEE" w:rsidRPr="00D90CDA" w14:paraId="254CB66B" w14:textId="77777777" w:rsidTr="000E2A55">
        <w:trPr>
          <w:trHeight w:hRule="exact" w:val="389"/>
        </w:trPr>
        <w:tc>
          <w:tcPr>
            <w:tcW w:w="2493" w:type="pct"/>
          </w:tcPr>
          <w:p w14:paraId="3F1E8B87" w14:textId="77777777" w:rsidR="00261EEE" w:rsidRPr="00F17F5F" w:rsidRDefault="00261EEE" w:rsidP="00261EEE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จำนวนหุ้นสามัญออกจำหน่ายแล้ว</w:t>
            </w:r>
          </w:p>
        </w:tc>
        <w:tc>
          <w:tcPr>
            <w:tcW w:w="530" w:type="pct"/>
          </w:tcPr>
          <w:p w14:paraId="11DB954F" w14:textId="77777777" w:rsidR="00261EEE" w:rsidRPr="00D90CD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" w:type="pct"/>
          </w:tcPr>
          <w:p w14:paraId="2FFBB451" w14:textId="77777777" w:rsidR="00261EEE" w:rsidRPr="00D90CD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8" w:type="pct"/>
          </w:tcPr>
          <w:p w14:paraId="66415F3D" w14:textId="77777777" w:rsidR="00261EEE" w:rsidRPr="00D90CD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</w:tcPr>
          <w:p w14:paraId="74EFA2DD" w14:textId="77777777" w:rsidR="00261EEE" w:rsidRPr="00D90CD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</w:tcPr>
          <w:p w14:paraId="2847F438" w14:textId="77777777" w:rsidR="00261EEE" w:rsidRPr="00D90CD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6B70CC9A" w14:textId="77777777" w:rsidR="00261EEE" w:rsidRPr="00D90CD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</w:tcPr>
          <w:p w14:paraId="61661BFD" w14:textId="77777777" w:rsidR="00261EEE" w:rsidRPr="00D90CD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61EEE" w:rsidRPr="00265AAB" w14:paraId="3081564B" w14:textId="77777777" w:rsidTr="000E2A55">
        <w:trPr>
          <w:trHeight w:hRule="exact" w:val="389"/>
        </w:trPr>
        <w:tc>
          <w:tcPr>
            <w:tcW w:w="2493" w:type="pct"/>
          </w:tcPr>
          <w:p w14:paraId="0AFEE3DE" w14:textId="77777777" w:rsidR="00261EEE" w:rsidRPr="00F17F5F" w:rsidRDefault="00261EEE" w:rsidP="00261EE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17F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0" w:type="pct"/>
          </w:tcPr>
          <w:p w14:paraId="6F786994" w14:textId="28981600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821503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8215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503">
              <w:rPr>
                <w:rFonts w:ascii="Angsana New" w:hAnsi="Angsana New" w:cs="Angsana New"/>
                <w:sz w:val="30"/>
                <w:szCs w:val="30"/>
                <w:cs/>
              </w:rPr>
              <w:t>654</w:t>
            </w:r>
            <w:r w:rsidRPr="008215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503">
              <w:rPr>
                <w:rFonts w:ascii="Angsana New" w:hAnsi="Angsana New" w:cs="Angsana New"/>
                <w:sz w:val="30"/>
                <w:szCs w:val="30"/>
                <w:cs/>
              </w:rPr>
              <w:t>057</w:t>
            </w:r>
          </w:p>
        </w:tc>
        <w:tc>
          <w:tcPr>
            <w:tcW w:w="141" w:type="pct"/>
          </w:tcPr>
          <w:p w14:paraId="797739DD" w14:textId="77777777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6DF3D116" w14:textId="05271AFE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A22108">
              <w:rPr>
                <w:rFonts w:ascii="Angsana New" w:hAnsi="Angsana New" w:cs="Angsana New"/>
                <w:sz w:val="30"/>
                <w:szCs w:val="30"/>
              </w:rPr>
              <w:t>5,643,955</w:t>
            </w:r>
          </w:p>
        </w:tc>
        <w:tc>
          <w:tcPr>
            <w:tcW w:w="135" w:type="pct"/>
          </w:tcPr>
          <w:p w14:paraId="3DA9384C" w14:textId="77777777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FE18677" w14:textId="076717FD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5,654,057</w:t>
            </w:r>
          </w:p>
        </w:tc>
        <w:tc>
          <w:tcPr>
            <w:tcW w:w="147" w:type="pct"/>
          </w:tcPr>
          <w:p w14:paraId="29F04851" w14:textId="77777777" w:rsidR="00261EEE" w:rsidRPr="00D90CD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</w:tcPr>
          <w:p w14:paraId="0213110A" w14:textId="7117E2D3" w:rsidR="00261EEE" w:rsidRPr="00265AAB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A22108">
              <w:rPr>
                <w:rFonts w:ascii="Angsana New" w:hAnsi="Angsana New" w:cs="Angsana New"/>
                <w:sz w:val="30"/>
                <w:szCs w:val="30"/>
              </w:rPr>
              <w:t>5,643,955</w:t>
            </w:r>
          </w:p>
        </w:tc>
      </w:tr>
      <w:tr w:rsidR="00261EEE" w:rsidRPr="00265AAB" w14:paraId="45F65F9E" w14:textId="77777777" w:rsidTr="000E2A55">
        <w:trPr>
          <w:trHeight w:hRule="exact" w:val="389"/>
        </w:trPr>
        <w:tc>
          <w:tcPr>
            <w:tcW w:w="2493" w:type="pct"/>
          </w:tcPr>
          <w:p w14:paraId="6CD854C9" w14:textId="77777777" w:rsidR="00261EEE" w:rsidRPr="00F17F5F" w:rsidRDefault="00261EEE" w:rsidP="00261EE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  <w:r w:rsidRPr="00F17F5F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การใช้สิทธิตามใบสำคัญแสดง</w:t>
            </w:r>
          </w:p>
        </w:tc>
        <w:tc>
          <w:tcPr>
            <w:tcW w:w="530" w:type="pct"/>
          </w:tcPr>
          <w:p w14:paraId="4239962F" w14:textId="77777777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64369F5" w14:textId="77777777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344B086" w14:textId="77777777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D34DA53" w14:textId="77777777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FA86D3B" w14:textId="77777777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734A6C" w14:textId="77777777" w:rsidR="00261EEE" w:rsidRPr="00D90CD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</w:tcPr>
          <w:p w14:paraId="50FAF0D8" w14:textId="77777777" w:rsidR="00261EEE" w:rsidRPr="00265AAB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1EEE" w:rsidRPr="00265AAB" w14:paraId="3A032495" w14:textId="77777777" w:rsidTr="000E2A55">
        <w:trPr>
          <w:trHeight w:hRule="exact" w:val="389"/>
        </w:trPr>
        <w:tc>
          <w:tcPr>
            <w:tcW w:w="2493" w:type="pct"/>
            <w:shd w:val="clear" w:color="auto" w:fill="auto"/>
          </w:tcPr>
          <w:p w14:paraId="17BEFF60" w14:textId="77777777" w:rsidR="00261EEE" w:rsidRPr="00F17F5F" w:rsidRDefault="00261EEE" w:rsidP="00261EE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สิทธิซื้อหุ้น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1557CA96" w14:textId="7840F758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821503">
              <w:rPr>
                <w:rFonts w:ascii="Angsana New" w:hAnsi="Angsana New" w:cs="Angsana New"/>
                <w:sz w:val="30"/>
                <w:szCs w:val="30"/>
                <w:cs/>
              </w:rPr>
              <w:t>70</w:t>
            </w:r>
            <w:r w:rsidRPr="008215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503">
              <w:rPr>
                <w:rFonts w:ascii="Angsana New" w:hAnsi="Angsana New" w:cs="Angsana New"/>
                <w:sz w:val="30"/>
                <w:szCs w:val="30"/>
                <w:cs/>
              </w:rPr>
              <w:t>629</w:t>
            </w:r>
          </w:p>
        </w:tc>
        <w:tc>
          <w:tcPr>
            <w:tcW w:w="141" w:type="pct"/>
          </w:tcPr>
          <w:p w14:paraId="6403A59F" w14:textId="77777777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AF5A963" w14:textId="5837D87A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2210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551</w:t>
            </w:r>
          </w:p>
        </w:tc>
        <w:tc>
          <w:tcPr>
            <w:tcW w:w="135" w:type="pct"/>
          </w:tcPr>
          <w:p w14:paraId="3D7038FF" w14:textId="77777777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15475632" w14:textId="5A2BEE83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70,629</w:t>
            </w:r>
          </w:p>
        </w:tc>
        <w:tc>
          <w:tcPr>
            <w:tcW w:w="147" w:type="pct"/>
          </w:tcPr>
          <w:p w14:paraId="6CC2818C" w14:textId="77777777" w:rsidR="00261EEE" w:rsidRPr="00D90CD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7CF0B956" w14:textId="21CE2536" w:rsidR="00261EEE" w:rsidRPr="00265AAB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2210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551</w:t>
            </w:r>
          </w:p>
        </w:tc>
      </w:tr>
      <w:tr w:rsidR="00261EEE" w:rsidRPr="00D90CDA" w14:paraId="2E658210" w14:textId="77777777" w:rsidTr="000E2A55">
        <w:trPr>
          <w:trHeight w:hRule="exact" w:val="389"/>
        </w:trPr>
        <w:tc>
          <w:tcPr>
            <w:tcW w:w="2493" w:type="pct"/>
          </w:tcPr>
          <w:p w14:paraId="259F4A36" w14:textId="77777777" w:rsidR="00261EEE" w:rsidRPr="00F17F5F" w:rsidRDefault="00261EEE" w:rsidP="00261EEE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6AEECA8A" w14:textId="77777777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5DCF090" w14:textId="77777777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6805BBD2" w14:textId="77777777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F035CA1" w14:textId="77777777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7F055132" w14:textId="77777777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A08DAA9" w14:textId="77777777" w:rsidR="00261EEE" w:rsidRPr="00D90CD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0B943AA" w14:textId="77777777" w:rsidR="00261EEE" w:rsidRPr="00D90CD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61EEE" w:rsidRPr="00265AAB" w14:paraId="51230AEC" w14:textId="77777777" w:rsidTr="000E2A55">
        <w:trPr>
          <w:trHeight w:hRule="exact" w:val="389"/>
        </w:trPr>
        <w:tc>
          <w:tcPr>
            <w:tcW w:w="2493" w:type="pct"/>
          </w:tcPr>
          <w:p w14:paraId="073B6739" w14:textId="77777777" w:rsidR="00261EEE" w:rsidRPr="00F17F5F" w:rsidRDefault="00261EEE" w:rsidP="00261EEE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</w:tcPr>
          <w:p w14:paraId="0CF3AD28" w14:textId="7805F039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1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8215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21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724</w:t>
            </w:r>
            <w:r w:rsidRPr="008215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21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686</w:t>
            </w:r>
          </w:p>
        </w:tc>
        <w:tc>
          <w:tcPr>
            <w:tcW w:w="141" w:type="pct"/>
          </w:tcPr>
          <w:p w14:paraId="7B469AE3" w14:textId="77777777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EB101FB" w14:textId="3D5CAA6F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135" w:type="pct"/>
          </w:tcPr>
          <w:p w14:paraId="47A5DC6A" w14:textId="77777777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105AD5E" w14:textId="0E4DAE3B" w:rsidR="00261EEE" w:rsidRPr="00A22108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5,724,686</w:t>
            </w:r>
          </w:p>
        </w:tc>
        <w:tc>
          <w:tcPr>
            <w:tcW w:w="147" w:type="pct"/>
          </w:tcPr>
          <w:p w14:paraId="11D8C758" w14:textId="77777777" w:rsidR="00261EEE" w:rsidRPr="00D90CDA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</w:tcPr>
          <w:p w14:paraId="4464266D" w14:textId="5EC6D812" w:rsidR="00261EEE" w:rsidRPr="00265AAB" w:rsidRDefault="00261EEE" w:rsidP="00261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506</w:t>
            </w:r>
          </w:p>
        </w:tc>
      </w:tr>
      <w:tr w:rsidR="00E71C39" w:rsidRPr="0055190A" w14:paraId="4E8E30FB" w14:textId="77777777" w:rsidTr="00D20EBE">
        <w:trPr>
          <w:trHeight w:hRule="exact" w:val="446"/>
        </w:trPr>
        <w:tc>
          <w:tcPr>
            <w:tcW w:w="2493" w:type="pct"/>
          </w:tcPr>
          <w:p w14:paraId="04152E76" w14:textId="77777777" w:rsidR="00E71C39" w:rsidRPr="00F17F5F" w:rsidRDefault="00E71C39" w:rsidP="00E71C39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3BA4277B" w14:textId="77777777" w:rsidR="00E71C39" w:rsidRPr="00E71C39" w:rsidRDefault="00E71C39" w:rsidP="00E7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38B5F85" w14:textId="77777777" w:rsidR="00E71C39" w:rsidRPr="00E71C39" w:rsidRDefault="00E71C39" w:rsidP="00E7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34DC2FE2" w14:textId="77777777" w:rsidR="00E71C39" w:rsidRPr="00E71C39" w:rsidRDefault="00E71C39" w:rsidP="00E7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7E25BE46" w14:textId="77777777" w:rsidR="00E71C39" w:rsidRPr="00E71C39" w:rsidRDefault="00E71C39" w:rsidP="00E7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09018715" w14:textId="77777777" w:rsidR="00E71C39" w:rsidRPr="00E71C39" w:rsidRDefault="00E71C39" w:rsidP="00E7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AA7E9A7" w14:textId="77777777" w:rsidR="00E71C39" w:rsidRPr="00E71C39" w:rsidRDefault="00E71C39" w:rsidP="00E7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36BB67E9" w14:textId="77777777" w:rsidR="00E71C39" w:rsidRPr="00E71C39" w:rsidRDefault="00E71C39" w:rsidP="00E7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71C39" w:rsidRPr="00A22108" w14:paraId="12448E2B" w14:textId="77777777" w:rsidTr="00D20EBE">
        <w:trPr>
          <w:trHeight w:hRule="exact" w:val="389"/>
        </w:trPr>
        <w:tc>
          <w:tcPr>
            <w:tcW w:w="2493" w:type="pct"/>
          </w:tcPr>
          <w:p w14:paraId="5C0B7BCB" w14:textId="77777777" w:rsidR="00E71C39" w:rsidRPr="00F17F5F" w:rsidRDefault="00E71C39" w:rsidP="00E71C39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17F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3F98F94E" w14:textId="05DB9A12" w:rsidR="00E71C39" w:rsidRPr="00A22108" w:rsidRDefault="006D1556" w:rsidP="00E7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right="-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141" w:type="pct"/>
          </w:tcPr>
          <w:p w14:paraId="6AA10804" w14:textId="77777777" w:rsidR="00E71C39" w:rsidRPr="00D90CDA" w:rsidRDefault="00E71C39" w:rsidP="00E7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3EBD63C2" w14:textId="694A5B18" w:rsidR="00E71C39" w:rsidRPr="00D90CDA" w:rsidRDefault="00E71C39" w:rsidP="00E7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D20E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14:paraId="02A8EF4F" w14:textId="77777777" w:rsidR="00E71C39" w:rsidRPr="00D90CDA" w:rsidRDefault="00E71C39" w:rsidP="00E7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25F15768" w14:textId="64958B5F" w:rsidR="00E71C39" w:rsidRPr="0094322C" w:rsidRDefault="00E71C39" w:rsidP="00E7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147" w:type="pct"/>
          </w:tcPr>
          <w:p w14:paraId="36B302FB" w14:textId="77777777" w:rsidR="00E71C39" w:rsidRPr="0094322C" w:rsidRDefault="00E71C39" w:rsidP="00E7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0C862BA2" w14:textId="31702723" w:rsidR="00E71C39" w:rsidRPr="00A22108" w:rsidRDefault="00E71C39" w:rsidP="00D20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380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32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D20E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</w:p>
        </w:tc>
      </w:tr>
    </w:tbl>
    <w:p w14:paraId="0E648330" w14:textId="77777777" w:rsidR="0055190A" w:rsidRPr="00216C73" w:rsidRDefault="0055190A" w:rsidP="009A2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C3C1D" w14:textId="725C318E" w:rsidR="0086316A" w:rsidRDefault="0086316A" w:rsidP="00216C73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63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55E5FB50" w14:textId="77777777" w:rsidR="00D20EBE" w:rsidRPr="00216C73" w:rsidRDefault="00D20EBE" w:rsidP="00D20EBE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437F67A3" w14:textId="2FB06BE1" w:rsidR="0086316A" w:rsidRDefault="00DA7A42" w:rsidP="0036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16"/>
          <w:szCs w:val="16"/>
          <w:cs/>
        </w:rPr>
        <w:tab/>
      </w:r>
      <w:r w:rsidR="0086316A">
        <w:rPr>
          <w:rFonts w:asciiTheme="majorBidi" w:hAnsiTheme="majorBidi" w:cstheme="majorBidi" w:hint="cs"/>
          <w:sz w:val="30"/>
          <w:szCs w:val="30"/>
          <w:cs/>
        </w:rPr>
        <w:t>เงินปันผลที่กลุ่มบริษัทจ่ายให้ผู้ถือหุ้น</w:t>
      </w:r>
      <w:r w:rsidR="0086316A" w:rsidRPr="00C6028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E275EAC" w14:textId="77777777" w:rsidR="003673C6" w:rsidRPr="00216C73" w:rsidRDefault="003673C6" w:rsidP="0036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710"/>
        <w:gridCol w:w="1530"/>
        <w:gridCol w:w="270"/>
        <w:gridCol w:w="1440"/>
      </w:tblGrid>
      <w:tr w:rsidR="0086316A" w:rsidRPr="00DA7A42" w14:paraId="4BBB70AC" w14:textId="77777777" w:rsidTr="000A6729">
        <w:tc>
          <w:tcPr>
            <w:tcW w:w="2700" w:type="dxa"/>
            <w:vAlign w:val="bottom"/>
          </w:tcPr>
          <w:p w14:paraId="55EAD66A" w14:textId="77777777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D308E81" w14:textId="77777777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3AD7B737" w14:textId="77777777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กำหนดจ่าย</w:t>
            </w:r>
          </w:p>
          <w:p w14:paraId="009C9658" w14:textId="77777777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12406DE3" w14:textId="7B562BD8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อัตราเงินปันผล</w:t>
            </w:r>
            <w:r w:rsidR="00C53192" w:rsidRPr="00DA7A42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C53192"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>ต่อ</w:t>
            </w: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>หุ้น</w:t>
            </w:r>
          </w:p>
        </w:tc>
        <w:tc>
          <w:tcPr>
            <w:tcW w:w="270" w:type="dxa"/>
          </w:tcPr>
          <w:p w14:paraId="4CC44E9E" w14:textId="77777777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208EEBC" w14:textId="77777777" w:rsidR="0086316A" w:rsidRPr="00DA7A42" w:rsidDel="00D43E7A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86316A" w:rsidRPr="00DA7A42" w14:paraId="3BC1D00B" w14:textId="77777777" w:rsidTr="000A6729">
        <w:tc>
          <w:tcPr>
            <w:tcW w:w="2700" w:type="dxa"/>
          </w:tcPr>
          <w:p w14:paraId="70DE502C" w14:textId="77777777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BB69216" w14:textId="77777777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60F1143" w14:textId="77777777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B1604D1" w14:textId="77777777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A7A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26C398B9" w14:textId="77777777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8C6C008" w14:textId="77777777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A7A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6316A" w:rsidRPr="00DA7A42" w14:paraId="6C36A2B0" w14:textId="77777777" w:rsidTr="000A6729">
        <w:tc>
          <w:tcPr>
            <w:tcW w:w="2700" w:type="dxa"/>
          </w:tcPr>
          <w:p w14:paraId="1557075F" w14:textId="22E4CA35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DA7A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A7A4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Pr="00DA7A42">
              <w:rPr>
                <w:rFonts w:ascii="Angsana New" w:hAnsi="Angsana New" w:cs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46C28507" w14:textId="77777777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763C41" w14:textId="77777777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5F253DD" w14:textId="77777777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8845B7" w14:textId="77777777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2E73DB2" w14:textId="77777777" w:rsidR="0086316A" w:rsidRPr="00DA7A42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DA7A42" w:rsidRPr="00DA7A42" w14:paraId="2F9BC373" w14:textId="77777777" w:rsidTr="00DA7A42">
        <w:tc>
          <w:tcPr>
            <w:tcW w:w="2700" w:type="dxa"/>
          </w:tcPr>
          <w:p w14:paraId="070C2FA7" w14:textId="4918E7EF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DA7A4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798CDAED" w14:textId="4B3F308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</w:rPr>
              <w:t xml:space="preserve">    25 </w:t>
            </w: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DA7A4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2BB7BE52" w14:textId="52359763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</w:rPr>
              <w:t xml:space="preserve">23 </w:t>
            </w: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DA7A4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430D0BF5" w14:textId="6CFDA3D4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</w:rPr>
              <w:t>0.30</w:t>
            </w:r>
          </w:p>
        </w:tc>
        <w:tc>
          <w:tcPr>
            <w:tcW w:w="270" w:type="dxa"/>
          </w:tcPr>
          <w:p w14:paraId="66908A5F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2194C95" w14:textId="5982E750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</w:rPr>
              <w:t>1,696.2</w:t>
            </w:r>
          </w:p>
        </w:tc>
      </w:tr>
      <w:tr w:rsidR="00DA7A42" w:rsidRPr="00DA7A42" w14:paraId="5857CCEE" w14:textId="77777777" w:rsidTr="00DA7A42">
        <w:tc>
          <w:tcPr>
            <w:tcW w:w="2700" w:type="dxa"/>
          </w:tcPr>
          <w:p w14:paraId="11988683" w14:textId="4E3DCA68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เงินปันผลระหว่างกาล </w:t>
            </w:r>
            <w:r w:rsidRPr="00DA7A4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236D1700" w14:textId="338ACA6E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DA7A4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สิงหาคม </w:t>
            </w:r>
            <w:r w:rsidRPr="00DA7A4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2B181273" w14:textId="6E849ED9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</w:rPr>
              <w:t xml:space="preserve">8 </w:t>
            </w: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 w:rsidRPr="00DA7A4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55888923" w14:textId="70CED035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270" w:type="dxa"/>
          </w:tcPr>
          <w:p w14:paraId="7201E8DE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4F6EBB" w14:textId="49167851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</w:rPr>
              <w:t>116.2</w:t>
            </w:r>
          </w:p>
        </w:tc>
      </w:tr>
      <w:tr w:rsidR="00DA7A42" w:rsidRPr="00DA7A42" w14:paraId="7A16B718" w14:textId="77777777" w:rsidTr="00AA1611">
        <w:tc>
          <w:tcPr>
            <w:tcW w:w="2700" w:type="dxa"/>
          </w:tcPr>
          <w:p w14:paraId="1C7ABC64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B9A11FC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0B0B93A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BEC741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EED2A4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13C91B" w14:textId="6F4901BA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1,812.4</w:t>
            </w:r>
          </w:p>
        </w:tc>
      </w:tr>
      <w:tr w:rsidR="00DA7A42" w:rsidRPr="00DA7A42" w14:paraId="06B78298" w14:textId="77777777" w:rsidTr="000A6729">
        <w:tc>
          <w:tcPr>
            <w:tcW w:w="2700" w:type="dxa"/>
          </w:tcPr>
          <w:p w14:paraId="05A5EC05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95C3C1B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27AABCD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71DC910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CB752BC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FEDF407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DA7A42" w:rsidRPr="00DA7A42" w14:paraId="6F5A452E" w14:textId="77777777" w:rsidTr="000A6729">
        <w:tc>
          <w:tcPr>
            <w:tcW w:w="2700" w:type="dxa"/>
          </w:tcPr>
          <w:p w14:paraId="4919B0B9" w14:textId="1ACB011D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DA7A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A7A4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Pr="00DA7A42"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799D8930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A4EA6E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0C23854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F7DB76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AB1BE6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7A42" w:rsidRPr="00DA7A42" w14:paraId="6B6194B8" w14:textId="77777777" w:rsidTr="000A6729">
        <w:tc>
          <w:tcPr>
            <w:tcW w:w="2700" w:type="dxa"/>
          </w:tcPr>
          <w:p w14:paraId="751CF503" w14:textId="3CC5E80D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DA7A42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72F0654E" w14:textId="5B41DDD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DA7A4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DA7A42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DA7A4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0B6B4CDD" w14:textId="55436418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</w:rPr>
              <w:t xml:space="preserve">13 </w:t>
            </w: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DA7A4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2E706093" w14:textId="304687CD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  <w:tc>
          <w:tcPr>
            <w:tcW w:w="270" w:type="dxa"/>
          </w:tcPr>
          <w:p w14:paraId="2835BA46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37E539" w14:textId="2486ED85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</w:rPr>
              <w:t>225.8</w:t>
            </w:r>
          </w:p>
        </w:tc>
      </w:tr>
      <w:tr w:rsidR="00DA7A42" w:rsidRPr="00DA7A42" w14:paraId="58E45A24" w14:textId="77777777" w:rsidTr="0055190A">
        <w:tc>
          <w:tcPr>
            <w:tcW w:w="2700" w:type="dxa"/>
          </w:tcPr>
          <w:p w14:paraId="2C46A06D" w14:textId="0F641D1B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</w:t>
            </w:r>
            <w:r w:rsidRPr="00DA7A42">
              <w:rPr>
                <w:rFonts w:ascii="Angsana New" w:hAnsi="Angsana New" w:cs="Angsana New"/>
                <w:sz w:val="28"/>
                <w:szCs w:val="28"/>
              </w:rPr>
              <w:t xml:space="preserve"> 2565</w:t>
            </w:r>
          </w:p>
        </w:tc>
        <w:tc>
          <w:tcPr>
            <w:tcW w:w="1620" w:type="dxa"/>
            <w:vAlign w:val="center"/>
          </w:tcPr>
          <w:p w14:paraId="2C8547DF" w14:textId="6752CE0C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DA7A4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  <w:vAlign w:val="center"/>
          </w:tcPr>
          <w:p w14:paraId="1022FA6D" w14:textId="6EB78E2E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</w:rPr>
              <w:t xml:space="preserve">9 </w:t>
            </w:r>
            <w:r w:rsidRPr="00DA7A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 w:rsidRPr="00DA7A4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28EDD4DB" w14:textId="12D6632A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270" w:type="dxa"/>
          </w:tcPr>
          <w:p w14:paraId="470BA44F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AB40DE" w14:textId="45A6FDD3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sz w:val="28"/>
                <w:szCs w:val="28"/>
              </w:rPr>
              <w:t>565.3</w:t>
            </w:r>
          </w:p>
        </w:tc>
      </w:tr>
      <w:tr w:rsidR="00DA7A42" w:rsidRPr="00DA7A42" w14:paraId="49B13A08" w14:textId="77777777" w:rsidTr="0055190A">
        <w:tc>
          <w:tcPr>
            <w:tcW w:w="2700" w:type="dxa"/>
          </w:tcPr>
          <w:p w14:paraId="2563DC80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center"/>
          </w:tcPr>
          <w:p w14:paraId="030ECDFB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A00C17D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0BD82A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70A87C" w14:textId="77777777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FC8619" w14:textId="32647101" w:rsidR="00DA7A42" w:rsidRPr="00DA7A42" w:rsidRDefault="00DA7A42" w:rsidP="00DA7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7A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791.1</w:t>
            </w:r>
          </w:p>
        </w:tc>
      </w:tr>
    </w:tbl>
    <w:p w14:paraId="3AE3E0B0" w14:textId="5F5B3672" w:rsidR="00BF22BB" w:rsidRPr="00D20EBE" w:rsidRDefault="0086316A" w:rsidP="00DA7A42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b/>
          <w:bCs/>
          <w:szCs w:val="18"/>
          <w:lang w:val="th-TH"/>
        </w:rPr>
      </w:pPr>
      <w:r w:rsidRPr="00DA7A42">
        <w:rPr>
          <w:rFonts w:cstheme="minorBidi"/>
          <w:cs/>
          <w:lang w:val="th-TH"/>
        </w:rPr>
        <w:br w:type="page"/>
      </w:r>
      <w:r w:rsidR="00BF22BB" w:rsidRPr="00D20EBE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1836062C" w14:textId="77777777" w:rsidR="002B4284" w:rsidRPr="002B4284" w:rsidRDefault="002B4284" w:rsidP="002B4284">
      <w:pPr>
        <w:rPr>
          <w:rFonts w:asciiTheme="majorBidi" w:hAnsiTheme="majorBidi" w:cstheme="majorBidi"/>
          <w:sz w:val="24"/>
          <w:szCs w:val="24"/>
        </w:rPr>
      </w:pPr>
    </w:p>
    <w:p w14:paraId="695B2A2D" w14:textId="77777777" w:rsidR="00944BF6" w:rsidRPr="00C60284" w:rsidRDefault="00944BF6" w:rsidP="00944BF6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C6028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C6028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96DFFA6" w14:textId="77777777" w:rsidR="00944BF6" w:rsidRPr="002B4284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p w14:paraId="52811DE4" w14:textId="552701A4" w:rsidR="00944BF6" w:rsidRDefault="00944BF6" w:rsidP="008772DD">
      <w:pPr>
        <w:pStyle w:val="block"/>
        <w:tabs>
          <w:tab w:val="left" w:pos="38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</w:t>
      </w:r>
      <w:r w:rsidR="00A13222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  <w:r w:rsidR="00A1322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การเงินที่วัดมูลค่าด้วย</w:t>
      </w:r>
      <w:r w:rsidR="0040560D" w:rsidRPr="00C60284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C6028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E64CD72" w14:textId="77777777" w:rsidR="00D86BB6" w:rsidRPr="002B4284" w:rsidRDefault="00D86BB6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cs/>
          <w:lang w:bidi="th-TH"/>
        </w:rPr>
      </w:pPr>
    </w:p>
    <w:tbl>
      <w:tblPr>
        <w:tblW w:w="99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298"/>
        <w:gridCol w:w="185"/>
        <w:gridCol w:w="1102"/>
        <w:gridCol w:w="10"/>
        <w:gridCol w:w="186"/>
        <w:gridCol w:w="1022"/>
        <w:gridCol w:w="185"/>
        <w:gridCol w:w="1020"/>
        <w:gridCol w:w="927"/>
        <w:gridCol w:w="1020"/>
        <w:gridCol w:w="1020"/>
        <w:gridCol w:w="6"/>
      </w:tblGrid>
      <w:tr w:rsidR="003B0047" w:rsidRPr="00CB135F" w14:paraId="392163E6" w14:textId="77777777" w:rsidTr="00814920">
        <w:trPr>
          <w:trHeight w:val="364"/>
          <w:tblHeader/>
        </w:trPr>
        <w:tc>
          <w:tcPr>
            <w:tcW w:w="1980" w:type="dxa"/>
            <w:shd w:val="clear" w:color="auto" w:fill="auto"/>
            <w:vAlign w:val="bottom"/>
          </w:tcPr>
          <w:p w14:paraId="6CA7B162" w14:textId="6CE6C556" w:rsidR="003B0047" w:rsidRPr="00CB135F" w:rsidRDefault="003B0047" w:rsidP="008772D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180" w:right="7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  <w:r w:rsidRPr="00CB135F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  <w:r w:rsidRPr="00CB135F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  <w:r w:rsidRPr="00CB13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br w:type="page"/>
            </w:r>
            <w:r w:rsidRPr="00CB135F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br w:type="page"/>
            </w:r>
            <w:r w:rsidRPr="00CB135F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</w:p>
        </w:tc>
        <w:tc>
          <w:tcPr>
            <w:tcW w:w="7981" w:type="dxa"/>
            <w:gridSpan w:val="12"/>
          </w:tcPr>
          <w:p w14:paraId="784CE606" w14:textId="68D311DD" w:rsidR="003B0047" w:rsidRPr="00CB135F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B13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B0047" w:rsidRPr="00CB135F" w14:paraId="1E2803B0" w14:textId="77777777" w:rsidTr="00814920">
        <w:trPr>
          <w:trHeight w:val="364"/>
          <w:tblHeader/>
        </w:trPr>
        <w:tc>
          <w:tcPr>
            <w:tcW w:w="1980" w:type="dxa"/>
            <w:shd w:val="clear" w:color="auto" w:fill="auto"/>
            <w:vAlign w:val="bottom"/>
          </w:tcPr>
          <w:p w14:paraId="510241CD" w14:textId="77777777" w:rsidR="003B0047" w:rsidRPr="00CB135F" w:rsidRDefault="003B0047" w:rsidP="00CB135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803" w:type="dxa"/>
            <w:gridSpan w:val="6"/>
          </w:tcPr>
          <w:p w14:paraId="5EA327BE" w14:textId="230A128D" w:rsidR="003B0047" w:rsidRPr="00CB135F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B13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5" w:type="dxa"/>
          </w:tcPr>
          <w:p w14:paraId="34388ECC" w14:textId="77777777" w:rsidR="003B0047" w:rsidRPr="00CB135F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99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FBBA" w14:textId="77777777" w:rsidR="003B0047" w:rsidRPr="00CB135F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B13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6BB6" w:rsidRPr="00D02DED" w14:paraId="23DD9D3C" w14:textId="77777777" w:rsidTr="00EB3C66">
        <w:trPr>
          <w:gridAfter w:val="1"/>
          <w:wAfter w:w="6" w:type="dxa"/>
          <w:trHeight w:val="1738"/>
          <w:tblHeader/>
        </w:trPr>
        <w:tc>
          <w:tcPr>
            <w:tcW w:w="1980" w:type="dxa"/>
            <w:shd w:val="clear" w:color="auto" w:fill="auto"/>
          </w:tcPr>
          <w:p w14:paraId="590B5E9C" w14:textId="77777777" w:rsidR="00D86BB6" w:rsidRPr="00113291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4B155249" w14:textId="77777777" w:rsidR="00D86BB6" w:rsidRPr="00113291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341276E" w14:textId="77777777" w:rsidR="00D86BB6" w:rsidRPr="00113291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A7E5615" w14:textId="77777777" w:rsidR="00D02DED" w:rsidRPr="00113291" w:rsidRDefault="00D02DED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02226D2" w14:textId="70A32DA3" w:rsidR="00D86BB6" w:rsidRPr="00113291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112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F840D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CB135F"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1E412F"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3937FC63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3DA415A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5709E453" w14:textId="5840499B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</w:t>
            </w:r>
            <w:r w:rsidR="008772DD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</w:t>
            </w:r>
          </w:p>
          <w:p w14:paraId="31891AB2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73D1F0A2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14:paraId="5F24E0B5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</w:tcPr>
          <w:p w14:paraId="192451FE" w14:textId="3B658D49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</w:t>
            </w:r>
          </w:p>
          <w:p w14:paraId="58096C1D" w14:textId="28748523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</w:t>
            </w:r>
          </w:p>
          <w:p w14:paraId="7C8578B6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2774D8B4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73D82A4C" w14:textId="77777777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48AA2B29" w14:textId="5E2CB2E7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5" w:type="dxa"/>
            <w:vAlign w:val="bottom"/>
          </w:tcPr>
          <w:p w14:paraId="43469F75" w14:textId="77777777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6023FF" w14:textId="2131C53C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6F9864EF" w14:textId="78ED8D9C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48A0F0C" w14:textId="61CF5450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E5D7EFE" w14:textId="77777777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6BB6" w:rsidRPr="00CB135F" w14:paraId="7FE06111" w14:textId="77777777" w:rsidTr="00814920">
        <w:trPr>
          <w:trHeight w:val="364"/>
          <w:tblHeader/>
        </w:trPr>
        <w:tc>
          <w:tcPr>
            <w:tcW w:w="1980" w:type="dxa"/>
            <w:shd w:val="clear" w:color="auto" w:fill="auto"/>
          </w:tcPr>
          <w:p w14:paraId="07E5BACD" w14:textId="77777777" w:rsidR="00D86BB6" w:rsidRPr="00CB135F" w:rsidRDefault="00D86BB6" w:rsidP="00CB135F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81" w:type="dxa"/>
            <w:gridSpan w:val="12"/>
          </w:tcPr>
          <w:p w14:paraId="133C0033" w14:textId="7C557C41" w:rsidR="00D86BB6" w:rsidRPr="00CB135F" w:rsidRDefault="00D86BB6" w:rsidP="00CB135F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CB135F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86BB6" w:rsidRPr="00CB135F" w14:paraId="5ECC9FF4" w14:textId="77777777" w:rsidTr="00814920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12688A1C" w14:textId="77777777" w:rsidR="00D86BB6" w:rsidRPr="00CB135F" w:rsidRDefault="00D86BB6" w:rsidP="00CB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</w:tcPr>
          <w:p w14:paraId="4F87211F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00F34B1A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0E0E9102" w14:textId="743DC674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64F05994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FDDBF09" w14:textId="46A938AF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58F696C8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070360AF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5F06DBF8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7E81D715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6C0A3628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6EB5" w:rsidRPr="00B35A90" w14:paraId="6DB2CAE8" w14:textId="77777777" w:rsidTr="00814920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714D9C5C" w14:textId="419D139F" w:rsidR="00F96EB5" w:rsidRPr="00F96EB5" w:rsidRDefault="00F96EB5" w:rsidP="00CB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</w:tcPr>
          <w:p w14:paraId="49747B18" w14:textId="781FE77D" w:rsidR="00F96EB5" w:rsidRPr="00B52CAE" w:rsidRDefault="00D4218F" w:rsidP="005A1DF9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993</w:t>
            </w:r>
          </w:p>
        </w:tc>
        <w:tc>
          <w:tcPr>
            <w:tcW w:w="185" w:type="dxa"/>
          </w:tcPr>
          <w:p w14:paraId="14A3235C" w14:textId="77777777" w:rsidR="00F96EB5" w:rsidRPr="00CB135F" w:rsidRDefault="00F96EB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51903984" w14:textId="7B00A689" w:rsidR="00F96EB5" w:rsidRPr="00B52CAE" w:rsidRDefault="00D4218F" w:rsidP="003673C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24FB6687" w14:textId="664B33D4" w:rsidR="00F96EB5" w:rsidRPr="00B52CAE" w:rsidRDefault="00F96EB5" w:rsidP="00B52CA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B992042" w14:textId="0AAF1C7A" w:rsidR="00F96EB5" w:rsidRPr="00B52CAE" w:rsidRDefault="00D4218F" w:rsidP="00B52CA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185" w:type="dxa"/>
            <w:shd w:val="clear" w:color="auto" w:fill="auto"/>
          </w:tcPr>
          <w:p w14:paraId="1C776E4D" w14:textId="77777777" w:rsidR="00F96EB5" w:rsidRPr="00CB135F" w:rsidRDefault="00F96EB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CCF5026" w14:textId="4FC2E5D4" w:rsidR="00F96EB5" w:rsidRPr="00B35A90" w:rsidRDefault="00D4218F" w:rsidP="00B35A9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927" w:type="dxa"/>
            <w:shd w:val="clear" w:color="auto" w:fill="auto"/>
          </w:tcPr>
          <w:p w14:paraId="284282EB" w14:textId="02F7C465" w:rsidR="00F96EB5" w:rsidRPr="00B52CAE" w:rsidRDefault="00D4218F" w:rsidP="005A1DF9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1AA5454B" w14:textId="76360A04" w:rsidR="00F96EB5" w:rsidRPr="00B52CAE" w:rsidRDefault="00D4218F" w:rsidP="005A1DF9">
            <w:pPr>
              <w:pStyle w:val="acctfourfigures"/>
              <w:tabs>
                <w:tab w:val="clear" w:pos="765"/>
                <w:tab w:val="decimal" w:pos="358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51601281" w14:textId="3F7ABE34" w:rsidR="00F96EB5" w:rsidRPr="00B52CAE" w:rsidRDefault="00D4218F" w:rsidP="0044045F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</w:tr>
      <w:tr w:rsidR="00F35868" w:rsidRPr="00CB135F" w14:paraId="297B6426" w14:textId="77777777" w:rsidTr="00592A0F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71FC44AE" w14:textId="450F84B9" w:rsidR="00F35868" w:rsidRPr="00CB135F" w:rsidRDefault="00F35868" w:rsidP="00F3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98" w:type="dxa"/>
            <w:vAlign w:val="bottom"/>
          </w:tcPr>
          <w:p w14:paraId="75E3BC3F" w14:textId="2D327B5D" w:rsidR="00F35868" w:rsidRPr="00B52CAE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3CB9B299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3B057F35" w14:textId="17D6F99B" w:rsidR="00F35868" w:rsidRPr="00B52CAE" w:rsidRDefault="00F35868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CEDF61C" w14:textId="77777777" w:rsidR="00F35868" w:rsidRPr="00B52CAE" w:rsidRDefault="00F35868" w:rsidP="00F3586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007728E" w14:textId="71AD13A1" w:rsidR="00F35868" w:rsidRPr="00B52CAE" w:rsidRDefault="00F35868" w:rsidP="00F35868">
            <w:pPr>
              <w:pStyle w:val="acctfourfigures"/>
              <w:tabs>
                <w:tab w:val="clear" w:pos="765"/>
                <w:tab w:val="left" w:pos="702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8C27805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78327C4" w14:textId="7BB53487" w:rsidR="00F35868" w:rsidRPr="00B35A90" w:rsidRDefault="00F35868" w:rsidP="00F3586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D995CC7" w14:textId="1E714D75" w:rsidR="00F35868" w:rsidRPr="00B52CAE" w:rsidRDefault="00F35868" w:rsidP="00F35868">
            <w:pPr>
              <w:pStyle w:val="acctfourfigures"/>
              <w:tabs>
                <w:tab w:val="clear" w:pos="765"/>
                <w:tab w:val="left" w:pos="125"/>
                <w:tab w:val="left" w:pos="269"/>
                <w:tab w:val="left" w:pos="629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4F88F836" w14:textId="7DA42D78" w:rsidR="00F35868" w:rsidRPr="00B52CAE" w:rsidRDefault="00F35868" w:rsidP="00F35868">
            <w:pPr>
              <w:pStyle w:val="acctfourfigures"/>
              <w:tabs>
                <w:tab w:val="clear" w:pos="765"/>
                <w:tab w:val="decimal" w:pos="358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4A7191E" w14:textId="349EAD1B" w:rsidR="00F35868" w:rsidRPr="00B52CAE" w:rsidRDefault="00F35868" w:rsidP="00D4218F">
            <w:pPr>
              <w:pStyle w:val="acctfourfigures"/>
              <w:tabs>
                <w:tab w:val="clear" w:pos="765"/>
                <w:tab w:val="left" w:pos="125"/>
                <w:tab w:val="left" w:pos="627"/>
              </w:tabs>
              <w:spacing w:line="240" w:lineRule="atLeast"/>
              <w:ind w:right="-17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28C5" w:rsidRPr="00CB135F" w14:paraId="6AAA8F8E" w14:textId="77777777" w:rsidTr="005F6E72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7DBDCDE2" w14:textId="0BB374E9" w:rsidR="00F328C5" w:rsidRPr="00CB135F" w:rsidRDefault="00F328C5" w:rsidP="00F3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3" w:right="-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8" w:type="dxa"/>
            <w:vAlign w:val="bottom"/>
          </w:tcPr>
          <w:p w14:paraId="75904D43" w14:textId="3D98181F" w:rsidR="00F328C5" w:rsidRPr="00B52CAE" w:rsidRDefault="00D4218F" w:rsidP="00F328C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3BF0EE6A" w14:textId="77777777" w:rsidR="00F328C5" w:rsidRPr="00CB135F" w:rsidRDefault="00F328C5" w:rsidP="00F328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24F721B7" w14:textId="43CB0C12" w:rsidR="00F328C5" w:rsidRPr="00483DCA" w:rsidRDefault="00483DCA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84</w:t>
            </w:r>
          </w:p>
        </w:tc>
        <w:tc>
          <w:tcPr>
            <w:tcW w:w="186" w:type="dxa"/>
            <w:vAlign w:val="bottom"/>
          </w:tcPr>
          <w:p w14:paraId="37D52EB7" w14:textId="77777777" w:rsidR="00F328C5" w:rsidRPr="00B52CAE" w:rsidRDefault="00F328C5" w:rsidP="00F328C5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86DF607" w14:textId="48CD8353" w:rsidR="00F328C5" w:rsidRPr="00B52CAE" w:rsidRDefault="00483DCA" w:rsidP="00F328C5">
            <w:pPr>
              <w:pStyle w:val="acctfourfigures"/>
              <w:tabs>
                <w:tab w:val="clear" w:pos="765"/>
                <w:tab w:val="left" w:pos="702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D843252" w14:textId="77777777" w:rsidR="00F328C5" w:rsidRPr="00CB135F" w:rsidRDefault="00F328C5" w:rsidP="00F328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38B7471" w14:textId="73E73694" w:rsidR="00F328C5" w:rsidRPr="00B35A90" w:rsidRDefault="00D4218F" w:rsidP="00F328C5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7FEE83F" w14:textId="4B43327D" w:rsidR="00F328C5" w:rsidRPr="00B52CAE" w:rsidRDefault="00CB564D" w:rsidP="00F328C5">
            <w:pPr>
              <w:pStyle w:val="acctfourfigures"/>
              <w:tabs>
                <w:tab w:val="clear" w:pos="765"/>
                <w:tab w:val="left" w:pos="125"/>
                <w:tab w:val="left" w:pos="269"/>
                <w:tab w:val="left" w:pos="629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020" w:type="dxa"/>
            <w:shd w:val="clear" w:color="auto" w:fill="auto"/>
          </w:tcPr>
          <w:p w14:paraId="79208084" w14:textId="50A1D906" w:rsidR="00F328C5" w:rsidRPr="00B52CAE" w:rsidRDefault="00D4218F" w:rsidP="00F328C5">
            <w:pPr>
              <w:pStyle w:val="acctfourfigures"/>
              <w:tabs>
                <w:tab w:val="clear" w:pos="765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EEF3AAA" w14:textId="3C90CED1" w:rsidR="00F328C5" w:rsidRPr="00B52CAE" w:rsidRDefault="00CB564D" w:rsidP="0044045F">
            <w:pPr>
              <w:pStyle w:val="acctfourfigures"/>
              <w:tabs>
                <w:tab w:val="clear" w:pos="765"/>
                <w:tab w:val="left" w:pos="702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F35868" w:rsidRPr="00CB135F" w14:paraId="6F7E355D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6B21448E" w14:textId="77777777" w:rsidR="00F35868" w:rsidRPr="00CB135F" w:rsidRDefault="00F35868" w:rsidP="00F3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98" w:type="dxa"/>
          </w:tcPr>
          <w:p w14:paraId="764FF185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3999857E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73F177EB" w14:textId="1094DAC6" w:rsidR="00F35868" w:rsidRPr="00CB135F" w:rsidRDefault="00F35868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4685B31F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1927546" w14:textId="73A971F5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3AA9BE7E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1CFDCD3B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3AC79732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left" w:pos="269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1E7F112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660BD884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5868" w:rsidRPr="00CB135F" w14:paraId="7EF7DC2D" w14:textId="77777777" w:rsidTr="000D1C32">
        <w:trPr>
          <w:gridAfter w:val="1"/>
          <w:wAfter w:w="6" w:type="dxa"/>
          <w:trHeight w:val="695"/>
        </w:trPr>
        <w:tc>
          <w:tcPr>
            <w:tcW w:w="1980" w:type="dxa"/>
            <w:shd w:val="clear" w:color="auto" w:fill="auto"/>
          </w:tcPr>
          <w:p w14:paraId="57D222D3" w14:textId="5020A595" w:rsidR="00F35868" w:rsidRPr="000D1C32" w:rsidRDefault="00F35868" w:rsidP="00F35868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98" w:type="dxa"/>
            <w:vAlign w:val="bottom"/>
          </w:tcPr>
          <w:p w14:paraId="0BD45EEE" w14:textId="3342F9F1" w:rsidR="00F35868" w:rsidRPr="00B35A90" w:rsidRDefault="00D4218F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</w:p>
        </w:tc>
        <w:tc>
          <w:tcPr>
            <w:tcW w:w="185" w:type="dxa"/>
          </w:tcPr>
          <w:p w14:paraId="7856F719" w14:textId="77777777" w:rsidR="00F35868" w:rsidRPr="00B35A90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5C9DB7EA" w14:textId="2B7B5F5B" w:rsidR="00F35868" w:rsidRPr="00B35A90" w:rsidRDefault="00D4218F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2C8E4C4A" w14:textId="77777777" w:rsidR="00F35868" w:rsidRPr="00B35A90" w:rsidRDefault="00F35868" w:rsidP="00F35868">
            <w:pPr>
              <w:pStyle w:val="acctfourfigures"/>
              <w:tabs>
                <w:tab w:val="clear" w:pos="765"/>
                <w:tab w:val="decimal" w:pos="551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9130993" w14:textId="77828269" w:rsidR="00F35868" w:rsidRPr="00B35A90" w:rsidRDefault="00D4218F" w:rsidP="00F35868">
            <w:pPr>
              <w:pStyle w:val="acctfourfigures"/>
              <w:tabs>
                <w:tab w:val="clear" w:pos="765"/>
                <w:tab w:val="left" w:pos="702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A631B00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1E94DF4" w14:textId="64D1F645" w:rsidR="00F35868" w:rsidRPr="00B35A90" w:rsidRDefault="00D4218F" w:rsidP="00F3586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B74B070" w14:textId="1CB5039B" w:rsidR="00F35868" w:rsidRPr="00B35A90" w:rsidRDefault="00D4218F" w:rsidP="00F35868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5C97BBF" w14:textId="675816EA" w:rsidR="00F35868" w:rsidRPr="00B35A90" w:rsidRDefault="00D4218F" w:rsidP="00F35868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A8AEECC" w14:textId="32FFCD3B" w:rsidR="00F35868" w:rsidRPr="00B35A90" w:rsidRDefault="00D4218F" w:rsidP="0044045F">
            <w:pPr>
              <w:pStyle w:val="acctfourfigures"/>
              <w:tabs>
                <w:tab w:val="clear" w:pos="765"/>
                <w:tab w:val="left" w:pos="702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F35868" w:rsidRPr="00CB135F" w14:paraId="132933AB" w14:textId="77777777" w:rsidTr="00F328C5">
        <w:trPr>
          <w:gridAfter w:val="1"/>
          <w:wAfter w:w="6" w:type="dxa"/>
          <w:trHeight w:hRule="exact" w:val="344"/>
        </w:trPr>
        <w:tc>
          <w:tcPr>
            <w:tcW w:w="1980" w:type="dxa"/>
            <w:shd w:val="clear" w:color="auto" w:fill="auto"/>
          </w:tcPr>
          <w:p w14:paraId="15CE7A5D" w14:textId="77777777" w:rsidR="00F35868" w:rsidRPr="00CB135F" w:rsidRDefault="00F35868" w:rsidP="00F3586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8" w:type="dxa"/>
            <w:vAlign w:val="bottom"/>
          </w:tcPr>
          <w:p w14:paraId="2D390F30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70569596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01087045" w14:textId="7CC0179B" w:rsidR="00F35868" w:rsidRPr="00CB135F" w:rsidRDefault="00F35868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552547A9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BC7B3A6" w14:textId="67DE45B6" w:rsidR="00F35868" w:rsidRPr="00CB135F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7743C410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DC5A088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F9F2A51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7A6E384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D5DD109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5868" w:rsidRPr="00CB135F" w14:paraId="23E840A1" w14:textId="77777777" w:rsidTr="00814920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2EAFE217" w14:textId="77777777" w:rsidR="00F35868" w:rsidRPr="00CB135F" w:rsidRDefault="00F35868" w:rsidP="00F3586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8" w:type="dxa"/>
            <w:vAlign w:val="bottom"/>
          </w:tcPr>
          <w:p w14:paraId="2C816453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03AA69DE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7AF28111" w14:textId="44B58B36" w:rsidR="00F35868" w:rsidRPr="00CB135F" w:rsidRDefault="00F35868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7DC1AB67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44E5CDD" w14:textId="123B087F" w:rsidR="00F35868" w:rsidRPr="00CB135F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D4D7583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FA1D34A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271DF58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C3C32D1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004D190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5868" w:rsidRPr="00CB135F" w14:paraId="40A1A9E2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0C3A96BC" w14:textId="2F34EE1F" w:rsidR="00F35868" w:rsidRPr="00CB135F" w:rsidRDefault="00F35868" w:rsidP="00F3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จาก</w:t>
            </w:r>
          </w:p>
        </w:tc>
        <w:tc>
          <w:tcPr>
            <w:tcW w:w="1298" w:type="dxa"/>
          </w:tcPr>
          <w:p w14:paraId="3EB55EE6" w14:textId="31ECF207" w:rsidR="00F35868" w:rsidRPr="00CB135F" w:rsidRDefault="00F35868" w:rsidP="00F3586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4F0664A9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43508FB2" w14:textId="77777777" w:rsidR="00F35868" w:rsidRPr="00CB135F" w:rsidRDefault="00F35868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04A57383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</w:tcPr>
          <w:p w14:paraId="5A4D25E1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left" w:pos="366"/>
                <w:tab w:val="left" w:pos="726"/>
              </w:tabs>
              <w:spacing w:line="240" w:lineRule="atLeast"/>
              <w:ind w:right="-1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5CB318E8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5DCF52E6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75AC1A7E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668144EA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083DA9A4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5868" w:rsidRPr="00CB135F" w14:paraId="3FC7906F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0C87A20A" w14:textId="4E773DB5" w:rsidR="00F35868" w:rsidRPr="00CB135F" w:rsidRDefault="00F35868" w:rsidP="00F3586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98" w:type="dxa"/>
          </w:tcPr>
          <w:p w14:paraId="4A600C95" w14:textId="6A0DBEB2" w:rsidR="00F35868" w:rsidRPr="00CB135F" w:rsidRDefault="00D4218F" w:rsidP="00F3586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5" w:type="dxa"/>
          </w:tcPr>
          <w:p w14:paraId="61CF9DBF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74E39E9F" w14:textId="10D701DE" w:rsidR="00F35868" w:rsidRPr="00BF22BB" w:rsidRDefault="0044045F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6" w:type="dxa"/>
          </w:tcPr>
          <w:p w14:paraId="5B492BBA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</w:tcPr>
          <w:p w14:paraId="211F630D" w14:textId="499207A1" w:rsidR="00F35868" w:rsidRPr="00CB135F" w:rsidRDefault="0044045F" w:rsidP="0044045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850</w:t>
            </w:r>
          </w:p>
        </w:tc>
        <w:tc>
          <w:tcPr>
            <w:tcW w:w="185" w:type="dxa"/>
            <w:shd w:val="clear" w:color="auto" w:fill="auto"/>
          </w:tcPr>
          <w:p w14:paraId="4C27B374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A1C38CB" w14:textId="0AE47701" w:rsidR="00F35868" w:rsidRPr="005A1DF9" w:rsidRDefault="0044045F" w:rsidP="00F3586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17BB7A72" w14:textId="633DABA7" w:rsidR="00F35868" w:rsidRPr="005A1DF9" w:rsidRDefault="0044045F" w:rsidP="00F35868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1020" w:type="dxa"/>
            <w:shd w:val="clear" w:color="auto" w:fill="auto"/>
          </w:tcPr>
          <w:p w14:paraId="0E5531D2" w14:textId="4FEF0520" w:rsidR="00F35868" w:rsidRPr="005A1DF9" w:rsidRDefault="0044045F" w:rsidP="00F35868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756506EC" w14:textId="44F74859" w:rsidR="00F35868" w:rsidRPr="0044045F" w:rsidRDefault="0044045F" w:rsidP="0044045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 w:rsidRPr="0044045F">
              <w:rPr>
                <w:rFonts w:ascii="Angsana New" w:hAnsi="Angsana New" w:cs="Angsana New"/>
                <w:sz w:val="26"/>
                <w:szCs w:val="26"/>
              </w:rPr>
              <w:t>808</w:t>
            </w:r>
          </w:p>
        </w:tc>
      </w:tr>
      <w:tr w:rsidR="00824421" w:rsidRPr="00CB135F" w14:paraId="3F07CB15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39666056" w14:textId="00608960" w:rsidR="00824421" w:rsidRPr="00CB135F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8" w:type="dxa"/>
          </w:tcPr>
          <w:p w14:paraId="278A9896" w14:textId="2C59AFCC" w:rsidR="00824421" w:rsidRDefault="00D4218F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5" w:type="dxa"/>
          </w:tcPr>
          <w:p w14:paraId="0B0C8810" w14:textId="77777777" w:rsidR="00824421" w:rsidRPr="00CB135F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7ACC91EB" w14:textId="3612EB3D" w:rsidR="00824421" w:rsidRDefault="0044045F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10,638</w:t>
            </w:r>
          </w:p>
        </w:tc>
        <w:tc>
          <w:tcPr>
            <w:tcW w:w="186" w:type="dxa"/>
          </w:tcPr>
          <w:p w14:paraId="1506E8D9" w14:textId="153E7523" w:rsidR="00824421" w:rsidRPr="00CB135F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</w:tcPr>
          <w:p w14:paraId="451F85B4" w14:textId="574CC2F0" w:rsidR="00824421" w:rsidRDefault="0044045F" w:rsidP="0044045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10,638</w:t>
            </w:r>
          </w:p>
        </w:tc>
        <w:tc>
          <w:tcPr>
            <w:tcW w:w="185" w:type="dxa"/>
            <w:shd w:val="clear" w:color="auto" w:fill="auto"/>
          </w:tcPr>
          <w:p w14:paraId="65591F0F" w14:textId="77777777" w:rsidR="00824421" w:rsidRPr="00CB135F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7096608" w14:textId="5D9F4E81" w:rsidR="00824421" w:rsidRDefault="0044045F" w:rsidP="00824421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2E9C03BE" w14:textId="216D909F" w:rsidR="00824421" w:rsidRDefault="0044045F" w:rsidP="00824421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10,471</w:t>
            </w:r>
          </w:p>
        </w:tc>
        <w:tc>
          <w:tcPr>
            <w:tcW w:w="1020" w:type="dxa"/>
            <w:shd w:val="clear" w:color="auto" w:fill="auto"/>
          </w:tcPr>
          <w:p w14:paraId="32486AC3" w14:textId="0351D9F0" w:rsidR="00824421" w:rsidRDefault="0044045F" w:rsidP="00824421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1F349368" w14:textId="2FD2D117" w:rsidR="00824421" w:rsidRPr="0044045F" w:rsidRDefault="0044045F" w:rsidP="0044045F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 w:rsidRPr="0044045F">
              <w:rPr>
                <w:rFonts w:ascii="Angsana New" w:hAnsi="Angsana New" w:cs="Angsana New"/>
                <w:sz w:val="26"/>
                <w:szCs w:val="26"/>
              </w:rPr>
              <w:t>10,471</w:t>
            </w:r>
          </w:p>
        </w:tc>
      </w:tr>
      <w:tr w:rsidR="00824421" w:rsidRPr="00CB135F" w14:paraId="542B131D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720E1894" w14:textId="612101D7" w:rsidR="00824421" w:rsidRPr="00CB135F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98" w:type="dxa"/>
            <w:vAlign w:val="bottom"/>
          </w:tcPr>
          <w:p w14:paraId="21D1CE5E" w14:textId="77777777" w:rsidR="00824421" w:rsidRPr="00CB135F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5C7E0614" w14:textId="77777777" w:rsidR="00824421" w:rsidRPr="00CB135F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08E6B582" w14:textId="2E1AFD8E" w:rsidR="00824421" w:rsidRPr="00CB135F" w:rsidRDefault="00824421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4F792529" w14:textId="77777777" w:rsidR="00824421" w:rsidRPr="00CB135F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5CDE909" w14:textId="7FA747C4" w:rsidR="00824421" w:rsidRPr="00CB135F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1771C993" w14:textId="77777777" w:rsidR="00824421" w:rsidRPr="00CB135F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34ED4F0" w14:textId="77777777" w:rsidR="00824421" w:rsidRPr="00CB135F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B7B8CD0" w14:textId="77777777" w:rsidR="00824421" w:rsidRPr="00CB135F" w:rsidRDefault="00824421" w:rsidP="00824421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1712D5E" w14:textId="77777777" w:rsidR="00824421" w:rsidRPr="005A1DF9" w:rsidRDefault="00824421" w:rsidP="00824421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B8B602" w14:textId="77777777" w:rsidR="00824421" w:rsidRPr="005A1DF9" w:rsidRDefault="00824421" w:rsidP="00824421">
            <w:pPr>
              <w:pStyle w:val="acctfourfigures"/>
              <w:tabs>
                <w:tab w:val="clear" w:pos="765"/>
                <w:tab w:val="decimal" w:pos="359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045F" w:rsidRPr="00CB135F" w14:paraId="294EC0D7" w14:textId="77777777" w:rsidTr="000D1C32">
        <w:trPr>
          <w:gridAfter w:val="1"/>
          <w:wAfter w:w="6" w:type="dxa"/>
          <w:trHeight w:val="713"/>
        </w:trPr>
        <w:tc>
          <w:tcPr>
            <w:tcW w:w="1980" w:type="dxa"/>
            <w:shd w:val="clear" w:color="auto" w:fill="auto"/>
          </w:tcPr>
          <w:p w14:paraId="138915B5" w14:textId="6F78BD00" w:rsidR="0044045F" w:rsidRPr="000D1C32" w:rsidRDefault="0044045F" w:rsidP="0044045F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98" w:type="dxa"/>
            <w:vAlign w:val="bottom"/>
          </w:tcPr>
          <w:p w14:paraId="175B149C" w14:textId="303412DF" w:rsidR="0044045F" w:rsidRPr="00CB135F" w:rsidRDefault="0044045F" w:rsidP="0044045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85" w:type="dxa"/>
          </w:tcPr>
          <w:p w14:paraId="6EDC37CB" w14:textId="77777777" w:rsidR="0044045F" w:rsidRPr="00BE46BE" w:rsidRDefault="0044045F" w:rsidP="0044045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3AE6CFE" w14:textId="58C4B79F" w:rsidR="0044045F" w:rsidRPr="00BE46BE" w:rsidRDefault="0044045F" w:rsidP="0044045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96" w:type="dxa"/>
            <w:gridSpan w:val="2"/>
          </w:tcPr>
          <w:p w14:paraId="349F8C0E" w14:textId="77777777" w:rsidR="0044045F" w:rsidRPr="00CB135F" w:rsidRDefault="0044045F" w:rsidP="0044045F">
            <w:pPr>
              <w:pStyle w:val="acctfourfigures"/>
              <w:tabs>
                <w:tab w:val="clear" w:pos="765"/>
                <w:tab w:val="decimal" w:pos="551"/>
                <w:tab w:val="decimal" w:pos="867"/>
              </w:tabs>
              <w:spacing w:line="240" w:lineRule="atLeast"/>
              <w:ind w:right="-17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  <w:vAlign w:val="bottom"/>
          </w:tcPr>
          <w:p w14:paraId="18BBBB0E" w14:textId="6273ADEE" w:rsidR="0044045F" w:rsidRPr="00BE46BE" w:rsidRDefault="0044045F" w:rsidP="004404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503C90C" w14:textId="77777777" w:rsidR="0044045F" w:rsidRPr="00BE46BE" w:rsidRDefault="0044045F" w:rsidP="004404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12E9568" w14:textId="45AC1FCB" w:rsidR="0044045F" w:rsidRPr="00BE46BE" w:rsidRDefault="0044045F" w:rsidP="0044045F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69EE04E1" w14:textId="4F572632" w:rsidR="0044045F" w:rsidRPr="005A1DF9" w:rsidRDefault="0044045F" w:rsidP="0044045F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8304E0D" w14:textId="5D6134FD" w:rsidR="0044045F" w:rsidRPr="00CB135F" w:rsidRDefault="0044045F" w:rsidP="0044045F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87205A0" w14:textId="2C1EDBE4" w:rsidR="0044045F" w:rsidRPr="0044045F" w:rsidRDefault="0044045F" w:rsidP="0044045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045F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</w:p>
        </w:tc>
      </w:tr>
    </w:tbl>
    <w:p w14:paraId="4D48B94B" w14:textId="77777777" w:rsidR="00F87E9C" w:rsidRPr="000D1C32" w:rsidRDefault="00F87E9C" w:rsidP="00F87E9C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10"/>
          <w:szCs w:val="10"/>
          <w:lang w:val="en-US" w:bidi="th-TH"/>
        </w:rPr>
      </w:pPr>
    </w:p>
    <w:tbl>
      <w:tblPr>
        <w:tblW w:w="9414" w:type="dxa"/>
        <w:tblInd w:w="3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34"/>
        <w:gridCol w:w="1397"/>
        <w:gridCol w:w="1249"/>
        <w:gridCol w:w="816"/>
        <w:gridCol w:w="180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1005"/>
      </w:tblGrid>
      <w:tr w:rsidR="00AA5BC2" w:rsidRPr="005D38CA" w14:paraId="0810C146" w14:textId="77777777" w:rsidTr="001D29EE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40119390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380" w:type="dxa"/>
            <w:gridSpan w:val="17"/>
          </w:tcPr>
          <w:p w14:paraId="7D56DAB1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A5BC2" w:rsidRPr="005D38CA" w14:paraId="5BC0147C" w14:textId="77777777" w:rsidTr="001D29EE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05D34F68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62" w:type="dxa"/>
            <w:gridSpan w:val="3"/>
            <w:tcBorders>
              <w:bottom w:val="single" w:sz="4" w:space="0" w:color="auto"/>
            </w:tcBorders>
          </w:tcPr>
          <w:p w14:paraId="169A0C5F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ED945D8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738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9452F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A5BC2" w:rsidRPr="005D38CA" w14:paraId="1511CE21" w14:textId="77777777" w:rsidTr="001D29EE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72DEAEE9" w14:textId="00AF262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A66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="001E412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2565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3E926FD" w14:textId="77777777" w:rsidR="00AA5BC2" w:rsidRDefault="00AA5BC2" w:rsidP="001D29E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0289ABFA" w14:textId="77777777" w:rsidR="00AA5BC2" w:rsidRDefault="00AA5BC2" w:rsidP="001D29E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76975728" w14:textId="77777777" w:rsidR="00AA5BC2" w:rsidRDefault="00AA5BC2" w:rsidP="001D29E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26F7825C" w14:textId="77777777" w:rsidR="00AA5BC2" w:rsidRDefault="00AA5BC2" w:rsidP="001D29E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0050D253" w14:textId="77777777" w:rsidR="00AA5BC2" w:rsidRPr="00F15FF6" w:rsidRDefault="00AA5BC2" w:rsidP="001D29E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37A177E5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48815972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255136B1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37ABFAB2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BBD42B3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06B4A42C" w14:textId="6830B05A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B0AE8FA" w14:textId="77777777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C98931D" w14:textId="7232874B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50A6A4" w14:textId="77777777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51592A7" w14:textId="3AA208EC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A80FE5" w14:textId="77777777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6576AE83" w14:textId="77777777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A5BC2" w:rsidRPr="005D38CA" w14:paraId="66F9A068" w14:textId="77777777" w:rsidTr="001D29EE">
        <w:trPr>
          <w:tblHeader/>
        </w:trPr>
        <w:tc>
          <w:tcPr>
            <w:tcW w:w="2034" w:type="dxa"/>
            <w:shd w:val="clear" w:color="auto" w:fill="auto"/>
          </w:tcPr>
          <w:p w14:paraId="671D8919" w14:textId="77777777" w:rsidR="00AA5BC2" w:rsidRPr="00F15FF6" w:rsidRDefault="00AA5BC2" w:rsidP="001D29EE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80" w:type="dxa"/>
            <w:gridSpan w:val="17"/>
          </w:tcPr>
          <w:p w14:paraId="73217E5D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A5BC2" w:rsidRPr="005D38CA" w14:paraId="34B3D33A" w14:textId="77777777" w:rsidTr="001D29EE">
        <w:tc>
          <w:tcPr>
            <w:tcW w:w="2034" w:type="dxa"/>
            <w:shd w:val="clear" w:color="auto" w:fill="auto"/>
          </w:tcPr>
          <w:p w14:paraId="0DE209C9" w14:textId="77777777" w:rsidR="00AA5BC2" w:rsidRPr="00F15FF6" w:rsidRDefault="00AA5BC2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7" w:type="dxa"/>
          </w:tcPr>
          <w:p w14:paraId="339E1A6B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53684FC4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9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3C8E453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CEC20FD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9BA65C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EDF2AED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527EC9BF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50E83C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8E1FF2B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1071653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57F031D0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5BC2" w:rsidRPr="005D38CA" w14:paraId="7F185D39" w14:textId="77777777" w:rsidTr="001D29EE">
        <w:tc>
          <w:tcPr>
            <w:tcW w:w="2034" w:type="dxa"/>
            <w:shd w:val="clear" w:color="auto" w:fill="auto"/>
          </w:tcPr>
          <w:p w14:paraId="71BB29AA" w14:textId="77777777" w:rsidR="00AA5BC2" w:rsidRPr="005F4B21" w:rsidRDefault="00AA5BC2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97" w:type="dxa"/>
          </w:tcPr>
          <w:p w14:paraId="343A578B" w14:textId="6624FED9" w:rsidR="00AA5BC2" w:rsidRPr="00F15FF6" w:rsidRDefault="00707376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249" w:type="dxa"/>
            <w:shd w:val="clear" w:color="auto" w:fill="auto"/>
          </w:tcPr>
          <w:p w14:paraId="3D3D41D8" w14:textId="77777777" w:rsidR="00AA5BC2" w:rsidRPr="00F15FF6" w:rsidRDefault="00AA5BC2" w:rsidP="003673C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7213C6D8" w14:textId="3E26A9A0" w:rsidR="00AA5BC2" w:rsidRPr="00F15FF6" w:rsidRDefault="00707376" w:rsidP="003673C6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80" w:type="dxa"/>
            <w:shd w:val="clear" w:color="auto" w:fill="auto"/>
          </w:tcPr>
          <w:p w14:paraId="7BC04254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9BD8615" w14:textId="5EC77919" w:rsidR="00AA5BC2" w:rsidRPr="00F15FF6" w:rsidRDefault="00707376" w:rsidP="003673C6">
            <w:pPr>
              <w:pStyle w:val="acctfourfigures"/>
              <w:tabs>
                <w:tab w:val="clear" w:pos="765"/>
                <w:tab w:val="left" w:pos="601"/>
              </w:tabs>
              <w:spacing w:line="240" w:lineRule="atLeast"/>
              <w:ind w:right="-460" w:firstLine="2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6CD86F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65BF28BD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125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18ABC4A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26656B8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B19CA27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76D1702" w14:textId="5D726021" w:rsidR="00AA5BC2" w:rsidRPr="008024B9" w:rsidRDefault="00707376" w:rsidP="00CB564D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064</w:t>
            </w:r>
          </w:p>
        </w:tc>
      </w:tr>
      <w:tr w:rsidR="00AA5BC2" w:rsidRPr="005D38CA" w14:paraId="61AB4C89" w14:textId="77777777" w:rsidTr="001D29EE">
        <w:tc>
          <w:tcPr>
            <w:tcW w:w="2034" w:type="dxa"/>
            <w:shd w:val="clear" w:color="auto" w:fill="auto"/>
          </w:tcPr>
          <w:p w14:paraId="64BD4812" w14:textId="77777777" w:rsidR="00AA5BC2" w:rsidRPr="00F15FF6" w:rsidRDefault="00AA5BC2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  การร่วมค้า</w:t>
            </w:r>
          </w:p>
        </w:tc>
        <w:tc>
          <w:tcPr>
            <w:tcW w:w="1397" w:type="dxa"/>
            <w:vAlign w:val="bottom"/>
          </w:tcPr>
          <w:p w14:paraId="4C82B7D3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4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DD2F8F6" w14:textId="05196E31" w:rsidR="00AA5BC2" w:rsidRPr="00F15FF6" w:rsidRDefault="00707376" w:rsidP="00CB564D">
            <w:pPr>
              <w:pStyle w:val="acctfourfigures"/>
              <w:tabs>
                <w:tab w:val="clear" w:pos="765"/>
                <w:tab w:val="left" w:pos="947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90</w:t>
            </w:r>
          </w:p>
        </w:tc>
        <w:tc>
          <w:tcPr>
            <w:tcW w:w="816" w:type="dxa"/>
            <w:vAlign w:val="bottom"/>
          </w:tcPr>
          <w:p w14:paraId="31A5D101" w14:textId="42CA6280" w:rsidR="00AA5BC2" w:rsidRPr="00F15FF6" w:rsidRDefault="00707376" w:rsidP="001D29EE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3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414FF2D2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33234BDD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910" w:hanging="3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C223480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744FCD2" w14:textId="275446CC" w:rsidR="00AA5BC2" w:rsidRPr="003673C6" w:rsidRDefault="00707376" w:rsidP="003673C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CA3FAE7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29DD3813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6BD07AC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CDC1200" w14:textId="3BD511EE" w:rsidR="00AA5BC2" w:rsidRPr="00F15FF6" w:rsidRDefault="00707376" w:rsidP="001D29EE">
            <w:pPr>
              <w:pStyle w:val="acctfourfigures"/>
              <w:tabs>
                <w:tab w:val="clear" w:pos="765"/>
                <w:tab w:val="left" w:pos="752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98</w:t>
            </w:r>
          </w:p>
        </w:tc>
      </w:tr>
      <w:tr w:rsidR="00AA5BC2" w:rsidRPr="005D38CA" w14:paraId="170D76DE" w14:textId="77777777" w:rsidTr="001D29EE">
        <w:tc>
          <w:tcPr>
            <w:tcW w:w="2034" w:type="dxa"/>
            <w:shd w:val="clear" w:color="auto" w:fill="auto"/>
          </w:tcPr>
          <w:p w14:paraId="03A40900" w14:textId="77777777" w:rsidR="00AA5BC2" w:rsidRPr="00F15FF6" w:rsidRDefault="00AA5BC2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97" w:type="dxa"/>
          </w:tcPr>
          <w:p w14:paraId="46FA07B0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0105B7BE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5366AE77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53FFF26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32C13AC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CFB702B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50B14CA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52943E8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6B1EC96F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722A35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26E0BF09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AA5BC2" w:rsidRPr="005D38CA" w14:paraId="4AE79A83" w14:textId="77777777" w:rsidTr="000D1C32">
        <w:trPr>
          <w:trHeight w:val="686"/>
        </w:trPr>
        <w:tc>
          <w:tcPr>
            <w:tcW w:w="2034" w:type="dxa"/>
            <w:shd w:val="clear" w:color="auto" w:fill="auto"/>
          </w:tcPr>
          <w:p w14:paraId="107C6599" w14:textId="79EF95EE" w:rsidR="00AA5BC2" w:rsidRPr="00F15FF6" w:rsidRDefault="00AA5BC2" w:rsidP="000D1C3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397" w:type="dxa"/>
            <w:vAlign w:val="bottom"/>
          </w:tcPr>
          <w:p w14:paraId="0F524EB0" w14:textId="229871A5" w:rsidR="00AA5BC2" w:rsidRPr="00F15FF6" w:rsidRDefault="00707376" w:rsidP="001D29E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3A180F0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6" w:type="dxa"/>
            <w:vAlign w:val="bottom"/>
          </w:tcPr>
          <w:p w14:paraId="45DC7092" w14:textId="0A4069B4" w:rsidR="00AA5BC2" w:rsidRPr="00F15FF6" w:rsidRDefault="00707376" w:rsidP="001D29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D774C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8A77A57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C0D2E1A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0AE74C4" w14:textId="4B0F1C27" w:rsidR="00AA5BC2" w:rsidRPr="00F15FF6" w:rsidRDefault="00707376" w:rsidP="001D29E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FC22419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5EFA2F6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54B6813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8E456ED" w14:textId="2F939E02" w:rsidR="00AA5BC2" w:rsidRPr="00F15FF6" w:rsidRDefault="00707376" w:rsidP="001D29EE">
            <w:pPr>
              <w:pStyle w:val="acctfourfigures"/>
              <w:tabs>
                <w:tab w:val="clear" w:pos="765"/>
                <w:tab w:val="left" w:pos="789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</w:t>
            </w:r>
          </w:p>
        </w:tc>
      </w:tr>
      <w:tr w:rsidR="00AA5BC2" w:rsidRPr="005D38CA" w14:paraId="288DCE75" w14:textId="77777777" w:rsidTr="001D29EE">
        <w:tc>
          <w:tcPr>
            <w:tcW w:w="2034" w:type="dxa"/>
            <w:shd w:val="clear" w:color="auto" w:fill="auto"/>
          </w:tcPr>
          <w:p w14:paraId="321F7A51" w14:textId="77777777" w:rsidR="00AA5BC2" w:rsidRPr="00AE0A3A" w:rsidRDefault="00AA5BC2" w:rsidP="001D29E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97" w:type="dxa"/>
            <w:vAlign w:val="bottom"/>
          </w:tcPr>
          <w:p w14:paraId="7CA45063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6ACD36F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F3831B2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D77AD7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3A9069A4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13182C2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3721F92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C320EBC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276C3550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461101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407567E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AA5BC2" w:rsidRPr="005D38CA" w14:paraId="380C567D" w14:textId="77777777" w:rsidTr="001D29EE">
        <w:tc>
          <w:tcPr>
            <w:tcW w:w="2034" w:type="dxa"/>
            <w:shd w:val="clear" w:color="auto" w:fill="auto"/>
          </w:tcPr>
          <w:p w14:paraId="63361832" w14:textId="77777777" w:rsidR="00AA5BC2" w:rsidRPr="00F15FF6" w:rsidRDefault="00AA5BC2" w:rsidP="001D29E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7" w:type="dxa"/>
            <w:vAlign w:val="bottom"/>
          </w:tcPr>
          <w:p w14:paraId="2D4B311F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8A84EE0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2BE6AE55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BACD3E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58609F9C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DD8069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33812C9D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995C7F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F7E6FB1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08FC75F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6E05AE9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AA5BC2" w:rsidRPr="005D38CA" w14:paraId="2BC2391A" w14:textId="77777777" w:rsidTr="001D29EE">
        <w:tc>
          <w:tcPr>
            <w:tcW w:w="2034" w:type="dxa"/>
            <w:shd w:val="clear" w:color="auto" w:fill="auto"/>
          </w:tcPr>
          <w:p w14:paraId="56421EC4" w14:textId="77777777" w:rsidR="00AA5BC2" w:rsidRPr="00F15FF6" w:rsidRDefault="00AA5BC2" w:rsidP="001D29E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97" w:type="dxa"/>
            <w:vAlign w:val="bottom"/>
          </w:tcPr>
          <w:p w14:paraId="41A3372B" w14:textId="4994D46E" w:rsidR="00AA5BC2" w:rsidRPr="0044045F" w:rsidRDefault="00565CFF" w:rsidP="0044045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045F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D885107" w14:textId="4C6842CC" w:rsidR="00AA5BC2" w:rsidRPr="00CB564D" w:rsidRDefault="00707376" w:rsidP="00CB564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56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565CFF" w:rsidRPr="00CB56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B56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397</w:t>
            </w:r>
          </w:p>
        </w:tc>
        <w:tc>
          <w:tcPr>
            <w:tcW w:w="816" w:type="dxa"/>
            <w:vAlign w:val="bottom"/>
          </w:tcPr>
          <w:p w14:paraId="61993C4D" w14:textId="1E4CC586" w:rsidR="00AA5BC2" w:rsidRPr="00CB564D" w:rsidRDefault="00707376" w:rsidP="00CB564D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56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 w:rsidRPr="00CB56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B56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AB501B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D2CF87F" w14:textId="60CC3ED6" w:rsidR="00AA5BC2" w:rsidRPr="00F15FF6" w:rsidRDefault="00565CFF" w:rsidP="00CB564D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5C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145EE0F" w14:textId="77777777" w:rsidR="00AA5BC2" w:rsidRPr="00F15FF6" w:rsidRDefault="00AA5BC2" w:rsidP="00565CFF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52CAB20E" w14:textId="48AD8AD2" w:rsidR="00AA5BC2" w:rsidRPr="00F15FF6" w:rsidRDefault="00707376" w:rsidP="00CB564D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="00565C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389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51D9F8C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C7E9D3F" w14:textId="77777777" w:rsidR="00AA5BC2" w:rsidRPr="00F15FF6" w:rsidRDefault="00AA5BC2" w:rsidP="00CB564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0633621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9206B54" w14:textId="33E839C0" w:rsidR="00AA5BC2" w:rsidRPr="00F15FF6" w:rsidRDefault="00707376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389</w:t>
            </w:r>
          </w:p>
        </w:tc>
      </w:tr>
      <w:tr w:rsidR="00824421" w:rsidRPr="005D38CA" w14:paraId="0A5DC2DC" w14:textId="77777777" w:rsidTr="001D29EE">
        <w:tc>
          <w:tcPr>
            <w:tcW w:w="2034" w:type="dxa"/>
            <w:shd w:val="clear" w:color="auto" w:fill="auto"/>
          </w:tcPr>
          <w:p w14:paraId="3D7ECBF3" w14:textId="5C9CC929" w:rsidR="00824421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97" w:type="dxa"/>
            <w:vAlign w:val="bottom"/>
          </w:tcPr>
          <w:p w14:paraId="446309B6" w14:textId="05DE1B0A" w:rsidR="00824421" w:rsidRPr="0044045F" w:rsidRDefault="00824421" w:rsidP="0044045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045F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6785C31" w14:textId="34C00CC0" w:rsidR="00824421" w:rsidRPr="00CB564D" w:rsidRDefault="00824421" w:rsidP="00CB564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B56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</w:t>
            </w:r>
            <w:r w:rsidRPr="00CB56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B56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509</w:t>
            </w:r>
          </w:p>
        </w:tc>
        <w:tc>
          <w:tcPr>
            <w:tcW w:w="816" w:type="dxa"/>
            <w:vAlign w:val="bottom"/>
          </w:tcPr>
          <w:p w14:paraId="72758BCE" w14:textId="46B5EB7B" w:rsidR="00824421" w:rsidRPr="00CB564D" w:rsidRDefault="00824421" w:rsidP="00CB564D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B56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</w:t>
            </w:r>
            <w:r w:rsidRPr="00CB56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B564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814D08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5574F4A9" w14:textId="4C179D55" w:rsidR="00824421" w:rsidRPr="00565CFF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2DADF8D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1BEC3C5" w14:textId="40FBA2F1" w:rsidR="00824421" w:rsidRDefault="00824421" w:rsidP="0082442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470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E69221B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24E1F82" w14:textId="10A6C1F5" w:rsidR="00824421" w:rsidRDefault="00824421" w:rsidP="0082442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A1B6C75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91CA11D" w14:textId="686B95A4" w:rsidR="00824421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470</w:t>
            </w:r>
          </w:p>
        </w:tc>
      </w:tr>
      <w:tr w:rsidR="00824421" w:rsidRPr="005D38CA" w14:paraId="12C7AECB" w14:textId="77777777" w:rsidTr="001D29EE">
        <w:tc>
          <w:tcPr>
            <w:tcW w:w="2034" w:type="dxa"/>
            <w:shd w:val="clear" w:color="auto" w:fill="auto"/>
          </w:tcPr>
          <w:p w14:paraId="55156E24" w14:textId="77777777" w:rsidR="00824421" w:rsidRPr="00F15FF6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97" w:type="dxa"/>
            <w:vAlign w:val="bottom"/>
          </w:tcPr>
          <w:p w14:paraId="322F30CC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76FD428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82AD865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BCA10A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57ACA55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2B10695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C564498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492331F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7BFCCB4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1D082F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8CFB10A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24421" w:rsidRPr="005D38CA" w14:paraId="139D34B9" w14:textId="77777777" w:rsidTr="001D29EE">
        <w:tc>
          <w:tcPr>
            <w:tcW w:w="2034" w:type="dxa"/>
            <w:shd w:val="clear" w:color="auto" w:fill="auto"/>
          </w:tcPr>
          <w:p w14:paraId="7DF3CA78" w14:textId="457C2881" w:rsidR="00824421" w:rsidRPr="00F15FF6" w:rsidRDefault="00824421" w:rsidP="008244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397" w:type="dxa"/>
            <w:vAlign w:val="bottom"/>
          </w:tcPr>
          <w:p w14:paraId="0CAB4872" w14:textId="19934B90" w:rsidR="00824421" w:rsidRPr="00F15FF6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212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206F1CB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7F76AAF2" w14:textId="72211FC6" w:rsidR="00824421" w:rsidRPr="00F15FF6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8FA95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5001D290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0F7AD22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68B9F4D9" w14:textId="6D0DB3DB" w:rsidR="00824421" w:rsidRPr="00F15FF6" w:rsidRDefault="00824421" w:rsidP="0082442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212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0F320A5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4A381E6D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5F4162F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003FA10" w14:textId="4D77596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35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212</w:t>
            </w:r>
          </w:p>
        </w:tc>
      </w:tr>
    </w:tbl>
    <w:p w14:paraId="10FC48D2" w14:textId="77777777" w:rsidR="00AA5BC2" w:rsidRPr="00416692" w:rsidRDefault="00AA5BC2" w:rsidP="00AA5BC2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B6EADE2" w14:textId="77777777" w:rsidR="00AA5BC2" w:rsidRDefault="00AA5BC2" w:rsidP="0050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0BBE8D4" w14:textId="251A5BC5" w:rsidR="00154033" w:rsidRDefault="00154033">
      <w:r>
        <w:br w:type="page"/>
      </w:r>
    </w:p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80"/>
        <w:gridCol w:w="1079"/>
        <w:gridCol w:w="181"/>
        <w:gridCol w:w="991"/>
        <w:gridCol w:w="180"/>
        <w:gridCol w:w="990"/>
        <w:gridCol w:w="900"/>
        <w:gridCol w:w="990"/>
        <w:gridCol w:w="990"/>
      </w:tblGrid>
      <w:tr w:rsidR="00AD4FF6" w:rsidRPr="00C60284" w14:paraId="398EA5FC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64D7197A" w14:textId="1B121BA9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cs/>
              </w:rPr>
              <w:lastRenderedPageBreak/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831" w:type="dxa"/>
            <w:gridSpan w:val="10"/>
          </w:tcPr>
          <w:p w14:paraId="2AF95069" w14:textId="50F9151C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FF6" w:rsidRPr="00C60284" w14:paraId="3598AF4D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30828638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781" w:type="dxa"/>
            <w:gridSpan w:val="5"/>
          </w:tcPr>
          <w:p w14:paraId="1A63EBB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57598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356E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6BB6" w:rsidRPr="00DA6CB6" w14:paraId="1698514D" w14:textId="77777777" w:rsidTr="00824421">
        <w:trPr>
          <w:trHeight w:val="50"/>
          <w:tblHeader/>
        </w:trPr>
        <w:tc>
          <w:tcPr>
            <w:tcW w:w="1980" w:type="dxa"/>
            <w:shd w:val="clear" w:color="auto" w:fill="auto"/>
          </w:tcPr>
          <w:p w14:paraId="1251C9D3" w14:textId="77777777" w:rsidR="00DA6CB6" w:rsidRPr="00DA6CB6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D2D8394" w14:textId="77777777" w:rsidR="00DA6CB6" w:rsidRPr="00DA6CB6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718ABF9" w14:textId="77777777" w:rsidR="00DA6CB6" w:rsidRPr="00DA6CB6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8353BE" w14:textId="70622C8E" w:rsidR="00DA6CB6" w:rsidRPr="00DA6CB6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89FDDB" w14:textId="35E18A2C" w:rsidR="00D86BB6" w:rsidRPr="00DA6CB6" w:rsidRDefault="00D86BB6" w:rsidP="00DA6CB6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112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DF43C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="003112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ยน</w:t>
            </w:r>
            <w:r w:rsidR="00AA5BC2" w:rsidRPr="00DA6C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FA66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DC8F13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569C7E9" w14:textId="77777777" w:rsidR="00D86BB6" w:rsidRPr="00DA6CB6" w:rsidRDefault="00D86BB6" w:rsidP="00B3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362700CC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1567312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3C892EAA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D00147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7CDF29C" w14:textId="7554A8F2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</w:t>
            </w:r>
          </w:p>
          <w:p w14:paraId="42E12137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</w:t>
            </w:r>
          </w:p>
          <w:p w14:paraId="51C40CF4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6931BB8A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3F4813D" w14:textId="77777777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60ECE69" w14:textId="77777777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1117666" w14:textId="77777777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8023E" w14:textId="3B4C3FD2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B336A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7AE08A" w14:textId="184B715A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4C3B5" w14:textId="6AD878BB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D4CBB8" w14:textId="77777777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6BB6" w:rsidRPr="00C60284" w14:paraId="446F7DB3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6C73A966" w14:textId="77777777" w:rsidR="00D86BB6" w:rsidRPr="00C60284" w:rsidRDefault="00D86BB6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1" w:type="dxa"/>
            <w:gridSpan w:val="10"/>
          </w:tcPr>
          <w:p w14:paraId="2C369143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86BB6" w:rsidRPr="00C60284" w14:paraId="0C389F09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1A643724" w14:textId="77777777" w:rsidR="00D86BB6" w:rsidRPr="00C60284" w:rsidRDefault="00D86BB6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1A4154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11D4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175D40DB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F8DC209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</w:tcPr>
          <w:p w14:paraId="2C59C11E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525A7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655469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63F712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C0A267C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733EB0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C60284" w14:paraId="27B65E22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4D22A2D9" w14:textId="4A40F569" w:rsidR="00824421" w:rsidRPr="00C60284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44CE4F26" w14:textId="75E91814" w:rsidR="00824421" w:rsidRPr="00C60284" w:rsidRDefault="00A21E69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993</w:t>
            </w:r>
          </w:p>
        </w:tc>
        <w:tc>
          <w:tcPr>
            <w:tcW w:w="180" w:type="dxa"/>
            <w:vAlign w:val="bottom"/>
          </w:tcPr>
          <w:p w14:paraId="39BF495C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6E1F1E" w14:textId="0A4DB513" w:rsidR="00824421" w:rsidRPr="00824421" w:rsidRDefault="00A21E69" w:rsidP="00CB564D">
            <w:pPr>
              <w:pStyle w:val="acctfourfigures"/>
              <w:tabs>
                <w:tab w:val="clear" w:pos="765"/>
                <w:tab w:val="left" w:pos="450"/>
                <w:tab w:val="left" w:pos="789"/>
              </w:tabs>
              <w:spacing w:line="240" w:lineRule="atLeast"/>
              <w:ind w:right="-5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6DACB3C9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57A29D2" w14:textId="1DABF459" w:rsidR="00824421" w:rsidRPr="00C60284" w:rsidRDefault="00A21E69" w:rsidP="0044045F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A32440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B25F40" w14:textId="29A1B0EE" w:rsidR="00824421" w:rsidRPr="00C60284" w:rsidRDefault="00A21E69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FCF656" w14:textId="3B0D64DE" w:rsidR="00824421" w:rsidRPr="00C60284" w:rsidRDefault="00A21E69" w:rsidP="00C331E4">
            <w:pPr>
              <w:pStyle w:val="acctfourfigures"/>
              <w:tabs>
                <w:tab w:val="clear" w:pos="765"/>
              </w:tabs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832426" w14:textId="0BE35A4A" w:rsidR="00824421" w:rsidRPr="00824421" w:rsidRDefault="00A21E69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0E96A8" w14:textId="1BF053F3" w:rsidR="00824421" w:rsidRPr="00C60284" w:rsidRDefault="00A21E69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</w:tr>
      <w:tr w:rsidR="00824421" w:rsidRPr="00C60284" w14:paraId="29798C36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48C13823" w14:textId="179AAEA7" w:rsidR="00824421" w:rsidRPr="00C60284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37937221" w14:textId="7A06849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8E268B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697213" w14:textId="0FD1ADD5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E49F2A2" w14:textId="774D4B7C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5EDFF61" w14:textId="4661F2E1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AED81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6295C" w14:textId="6603BB83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D6A71" w14:textId="76D50A94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B9377C" w14:textId="3CFDD1CA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925FFF" w14:textId="4B209B9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C60284" w14:paraId="0002DA5C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43282AF2" w14:textId="2D56FFB0" w:rsidR="00824421" w:rsidRPr="00C60284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1350" w:type="dxa"/>
            <w:vAlign w:val="bottom"/>
          </w:tcPr>
          <w:p w14:paraId="77046957" w14:textId="6DD1548F" w:rsidR="00824421" w:rsidRPr="00C60284" w:rsidRDefault="00A21E69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F4A303A" w14:textId="594E9D2A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292A90" w14:textId="2259CD25" w:rsidR="00824421" w:rsidRPr="00C60284" w:rsidRDefault="00A21E69" w:rsidP="0044045F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1" w:type="dxa"/>
            <w:vAlign w:val="bottom"/>
          </w:tcPr>
          <w:p w14:paraId="3252BC24" w14:textId="4125C114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B088526" w14:textId="4A44A1D4" w:rsidR="00824421" w:rsidRPr="00C60284" w:rsidRDefault="00A21E69" w:rsidP="0044045F">
            <w:pPr>
              <w:pStyle w:val="acctfourfigures"/>
              <w:tabs>
                <w:tab w:val="clear" w:pos="765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8D501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044CD" w14:textId="47A02C47" w:rsidR="00824421" w:rsidRPr="00C60284" w:rsidRDefault="007169C3" w:rsidP="00C331E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9C6A94" w14:textId="480870B7" w:rsidR="00824421" w:rsidRPr="00C60284" w:rsidRDefault="007169C3" w:rsidP="00C331E4">
            <w:pPr>
              <w:pStyle w:val="acctfourfigures"/>
              <w:tabs>
                <w:tab w:val="clear" w:pos="765"/>
                <w:tab w:val="left" w:pos="588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2,908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B189C2" w14:textId="4CF12A9E" w:rsidR="00824421" w:rsidRPr="00C60284" w:rsidRDefault="007169C3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FE90B9" w14:textId="52960D0F" w:rsidR="00824421" w:rsidRPr="00B20FC5" w:rsidRDefault="007169C3" w:rsidP="00257A8A">
            <w:pPr>
              <w:pStyle w:val="acctfourfigures"/>
              <w:tabs>
                <w:tab w:val="clear" w:pos="765"/>
                <w:tab w:val="left" w:pos="630"/>
                <w:tab w:val="left" w:pos="719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2,908</w:t>
            </w:r>
          </w:p>
        </w:tc>
      </w:tr>
      <w:tr w:rsidR="00824421" w:rsidRPr="00C60284" w14:paraId="6B0787A5" w14:textId="77777777" w:rsidTr="00824421">
        <w:trPr>
          <w:trHeight w:val="144"/>
        </w:trPr>
        <w:tc>
          <w:tcPr>
            <w:tcW w:w="1980" w:type="dxa"/>
            <w:shd w:val="clear" w:color="auto" w:fill="auto"/>
          </w:tcPr>
          <w:p w14:paraId="46179DB1" w14:textId="77777777" w:rsidR="00824421" w:rsidRPr="00C60284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30963D3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4744EE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B2C4FE7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022AE7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434E5E4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642CF9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E41CB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EF3F8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24828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472948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C60284" w14:paraId="33CD5FE7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1AEBB2A4" w14:textId="77777777" w:rsidR="00824421" w:rsidRPr="00C60284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5F30EE0E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3297CEE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9AA9B3E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1258D7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7E6F63C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815C99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A3CB6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7F7F2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FD2FB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8DDFBE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C60284" w14:paraId="0B61E365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CAB51A7" w14:textId="5845C546" w:rsidR="00824421" w:rsidRPr="00C60284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53687A77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2EF860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6FB7037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70CB2B1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D2FF96E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80D598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8ED986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BB116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576CD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B8032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C60284" w14:paraId="00138A64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18FA5CB6" w14:textId="561EA718" w:rsidR="00824421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50" w:type="dxa"/>
            <w:vAlign w:val="bottom"/>
          </w:tcPr>
          <w:p w14:paraId="57C35F26" w14:textId="617FC819" w:rsidR="00824421" w:rsidRPr="00C60284" w:rsidRDefault="007169C3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D261502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900F69F" w14:textId="14952AE8" w:rsidR="00824421" w:rsidRPr="00C60284" w:rsidRDefault="007169C3" w:rsidP="008244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D20EB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1" w:type="dxa"/>
            <w:vAlign w:val="bottom"/>
          </w:tcPr>
          <w:p w14:paraId="75020634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9B4EDED" w14:textId="24AE0A9C" w:rsidR="00824421" w:rsidRPr="00C60284" w:rsidRDefault="007169C3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D20EB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1892CF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C4F6C1" w14:textId="2F0F4820" w:rsidR="00824421" w:rsidRPr="00C60284" w:rsidRDefault="007169C3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3AFEA4" w14:textId="344390A3" w:rsidR="00824421" w:rsidRPr="00C60284" w:rsidRDefault="007169C3" w:rsidP="00C331E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4799B7" w14:textId="1F107EC8" w:rsidR="00824421" w:rsidRPr="008037F4" w:rsidRDefault="007169C3" w:rsidP="00824421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E0EDE6" w14:textId="63779D2D" w:rsidR="00824421" w:rsidRPr="00C60284" w:rsidRDefault="007169C3" w:rsidP="00824421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</w:tr>
      <w:tr w:rsidR="00824421" w:rsidRPr="00C60284" w14:paraId="7E32F36B" w14:textId="77777777" w:rsidTr="009608F1">
        <w:trPr>
          <w:trHeight w:val="350"/>
        </w:trPr>
        <w:tc>
          <w:tcPr>
            <w:tcW w:w="1980" w:type="dxa"/>
            <w:shd w:val="clear" w:color="auto" w:fill="auto"/>
          </w:tcPr>
          <w:p w14:paraId="54AD3286" w14:textId="37AD76B9" w:rsidR="00824421" w:rsidRPr="00C60284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7814ED" w14:textId="228C5815" w:rsidR="00824421" w:rsidRDefault="007169C3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0C77E33" w14:textId="77777777" w:rsidR="00824421" w:rsidRPr="00AC12C0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0041238D" w14:textId="12499552" w:rsidR="00824421" w:rsidRPr="00AC12C0" w:rsidRDefault="007169C3" w:rsidP="008244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10,638</w:t>
            </w:r>
          </w:p>
        </w:tc>
        <w:tc>
          <w:tcPr>
            <w:tcW w:w="181" w:type="dxa"/>
          </w:tcPr>
          <w:p w14:paraId="5DFD9477" w14:textId="77777777" w:rsidR="00824421" w:rsidRPr="00AC12C0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</w:tcPr>
          <w:p w14:paraId="64358011" w14:textId="42011228" w:rsidR="00824421" w:rsidRPr="00AC12C0" w:rsidRDefault="007169C3" w:rsidP="0044045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10,638</w:t>
            </w:r>
          </w:p>
        </w:tc>
        <w:tc>
          <w:tcPr>
            <w:tcW w:w="180" w:type="dxa"/>
            <w:shd w:val="clear" w:color="auto" w:fill="auto"/>
          </w:tcPr>
          <w:p w14:paraId="737EF0A7" w14:textId="77777777" w:rsidR="00824421" w:rsidRPr="00AC12C0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E326C2" w14:textId="7E85F397" w:rsidR="00824421" w:rsidRPr="00AC12C0" w:rsidRDefault="007169C3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052D67E" w14:textId="4E796EF2" w:rsidR="00824421" w:rsidRPr="00AC12C0" w:rsidRDefault="007169C3" w:rsidP="00C331E4">
            <w:pPr>
              <w:pStyle w:val="acctfourfigures"/>
              <w:tabs>
                <w:tab w:val="clear" w:pos="765"/>
                <w:tab w:val="left" w:pos="457"/>
              </w:tabs>
              <w:spacing w:line="240" w:lineRule="atLeast"/>
              <w:ind w:left="-83"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10,471</w:t>
            </w:r>
          </w:p>
        </w:tc>
        <w:tc>
          <w:tcPr>
            <w:tcW w:w="990" w:type="dxa"/>
            <w:shd w:val="clear" w:color="auto" w:fill="auto"/>
          </w:tcPr>
          <w:p w14:paraId="54FB5678" w14:textId="1EB27074" w:rsidR="00824421" w:rsidRPr="00AC12C0" w:rsidRDefault="007169C3" w:rsidP="00824421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9312A5C" w14:textId="479AED7A" w:rsidR="00824421" w:rsidRPr="00AC12C0" w:rsidRDefault="007169C3" w:rsidP="0044045F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10,471</w:t>
            </w:r>
          </w:p>
        </w:tc>
      </w:tr>
      <w:tr w:rsidR="00824421" w:rsidRPr="00C60284" w14:paraId="0612E50C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DBF1F4B" w14:textId="5F68F196" w:rsidR="00824421" w:rsidRPr="00C60284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28208D1D" w14:textId="77777777" w:rsidR="00824421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3D25799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77735B1" w14:textId="77777777" w:rsidR="00824421" w:rsidRDefault="00824421" w:rsidP="008244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353881C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6999EF1" w14:textId="77777777" w:rsidR="00824421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737EA9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EDD95" w14:textId="77777777" w:rsidR="00824421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175BD8" w14:textId="77777777" w:rsidR="00824421" w:rsidRDefault="00824421" w:rsidP="0082442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2B4895" w14:textId="77777777" w:rsidR="00824421" w:rsidRPr="008037F4" w:rsidRDefault="00824421" w:rsidP="00824421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8C512C" w14:textId="77777777" w:rsidR="00824421" w:rsidRDefault="00824421" w:rsidP="00824421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C60284" w14:paraId="0B76B6F9" w14:textId="77777777" w:rsidTr="00824421">
        <w:trPr>
          <w:trHeight w:val="713"/>
        </w:trPr>
        <w:tc>
          <w:tcPr>
            <w:tcW w:w="1980" w:type="dxa"/>
            <w:shd w:val="clear" w:color="auto" w:fill="auto"/>
          </w:tcPr>
          <w:p w14:paraId="455D5C61" w14:textId="44333DEB" w:rsidR="00824421" w:rsidRPr="00C60284" w:rsidRDefault="00824421" w:rsidP="008244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350" w:type="dxa"/>
            <w:vAlign w:val="bottom"/>
          </w:tcPr>
          <w:p w14:paraId="29ADC20B" w14:textId="0238E8A6" w:rsidR="00824421" w:rsidRPr="0044045F" w:rsidRDefault="00CD45ED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045F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  <w:vAlign w:val="bottom"/>
          </w:tcPr>
          <w:p w14:paraId="09F9DA72" w14:textId="77777777" w:rsidR="00824421" w:rsidRPr="0044045F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13DEE9A" w14:textId="5C41DFC0" w:rsidR="00824421" w:rsidRPr="0044045F" w:rsidRDefault="00CD45ED" w:rsidP="008244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045F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4FF763B5" w14:textId="77777777" w:rsidR="00824421" w:rsidRPr="0044045F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60B907D2" w14:textId="1B98C81E" w:rsidR="00824421" w:rsidRPr="0044045F" w:rsidRDefault="00CD45ED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045F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DE0CD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55E653" w14:textId="4F41D98D" w:rsidR="00824421" w:rsidRPr="00C60284" w:rsidRDefault="00CD45ED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71CD6E" w14:textId="3F5B5574" w:rsidR="00824421" w:rsidRPr="00C60284" w:rsidRDefault="00CD45ED" w:rsidP="00824421">
            <w:pPr>
              <w:pStyle w:val="acctfourfigures"/>
              <w:tabs>
                <w:tab w:val="clear" w:pos="765"/>
                <w:tab w:val="left" w:pos="359"/>
                <w:tab w:val="left" w:pos="588"/>
              </w:tabs>
              <w:spacing w:line="240" w:lineRule="atLeast"/>
              <w:ind w:right="-2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E2AF2F" w14:textId="2DEA0D3F" w:rsidR="00824421" w:rsidRPr="00C60284" w:rsidRDefault="00CD45ED" w:rsidP="0082442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6756B9" w14:textId="4A8CBFE9" w:rsidR="00824421" w:rsidRPr="00C60284" w:rsidRDefault="00CD45ED" w:rsidP="00824421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</w:p>
        </w:tc>
      </w:tr>
    </w:tbl>
    <w:p w14:paraId="604756C1" w14:textId="4B452B54" w:rsidR="00154033" w:rsidRPr="004101B2" w:rsidRDefault="00F87E9C" w:rsidP="00154033">
      <w:pPr>
        <w:rPr>
          <w:rFonts w:cstheme="minorBidi"/>
          <w:cs/>
        </w:rPr>
      </w:pPr>
      <w:r w:rsidRPr="00C60284">
        <w:br w:type="page"/>
      </w:r>
    </w:p>
    <w:tbl>
      <w:tblPr>
        <w:tblpPr w:leftFromText="180" w:rightFromText="180" w:vertAnchor="text" w:tblpX="439" w:tblpY="1"/>
        <w:tblOverlap w:val="never"/>
        <w:tblW w:w="945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47"/>
        <w:gridCol w:w="1264"/>
        <w:gridCol w:w="903"/>
        <w:gridCol w:w="183"/>
        <w:gridCol w:w="801"/>
        <w:gridCol w:w="180"/>
        <w:gridCol w:w="810"/>
        <w:gridCol w:w="180"/>
        <w:gridCol w:w="813"/>
        <w:gridCol w:w="180"/>
        <w:gridCol w:w="811"/>
      </w:tblGrid>
      <w:tr w:rsidR="00AA5BC2" w:rsidRPr="00DA6CB6" w14:paraId="55697AE8" w14:textId="77777777" w:rsidTr="00E16768">
        <w:trPr>
          <w:trHeight w:val="363"/>
        </w:trPr>
        <w:tc>
          <w:tcPr>
            <w:tcW w:w="1980" w:type="dxa"/>
            <w:shd w:val="clear" w:color="auto" w:fill="auto"/>
            <w:vAlign w:val="bottom"/>
          </w:tcPr>
          <w:p w14:paraId="4ACD0AF2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7472" w:type="dxa"/>
            <w:gridSpan w:val="11"/>
          </w:tcPr>
          <w:p w14:paraId="3729B09E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A5BC2" w:rsidRPr="00DA6CB6" w14:paraId="4798F2E5" w14:textId="77777777" w:rsidTr="00E16768">
        <w:trPr>
          <w:trHeight w:val="363"/>
        </w:trPr>
        <w:tc>
          <w:tcPr>
            <w:tcW w:w="1980" w:type="dxa"/>
            <w:shd w:val="clear" w:color="auto" w:fill="auto"/>
            <w:vAlign w:val="bottom"/>
          </w:tcPr>
          <w:p w14:paraId="4A9D0A7F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514" w:type="dxa"/>
            <w:gridSpan w:val="3"/>
            <w:tcBorders>
              <w:bottom w:val="single" w:sz="4" w:space="0" w:color="auto"/>
            </w:tcBorders>
          </w:tcPr>
          <w:p w14:paraId="05A8796A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3" w:type="dxa"/>
          </w:tcPr>
          <w:p w14:paraId="2B4691BB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77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16B94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A5BC2" w:rsidRPr="00DA6CB6" w14:paraId="14414CF6" w14:textId="77777777" w:rsidTr="00E16768">
        <w:trPr>
          <w:trHeight w:val="363"/>
        </w:trPr>
        <w:tc>
          <w:tcPr>
            <w:tcW w:w="1980" w:type="dxa"/>
            <w:shd w:val="clear" w:color="auto" w:fill="auto"/>
            <w:vAlign w:val="bottom"/>
          </w:tcPr>
          <w:p w14:paraId="51AB04C5" w14:textId="19AA68BE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70737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31</w:t>
            </w:r>
            <w:r w:rsidRPr="00DA6CB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="001E412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2565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28E2E1A5" w14:textId="77777777" w:rsidR="00AA5BC2" w:rsidRPr="00DA6CB6" w:rsidRDefault="00AA5BC2" w:rsidP="00E1676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22F735E2" w14:textId="77777777" w:rsidR="00AA5BC2" w:rsidRPr="00DA6CB6" w:rsidRDefault="00AA5BC2" w:rsidP="00E1676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0DAE8C3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69202328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  <w:p w14:paraId="10F196B8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1F2FBFFA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" w:type="dxa"/>
            <w:vAlign w:val="bottom"/>
          </w:tcPr>
          <w:p w14:paraId="05E496F7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D803D9A" w14:textId="4CA21414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C7F571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1FC83E" w14:textId="0BD771EC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51C459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AE64B4B" w14:textId="471EC0DE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E36897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2305BE0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A5BC2" w:rsidRPr="00DA6CB6" w14:paraId="6DA9D47F" w14:textId="77777777" w:rsidTr="00E16768">
        <w:tc>
          <w:tcPr>
            <w:tcW w:w="1980" w:type="dxa"/>
            <w:shd w:val="clear" w:color="auto" w:fill="auto"/>
          </w:tcPr>
          <w:p w14:paraId="28322FC5" w14:textId="77777777" w:rsidR="00AA5BC2" w:rsidRPr="00DA6CB6" w:rsidRDefault="00AA5BC2" w:rsidP="00E16768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472" w:type="dxa"/>
            <w:gridSpan w:val="11"/>
          </w:tcPr>
          <w:p w14:paraId="285F5E1A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DA6CB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A5BC2" w:rsidRPr="00DA6CB6" w14:paraId="0B6F368D" w14:textId="77777777" w:rsidTr="00E16768">
        <w:tc>
          <w:tcPr>
            <w:tcW w:w="1980" w:type="dxa"/>
            <w:shd w:val="clear" w:color="auto" w:fill="auto"/>
          </w:tcPr>
          <w:p w14:paraId="4DAE0119" w14:textId="77777777" w:rsidR="00AA5BC2" w:rsidRPr="00DA6CB6" w:rsidRDefault="00AA5BC2" w:rsidP="00E1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7" w:type="dxa"/>
          </w:tcPr>
          <w:p w14:paraId="276CF39A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19CA146B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787E0C8F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16B4B2ED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2D40F402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FDDB643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7A5F165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42A8D5A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4F7D917B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F430915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69C02598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12C0" w:rsidRPr="00DA6CB6" w14:paraId="4D0F8D47" w14:textId="77777777" w:rsidTr="00BE52D5">
        <w:tc>
          <w:tcPr>
            <w:tcW w:w="1980" w:type="dxa"/>
            <w:shd w:val="clear" w:color="auto" w:fill="auto"/>
          </w:tcPr>
          <w:p w14:paraId="1A2AFFFB" w14:textId="7726C237" w:rsidR="00AC12C0" w:rsidRPr="00DA6CB6" w:rsidRDefault="00AC12C0" w:rsidP="00AC1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47" w:type="dxa"/>
          </w:tcPr>
          <w:p w14:paraId="7EAAFF6B" w14:textId="24F5BCE8" w:rsidR="00AC12C0" w:rsidRPr="00AC12C0" w:rsidRDefault="00AC12C0" w:rsidP="003673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9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  <w:r w:rsidRPr="00DA6CB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15B7C4" w14:textId="025CCCC1" w:rsidR="00AC12C0" w:rsidRPr="00AC12C0" w:rsidRDefault="00AC12C0" w:rsidP="003673C6">
            <w:pPr>
              <w:pStyle w:val="acctfourfigures"/>
              <w:tabs>
                <w:tab w:val="clear" w:pos="765"/>
                <w:tab w:val="left" w:pos="1004"/>
              </w:tabs>
              <w:spacing w:line="240" w:lineRule="atLeast"/>
              <w:ind w:right="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3" w:type="dxa"/>
          </w:tcPr>
          <w:p w14:paraId="3937927A" w14:textId="3D27ABA1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  <w:r w:rsidRPr="00DA6CB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83" w:type="dxa"/>
            <w:shd w:val="clear" w:color="auto" w:fill="auto"/>
          </w:tcPr>
          <w:p w14:paraId="23FB159C" w14:textId="7777777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</w:tcPr>
          <w:p w14:paraId="7278C4F4" w14:textId="35F01D14" w:rsidR="00AC12C0" w:rsidRPr="00AC12C0" w:rsidRDefault="00AC12C0" w:rsidP="00257A8A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80" w:type="dxa"/>
            <w:shd w:val="clear" w:color="auto" w:fill="auto"/>
          </w:tcPr>
          <w:p w14:paraId="1E28C931" w14:textId="7777777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DBB1CB8" w14:textId="57984DB9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12C0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497000" w14:textId="7777777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</w:tcPr>
          <w:p w14:paraId="525A6978" w14:textId="08EA9AA9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8D06A5" w14:textId="7777777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4A44D0EA" w14:textId="2B3C00D0" w:rsidR="00AC12C0" w:rsidRPr="00AC12C0" w:rsidRDefault="00AC12C0" w:rsidP="00257A8A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  <w:r w:rsidRPr="00DA6CB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064</w:t>
            </w:r>
          </w:p>
        </w:tc>
      </w:tr>
      <w:tr w:rsidR="00AC12C0" w:rsidRPr="00DA6CB6" w14:paraId="4781E633" w14:textId="77777777" w:rsidTr="00E16768">
        <w:tc>
          <w:tcPr>
            <w:tcW w:w="1980" w:type="dxa"/>
            <w:shd w:val="clear" w:color="auto" w:fill="auto"/>
          </w:tcPr>
          <w:p w14:paraId="5664E103" w14:textId="77777777" w:rsidR="00AC12C0" w:rsidRDefault="00AC12C0" w:rsidP="00AC1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เงินให้กู้ยืมระยะยาวแก่</w:t>
            </w:r>
          </w:p>
          <w:p w14:paraId="448C7C24" w14:textId="16A0801E" w:rsidR="00AC12C0" w:rsidRPr="00DA6CB6" w:rsidRDefault="00923924" w:rsidP="0092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  </w:t>
            </w:r>
            <w:r w:rsidR="00AC12C0" w:rsidRPr="00DA6CB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47" w:type="dxa"/>
          </w:tcPr>
          <w:p w14:paraId="5C833E67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  <w:p w14:paraId="31FDE0A4" w14:textId="77777777" w:rsidR="00AC12C0" w:rsidRPr="00DA6CB6" w:rsidRDefault="00AC12C0" w:rsidP="002D033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96"/>
              <w:rPr>
                <w:rFonts w:ascii="Angsana New" w:hAnsi="Angsana New" w:cs="Angsana New"/>
                <w:sz w:val="26"/>
                <w:szCs w:val="26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39FCAA4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  <w:p w14:paraId="542DF854" w14:textId="044D506B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         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DA6CB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000</w:t>
            </w:r>
          </w:p>
        </w:tc>
        <w:tc>
          <w:tcPr>
            <w:tcW w:w="903" w:type="dxa"/>
          </w:tcPr>
          <w:p w14:paraId="029C8703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9F41F0F" w14:textId="4D38D91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3558594B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196670BC" w14:textId="77777777" w:rsidR="00AC12C0" w:rsidRPr="00257A8A" w:rsidRDefault="00AC12C0" w:rsidP="00257A8A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09FF91A6" w14:textId="77777777" w:rsidR="00AC12C0" w:rsidRPr="00257A8A" w:rsidRDefault="00AC12C0" w:rsidP="00257A8A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57A8A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834D5F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43BF49A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238F89" w14:textId="58B71A89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934</w:t>
            </w:r>
          </w:p>
        </w:tc>
        <w:tc>
          <w:tcPr>
            <w:tcW w:w="180" w:type="dxa"/>
            <w:shd w:val="clear" w:color="auto" w:fill="auto"/>
          </w:tcPr>
          <w:p w14:paraId="2E466193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5D19FFF8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97DB671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CCF5B9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2FFBB0E5" w14:textId="77777777" w:rsidR="00AC12C0" w:rsidRPr="00257A8A" w:rsidRDefault="00AC12C0" w:rsidP="00257A8A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65BE103D" w14:textId="2885A37D" w:rsidR="00AC12C0" w:rsidRPr="00257A8A" w:rsidRDefault="00AC12C0" w:rsidP="00257A8A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  <w:r w:rsidRPr="00257A8A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934</w:t>
            </w:r>
          </w:p>
        </w:tc>
      </w:tr>
      <w:tr w:rsidR="00AC12C0" w:rsidRPr="00DA6CB6" w14:paraId="5B4C9411" w14:textId="77777777" w:rsidTr="00E16768">
        <w:tc>
          <w:tcPr>
            <w:tcW w:w="1980" w:type="dxa"/>
            <w:shd w:val="clear" w:color="auto" w:fill="auto"/>
          </w:tcPr>
          <w:p w14:paraId="6DA9857E" w14:textId="77777777" w:rsidR="00AC12C0" w:rsidRPr="00DA6CB6" w:rsidRDefault="00AC12C0" w:rsidP="00AC1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47" w:type="dxa"/>
          </w:tcPr>
          <w:p w14:paraId="1B73233E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B1BCDBA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64B027FE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54FB29CB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427F2783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31BB378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8C0C520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6576838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3245EF1B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FF2B294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5CB9B473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12C0" w:rsidRPr="00DA6CB6" w14:paraId="7D96B51E" w14:textId="77777777" w:rsidTr="002963E5">
        <w:trPr>
          <w:trHeight w:val="675"/>
        </w:trPr>
        <w:tc>
          <w:tcPr>
            <w:tcW w:w="1980" w:type="dxa"/>
            <w:shd w:val="clear" w:color="auto" w:fill="auto"/>
          </w:tcPr>
          <w:p w14:paraId="0F23A344" w14:textId="2562DCB8" w:rsidR="00AC12C0" w:rsidRPr="00DA6CB6" w:rsidRDefault="00AC12C0" w:rsidP="00AC12C0">
            <w:pPr>
              <w:ind w:left="160" w:right="-9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สัญญาซื้อขายเงินตรา</w:t>
            </w: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DA6CB6">
              <w:rPr>
                <w:rFonts w:ascii="Angsana New" w:hAnsi="Angsana New" w:cs="Angsana New" w:hint="cs"/>
                <w:sz w:val="26"/>
                <w:szCs w:val="26"/>
              </w:rPr>
              <w:br/>
              <w:t xml:space="preserve">  </w:t>
            </w:r>
            <w:r w:rsidRPr="00DA6CB6">
              <w:rPr>
                <w:rFonts w:ascii="Angsana New" w:hAnsi="Angsana New" w:cs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347" w:type="dxa"/>
            <w:vAlign w:val="bottom"/>
          </w:tcPr>
          <w:p w14:paraId="653B23F2" w14:textId="434E91AF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8DED641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3" w:type="dxa"/>
            <w:vAlign w:val="bottom"/>
          </w:tcPr>
          <w:p w14:paraId="07CE3F34" w14:textId="50055B59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34</w:t>
            </w:r>
          </w:p>
        </w:tc>
        <w:tc>
          <w:tcPr>
            <w:tcW w:w="183" w:type="dxa"/>
            <w:shd w:val="clear" w:color="auto" w:fill="auto"/>
          </w:tcPr>
          <w:p w14:paraId="0E5B5B3A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1C76F6C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0A7AA5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0FE1D0" w14:textId="0630F49B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56A22F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E98B2B4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0C5DC2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C75C86B" w14:textId="59051D2C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34</w:t>
            </w:r>
          </w:p>
        </w:tc>
      </w:tr>
      <w:tr w:rsidR="00AC12C0" w:rsidRPr="00DA6CB6" w14:paraId="0CE7837E" w14:textId="77777777" w:rsidTr="00E16768">
        <w:tc>
          <w:tcPr>
            <w:tcW w:w="1980" w:type="dxa"/>
            <w:shd w:val="clear" w:color="auto" w:fill="auto"/>
          </w:tcPr>
          <w:p w14:paraId="19AF30AB" w14:textId="77777777" w:rsidR="00AC12C0" w:rsidRPr="00DA6CB6" w:rsidRDefault="00AC12C0" w:rsidP="00AC12C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70EAD1D5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B80BDAE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14F9AC3B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49511C30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47B34596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38177C4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DC5FBC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9519EB8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6B42B023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86C30DD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699B7BC1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12C0" w:rsidRPr="00DA6CB6" w14:paraId="171099A7" w14:textId="77777777" w:rsidTr="00E16768">
        <w:tc>
          <w:tcPr>
            <w:tcW w:w="1980" w:type="dxa"/>
            <w:shd w:val="clear" w:color="auto" w:fill="auto"/>
          </w:tcPr>
          <w:p w14:paraId="28AC2D3A" w14:textId="77777777" w:rsidR="00AC12C0" w:rsidRPr="00DA6CB6" w:rsidRDefault="00AC12C0" w:rsidP="00AC12C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7" w:type="dxa"/>
          </w:tcPr>
          <w:p w14:paraId="704FC33D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F01EBB4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47BC2BA3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18E2DE7D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527E25D2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C7DBCE9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EC50566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76CC9DC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6388D26A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2FD1004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115C2553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12C0" w:rsidRPr="00DA6CB6" w14:paraId="44B86ADD" w14:textId="77777777" w:rsidTr="00E16768">
        <w:tc>
          <w:tcPr>
            <w:tcW w:w="1980" w:type="dxa"/>
            <w:shd w:val="clear" w:color="auto" w:fill="auto"/>
          </w:tcPr>
          <w:p w14:paraId="17530133" w14:textId="77777777" w:rsidR="00AC12C0" w:rsidRPr="00DA6CB6" w:rsidRDefault="00AC12C0" w:rsidP="00AC12C0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02" w:right="-25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7" w:type="dxa"/>
          </w:tcPr>
          <w:p w14:paraId="6661C184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F49D1CE" w14:textId="71437A09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75866FC" w14:textId="4AB4BF84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903" w:type="dxa"/>
          </w:tcPr>
          <w:p w14:paraId="0573A77E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ED4D5D" w14:textId="5160F16F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700</w:t>
            </w:r>
          </w:p>
        </w:tc>
        <w:tc>
          <w:tcPr>
            <w:tcW w:w="183" w:type="dxa"/>
            <w:shd w:val="clear" w:color="auto" w:fill="auto"/>
          </w:tcPr>
          <w:p w14:paraId="6ABDB24A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0A6DA1FE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AEC5056" w14:textId="57449CDA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D2BC86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D972CE2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A1A986" w14:textId="5ADCB298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699</w:t>
            </w:r>
          </w:p>
        </w:tc>
        <w:tc>
          <w:tcPr>
            <w:tcW w:w="180" w:type="dxa"/>
            <w:shd w:val="clear" w:color="auto" w:fill="auto"/>
          </w:tcPr>
          <w:p w14:paraId="13F16834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2F37434C" w14:textId="77777777" w:rsidR="00AC12C0" w:rsidRPr="00DA6CB6" w:rsidRDefault="00AC12C0" w:rsidP="002D033B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ab/>
            </w:r>
          </w:p>
          <w:p w14:paraId="761D7B1F" w14:textId="77777777" w:rsidR="00AC12C0" w:rsidRPr="00DA6CB6" w:rsidRDefault="00AC12C0" w:rsidP="002D033B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093D29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517C331F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4C21550" w14:textId="08237B83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699</w:t>
            </w:r>
          </w:p>
        </w:tc>
      </w:tr>
      <w:tr w:rsidR="00AC12C0" w:rsidRPr="00AC12C0" w14:paraId="41EE120F" w14:textId="77777777" w:rsidTr="00E16768">
        <w:tc>
          <w:tcPr>
            <w:tcW w:w="1980" w:type="dxa"/>
            <w:shd w:val="clear" w:color="auto" w:fill="auto"/>
          </w:tcPr>
          <w:p w14:paraId="4A9684C7" w14:textId="2CE8A571" w:rsidR="00AC12C0" w:rsidRPr="00DA6CB6" w:rsidRDefault="00AC12C0" w:rsidP="00AC12C0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02" w:right="-25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47" w:type="dxa"/>
          </w:tcPr>
          <w:p w14:paraId="0B70B112" w14:textId="741FA701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D45ACCB" w14:textId="7D56D216" w:rsidR="00AC12C0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8</w:t>
            </w: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509</w:t>
            </w:r>
          </w:p>
        </w:tc>
        <w:tc>
          <w:tcPr>
            <w:tcW w:w="903" w:type="dxa"/>
          </w:tcPr>
          <w:p w14:paraId="7502DCDB" w14:textId="06C69899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8</w:t>
            </w:r>
            <w:r w:rsidRPr="00AC12C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509</w:t>
            </w:r>
          </w:p>
        </w:tc>
        <w:tc>
          <w:tcPr>
            <w:tcW w:w="183" w:type="dxa"/>
            <w:shd w:val="clear" w:color="auto" w:fill="auto"/>
          </w:tcPr>
          <w:p w14:paraId="09DFBA2B" w14:textId="7777777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01" w:type="dxa"/>
            <w:shd w:val="clear" w:color="auto" w:fill="auto"/>
          </w:tcPr>
          <w:p w14:paraId="66F5B9CB" w14:textId="0BD8C9C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12C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E58718" w14:textId="7777777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F7CA891" w14:textId="16C18082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8</w:t>
            </w:r>
            <w:r w:rsidRPr="00AC12C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470</w:t>
            </w:r>
          </w:p>
        </w:tc>
        <w:tc>
          <w:tcPr>
            <w:tcW w:w="180" w:type="dxa"/>
            <w:shd w:val="clear" w:color="auto" w:fill="auto"/>
          </w:tcPr>
          <w:p w14:paraId="5C5B9E76" w14:textId="7777777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shd w:val="clear" w:color="auto" w:fill="auto"/>
          </w:tcPr>
          <w:p w14:paraId="41DB0243" w14:textId="186BAAF5" w:rsidR="00AC12C0" w:rsidRPr="00DA6CB6" w:rsidRDefault="00AC12C0" w:rsidP="002D033B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F2A5AD" w14:textId="7777777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3CCA8F73" w14:textId="758A478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8</w:t>
            </w:r>
            <w:r w:rsidRPr="00AC12C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470</w:t>
            </w:r>
          </w:p>
        </w:tc>
      </w:tr>
    </w:tbl>
    <w:p w14:paraId="27F740A0" w14:textId="5578ADAA" w:rsidR="00D56066" w:rsidRPr="00FA663F" w:rsidRDefault="00D56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E045BF" w14:textId="0BB628F0" w:rsidR="00804175" w:rsidRPr="00C60284" w:rsidRDefault="00804175" w:rsidP="005B0CD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A42E2D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365D44" w:rsidRPr="00C60284" w14:paraId="05F4FDF3" w14:textId="77777777" w:rsidTr="00154033">
        <w:trPr>
          <w:tblHeader/>
        </w:trPr>
        <w:tc>
          <w:tcPr>
            <w:tcW w:w="2198" w:type="pct"/>
          </w:tcPr>
          <w:p w14:paraId="0DD723D1" w14:textId="77777777" w:rsidR="000974E9" w:rsidRPr="00C60284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185B523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182B9A2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1F18655A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4272C" w:rsidRPr="00C60284" w14:paraId="1FF91DB8" w14:textId="77777777" w:rsidTr="00154033">
        <w:trPr>
          <w:trHeight w:val="344"/>
          <w:tblHeader/>
        </w:trPr>
        <w:tc>
          <w:tcPr>
            <w:tcW w:w="2198" w:type="pct"/>
          </w:tcPr>
          <w:p w14:paraId="22BEF4FF" w14:textId="77777777" w:rsidR="0024272C" w:rsidRPr="00C60284" w:rsidRDefault="0024272C" w:rsidP="0024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C9AA70" w14:textId="13656551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5" w:type="pct"/>
          </w:tcPr>
          <w:p w14:paraId="5D9C4F52" w14:textId="77777777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09BE550" w14:textId="2F8B3668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07B916D1" w14:textId="77777777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D00DA" w14:textId="680589F5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0" w:type="pct"/>
          </w:tcPr>
          <w:p w14:paraId="22069C7D" w14:textId="77777777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AE3376" w14:textId="15F04FF7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4272C" w:rsidRPr="00C60284" w14:paraId="2C6A747C" w14:textId="77777777" w:rsidTr="00154033">
        <w:trPr>
          <w:trHeight w:val="344"/>
          <w:tblHeader/>
        </w:trPr>
        <w:tc>
          <w:tcPr>
            <w:tcW w:w="2198" w:type="pct"/>
          </w:tcPr>
          <w:p w14:paraId="32F5EC65" w14:textId="77777777" w:rsidR="0024272C" w:rsidRPr="00C60284" w:rsidRDefault="0024272C" w:rsidP="00242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7A9C49" w14:textId="0093A6E5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5" w:type="pct"/>
          </w:tcPr>
          <w:p w14:paraId="3DCA5BD6" w14:textId="77777777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31E6E1" w14:textId="4459E6C9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1" w:type="pct"/>
          </w:tcPr>
          <w:p w14:paraId="7072F9D0" w14:textId="77777777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E6839F" w14:textId="587DC94A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0" w:type="pct"/>
          </w:tcPr>
          <w:p w14:paraId="77542354" w14:textId="77777777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1DC5309" w14:textId="51B933D3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DF43C4" w:rsidRPr="00C60284" w14:paraId="3F5D95A6" w14:textId="77777777" w:rsidTr="00DF43C4">
        <w:trPr>
          <w:tblHeader/>
        </w:trPr>
        <w:tc>
          <w:tcPr>
            <w:tcW w:w="2198" w:type="pct"/>
          </w:tcPr>
          <w:p w14:paraId="2194723F" w14:textId="77777777" w:rsidR="00DF43C4" w:rsidRPr="00C60284" w:rsidRDefault="00DF43C4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56EF8F69" w14:textId="77777777" w:rsidR="00DF43C4" w:rsidRPr="00C60284" w:rsidRDefault="00DF43C4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43C4" w:rsidRPr="00C60284" w14:paraId="1B7CB5CC" w14:textId="77777777" w:rsidTr="00DF43C4">
        <w:trPr>
          <w:tblHeader/>
        </w:trPr>
        <w:tc>
          <w:tcPr>
            <w:tcW w:w="2198" w:type="pct"/>
          </w:tcPr>
          <w:p w14:paraId="10E70E42" w14:textId="2B34D5F8" w:rsidR="00DF43C4" w:rsidRPr="00C60284" w:rsidRDefault="00DF43C4" w:rsidP="00DF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" w:right="-131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802" w:type="pct"/>
            <w:gridSpan w:val="7"/>
          </w:tcPr>
          <w:p w14:paraId="0B1ABACB" w14:textId="77777777" w:rsidR="00DF43C4" w:rsidRPr="00C60284" w:rsidRDefault="00DF43C4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4272C" w:rsidRPr="00C60284" w14:paraId="2DBED288" w14:textId="77777777" w:rsidTr="00154033">
        <w:tc>
          <w:tcPr>
            <w:tcW w:w="2198" w:type="pct"/>
          </w:tcPr>
          <w:p w14:paraId="3242F6BE" w14:textId="77777777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1" w:type="pct"/>
            <w:vAlign w:val="bottom"/>
          </w:tcPr>
          <w:p w14:paraId="4E009F54" w14:textId="47C92477" w:rsidR="0024272C" w:rsidRPr="00C60284" w:rsidRDefault="00ED0720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419,921</w:t>
            </w:r>
          </w:p>
        </w:tc>
        <w:tc>
          <w:tcPr>
            <w:tcW w:w="135" w:type="pct"/>
            <w:vAlign w:val="bottom"/>
          </w:tcPr>
          <w:p w14:paraId="08ED3E39" w14:textId="77777777" w:rsidR="0024272C" w:rsidRPr="00C60284" w:rsidRDefault="0024272C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1078C8FB" w14:textId="7E91636B" w:rsidR="0024272C" w:rsidRPr="00C60284" w:rsidRDefault="0024272C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776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651</w:t>
            </w:r>
          </w:p>
        </w:tc>
        <w:tc>
          <w:tcPr>
            <w:tcW w:w="141" w:type="pct"/>
            <w:vAlign w:val="bottom"/>
          </w:tcPr>
          <w:p w14:paraId="04C30879" w14:textId="77777777" w:rsidR="0024272C" w:rsidRPr="00C60284" w:rsidRDefault="0024272C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4928C1C7" w14:textId="7885A04C" w:rsidR="0024272C" w:rsidRPr="00C60284" w:rsidRDefault="00CD45ED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86,489</w:t>
            </w:r>
          </w:p>
        </w:tc>
        <w:tc>
          <w:tcPr>
            <w:tcW w:w="130" w:type="pct"/>
            <w:vAlign w:val="bottom"/>
          </w:tcPr>
          <w:p w14:paraId="3B9ED57F" w14:textId="77777777" w:rsidR="0024272C" w:rsidRPr="00C60284" w:rsidRDefault="0024272C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7139AF" w14:textId="20911988" w:rsidR="0024272C" w:rsidRPr="00C60284" w:rsidRDefault="0024272C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88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970</w:t>
            </w:r>
          </w:p>
        </w:tc>
      </w:tr>
      <w:tr w:rsidR="0024272C" w:rsidRPr="00C60284" w14:paraId="3D8844D1" w14:textId="77777777" w:rsidTr="00154033">
        <w:tc>
          <w:tcPr>
            <w:tcW w:w="2198" w:type="pct"/>
          </w:tcPr>
          <w:p w14:paraId="0C9F6AB9" w14:textId="77777777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591" w:type="pct"/>
            <w:vAlign w:val="bottom"/>
          </w:tcPr>
          <w:p w14:paraId="5ACE0157" w14:textId="0ADB53C3" w:rsidR="0024272C" w:rsidRPr="00C60284" w:rsidRDefault="00ED0720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4,311</w:t>
            </w:r>
          </w:p>
        </w:tc>
        <w:tc>
          <w:tcPr>
            <w:tcW w:w="135" w:type="pct"/>
            <w:vAlign w:val="bottom"/>
          </w:tcPr>
          <w:p w14:paraId="2C16410C" w14:textId="77777777" w:rsidR="0024272C" w:rsidRPr="00C60284" w:rsidRDefault="0024272C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6CCA260D" w14:textId="53D2E756" w:rsidR="0024272C" w:rsidRPr="00C60284" w:rsidRDefault="0024272C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926</w:t>
            </w:r>
          </w:p>
        </w:tc>
        <w:tc>
          <w:tcPr>
            <w:tcW w:w="141" w:type="pct"/>
            <w:vAlign w:val="bottom"/>
          </w:tcPr>
          <w:p w14:paraId="22229F82" w14:textId="77777777" w:rsidR="0024272C" w:rsidRPr="00C60284" w:rsidRDefault="0024272C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54E0F87" w14:textId="39638204" w:rsidR="0024272C" w:rsidRPr="00C60284" w:rsidRDefault="00CD45ED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vAlign w:val="bottom"/>
          </w:tcPr>
          <w:p w14:paraId="3EB66497" w14:textId="77777777" w:rsidR="0024272C" w:rsidRPr="00C60284" w:rsidRDefault="0024272C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63DD7AF" w14:textId="7ACD0210" w:rsidR="0024272C" w:rsidRPr="00C60284" w:rsidRDefault="0024272C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790</w:t>
            </w:r>
          </w:p>
        </w:tc>
      </w:tr>
      <w:tr w:rsidR="0024272C" w:rsidRPr="00C60284" w14:paraId="0FAB8C2E" w14:textId="77777777" w:rsidTr="00154033">
        <w:tc>
          <w:tcPr>
            <w:tcW w:w="2198" w:type="pct"/>
          </w:tcPr>
          <w:p w14:paraId="2FC4E3AA" w14:textId="77777777" w:rsidR="0024272C" w:rsidRPr="00C60284" w:rsidRDefault="0024272C" w:rsidP="00242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7510A5F0" w:rsidR="0024272C" w:rsidRPr="00C60284" w:rsidRDefault="00ED0720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424,232</w:t>
            </w:r>
          </w:p>
        </w:tc>
        <w:tc>
          <w:tcPr>
            <w:tcW w:w="135" w:type="pct"/>
            <w:vAlign w:val="bottom"/>
          </w:tcPr>
          <w:p w14:paraId="5E257414" w14:textId="77777777" w:rsidR="0024272C" w:rsidRPr="00C60284" w:rsidRDefault="0024272C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32671F17" w:rsidR="0024272C" w:rsidRPr="00C60284" w:rsidRDefault="0024272C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791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577</w:t>
            </w:r>
          </w:p>
        </w:tc>
        <w:tc>
          <w:tcPr>
            <w:tcW w:w="141" w:type="pct"/>
            <w:vAlign w:val="bottom"/>
          </w:tcPr>
          <w:p w14:paraId="694298E6" w14:textId="77777777" w:rsidR="0024272C" w:rsidRPr="00C60284" w:rsidRDefault="0024272C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096E90A7" w:rsidR="0024272C" w:rsidRPr="00C60284" w:rsidRDefault="00CD45ED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86,489</w:t>
            </w:r>
          </w:p>
        </w:tc>
        <w:tc>
          <w:tcPr>
            <w:tcW w:w="130" w:type="pct"/>
            <w:vAlign w:val="bottom"/>
          </w:tcPr>
          <w:p w14:paraId="3CE72A6B" w14:textId="77777777" w:rsidR="0024272C" w:rsidRPr="00C60284" w:rsidRDefault="0024272C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77C8947F" w:rsidR="0024272C" w:rsidRPr="00C60284" w:rsidRDefault="0024272C" w:rsidP="002427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91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760</w:t>
            </w:r>
          </w:p>
        </w:tc>
      </w:tr>
    </w:tbl>
    <w:p w14:paraId="00C5628E" w14:textId="77777777" w:rsidR="00FA663F" w:rsidRDefault="00FA663F">
      <w:r>
        <w:br w:type="page"/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"/>
        <w:gridCol w:w="1092"/>
        <w:gridCol w:w="7"/>
        <w:gridCol w:w="259"/>
        <w:gridCol w:w="1107"/>
        <w:gridCol w:w="239"/>
        <w:gridCol w:w="1095"/>
      </w:tblGrid>
      <w:tr w:rsidR="00FA663F" w:rsidRPr="00C60284" w14:paraId="32715DFE" w14:textId="77777777" w:rsidTr="002C7169">
        <w:trPr>
          <w:tblHeader/>
        </w:trPr>
        <w:tc>
          <w:tcPr>
            <w:tcW w:w="2198" w:type="pct"/>
          </w:tcPr>
          <w:p w14:paraId="41B2E45A" w14:textId="77777777" w:rsidR="00FA663F" w:rsidRPr="00C60284" w:rsidRDefault="00FA663F" w:rsidP="002C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5"/>
          </w:tcPr>
          <w:p w14:paraId="06EF387A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2564364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6264071A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71BB6" w:rsidRPr="00C60284" w14:paraId="1689538F" w14:textId="77777777" w:rsidTr="002C7169">
        <w:trPr>
          <w:trHeight w:val="344"/>
          <w:tblHeader/>
        </w:trPr>
        <w:tc>
          <w:tcPr>
            <w:tcW w:w="2198" w:type="pct"/>
          </w:tcPr>
          <w:p w14:paraId="422FA22E" w14:textId="77777777" w:rsidR="00571BB6" w:rsidRPr="00C60284" w:rsidRDefault="00571BB6" w:rsidP="00571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86D8E6F" w14:textId="74B3068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5" w:type="pct"/>
          </w:tcPr>
          <w:p w14:paraId="5DFE1C5A" w14:textId="7777777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78929557" w14:textId="7777777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2A7812FB" w14:textId="7777777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B7D0212" w14:textId="0582CDA6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0" w:type="pct"/>
          </w:tcPr>
          <w:p w14:paraId="65C5530A" w14:textId="7777777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E0F930D" w14:textId="7777777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71BB6" w:rsidRPr="00C60284" w14:paraId="26F90D6D" w14:textId="77777777" w:rsidTr="002C7169">
        <w:trPr>
          <w:trHeight w:val="344"/>
          <w:tblHeader/>
        </w:trPr>
        <w:tc>
          <w:tcPr>
            <w:tcW w:w="2198" w:type="pct"/>
          </w:tcPr>
          <w:p w14:paraId="2D5755C3" w14:textId="77777777" w:rsidR="00571BB6" w:rsidRPr="00C60284" w:rsidRDefault="00571BB6" w:rsidP="00571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A81F841" w14:textId="7777777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5" w:type="pct"/>
          </w:tcPr>
          <w:p w14:paraId="371D83FF" w14:textId="7777777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025D91D3" w14:textId="7777777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1" w:type="pct"/>
          </w:tcPr>
          <w:p w14:paraId="5AB00A5E" w14:textId="7777777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E8A9344" w14:textId="7777777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0" w:type="pct"/>
          </w:tcPr>
          <w:p w14:paraId="15405D64" w14:textId="7777777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4B75F4" w14:textId="7777777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E42082" w:rsidRPr="00C60284" w14:paraId="07C82559" w14:textId="77777777" w:rsidTr="00E42082">
        <w:trPr>
          <w:tblHeader/>
        </w:trPr>
        <w:tc>
          <w:tcPr>
            <w:tcW w:w="2198" w:type="pct"/>
          </w:tcPr>
          <w:p w14:paraId="6F7D9FEA" w14:textId="77777777" w:rsidR="00E42082" w:rsidRPr="00C60284" w:rsidRDefault="00E42082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9"/>
          </w:tcPr>
          <w:p w14:paraId="416CD8DB" w14:textId="77777777" w:rsidR="00E42082" w:rsidRPr="00C60284" w:rsidRDefault="00E42082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1BB6" w:rsidRPr="00C60284" w14:paraId="34B95796" w14:textId="77777777" w:rsidTr="00154033">
        <w:trPr>
          <w:trHeight w:hRule="exact" w:val="403"/>
        </w:trPr>
        <w:tc>
          <w:tcPr>
            <w:tcW w:w="2198" w:type="pct"/>
          </w:tcPr>
          <w:p w14:paraId="132CDFE9" w14:textId="2FC702DB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1" w:type="pct"/>
          </w:tcPr>
          <w:p w14:paraId="3B96A1DF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1CCCB2A5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73EE141E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0F86BB3D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</w:tcPr>
          <w:p w14:paraId="3EC9BBD9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5C383F82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74E94999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571BB6" w:rsidRPr="00C60284" w14:paraId="79D71872" w14:textId="77777777" w:rsidTr="00154033">
        <w:trPr>
          <w:trHeight w:hRule="exact" w:val="403"/>
        </w:trPr>
        <w:tc>
          <w:tcPr>
            <w:tcW w:w="2198" w:type="pct"/>
          </w:tcPr>
          <w:p w14:paraId="4561E9A3" w14:textId="2E5F4119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ออกแล้ว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91" w:type="pct"/>
          </w:tcPr>
          <w:p w14:paraId="584CEB61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19EEC7ED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787880D9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41F3F60D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</w:tcPr>
          <w:p w14:paraId="473315E2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0DDB4BAF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30F31E1D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571BB6" w:rsidRPr="00C60284" w14:paraId="05A9C06B" w14:textId="77777777" w:rsidTr="00C32607">
        <w:trPr>
          <w:trHeight w:hRule="exact" w:val="403"/>
        </w:trPr>
        <w:tc>
          <w:tcPr>
            <w:tcW w:w="2198" w:type="pct"/>
          </w:tcPr>
          <w:p w14:paraId="4BD1CC6B" w14:textId="7777777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1" w:type="pct"/>
            <w:vAlign w:val="bottom"/>
          </w:tcPr>
          <w:p w14:paraId="4A9BFA37" w14:textId="0F4EB72E" w:rsidR="00571BB6" w:rsidRPr="00C60284" w:rsidRDefault="00ED0720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3,403,215</w:t>
            </w:r>
          </w:p>
        </w:tc>
        <w:tc>
          <w:tcPr>
            <w:tcW w:w="141" w:type="pct"/>
            <w:gridSpan w:val="2"/>
            <w:vAlign w:val="bottom"/>
          </w:tcPr>
          <w:p w14:paraId="5CDAE58C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54A51655" w14:textId="71E48202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528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624</w:t>
            </w:r>
          </w:p>
        </w:tc>
        <w:tc>
          <w:tcPr>
            <w:tcW w:w="145" w:type="pct"/>
            <w:gridSpan w:val="2"/>
            <w:vAlign w:val="bottom"/>
          </w:tcPr>
          <w:p w14:paraId="5C5698FD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01380126" w14:textId="6CCAEDB0" w:rsidR="00571BB6" w:rsidRPr="00C60284" w:rsidRDefault="006003F5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6,961</w:t>
            </w:r>
          </w:p>
        </w:tc>
        <w:tc>
          <w:tcPr>
            <w:tcW w:w="130" w:type="pct"/>
            <w:vAlign w:val="bottom"/>
          </w:tcPr>
          <w:p w14:paraId="5C90BD1C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37B3BEC1" w14:textId="4044F271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71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316</w:t>
            </w:r>
          </w:p>
        </w:tc>
      </w:tr>
      <w:tr w:rsidR="00571BB6" w:rsidRPr="00C60284" w14:paraId="3F62C99B" w14:textId="77777777" w:rsidTr="00154033">
        <w:trPr>
          <w:trHeight w:hRule="exact" w:val="403"/>
        </w:trPr>
        <w:tc>
          <w:tcPr>
            <w:tcW w:w="2198" w:type="pct"/>
          </w:tcPr>
          <w:p w14:paraId="5C47753A" w14:textId="7777777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591" w:type="pct"/>
          </w:tcPr>
          <w:p w14:paraId="3C69204A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28089824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6CC16E13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53A8B64D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shd w:val="clear" w:color="auto" w:fill="auto"/>
          </w:tcPr>
          <w:p w14:paraId="0A669B4A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1D602E44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0DDBAC04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571BB6" w:rsidRPr="00C60284" w14:paraId="2687F3D1" w14:textId="77777777" w:rsidTr="00154033">
        <w:trPr>
          <w:trHeight w:hRule="exact" w:val="403"/>
        </w:trPr>
        <w:tc>
          <w:tcPr>
            <w:tcW w:w="2198" w:type="pct"/>
          </w:tcPr>
          <w:p w14:paraId="4BDD02F8" w14:textId="7777777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8C7BEC1" w14:textId="281AC49D" w:rsidR="00571BB6" w:rsidRPr="00C60284" w:rsidRDefault="00FC610F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2,153,397</w:t>
            </w:r>
          </w:p>
        </w:tc>
        <w:tc>
          <w:tcPr>
            <w:tcW w:w="141" w:type="pct"/>
            <w:gridSpan w:val="2"/>
          </w:tcPr>
          <w:p w14:paraId="21EDEA13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3F39AD66" w14:textId="3934A01E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643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026</w:t>
            </w:r>
          </w:p>
        </w:tc>
        <w:tc>
          <w:tcPr>
            <w:tcW w:w="145" w:type="pct"/>
            <w:gridSpan w:val="2"/>
          </w:tcPr>
          <w:p w14:paraId="22BDFB5F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D6132C4" w14:textId="52D28259" w:rsidR="00571BB6" w:rsidRPr="00C60284" w:rsidRDefault="006003F5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98,113</w:t>
            </w:r>
          </w:p>
        </w:tc>
        <w:tc>
          <w:tcPr>
            <w:tcW w:w="130" w:type="pct"/>
          </w:tcPr>
          <w:p w14:paraId="44E57F71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3356DDCE" w14:textId="3F153E32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139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512</w:t>
            </w:r>
          </w:p>
        </w:tc>
      </w:tr>
      <w:tr w:rsidR="00571BB6" w:rsidRPr="00C60284" w14:paraId="7DE53478" w14:textId="77777777" w:rsidTr="00154033">
        <w:trPr>
          <w:trHeight w:hRule="exact" w:val="403"/>
        </w:trPr>
        <w:tc>
          <w:tcPr>
            <w:tcW w:w="2198" w:type="pct"/>
          </w:tcPr>
          <w:p w14:paraId="48A15372" w14:textId="77777777" w:rsidR="00571BB6" w:rsidRPr="00C60284" w:rsidRDefault="00571BB6" w:rsidP="00571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00B10EE" w14:textId="7E99101C" w:rsidR="00571BB6" w:rsidRPr="00C60284" w:rsidRDefault="00ED0720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5,556,612</w:t>
            </w:r>
          </w:p>
        </w:tc>
        <w:tc>
          <w:tcPr>
            <w:tcW w:w="141" w:type="pct"/>
            <w:gridSpan w:val="2"/>
          </w:tcPr>
          <w:p w14:paraId="73957677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EA4BF" w14:textId="4DCC9040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171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650</w:t>
            </w:r>
          </w:p>
        </w:tc>
        <w:tc>
          <w:tcPr>
            <w:tcW w:w="145" w:type="pct"/>
            <w:gridSpan w:val="2"/>
          </w:tcPr>
          <w:p w14:paraId="2933146C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32F54" w14:textId="18D9211F" w:rsidR="00571BB6" w:rsidRPr="00C60284" w:rsidRDefault="006003F5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105,074</w:t>
            </w:r>
          </w:p>
        </w:tc>
        <w:tc>
          <w:tcPr>
            <w:tcW w:w="130" w:type="pct"/>
          </w:tcPr>
          <w:p w14:paraId="3A5B76EB" w14:textId="77777777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E132" w14:textId="32F6113A" w:rsidR="00571BB6" w:rsidRPr="00C60284" w:rsidRDefault="00571BB6" w:rsidP="00571B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210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828</w:t>
            </w:r>
          </w:p>
        </w:tc>
      </w:tr>
    </w:tbl>
    <w:p w14:paraId="4D660F3A" w14:textId="2460D576" w:rsidR="005D177D" w:rsidRPr="00E1223C" w:rsidRDefault="005D177D" w:rsidP="0033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lang w:val="th-TH"/>
        </w:rPr>
      </w:pPr>
    </w:p>
    <w:p w14:paraId="5F62F31E" w14:textId="77777777" w:rsidR="005D177D" w:rsidRPr="00C45618" w:rsidRDefault="005D177D" w:rsidP="005D177D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45618">
        <w:rPr>
          <w:rFonts w:ascii="Angsana New" w:hAnsi="Angsana New" w:cs="Angsana New" w:hint="cs"/>
          <w:sz w:val="30"/>
          <w:szCs w:val="30"/>
          <w:u w:val="none"/>
          <w:lang w:val="th-TH"/>
        </w:rPr>
        <w:tab/>
      </w:r>
      <w:r w:rsidRPr="00C45618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560857BC" w14:textId="1C0DE924" w:rsidR="00885E71" w:rsidRPr="00AC12C0" w:rsidRDefault="00885E71" w:rsidP="006D185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C69F5F3" w14:textId="29552393" w:rsidR="006D1853" w:rsidRPr="00BE1939" w:rsidRDefault="00E30A56" w:rsidP="00BE1939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30A56">
        <w:rPr>
          <w:rFonts w:ascii="Angsana New" w:hAnsi="Angsana New" w:hint="cs"/>
          <w:sz w:val="30"/>
          <w:szCs w:val="30"/>
          <w:cs/>
        </w:rPr>
        <w:t>บริษัท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มันนี่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ฮับ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เซอร์วิส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จำกัด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ได้เพิ่มทุนจดทะเบียนเป็นจำนวนเงิน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="00585F40">
        <w:rPr>
          <w:rFonts w:ascii="Angsana New" w:hAnsi="Angsana New"/>
          <w:sz w:val="30"/>
          <w:szCs w:val="30"/>
        </w:rPr>
        <w:t>20.0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ล้านบาท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จาก</w:t>
      </w:r>
      <w:r w:rsidR="003673C6">
        <w:rPr>
          <w:rFonts w:ascii="Angsana New" w:hAnsi="Angsana New" w:hint="cs"/>
          <w:sz w:val="30"/>
          <w:szCs w:val="30"/>
          <w:cs/>
        </w:rPr>
        <w:t>ทุนจดทะเบียนจำนวน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="00585F40">
        <w:rPr>
          <w:rFonts w:ascii="Angsana New" w:hAnsi="Angsana New"/>
          <w:sz w:val="30"/>
          <w:szCs w:val="30"/>
        </w:rPr>
        <w:t>150.0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ล้านบาท</w:t>
      </w:r>
      <w:r w:rsidR="003673C6">
        <w:rPr>
          <w:rFonts w:ascii="Angsana New" w:hAnsi="Angsana New" w:hint="cs"/>
          <w:sz w:val="30"/>
          <w:szCs w:val="30"/>
          <w:cs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เป็น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="00585F40">
        <w:rPr>
          <w:rFonts w:ascii="Angsana New" w:hAnsi="Angsana New"/>
          <w:sz w:val="30"/>
          <w:szCs w:val="30"/>
        </w:rPr>
        <w:t>170.0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ล้านบาท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บริษัทเข้าซื้อหุ้นเพิ่มทุนเป็นจำนวนเงิน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="00585F40">
        <w:rPr>
          <w:rFonts w:ascii="Angsana New" w:hAnsi="Angsana New"/>
          <w:sz w:val="30"/>
          <w:szCs w:val="30"/>
        </w:rPr>
        <w:t>20.0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="00BE1939">
        <w:rPr>
          <w:rFonts w:ascii="Angsana New" w:hAnsi="Angsana New" w:hint="cs"/>
          <w:sz w:val="30"/>
          <w:szCs w:val="30"/>
          <w:cs/>
        </w:rPr>
        <w:t xml:space="preserve">        </w:t>
      </w:r>
      <w:r w:rsidRPr="00E30A56">
        <w:rPr>
          <w:rFonts w:ascii="Angsana New" w:hAnsi="Angsana New" w:hint="cs"/>
          <w:sz w:val="30"/>
          <w:szCs w:val="30"/>
          <w:cs/>
        </w:rPr>
        <w:t>ล้า</w:t>
      </w:r>
      <w:r w:rsidR="00BE1939">
        <w:rPr>
          <w:rFonts w:ascii="Angsana New" w:hAnsi="Angsana New" w:hint="cs"/>
          <w:sz w:val="30"/>
          <w:szCs w:val="30"/>
          <w:cs/>
        </w:rPr>
        <w:t>น</w:t>
      </w:r>
      <w:r w:rsidRPr="00E30A56">
        <w:rPr>
          <w:rFonts w:ascii="Angsana New" w:hAnsi="Angsana New" w:hint="cs"/>
          <w:sz w:val="30"/>
          <w:szCs w:val="30"/>
          <w:cs/>
        </w:rPr>
        <w:t>บาท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โดยภายหลังการซื้อหุ้นเพิ่มทุนดังกล่าว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บริษัทมีสัดส่วนการลงทุนในบริษั</w:t>
      </w:r>
      <w:r w:rsidR="000314EC">
        <w:rPr>
          <w:rFonts w:ascii="Angsana New" w:hAnsi="Angsana New" w:hint="cs"/>
          <w:sz w:val="30"/>
          <w:szCs w:val="30"/>
          <w:cs/>
        </w:rPr>
        <w:t>ท</w:t>
      </w:r>
      <w:r w:rsidRPr="00E30A56">
        <w:rPr>
          <w:rFonts w:ascii="Angsana New" w:hAnsi="Angsana New" w:hint="cs"/>
          <w:sz w:val="30"/>
          <w:szCs w:val="30"/>
          <w:cs/>
        </w:rPr>
        <w:t>ย่อยดังกล่าวเปลี่ยนแปลงไปจากอัตราร้อยละ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="00585F40">
        <w:rPr>
          <w:rFonts w:ascii="Angsana New" w:hAnsi="Angsana New"/>
          <w:sz w:val="30"/>
          <w:szCs w:val="30"/>
        </w:rPr>
        <w:t>96.17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เป็นอัตราร้อยละ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="00585F40">
        <w:rPr>
          <w:rFonts w:ascii="Angsana New" w:hAnsi="Angsana New"/>
          <w:sz w:val="30"/>
          <w:szCs w:val="30"/>
        </w:rPr>
        <w:t>96.62</w:t>
      </w:r>
      <w:r w:rsidRPr="00E30A56">
        <w:rPr>
          <w:rFonts w:ascii="Angsana New" w:hAnsi="Angsana New"/>
          <w:sz w:val="30"/>
          <w:szCs w:val="30"/>
          <w:cs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ของทุนที่ชำระแล้ว</w:t>
      </w:r>
      <w:r w:rsidR="00585F40">
        <w:rPr>
          <w:rFonts w:ascii="Angsana New" w:hAnsi="Angsana New"/>
          <w:sz w:val="30"/>
          <w:szCs w:val="30"/>
        </w:rPr>
        <w:t xml:space="preserve"> </w:t>
      </w:r>
      <w:r w:rsidRPr="00E30A56">
        <w:rPr>
          <w:rFonts w:ascii="Angsana New" w:hAnsi="Angsana New" w:hint="cs"/>
          <w:sz w:val="30"/>
          <w:szCs w:val="30"/>
          <w:cs/>
        </w:rPr>
        <w:t>การดำเนินการจดทะเบียนเพิ่มทุนดังกล่าว</w:t>
      </w:r>
      <w:r w:rsidR="00BE1939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BE1939">
        <w:rPr>
          <w:rFonts w:ascii="Angsana New" w:hAnsi="Angsana New" w:hint="cs"/>
          <w:sz w:val="30"/>
          <w:szCs w:val="30"/>
          <w:cs/>
        </w:rPr>
        <w:t>กับกระทรวงพาณิชย์ได้แล้วเสร็จเมื่อวันที่</w:t>
      </w:r>
      <w:r w:rsidRPr="00BE1939">
        <w:rPr>
          <w:rFonts w:ascii="Angsana New" w:hAnsi="Angsana New"/>
          <w:sz w:val="30"/>
          <w:szCs w:val="30"/>
          <w:cs/>
        </w:rPr>
        <w:t xml:space="preserve"> </w:t>
      </w:r>
      <w:r w:rsidR="00585F40" w:rsidRPr="00BE1939">
        <w:rPr>
          <w:rFonts w:ascii="Angsana New" w:hAnsi="Angsana New"/>
          <w:sz w:val="30"/>
          <w:szCs w:val="30"/>
        </w:rPr>
        <w:t>18</w:t>
      </w:r>
      <w:r w:rsidRPr="00BE1939">
        <w:rPr>
          <w:rFonts w:ascii="Angsana New" w:hAnsi="Angsana New"/>
          <w:sz w:val="30"/>
          <w:szCs w:val="30"/>
          <w:cs/>
        </w:rPr>
        <w:t xml:space="preserve"> </w:t>
      </w:r>
      <w:r w:rsidRPr="00BE1939">
        <w:rPr>
          <w:rFonts w:ascii="Angsana New" w:hAnsi="Angsana New" w:hint="cs"/>
          <w:sz w:val="30"/>
          <w:szCs w:val="30"/>
          <w:cs/>
        </w:rPr>
        <w:t>ตุลาคม</w:t>
      </w:r>
      <w:r w:rsidRPr="00BE1939">
        <w:rPr>
          <w:rFonts w:ascii="Angsana New" w:hAnsi="Angsana New"/>
          <w:sz w:val="30"/>
          <w:szCs w:val="30"/>
          <w:cs/>
        </w:rPr>
        <w:t xml:space="preserve"> </w:t>
      </w:r>
      <w:r w:rsidR="00585F40" w:rsidRPr="00BE1939">
        <w:rPr>
          <w:rFonts w:ascii="Angsana New" w:hAnsi="Angsana New"/>
          <w:sz w:val="30"/>
          <w:szCs w:val="30"/>
        </w:rPr>
        <w:t>2566</w:t>
      </w:r>
    </w:p>
    <w:sectPr w:rsidR="006D1853" w:rsidRPr="00BE1939" w:rsidSect="000B5009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30AE3" w14:textId="77777777" w:rsidR="00536993" w:rsidRDefault="00536993">
      <w:r>
        <w:separator/>
      </w:r>
    </w:p>
  </w:endnote>
  <w:endnote w:type="continuationSeparator" w:id="0">
    <w:p w14:paraId="2D41AAEF" w14:textId="77777777" w:rsidR="00536993" w:rsidRDefault="00536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75053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7CB2F9" w14:textId="6D32C112" w:rsidR="00541F75" w:rsidRPr="005D4B71" w:rsidRDefault="00541F75" w:rsidP="00012C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5BF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5BF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5BF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07376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BB5BF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E04A5" w14:textId="77777777" w:rsidR="00536993" w:rsidRDefault="00536993">
      <w:r>
        <w:separator/>
      </w:r>
    </w:p>
  </w:footnote>
  <w:footnote w:type="continuationSeparator" w:id="0">
    <w:p w14:paraId="2F13D923" w14:textId="77777777" w:rsidR="00536993" w:rsidRDefault="00536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03B0B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085E4A5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83B9E1E" w14:textId="5DEBEB8C" w:rsidR="009D45E9" w:rsidRPr="004F2161" w:rsidRDefault="009D45E9" w:rsidP="009D45E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 w:rsidR="004F216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4B5EA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</w:t>
    </w:r>
    <w:r w:rsidR="004F216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</w:t>
    </w:r>
    <w:r w:rsidR="004B5EA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้า</w:t>
    </w:r>
    <w:r w:rsidR="004F216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FA663F">
      <w:rPr>
        <w:rFonts w:ascii="Angsana New" w:hAnsi="Angsana New" w:cs="Angsana New"/>
        <w:sz w:val="32"/>
        <w:szCs w:val="32"/>
        <w:lang w:val="en-US" w:bidi="th-TH"/>
      </w:rPr>
      <w:t>3</w:t>
    </w:r>
    <w:r w:rsidR="00F125D2"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="004B5EA2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</w:t>
    </w:r>
    <w:r w:rsidR="00F125D2" w:rsidRPr="00F125D2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FA663F">
      <w:rPr>
        <w:rFonts w:ascii="Angsana New" w:hAnsi="Angsana New" w:cs="Angsana New"/>
        <w:sz w:val="32"/>
        <w:szCs w:val="32"/>
        <w:lang w:val="en-US" w:bidi="th-TH"/>
      </w:rPr>
      <w:t>2566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A92CFC4" w14:textId="77777777" w:rsidR="00012C5B" w:rsidRPr="001A2350" w:rsidRDefault="00012C5B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8829" w14:textId="77777777" w:rsidR="004B5EA2" w:rsidRPr="00FA7747" w:rsidRDefault="004B5EA2" w:rsidP="004B5E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F296011" w14:textId="77777777" w:rsidR="004B5EA2" w:rsidRPr="00FA7747" w:rsidRDefault="004B5EA2" w:rsidP="004B5E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157377B" w14:textId="77777777" w:rsidR="004B5EA2" w:rsidRPr="004F2161" w:rsidRDefault="004B5EA2" w:rsidP="004B5EA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</w:t>
    </w:r>
    <w:r w:rsidRPr="00F125D2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456E97" w:rsidRPr="0041077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 w15:restartNumberingAfterBreak="0">
    <w:nsid w:val="47263C93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num w:numId="1" w16cid:durableId="1396930438">
    <w:abstractNumId w:val="0"/>
  </w:num>
  <w:num w:numId="2" w16cid:durableId="823014778">
    <w:abstractNumId w:val="1"/>
  </w:num>
  <w:num w:numId="3" w16cid:durableId="1851485721">
    <w:abstractNumId w:val="6"/>
  </w:num>
  <w:num w:numId="4" w16cid:durableId="1169978531">
    <w:abstractNumId w:val="7"/>
  </w:num>
  <w:num w:numId="5" w16cid:durableId="232202045">
    <w:abstractNumId w:val="5"/>
  </w:num>
  <w:num w:numId="6" w16cid:durableId="1301766489">
    <w:abstractNumId w:val="3"/>
  </w:num>
  <w:num w:numId="7" w16cid:durableId="227345052">
    <w:abstractNumId w:val="4"/>
  </w:num>
  <w:num w:numId="8" w16cid:durableId="206421405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496"/>
    <w:rsid w:val="000014B1"/>
    <w:rsid w:val="00001BEF"/>
    <w:rsid w:val="00001CDE"/>
    <w:rsid w:val="00002D6B"/>
    <w:rsid w:val="000039AE"/>
    <w:rsid w:val="00003C10"/>
    <w:rsid w:val="00003CF2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9A"/>
    <w:rsid w:val="00014A28"/>
    <w:rsid w:val="00014E88"/>
    <w:rsid w:val="00014FAB"/>
    <w:rsid w:val="000150D8"/>
    <w:rsid w:val="000151CA"/>
    <w:rsid w:val="00015AE5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8E"/>
    <w:rsid w:val="00027BD5"/>
    <w:rsid w:val="0003059C"/>
    <w:rsid w:val="00030EBA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13D2"/>
    <w:rsid w:val="00061492"/>
    <w:rsid w:val="00061661"/>
    <w:rsid w:val="000619AE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9FB"/>
    <w:rsid w:val="00066F5E"/>
    <w:rsid w:val="00067039"/>
    <w:rsid w:val="000672F9"/>
    <w:rsid w:val="00067374"/>
    <w:rsid w:val="000675C1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DC"/>
    <w:rsid w:val="000805D4"/>
    <w:rsid w:val="0008074C"/>
    <w:rsid w:val="00081278"/>
    <w:rsid w:val="0008157C"/>
    <w:rsid w:val="00081A14"/>
    <w:rsid w:val="000827A5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3AD"/>
    <w:rsid w:val="00084448"/>
    <w:rsid w:val="000847C3"/>
    <w:rsid w:val="00084E43"/>
    <w:rsid w:val="00084E93"/>
    <w:rsid w:val="00084F56"/>
    <w:rsid w:val="00085069"/>
    <w:rsid w:val="000850D6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463"/>
    <w:rsid w:val="00091A33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071"/>
    <w:rsid w:val="000A226A"/>
    <w:rsid w:val="000A2843"/>
    <w:rsid w:val="000A290D"/>
    <w:rsid w:val="000A2B8B"/>
    <w:rsid w:val="000A2CEC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4D46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32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85B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971"/>
    <w:rsid w:val="000D6DE1"/>
    <w:rsid w:val="000D6DF9"/>
    <w:rsid w:val="000D6FB3"/>
    <w:rsid w:val="000D7072"/>
    <w:rsid w:val="000D7184"/>
    <w:rsid w:val="000D73A1"/>
    <w:rsid w:val="000D7787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6D7"/>
    <w:rsid w:val="000E1ACE"/>
    <w:rsid w:val="000E1D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1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8D4"/>
    <w:rsid w:val="00106A2D"/>
    <w:rsid w:val="00106B77"/>
    <w:rsid w:val="00106D5B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02"/>
    <w:rsid w:val="001120EC"/>
    <w:rsid w:val="00112677"/>
    <w:rsid w:val="001127F8"/>
    <w:rsid w:val="00112DA9"/>
    <w:rsid w:val="00112FCF"/>
    <w:rsid w:val="00113291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04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1E8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151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A7A"/>
    <w:rsid w:val="00154B74"/>
    <w:rsid w:val="001550B0"/>
    <w:rsid w:val="001553ED"/>
    <w:rsid w:val="00155479"/>
    <w:rsid w:val="00155582"/>
    <w:rsid w:val="001557BD"/>
    <w:rsid w:val="00156307"/>
    <w:rsid w:val="001565AF"/>
    <w:rsid w:val="00156B8C"/>
    <w:rsid w:val="001571CD"/>
    <w:rsid w:val="001573FD"/>
    <w:rsid w:val="001575E8"/>
    <w:rsid w:val="001576A2"/>
    <w:rsid w:val="00157720"/>
    <w:rsid w:val="00157B02"/>
    <w:rsid w:val="00157C97"/>
    <w:rsid w:val="0016031D"/>
    <w:rsid w:val="001605C8"/>
    <w:rsid w:val="00160769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45E"/>
    <w:rsid w:val="00170693"/>
    <w:rsid w:val="001706A9"/>
    <w:rsid w:val="0017079B"/>
    <w:rsid w:val="00170B25"/>
    <w:rsid w:val="00170DF6"/>
    <w:rsid w:val="00170EB5"/>
    <w:rsid w:val="00170F21"/>
    <w:rsid w:val="00171042"/>
    <w:rsid w:val="00171361"/>
    <w:rsid w:val="001717D4"/>
    <w:rsid w:val="001719AF"/>
    <w:rsid w:val="00172066"/>
    <w:rsid w:val="001725DA"/>
    <w:rsid w:val="0017281E"/>
    <w:rsid w:val="00173059"/>
    <w:rsid w:val="001732C5"/>
    <w:rsid w:val="00173409"/>
    <w:rsid w:val="00173796"/>
    <w:rsid w:val="00173AED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26E"/>
    <w:rsid w:val="00177334"/>
    <w:rsid w:val="00177576"/>
    <w:rsid w:val="0017765D"/>
    <w:rsid w:val="00177F73"/>
    <w:rsid w:val="00180311"/>
    <w:rsid w:val="0018075B"/>
    <w:rsid w:val="0018139F"/>
    <w:rsid w:val="00181740"/>
    <w:rsid w:val="001819F6"/>
    <w:rsid w:val="00181A0E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C3A"/>
    <w:rsid w:val="00196CBF"/>
    <w:rsid w:val="0019717B"/>
    <w:rsid w:val="0019739F"/>
    <w:rsid w:val="00197591"/>
    <w:rsid w:val="00197B1C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53B"/>
    <w:rsid w:val="001A383E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5E3"/>
    <w:rsid w:val="001A5A3E"/>
    <w:rsid w:val="001A5D1B"/>
    <w:rsid w:val="001A5E35"/>
    <w:rsid w:val="001A611D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3C4"/>
    <w:rsid w:val="001C351A"/>
    <w:rsid w:val="001C35B7"/>
    <w:rsid w:val="001C367A"/>
    <w:rsid w:val="001C36FE"/>
    <w:rsid w:val="001C39CD"/>
    <w:rsid w:val="001C3A68"/>
    <w:rsid w:val="001C3B09"/>
    <w:rsid w:val="001C3CD5"/>
    <w:rsid w:val="001C3E29"/>
    <w:rsid w:val="001C40E4"/>
    <w:rsid w:val="001C4325"/>
    <w:rsid w:val="001C462D"/>
    <w:rsid w:val="001C4912"/>
    <w:rsid w:val="001C4E56"/>
    <w:rsid w:val="001C50F2"/>
    <w:rsid w:val="001C5369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BC"/>
    <w:rsid w:val="001C7490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12F"/>
    <w:rsid w:val="001E432D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53"/>
    <w:rsid w:val="001E6B47"/>
    <w:rsid w:val="001E7058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99C"/>
    <w:rsid w:val="001F6DAD"/>
    <w:rsid w:val="001F6FC2"/>
    <w:rsid w:val="001F70A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3F"/>
    <w:rsid w:val="00210E64"/>
    <w:rsid w:val="00211165"/>
    <w:rsid w:val="00212214"/>
    <w:rsid w:val="002124BD"/>
    <w:rsid w:val="00212853"/>
    <w:rsid w:val="0021287D"/>
    <w:rsid w:val="00212933"/>
    <w:rsid w:val="0021293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60"/>
    <w:rsid w:val="002223CD"/>
    <w:rsid w:val="00222558"/>
    <w:rsid w:val="00222634"/>
    <w:rsid w:val="002228EB"/>
    <w:rsid w:val="00222BA7"/>
    <w:rsid w:val="00222D33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5C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4740F"/>
    <w:rsid w:val="00247A89"/>
    <w:rsid w:val="0025028A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3417"/>
    <w:rsid w:val="0026359D"/>
    <w:rsid w:val="00263723"/>
    <w:rsid w:val="0026399C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2AB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78C"/>
    <w:rsid w:val="002938E5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6CF"/>
    <w:rsid w:val="002956E0"/>
    <w:rsid w:val="00295DB3"/>
    <w:rsid w:val="00295DE2"/>
    <w:rsid w:val="00296094"/>
    <w:rsid w:val="00296270"/>
    <w:rsid w:val="002963E5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D3B"/>
    <w:rsid w:val="002A1E42"/>
    <w:rsid w:val="002A1FB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B18"/>
    <w:rsid w:val="002B1C68"/>
    <w:rsid w:val="002B2176"/>
    <w:rsid w:val="002B22A1"/>
    <w:rsid w:val="002B245C"/>
    <w:rsid w:val="002B2D9E"/>
    <w:rsid w:val="002B2E0A"/>
    <w:rsid w:val="002B2F63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73"/>
    <w:rsid w:val="002C4DDB"/>
    <w:rsid w:val="002C5085"/>
    <w:rsid w:val="002C519B"/>
    <w:rsid w:val="002C5833"/>
    <w:rsid w:val="002C5873"/>
    <w:rsid w:val="002C5BEA"/>
    <w:rsid w:val="002C6071"/>
    <w:rsid w:val="002C6207"/>
    <w:rsid w:val="002C6804"/>
    <w:rsid w:val="002C7099"/>
    <w:rsid w:val="002C763D"/>
    <w:rsid w:val="002C7739"/>
    <w:rsid w:val="002C7791"/>
    <w:rsid w:val="002C7E5C"/>
    <w:rsid w:val="002D02F4"/>
    <w:rsid w:val="002D033B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21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45"/>
    <w:rsid w:val="002D50F1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7B"/>
    <w:rsid w:val="002E548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F98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2FCA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FA0"/>
    <w:rsid w:val="0031124F"/>
    <w:rsid w:val="0031126B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CF6"/>
    <w:rsid w:val="00314088"/>
    <w:rsid w:val="00314527"/>
    <w:rsid w:val="003145FD"/>
    <w:rsid w:val="00314B8A"/>
    <w:rsid w:val="00314DEF"/>
    <w:rsid w:val="00314FCB"/>
    <w:rsid w:val="00315184"/>
    <w:rsid w:val="003153C4"/>
    <w:rsid w:val="00315439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246D"/>
    <w:rsid w:val="003224E4"/>
    <w:rsid w:val="003230CE"/>
    <w:rsid w:val="0032351D"/>
    <w:rsid w:val="003239F6"/>
    <w:rsid w:val="00323C37"/>
    <w:rsid w:val="00323EC7"/>
    <w:rsid w:val="00323F8C"/>
    <w:rsid w:val="00323F9B"/>
    <w:rsid w:val="00324055"/>
    <w:rsid w:val="0032437E"/>
    <w:rsid w:val="00324388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E5C"/>
    <w:rsid w:val="00333FB6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B30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FD"/>
    <w:rsid w:val="00353A40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73C6"/>
    <w:rsid w:val="003679C8"/>
    <w:rsid w:val="00367AE8"/>
    <w:rsid w:val="00367C0D"/>
    <w:rsid w:val="00367E33"/>
    <w:rsid w:val="00367E9C"/>
    <w:rsid w:val="00370070"/>
    <w:rsid w:val="003702BE"/>
    <w:rsid w:val="003709DF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906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FC"/>
    <w:rsid w:val="00385E65"/>
    <w:rsid w:val="003864E9"/>
    <w:rsid w:val="003865CD"/>
    <w:rsid w:val="00386C9B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BAB"/>
    <w:rsid w:val="00392F10"/>
    <w:rsid w:val="00393218"/>
    <w:rsid w:val="00393224"/>
    <w:rsid w:val="003933B6"/>
    <w:rsid w:val="00393AF5"/>
    <w:rsid w:val="00393DAF"/>
    <w:rsid w:val="00393FF9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08D"/>
    <w:rsid w:val="003A51F7"/>
    <w:rsid w:val="003A52E8"/>
    <w:rsid w:val="003A54B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C9F"/>
    <w:rsid w:val="003B6E9B"/>
    <w:rsid w:val="003B6F98"/>
    <w:rsid w:val="003B6FE6"/>
    <w:rsid w:val="003B70D6"/>
    <w:rsid w:val="003B730A"/>
    <w:rsid w:val="003B7329"/>
    <w:rsid w:val="003B78FE"/>
    <w:rsid w:val="003B7AEB"/>
    <w:rsid w:val="003B7BC5"/>
    <w:rsid w:val="003B7C45"/>
    <w:rsid w:val="003C03AD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C13"/>
    <w:rsid w:val="003C1EF7"/>
    <w:rsid w:val="003C2133"/>
    <w:rsid w:val="003C2192"/>
    <w:rsid w:val="003C2215"/>
    <w:rsid w:val="003C2381"/>
    <w:rsid w:val="003C2411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4F5"/>
    <w:rsid w:val="003E45EC"/>
    <w:rsid w:val="003E4768"/>
    <w:rsid w:val="003E482F"/>
    <w:rsid w:val="003E50B6"/>
    <w:rsid w:val="003E53B3"/>
    <w:rsid w:val="003E5B00"/>
    <w:rsid w:val="003E5CF9"/>
    <w:rsid w:val="003E5EDC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101B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BA7"/>
    <w:rsid w:val="00415E3E"/>
    <w:rsid w:val="00415EA0"/>
    <w:rsid w:val="00416065"/>
    <w:rsid w:val="00416BD0"/>
    <w:rsid w:val="00416C0D"/>
    <w:rsid w:val="00416DC2"/>
    <w:rsid w:val="00416EED"/>
    <w:rsid w:val="004172D5"/>
    <w:rsid w:val="00417A38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120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3CB"/>
    <w:rsid w:val="004344D1"/>
    <w:rsid w:val="00434657"/>
    <w:rsid w:val="004348A1"/>
    <w:rsid w:val="00435DC0"/>
    <w:rsid w:val="004365C4"/>
    <w:rsid w:val="00436609"/>
    <w:rsid w:val="00436AB3"/>
    <w:rsid w:val="00436B98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45F"/>
    <w:rsid w:val="00440E85"/>
    <w:rsid w:val="00440FFF"/>
    <w:rsid w:val="0044108F"/>
    <w:rsid w:val="00441103"/>
    <w:rsid w:val="004414A1"/>
    <w:rsid w:val="0044152E"/>
    <w:rsid w:val="00441875"/>
    <w:rsid w:val="004419A5"/>
    <w:rsid w:val="00441C4C"/>
    <w:rsid w:val="00441D10"/>
    <w:rsid w:val="00441D7D"/>
    <w:rsid w:val="00441D89"/>
    <w:rsid w:val="00441E8F"/>
    <w:rsid w:val="00441F4E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11FA"/>
    <w:rsid w:val="0045141E"/>
    <w:rsid w:val="00451457"/>
    <w:rsid w:val="0045151D"/>
    <w:rsid w:val="00451E8D"/>
    <w:rsid w:val="00452039"/>
    <w:rsid w:val="0045216B"/>
    <w:rsid w:val="004523BF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37D"/>
    <w:rsid w:val="004603BF"/>
    <w:rsid w:val="00460722"/>
    <w:rsid w:val="00460847"/>
    <w:rsid w:val="00460C5C"/>
    <w:rsid w:val="004611CF"/>
    <w:rsid w:val="00461A8A"/>
    <w:rsid w:val="004622CA"/>
    <w:rsid w:val="004625B6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2A2"/>
    <w:rsid w:val="004713CC"/>
    <w:rsid w:val="00471900"/>
    <w:rsid w:val="00471997"/>
    <w:rsid w:val="00471B40"/>
    <w:rsid w:val="00471DC9"/>
    <w:rsid w:val="0047202B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65E"/>
    <w:rsid w:val="00476542"/>
    <w:rsid w:val="004765FF"/>
    <w:rsid w:val="00476735"/>
    <w:rsid w:val="004769CF"/>
    <w:rsid w:val="00476BDE"/>
    <w:rsid w:val="0047701D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C34"/>
    <w:rsid w:val="00484E60"/>
    <w:rsid w:val="004850EE"/>
    <w:rsid w:val="00485316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4601"/>
    <w:rsid w:val="004949B3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3DB5"/>
    <w:rsid w:val="004A4832"/>
    <w:rsid w:val="004A48D8"/>
    <w:rsid w:val="004A4A03"/>
    <w:rsid w:val="004A52E8"/>
    <w:rsid w:val="004A5300"/>
    <w:rsid w:val="004A54E5"/>
    <w:rsid w:val="004A5578"/>
    <w:rsid w:val="004A5640"/>
    <w:rsid w:val="004A5676"/>
    <w:rsid w:val="004A57EE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6C"/>
    <w:rsid w:val="004B22FE"/>
    <w:rsid w:val="004B234C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4E6F"/>
    <w:rsid w:val="004B53E0"/>
    <w:rsid w:val="004B5840"/>
    <w:rsid w:val="004B5A25"/>
    <w:rsid w:val="004B5B8D"/>
    <w:rsid w:val="004B5CD7"/>
    <w:rsid w:val="004B5EA2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B72"/>
    <w:rsid w:val="004D4E27"/>
    <w:rsid w:val="004D4E91"/>
    <w:rsid w:val="004D5277"/>
    <w:rsid w:val="004D5768"/>
    <w:rsid w:val="004D57AA"/>
    <w:rsid w:val="004D58E5"/>
    <w:rsid w:val="004D58E8"/>
    <w:rsid w:val="004D5A97"/>
    <w:rsid w:val="004D60E2"/>
    <w:rsid w:val="004D6123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FD3"/>
    <w:rsid w:val="004E210D"/>
    <w:rsid w:val="004E272D"/>
    <w:rsid w:val="004E2783"/>
    <w:rsid w:val="004E278D"/>
    <w:rsid w:val="004E27A4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54B"/>
    <w:rsid w:val="004E5626"/>
    <w:rsid w:val="004E5A04"/>
    <w:rsid w:val="004E5EBA"/>
    <w:rsid w:val="004E5F10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161"/>
    <w:rsid w:val="004F2319"/>
    <w:rsid w:val="004F2778"/>
    <w:rsid w:val="004F27EE"/>
    <w:rsid w:val="004F2BFC"/>
    <w:rsid w:val="004F2CE4"/>
    <w:rsid w:val="004F2FA3"/>
    <w:rsid w:val="004F309B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DA5"/>
    <w:rsid w:val="004F638D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202B"/>
    <w:rsid w:val="005020D1"/>
    <w:rsid w:val="0050247E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6AB"/>
    <w:rsid w:val="00504DC5"/>
    <w:rsid w:val="005052D9"/>
    <w:rsid w:val="005053F1"/>
    <w:rsid w:val="00505564"/>
    <w:rsid w:val="00505567"/>
    <w:rsid w:val="0050562C"/>
    <w:rsid w:val="00505769"/>
    <w:rsid w:val="00506248"/>
    <w:rsid w:val="00506378"/>
    <w:rsid w:val="00506385"/>
    <w:rsid w:val="00506504"/>
    <w:rsid w:val="005065DB"/>
    <w:rsid w:val="00506AC7"/>
    <w:rsid w:val="0050703F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4D7C"/>
    <w:rsid w:val="005250BE"/>
    <w:rsid w:val="005253F4"/>
    <w:rsid w:val="0052565B"/>
    <w:rsid w:val="005258E6"/>
    <w:rsid w:val="005258FC"/>
    <w:rsid w:val="00525912"/>
    <w:rsid w:val="0052591D"/>
    <w:rsid w:val="00525CEA"/>
    <w:rsid w:val="00526091"/>
    <w:rsid w:val="0052651D"/>
    <w:rsid w:val="00526872"/>
    <w:rsid w:val="00526C08"/>
    <w:rsid w:val="00526D2F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23"/>
    <w:rsid w:val="00533D9A"/>
    <w:rsid w:val="00533DE0"/>
    <w:rsid w:val="00533E2E"/>
    <w:rsid w:val="00533E5A"/>
    <w:rsid w:val="00533F95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993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75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90A"/>
    <w:rsid w:val="00551AB0"/>
    <w:rsid w:val="00551AC5"/>
    <w:rsid w:val="00551CC8"/>
    <w:rsid w:val="00552256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1BB6"/>
    <w:rsid w:val="00571D34"/>
    <w:rsid w:val="0057213F"/>
    <w:rsid w:val="0057256F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4B6"/>
    <w:rsid w:val="00584FBF"/>
    <w:rsid w:val="0058503E"/>
    <w:rsid w:val="0058570A"/>
    <w:rsid w:val="00585B89"/>
    <w:rsid w:val="00585DA7"/>
    <w:rsid w:val="00585F40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C0"/>
    <w:rsid w:val="005937ED"/>
    <w:rsid w:val="00593A57"/>
    <w:rsid w:val="00593F4B"/>
    <w:rsid w:val="005941F5"/>
    <w:rsid w:val="00594653"/>
    <w:rsid w:val="00594704"/>
    <w:rsid w:val="00594914"/>
    <w:rsid w:val="00594C3A"/>
    <w:rsid w:val="00595136"/>
    <w:rsid w:val="005951C9"/>
    <w:rsid w:val="00595294"/>
    <w:rsid w:val="00595B52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B39"/>
    <w:rsid w:val="00597F53"/>
    <w:rsid w:val="005A06EA"/>
    <w:rsid w:val="005A097A"/>
    <w:rsid w:val="005A0990"/>
    <w:rsid w:val="005A0CB7"/>
    <w:rsid w:val="005A0D92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E63"/>
    <w:rsid w:val="005A7402"/>
    <w:rsid w:val="005A79EA"/>
    <w:rsid w:val="005A7A9A"/>
    <w:rsid w:val="005A7B15"/>
    <w:rsid w:val="005A7B61"/>
    <w:rsid w:val="005B00E9"/>
    <w:rsid w:val="005B06E5"/>
    <w:rsid w:val="005B0762"/>
    <w:rsid w:val="005B0A9C"/>
    <w:rsid w:val="005B0CD9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66F"/>
    <w:rsid w:val="005D0753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EA"/>
    <w:rsid w:val="005D2623"/>
    <w:rsid w:val="005D27D0"/>
    <w:rsid w:val="005D283C"/>
    <w:rsid w:val="005D2931"/>
    <w:rsid w:val="005D2E2B"/>
    <w:rsid w:val="005D30C7"/>
    <w:rsid w:val="005D35A5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43C"/>
    <w:rsid w:val="005D5512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139E"/>
    <w:rsid w:val="005F1412"/>
    <w:rsid w:val="005F14E1"/>
    <w:rsid w:val="005F17FF"/>
    <w:rsid w:val="005F1A71"/>
    <w:rsid w:val="005F1B0E"/>
    <w:rsid w:val="005F2355"/>
    <w:rsid w:val="005F25A0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1B"/>
    <w:rsid w:val="005F6B83"/>
    <w:rsid w:val="005F6D59"/>
    <w:rsid w:val="005F7038"/>
    <w:rsid w:val="005F79A4"/>
    <w:rsid w:val="005F7A92"/>
    <w:rsid w:val="005F7E68"/>
    <w:rsid w:val="0060013C"/>
    <w:rsid w:val="00600249"/>
    <w:rsid w:val="006003F5"/>
    <w:rsid w:val="00600698"/>
    <w:rsid w:val="00600754"/>
    <w:rsid w:val="00600A58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9F"/>
    <w:rsid w:val="006027C8"/>
    <w:rsid w:val="00602815"/>
    <w:rsid w:val="0060282F"/>
    <w:rsid w:val="00603102"/>
    <w:rsid w:val="006031F9"/>
    <w:rsid w:val="0060337B"/>
    <w:rsid w:val="00603474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B6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0E8"/>
    <w:rsid w:val="0062713D"/>
    <w:rsid w:val="0062761F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6A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6F2"/>
    <w:rsid w:val="006431FE"/>
    <w:rsid w:val="00643579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2BF"/>
    <w:rsid w:val="00646610"/>
    <w:rsid w:val="006467BD"/>
    <w:rsid w:val="006468DB"/>
    <w:rsid w:val="006469D5"/>
    <w:rsid w:val="00646E11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5BA"/>
    <w:rsid w:val="00654A8B"/>
    <w:rsid w:val="00654DBF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162"/>
    <w:rsid w:val="006764F8"/>
    <w:rsid w:val="006766F8"/>
    <w:rsid w:val="00676AA4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FCA"/>
    <w:rsid w:val="00687123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4E"/>
    <w:rsid w:val="006B146D"/>
    <w:rsid w:val="006B1916"/>
    <w:rsid w:val="006B1C94"/>
    <w:rsid w:val="006B22F3"/>
    <w:rsid w:val="006B2356"/>
    <w:rsid w:val="006B2F26"/>
    <w:rsid w:val="006B2F4C"/>
    <w:rsid w:val="006B3016"/>
    <w:rsid w:val="006B363A"/>
    <w:rsid w:val="006B3754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4D1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1A5"/>
    <w:rsid w:val="006E19ED"/>
    <w:rsid w:val="006E2120"/>
    <w:rsid w:val="006E26CB"/>
    <w:rsid w:val="006E288C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0EF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109"/>
    <w:rsid w:val="00722384"/>
    <w:rsid w:val="0072260F"/>
    <w:rsid w:val="00722660"/>
    <w:rsid w:val="00723319"/>
    <w:rsid w:val="007233DE"/>
    <w:rsid w:val="0072350D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3A"/>
    <w:rsid w:val="0072560E"/>
    <w:rsid w:val="00725624"/>
    <w:rsid w:val="00725720"/>
    <w:rsid w:val="007260DA"/>
    <w:rsid w:val="00726220"/>
    <w:rsid w:val="007265B0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3FD"/>
    <w:rsid w:val="00746440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838"/>
    <w:rsid w:val="00751A38"/>
    <w:rsid w:val="0075217F"/>
    <w:rsid w:val="007524B9"/>
    <w:rsid w:val="00752529"/>
    <w:rsid w:val="00752741"/>
    <w:rsid w:val="00752892"/>
    <w:rsid w:val="00752C36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834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67FD9"/>
    <w:rsid w:val="007704E8"/>
    <w:rsid w:val="00770A61"/>
    <w:rsid w:val="00770E7F"/>
    <w:rsid w:val="0077101A"/>
    <w:rsid w:val="00771039"/>
    <w:rsid w:val="00771171"/>
    <w:rsid w:val="007711FC"/>
    <w:rsid w:val="0077128E"/>
    <w:rsid w:val="0077144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257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AA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E18"/>
    <w:rsid w:val="00794E9E"/>
    <w:rsid w:val="007954BE"/>
    <w:rsid w:val="00795A84"/>
    <w:rsid w:val="00795CA1"/>
    <w:rsid w:val="00795CB1"/>
    <w:rsid w:val="00795D87"/>
    <w:rsid w:val="007966C9"/>
    <w:rsid w:val="007966E5"/>
    <w:rsid w:val="00796991"/>
    <w:rsid w:val="00796AB5"/>
    <w:rsid w:val="007974C6"/>
    <w:rsid w:val="0079775E"/>
    <w:rsid w:val="00797FB6"/>
    <w:rsid w:val="007A03BA"/>
    <w:rsid w:val="007A03FF"/>
    <w:rsid w:val="007A046F"/>
    <w:rsid w:val="007A0650"/>
    <w:rsid w:val="007A0E4E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521"/>
    <w:rsid w:val="007A2587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393"/>
    <w:rsid w:val="007B34A2"/>
    <w:rsid w:val="007B36E2"/>
    <w:rsid w:val="007B3B99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3F"/>
    <w:rsid w:val="007B7D9A"/>
    <w:rsid w:val="007B7F06"/>
    <w:rsid w:val="007C031C"/>
    <w:rsid w:val="007C072C"/>
    <w:rsid w:val="007C0788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C7D81"/>
    <w:rsid w:val="007D0109"/>
    <w:rsid w:val="007D01AE"/>
    <w:rsid w:val="007D07F0"/>
    <w:rsid w:val="007D081F"/>
    <w:rsid w:val="007D09E1"/>
    <w:rsid w:val="007D0DCF"/>
    <w:rsid w:val="007D13C5"/>
    <w:rsid w:val="007D13F5"/>
    <w:rsid w:val="007D148D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A01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47B"/>
    <w:rsid w:val="007E35F5"/>
    <w:rsid w:val="007E3609"/>
    <w:rsid w:val="007E361F"/>
    <w:rsid w:val="007E38B7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5C1"/>
    <w:rsid w:val="007E5962"/>
    <w:rsid w:val="007E5A65"/>
    <w:rsid w:val="007E5AF0"/>
    <w:rsid w:val="007E5F23"/>
    <w:rsid w:val="007E604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0982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75E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BD5"/>
    <w:rsid w:val="00817E5A"/>
    <w:rsid w:val="008203A6"/>
    <w:rsid w:val="00820553"/>
    <w:rsid w:val="00820557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042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C77"/>
    <w:rsid w:val="00836FF0"/>
    <w:rsid w:val="00837151"/>
    <w:rsid w:val="0083770F"/>
    <w:rsid w:val="00837731"/>
    <w:rsid w:val="00837C46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78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920"/>
    <w:rsid w:val="00852A99"/>
    <w:rsid w:val="00852CCA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16A"/>
    <w:rsid w:val="0086330B"/>
    <w:rsid w:val="008634E5"/>
    <w:rsid w:val="00863921"/>
    <w:rsid w:val="00863C19"/>
    <w:rsid w:val="00863FBC"/>
    <w:rsid w:val="0086418B"/>
    <w:rsid w:val="008641A7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D1C"/>
    <w:rsid w:val="0087010C"/>
    <w:rsid w:val="008705BE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626"/>
    <w:rsid w:val="0087672C"/>
    <w:rsid w:val="00876984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2E"/>
    <w:rsid w:val="008952C7"/>
    <w:rsid w:val="00895419"/>
    <w:rsid w:val="00895713"/>
    <w:rsid w:val="00895D22"/>
    <w:rsid w:val="008961CA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90A"/>
    <w:rsid w:val="008A0A0A"/>
    <w:rsid w:val="008A0B27"/>
    <w:rsid w:val="008A0B91"/>
    <w:rsid w:val="008A0DAC"/>
    <w:rsid w:val="008A0DFA"/>
    <w:rsid w:val="008A1418"/>
    <w:rsid w:val="008A178B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4EA"/>
    <w:rsid w:val="008B4549"/>
    <w:rsid w:val="008B465E"/>
    <w:rsid w:val="008B46BC"/>
    <w:rsid w:val="008B49EF"/>
    <w:rsid w:val="008B4BCB"/>
    <w:rsid w:val="008B5468"/>
    <w:rsid w:val="008B5549"/>
    <w:rsid w:val="008B5703"/>
    <w:rsid w:val="008B598B"/>
    <w:rsid w:val="008B5DFE"/>
    <w:rsid w:val="008B613C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862"/>
    <w:rsid w:val="008C0EAA"/>
    <w:rsid w:val="008C1271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0A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940"/>
    <w:rsid w:val="008D0CCA"/>
    <w:rsid w:val="008D10DE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EC4"/>
    <w:rsid w:val="008F3F48"/>
    <w:rsid w:val="008F4241"/>
    <w:rsid w:val="008F4583"/>
    <w:rsid w:val="008F48E0"/>
    <w:rsid w:val="008F4ADC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4F63"/>
    <w:rsid w:val="00915626"/>
    <w:rsid w:val="0091577E"/>
    <w:rsid w:val="0091588F"/>
    <w:rsid w:val="00915D0D"/>
    <w:rsid w:val="00915DB1"/>
    <w:rsid w:val="00915E7C"/>
    <w:rsid w:val="00916274"/>
    <w:rsid w:val="00916B48"/>
    <w:rsid w:val="00916EDD"/>
    <w:rsid w:val="00916F3D"/>
    <w:rsid w:val="009174D8"/>
    <w:rsid w:val="00917546"/>
    <w:rsid w:val="009176E9"/>
    <w:rsid w:val="00917866"/>
    <w:rsid w:val="00917A4B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99F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2BF"/>
    <w:rsid w:val="00946602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8E0"/>
    <w:rsid w:val="009524E4"/>
    <w:rsid w:val="009528CD"/>
    <w:rsid w:val="009528F6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274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E7C"/>
    <w:rsid w:val="00965EE7"/>
    <w:rsid w:val="009660DB"/>
    <w:rsid w:val="00966192"/>
    <w:rsid w:val="00966238"/>
    <w:rsid w:val="0096673C"/>
    <w:rsid w:val="00966CC9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2BEF"/>
    <w:rsid w:val="0099306C"/>
    <w:rsid w:val="009936F4"/>
    <w:rsid w:val="009939FF"/>
    <w:rsid w:val="00993FE6"/>
    <w:rsid w:val="00994BB4"/>
    <w:rsid w:val="00994C0F"/>
    <w:rsid w:val="00994C21"/>
    <w:rsid w:val="00994D81"/>
    <w:rsid w:val="00995613"/>
    <w:rsid w:val="00995C6F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CD5"/>
    <w:rsid w:val="009A0E1E"/>
    <w:rsid w:val="009A0F67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E2B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6DE9"/>
    <w:rsid w:val="009B70B2"/>
    <w:rsid w:val="009B7192"/>
    <w:rsid w:val="009B758B"/>
    <w:rsid w:val="009B7681"/>
    <w:rsid w:val="009B7A45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F43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9EB"/>
    <w:rsid w:val="009C6A49"/>
    <w:rsid w:val="009C6BBB"/>
    <w:rsid w:val="009C6C41"/>
    <w:rsid w:val="009C6DF7"/>
    <w:rsid w:val="009C7504"/>
    <w:rsid w:val="009C7602"/>
    <w:rsid w:val="009C769F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F4A"/>
    <w:rsid w:val="009D60E5"/>
    <w:rsid w:val="009D6548"/>
    <w:rsid w:val="009D68C8"/>
    <w:rsid w:val="009D6A22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AFF"/>
    <w:rsid w:val="009F6C68"/>
    <w:rsid w:val="009F7B63"/>
    <w:rsid w:val="009F7D73"/>
    <w:rsid w:val="00A0016F"/>
    <w:rsid w:val="00A0085D"/>
    <w:rsid w:val="00A00B1B"/>
    <w:rsid w:val="00A0123F"/>
    <w:rsid w:val="00A0154D"/>
    <w:rsid w:val="00A0192A"/>
    <w:rsid w:val="00A01A84"/>
    <w:rsid w:val="00A026C0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905"/>
    <w:rsid w:val="00A059B7"/>
    <w:rsid w:val="00A05CCE"/>
    <w:rsid w:val="00A05F6E"/>
    <w:rsid w:val="00A061DD"/>
    <w:rsid w:val="00A064CD"/>
    <w:rsid w:val="00A06A19"/>
    <w:rsid w:val="00A06B03"/>
    <w:rsid w:val="00A06BE3"/>
    <w:rsid w:val="00A0707C"/>
    <w:rsid w:val="00A07099"/>
    <w:rsid w:val="00A070A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464"/>
    <w:rsid w:val="00A14466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430"/>
    <w:rsid w:val="00A2268E"/>
    <w:rsid w:val="00A23352"/>
    <w:rsid w:val="00A233FC"/>
    <w:rsid w:val="00A234F3"/>
    <w:rsid w:val="00A23638"/>
    <w:rsid w:val="00A23700"/>
    <w:rsid w:val="00A238B3"/>
    <w:rsid w:val="00A23AE3"/>
    <w:rsid w:val="00A23CB1"/>
    <w:rsid w:val="00A24897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97A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701"/>
    <w:rsid w:val="00A45BF3"/>
    <w:rsid w:val="00A461F7"/>
    <w:rsid w:val="00A4649A"/>
    <w:rsid w:val="00A46657"/>
    <w:rsid w:val="00A46674"/>
    <w:rsid w:val="00A46937"/>
    <w:rsid w:val="00A46A81"/>
    <w:rsid w:val="00A46AB3"/>
    <w:rsid w:val="00A46D83"/>
    <w:rsid w:val="00A470DB"/>
    <w:rsid w:val="00A471F1"/>
    <w:rsid w:val="00A47407"/>
    <w:rsid w:val="00A4766A"/>
    <w:rsid w:val="00A47770"/>
    <w:rsid w:val="00A477BC"/>
    <w:rsid w:val="00A50766"/>
    <w:rsid w:val="00A5167C"/>
    <w:rsid w:val="00A51AEF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780"/>
    <w:rsid w:val="00A60BDD"/>
    <w:rsid w:val="00A60E8C"/>
    <w:rsid w:val="00A61019"/>
    <w:rsid w:val="00A61053"/>
    <w:rsid w:val="00A612F7"/>
    <w:rsid w:val="00A61497"/>
    <w:rsid w:val="00A6152D"/>
    <w:rsid w:val="00A618D4"/>
    <w:rsid w:val="00A61DEF"/>
    <w:rsid w:val="00A61FFF"/>
    <w:rsid w:val="00A62072"/>
    <w:rsid w:val="00A631A6"/>
    <w:rsid w:val="00A6331D"/>
    <w:rsid w:val="00A638B9"/>
    <w:rsid w:val="00A6392B"/>
    <w:rsid w:val="00A63B38"/>
    <w:rsid w:val="00A63E4E"/>
    <w:rsid w:val="00A643DB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7C3"/>
    <w:rsid w:val="00A72BD2"/>
    <w:rsid w:val="00A72C29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54"/>
    <w:rsid w:val="00A8337B"/>
    <w:rsid w:val="00A836C8"/>
    <w:rsid w:val="00A838E5"/>
    <w:rsid w:val="00A83BBF"/>
    <w:rsid w:val="00A83D5C"/>
    <w:rsid w:val="00A84011"/>
    <w:rsid w:val="00A84096"/>
    <w:rsid w:val="00A8429A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067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26E"/>
    <w:rsid w:val="00AA3699"/>
    <w:rsid w:val="00AA36AD"/>
    <w:rsid w:val="00AA3A06"/>
    <w:rsid w:val="00AA3F31"/>
    <w:rsid w:val="00AA43EE"/>
    <w:rsid w:val="00AA4FE4"/>
    <w:rsid w:val="00AA5263"/>
    <w:rsid w:val="00AA5A4F"/>
    <w:rsid w:val="00AA5BC2"/>
    <w:rsid w:val="00AA5C92"/>
    <w:rsid w:val="00AA5E34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AC3"/>
    <w:rsid w:val="00AC006C"/>
    <w:rsid w:val="00AC0288"/>
    <w:rsid w:val="00AC04B9"/>
    <w:rsid w:val="00AC05B5"/>
    <w:rsid w:val="00AC06F0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8C3"/>
    <w:rsid w:val="00AC3B05"/>
    <w:rsid w:val="00AC3C4A"/>
    <w:rsid w:val="00AC3D03"/>
    <w:rsid w:val="00AC3F12"/>
    <w:rsid w:val="00AC3F50"/>
    <w:rsid w:val="00AC3F79"/>
    <w:rsid w:val="00AC4402"/>
    <w:rsid w:val="00AC46C7"/>
    <w:rsid w:val="00AC49A3"/>
    <w:rsid w:val="00AC4CA7"/>
    <w:rsid w:val="00AC5038"/>
    <w:rsid w:val="00AC54F3"/>
    <w:rsid w:val="00AC5673"/>
    <w:rsid w:val="00AC5AEE"/>
    <w:rsid w:val="00AC5BB1"/>
    <w:rsid w:val="00AC5BF5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22AE"/>
    <w:rsid w:val="00AE231C"/>
    <w:rsid w:val="00AE2413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B20"/>
    <w:rsid w:val="00AF3F7D"/>
    <w:rsid w:val="00AF41BC"/>
    <w:rsid w:val="00AF4489"/>
    <w:rsid w:val="00AF4574"/>
    <w:rsid w:val="00AF4E28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45"/>
    <w:rsid w:val="00AF682C"/>
    <w:rsid w:val="00AF68F0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736"/>
    <w:rsid w:val="00B02C30"/>
    <w:rsid w:val="00B03894"/>
    <w:rsid w:val="00B03A0E"/>
    <w:rsid w:val="00B03D8A"/>
    <w:rsid w:val="00B03DB1"/>
    <w:rsid w:val="00B0459A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15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1DC8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B59"/>
    <w:rsid w:val="00B34C90"/>
    <w:rsid w:val="00B350D6"/>
    <w:rsid w:val="00B35111"/>
    <w:rsid w:val="00B35578"/>
    <w:rsid w:val="00B35665"/>
    <w:rsid w:val="00B35A90"/>
    <w:rsid w:val="00B35B50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E2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99A"/>
    <w:rsid w:val="00B439E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89"/>
    <w:rsid w:val="00B54266"/>
    <w:rsid w:val="00B5431B"/>
    <w:rsid w:val="00B54547"/>
    <w:rsid w:val="00B54637"/>
    <w:rsid w:val="00B5470F"/>
    <w:rsid w:val="00B54786"/>
    <w:rsid w:val="00B54788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488"/>
    <w:rsid w:val="00B617A2"/>
    <w:rsid w:val="00B61DCA"/>
    <w:rsid w:val="00B62027"/>
    <w:rsid w:val="00B62282"/>
    <w:rsid w:val="00B62730"/>
    <w:rsid w:val="00B62817"/>
    <w:rsid w:val="00B62A65"/>
    <w:rsid w:val="00B62C6A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329"/>
    <w:rsid w:val="00B70717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72CC"/>
    <w:rsid w:val="00B77361"/>
    <w:rsid w:val="00B7771C"/>
    <w:rsid w:val="00B77901"/>
    <w:rsid w:val="00B77C0B"/>
    <w:rsid w:val="00B77E89"/>
    <w:rsid w:val="00B80392"/>
    <w:rsid w:val="00B8058C"/>
    <w:rsid w:val="00B8071F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E8"/>
    <w:rsid w:val="00B92A18"/>
    <w:rsid w:val="00B92B8D"/>
    <w:rsid w:val="00B92BAD"/>
    <w:rsid w:val="00B92C73"/>
    <w:rsid w:val="00B933F6"/>
    <w:rsid w:val="00B93EE4"/>
    <w:rsid w:val="00B93FA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CB3"/>
    <w:rsid w:val="00BA0DD8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78D"/>
    <w:rsid w:val="00BB293C"/>
    <w:rsid w:val="00BB2DEB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468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41F0"/>
    <w:rsid w:val="00BE449B"/>
    <w:rsid w:val="00BE46BE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F014C"/>
    <w:rsid w:val="00BF0573"/>
    <w:rsid w:val="00BF1020"/>
    <w:rsid w:val="00BF15BB"/>
    <w:rsid w:val="00BF1753"/>
    <w:rsid w:val="00BF177D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44F4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A0A"/>
    <w:rsid w:val="00BF5EC0"/>
    <w:rsid w:val="00BF5F4A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B49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035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A2C"/>
    <w:rsid w:val="00C32CA3"/>
    <w:rsid w:val="00C331E4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27E"/>
    <w:rsid w:val="00C3530D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618"/>
    <w:rsid w:val="00C45B08"/>
    <w:rsid w:val="00C45D3A"/>
    <w:rsid w:val="00C46231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A3"/>
    <w:rsid w:val="00C637CE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5F83"/>
    <w:rsid w:val="00C75FAD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5B0"/>
    <w:rsid w:val="00C815C6"/>
    <w:rsid w:val="00C81E76"/>
    <w:rsid w:val="00C81F1B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10F"/>
    <w:rsid w:val="00C92387"/>
    <w:rsid w:val="00C925CC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066"/>
    <w:rsid w:val="00CA02AB"/>
    <w:rsid w:val="00CA0425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BB7"/>
    <w:rsid w:val="00CA2E9B"/>
    <w:rsid w:val="00CA33FB"/>
    <w:rsid w:val="00CA34B6"/>
    <w:rsid w:val="00CA34CF"/>
    <w:rsid w:val="00CA3550"/>
    <w:rsid w:val="00CA37A9"/>
    <w:rsid w:val="00CA42D7"/>
    <w:rsid w:val="00CA4422"/>
    <w:rsid w:val="00CA4451"/>
    <w:rsid w:val="00CA450B"/>
    <w:rsid w:val="00CA46C7"/>
    <w:rsid w:val="00CA46CA"/>
    <w:rsid w:val="00CA4721"/>
    <w:rsid w:val="00CA4974"/>
    <w:rsid w:val="00CA4CF3"/>
    <w:rsid w:val="00CA4E8D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64D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C5C"/>
    <w:rsid w:val="00CC0DD7"/>
    <w:rsid w:val="00CC1264"/>
    <w:rsid w:val="00CC1372"/>
    <w:rsid w:val="00CC13C4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E"/>
    <w:rsid w:val="00CD0267"/>
    <w:rsid w:val="00CD0602"/>
    <w:rsid w:val="00CD0EA8"/>
    <w:rsid w:val="00CD0EDE"/>
    <w:rsid w:val="00CD129C"/>
    <w:rsid w:val="00CD1423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D71F1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84D"/>
    <w:rsid w:val="00CE5CE1"/>
    <w:rsid w:val="00CE62D5"/>
    <w:rsid w:val="00CE64BA"/>
    <w:rsid w:val="00CE67EF"/>
    <w:rsid w:val="00CE6810"/>
    <w:rsid w:val="00CE6BFA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7CD"/>
    <w:rsid w:val="00CF1903"/>
    <w:rsid w:val="00CF1AB3"/>
    <w:rsid w:val="00CF1D99"/>
    <w:rsid w:val="00CF1E1E"/>
    <w:rsid w:val="00CF1F2B"/>
    <w:rsid w:val="00CF23F3"/>
    <w:rsid w:val="00CF2478"/>
    <w:rsid w:val="00CF25AD"/>
    <w:rsid w:val="00CF25B1"/>
    <w:rsid w:val="00CF25EC"/>
    <w:rsid w:val="00CF291C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7C6"/>
    <w:rsid w:val="00CF6A53"/>
    <w:rsid w:val="00CF755C"/>
    <w:rsid w:val="00CF76B1"/>
    <w:rsid w:val="00CF77A1"/>
    <w:rsid w:val="00CF77EC"/>
    <w:rsid w:val="00CF7A30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049"/>
    <w:rsid w:val="00D062FB"/>
    <w:rsid w:val="00D06496"/>
    <w:rsid w:val="00D066C7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7D0"/>
    <w:rsid w:val="00D15BA8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D65"/>
    <w:rsid w:val="00D25E24"/>
    <w:rsid w:val="00D262A5"/>
    <w:rsid w:val="00D2693C"/>
    <w:rsid w:val="00D26C32"/>
    <w:rsid w:val="00D26C6D"/>
    <w:rsid w:val="00D26D8C"/>
    <w:rsid w:val="00D26E29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352"/>
    <w:rsid w:val="00D3053D"/>
    <w:rsid w:val="00D30732"/>
    <w:rsid w:val="00D308A5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DE6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81A"/>
    <w:rsid w:val="00D41E75"/>
    <w:rsid w:val="00D4218F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B09"/>
    <w:rsid w:val="00D46C92"/>
    <w:rsid w:val="00D46EB8"/>
    <w:rsid w:val="00D47238"/>
    <w:rsid w:val="00D4740B"/>
    <w:rsid w:val="00D4743C"/>
    <w:rsid w:val="00D4782B"/>
    <w:rsid w:val="00D47EA0"/>
    <w:rsid w:val="00D502A5"/>
    <w:rsid w:val="00D50787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71F"/>
    <w:rsid w:val="00D54938"/>
    <w:rsid w:val="00D549DB"/>
    <w:rsid w:val="00D54B18"/>
    <w:rsid w:val="00D54BB9"/>
    <w:rsid w:val="00D54F5F"/>
    <w:rsid w:val="00D55297"/>
    <w:rsid w:val="00D554EE"/>
    <w:rsid w:val="00D55910"/>
    <w:rsid w:val="00D56033"/>
    <w:rsid w:val="00D56066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24D4"/>
    <w:rsid w:val="00D62D97"/>
    <w:rsid w:val="00D62F11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85"/>
    <w:rsid w:val="00D65F3A"/>
    <w:rsid w:val="00D65FF0"/>
    <w:rsid w:val="00D6616F"/>
    <w:rsid w:val="00D662F8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1D6"/>
    <w:rsid w:val="00D713AC"/>
    <w:rsid w:val="00D71471"/>
    <w:rsid w:val="00D71A8A"/>
    <w:rsid w:val="00D71BA8"/>
    <w:rsid w:val="00D71F12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C5"/>
    <w:rsid w:val="00D74E8C"/>
    <w:rsid w:val="00D75165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847"/>
    <w:rsid w:val="00D76863"/>
    <w:rsid w:val="00D7694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8B0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669F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DA"/>
    <w:rsid w:val="00DA0871"/>
    <w:rsid w:val="00DA0A5F"/>
    <w:rsid w:val="00DA0E15"/>
    <w:rsid w:val="00DA1355"/>
    <w:rsid w:val="00DA1968"/>
    <w:rsid w:val="00DA1C83"/>
    <w:rsid w:val="00DA1D14"/>
    <w:rsid w:val="00DA2167"/>
    <w:rsid w:val="00DA249C"/>
    <w:rsid w:val="00DA2A77"/>
    <w:rsid w:val="00DA2A89"/>
    <w:rsid w:val="00DA2C1D"/>
    <w:rsid w:val="00DA2F39"/>
    <w:rsid w:val="00DA303C"/>
    <w:rsid w:val="00DA3535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120"/>
    <w:rsid w:val="00DB02D5"/>
    <w:rsid w:val="00DB076C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2D2A"/>
    <w:rsid w:val="00DB3070"/>
    <w:rsid w:val="00DB3258"/>
    <w:rsid w:val="00DB3839"/>
    <w:rsid w:val="00DB3DF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816"/>
    <w:rsid w:val="00DD79C2"/>
    <w:rsid w:val="00DD7AA9"/>
    <w:rsid w:val="00DD7C97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BC"/>
    <w:rsid w:val="00DF23AE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382"/>
    <w:rsid w:val="00DF43C4"/>
    <w:rsid w:val="00DF4624"/>
    <w:rsid w:val="00DF4B2B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7E5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2EF9"/>
    <w:rsid w:val="00E0315A"/>
    <w:rsid w:val="00E032E0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E9F"/>
    <w:rsid w:val="00E10F1C"/>
    <w:rsid w:val="00E112DB"/>
    <w:rsid w:val="00E11CF8"/>
    <w:rsid w:val="00E1223C"/>
    <w:rsid w:val="00E124FB"/>
    <w:rsid w:val="00E127CE"/>
    <w:rsid w:val="00E128D7"/>
    <w:rsid w:val="00E12D63"/>
    <w:rsid w:val="00E12DB0"/>
    <w:rsid w:val="00E133FA"/>
    <w:rsid w:val="00E13495"/>
    <w:rsid w:val="00E13AA4"/>
    <w:rsid w:val="00E13DCE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68F"/>
    <w:rsid w:val="00E16768"/>
    <w:rsid w:val="00E16966"/>
    <w:rsid w:val="00E1697B"/>
    <w:rsid w:val="00E169BB"/>
    <w:rsid w:val="00E16BE8"/>
    <w:rsid w:val="00E16C20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376D"/>
    <w:rsid w:val="00E2378C"/>
    <w:rsid w:val="00E23970"/>
    <w:rsid w:val="00E23CEE"/>
    <w:rsid w:val="00E23DE1"/>
    <w:rsid w:val="00E24269"/>
    <w:rsid w:val="00E2460E"/>
    <w:rsid w:val="00E24956"/>
    <w:rsid w:val="00E24B7C"/>
    <w:rsid w:val="00E24E7F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983"/>
    <w:rsid w:val="00E26AE2"/>
    <w:rsid w:val="00E26FF6"/>
    <w:rsid w:val="00E27029"/>
    <w:rsid w:val="00E27355"/>
    <w:rsid w:val="00E27680"/>
    <w:rsid w:val="00E276C0"/>
    <w:rsid w:val="00E2770A"/>
    <w:rsid w:val="00E27A37"/>
    <w:rsid w:val="00E304B2"/>
    <w:rsid w:val="00E3055E"/>
    <w:rsid w:val="00E30A56"/>
    <w:rsid w:val="00E30B09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E4A"/>
    <w:rsid w:val="00E44F72"/>
    <w:rsid w:val="00E4515F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B1"/>
    <w:rsid w:val="00E5145D"/>
    <w:rsid w:val="00E51660"/>
    <w:rsid w:val="00E5184E"/>
    <w:rsid w:val="00E51C30"/>
    <w:rsid w:val="00E51E2A"/>
    <w:rsid w:val="00E520BC"/>
    <w:rsid w:val="00E523C9"/>
    <w:rsid w:val="00E527E5"/>
    <w:rsid w:val="00E52889"/>
    <w:rsid w:val="00E52BFB"/>
    <w:rsid w:val="00E52D0E"/>
    <w:rsid w:val="00E52ECC"/>
    <w:rsid w:val="00E53442"/>
    <w:rsid w:val="00E53693"/>
    <w:rsid w:val="00E53B19"/>
    <w:rsid w:val="00E53C9C"/>
    <w:rsid w:val="00E5409F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E1"/>
    <w:rsid w:val="00E70AF7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9F5"/>
    <w:rsid w:val="00E73BBC"/>
    <w:rsid w:val="00E73C61"/>
    <w:rsid w:val="00E74163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C0D"/>
    <w:rsid w:val="00E83C7D"/>
    <w:rsid w:val="00E83D91"/>
    <w:rsid w:val="00E84461"/>
    <w:rsid w:val="00E84871"/>
    <w:rsid w:val="00E84A01"/>
    <w:rsid w:val="00E84B63"/>
    <w:rsid w:val="00E84CCF"/>
    <w:rsid w:val="00E85314"/>
    <w:rsid w:val="00E85513"/>
    <w:rsid w:val="00E8555C"/>
    <w:rsid w:val="00E857E4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24C5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C4B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CFA"/>
    <w:rsid w:val="00EB0E5A"/>
    <w:rsid w:val="00EB0FA9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540E"/>
    <w:rsid w:val="00EB5500"/>
    <w:rsid w:val="00EB5775"/>
    <w:rsid w:val="00EB60D7"/>
    <w:rsid w:val="00EB635B"/>
    <w:rsid w:val="00EB63C1"/>
    <w:rsid w:val="00EB63D2"/>
    <w:rsid w:val="00EB682D"/>
    <w:rsid w:val="00EB6C10"/>
    <w:rsid w:val="00EB6F0A"/>
    <w:rsid w:val="00EB708C"/>
    <w:rsid w:val="00EB773C"/>
    <w:rsid w:val="00EC006B"/>
    <w:rsid w:val="00EC01E1"/>
    <w:rsid w:val="00EC081E"/>
    <w:rsid w:val="00EC09F8"/>
    <w:rsid w:val="00EC0BC5"/>
    <w:rsid w:val="00EC1154"/>
    <w:rsid w:val="00EC12FB"/>
    <w:rsid w:val="00EC1E1A"/>
    <w:rsid w:val="00EC24C9"/>
    <w:rsid w:val="00EC2624"/>
    <w:rsid w:val="00EC2A12"/>
    <w:rsid w:val="00EC2B6C"/>
    <w:rsid w:val="00EC3235"/>
    <w:rsid w:val="00EC3420"/>
    <w:rsid w:val="00EC344A"/>
    <w:rsid w:val="00EC3AA8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E48"/>
    <w:rsid w:val="00EC7350"/>
    <w:rsid w:val="00EC765C"/>
    <w:rsid w:val="00EC7E73"/>
    <w:rsid w:val="00ED0012"/>
    <w:rsid w:val="00ED0052"/>
    <w:rsid w:val="00ED057F"/>
    <w:rsid w:val="00ED0720"/>
    <w:rsid w:val="00ED07DC"/>
    <w:rsid w:val="00ED0976"/>
    <w:rsid w:val="00ED1029"/>
    <w:rsid w:val="00ED107B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5A31"/>
    <w:rsid w:val="00ED61F3"/>
    <w:rsid w:val="00ED6786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15A"/>
    <w:rsid w:val="00EE4699"/>
    <w:rsid w:val="00EE47CE"/>
    <w:rsid w:val="00EE4C20"/>
    <w:rsid w:val="00EE553D"/>
    <w:rsid w:val="00EE556E"/>
    <w:rsid w:val="00EE5B3E"/>
    <w:rsid w:val="00EE62CE"/>
    <w:rsid w:val="00EE652E"/>
    <w:rsid w:val="00EE6682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453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2DE"/>
    <w:rsid w:val="00F2036E"/>
    <w:rsid w:val="00F20B0B"/>
    <w:rsid w:val="00F20CA0"/>
    <w:rsid w:val="00F21054"/>
    <w:rsid w:val="00F212B2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5F3C"/>
    <w:rsid w:val="00F26305"/>
    <w:rsid w:val="00F26310"/>
    <w:rsid w:val="00F264B0"/>
    <w:rsid w:val="00F2662B"/>
    <w:rsid w:val="00F26B7C"/>
    <w:rsid w:val="00F270E7"/>
    <w:rsid w:val="00F27175"/>
    <w:rsid w:val="00F2798C"/>
    <w:rsid w:val="00F27BDB"/>
    <w:rsid w:val="00F27C83"/>
    <w:rsid w:val="00F27FF2"/>
    <w:rsid w:val="00F3006C"/>
    <w:rsid w:val="00F302BE"/>
    <w:rsid w:val="00F304D0"/>
    <w:rsid w:val="00F3067E"/>
    <w:rsid w:val="00F30951"/>
    <w:rsid w:val="00F30ACB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E57"/>
    <w:rsid w:val="00F3446A"/>
    <w:rsid w:val="00F34619"/>
    <w:rsid w:val="00F3462F"/>
    <w:rsid w:val="00F352B0"/>
    <w:rsid w:val="00F354CF"/>
    <w:rsid w:val="00F3560E"/>
    <w:rsid w:val="00F35868"/>
    <w:rsid w:val="00F3587E"/>
    <w:rsid w:val="00F35C78"/>
    <w:rsid w:val="00F35F9E"/>
    <w:rsid w:val="00F35FFE"/>
    <w:rsid w:val="00F36147"/>
    <w:rsid w:val="00F3622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670"/>
    <w:rsid w:val="00F457BB"/>
    <w:rsid w:val="00F45B53"/>
    <w:rsid w:val="00F45D31"/>
    <w:rsid w:val="00F45E3D"/>
    <w:rsid w:val="00F45FA4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1009"/>
    <w:rsid w:val="00F51290"/>
    <w:rsid w:val="00F512FD"/>
    <w:rsid w:val="00F5178C"/>
    <w:rsid w:val="00F51AD7"/>
    <w:rsid w:val="00F51E58"/>
    <w:rsid w:val="00F520C3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945"/>
    <w:rsid w:val="00F62C83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702DB"/>
    <w:rsid w:val="00F707F9"/>
    <w:rsid w:val="00F70DF1"/>
    <w:rsid w:val="00F710A1"/>
    <w:rsid w:val="00F713A1"/>
    <w:rsid w:val="00F713E7"/>
    <w:rsid w:val="00F71596"/>
    <w:rsid w:val="00F716A9"/>
    <w:rsid w:val="00F71917"/>
    <w:rsid w:val="00F71C54"/>
    <w:rsid w:val="00F72329"/>
    <w:rsid w:val="00F72425"/>
    <w:rsid w:val="00F72836"/>
    <w:rsid w:val="00F72934"/>
    <w:rsid w:val="00F72C96"/>
    <w:rsid w:val="00F72D3A"/>
    <w:rsid w:val="00F72FD9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1225"/>
    <w:rsid w:val="00F8145B"/>
    <w:rsid w:val="00F814F9"/>
    <w:rsid w:val="00F81554"/>
    <w:rsid w:val="00F8174D"/>
    <w:rsid w:val="00F82091"/>
    <w:rsid w:val="00F82137"/>
    <w:rsid w:val="00F822B4"/>
    <w:rsid w:val="00F82342"/>
    <w:rsid w:val="00F8282A"/>
    <w:rsid w:val="00F82AD4"/>
    <w:rsid w:val="00F83278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145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116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C0B"/>
    <w:rsid w:val="00F96E32"/>
    <w:rsid w:val="00F96EB5"/>
    <w:rsid w:val="00F9760C"/>
    <w:rsid w:val="00F97834"/>
    <w:rsid w:val="00F97862"/>
    <w:rsid w:val="00F97A3D"/>
    <w:rsid w:val="00F97CC9"/>
    <w:rsid w:val="00F97DD8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78F"/>
    <w:rsid w:val="00FC598E"/>
    <w:rsid w:val="00FC610F"/>
    <w:rsid w:val="00FC626E"/>
    <w:rsid w:val="00FC6661"/>
    <w:rsid w:val="00FC6DC9"/>
    <w:rsid w:val="00FC70C0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773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C3D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0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913950-F385-4DA2-BD59-8D50F0D83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148</TotalTime>
  <Pages>27</Pages>
  <Words>5797</Words>
  <Characters>25118</Characters>
  <Application>Microsoft Office Word</Application>
  <DocSecurity>0</DocSecurity>
  <Lines>209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30854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Orathai, Nuchprasert</cp:lastModifiedBy>
  <cp:revision>18</cp:revision>
  <cp:lastPrinted>2023-11-09T14:06:00Z</cp:lastPrinted>
  <dcterms:created xsi:type="dcterms:W3CDTF">2023-11-09T06:18:00Z</dcterms:created>
  <dcterms:modified xsi:type="dcterms:W3CDTF">2023-11-10T06:07:00Z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</Properties>
</file>