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7F3F0E7A" w14:textId="77777777" w:rsidTr="00A341BF">
        <w:trPr>
          <w:trHeight w:val="2865"/>
        </w:trPr>
        <w:tc>
          <w:tcPr>
            <w:tcW w:w="2268" w:type="dxa"/>
          </w:tcPr>
          <w:p w14:paraId="2DFF4213" w14:textId="26F0993B" w:rsidR="00E0585C" w:rsidRPr="00E0585C" w:rsidRDefault="0001033B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320" w:type="dxa"/>
            <w:vAlign w:val="center"/>
          </w:tcPr>
          <w:p w14:paraId="34969644" w14:textId="77777777" w:rsidR="00DC6F9C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การบินกรุงเทพ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จำกัด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00F6D7F" w14:textId="463902A7"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1E2C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3AE85CDB" w14:textId="39D4443E" w:rsidR="006F04B3" w:rsidRPr="0077481E" w:rsidRDefault="00DC6F9C" w:rsidP="00813D02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</w:t>
            </w:r>
            <w:r w:rsidR="00CB7CF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สามเดือนและ</w:t>
            </w:r>
            <w:r w:rsidR="0077158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เดือนสิ้นสุดวันที่ </w:t>
            </w:r>
            <w:r w:rsidR="0067205E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77158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กันยายน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B026B0">
              <w:rPr>
                <w:rFonts w:ascii="Angsana New" w:hAnsi="Angsana New"/>
                <w:color w:val="7E7F82"/>
                <w:sz w:val="36"/>
                <w:szCs w:val="36"/>
              </w:rPr>
              <w:t>2566</w:t>
            </w:r>
          </w:p>
        </w:tc>
      </w:tr>
    </w:tbl>
    <w:p w14:paraId="311B651E" w14:textId="77777777" w:rsidR="00B626F4" w:rsidRDefault="00B626F4">
      <w:pPr>
        <w:sectPr w:rsidR="00B626F4" w:rsidSect="00B026B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303010D" w14:textId="77777777" w:rsidR="000778A0" w:rsidRDefault="000778A0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254BF856" w14:textId="77777777" w:rsidR="00AA5F37" w:rsidRPr="006309A6" w:rsidRDefault="00AA5F37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E82BFF4" w14:textId="77777777" w:rsidR="00DC6F9C" w:rsidRDefault="00DC6F9C" w:rsidP="00C574FE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B366AC">
        <w:rPr>
          <w:rFonts w:ascii="Angsana New" w:hAnsi="Angsana New" w:cs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ต่อผู้ถือหุ้นของบริษัท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>จำกัด (มหาชน)</w:t>
      </w:r>
    </w:p>
    <w:p w14:paraId="290AD3C6" w14:textId="15EAF2FE" w:rsidR="00DC6F9C" w:rsidRPr="00B366AC" w:rsidRDefault="00DC6F9C" w:rsidP="00C574FE">
      <w:pPr>
        <w:pStyle w:val="Default"/>
        <w:spacing w:before="24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67205E">
        <w:rPr>
          <w:rFonts w:ascii="Angsana New" w:hAnsi="Angsana New" w:cs="Angsana New"/>
          <w:sz w:val="32"/>
          <w:szCs w:val="32"/>
        </w:rPr>
        <w:t xml:space="preserve">30 </w:t>
      </w:r>
      <w:r w:rsidR="00771582">
        <w:rPr>
          <w:rFonts w:ascii="Angsana New" w:hAnsi="Angsana New" w:cs="Angsana New"/>
          <w:sz w:val="32"/>
          <w:szCs w:val="32"/>
          <w:cs/>
        </w:rPr>
        <w:t>กันยายน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B026B0">
        <w:rPr>
          <w:rFonts w:ascii="Angsana New" w:hAnsi="Angsana New" w:cs="Angsana New"/>
          <w:sz w:val="32"/>
          <w:szCs w:val="32"/>
        </w:rPr>
        <w:t>2566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0E2E54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="00CB7CF6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</w:t>
      </w:r>
      <w:r w:rsidR="00771582">
        <w:rPr>
          <w:rFonts w:ascii="Angsana New" w:hAnsi="Angsana New" w:cs="Angsana New" w:hint="cs"/>
          <w:sz w:val="32"/>
          <w:szCs w:val="32"/>
          <w:cs/>
        </w:rPr>
        <w:t>เก้า</w:t>
      </w:r>
      <w:r w:rsidR="00CB7CF6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 และ</w:t>
      </w:r>
      <w:r w:rsidRPr="00B366AC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57B9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</w:t>
      </w:r>
      <w:r w:rsidR="000E2E54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B366AC">
        <w:rPr>
          <w:rFonts w:ascii="Angsana New" w:hAnsi="Angsana New" w:cs="Angsana New"/>
          <w:sz w:val="32"/>
          <w:szCs w:val="32"/>
          <w:cs/>
        </w:rPr>
        <w:t>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771582">
        <w:rPr>
          <w:rFonts w:ascii="Angsana New" w:hAnsi="Angsana New" w:cs="Angsana New" w:hint="cs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E2CD1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แบบย่อของบริษัท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จำกัด 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78A0">
        <w:rPr>
          <w:rFonts w:ascii="Angsana New" w:hAnsi="Angsana New" w:cs="Angsana New" w:hint="cs"/>
          <w:sz w:val="32"/>
          <w:szCs w:val="32"/>
          <w:cs/>
        </w:rPr>
        <w:t>และได้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สอบทานข้อมูลทางการเงินเฉพาะกิจการของบริษัท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จำกัด (มหาชน)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“ข้อมูลทางการเงินระหว่างกาล</w:t>
      </w:r>
      <w:r w:rsidR="00C81078">
        <w:rPr>
          <w:rFonts w:ascii="Angsana New" w:hAnsi="Angsana New" w:cs="Angsana New" w:hint="cs"/>
          <w:sz w:val="32"/>
          <w:szCs w:val="32"/>
          <w:cs/>
        </w:rPr>
        <w:t>”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0E2E54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B366AC">
        <w:rPr>
          <w:rFonts w:ascii="Angsana New" w:hAnsi="Angsana New" w:cs="Angsana New" w:hint="cs"/>
          <w:sz w:val="32"/>
          <w:szCs w:val="32"/>
          <w:cs/>
        </w:rPr>
        <w:t>ซึ่</w:t>
      </w:r>
      <w:r w:rsidRPr="00B366AC">
        <w:rPr>
          <w:rFonts w:ascii="Angsana New" w:hAnsi="Angsana New" w:cs="Angsana New"/>
          <w:sz w:val="32"/>
          <w:szCs w:val="32"/>
          <w:cs/>
        </w:rPr>
        <w:t>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9F1F5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1F6B2E92" w14:textId="77777777" w:rsidR="00DC6F9C" w:rsidRPr="00B366AC" w:rsidRDefault="00DC6F9C" w:rsidP="00C574FE">
      <w:pPr>
        <w:pStyle w:val="Default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DE65022" w14:textId="6C53B502" w:rsidR="00DC6F9C" w:rsidRPr="00B366AC" w:rsidRDefault="00DC6F9C" w:rsidP="00C574F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4580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0778A0">
        <w:rPr>
          <w:rFonts w:ascii="Angsana New" w:hAnsi="Angsana New" w:cs="Angsana New"/>
          <w:sz w:val="32"/>
          <w:szCs w:val="32"/>
        </w:rPr>
        <w:t xml:space="preserve"> 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79D11ED" w14:textId="77777777" w:rsidR="00DC6F9C" w:rsidRPr="00B366AC" w:rsidRDefault="00DC6F9C" w:rsidP="00C574FE">
      <w:pPr>
        <w:pStyle w:val="CM2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FC58864" w14:textId="6253F7C0" w:rsidR="00DC6F9C" w:rsidRDefault="00DC6F9C" w:rsidP="00C574F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</w:rPr>
        <w:t>34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เ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2E4091">
        <w:rPr>
          <w:rFonts w:ascii="Angsana New" w:hAnsi="Angsana New" w:cs="Angsana New"/>
          <w:sz w:val="32"/>
          <w:szCs w:val="32"/>
          <w:cs/>
        </w:rPr>
        <w:t>หว่างกาล</w:t>
      </w:r>
      <w:r w:rsidR="002E4091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5FA3FA27" w14:textId="77777777" w:rsidR="00937A21" w:rsidRPr="00B30BDD" w:rsidRDefault="00937A21" w:rsidP="00937A21">
      <w:pPr>
        <w:tabs>
          <w:tab w:val="left" w:pos="6480"/>
        </w:tabs>
        <w:spacing w:before="116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 xml:space="preserve">กิตติ 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</w:rPr>
        <w:t>เต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</w:rPr>
        <w:t>ชะเกษมบัณฑิตย์</w:t>
      </w:r>
    </w:p>
    <w:p w14:paraId="30C0A653" w14:textId="77777777" w:rsidR="00937A21" w:rsidRPr="00B30BDD" w:rsidRDefault="00937A21" w:rsidP="00937A21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pacing w:val="-4"/>
          <w:sz w:val="32"/>
          <w:szCs w:val="32"/>
        </w:rPr>
        <w:t>9151</w:t>
      </w:r>
    </w:p>
    <w:p w14:paraId="69B9972A" w14:textId="77777777" w:rsidR="00937A21" w:rsidRDefault="00937A21" w:rsidP="00937A21">
      <w:pPr>
        <w:spacing w:before="20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002791F7" w14:textId="2A65644E" w:rsidR="00900CA2" w:rsidRPr="00937A21" w:rsidRDefault="00937A21" w:rsidP="00937A21">
      <w:pPr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>: 1</w:t>
      </w:r>
      <w:r>
        <w:rPr>
          <w:rFonts w:ascii="Angsana New" w:hAnsi="Angsana New"/>
          <w:spacing w:val="-4"/>
          <w:sz w:val="32"/>
          <w:szCs w:val="32"/>
        </w:rPr>
        <w:t xml:space="preserve">3 </w:t>
      </w:r>
      <w:r>
        <w:rPr>
          <w:rFonts w:ascii="Angsana New" w:hAnsi="Angsana New" w:hint="cs"/>
          <w:spacing w:val="-4"/>
          <w:sz w:val="32"/>
          <w:szCs w:val="32"/>
          <w:cs/>
        </w:rPr>
        <w:t>พฤศจิกายน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2566</w:t>
      </w:r>
    </w:p>
    <w:sectPr w:rsidR="00900CA2" w:rsidRPr="00937A21" w:rsidSect="00C574FE">
      <w:footerReference w:type="default" r:id="rId17"/>
      <w:pgSz w:w="11909" w:h="16834" w:code="9"/>
      <w:pgMar w:top="2448" w:right="1080" w:bottom="259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1F5C4" w14:textId="77777777" w:rsidR="009715D8" w:rsidRDefault="009715D8" w:rsidP="0077481E">
      <w:r>
        <w:separator/>
      </w:r>
    </w:p>
  </w:endnote>
  <w:endnote w:type="continuationSeparator" w:id="0">
    <w:p w14:paraId="38BDA6C0" w14:textId="77777777" w:rsidR="009715D8" w:rsidRDefault="009715D8" w:rsidP="0077481E">
      <w:r>
        <w:continuationSeparator/>
      </w:r>
    </w:p>
  </w:endnote>
  <w:endnote w:type="continuationNotice" w:id="1">
    <w:p w14:paraId="113A8C91" w14:textId="77777777" w:rsidR="009715D8" w:rsidRDefault="009715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BD7F3" w14:textId="77777777" w:rsidR="009A58E9" w:rsidRDefault="009A58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D7005" w14:textId="77777777" w:rsidR="009A58E9" w:rsidRDefault="009A58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B9A93" w14:textId="77777777" w:rsidR="009A58E9" w:rsidRDefault="009A58E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EDC81" w14:textId="77777777" w:rsidR="001E2CD1" w:rsidRPr="001E2CD1" w:rsidRDefault="001E2CD1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6F9E3154" w14:textId="77777777" w:rsidR="001E2CD1" w:rsidRPr="00BD77A0" w:rsidRDefault="001E2CD1" w:rsidP="00BD77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53DA6" w14:textId="77777777" w:rsidR="009715D8" w:rsidRDefault="009715D8" w:rsidP="0077481E">
      <w:r>
        <w:separator/>
      </w:r>
    </w:p>
  </w:footnote>
  <w:footnote w:type="continuationSeparator" w:id="0">
    <w:p w14:paraId="13A2CDE9" w14:textId="77777777" w:rsidR="009715D8" w:rsidRDefault="009715D8" w:rsidP="0077481E">
      <w:r>
        <w:continuationSeparator/>
      </w:r>
    </w:p>
  </w:footnote>
  <w:footnote w:type="continuationNotice" w:id="1">
    <w:p w14:paraId="1B069D0F" w14:textId="77777777" w:rsidR="009715D8" w:rsidRDefault="009715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CCB34" w14:textId="77777777" w:rsidR="009A58E9" w:rsidRDefault="009A58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F14F5" w14:textId="77777777" w:rsidR="009A58E9" w:rsidRDefault="009A58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1EE0F" w14:textId="77777777" w:rsidR="0077481E" w:rsidRDefault="0077481E" w:rsidP="0077481E">
    <w:pPr>
      <w:pStyle w:val="Header"/>
      <w:spacing w:before="240"/>
    </w:pPr>
  </w:p>
  <w:p w14:paraId="4816822D" w14:textId="77777777"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721623"/>
    <w:multiLevelType w:val="hybridMultilevel"/>
    <w:tmpl w:val="67A0C8F8"/>
    <w:lvl w:ilvl="0" w:tplc="1C624214">
      <w:start w:val="1"/>
      <w:numFmt w:val="thaiLetters"/>
      <w:lvlText w:val="%1)"/>
      <w:lvlJc w:val="left"/>
      <w:pPr>
        <w:ind w:left="900" w:hanging="54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660312">
    <w:abstractNumId w:val="0"/>
  </w:num>
  <w:num w:numId="2" w16cid:durableId="2010986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033B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418"/>
    <w:rsid w:val="0002375B"/>
    <w:rsid w:val="00024C6F"/>
    <w:rsid w:val="00025CE8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370DC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598E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040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8A0"/>
    <w:rsid w:val="00077B56"/>
    <w:rsid w:val="000805D8"/>
    <w:rsid w:val="0008095F"/>
    <w:rsid w:val="00081294"/>
    <w:rsid w:val="00081F68"/>
    <w:rsid w:val="00083464"/>
    <w:rsid w:val="00086796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6F4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6339"/>
    <w:rsid w:val="000B72E9"/>
    <w:rsid w:val="000B7441"/>
    <w:rsid w:val="000C02E6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D89"/>
    <w:rsid w:val="000E1FDA"/>
    <w:rsid w:val="000E2296"/>
    <w:rsid w:val="000E22AA"/>
    <w:rsid w:val="000E2952"/>
    <w:rsid w:val="000E2D5F"/>
    <w:rsid w:val="000E2E54"/>
    <w:rsid w:val="000E3C56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30B4"/>
    <w:rsid w:val="000F4707"/>
    <w:rsid w:val="000F6C8D"/>
    <w:rsid w:val="000F6FA8"/>
    <w:rsid w:val="00100D53"/>
    <w:rsid w:val="00101224"/>
    <w:rsid w:val="00101687"/>
    <w:rsid w:val="00101A79"/>
    <w:rsid w:val="00101CAB"/>
    <w:rsid w:val="00102786"/>
    <w:rsid w:val="00103E40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22F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41AC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9E8"/>
    <w:rsid w:val="00140AAC"/>
    <w:rsid w:val="0014128A"/>
    <w:rsid w:val="00142528"/>
    <w:rsid w:val="001445D3"/>
    <w:rsid w:val="00147CD5"/>
    <w:rsid w:val="0015026A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6CFB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C4E6F"/>
    <w:rsid w:val="001D451D"/>
    <w:rsid w:val="001D474B"/>
    <w:rsid w:val="001D4851"/>
    <w:rsid w:val="001D49D8"/>
    <w:rsid w:val="001D5204"/>
    <w:rsid w:val="001D522C"/>
    <w:rsid w:val="001D5FAF"/>
    <w:rsid w:val="001D765B"/>
    <w:rsid w:val="001D7FE3"/>
    <w:rsid w:val="001E07AC"/>
    <w:rsid w:val="001E0C1C"/>
    <w:rsid w:val="001E1144"/>
    <w:rsid w:val="001E2536"/>
    <w:rsid w:val="001E2CD1"/>
    <w:rsid w:val="001E429C"/>
    <w:rsid w:val="001E5531"/>
    <w:rsid w:val="001E684A"/>
    <w:rsid w:val="001E7312"/>
    <w:rsid w:val="001E7DD1"/>
    <w:rsid w:val="001F011E"/>
    <w:rsid w:val="001F22A3"/>
    <w:rsid w:val="001F298E"/>
    <w:rsid w:val="001F322B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15BB1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41"/>
    <w:rsid w:val="00235A87"/>
    <w:rsid w:val="002369CC"/>
    <w:rsid w:val="0024225D"/>
    <w:rsid w:val="002427B0"/>
    <w:rsid w:val="00242AEE"/>
    <w:rsid w:val="00243E76"/>
    <w:rsid w:val="00243EB4"/>
    <w:rsid w:val="002465CD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6107"/>
    <w:rsid w:val="002704D1"/>
    <w:rsid w:val="002716C0"/>
    <w:rsid w:val="00271F36"/>
    <w:rsid w:val="00272286"/>
    <w:rsid w:val="002739F3"/>
    <w:rsid w:val="00274B89"/>
    <w:rsid w:val="002757CB"/>
    <w:rsid w:val="00275BBF"/>
    <w:rsid w:val="00275DBE"/>
    <w:rsid w:val="00277674"/>
    <w:rsid w:val="002826CB"/>
    <w:rsid w:val="00283373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15F1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09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1C7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04B"/>
    <w:rsid w:val="003526F1"/>
    <w:rsid w:val="00353CA1"/>
    <w:rsid w:val="0035496F"/>
    <w:rsid w:val="003565A5"/>
    <w:rsid w:val="00357565"/>
    <w:rsid w:val="0035791C"/>
    <w:rsid w:val="003579E4"/>
    <w:rsid w:val="0036249F"/>
    <w:rsid w:val="00362787"/>
    <w:rsid w:val="00362DB0"/>
    <w:rsid w:val="00362E32"/>
    <w:rsid w:val="00364EC9"/>
    <w:rsid w:val="0036526F"/>
    <w:rsid w:val="0036724A"/>
    <w:rsid w:val="00370141"/>
    <w:rsid w:val="00370F24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845"/>
    <w:rsid w:val="00383F22"/>
    <w:rsid w:val="00383F84"/>
    <w:rsid w:val="003846D0"/>
    <w:rsid w:val="00384A22"/>
    <w:rsid w:val="00386164"/>
    <w:rsid w:val="00386676"/>
    <w:rsid w:val="00387D8E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2E4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97B"/>
    <w:rsid w:val="00415DFF"/>
    <w:rsid w:val="004168B6"/>
    <w:rsid w:val="00421416"/>
    <w:rsid w:val="00421761"/>
    <w:rsid w:val="00421958"/>
    <w:rsid w:val="004223AF"/>
    <w:rsid w:val="00422A60"/>
    <w:rsid w:val="00423AED"/>
    <w:rsid w:val="0042408D"/>
    <w:rsid w:val="00425FD2"/>
    <w:rsid w:val="00426A4E"/>
    <w:rsid w:val="00430ECE"/>
    <w:rsid w:val="004335C1"/>
    <w:rsid w:val="004341CD"/>
    <w:rsid w:val="00435E50"/>
    <w:rsid w:val="0043630B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073"/>
    <w:rsid w:val="0045680C"/>
    <w:rsid w:val="00456B49"/>
    <w:rsid w:val="00460082"/>
    <w:rsid w:val="00461375"/>
    <w:rsid w:val="00461423"/>
    <w:rsid w:val="00461995"/>
    <w:rsid w:val="004620EC"/>
    <w:rsid w:val="0046212D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86F8D"/>
    <w:rsid w:val="004902FF"/>
    <w:rsid w:val="0049053D"/>
    <w:rsid w:val="00491B51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0DF3"/>
    <w:rsid w:val="004A2E9E"/>
    <w:rsid w:val="004A3218"/>
    <w:rsid w:val="004A3D7B"/>
    <w:rsid w:val="004A3EF9"/>
    <w:rsid w:val="004A64F2"/>
    <w:rsid w:val="004A657C"/>
    <w:rsid w:val="004A6928"/>
    <w:rsid w:val="004B0827"/>
    <w:rsid w:val="004B223D"/>
    <w:rsid w:val="004B24CA"/>
    <w:rsid w:val="004B2F2E"/>
    <w:rsid w:val="004B31D4"/>
    <w:rsid w:val="004B3ECC"/>
    <w:rsid w:val="004B47C6"/>
    <w:rsid w:val="004B4E6D"/>
    <w:rsid w:val="004B6918"/>
    <w:rsid w:val="004B74F1"/>
    <w:rsid w:val="004C0AE9"/>
    <w:rsid w:val="004C13FC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47F0"/>
    <w:rsid w:val="005051D7"/>
    <w:rsid w:val="0050608B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5601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17F2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4D60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004"/>
    <w:rsid w:val="00671E1B"/>
    <w:rsid w:val="0067205E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83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2DC8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D7CAF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4E0A"/>
    <w:rsid w:val="0070514D"/>
    <w:rsid w:val="00705E8E"/>
    <w:rsid w:val="007067AE"/>
    <w:rsid w:val="00707F1A"/>
    <w:rsid w:val="007101B0"/>
    <w:rsid w:val="00711D11"/>
    <w:rsid w:val="00711D27"/>
    <w:rsid w:val="00711EAF"/>
    <w:rsid w:val="0071215E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2D6"/>
    <w:rsid w:val="0073063A"/>
    <w:rsid w:val="007313EA"/>
    <w:rsid w:val="00732CBD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634"/>
    <w:rsid w:val="00746F2E"/>
    <w:rsid w:val="007472C6"/>
    <w:rsid w:val="007511DE"/>
    <w:rsid w:val="00751444"/>
    <w:rsid w:val="00752E43"/>
    <w:rsid w:val="00753DE1"/>
    <w:rsid w:val="0075493F"/>
    <w:rsid w:val="00755B5B"/>
    <w:rsid w:val="00760FA2"/>
    <w:rsid w:val="00762780"/>
    <w:rsid w:val="00762AB4"/>
    <w:rsid w:val="00762B2A"/>
    <w:rsid w:val="00764A70"/>
    <w:rsid w:val="00764EE6"/>
    <w:rsid w:val="00767C1D"/>
    <w:rsid w:val="007710F1"/>
    <w:rsid w:val="00771527"/>
    <w:rsid w:val="00771582"/>
    <w:rsid w:val="00772DE5"/>
    <w:rsid w:val="0077481E"/>
    <w:rsid w:val="00774A8C"/>
    <w:rsid w:val="00774D6E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B701D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17C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1D88"/>
    <w:rsid w:val="007F3274"/>
    <w:rsid w:val="007F4134"/>
    <w:rsid w:val="007F462D"/>
    <w:rsid w:val="007F52C6"/>
    <w:rsid w:val="007F6566"/>
    <w:rsid w:val="007F7153"/>
    <w:rsid w:val="00802BED"/>
    <w:rsid w:val="00802E54"/>
    <w:rsid w:val="00803CD6"/>
    <w:rsid w:val="00803CE8"/>
    <w:rsid w:val="00803D9E"/>
    <w:rsid w:val="008047F9"/>
    <w:rsid w:val="00804A71"/>
    <w:rsid w:val="00804AED"/>
    <w:rsid w:val="00804C62"/>
    <w:rsid w:val="00805136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3D02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4FE"/>
    <w:rsid w:val="00840DFF"/>
    <w:rsid w:val="00841F08"/>
    <w:rsid w:val="00844035"/>
    <w:rsid w:val="008458EC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393"/>
    <w:rsid w:val="008E180F"/>
    <w:rsid w:val="008E187B"/>
    <w:rsid w:val="008E358B"/>
    <w:rsid w:val="008E3D7C"/>
    <w:rsid w:val="008E3E21"/>
    <w:rsid w:val="008E4DD6"/>
    <w:rsid w:val="008E55FF"/>
    <w:rsid w:val="008E5A57"/>
    <w:rsid w:val="008E6E05"/>
    <w:rsid w:val="008E7618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1BD3"/>
    <w:rsid w:val="00913530"/>
    <w:rsid w:val="009141C6"/>
    <w:rsid w:val="00914655"/>
    <w:rsid w:val="00914E82"/>
    <w:rsid w:val="00920484"/>
    <w:rsid w:val="00920A9B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37A21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5C19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688B"/>
    <w:rsid w:val="00967692"/>
    <w:rsid w:val="00970AA6"/>
    <w:rsid w:val="009712E3"/>
    <w:rsid w:val="009715D8"/>
    <w:rsid w:val="00976620"/>
    <w:rsid w:val="00976B97"/>
    <w:rsid w:val="00976C4D"/>
    <w:rsid w:val="00976E93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2628"/>
    <w:rsid w:val="009A361D"/>
    <w:rsid w:val="009A4054"/>
    <w:rsid w:val="009A4A70"/>
    <w:rsid w:val="009A5496"/>
    <w:rsid w:val="009A58E9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C7A2C"/>
    <w:rsid w:val="009D0292"/>
    <w:rsid w:val="009D0598"/>
    <w:rsid w:val="009D088C"/>
    <w:rsid w:val="009D1101"/>
    <w:rsid w:val="009D2413"/>
    <w:rsid w:val="009D2F05"/>
    <w:rsid w:val="009D4C17"/>
    <w:rsid w:val="009D6163"/>
    <w:rsid w:val="009D646D"/>
    <w:rsid w:val="009D6571"/>
    <w:rsid w:val="009D77A5"/>
    <w:rsid w:val="009E0D77"/>
    <w:rsid w:val="009E18C5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6874"/>
    <w:rsid w:val="00A17213"/>
    <w:rsid w:val="00A17C89"/>
    <w:rsid w:val="00A17ECF"/>
    <w:rsid w:val="00A20421"/>
    <w:rsid w:val="00A217A0"/>
    <w:rsid w:val="00A21B64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52D2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768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228E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34D6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20"/>
    <w:rsid w:val="00AE0945"/>
    <w:rsid w:val="00AE27BD"/>
    <w:rsid w:val="00AE301F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26B0"/>
    <w:rsid w:val="00B04AD9"/>
    <w:rsid w:val="00B04B8D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36EBF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46CD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1F5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57B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4580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D69E2"/>
    <w:rsid w:val="00BD77A0"/>
    <w:rsid w:val="00BE0451"/>
    <w:rsid w:val="00BE048F"/>
    <w:rsid w:val="00BE0E30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799"/>
    <w:rsid w:val="00C33878"/>
    <w:rsid w:val="00C3472C"/>
    <w:rsid w:val="00C357AC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574FE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078"/>
    <w:rsid w:val="00C822E6"/>
    <w:rsid w:val="00C843B8"/>
    <w:rsid w:val="00C849CD"/>
    <w:rsid w:val="00C84C28"/>
    <w:rsid w:val="00C856B3"/>
    <w:rsid w:val="00C858FF"/>
    <w:rsid w:val="00C93372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B7CF6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BEA"/>
    <w:rsid w:val="00CE4DA8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0772A"/>
    <w:rsid w:val="00D10DE3"/>
    <w:rsid w:val="00D131A4"/>
    <w:rsid w:val="00D13E72"/>
    <w:rsid w:val="00D144CF"/>
    <w:rsid w:val="00D14B6F"/>
    <w:rsid w:val="00D14DC5"/>
    <w:rsid w:val="00D16EF2"/>
    <w:rsid w:val="00D20245"/>
    <w:rsid w:val="00D21D0D"/>
    <w:rsid w:val="00D21E50"/>
    <w:rsid w:val="00D22673"/>
    <w:rsid w:val="00D22787"/>
    <w:rsid w:val="00D22A97"/>
    <w:rsid w:val="00D22B03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4578"/>
    <w:rsid w:val="00D55155"/>
    <w:rsid w:val="00D60F34"/>
    <w:rsid w:val="00D61161"/>
    <w:rsid w:val="00D62ADF"/>
    <w:rsid w:val="00D634B9"/>
    <w:rsid w:val="00D63AAF"/>
    <w:rsid w:val="00D675F2"/>
    <w:rsid w:val="00D67768"/>
    <w:rsid w:val="00D706EF"/>
    <w:rsid w:val="00D70BF1"/>
    <w:rsid w:val="00D7552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75A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3F58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629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333"/>
    <w:rsid w:val="00E0757F"/>
    <w:rsid w:val="00E1033A"/>
    <w:rsid w:val="00E106DB"/>
    <w:rsid w:val="00E10F9B"/>
    <w:rsid w:val="00E12D4E"/>
    <w:rsid w:val="00E13642"/>
    <w:rsid w:val="00E15401"/>
    <w:rsid w:val="00E16556"/>
    <w:rsid w:val="00E1657A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10A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5C7"/>
    <w:rsid w:val="00E65785"/>
    <w:rsid w:val="00E66215"/>
    <w:rsid w:val="00E662D4"/>
    <w:rsid w:val="00E6662A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2B6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1653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542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1EFC"/>
    <w:rsid w:val="00F93156"/>
    <w:rsid w:val="00F9368F"/>
    <w:rsid w:val="00F94DC7"/>
    <w:rsid w:val="00F950F2"/>
    <w:rsid w:val="00F95297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4A8EEE"/>
  <w15:docId w15:val="{AF9229B3-98CC-4886-92F4-E1DBC2F4C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  <w:style w:type="paragraph" w:styleId="ListParagraph">
    <w:name w:val="List Paragraph"/>
    <w:basedOn w:val="Normal"/>
    <w:uiPriority w:val="34"/>
    <w:qFormat/>
    <w:rsid w:val="001409E8"/>
    <w:pPr>
      <w:ind w:left="720"/>
      <w:contextualSpacing/>
      <w:textAlignment w:val="auto"/>
    </w:pPr>
  </w:style>
  <w:style w:type="paragraph" w:styleId="Revision">
    <w:name w:val="Revision"/>
    <w:hidden/>
    <w:uiPriority w:val="99"/>
    <w:semiHidden/>
    <w:rsid w:val="00D22B0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2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4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7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66F50642313D488CC81FE4EC68E5BA" ma:contentTypeVersion="21" ma:contentTypeDescription="Create a new document." ma:contentTypeScope="" ma:versionID="115703ec272663c2ec9dc7d51831c3af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35740d8c025689e7987dda6a63ef55ea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911d80e-c56a-4eb1-8bdb-fb9f6897c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b7b05fb-2ab8-4192-b1cb-028fbb54ac73}" ma:internalName="TaxCatchAll" ma:showField="CatchAllData" ma:web="ad3a0e7e-a91e-43e8-a52c-e38469b462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3a0e7e-a91e-43e8-a52c-e38469b462ec" xsi:nil="true"/>
    <lcf76f155ced4ddcb4097134ff3c332f xmlns="2602bda4-cba3-4b40-93ee-078194a164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874E453-195E-4943-AE9C-F8CB4D6304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A786AF-E58F-4CE7-A4DC-B0A61EC6C768}"/>
</file>

<file path=customXml/itemProps3.xml><?xml version="1.0" encoding="utf-8"?>
<ds:datastoreItem xmlns:ds="http://schemas.openxmlformats.org/officeDocument/2006/customXml" ds:itemID="{97DA5382-F795-413D-9A87-CACA0C553D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6EBFB4-C536-4BC8-AC69-BC888D74D2F4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45122</vt:lpwstr>
  </property>
  <property fmtid="{D5CDD505-2E9C-101B-9397-08002B2CF9AE}" pid="4" name="OptimizationTime">
    <vt:lpwstr>20231102_1355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142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subject/>
  <dc:creator>Natthanon Kulchanaborriboon</dc:creator>
  <cp:keywords/>
  <cp:lastModifiedBy>Naiyarat Gueapai</cp:lastModifiedBy>
  <cp:revision>49</cp:revision>
  <cp:lastPrinted>2022-11-10T10:48:00Z</cp:lastPrinted>
  <dcterms:created xsi:type="dcterms:W3CDTF">2021-08-06T12:29:00Z</dcterms:created>
  <dcterms:modified xsi:type="dcterms:W3CDTF">2023-11-02T06:52:00Z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0x0101001D1011013D94654381D29D4C4E9F1838</vt:lpwstr>
  </property>
</Properties>
</file>