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77777777" w:rsidR="00804175" w:rsidRPr="004C0DE4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4C0DE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4C0DE4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4C0DE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4C0DE4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3CBD4A71" w14:textId="7A64273A" w:rsidR="007D2B7F" w:rsidRPr="004C0DE4" w:rsidRDefault="00804175" w:rsidP="00A64D4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4C0DE4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4C0DE4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4C0DE4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  <w:r w:rsidR="00A64D41" w:rsidRPr="004C0DE4">
        <w:rPr>
          <w:rFonts w:asciiTheme="majorBidi" w:hAnsiTheme="majorBidi" w:cstheme="majorBidi"/>
          <w:sz w:val="28"/>
          <w:szCs w:val="28"/>
          <w:lang w:bidi="th-TH"/>
        </w:rPr>
        <w:tab/>
      </w:r>
    </w:p>
    <w:p w14:paraId="3F04CD16" w14:textId="0BFF1DEC" w:rsidR="001943FB" w:rsidRPr="004C0DE4" w:rsidRDefault="001943FB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4C0DE4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Pr="004C0DE4">
        <w:rPr>
          <w:rFonts w:asciiTheme="majorBidi" w:hAnsiTheme="majorBidi" w:cstheme="majorBidi"/>
          <w:sz w:val="28"/>
          <w:szCs w:val="28"/>
          <w:lang w:val="en-US" w:bidi="th-TH"/>
        </w:rPr>
        <w:t xml:space="preserve">2019 </w:t>
      </w:r>
      <w:r w:rsidRPr="004C0DE4">
        <w:rPr>
          <w:rFonts w:asciiTheme="majorBidi" w:hAnsiTheme="majorBidi" w:cs="Angsana New"/>
          <w:sz w:val="28"/>
          <w:szCs w:val="28"/>
          <w:cs/>
          <w:lang w:val="en-US" w:bidi="th-TH"/>
        </w:rPr>
        <w:t>(</w:t>
      </w:r>
      <w:r w:rsidRPr="004C0DE4">
        <w:rPr>
          <w:rFonts w:asciiTheme="majorBidi" w:hAnsiTheme="majorBidi" w:cstheme="majorBidi"/>
          <w:sz w:val="28"/>
          <w:szCs w:val="28"/>
          <w:lang w:val="en-US" w:bidi="th-TH"/>
        </w:rPr>
        <w:t>C</w:t>
      </w:r>
      <w:r w:rsidR="00E9051F" w:rsidRPr="004C0DE4">
        <w:rPr>
          <w:rFonts w:asciiTheme="majorBidi" w:hAnsiTheme="majorBidi" w:cstheme="majorBidi"/>
          <w:sz w:val="28"/>
          <w:szCs w:val="28"/>
          <w:lang w:val="en-US" w:bidi="th-TH"/>
        </w:rPr>
        <w:t>ovid</w:t>
      </w:r>
      <w:r w:rsidRPr="004C0DE4">
        <w:rPr>
          <w:rFonts w:asciiTheme="majorBidi" w:hAnsiTheme="majorBidi" w:cs="Angsana New"/>
          <w:sz w:val="28"/>
          <w:szCs w:val="28"/>
          <w:cs/>
          <w:lang w:val="en-US" w:bidi="th-TH"/>
        </w:rPr>
        <w:t>-</w:t>
      </w:r>
      <w:r w:rsidRPr="004C0DE4">
        <w:rPr>
          <w:rFonts w:asciiTheme="majorBidi" w:hAnsiTheme="majorBidi" w:cstheme="majorBidi"/>
          <w:sz w:val="28"/>
          <w:szCs w:val="28"/>
          <w:lang w:val="en-US" w:bidi="th-TH"/>
        </w:rPr>
        <w:t>19</w:t>
      </w:r>
      <w:r w:rsidRPr="004C0DE4">
        <w:rPr>
          <w:rFonts w:asciiTheme="majorBidi" w:hAnsiTheme="majorBidi" w:cs="Angsana New"/>
          <w:sz w:val="28"/>
          <w:szCs w:val="28"/>
          <w:cs/>
          <w:lang w:val="en-US" w:bidi="th-TH"/>
        </w:rPr>
        <w:t>)</w:t>
      </w:r>
    </w:p>
    <w:p w14:paraId="1D4D000D" w14:textId="450CE217" w:rsidR="00694F10" w:rsidRPr="004C0DE4" w:rsidRDefault="00694F10" w:rsidP="00694F1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C0DE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บุคคลหรือกิจการที่เกี่ยวข้องกัน </w:t>
      </w:r>
    </w:p>
    <w:p w14:paraId="1CC2CFE6" w14:textId="1ED51E98" w:rsidR="00620796" w:rsidRPr="004C0DE4" w:rsidRDefault="00476D6C" w:rsidP="00EA00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cs/>
        </w:rPr>
      </w:pPr>
      <w:r w:rsidRPr="004C0DE4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ลูกหนี้เงินให้สินเชื่อ</w:t>
      </w:r>
      <w:r w:rsidR="00EA0050" w:rsidRPr="004C0DE4">
        <w:rPr>
          <w:rFonts w:asciiTheme="majorBidi" w:hAnsiTheme="majorBidi" w:cstheme="majorBidi" w:hint="cs"/>
          <w:sz w:val="28"/>
          <w:szCs w:val="28"/>
          <w:cs/>
          <w:lang w:bidi="th-TH"/>
        </w:rPr>
        <w:t>และลูกหนี้ตามสัญญาเช่าซื้อ</w:t>
      </w:r>
    </w:p>
    <w:p w14:paraId="0824C302" w14:textId="77777777" w:rsidR="00F321C0" w:rsidRPr="004C0DE4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bookmarkStart w:id="0" w:name="_Hlk36852650"/>
      <w:r w:rsidRPr="004C0DE4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bookmarkEnd w:id="0"/>
    <w:p w14:paraId="63D549B9" w14:textId="60239CD9" w:rsidR="00F321C0" w:rsidRPr="004C0DE4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4C0DE4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51D09550" w14:textId="59DDBFEF" w:rsidR="00F321C0" w:rsidRPr="004C0DE4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4C0DE4">
        <w:rPr>
          <w:rFonts w:asciiTheme="majorBidi" w:hAnsiTheme="majorBidi" w:cstheme="majorBidi"/>
          <w:sz w:val="28"/>
          <w:szCs w:val="28"/>
          <w:cs/>
          <w:lang w:bidi="th-TH"/>
        </w:rPr>
        <w:t>หุ้นกู้</w:t>
      </w:r>
    </w:p>
    <w:p w14:paraId="2CBABE3F" w14:textId="3AA08F64" w:rsidR="00620796" w:rsidRPr="004C0DE4" w:rsidRDefault="00620796" w:rsidP="006652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4C0DE4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5250C" w:rsidRPr="004C0DE4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3CA9C712" w14:textId="1A4CE10D" w:rsidR="002B1D00" w:rsidRPr="004C0DE4" w:rsidRDefault="002B1D00" w:rsidP="006652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4C0DE4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300D15A9" w14:textId="77777777" w:rsidR="00E7567D" w:rsidRPr="004C0DE4" w:rsidRDefault="00E7567D" w:rsidP="00E7567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4C0DE4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6B48A4D4" w14:textId="7E613A3D" w:rsidR="007E386C" w:rsidRPr="00457A9C" w:rsidRDefault="58797FFF" w:rsidP="00457A9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4C0DE4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007CD67" w14:textId="77777777" w:rsidR="00804175" w:rsidRPr="004C0DE4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4C0DE4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265FCFF9" w14:textId="45571585" w:rsidR="00804175" w:rsidRPr="004C0DE4" w:rsidRDefault="00804175" w:rsidP="00FF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4C0DE4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4C0DE4">
        <w:rPr>
          <w:rFonts w:asciiTheme="majorBidi" w:hAnsiTheme="majorBidi" w:cstheme="majorBidi"/>
          <w:sz w:val="28"/>
          <w:szCs w:val="28"/>
          <w:cs/>
        </w:rPr>
        <w:t>งบ</w:t>
      </w:r>
      <w:r w:rsidRPr="004C0DE4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4C0DE4">
        <w:rPr>
          <w:rFonts w:asciiTheme="majorBidi" w:hAnsiTheme="majorBidi" w:cstheme="majorBidi"/>
          <w:sz w:val="28"/>
          <w:szCs w:val="28"/>
          <w:cs/>
        </w:rPr>
        <w:t>งบ</w:t>
      </w:r>
      <w:r w:rsidRPr="004C0DE4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4C0DE4" w:rsidRDefault="00804175" w:rsidP="00FF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3D5AE253" w:rsidR="00804175" w:rsidRPr="004C0DE4" w:rsidRDefault="00D25073" w:rsidP="00FF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4C0DE4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4C0DE4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4C0DE4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4C0DE4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การเงินจากคณะกรรมการเมื่อวันที่</w:t>
      </w:r>
      <w:r w:rsidR="00CF2912" w:rsidRPr="004C0DE4">
        <w:rPr>
          <w:rFonts w:asciiTheme="majorBidi" w:hAnsiTheme="majorBidi" w:cstheme="majorBidi"/>
          <w:sz w:val="28"/>
          <w:szCs w:val="28"/>
        </w:rPr>
        <w:t xml:space="preserve"> </w:t>
      </w:r>
      <w:r w:rsidR="00A77F00" w:rsidRPr="004C0DE4">
        <w:rPr>
          <w:rFonts w:asciiTheme="majorBidi" w:hAnsiTheme="majorBidi" w:cstheme="majorBidi"/>
          <w:sz w:val="28"/>
          <w:szCs w:val="28"/>
        </w:rPr>
        <w:t>7</w:t>
      </w:r>
      <w:r w:rsidR="00466AD4" w:rsidRPr="004C0DE4">
        <w:rPr>
          <w:rFonts w:asciiTheme="majorBidi" w:hAnsiTheme="majorBidi" w:cstheme="majorBidi"/>
          <w:sz w:val="28"/>
          <w:szCs w:val="28"/>
        </w:rPr>
        <w:t xml:space="preserve"> </w:t>
      </w:r>
      <w:r w:rsidR="00A77F00" w:rsidRPr="004C0DE4">
        <w:rPr>
          <w:rFonts w:asciiTheme="majorBidi" w:hAnsiTheme="majorBidi" w:cstheme="majorBidi" w:hint="cs"/>
          <w:sz w:val="28"/>
          <w:szCs w:val="28"/>
          <w:cs/>
        </w:rPr>
        <w:t>พฤ</w:t>
      </w:r>
      <w:r w:rsidR="00BB08B9" w:rsidRPr="004C0DE4">
        <w:rPr>
          <w:rFonts w:asciiTheme="majorBidi" w:hAnsiTheme="majorBidi" w:cstheme="majorBidi" w:hint="cs"/>
          <w:sz w:val="28"/>
          <w:szCs w:val="28"/>
          <w:cs/>
        </w:rPr>
        <w:t>ศ</w:t>
      </w:r>
      <w:r w:rsidR="00A77F00" w:rsidRPr="004C0DE4">
        <w:rPr>
          <w:rFonts w:asciiTheme="majorBidi" w:hAnsiTheme="majorBidi" w:cstheme="majorBidi" w:hint="cs"/>
          <w:sz w:val="28"/>
          <w:szCs w:val="28"/>
          <w:cs/>
        </w:rPr>
        <w:t>จิกายน</w:t>
      </w:r>
      <w:r w:rsidR="00BC5B69" w:rsidRPr="004C0DE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C5B69" w:rsidRPr="004C0DE4">
        <w:rPr>
          <w:rFonts w:asciiTheme="majorBidi" w:hAnsiTheme="majorBidi" w:cstheme="majorBidi"/>
          <w:sz w:val="28"/>
          <w:szCs w:val="28"/>
        </w:rPr>
        <w:t>256</w:t>
      </w:r>
      <w:r w:rsidR="001A7B35" w:rsidRPr="004C0DE4">
        <w:rPr>
          <w:rFonts w:asciiTheme="majorBidi" w:hAnsiTheme="majorBidi" w:cstheme="majorBidi"/>
          <w:sz w:val="28"/>
          <w:szCs w:val="28"/>
        </w:rPr>
        <w:t>6</w:t>
      </w:r>
    </w:p>
    <w:p w14:paraId="75C2EBFE" w14:textId="77777777" w:rsidR="00804175" w:rsidRPr="004C0DE4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5ACD1FC" w14:textId="682E0248" w:rsidR="00804175" w:rsidRPr="004C0DE4" w:rsidRDefault="00804175" w:rsidP="00A447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C0DE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4C0DE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4C0DE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การเงินระหว่างกาล</w:t>
      </w:r>
    </w:p>
    <w:p w14:paraId="599DD678" w14:textId="77777777" w:rsidR="00804175" w:rsidRPr="004C0DE4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F0A75BF" w14:textId="2ED1E0B6" w:rsidR="00F808FC" w:rsidRPr="004C0DE4" w:rsidRDefault="00F808FC" w:rsidP="00F80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bookmarkStart w:id="1" w:name="_Hlk66464858"/>
      <w:r w:rsidRPr="004C0DE4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4C0DE4">
        <w:rPr>
          <w:rFonts w:ascii="Angsana New" w:hAnsi="Angsana New" w:cs="Angsana New"/>
          <w:sz w:val="28"/>
          <w:szCs w:val="28"/>
        </w:rPr>
        <w:t xml:space="preserve">34 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Pr="004C0DE4">
        <w:rPr>
          <w:rFonts w:ascii="Angsana New" w:hAnsi="Angsana New" w:cs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1"/>
      <w:r w:rsidRPr="004C0DE4">
        <w:rPr>
          <w:rFonts w:ascii="Angsana New" w:hAnsi="Angsana New" w:cs="Angsana New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8C12A1" w:rsidRPr="004C0DE4">
        <w:rPr>
          <w:rFonts w:ascii="Angsana New" w:hAnsi="Angsana New" w:cs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</w:t>
      </w:r>
      <w:r w:rsidR="008C12A1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4C0DE4">
        <w:rPr>
          <w:rFonts w:ascii="Angsana New" w:hAnsi="Angsana New" w:cs="Angsana New" w:hint="cs"/>
          <w:sz w:val="28"/>
          <w:szCs w:val="28"/>
          <w:cs/>
        </w:rPr>
        <w:t>เหตุการณ์และสถานการณ์ใหม่</w:t>
      </w:r>
      <w:r w:rsidR="008C12A1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4C0DE4">
        <w:rPr>
          <w:rFonts w:ascii="Angsana New" w:hAnsi="Angsana New" w:cs="Angsana New" w:hint="cs"/>
          <w:sz w:val="28"/>
          <w:szCs w:val="28"/>
          <w:cs/>
        </w:rPr>
        <w:t>ๆ</w:t>
      </w:r>
      <w:r w:rsidR="008C12A1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4C0DE4">
        <w:rPr>
          <w:rFonts w:ascii="Angsana New" w:hAnsi="Angsana New" w:cs="Angsana New" w:hint="cs"/>
          <w:sz w:val="28"/>
          <w:szCs w:val="28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8C12A1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4C0DE4">
        <w:rPr>
          <w:rFonts w:ascii="Angsana New" w:hAnsi="Angsana New" w:cs="Angsana New"/>
          <w:sz w:val="28"/>
          <w:szCs w:val="28"/>
        </w:rPr>
        <w:br/>
      </w:r>
      <w:r w:rsidR="008C12A1" w:rsidRPr="004C0DE4">
        <w:rPr>
          <w:rFonts w:ascii="Angsana New" w:hAnsi="Angsana New" w:cs="Angsana New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C12A1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4C0DE4">
        <w:rPr>
          <w:rFonts w:ascii="Angsana New" w:hAnsi="Angsana New" w:cs="Angsana New"/>
          <w:sz w:val="28"/>
          <w:szCs w:val="28"/>
        </w:rPr>
        <w:br/>
      </w:r>
      <w:r w:rsidR="003E43C4" w:rsidRPr="004C0DE4">
        <w:rPr>
          <w:rFonts w:ascii="Angsana New" w:eastAsia="Calibri" w:hAnsi="Angsana New" w:cs="Angsana New"/>
          <w:sz w:val="28"/>
          <w:szCs w:val="28"/>
        </w:rPr>
        <w:t>31</w:t>
      </w:r>
      <w:r w:rsidR="003E43C4" w:rsidRPr="004C0DE4">
        <w:rPr>
          <w:rFonts w:ascii="Angsana New" w:hAnsi="Angsana New" w:cs="Angsana New"/>
          <w:sz w:val="28"/>
          <w:szCs w:val="28"/>
        </w:rPr>
        <w:t xml:space="preserve"> </w:t>
      </w:r>
      <w:r w:rsidR="003E43C4" w:rsidRPr="004C0DE4">
        <w:rPr>
          <w:rFonts w:ascii="Angsana New" w:eastAsia="Calibri" w:hAnsi="Angsana New" w:cs="Angsana New"/>
          <w:sz w:val="28"/>
          <w:szCs w:val="28"/>
          <w:cs/>
        </w:rPr>
        <w:t xml:space="preserve">ธันวาคม </w:t>
      </w:r>
      <w:r w:rsidR="003E43C4" w:rsidRPr="004C0DE4">
        <w:rPr>
          <w:rFonts w:ascii="Angsana New" w:eastAsia="Calibri" w:hAnsi="Angsana New" w:cs="Angsana New"/>
          <w:sz w:val="28"/>
          <w:szCs w:val="28"/>
        </w:rPr>
        <w:t>256</w:t>
      </w:r>
      <w:r w:rsidR="00B7428D" w:rsidRPr="004C0DE4">
        <w:rPr>
          <w:rFonts w:ascii="Angsana New" w:eastAsia="Calibri" w:hAnsi="Angsana New" w:cs="Angsana New"/>
          <w:sz w:val="28"/>
          <w:szCs w:val="28"/>
        </w:rPr>
        <w:t>5</w:t>
      </w:r>
    </w:p>
    <w:p w14:paraId="67602EDE" w14:textId="77777777" w:rsidR="00804175" w:rsidRPr="004C0DE4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BC971D4" w14:textId="072D4245" w:rsidR="00927A47" w:rsidRPr="004C0DE4" w:rsidRDefault="00F651F3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4C0DE4">
        <w:rPr>
          <w:rFonts w:ascii="Angsana New" w:hAnsi="Angsana New" w:cs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4C0DE4">
        <w:rPr>
          <w:rFonts w:ascii="Angsana New" w:eastAsia="Calibri" w:hAnsi="Angsana New" w:cs="Angsana New"/>
          <w:sz w:val="28"/>
          <w:szCs w:val="28"/>
          <w:cs/>
        </w:rPr>
        <w:t xml:space="preserve">กลุ่มบริษัทและบริษัท </w:t>
      </w:r>
      <w:r w:rsidRPr="004C0DE4">
        <w:rPr>
          <w:rFonts w:ascii="Angsana New" w:hAnsi="Angsana New" w:cs="Angsana New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4C0DE4">
        <w:rPr>
          <w:rFonts w:ascii="Angsana New" w:hAnsi="Angsana New" w:cs="Angsana New" w:hint="cs"/>
          <w:sz w:val="28"/>
          <w:szCs w:val="28"/>
          <w:cs/>
        </w:rPr>
        <w:t>ไว้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ในงบการเงินสำหรับปีสิ้นสุดวันที่ </w:t>
      </w:r>
      <w:bookmarkStart w:id="2" w:name="_Hlk99203210"/>
      <w:r w:rsidR="00456BC5" w:rsidRPr="004C0DE4">
        <w:rPr>
          <w:rFonts w:ascii="Angsana New" w:eastAsia="Calibri" w:hAnsi="Angsana New" w:cs="Angsana New"/>
          <w:sz w:val="28"/>
          <w:szCs w:val="28"/>
        </w:rPr>
        <w:t>3</w:t>
      </w:r>
      <w:r w:rsidR="00195790" w:rsidRPr="004C0DE4">
        <w:rPr>
          <w:rFonts w:ascii="Angsana New" w:eastAsia="Calibri" w:hAnsi="Angsana New" w:cs="Angsana New"/>
          <w:sz w:val="28"/>
          <w:szCs w:val="28"/>
        </w:rPr>
        <w:t>1</w:t>
      </w:r>
      <w:r w:rsidRPr="004C0DE4">
        <w:rPr>
          <w:rFonts w:ascii="Angsana New" w:hAnsi="Angsana New" w:cs="Angsana New"/>
          <w:sz w:val="28"/>
          <w:szCs w:val="28"/>
        </w:rPr>
        <w:t xml:space="preserve"> </w:t>
      </w:r>
      <w:r w:rsidRPr="004C0DE4">
        <w:rPr>
          <w:rFonts w:ascii="Angsana New" w:eastAsia="Calibri" w:hAnsi="Angsana New" w:cs="Angsana New"/>
          <w:sz w:val="28"/>
          <w:szCs w:val="28"/>
          <w:cs/>
        </w:rPr>
        <w:t xml:space="preserve">ธันวาคม </w:t>
      </w:r>
      <w:r w:rsidRPr="004C0DE4">
        <w:rPr>
          <w:rFonts w:ascii="Angsana New" w:eastAsia="Calibri" w:hAnsi="Angsana New" w:cs="Angsana New"/>
          <w:sz w:val="28"/>
          <w:szCs w:val="28"/>
        </w:rPr>
        <w:t>256</w:t>
      </w:r>
      <w:bookmarkEnd w:id="2"/>
      <w:r w:rsidR="00BA2D3E" w:rsidRPr="004C0DE4">
        <w:rPr>
          <w:rFonts w:ascii="Angsana New" w:eastAsia="Calibri" w:hAnsi="Angsana New" w:cs="Angsana New"/>
          <w:sz w:val="28"/>
          <w:szCs w:val="28"/>
        </w:rPr>
        <w:t>5</w:t>
      </w:r>
    </w:p>
    <w:p w14:paraId="13BE869D" w14:textId="77777777" w:rsidR="00B109E8" w:rsidRPr="004C0DE4" w:rsidRDefault="00B109E8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5DA1DAC7" w14:textId="1BE312F6" w:rsidR="00D34CA4" w:rsidRPr="004C0DE4" w:rsidRDefault="00D34CA4" w:rsidP="004F320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C0DE4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ผลกระทบจากการแพร่ระบาดของโรคติดเชื้อไวรัสโคโรนา</w:t>
      </w:r>
      <w:r w:rsidR="00A676FA" w:rsidRPr="004C0DE4">
        <w:rPr>
          <w:rFonts w:asciiTheme="majorBidi" w:hAnsiTheme="majorBidi" w:cstheme="majorBidi"/>
          <w:sz w:val="28"/>
          <w:szCs w:val="28"/>
          <w:u w:val="none"/>
          <w:lang w:val="th-TH"/>
        </w:rPr>
        <w:t xml:space="preserve"> 2019</w:t>
      </w:r>
      <w:r w:rsidRPr="004C0DE4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(</w:t>
      </w:r>
      <w:r w:rsidRPr="004C0DE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C</w:t>
      </w:r>
      <w:r w:rsidR="007F1F83" w:rsidRPr="004C0DE4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ovid</w:t>
      </w:r>
      <w:r w:rsidRPr="004C0DE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-19)</w:t>
      </w:r>
    </w:p>
    <w:p w14:paraId="188DAE96" w14:textId="77777777" w:rsidR="002F0A22" w:rsidRPr="004C0DE4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86E7AB4" w14:textId="77777777" w:rsidR="000A5B2D" w:rsidRPr="004C0DE4" w:rsidRDefault="000A5B2D" w:rsidP="000A5B2D">
      <w:pPr>
        <w:tabs>
          <w:tab w:val="clear" w:pos="680"/>
        </w:tabs>
        <w:ind w:left="540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4C0DE4">
        <w:rPr>
          <w:rFonts w:ascii="Angsana New" w:hAnsi="Angsana New" w:cs="Angsana New" w:hint="cs"/>
          <w:sz w:val="28"/>
          <w:szCs w:val="28"/>
          <w:cs/>
        </w:rPr>
        <w:t xml:space="preserve">จากสถานการณ์การแพร่ระบาดของ </w:t>
      </w:r>
      <w:r w:rsidRPr="004C0DE4">
        <w:rPr>
          <w:rFonts w:ascii="Angsana New" w:hAnsi="Angsana New" w:cs="Angsana New"/>
          <w:sz w:val="28"/>
          <w:szCs w:val="28"/>
        </w:rPr>
        <w:t xml:space="preserve">Covid-19 </w:t>
      </w:r>
      <w:r w:rsidRPr="004C0DE4">
        <w:rPr>
          <w:rFonts w:ascii="Angsana New" w:hAnsi="Angsana New" w:cs="Angsana New" w:hint="cs"/>
          <w:sz w:val="28"/>
          <w:szCs w:val="28"/>
          <w:cs/>
        </w:rPr>
        <w:t xml:space="preserve">ตั้งแต่ปี </w:t>
      </w:r>
      <w:r w:rsidRPr="004C0DE4">
        <w:rPr>
          <w:rFonts w:ascii="Angsana New" w:hAnsi="Angsana New" w:cs="Angsana New"/>
          <w:sz w:val="28"/>
          <w:szCs w:val="28"/>
        </w:rPr>
        <w:t xml:space="preserve">2563 </w:t>
      </w:r>
      <w:r w:rsidRPr="004C0DE4">
        <w:rPr>
          <w:rFonts w:ascii="Angsana New" w:hAnsi="Angsana New" w:cs="Angsana New" w:hint="cs"/>
          <w:sz w:val="28"/>
          <w:szCs w:val="28"/>
          <w:cs/>
        </w:rPr>
        <w:t>ธนาคารแห่งประเทศไทย (</w:t>
      </w:r>
      <w:r w:rsidRPr="004C0DE4">
        <w:rPr>
          <w:rFonts w:ascii="Angsana New" w:hAnsi="Angsana New" w:cs="Angsana New"/>
          <w:sz w:val="28"/>
          <w:szCs w:val="28"/>
        </w:rPr>
        <w:t>“</w:t>
      </w:r>
      <w:r w:rsidRPr="004C0DE4">
        <w:rPr>
          <w:rFonts w:ascii="Angsana New" w:hAnsi="Angsana New" w:cs="Angsana New" w:hint="cs"/>
          <w:sz w:val="28"/>
          <w:szCs w:val="28"/>
          <w:cs/>
        </w:rPr>
        <w:t>ธปท.</w:t>
      </w:r>
      <w:r w:rsidRPr="004C0DE4">
        <w:rPr>
          <w:rFonts w:ascii="Angsana New" w:hAnsi="Angsana New" w:cs="Angsana New"/>
          <w:sz w:val="28"/>
          <w:szCs w:val="28"/>
        </w:rPr>
        <w:t>”</w:t>
      </w:r>
      <w:r w:rsidRPr="004C0DE4">
        <w:rPr>
          <w:rFonts w:ascii="Angsana New" w:hAnsi="Angsana New" w:cs="Angsana New" w:hint="cs"/>
          <w:sz w:val="28"/>
          <w:szCs w:val="28"/>
          <w:cs/>
        </w:rPr>
        <w:t>) ได้ออกมาตรการต่าง</w:t>
      </w:r>
      <w:r w:rsidRPr="004C0DE4">
        <w:rPr>
          <w:rFonts w:ascii="Angsana New" w:hAnsi="Angsana New" w:cs="Angsana New"/>
          <w:sz w:val="28"/>
          <w:szCs w:val="28"/>
        </w:rPr>
        <w:t xml:space="preserve"> </w:t>
      </w:r>
      <w:r w:rsidRPr="004C0DE4">
        <w:rPr>
          <w:rFonts w:ascii="Angsana New" w:hAnsi="Angsana New" w:cs="Angsana New" w:hint="cs"/>
          <w:sz w:val="28"/>
          <w:szCs w:val="28"/>
          <w:cs/>
        </w:rPr>
        <w:t xml:space="preserve">ๆ เพื่อสนับสนุนสถาบันการเงินและธุรกิจการเงินช่วยเหลือลูกหนี้ที่ได้รับผลกระทบ และยังมีมาตรการช่วยเหลือเพิ่มเติมอย่างต่อเนื่อง </w:t>
      </w:r>
    </w:p>
    <w:p w14:paraId="549174DD" w14:textId="0013E7C9" w:rsidR="00780B13" w:rsidRPr="004C0DE4" w:rsidRDefault="00780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25FE4120" w14:textId="4B91D63E" w:rsidR="00B861DF" w:rsidRPr="004C0DE4" w:rsidRDefault="00EE609C" w:rsidP="00863618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th-TH"/>
        </w:rPr>
      </w:pPr>
      <w:r w:rsidRPr="004C0DE4">
        <w:rPr>
          <w:rFonts w:ascii="Angsana New" w:hAnsi="Angsana New" w:cs="Angsana New"/>
          <w:sz w:val="28"/>
          <w:szCs w:val="28"/>
          <w:cs/>
        </w:rPr>
        <w:t xml:space="preserve">ในปี </w:t>
      </w:r>
      <w:r w:rsidR="00863618" w:rsidRPr="004C0DE4">
        <w:rPr>
          <w:rFonts w:ascii="Angsana New" w:hAnsi="Angsana New" w:cs="Angsana New"/>
          <w:sz w:val="28"/>
          <w:szCs w:val="28"/>
        </w:rPr>
        <w:t>2565</w:t>
      </w:r>
      <w:r w:rsidRPr="004C0DE4">
        <w:rPr>
          <w:rFonts w:ascii="Angsana New" w:hAnsi="Angsana New" w:cs="Angsana New"/>
          <w:sz w:val="28"/>
          <w:szCs w:val="28"/>
        </w:rPr>
        <w:t xml:space="preserve"> </w:t>
      </w:r>
      <w:r w:rsidR="000A5B2D" w:rsidRPr="004C0DE4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0A5B2D" w:rsidRPr="004C0DE4">
        <w:rPr>
          <w:rFonts w:ascii="Angsana New" w:hAnsi="Angsana New" w:cs="Angsana New"/>
          <w:sz w:val="28"/>
          <w:szCs w:val="28"/>
        </w:rPr>
        <w:t xml:space="preserve">2566 </w:t>
      </w:r>
      <w:r w:rsidRPr="004C0DE4">
        <w:rPr>
          <w:rFonts w:ascii="Angsana New" w:hAnsi="Angsana New" w:cs="Angsana New"/>
          <w:sz w:val="28"/>
          <w:szCs w:val="28"/>
          <w:cs/>
        </w:rPr>
        <w:t>กลุ่มบริษัทและบริษัทถือปฎิบัติตาม</w:t>
      </w:r>
      <w:r w:rsidR="00780B13" w:rsidRPr="004C0DE4">
        <w:rPr>
          <w:rFonts w:ascii="Angsana New" w:hAnsi="Angsana New" w:cs="Angsana New"/>
          <w:sz w:val="28"/>
          <w:szCs w:val="28"/>
          <w:cs/>
        </w:rPr>
        <w:t xml:space="preserve">แนวปฏิบัติทางการบัญชีที่ </w:t>
      </w:r>
      <w:r w:rsidR="00863618" w:rsidRPr="004C0DE4">
        <w:rPr>
          <w:rFonts w:ascii="Angsana New" w:hAnsi="Angsana New" w:cs="Angsana New"/>
          <w:sz w:val="28"/>
          <w:szCs w:val="28"/>
        </w:rPr>
        <w:t>37/2564</w:t>
      </w:r>
      <w:r w:rsidR="00780B13" w:rsidRPr="004C0DE4">
        <w:rPr>
          <w:rFonts w:ascii="Angsana New" w:hAnsi="Angsana New" w:cs="Angsana New"/>
          <w:sz w:val="28"/>
          <w:szCs w:val="28"/>
        </w:rPr>
        <w:t xml:space="preserve"> </w:t>
      </w:r>
      <w:r w:rsidR="00780B13" w:rsidRPr="004C0DE4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="00863618" w:rsidRPr="004C0DE4">
        <w:rPr>
          <w:rFonts w:ascii="Angsana New" w:hAnsi="Angsana New" w:cs="Angsana New"/>
          <w:sz w:val="28"/>
          <w:szCs w:val="28"/>
        </w:rPr>
        <w:t>3</w:t>
      </w:r>
      <w:r w:rsidR="00780B13" w:rsidRPr="004C0DE4">
        <w:rPr>
          <w:rFonts w:ascii="Angsana New" w:hAnsi="Angsana New" w:cs="Angsana New"/>
          <w:sz w:val="28"/>
          <w:szCs w:val="28"/>
        </w:rPr>
        <w:t xml:space="preserve"> </w:t>
      </w:r>
      <w:r w:rsidR="00780B13" w:rsidRPr="004C0DE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863618" w:rsidRPr="004C0DE4">
        <w:rPr>
          <w:rFonts w:ascii="Angsana New" w:hAnsi="Angsana New" w:cs="Angsana New"/>
          <w:sz w:val="28"/>
          <w:szCs w:val="28"/>
        </w:rPr>
        <w:t>2564</w:t>
      </w:r>
      <w:r w:rsidR="00780B13" w:rsidRPr="004C0DE4">
        <w:rPr>
          <w:rFonts w:ascii="Angsana New" w:hAnsi="Angsana New" w:cs="Angsana New"/>
          <w:sz w:val="28"/>
          <w:szCs w:val="28"/>
        </w:rPr>
        <w:t xml:space="preserve"> </w:t>
      </w:r>
      <w:r w:rsidR="00863618" w:rsidRPr="004C0DE4">
        <w:rPr>
          <w:rFonts w:ascii="Angsana New" w:hAnsi="Angsana New" w:cs="Angsana New"/>
          <w:sz w:val="28"/>
          <w:szCs w:val="28"/>
        </w:rPr>
        <w:br/>
      </w:r>
      <w:r w:rsidR="00780B13" w:rsidRPr="004C0DE4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780B13" w:rsidRPr="004C0DE4">
        <w:rPr>
          <w:rFonts w:ascii="Angsana New" w:hAnsi="Angsana New" w:cs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="00780B13" w:rsidRPr="004C0DE4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863618" w:rsidRPr="004C0DE4">
        <w:rPr>
          <w:rFonts w:ascii="Angsana New" w:hAnsi="Angsana New" w:cs="Angsana New"/>
          <w:i/>
          <w:iCs/>
          <w:sz w:val="28"/>
          <w:szCs w:val="28"/>
        </w:rPr>
        <w:t>2019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 w:hint="cs"/>
          <w:sz w:val="28"/>
          <w:szCs w:val="28"/>
          <w:cs/>
        </w:rPr>
        <w:t>โดยแนวปฏิบัติทาง</w:t>
      </w:r>
      <w:r w:rsidR="00863618" w:rsidRPr="004C0DE4">
        <w:rPr>
          <w:rFonts w:ascii="Angsana New" w:hAnsi="Angsana New" w:cs="Angsana New"/>
          <w:sz w:val="28"/>
          <w:szCs w:val="28"/>
        </w:rPr>
        <w:br/>
      </w:r>
      <w:r w:rsidR="00863618" w:rsidRPr="004C0DE4">
        <w:rPr>
          <w:rFonts w:ascii="Angsana New" w:hAnsi="Angsana New" w:cs="Angsana New" w:hint="cs"/>
          <w:sz w:val="28"/>
          <w:szCs w:val="28"/>
          <w:cs/>
        </w:rPr>
        <w:t>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/>
          <w:sz w:val="28"/>
          <w:szCs w:val="28"/>
        </w:rPr>
        <w:t>2019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 w:hint="cs"/>
          <w:sz w:val="28"/>
          <w:szCs w:val="28"/>
          <w:cs/>
        </w:rPr>
        <w:t>ระหว่างวันที่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/>
          <w:sz w:val="28"/>
          <w:szCs w:val="28"/>
        </w:rPr>
        <w:t>1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/>
          <w:sz w:val="28"/>
          <w:szCs w:val="28"/>
        </w:rPr>
        <w:t>2565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/>
          <w:sz w:val="28"/>
          <w:szCs w:val="28"/>
        </w:rPr>
        <w:t>31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/>
          <w:sz w:val="28"/>
          <w:szCs w:val="28"/>
        </w:rPr>
        <w:t>2566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 w:hint="cs"/>
          <w:sz w:val="28"/>
          <w:szCs w:val="28"/>
          <w:cs/>
        </w:rPr>
        <w:t>หรือจนกว่า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 w:hint="cs"/>
          <w:sz w:val="28"/>
          <w:szCs w:val="28"/>
          <w:cs/>
        </w:rPr>
        <w:t>ธปท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. </w:t>
      </w:r>
      <w:r w:rsidR="00863618" w:rsidRPr="004C0DE4">
        <w:rPr>
          <w:rFonts w:ascii="Angsana New" w:hAnsi="Angsana New" w:cs="Angsana New" w:hint="cs"/>
          <w:sz w:val="28"/>
          <w:szCs w:val="28"/>
          <w:cs/>
        </w:rPr>
        <w:t>จะมีการเปลี่ยนแปลง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 w:hint="cs"/>
          <w:sz w:val="28"/>
          <w:szCs w:val="28"/>
          <w:cs/>
        </w:rPr>
        <w:t>สำหรับการปรับปรุงโครงสร้างหนี้ตามเงื่อนไขที่กำหนด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 w:hint="cs"/>
          <w:sz w:val="28"/>
          <w:szCs w:val="28"/>
          <w:cs/>
        </w:rPr>
        <w:t>ตั้งแต่วันที่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/>
          <w:sz w:val="28"/>
          <w:szCs w:val="28"/>
        </w:rPr>
        <w:t>1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/>
          <w:sz w:val="28"/>
          <w:szCs w:val="28"/>
        </w:rPr>
        <w:t>2564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 w:hint="cs"/>
          <w:sz w:val="28"/>
          <w:szCs w:val="28"/>
          <w:cs/>
        </w:rPr>
        <w:t>ถึง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/>
          <w:sz w:val="28"/>
          <w:szCs w:val="28"/>
        </w:rPr>
        <w:t>31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/>
          <w:sz w:val="28"/>
          <w:szCs w:val="28"/>
        </w:rPr>
        <w:t>2564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 w:hint="cs"/>
          <w:sz w:val="28"/>
          <w:szCs w:val="28"/>
          <w:cs/>
        </w:rPr>
        <w:t>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/>
          <w:sz w:val="28"/>
          <w:szCs w:val="28"/>
        </w:rPr>
        <w:t>1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/>
          <w:sz w:val="28"/>
          <w:szCs w:val="28"/>
        </w:rPr>
        <w:t>2565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/>
          <w:sz w:val="28"/>
          <w:szCs w:val="28"/>
        </w:rPr>
        <w:t>31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863618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4C0DE4">
        <w:rPr>
          <w:rFonts w:ascii="Angsana New" w:hAnsi="Angsana New" w:cs="Angsana New"/>
          <w:sz w:val="28"/>
          <w:szCs w:val="28"/>
        </w:rPr>
        <w:t xml:space="preserve">2566 </w:t>
      </w:r>
      <w:r w:rsidR="00B861DF" w:rsidRPr="004C0DE4">
        <w:rPr>
          <w:rFonts w:ascii="Angsana New" w:hAnsi="Angsana New" w:cs="Angsana New"/>
          <w:sz w:val="28"/>
          <w:szCs w:val="28"/>
          <w:cs/>
        </w:rPr>
        <w:t>โดยหลักเกณฑ์</w:t>
      </w:r>
      <w:r w:rsidR="00780B13" w:rsidRPr="004C0DE4">
        <w:rPr>
          <w:rFonts w:ascii="Angsana New" w:hAnsi="Angsana New" w:cs="Angsana New"/>
          <w:sz w:val="28"/>
          <w:szCs w:val="28"/>
          <w:cs/>
        </w:rPr>
        <w:t>ดังกล่าว</w:t>
      </w:r>
      <w:r w:rsidR="00B861DF" w:rsidRPr="004C0DE4">
        <w:rPr>
          <w:rFonts w:ascii="Angsana New" w:hAnsi="Angsana New" w:cs="Angsana New"/>
          <w:sz w:val="28"/>
          <w:szCs w:val="28"/>
          <w:cs/>
        </w:rPr>
        <w:t>ขึ้นอยู่กับวิธีการปรับปรุงโครงสร้างหนี้ ซึ่งสามารถจำแนกได้เป็น</w:t>
      </w:r>
      <w:r w:rsidR="009A472A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B861DF" w:rsidRPr="004C0DE4">
        <w:rPr>
          <w:rFonts w:ascii="Angsana New" w:hAnsi="Angsana New" w:cs="Angsana New"/>
          <w:sz w:val="28"/>
          <w:szCs w:val="28"/>
        </w:rPr>
        <w:t xml:space="preserve">2 </w:t>
      </w:r>
      <w:r w:rsidR="00B861DF" w:rsidRPr="004C0DE4">
        <w:rPr>
          <w:rFonts w:ascii="Angsana New" w:hAnsi="Angsana New" w:cs="Angsana New"/>
          <w:sz w:val="28"/>
          <w:szCs w:val="28"/>
          <w:cs/>
        </w:rPr>
        <w:t>กลุ่ม</w:t>
      </w:r>
      <w:r w:rsidR="009A472A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B861DF" w:rsidRPr="004C0DE4">
        <w:rPr>
          <w:rFonts w:ascii="Angsana New" w:hAnsi="Angsana New" w:cs="Angsana New"/>
          <w:sz w:val="28"/>
          <w:szCs w:val="28"/>
          <w:cs/>
        </w:rPr>
        <w:t>ดังต่อไปนี้ ซึ่งสอดคล้องกับหนังสือเวียนของ ธปท. ที่ ธปท.ฝนส.</w:t>
      </w:r>
      <w:r w:rsidR="00863618" w:rsidRPr="004C0DE4">
        <w:rPr>
          <w:rFonts w:ascii="Angsana New" w:hAnsi="Angsana New" w:cs="Angsana New"/>
          <w:sz w:val="28"/>
          <w:szCs w:val="28"/>
        </w:rPr>
        <w:t>2</w:t>
      </w:r>
      <w:r w:rsidR="00B861DF" w:rsidRPr="004C0DE4">
        <w:rPr>
          <w:rFonts w:ascii="Angsana New" w:hAnsi="Angsana New" w:cs="Angsana New"/>
          <w:sz w:val="28"/>
          <w:szCs w:val="28"/>
          <w:cs/>
        </w:rPr>
        <w:t xml:space="preserve">ว. </w:t>
      </w:r>
      <w:r w:rsidR="00863618" w:rsidRPr="004C0DE4">
        <w:rPr>
          <w:rFonts w:ascii="Angsana New" w:hAnsi="Angsana New" w:cs="Angsana New"/>
          <w:sz w:val="28"/>
          <w:szCs w:val="28"/>
        </w:rPr>
        <w:t>802/2564</w:t>
      </w:r>
      <w:r w:rsidR="00B861DF" w:rsidRPr="004C0DE4">
        <w:rPr>
          <w:rFonts w:ascii="Angsana New" w:hAnsi="Angsana New" w:cs="Angsana New"/>
          <w:sz w:val="28"/>
          <w:szCs w:val="28"/>
          <w:cs/>
        </w:rPr>
        <w:t xml:space="preserve"> ลงวันที่ </w:t>
      </w:r>
      <w:r w:rsidR="00863618" w:rsidRPr="004C0DE4">
        <w:rPr>
          <w:rFonts w:ascii="Angsana New" w:hAnsi="Angsana New" w:cs="Angsana New"/>
          <w:sz w:val="28"/>
          <w:szCs w:val="28"/>
        </w:rPr>
        <w:t>3</w:t>
      </w:r>
      <w:r w:rsidR="00B861DF" w:rsidRPr="004C0DE4">
        <w:rPr>
          <w:rFonts w:ascii="Angsana New" w:hAnsi="Angsana New" w:cs="Angsana New"/>
          <w:sz w:val="28"/>
          <w:szCs w:val="28"/>
        </w:rPr>
        <w:t xml:space="preserve"> </w:t>
      </w:r>
      <w:r w:rsidR="00B861DF" w:rsidRPr="004C0DE4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="00863618" w:rsidRPr="004C0DE4">
        <w:rPr>
          <w:rFonts w:ascii="Angsana New" w:hAnsi="Angsana New" w:cs="Angsana New"/>
          <w:sz w:val="28"/>
          <w:szCs w:val="28"/>
        </w:rPr>
        <w:t>2564</w:t>
      </w:r>
      <w:r w:rsidR="00B861DF" w:rsidRPr="004C0DE4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B861DF" w:rsidRPr="004C0DE4">
        <w:rPr>
          <w:rFonts w:ascii="Angsana New" w:hAnsi="Angsana New" w:cs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</w:t>
      </w:r>
      <w:r w:rsidR="00863618" w:rsidRPr="004C0DE4">
        <w:rPr>
          <w:rFonts w:ascii="Angsana New" w:hAnsi="Angsana New" w:cs="Angsana New"/>
          <w:i/>
          <w:iCs/>
          <w:sz w:val="28"/>
          <w:szCs w:val="28"/>
        </w:rPr>
        <w:br/>
      </w:r>
      <w:r w:rsidR="00B861DF" w:rsidRPr="004C0DE4">
        <w:rPr>
          <w:rFonts w:ascii="Angsana New" w:hAnsi="Angsana New" w:cs="Angsana New"/>
          <w:i/>
          <w:iCs/>
          <w:sz w:val="28"/>
          <w:szCs w:val="28"/>
          <w:cs/>
        </w:rPr>
        <w:t xml:space="preserve">โคโรนา </w:t>
      </w:r>
      <w:r w:rsidR="00863618" w:rsidRPr="004C0DE4">
        <w:rPr>
          <w:rFonts w:ascii="Angsana New" w:hAnsi="Angsana New" w:cs="Angsana New"/>
          <w:i/>
          <w:iCs/>
          <w:sz w:val="28"/>
          <w:szCs w:val="28"/>
        </w:rPr>
        <w:t>2019</w:t>
      </w:r>
      <w:r w:rsidR="00B861DF" w:rsidRPr="004C0DE4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022888" w:rsidRPr="004C0DE4">
        <w:rPr>
          <w:rFonts w:ascii="Angsana New" w:hAnsi="Angsana New" w:cs="Angsana New"/>
          <w:i/>
          <w:iCs/>
          <w:sz w:val="28"/>
          <w:szCs w:val="28"/>
        </w:rPr>
        <w:t>(</w:t>
      </w:r>
      <w:r w:rsidR="00B861DF" w:rsidRPr="004C0DE4">
        <w:rPr>
          <w:rFonts w:ascii="Angsana New" w:hAnsi="Angsana New" w:cs="Angsana New"/>
          <w:i/>
          <w:iCs/>
          <w:sz w:val="28"/>
          <w:szCs w:val="28"/>
          <w:cs/>
        </w:rPr>
        <w:t>มาตรการแก้หนี้อย่างยั่งยืน</w:t>
      </w:r>
      <w:r w:rsidR="00022888" w:rsidRPr="004C0DE4">
        <w:rPr>
          <w:rFonts w:ascii="Angsana New" w:hAnsi="Angsana New" w:cs="Angsana New"/>
          <w:i/>
          <w:iCs/>
          <w:sz w:val="28"/>
          <w:szCs w:val="28"/>
        </w:rPr>
        <w:t>)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B861DF" w:rsidRPr="004C0DE4" w14:paraId="1428C991" w14:textId="77777777" w:rsidTr="00891FBC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14BE2DC8" w14:textId="3F4040F8" w:rsidR="00B861DF" w:rsidRPr="004C0DE4" w:rsidRDefault="00B861DF" w:rsidP="00891F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วิธีการปรับ</w:t>
            </w:r>
            <w:r w:rsidR="005F4F73"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ปรุง</w:t>
            </w: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5940" w:type="dxa"/>
            <w:vAlign w:val="bottom"/>
          </w:tcPr>
          <w:p w14:paraId="5EEF0F3F" w14:textId="77777777" w:rsidR="00B861DF" w:rsidRPr="004C0DE4" w:rsidRDefault="00B861DF" w:rsidP="00891F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หลักเกณฑ์การจัดชั้นและกันสำรอง</w:t>
            </w:r>
          </w:p>
        </w:tc>
      </w:tr>
      <w:tr w:rsidR="00B861DF" w:rsidRPr="004C0DE4" w14:paraId="5AF8CF85" w14:textId="77777777" w:rsidTr="005F4F73">
        <w:trPr>
          <w:trHeight w:val="3818"/>
          <w:tblHeader/>
        </w:trPr>
        <w:tc>
          <w:tcPr>
            <w:tcW w:w="3510" w:type="dxa"/>
            <w:shd w:val="clear" w:color="auto" w:fill="auto"/>
          </w:tcPr>
          <w:p w14:paraId="7BC985CE" w14:textId="77777777" w:rsidR="00B861DF" w:rsidRPr="004C0DE4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</w:p>
          <w:p w14:paraId="7D1F30A2" w14:textId="77777777" w:rsidR="00B861DF" w:rsidRPr="004C0DE4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CDD721" w14:textId="77777777" w:rsidR="00B861DF" w:rsidRPr="004C0DE4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C2FCB4" w14:textId="77777777" w:rsidR="00B861DF" w:rsidRPr="004C0DE4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</w:tcPr>
          <w:p w14:paraId="54657F00" w14:textId="55B03E27" w:rsidR="00B861DF" w:rsidRPr="004C0DE4" w:rsidRDefault="00B861DF" w:rsidP="0089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4C0D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5F4F73" w:rsidRPr="004C0DE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แก่</w:t>
            </w:r>
            <w:r w:rsidRPr="004C0D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ลูกหนี้ที่ไม่ด้อยคุณภาพ (</w:t>
            </w:r>
            <w:r w:rsidRPr="004C0DE4">
              <w:rPr>
                <w:rFonts w:asciiTheme="majorBidi" w:eastAsia="Calibri" w:hAnsiTheme="majorBidi" w:cstheme="majorBidi"/>
                <w:sz w:val="28"/>
                <w:szCs w:val="28"/>
              </w:rPr>
              <w:t>Non NPL</w:t>
            </w:r>
            <w:r w:rsidRPr="004C0D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Pr="004C0DE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performing </w:t>
            </w:r>
            <w:r w:rsidRPr="004C0D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4C0DE4">
              <w:rPr>
                <w:rFonts w:asciiTheme="majorBidi" w:eastAsia="Calibri" w:hAnsiTheme="majorBidi" w:cstheme="majorBidi"/>
                <w:sz w:val="28"/>
                <w:szCs w:val="28"/>
              </w:rPr>
              <w:t>stage 1</w:t>
            </w:r>
            <w:r w:rsidRPr="004C0D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ได้ทันที โดยพิจารณา</w:t>
            </w:r>
            <w:r w:rsidR="005F4F73" w:rsidRPr="004C0DE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แล้วเห็นว่าลูกหนี้สามารถปฏิบัติตามเงื่อนไขได้</w:t>
            </w:r>
          </w:p>
          <w:p w14:paraId="54C5F558" w14:textId="4549178A" w:rsidR="00B861DF" w:rsidRPr="004C0DE4" w:rsidRDefault="00B861DF" w:rsidP="0089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5F4F73"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แก่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ลูกหนี้ด้อยคุณภาพ (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</w:t>
            </w:r>
            <w:r w:rsidR="00EC72E5" w:rsidRPr="004C0DE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performing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stage 1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ได้ หากสามารถชำระหนี้ติดต่อกัน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เดือนหรือ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54DA6F9D" w14:textId="05FCB869" w:rsidR="00B861DF" w:rsidRPr="004C0DE4" w:rsidRDefault="00B861DF" w:rsidP="005F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3. </w:t>
            </w:r>
            <w:r w:rsidRPr="004C0D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การใช้อัตราดอกเบี้ยที่แท้จริง (</w:t>
            </w:r>
            <w:r w:rsidRPr="004C0DE4">
              <w:rPr>
                <w:rFonts w:asciiTheme="majorBidi" w:eastAsia="Calibri" w:hAnsiTheme="majorBidi" w:cstheme="majorBidi"/>
                <w:sz w:val="28"/>
                <w:szCs w:val="28"/>
              </w:rPr>
              <w:t>Effective interest rate</w:t>
            </w:r>
            <w:r w:rsidRPr="004C0D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) ใหม่ ณ วันที่มีการเปลี่ยนแปลงเงื่อนไข </w:t>
            </w:r>
          </w:p>
        </w:tc>
      </w:tr>
      <w:tr w:rsidR="00B861DF" w:rsidRPr="004C0DE4" w14:paraId="6C2F59CB" w14:textId="77777777" w:rsidTr="00891FBC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163E1A54" w14:textId="77777777" w:rsidR="00B861DF" w:rsidRPr="004C0DE4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940" w:type="dxa"/>
          </w:tcPr>
          <w:p w14:paraId="6784C967" w14:textId="77777777" w:rsidR="00B861DF" w:rsidRPr="004C0DE4" w:rsidRDefault="00B861DF" w:rsidP="0089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8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ถือปฏิบัติตามมาตรฐานการรายงานทางการเงินที่เกี่ยวข้อง</w:t>
            </w:r>
          </w:p>
        </w:tc>
      </w:tr>
    </w:tbl>
    <w:p w14:paraId="43778C0B" w14:textId="06F0CFFC" w:rsidR="00E60E18" w:rsidRPr="004C0DE4" w:rsidRDefault="00E60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8"/>
          <w:szCs w:val="28"/>
          <w:cs/>
        </w:rPr>
      </w:pPr>
    </w:p>
    <w:p w14:paraId="23259928" w14:textId="719B5EF7" w:rsidR="007D6941" w:rsidRPr="004C0DE4" w:rsidRDefault="007D6941" w:rsidP="0036435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C0DE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5F74D016" w14:textId="77777777" w:rsidR="007C14FF" w:rsidRPr="004C0DE4" w:rsidRDefault="007C14FF" w:rsidP="00E30FDD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2559ED6" w14:textId="0E78F2E6" w:rsidR="00662683" w:rsidRPr="004C0DE4" w:rsidRDefault="00927A47" w:rsidP="00F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กลุ่มบริษัทและบริษัทไม่มีการเปลี่ยนแปลง</w:t>
      </w:r>
      <w:r w:rsidR="007C14FF" w:rsidRPr="004C0DE4">
        <w:rPr>
          <w:rFonts w:asciiTheme="majorBidi" w:hAnsiTheme="majorBidi" w:cstheme="majorBidi" w:hint="cs"/>
          <w:b/>
          <w:sz w:val="28"/>
          <w:szCs w:val="28"/>
          <w:cs/>
        </w:rPr>
        <w:t>ที่มีนัยสำคัญ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ในความสัมพันธ์กับ</w:t>
      </w:r>
      <w:r w:rsidR="007D6941" w:rsidRPr="004C0DE4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7C14FF" w:rsidRPr="004C0DE4">
        <w:rPr>
          <w:rFonts w:asciiTheme="majorBidi" w:hAnsiTheme="majorBidi" w:cstheme="majorBidi" w:hint="cs"/>
          <w:b/>
          <w:sz w:val="28"/>
          <w:szCs w:val="28"/>
          <w:cs/>
        </w:rPr>
        <w:t>อื่น</w:t>
      </w:r>
      <w:r w:rsidR="007D6941" w:rsidRPr="004C0DE4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7C14FF"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957EDF">
        <w:rPr>
          <w:rFonts w:asciiTheme="majorBidi" w:hAnsiTheme="majorBidi" w:cs="Angsana New"/>
          <w:b/>
          <w:bCs/>
          <w:sz w:val="28"/>
          <w:szCs w:val="28"/>
          <w:cs/>
        </w:rPr>
        <w:br/>
      </w:r>
      <w:r w:rsidR="007C14FF" w:rsidRPr="004C0DE4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7C14FF" w:rsidRPr="004C0DE4">
        <w:rPr>
          <w:rFonts w:asciiTheme="majorBidi" w:hAnsiTheme="majorBidi" w:cs="Angsana New" w:hint="cs"/>
          <w:b/>
          <w:sz w:val="28"/>
          <w:szCs w:val="28"/>
          <w:cs/>
        </w:rPr>
        <w:t>นโยบายการกำหนดราคา</w:t>
      </w:r>
    </w:p>
    <w:p w14:paraId="22513141" w14:textId="77777777" w:rsidR="008C12A1" w:rsidRPr="004C0DE4" w:rsidRDefault="008C12A1" w:rsidP="00F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E7B53CA" w14:textId="1A486FB5" w:rsidR="00682801" w:rsidRPr="004C0DE4" w:rsidRDefault="00682801" w:rsidP="0068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4C0DE4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Pr="004C0DE4">
        <w:rPr>
          <w:rFonts w:asciiTheme="majorBidi" w:hAnsiTheme="majorBidi" w:cstheme="majorBidi"/>
          <w:b/>
          <w:sz w:val="28"/>
          <w:szCs w:val="28"/>
          <w:cs/>
        </w:rPr>
        <w:t>งวด</w:t>
      </w:r>
      <w:r w:rsidR="00E131CC" w:rsidRPr="004C0DE4">
        <w:rPr>
          <w:rFonts w:asciiTheme="majorBidi" w:hAnsiTheme="majorBidi" w:cstheme="majorBidi" w:hint="cs"/>
          <w:b/>
          <w:sz w:val="28"/>
          <w:szCs w:val="28"/>
          <w:cs/>
        </w:rPr>
        <w:t>เก้า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เดือน</w:t>
      </w:r>
      <w:r w:rsidRPr="004C0DE4">
        <w:rPr>
          <w:rFonts w:asciiTheme="majorBidi" w:hAnsiTheme="majorBidi" w:cstheme="majorBidi"/>
          <w:b/>
          <w:sz w:val="28"/>
          <w:szCs w:val="28"/>
          <w:cs/>
        </w:rPr>
        <w:t xml:space="preserve">สิ้นสุดวันที่ </w:t>
      </w:r>
      <w:r w:rsidRPr="004C0DE4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E131CC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</w:t>
      </w:r>
      <w:r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ายน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/>
          <w:bCs/>
          <w:sz w:val="28"/>
          <w:szCs w:val="28"/>
        </w:rPr>
        <w:t>256</w:t>
      </w:r>
      <w:r w:rsidR="001A7B35" w:rsidRPr="004C0DE4">
        <w:rPr>
          <w:rFonts w:asciiTheme="majorBidi" w:hAnsiTheme="majorBidi" w:cstheme="majorBidi"/>
          <w:bCs/>
          <w:sz w:val="28"/>
          <w:szCs w:val="28"/>
        </w:rPr>
        <w:t>6</w:t>
      </w:r>
      <w:r w:rsidRPr="004C0DE4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 xml:space="preserve">และ </w:t>
      </w:r>
      <w:r w:rsidRPr="004C0DE4">
        <w:rPr>
          <w:rFonts w:asciiTheme="majorBidi" w:hAnsiTheme="majorBidi" w:cstheme="majorBidi"/>
          <w:bCs/>
          <w:sz w:val="28"/>
          <w:szCs w:val="28"/>
        </w:rPr>
        <w:t>256</w:t>
      </w:r>
      <w:r w:rsidR="001A7B35" w:rsidRPr="004C0DE4">
        <w:rPr>
          <w:rFonts w:asciiTheme="majorBidi" w:hAnsiTheme="majorBidi" w:cstheme="majorBidi"/>
          <w:bCs/>
          <w:sz w:val="28"/>
          <w:szCs w:val="28"/>
        </w:rPr>
        <w:t>5</w:t>
      </w:r>
      <w:r w:rsidRPr="004C0DE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7BDEBDE5" w14:textId="77777777" w:rsidR="00682801" w:rsidRPr="004C0DE4" w:rsidRDefault="00682801" w:rsidP="0068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8D3B21" w:rsidRPr="004C0DE4" w14:paraId="368BFB35" w14:textId="77777777" w:rsidTr="009A0BFC">
        <w:trPr>
          <w:tblHeader/>
        </w:trPr>
        <w:tc>
          <w:tcPr>
            <w:tcW w:w="2207" w:type="pct"/>
          </w:tcPr>
          <w:p w14:paraId="31EFB8D7" w14:textId="77777777" w:rsidR="008D3B21" w:rsidRPr="004C0DE4" w:rsidRDefault="008D3B21" w:rsidP="009A0BF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5492CB99" w14:textId="77777777" w:rsidR="008D3B21" w:rsidRPr="004C0DE4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1E998EF7" w14:textId="77777777" w:rsidR="008D3B21" w:rsidRPr="004C0DE4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040E602B" w14:textId="77777777" w:rsidR="008D3B21" w:rsidRPr="004C0DE4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D3B21" w:rsidRPr="004C0DE4" w14:paraId="18A21280" w14:textId="77777777" w:rsidTr="009A0BFC">
        <w:trPr>
          <w:tblHeader/>
        </w:trPr>
        <w:tc>
          <w:tcPr>
            <w:tcW w:w="2207" w:type="pct"/>
          </w:tcPr>
          <w:p w14:paraId="3330F2D3" w14:textId="61464813" w:rsidR="008D3B21" w:rsidRPr="004C0DE4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0540D1"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0540D1"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576" w:type="pct"/>
          </w:tcPr>
          <w:p w14:paraId="77E068EF" w14:textId="77777777" w:rsidR="008D3B21" w:rsidRPr="004C0DE4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3" w:type="pct"/>
          </w:tcPr>
          <w:p w14:paraId="77268252" w14:textId="77777777" w:rsidR="008D3B21" w:rsidRPr="004C0DE4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B627A67" w14:textId="77777777" w:rsidR="008D3B21" w:rsidRPr="004C0DE4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2BFE8993" w14:textId="77777777" w:rsidR="008D3B21" w:rsidRPr="004C0DE4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EF0A32B" w14:textId="77777777" w:rsidR="008D3B21" w:rsidRPr="004C0DE4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" w:type="pct"/>
          </w:tcPr>
          <w:p w14:paraId="50B08F7F" w14:textId="77777777" w:rsidR="008D3B21" w:rsidRPr="004C0DE4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07DE40A" w14:textId="77777777" w:rsidR="008D3B21" w:rsidRPr="004C0DE4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D3B21" w:rsidRPr="004C0DE4" w14:paraId="0848DDF9" w14:textId="77777777" w:rsidTr="009A0BFC">
        <w:trPr>
          <w:tblHeader/>
        </w:trPr>
        <w:tc>
          <w:tcPr>
            <w:tcW w:w="2207" w:type="pct"/>
          </w:tcPr>
          <w:p w14:paraId="1CAC7B30" w14:textId="77777777" w:rsidR="008D3B21" w:rsidRPr="004C0DE4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1FFEAD3E" w14:textId="77777777" w:rsidR="008D3B21" w:rsidRPr="004C0DE4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D3B21" w:rsidRPr="004C0DE4" w14:paraId="76A66866" w14:textId="77777777" w:rsidTr="009A0BFC">
        <w:tc>
          <w:tcPr>
            <w:tcW w:w="2207" w:type="pct"/>
          </w:tcPr>
          <w:p w14:paraId="6E7840A4" w14:textId="77777777" w:rsidR="008D3B21" w:rsidRPr="004C0DE4" w:rsidRDefault="008D3B21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1654D3B5" w14:textId="77777777" w:rsidR="008D3B21" w:rsidRPr="004C0DE4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4F4A919B" w14:textId="77777777" w:rsidR="008D3B21" w:rsidRPr="004C0DE4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AC0D2C1" w14:textId="77777777" w:rsidR="008D3B21" w:rsidRPr="004C0DE4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2622216" w14:textId="77777777" w:rsidR="008D3B21" w:rsidRPr="004C0DE4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9C27618" w14:textId="77777777" w:rsidR="008D3B21" w:rsidRPr="004C0DE4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43930DD" w14:textId="77777777" w:rsidR="008D3B21" w:rsidRPr="004C0DE4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1146654" w14:textId="77777777" w:rsidR="008D3B21" w:rsidRPr="004C0DE4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5EC0" w:rsidRPr="004C0DE4" w14:paraId="2E17B4BD" w14:textId="77777777" w:rsidTr="009A0BFC">
        <w:tc>
          <w:tcPr>
            <w:tcW w:w="2207" w:type="pct"/>
          </w:tcPr>
          <w:p w14:paraId="6900009F" w14:textId="77777777" w:rsidR="009B5EC0" w:rsidRPr="004C0DE4" w:rsidRDefault="009B5EC0" w:rsidP="009B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576" w:type="pct"/>
          </w:tcPr>
          <w:p w14:paraId="4024BF6F" w14:textId="30EF58EB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5CD0DFD6" w14:textId="77777777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427FEC4" w14:textId="77777777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1D657FDE" w14:textId="77777777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9E7393E" w14:textId="52BB535A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294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162</w:t>
            </w:r>
          </w:p>
        </w:tc>
        <w:tc>
          <w:tcPr>
            <w:tcW w:w="144" w:type="pct"/>
          </w:tcPr>
          <w:p w14:paraId="168BF850" w14:textId="77777777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12C1C10C" w14:textId="181E7E74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209,156</w:t>
            </w:r>
          </w:p>
        </w:tc>
      </w:tr>
      <w:tr w:rsidR="009B5EC0" w:rsidRPr="004C0DE4" w14:paraId="675AC4D2" w14:textId="77777777" w:rsidTr="009A0BFC">
        <w:tc>
          <w:tcPr>
            <w:tcW w:w="2207" w:type="pct"/>
          </w:tcPr>
          <w:p w14:paraId="5E7D8628" w14:textId="77777777" w:rsidR="009B5EC0" w:rsidRPr="004C0DE4" w:rsidRDefault="009B5EC0" w:rsidP="009B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76" w:type="pct"/>
          </w:tcPr>
          <w:p w14:paraId="1090A206" w14:textId="69330FCD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17A46C77" w14:textId="77777777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9E1D21F" w14:textId="77777777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0746AE48" w14:textId="77777777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D98AA6B" w14:textId="6685F1D6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323</w:t>
            </w:r>
          </w:p>
        </w:tc>
        <w:tc>
          <w:tcPr>
            <w:tcW w:w="144" w:type="pct"/>
          </w:tcPr>
          <w:p w14:paraId="24CE8F6F" w14:textId="77777777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3615085" w14:textId="08DABA26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1,323</w:t>
            </w:r>
          </w:p>
        </w:tc>
      </w:tr>
      <w:tr w:rsidR="009B5EC0" w:rsidRPr="004C0DE4" w14:paraId="52D2135D" w14:textId="77777777" w:rsidTr="009A0BFC">
        <w:tc>
          <w:tcPr>
            <w:tcW w:w="2207" w:type="pct"/>
          </w:tcPr>
          <w:p w14:paraId="203DA992" w14:textId="77777777" w:rsidR="009B5EC0" w:rsidRPr="004C0DE4" w:rsidRDefault="009B5EC0" w:rsidP="009B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789F147C" w14:textId="66F222E8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09E1E012" w14:textId="77777777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95DD24E" w14:textId="77777777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F59C3EA" w14:textId="77777777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1BDD016" w14:textId="2CD6A87E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33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913</w:t>
            </w:r>
          </w:p>
        </w:tc>
        <w:tc>
          <w:tcPr>
            <w:tcW w:w="144" w:type="pct"/>
          </w:tcPr>
          <w:p w14:paraId="39E49AEF" w14:textId="77777777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12188C7B" w14:textId="45B2CBDD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23,979</w:t>
            </w:r>
          </w:p>
        </w:tc>
      </w:tr>
      <w:tr w:rsidR="009B5EC0" w:rsidRPr="004C0DE4" w14:paraId="1D0DD13D" w14:textId="77777777" w:rsidTr="009A0BFC">
        <w:tc>
          <w:tcPr>
            <w:tcW w:w="2207" w:type="pct"/>
          </w:tcPr>
          <w:p w14:paraId="603DB7F7" w14:textId="77777777" w:rsidR="009B5EC0" w:rsidRPr="004C0DE4" w:rsidRDefault="009B5EC0" w:rsidP="009B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3AC76F20" w14:textId="77777777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FFEE3C9" w14:textId="77777777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0756299" w14:textId="77777777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254537B" w14:textId="77777777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81395F6" w14:textId="77777777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26CD703" w14:textId="77777777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4813CFE" w14:textId="77777777" w:rsidR="009B5EC0" w:rsidRPr="004C0DE4" w:rsidRDefault="009B5EC0" w:rsidP="009B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C4A4E9D" w14:textId="77777777" w:rsidR="00682801" w:rsidRPr="004C0DE4" w:rsidRDefault="00682801" w:rsidP="0068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77319F73" w14:textId="41C52539" w:rsidR="00E60E18" w:rsidRPr="004C0DE4" w:rsidRDefault="00E60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737637" w:rsidRPr="004C0DE4" w14:paraId="02A160ED" w14:textId="77777777" w:rsidTr="009A0BFC">
        <w:trPr>
          <w:tblHeader/>
        </w:trPr>
        <w:tc>
          <w:tcPr>
            <w:tcW w:w="2207" w:type="pct"/>
          </w:tcPr>
          <w:p w14:paraId="6C529114" w14:textId="77777777" w:rsidR="00737637" w:rsidRPr="004C0DE4" w:rsidRDefault="00737637" w:rsidP="009A0BF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369493BE" w14:textId="77777777" w:rsidR="00737637" w:rsidRPr="004C0DE4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7CF4B404" w14:textId="77777777" w:rsidR="00737637" w:rsidRPr="004C0DE4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52AAEF0B" w14:textId="77777777" w:rsidR="00737637" w:rsidRPr="004C0DE4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37637" w:rsidRPr="004C0DE4" w14:paraId="02EEC1C4" w14:textId="77777777" w:rsidTr="009A0BFC">
        <w:trPr>
          <w:tblHeader/>
        </w:trPr>
        <w:tc>
          <w:tcPr>
            <w:tcW w:w="2207" w:type="pct"/>
          </w:tcPr>
          <w:p w14:paraId="0410151B" w14:textId="36908EF3" w:rsidR="00737637" w:rsidRPr="004C0DE4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0540D1"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0540D1"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576" w:type="pct"/>
          </w:tcPr>
          <w:p w14:paraId="78065857" w14:textId="77777777" w:rsidR="00737637" w:rsidRPr="004C0DE4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3" w:type="pct"/>
          </w:tcPr>
          <w:p w14:paraId="267806E5" w14:textId="77777777" w:rsidR="00737637" w:rsidRPr="004C0DE4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5AD4F23" w14:textId="77777777" w:rsidR="00737637" w:rsidRPr="004C0DE4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44C1EAA6" w14:textId="77777777" w:rsidR="00737637" w:rsidRPr="004C0DE4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E53C296" w14:textId="77777777" w:rsidR="00737637" w:rsidRPr="004C0DE4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" w:type="pct"/>
          </w:tcPr>
          <w:p w14:paraId="4E5CDDFE" w14:textId="77777777" w:rsidR="00737637" w:rsidRPr="004C0DE4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BBD2985" w14:textId="77777777" w:rsidR="00737637" w:rsidRPr="004C0DE4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37637" w:rsidRPr="004C0DE4" w14:paraId="7F101C24" w14:textId="77777777" w:rsidTr="009A0BFC">
        <w:trPr>
          <w:tblHeader/>
        </w:trPr>
        <w:tc>
          <w:tcPr>
            <w:tcW w:w="2207" w:type="pct"/>
          </w:tcPr>
          <w:p w14:paraId="1C8C25A4" w14:textId="77777777" w:rsidR="00737637" w:rsidRPr="004C0DE4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478CC937" w14:textId="77777777" w:rsidR="00737637" w:rsidRPr="004C0DE4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7637" w:rsidRPr="004C0DE4" w14:paraId="6EF493EF" w14:textId="77777777" w:rsidTr="009A0BFC">
        <w:tc>
          <w:tcPr>
            <w:tcW w:w="2207" w:type="pct"/>
          </w:tcPr>
          <w:p w14:paraId="28149720" w14:textId="77777777" w:rsidR="00737637" w:rsidRPr="004C0DE4" w:rsidRDefault="00737637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38F67ED1" w14:textId="77777777" w:rsidR="00737637" w:rsidRPr="004C0DE4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36BE9BF" w14:textId="77777777" w:rsidR="00737637" w:rsidRPr="004C0DE4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DF32BB7" w14:textId="77777777" w:rsidR="00737637" w:rsidRPr="004C0DE4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4E0D177" w14:textId="77777777" w:rsidR="00737637" w:rsidRPr="004C0DE4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FD08EBC" w14:textId="77777777" w:rsidR="00737637" w:rsidRPr="004C0DE4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F00873A" w14:textId="77777777" w:rsidR="00737637" w:rsidRPr="004C0DE4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250C079" w14:textId="77777777" w:rsidR="00737637" w:rsidRPr="004C0DE4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7637" w:rsidRPr="004C0DE4" w14:paraId="4BFA46AF" w14:textId="77777777" w:rsidTr="009A0BFC">
        <w:tc>
          <w:tcPr>
            <w:tcW w:w="2207" w:type="pct"/>
          </w:tcPr>
          <w:p w14:paraId="37DC1796" w14:textId="77777777" w:rsidR="00737637" w:rsidRPr="004C0DE4" w:rsidRDefault="00737637" w:rsidP="0073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1181A54B" w14:textId="605FB987" w:rsidR="00737637" w:rsidRPr="004C0DE4" w:rsidRDefault="00D75E5D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43" w:type="pct"/>
          </w:tcPr>
          <w:p w14:paraId="35AEF2E2" w14:textId="77777777" w:rsidR="00737637" w:rsidRPr="004C0DE4" w:rsidRDefault="00737637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3A88A44" w14:textId="0507C00D" w:rsidR="00737637" w:rsidRPr="004C0DE4" w:rsidRDefault="00682E1D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" w:type="pct"/>
          </w:tcPr>
          <w:p w14:paraId="43CD1517" w14:textId="77777777" w:rsidR="00737637" w:rsidRPr="004C0DE4" w:rsidRDefault="00737637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DAEEAA6" w14:textId="535D599E" w:rsidR="00737637" w:rsidRPr="004C0DE4" w:rsidRDefault="00D75E5D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44" w:type="pct"/>
          </w:tcPr>
          <w:p w14:paraId="2A6CAD3C" w14:textId="77777777" w:rsidR="00737637" w:rsidRPr="004C0DE4" w:rsidRDefault="00737637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63EA2DA" w14:textId="51CDBD03" w:rsidR="00737637" w:rsidRPr="004C0DE4" w:rsidRDefault="002450A5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37637" w:rsidRPr="004C0DE4" w14:paraId="15EB97D7" w14:textId="77777777" w:rsidTr="00C14DD9">
        <w:tc>
          <w:tcPr>
            <w:tcW w:w="2207" w:type="pct"/>
          </w:tcPr>
          <w:p w14:paraId="5B7677F9" w14:textId="77777777" w:rsidR="00737637" w:rsidRPr="004C0DE4" w:rsidRDefault="00737637" w:rsidP="0073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ต้นทุนทางการเงิน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576" w:type="pct"/>
            <w:vAlign w:val="bottom"/>
          </w:tcPr>
          <w:p w14:paraId="6AE56179" w14:textId="77777777" w:rsidR="00737637" w:rsidRPr="004C0DE4" w:rsidRDefault="00737637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7CD94CE0" w14:textId="77777777" w:rsidR="00737637" w:rsidRPr="004C0DE4" w:rsidRDefault="00737637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37671933" w14:textId="563D8A2F" w:rsidR="00737637" w:rsidRPr="004C0DE4" w:rsidRDefault="00737637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vAlign w:val="bottom"/>
          </w:tcPr>
          <w:p w14:paraId="093E7BB1" w14:textId="77777777" w:rsidR="00737637" w:rsidRPr="004C0DE4" w:rsidRDefault="00737637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3D1BF7B0" w14:textId="77777777" w:rsidR="00737637" w:rsidRPr="004C0DE4" w:rsidRDefault="00737637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74F9F23A" w14:textId="77777777" w:rsidR="00737637" w:rsidRPr="004C0DE4" w:rsidRDefault="00737637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33CE8C5D" w14:textId="2C0851F9" w:rsidR="00737637" w:rsidRPr="004C0DE4" w:rsidRDefault="00737637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7490" w:rsidRPr="004C0DE4" w14:paraId="6DCF8865" w14:textId="77777777" w:rsidTr="00F51DEB">
        <w:tc>
          <w:tcPr>
            <w:tcW w:w="2207" w:type="pct"/>
          </w:tcPr>
          <w:p w14:paraId="0A2CD499" w14:textId="77777777" w:rsidR="009B7490" w:rsidRPr="004C0DE4" w:rsidRDefault="009B7490" w:rsidP="009B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576" w:type="pct"/>
          </w:tcPr>
          <w:p w14:paraId="74E49B9D" w14:textId="790FEEDD" w:rsidR="009B7490" w:rsidRPr="004C0DE4" w:rsidRDefault="004843E6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510</w:t>
            </w:r>
          </w:p>
        </w:tc>
        <w:tc>
          <w:tcPr>
            <w:tcW w:w="143" w:type="pct"/>
          </w:tcPr>
          <w:p w14:paraId="0132D26C" w14:textId="77777777" w:rsidR="009B7490" w:rsidRPr="004C0DE4" w:rsidRDefault="009B7490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15BF1A6E" w14:textId="41B9F46E" w:rsidR="009B7490" w:rsidRPr="004C0DE4" w:rsidRDefault="00682E1D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47" w:type="pct"/>
            <w:vAlign w:val="bottom"/>
          </w:tcPr>
          <w:p w14:paraId="5F65B358" w14:textId="77777777" w:rsidR="009B7490" w:rsidRPr="004C0DE4" w:rsidRDefault="009B7490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5B9E23F3" w14:textId="1678839E" w:rsidR="009B7490" w:rsidRPr="004C0DE4" w:rsidRDefault="004843E6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510</w:t>
            </w:r>
          </w:p>
        </w:tc>
        <w:tc>
          <w:tcPr>
            <w:tcW w:w="144" w:type="pct"/>
            <w:vAlign w:val="bottom"/>
          </w:tcPr>
          <w:p w14:paraId="5CD615DD" w14:textId="77777777" w:rsidR="009B7490" w:rsidRPr="004C0DE4" w:rsidRDefault="009B7490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1C11B167" w14:textId="6823AD03" w:rsidR="009B7490" w:rsidRPr="004C0DE4" w:rsidRDefault="002450A5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</w:tr>
      <w:tr w:rsidR="009B7490" w:rsidRPr="004C0DE4" w14:paraId="4740CBE0" w14:textId="77777777" w:rsidTr="009A0BFC">
        <w:tc>
          <w:tcPr>
            <w:tcW w:w="2207" w:type="pct"/>
          </w:tcPr>
          <w:p w14:paraId="4DB06B93" w14:textId="77777777" w:rsidR="009B7490" w:rsidRPr="004C0DE4" w:rsidRDefault="009B7490" w:rsidP="009B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6" w:type="pct"/>
          </w:tcPr>
          <w:p w14:paraId="041BBB00" w14:textId="77777777" w:rsidR="009B7490" w:rsidRPr="004C0DE4" w:rsidRDefault="009B7490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36E1A540" w14:textId="77777777" w:rsidR="009B7490" w:rsidRPr="004C0DE4" w:rsidRDefault="009B7490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98D4F36" w14:textId="71CF82BB" w:rsidR="009B7490" w:rsidRPr="004C0DE4" w:rsidRDefault="009B7490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D247E9F" w14:textId="77777777" w:rsidR="009B7490" w:rsidRPr="004C0DE4" w:rsidRDefault="009B7490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C1A4F7C" w14:textId="77777777" w:rsidR="009B7490" w:rsidRPr="004C0DE4" w:rsidRDefault="009B7490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8682AF4" w14:textId="77777777" w:rsidR="009B7490" w:rsidRPr="004C0DE4" w:rsidRDefault="009B7490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F44A37D" w14:textId="40D72BFB" w:rsidR="009B7490" w:rsidRPr="004C0DE4" w:rsidRDefault="009B7490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FF3" w:rsidRPr="004C0DE4" w14:paraId="757FF16B" w14:textId="77777777" w:rsidTr="009A0BFC">
        <w:tc>
          <w:tcPr>
            <w:tcW w:w="2207" w:type="pct"/>
          </w:tcPr>
          <w:p w14:paraId="1BDA2592" w14:textId="77777777" w:rsidR="00DB6FF3" w:rsidRPr="004C0DE4" w:rsidRDefault="00DB6FF3" w:rsidP="00DB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76" w:type="pct"/>
          </w:tcPr>
          <w:p w14:paraId="1AE019AC" w14:textId="052373BF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,324</w:t>
            </w:r>
          </w:p>
        </w:tc>
        <w:tc>
          <w:tcPr>
            <w:tcW w:w="143" w:type="pct"/>
          </w:tcPr>
          <w:p w14:paraId="2245A7D7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5449A1A" w14:textId="3C76C17E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36,910</w:t>
            </w:r>
          </w:p>
        </w:tc>
        <w:tc>
          <w:tcPr>
            <w:tcW w:w="147" w:type="pct"/>
          </w:tcPr>
          <w:p w14:paraId="13D8BDBA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CF339B8" w14:textId="2BD16D56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,324</w:t>
            </w:r>
          </w:p>
        </w:tc>
        <w:tc>
          <w:tcPr>
            <w:tcW w:w="144" w:type="pct"/>
          </w:tcPr>
          <w:p w14:paraId="19FA4E0B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290BBC3" w14:textId="121CC183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36,910</w:t>
            </w:r>
          </w:p>
        </w:tc>
      </w:tr>
      <w:tr w:rsidR="00DB6FF3" w:rsidRPr="004C0DE4" w14:paraId="0757D066" w14:textId="77777777" w:rsidTr="009A0BFC">
        <w:tc>
          <w:tcPr>
            <w:tcW w:w="2207" w:type="pct"/>
          </w:tcPr>
          <w:p w14:paraId="485D7DF2" w14:textId="77777777" w:rsidR="00DB6FF3" w:rsidRPr="004C0DE4" w:rsidRDefault="00DB6FF3" w:rsidP="00DB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5B5924B" w14:textId="23481B0B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1,410</w:t>
            </w:r>
          </w:p>
        </w:tc>
        <w:tc>
          <w:tcPr>
            <w:tcW w:w="143" w:type="pct"/>
          </w:tcPr>
          <w:p w14:paraId="61BA17DE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B328A92" w14:textId="244161CC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1,795</w:t>
            </w:r>
          </w:p>
        </w:tc>
        <w:tc>
          <w:tcPr>
            <w:tcW w:w="147" w:type="pct"/>
          </w:tcPr>
          <w:p w14:paraId="1CFAE499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0208817" w14:textId="1C5C552F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1,410</w:t>
            </w:r>
          </w:p>
        </w:tc>
        <w:tc>
          <w:tcPr>
            <w:tcW w:w="144" w:type="pct"/>
          </w:tcPr>
          <w:p w14:paraId="5B11B145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0CA98E1" w14:textId="28AB1D1D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1,795</w:t>
            </w:r>
          </w:p>
        </w:tc>
      </w:tr>
      <w:tr w:rsidR="00DB6FF3" w:rsidRPr="004C0DE4" w14:paraId="6F295134" w14:textId="77777777" w:rsidTr="009A0BFC">
        <w:tc>
          <w:tcPr>
            <w:tcW w:w="2207" w:type="pct"/>
          </w:tcPr>
          <w:p w14:paraId="4EE298AB" w14:textId="77777777" w:rsidR="00DB6FF3" w:rsidRPr="004C0DE4" w:rsidRDefault="00DB6FF3" w:rsidP="00DB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607BA20" w14:textId="7CC3DC63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34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734</w:t>
            </w:r>
          </w:p>
        </w:tc>
        <w:tc>
          <w:tcPr>
            <w:tcW w:w="143" w:type="pct"/>
          </w:tcPr>
          <w:p w14:paraId="517C4DF1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8C6FB1B" w14:textId="3007B411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38,705</w:t>
            </w:r>
          </w:p>
        </w:tc>
        <w:tc>
          <w:tcPr>
            <w:tcW w:w="147" w:type="pct"/>
          </w:tcPr>
          <w:p w14:paraId="749C0B81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17245C2" w14:textId="1D3CB6DB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34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734</w:t>
            </w:r>
          </w:p>
        </w:tc>
        <w:tc>
          <w:tcPr>
            <w:tcW w:w="144" w:type="pct"/>
          </w:tcPr>
          <w:p w14:paraId="37EADA8D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47CF1A1B" w14:textId="5A2E496C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38,705</w:t>
            </w:r>
          </w:p>
        </w:tc>
      </w:tr>
      <w:tr w:rsidR="00DB6FF3" w:rsidRPr="004C0DE4" w14:paraId="6C23FFEB" w14:textId="77777777" w:rsidTr="009A0BFC">
        <w:tc>
          <w:tcPr>
            <w:tcW w:w="2207" w:type="pct"/>
          </w:tcPr>
          <w:p w14:paraId="1F1D181A" w14:textId="77777777" w:rsidR="00DB6FF3" w:rsidRPr="004C0DE4" w:rsidRDefault="00DB6FF3" w:rsidP="00DB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3A32599D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8A4B068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21104D7D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97987BC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1658EA2D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C1C80A2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1C7FC136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FF3" w:rsidRPr="004C0DE4" w14:paraId="3B84F609" w14:textId="77777777" w:rsidTr="009A0BFC">
        <w:tc>
          <w:tcPr>
            <w:tcW w:w="2207" w:type="pct"/>
          </w:tcPr>
          <w:p w14:paraId="3C1DC944" w14:textId="77777777" w:rsidR="00DB6FF3" w:rsidRPr="004C0DE4" w:rsidRDefault="00DB6FF3" w:rsidP="00DB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76" w:type="pct"/>
          </w:tcPr>
          <w:p w14:paraId="5DBF08F2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4C7248D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6D1F9A1" w14:textId="35842FD1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0628F79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0026E3B6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EFA6CEB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18316F3B" w14:textId="2B2B2AB0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FF3" w:rsidRPr="004C0DE4" w14:paraId="58763BAA" w14:textId="77777777" w:rsidTr="009A0BFC">
        <w:tc>
          <w:tcPr>
            <w:tcW w:w="2207" w:type="pct"/>
          </w:tcPr>
          <w:p w14:paraId="76DF9BAC" w14:textId="77777777" w:rsidR="00DB6FF3" w:rsidRPr="004C0DE4" w:rsidRDefault="00DB6FF3" w:rsidP="00DB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76" w:type="pct"/>
          </w:tcPr>
          <w:p w14:paraId="7B63FE9B" w14:textId="0E0F4EBE" w:rsidR="00DB6FF3" w:rsidRPr="004C0DE4" w:rsidRDefault="00566068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,819</w:t>
            </w:r>
          </w:p>
        </w:tc>
        <w:tc>
          <w:tcPr>
            <w:tcW w:w="143" w:type="pct"/>
          </w:tcPr>
          <w:p w14:paraId="462B7A84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D07FDB0" w14:textId="115D56E4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,830</w:t>
            </w:r>
          </w:p>
        </w:tc>
        <w:tc>
          <w:tcPr>
            <w:tcW w:w="147" w:type="pct"/>
          </w:tcPr>
          <w:p w14:paraId="069BF35A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27D36FD4" w14:textId="19F0172A" w:rsidR="00DB6FF3" w:rsidRPr="004C0DE4" w:rsidRDefault="00566068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,819</w:t>
            </w:r>
          </w:p>
        </w:tc>
        <w:tc>
          <w:tcPr>
            <w:tcW w:w="144" w:type="pct"/>
          </w:tcPr>
          <w:p w14:paraId="7575F154" w14:textId="77777777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8B81123" w14:textId="41432121" w:rsidR="00DB6FF3" w:rsidRPr="004C0DE4" w:rsidRDefault="00DB6FF3" w:rsidP="00DB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,830</w:t>
            </w:r>
          </w:p>
        </w:tc>
      </w:tr>
    </w:tbl>
    <w:p w14:paraId="4331E608" w14:textId="77777777" w:rsidR="00737637" w:rsidRPr="004C0DE4" w:rsidRDefault="00737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C06EEA9" w14:textId="2F7B600B" w:rsidR="007D6941" w:rsidRPr="004C0DE4" w:rsidRDefault="007D6941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C0DE4">
        <w:rPr>
          <w:rFonts w:asciiTheme="majorBidi" w:hAnsiTheme="majorBidi" w:cstheme="majorBidi"/>
          <w:sz w:val="28"/>
          <w:szCs w:val="28"/>
          <w:cs/>
        </w:rPr>
        <w:t>ยอดคงเหลือ</w:t>
      </w:r>
      <w:r w:rsidR="00C61A91" w:rsidRPr="004C0DE4">
        <w:rPr>
          <w:rFonts w:asciiTheme="majorBidi" w:hAnsiTheme="majorBidi" w:cstheme="majorBidi" w:hint="cs"/>
          <w:sz w:val="28"/>
          <w:szCs w:val="28"/>
          <w:cs/>
        </w:rPr>
        <w:t>ที่สำคัญ</w:t>
      </w:r>
      <w:r w:rsidRPr="004C0DE4">
        <w:rPr>
          <w:rFonts w:asciiTheme="majorBidi" w:hAnsiTheme="majorBidi" w:cstheme="majorBidi"/>
          <w:sz w:val="28"/>
          <w:szCs w:val="28"/>
          <w:cs/>
        </w:rPr>
        <w:t>กับบุคคลหรือกิจการที่เกี่ยวข้องกัน ณ วันที่</w:t>
      </w:r>
      <w:r w:rsidRPr="004C0D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82801" w:rsidRPr="004C0DE4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682801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FC5DD0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</w:t>
      </w:r>
      <w:r w:rsidR="00682801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ายน</w:t>
      </w:r>
      <w:r w:rsidR="003E43C4"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341C99" w:rsidRPr="004C0DE4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1A7B35" w:rsidRPr="004C0DE4">
        <w:rPr>
          <w:rFonts w:ascii="Angsana New" w:eastAsia="Cordia New" w:hAnsi="Angsana New" w:cs="Angsana New"/>
          <w:spacing w:val="-4"/>
          <w:sz w:val="28"/>
          <w:szCs w:val="28"/>
        </w:rPr>
        <w:t>6</w:t>
      </w:r>
      <w:r w:rsidR="00341C99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/>
          <w:sz w:val="28"/>
          <w:szCs w:val="28"/>
          <w:cs/>
        </w:rPr>
        <w:t>และ</w:t>
      </w:r>
      <w:r w:rsidRPr="004C0DE4">
        <w:rPr>
          <w:rFonts w:asciiTheme="majorBidi" w:hAnsiTheme="majorBidi" w:cstheme="majorBidi"/>
          <w:sz w:val="28"/>
          <w:szCs w:val="28"/>
        </w:rPr>
        <w:t xml:space="preserve"> 31 </w:t>
      </w:r>
      <w:r w:rsidRPr="004C0DE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C0DE4">
        <w:rPr>
          <w:rFonts w:asciiTheme="majorBidi" w:hAnsiTheme="majorBidi" w:cstheme="majorBidi"/>
          <w:sz w:val="28"/>
          <w:szCs w:val="28"/>
        </w:rPr>
        <w:t>256</w:t>
      </w:r>
      <w:r w:rsidR="001A7B35" w:rsidRPr="004C0DE4">
        <w:rPr>
          <w:rFonts w:asciiTheme="majorBidi" w:hAnsiTheme="majorBidi" w:cstheme="majorBidi"/>
          <w:sz w:val="28"/>
          <w:szCs w:val="28"/>
        </w:rPr>
        <w:t>5</w:t>
      </w:r>
      <w:r w:rsidRPr="004C0D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D9A6150" w14:textId="77777777" w:rsidR="009D5338" w:rsidRPr="004C0DE4" w:rsidRDefault="009D5338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9D5338" w:rsidRPr="004C0DE4" w14:paraId="51BCA853" w14:textId="77777777" w:rsidTr="009A0BFC">
        <w:trPr>
          <w:tblHeader/>
        </w:trPr>
        <w:tc>
          <w:tcPr>
            <w:tcW w:w="2207" w:type="pct"/>
          </w:tcPr>
          <w:p w14:paraId="1E46EDFB" w14:textId="77777777" w:rsidR="009D5338" w:rsidRPr="004C0DE4" w:rsidRDefault="009D5338" w:rsidP="009A0BF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222488D5" w14:textId="77777777" w:rsidR="009D5338" w:rsidRPr="004C0DE4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6EA21444" w14:textId="77777777" w:rsidR="009D5338" w:rsidRPr="004C0DE4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5AF05A14" w14:textId="77777777" w:rsidR="009D5338" w:rsidRPr="004C0DE4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D5338" w:rsidRPr="004C0DE4" w14:paraId="7C08CA57" w14:textId="77777777" w:rsidTr="009A0BFC">
        <w:trPr>
          <w:tblHeader/>
        </w:trPr>
        <w:tc>
          <w:tcPr>
            <w:tcW w:w="2207" w:type="pct"/>
          </w:tcPr>
          <w:p w14:paraId="4D926A0B" w14:textId="77777777" w:rsidR="009D5338" w:rsidRPr="004C0DE4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04FB0570" w14:textId="3D0B252D" w:rsidR="009D5338" w:rsidRPr="004C0DE4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C0DE4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4C0DE4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531AA9" w:rsidRPr="004C0DE4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>กันย</w:t>
            </w:r>
            <w:r w:rsidRPr="004C0DE4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>ายน</w:t>
            </w:r>
          </w:p>
        </w:tc>
        <w:tc>
          <w:tcPr>
            <w:tcW w:w="143" w:type="pct"/>
          </w:tcPr>
          <w:p w14:paraId="2D0C3A35" w14:textId="77777777" w:rsidR="009D5338" w:rsidRPr="004C0DE4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921D6A6" w14:textId="77777777" w:rsidR="009D5338" w:rsidRPr="004C0DE4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32347E84" w14:textId="77777777" w:rsidR="009D5338" w:rsidRPr="004C0DE4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2E64A1F" w14:textId="04B978A8" w:rsidR="009D5338" w:rsidRPr="004C0DE4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4C0DE4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531AA9" w:rsidRPr="004C0DE4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>กันย</w:t>
            </w:r>
            <w:r w:rsidRPr="004C0DE4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>ายน</w:t>
            </w:r>
          </w:p>
        </w:tc>
        <w:tc>
          <w:tcPr>
            <w:tcW w:w="144" w:type="pct"/>
          </w:tcPr>
          <w:p w14:paraId="77B65BA1" w14:textId="77777777" w:rsidR="009D5338" w:rsidRPr="004C0DE4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9E61D8F" w14:textId="77777777" w:rsidR="009D5338" w:rsidRPr="004C0DE4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D5338" w:rsidRPr="004C0DE4" w14:paraId="73D04693" w14:textId="77777777" w:rsidTr="009A0BFC">
        <w:trPr>
          <w:tblHeader/>
        </w:trPr>
        <w:tc>
          <w:tcPr>
            <w:tcW w:w="2207" w:type="pct"/>
          </w:tcPr>
          <w:p w14:paraId="7847722C" w14:textId="77777777" w:rsidR="009D5338" w:rsidRPr="004C0DE4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67F40AE0" w14:textId="77777777" w:rsidR="009D5338" w:rsidRPr="004C0DE4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3" w:type="pct"/>
          </w:tcPr>
          <w:p w14:paraId="18522E2F" w14:textId="77777777" w:rsidR="009D5338" w:rsidRPr="004C0DE4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3C28FC0" w14:textId="77777777" w:rsidR="009D5338" w:rsidRPr="004C0DE4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7A1187F2" w14:textId="77777777" w:rsidR="009D5338" w:rsidRPr="004C0DE4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D994EE5" w14:textId="77777777" w:rsidR="009D5338" w:rsidRPr="004C0DE4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" w:type="pct"/>
          </w:tcPr>
          <w:p w14:paraId="4D7463F5" w14:textId="77777777" w:rsidR="009D5338" w:rsidRPr="004C0DE4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52B93C3" w14:textId="77777777" w:rsidR="009D5338" w:rsidRPr="004C0DE4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D5338" w:rsidRPr="004C0DE4" w14:paraId="216BE1B7" w14:textId="77777777" w:rsidTr="009A0BFC">
        <w:trPr>
          <w:tblHeader/>
        </w:trPr>
        <w:tc>
          <w:tcPr>
            <w:tcW w:w="2207" w:type="pct"/>
          </w:tcPr>
          <w:p w14:paraId="18307216" w14:textId="77777777" w:rsidR="009D5338" w:rsidRPr="004C0DE4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15957310" w14:textId="77777777" w:rsidR="009D5338" w:rsidRPr="004C0DE4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D5338" w:rsidRPr="004C0DE4" w14:paraId="0E41461F" w14:textId="77777777" w:rsidTr="009A0BFC">
        <w:tc>
          <w:tcPr>
            <w:tcW w:w="2207" w:type="pct"/>
          </w:tcPr>
          <w:p w14:paraId="42BEE619" w14:textId="77777777" w:rsidR="009D5338" w:rsidRPr="004C0DE4" w:rsidRDefault="009D5338" w:rsidP="009D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308E24E6" w14:textId="77777777" w:rsidR="009D5338" w:rsidRPr="004C0DE4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82A60E6" w14:textId="77777777" w:rsidR="009D5338" w:rsidRPr="004C0DE4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CD42D1F" w14:textId="77777777" w:rsidR="009D5338" w:rsidRPr="004C0DE4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2D3E8BD" w14:textId="77777777" w:rsidR="009D5338" w:rsidRPr="004C0DE4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694527C" w14:textId="77777777" w:rsidR="009D5338" w:rsidRPr="004C0DE4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32D1EE2" w14:textId="77777777" w:rsidR="009D5338" w:rsidRPr="004C0DE4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506BB04" w14:textId="77777777" w:rsidR="009D5338" w:rsidRPr="004C0DE4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3CC8" w:rsidRPr="004C0DE4" w14:paraId="6B2148B2" w14:textId="77777777" w:rsidTr="009A0BFC">
        <w:tc>
          <w:tcPr>
            <w:tcW w:w="2207" w:type="pct"/>
          </w:tcPr>
          <w:p w14:paraId="792BD98B" w14:textId="77777777" w:rsidR="00A73CC8" w:rsidRPr="004C0DE4" w:rsidRDefault="00A73CC8" w:rsidP="00A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</w:tcPr>
          <w:p w14:paraId="224591E0" w14:textId="22951771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61F9F2E6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CE8480E" w14:textId="2D3308E9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06212D83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1DBA7B2" w14:textId="68C1F5DB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,951,</w:t>
            </w:r>
            <w:r w:rsidR="00250BDA">
              <w:rPr>
                <w:rFonts w:asciiTheme="majorBidi" w:hAnsiTheme="majorBidi" w:cstheme="majorBidi"/>
                <w:sz w:val="28"/>
                <w:szCs w:val="28"/>
              </w:rPr>
              <w:t>895</w:t>
            </w:r>
          </w:p>
        </w:tc>
        <w:tc>
          <w:tcPr>
            <w:tcW w:w="144" w:type="pct"/>
          </w:tcPr>
          <w:p w14:paraId="22BD3ED8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1209C84" w14:textId="25D305E9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5,481,808</w:t>
            </w:r>
          </w:p>
        </w:tc>
      </w:tr>
      <w:tr w:rsidR="00A73CC8" w:rsidRPr="004C0DE4" w14:paraId="315CA29F" w14:textId="77777777" w:rsidTr="009A0BFC">
        <w:tc>
          <w:tcPr>
            <w:tcW w:w="2207" w:type="pct"/>
          </w:tcPr>
          <w:p w14:paraId="76EEBF36" w14:textId="77777777" w:rsidR="00A73CC8" w:rsidRPr="004C0DE4" w:rsidRDefault="00A73CC8" w:rsidP="00A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576" w:type="pct"/>
          </w:tcPr>
          <w:p w14:paraId="402A5FD8" w14:textId="4CB102D9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34ABCA98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D87FCFD" w14:textId="7E5BBA39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25015299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ECA8582" w14:textId="714D1E86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1,487,500</w:t>
            </w:r>
          </w:p>
        </w:tc>
        <w:tc>
          <w:tcPr>
            <w:tcW w:w="144" w:type="pct"/>
          </w:tcPr>
          <w:p w14:paraId="7A70A277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E15B20E" w14:textId="65E6219B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737,500</w:t>
            </w:r>
          </w:p>
        </w:tc>
      </w:tr>
      <w:tr w:rsidR="00A73CC8" w:rsidRPr="004C0DE4" w14:paraId="264C00F0" w14:textId="77777777" w:rsidTr="009A0BFC">
        <w:tc>
          <w:tcPr>
            <w:tcW w:w="2207" w:type="pct"/>
          </w:tcPr>
          <w:p w14:paraId="49D777F1" w14:textId="77777777" w:rsidR="00A73CC8" w:rsidRPr="004C0DE4" w:rsidRDefault="00A73CC8" w:rsidP="00A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6A212BA5" w14:textId="3DC70C88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159443A4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3F3B73A" w14:textId="38F005F3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7C9254D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AA8F748" w14:textId="43A2EE06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1,670,</w:t>
            </w:r>
            <w:r w:rsidR="00394D38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144" w:type="pct"/>
          </w:tcPr>
          <w:p w14:paraId="2F2345BF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73779E3" w14:textId="2365078C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778,695</w:t>
            </w:r>
          </w:p>
        </w:tc>
      </w:tr>
      <w:tr w:rsidR="00A73CC8" w:rsidRPr="004C0DE4" w14:paraId="21563F4A" w14:textId="77777777" w:rsidTr="009A0BFC">
        <w:tc>
          <w:tcPr>
            <w:tcW w:w="2207" w:type="pct"/>
          </w:tcPr>
          <w:p w14:paraId="4CCCBA3F" w14:textId="77777777" w:rsidR="00A73CC8" w:rsidRPr="004C0DE4" w:rsidRDefault="00A73CC8" w:rsidP="00A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6511F287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C92179B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BA08B19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905063D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0CD28ED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9A7F2FA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B21235B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3CC8" w:rsidRPr="004C0DE4" w14:paraId="528244A6" w14:textId="77777777" w:rsidTr="009A0BFC">
        <w:tc>
          <w:tcPr>
            <w:tcW w:w="2207" w:type="pct"/>
          </w:tcPr>
          <w:p w14:paraId="04C6BC93" w14:textId="77777777" w:rsidR="00A73CC8" w:rsidRPr="004C0DE4" w:rsidRDefault="00A73CC8" w:rsidP="00A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573CF9D7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9498DE9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5D6178E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152A2B7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A391155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A5AD554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9B6BD1F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3CC8" w:rsidRPr="004C0DE4" w14:paraId="10C57E49" w14:textId="77777777" w:rsidTr="009A0BFC">
        <w:tc>
          <w:tcPr>
            <w:tcW w:w="2207" w:type="pct"/>
          </w:tcPr>
          <w:p w14:paraId="6A906DD7" w14:textId="77777777" w:rsidR="00A73CC8" w:rsidRPr="004C0DE4" w:rsidRDefault="00A73CC8" w:rsidP="00A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76" w:type="pct"/>
          </w:tcPr>
          <w:p w14:paraId="41D2D3A1" w14:textId="7E697396" w:rsidR="00A73CC8" w:rsidRPr="004C0DE4" w:rsidRDefault="001826EB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10</w:t>
            </w:r>
          </w:p>
        </w:tc>
        <w:tc>
          <w:tcPr>
            <w:tcW w:w="143" w:type="pct"/>
          </w:tcPr>
          <w:p w14:paraId="500DB15C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85A0983" w14:textId="168C2450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12BC06D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6820DA2" w14:textId="1BAC4853" w:rsidR="00A73CC8" w:rsidRPr="004C0DE4" w:rsidRDefault="001826EB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4" w:type="pct"/>
          </w:tcPr>
          <w:p w14:paraId="3651D964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7D0DAD7D" w14:textId="40B342B6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73CC8" w:rsidRPr="004C0DE4" w14:paraId="25DC17BD" w14:textId="77777777" w:rsidTr="009A0BFC">
        <w:tc>
          <w:tcPr>
            <w:tcW w:w="2207" w:type="pct"/>
          </w:tcPr>
          <w:p w14:paraId="038A8353" w14:textId="77777777" w:rsidR="00A73CC8" w:rsidRPr="004C0DE4" w:rsidRDefault="00A73CC8" w:rsidP="00A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76" w:type="pct"/>
          </w:tcPr>
          <w:p w14:paraId="73DCC198" w14:textId="05B1BBA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802</w:t>
            </w:r>
          </w:p>
        </w:tc>
        <w:tc>
          <w:tcPr>
            <w:tcW w:w="143" w:type="pct"/>
          </w:tcPr>
          <w:p w14:paraId="76FBD821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369F6A31" w14:textId="62C8439C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     15,647</w:t>
            </w:r>
          </w:p>
        </w:tc>
        <w:tc>
          <w:tcPr>
            <w:tcW w:w="147" w:type="pct"/>
          </w:tcPr>
          <w:p w14:paraId="1CB9AB8D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19F6FA38" w14:textId="4755BA60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802</w:t>
            </w:r>
          </w:p>
        </w:tc>
        <w:tc>
          <w:tcPr>
            <w:tcW w:w="144" w:type="pct"/>
          </w:tcPr>
          <w:p w14:paraId="32EA0073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562007E7" w14:textId="57A67490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15,647</w:t>
            </w:r>
          </w:p>
        </w:tc>
      </w:tr>
      <w:tr w:rsidR="00A73CC8" w:rsidRPr="004C0DE4" w14:paraId="6D0D59E2" w14:textId="77777777" w:rsidTr="009A0BFC">
        <w:tc>
          <w:tcPr>
            <w:tcW w:w="2207" w:type="pct"/>
          </w:tcPr>
          <w:p w14:paraId="078779F1" w14:textId="77777777" w:rsidR="00A73CC8" w:rsidRPr="004C0DE4" w:rsidRDefault="00A73CC8" w:rsidP="00A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735DC294" w14:textId="13B484CB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13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495</w:t>
            </w:r>
          </w:p>
        </w:tc>
        <w:tc>
          <w:tcPr>
            <w:tcW w:w="143" w:type="pct"/>
          </w:tcPr>
          <w:p w14:paraId="6EFE9229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373A2C66" w14:textId="329DE798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16,224</w:t>
            </w:r>
          </w:p>
        </w:tc>
        <w:tc>
          <w:tcPr>
            <w:tcW w:w="147" w:type="pct"/>
          </w:tcPr>
          <w:p w14:paraId="4DC6287C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460BF84F" w14:textId="7F9F253F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13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495</w:t>
            </w:r>
          </w:p>
        </w:tc>
        <w:tc>
          <w:tcPr>
            <w:tcW w:w="144" w:type="pct"/>
          </w:tcPr>
          <w:p w14:paraId="5441D1AE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7C15D806" w14:textId="7B46BE24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16,224</w:t>
            </w:r>
          </w:p>
        </w:tc>
      </w:tr>
      <w:tr w:rsidR="00A73CC8" w:rsidRPr="004C0DE4" w14:paraId="09EF1819" w14:textId="77777777" w:rsidTr="009A0BFC">
        <w:tc>
          <w:tcPr>
            <w:tcW w:w="2207" w:type="pct"/>
          </w:tcPr>
          <w:p w14:paraId="343E2F1C" w14:textId="77777777" w:rsidR="00A73CC8" w:rsidRPr="004C0DE4" w:rsidRDefault="00A73CC8" w:rsidP="00A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50A21053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459211B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A580AA9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E9DC6FE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5E7D0B2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93E0F02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CD2B179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3CC8" w:rsidRPr="004C0DE4" w14:paraId="34E29316" w14:textId="77777777" w:rsidTr="009A0BFC">
        <w:tc>
          <w:tcPr>
            <w:tcW w:w="2207" w:type="pct"/>
          </w:tcPr>
          <w:p w14:paraId="347C1FD8" w14:textId="3F6C220D" w:rsidR="00A73CC8" w:rsidRPr="004C0DE4" w:rsidRDefault="00A47619" w:rsidP="00A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73CC8"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</w:t>
            </w:r>
            <w:r w:rsidR="00A73CC8"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76" w:type="pct"/>
          </w:tcPr>
          <w:p w14:paraId="18DE741E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91963CA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E15FB66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C5A48AE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6EA2FFC5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E3B0A1F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A003448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3CC8" w:rsidRPr="004C0DE4" w14:paraId="55D8FA93" w14:textId="77777777" w:rsidTr="009A0BFC">
        <w:tc>
          <w:tcPr>
            <w:tcW w:w="2207" w:type="pct"/>
          </w:tcPr>
          <w:p w14:paraId="7331802A" w14:textId="77777777" w:rsidR="00A73CC8" w:rsidRPr="004C0DE4" w:rsidRDefault="00A73CC8" w:rsidP="00A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4D0ECEE8" w14:textId="305320BE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201</w:t>
            </w:r>
          </w:p>
        </w:tc>
        <w:tc>
          <w:tcPr>
            <w:tcW w:w="143" w:type="pct"/>
          </w:tcPr>
          <w:p w14:paraId="4C2479AA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E5C515D" w14:textId="6B76D34C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47" w:type="pct"/>
          </w:tcPr>
          <w:p w14:paraId="26AA3820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6B37E735" w14:textId="4913330C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201</w:t>
            </w:r>
          </w:p>
        </w:tc>
        <w:tc>
          <w:tcPr>
            <w:tcW w:w="144" w:type="pct"/>
          </w:tcPr>
          <w:p w14:paraId="5AADD650" w14:textId="77777777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A0390DB" w14:textId="0783D73C" w:rsidR="00A73CC8" w:rsidRPr="004C0DE4" w:rsidRDefault="00A73CC8" w:rsidP="00A7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</w:tr>
    </w:tbl>
    <w:p w14:paraId="56200ADE" w14:textId="3AEB8329" w:rsidR="001A7B35" w:rsidRPr="004C0DE4" w:rsidRDefault="001A7B35" w:rsidP="001A7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1550E9B" w14:textId="50175A82" w:rsidR="007D6941" w:rsidRPr="004C0DE4" w:rsidRDefault="004010D9" w:rsidP="00D2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C0DE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AF3F05B" w14:textId="443263E9" w:rsidR="009D0698" w:rsidRPr="004C0DE4" w:rsidRDefault="009D0698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2DF03ED4" w14:textId="36BF894D" w:rsidR="00A569EB" w:rsidRPr="004C0DE4" w:rsidRDefault="00A569EB" w:rsidP="0082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</w:pPr>
      <w:r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ณ วันที่ </w:t>
      </w:r>
      <w:r w:rsidR="00682801" w:rsidRPr="004C0DE4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682801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D97991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</w:t>
      </w:r>
      <w:r w:rsidR="00682801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ยน</w:t>
      </w:r>
      <w:r w:rsidR="00682801" w:rsidRPr="004C0DE4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4C0DE4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1A7B35" w:rsidRPr="004C0DE4">
        <w:rPr>
          <w:rFonts w:ascii="Angsana New" w:eastAsia="Cordia New" w:hAnsi="Angsana New" w:cs="Angsana New"/>
          <w:spacing w:val="-4"/>
          <w:sz w:val="28"/>
          <w:szCs w:val="28"/>
        </w:rPr>
        <w:t>6</w:t>
      </w:r>
      <w:r w:rsidRPr="004C0DE4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เงินให้กู้ยืมระยะสั้นแก่ผู้บริหารสำคัญมีอัตราดอกเบี้ยร้อยละ</w:t>
      </w:r>
      <w:r w:rsidR="006B730D" w:rsidRPr="004C0DE4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="00E9374F" w:rsidRPr="004C0DE4">
        <w:rPr>
          <w:rFonts w:ascii="Angsana New" w:eastAsia="Cordia New" w:hAnsi="Angsana New" w:cs="Angsana New"/>
          <w:spacing w:val="-4"/>
          <w:sz w:val="28"/>
          <w:szCs w:val="28"/>
        </w:rPr>
        <w:t>8</w:t>
      </w:r>
      <w:r w:rsidR="00CA2A63" w:rsidRPr="004C0DE4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ต่อปี </w:t>
      </w:r>
      <w:r w:rsidRPr="004C0DE4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(</w:t>
      </w:r>
      <w:r w:rsidR="00861393" w:rsidRPr="004C0DE4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31 </w:t>
      </w:r>
      <w:r w:rsidR="00861393" w:rsidRPr="004C0DE4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 w:rsidRPr="004C0DE4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256</w:t>
      </w:r>
      <w:r w:rsidR="001A7B35" w:rsidRPr="004C0DE4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5</w:t>
      </w:r>
      <w:r w:rsidRPr="004C0DE4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: </w:t>
      </w:r>
      <w:r w:rsidRPr="004C0DE4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ร้อยละ </w:t>
      </w:r>
      <w:r w:rsidRPr="004C0DE4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8</w:t>
      </w:r>
      <w:r w:rsidRPr="004C0DE4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 </w:t>
      </w:r>
      <w:r w:rsidR="001A152B" w:rsidRPr="004C0DE4">
        <w:rPr>
          <w:rFonts w:ascii="Angsana New" w:eastAsia="Cordia New" w:hAnsi="Angsana New" w:cs="Angsana New"/>
          <w:i/>
          <w:iCs/>
          <w:spacing w:val="-4"/>
          <w:sz w:val="28"/>
          <w:szCs w:val="28"/>
          <w:cs/>
        </w:rPr>
        <w:br/>
      </w:r>
      <w:r w:rsidRPr="004C0DE4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>ต่อปี)</w:t>
      </w:r>
    </w:p>
    <w:p w14:paraId="1E33A0DF" w14:textId="77777777" w:rsidR="00A2416F" w:rsidRPr="004C0DE4" w:rsidRDefault="00A2416F" w:rsidP="0082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24"/>
          <w:szCs w:val="24"/>
          <w:cs/>
        </w:rPr>
      </w:pPr>
    </w:p>
    <w:p w14:paraId="30351ED4" w14:textId="510B291C" w:rsidR="00824640" w:rsidRPr="004C0DE4" w:rsidRDefault="00824640" w:rsidP="0082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spacing w:val="-4"/>
          <w:sz w:val="28"/>
          <w:szCs w:val="28"/>
          <w:cs/>
        </w:rPr>
      </w:pPr>
      <w:r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ณ วันที่ </w:t>
      </w:r>
      <w:r w:rsidR="00682801" w:rsidRPr="004C0DE4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682801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80370B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</w:t>
      </w:r>
      <w:r w:rsidR="00682801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ยน</w:t>
      </w:r>
      <w:r w:rsidR="00682801" w:rsidRPr="004C0DE4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4C0DE4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1A7B35" w:rsidRPr="004C0DE4">
        <w:rPr>
          <w:rFonts w:ascii="Angsana New" w:eastAsia="Cordia New" w:hAnsi="Angsana New" w:cs="Angsana New"/>
          <w:spacing w:val="-4"/>
          <w:sz w:val="28"/>
          <w:szCs w:val="28"/>
        </w:rPr>
        <w:t>6</w:t>
      </w:r>
      <w:r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เงินให้กู้ยืมระยะยาวแก่บริษัทย่อยมีจำนวน</w:t>
      </w:r>
      <w:r w:rsidR="00830CA5" w:rsidRPr="004C0DE4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="00C45CDF" w:rsidRPr="004C0DE4">
        <w:rPr>
          <w:rFonts w:ascii="Angsana New" w:eastAsia="Cordia New" w:hAnsi="Angsana New" w:cs="Angsana New"/>
          <w:spacing w:val="-4"/>
          <w:sz w:val="28"/>
          <w:szCs w:val="28"/>
        </w:rPr>
        <w:t>1,487.5</w:t>
      </w:r>
      <w:r w:rsidRPr="004C0DE4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ล้านบาท </w:t>
      </w:r>
      <w:r w:rsidR="004F5BC9" w:rsidRPr="004C0DE4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(31 </w:t>
      </w:r>
      <w:r w:rsidR="004F5BC9" w:rsidRPr="004C0DE4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 w:rsidR="004F5BC9" w:rsidRPr="004C0DE4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256</w:t>
      </w:r>
      <w:r w:rsidR="001A7B35" w:rsidRPr="004C0DE4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5</w:t>
      </w:r>
      <w:r w:rsidR="004F5BC9" w:rsidRPr="004C0DE4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: </w:t>
      </w:r>
      <w:r w:rsidR="00B866AC" w:rsidRPr="004C0DE4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737.5 </w:t>
      </w:r>
      <w:r w:rsidR="004F5BC9" w:rsidRPr="004C0DE4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ล้านบาท) </w:t>
      </w:r>
      <w:r w:rsidR="00957EDF">
        <w:rPr>
          <w:rFonts w:ascii="Angsana New" w:eastAsia="Cordia New" w:hAnsi="Angsana New" w:cs="Angsana New"/>
          <w:i/>
          <w:iCs/>
          <w:spacing w:val="-4"/>
          <w:sz w:val="28"/>
          <w:szCs w:val="28"/>
          <w:cs/>
        </w:rPr>
        <w:br/>
      </w:r>
      <w:r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โดยมีกำหนดชำระคืนเงินต้นทุก</w:t>
      </w:r>
      <w:r w:rsidR="00701E8A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AA3E42" w:rsidRPr="004C0DE4">
        <w:rPr>
          <w:rFonts w:ascii="Angsana New" w:eastAsia="Cordia New" w:hAnsi="Angsana New" w:cs="Angsana New"/>
          <w:spacing w:val="-4"/>
          <w:sz w:val="28"/>
          <w:szCs w:val="28"/>
        </w:rPr>
        <w:t xml:space="preserve">3 </w:t>
      </w:r>
      <w:r w:rsidR="00701E8A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เดือน</w:t>
      </w:r>
      <w:r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และชำระดอกเบี้ยทุกเดือนจนถึงเดือน</w:t>
      </w:r>
      <w:r w:rsidR="003878AF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มิถุนายน</w:t>
      </w:r>
      <w:r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4C0DE4">
        <w:rPr>
          <w:rFonts w:ascii="Angsana New" w:eastAsia="Cordia New" w:hAnsi="Angsana New" w:cs="Angsana New"/>
          <w:spacing w:val="-4"/>
          <w:sz w:val="28"/>
          <w:szCs w:val="28"/>
        </w:rPr>
        <w:t>25</w:t>
      </w:r>
      <w:r w:rsidR="003878AF" w:rsidRPr="004C0DE4">
        <w:rPr>
          <w:rFonts w:ascii="Angsana New" w:eastAsia="Cordia New" w:hAnsi="Angsana New" w:cs="Angsana New"/>
          <w:spacing w:val="-4"/>
          <w:sz w:val="28"/>
          <w:szCs w:val="28"/>
        </w:rPr>
        <w:t>70</w:t>
      </w:r>
      <w:r w:rsidRPr="004C0DE4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="00701E8A" w:rsidRPr="004C0DE4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(31 </w:t>
      </w:r>
      <w:r w:rsidR="00701E8A" w:rsidRPr="004C0DE4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 w:rsidR="00701E8A" w:rsidRPr="004C0DE4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256</w:t>
      </w:r>
      <w:r w:rsidR="001A7B35" w:rsidRPr="004C0DE4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5</w:t>
      </w:r>
      <w:r w:rsidR="00701E8A" w:rsidRPr="004C0DE4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: </w:t>
      </w:r>
      <w:r w:rsidR="00701E8A" w:rsidRPr="004C0DE4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>เดือน</w:t>
      </w:r>
      <w:r w:rsidR="002C30EE" w:rsidRPr="004C0DE4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กุมภาพันธ์ </w:t>
      </w:r>
      <w:r w:rsidR="00AA3E42" w:rsidRPr="004C0DE4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256</w:t>
      </w:r>
      <w:r w:rsidR="002C30EE" w:rsidRPr="004C0DE4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9</w:t>
      </w:r>
      <w:r w:rsidR="00701E8A" w:rsidRPr="004C0DE4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) </w:t>
      </w:r>
      <w:r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อัตราดอกเบี้ยเป็นไปตามที่ระบุไว้ในสัญญา</w:t>
      </w:r>
    </w:p>
    <w:p w14:paraId="5C2FC8BF" w14:textId="77777777" w:rsidR="00824640" w:rsidRPr="004C0DE4" w:rsidRDefault="00824640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52A26027" w14:textId="7E3470F7" w:rsidR="00840368" w:rsidRPr="004C0DE4" w:rsidRDefault="00840368" w:rsidP="0089131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C0DE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82801" w:rsidRPr="004C0DE4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682801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80370B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</w:t>
      </w:r>
      <w:r w:rsidR="00682801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ยน</w:t>
      </w:r>
      <w:r w:rsidR="003E43C4"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/>
          <w:sz w:val="28"/>
          <w:szCs w:val="28"/>
        </w:rPr>
        <w:t>256</w:t>
      </w:r>
      <w:r w:rsidR="001A7B35" w:rsidRPr="004C0DE4">
        <w:rPr>
          <w:rFonts w:asciiTheme="majorBidi" w:hAnsiTheme="majorBidi" w:cstheme="majorBidi"/>
          <w:sz w:val="28"/>
          <w:szCs w:val="28"/>
        </w:rPr>
        <w:t>6</w:t>
      </w:r>
      <w:r w:rsidRPr="004C0DE4">
        <w:rPr>
          <w:rFonts w:asciiTheme="majorBidi" w:hAnsiTheme="majorBidi" w:cstheme="majorBidi"/>
          <w:sz w:val="28"/>
          <w:szCs w:val="28"/>
        </w:rPr>
        <w:t xml:space="preserve"> </w:t>
      </w:r>
      <w:r w:rsidRPr="004C0DE4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</w:t>
      </w:r>
      <w:r w:rsidR="007F5C01" w:rsidRPr="004C0DE4">
        <w:rPr>
          <w:rFonts w:asciiTheme="majorBidi" w:hAnsiTheme="majorBidi" w:cstheme="majorBidi" w:hint="cs"/>
          <w:sz w:val="28"/>
          <w:szCs w:val="28"/>
          <w:cs/>
        </w:rPr>
        <w:t>หลายฉบับ</w:t>
      </w:r>
      <w:r w:rsidRPr="004C0DE4">
        <w:rPr>
          <w:rFonts w:asciiTheme="majorBidi" w:hAnsiTheme="majorBidi" w:cstheme="majorBidi"/>
          <w:sz w:val="28"/>
          <w:szCs w:val="28"/>
          <w:cs/>
        </w:rPr>
        <w:t xml:space="preserve"> ขอบเขตการให้บริการประกอบด้วยการจัดหานายหน้าประกันวินาศภัย</w:t>
      </w:r>
      <w:r w:rsidRPr="004C0D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/>
          <w:sz w:val="28"/>
          <w:szCs w:val="28"/>
          <w:cs/>
        </w:rPr>
        <w:t>การอนุมัติสินเชื่อเช่าซื้อ</w:t>
      </w:r>
      <w:r w:rsidR="0099607A" w:rsidRPr="004C0DE4">
        <w:rPr>
          <w:rFonts w:asciiTheme="majorBidi" w:hAnsiTheme="majorBidi" w:cstheme="majorBidi" w:hint="cs"/>
          <w:sz w:val="28"/>
          <w:szCs w:val="28"/>
          <w:cs/>
        </w:rPr>
        <w:t>และสินเชื่อส่วนบุคคล</w:t>
      </w:r>
      <w:r w:rsidRPr="004C0DE4">
        <w:rPr>
          <w:rFonts w:asciiTheme="majorBidi" w:hAnsiTheme="majorBidi" w:cstheme="majorBidi"/>
          <w:sz w:val="28"/>
          <w:szCs w:val="28"/>
          <w:cs/>
        </w:rPr>
        <w:t xml:space="preserve"> การเรียกเก็บเงินรับชำระ</w:t>
      </w:r>
      <w:r w:rsidRPr="004C0D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/>
          <w:sz w:val="28"/>
          <w:szCs w:val="28"/>
          <w:cs/>
        </w:rPr>
        <w:t>การติดตามทวงถามหนี้ การดำเนินการยึดหลักประกัน การดำเนินการจัดประมูลหลักประกัน การให้บริการทางด้านการบัญชี รวมถึงเทคโนโลยีสารสนเทศ 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บริษัทได้รับค่าบริการตามที่ได้ระบุในสัญญา</w:t>
      </w:r>
    </w:p>
    <w:p w14:paraId="22788A19" w14:textId="3E97BF8A" w:rsidR="00D26C68" w:rsidRPr="004C0DE4" w:rsidRDefault="00D26C68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0A5EC35" w14:textId="31DD605F" w:rsidR="00B43D65" w:rsidRPr="004C0DE4" w:rsidRDefault="00B43D65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C0DE4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682801" w:rsidRPr="004C0DE4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682801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1C4869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</w:t>
      </w:r>
      <w:r w:rsidR="00682801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ยน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/>
          <w:sz w:val="28"/>
          <w:szCs w:val="28"/>
        </w:rPr>
        <w:t>256</w:t>
      </w:r>
      <w:r w:rsidR="001A7B35" w:rsidRPr="004C0DE4">
        <w:rPr>
          <w:rFonts w:asciiTheme="majorBidi" w:hAnsiTheme="majorBidi" w:cstheme="majorBidi"/>
          <w:sz w:val="28"/>
          <w:szCs w:val="28"/>
        </w:rPr>
        <w:t>6</w:t>
      </w:r>
      <w:r w:rsidRPr="004C0DE4">
        <w:rPr>
          <w:rFonts w:asciiTheme="majorBidi" w:hAnsiTheme="majorBidi" w:cstheme="majorBidi"/>
          <w:sz w:val="28"/>
          <w:szCs w:val="28"/>
        </w:rPr>
        <w:t xml:space="preserve"> </w:t>
      </w:r>
      <w:r w:rsidRPr="004C0DE4">
        <w:rPr>
          <w:rFonts w:asciiTheme="majorBidi" w:hAnsiTheme="majorBidi" w:cstheme="majorBidi" w:hint="cs"/>
          <w:sz w:val="28"/>
          <w:szCs w:val="28"/>
          <w:cs/>
        </w:rPr>
        <w:t xml:space="preserve">บริษัทมีสัญญาให้เช่าพื้นที่สำนักงานกับบริษัทย่อยหลายฉบับ โดยมีระยะเวลาเช่า </w:t>
      </w:r>
      <w:r w:rsidRPr="004C0DE4">
        <w:rPr>
          <w:rFonts w:asciiTheme="majorBidi" w:hAnsiTheme="majorBidi" w:cstheme="majorBidi"/>
          <w:sz w:val="28"/>
          <w:szCs w:val="28"/>
        </w:rPr>
        <w:t xml:space="preserve">3 </w:t>
      </w:r>
      <w:r w:rsidRPr="004C0DE4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4C0DE4">
        <w:rPr>
          <w:rFonts w:asciiTheme="majorBidi" w:hAnsiTheme="majorBidi" w:cstheme="majorBidi"/>
          <w:sz w:val="28"/>
          <w:szCs w:val="28"/>
        </w:rPr>
        <w:br/>
      </w:r>
      <w:r w:rsidRPr="004C0DE4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Pr="004C0DE4">
        <w:rPr>
          <w:rFonts w:asciiTheme="majorBidi" w:hAnsiTheme="majorBidi" w:cstheme="majorBidi"/>
          <w:sz w:val="28"/>
          <w:szCs w:val="28"/>
        </w:rPr>
        <w:t xml:space="preserve">1 </w:t>
      </w:r>
      <w:r w:rsidRPr="004C0DE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4C0DE4">
        <w:rPr>
          <w:rFonts w:asciiTheme="majorBidi" w:hAnsiTheme="majorBidi" w:cstheme="majorBidi"/>
          <w:sz w:val="28"/>
          <w:szCs w:val="28"/>
        </w:rPr>
        <w:t>2564</w:t>
      </w:r>
      <w:r w:rsidRPr="004C0D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4C0DE4">
        <w:rPr>
          <w:rFonts w:asciiTheme="majorBidi" w:hAnsiTheme="majorBidi" w:cstheme="majorBidi"/>
          <w:sz w:val="28"/>
          <w:szCs w:val="28"/>
        </w:rPr>
        <w:t xml:space="preserve">31 </w:t>
      </w:r>
      <w:r w:rsidRPr="004C0DE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C0DE4">
        <w:rPr>
          <w:rFonts w:asciiTheme="majorBidi" w:hAnsiTheme="majorBidi" w:cstheme="majorBidi"/>
          <w:sz w:val="28"/>
          <w:szCs w:val="28"/>
        </w:rPr>
        <w:t>2567</w:t>
      </w:r>
      <w:r w:rsidRPr="004C0D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C0DE4">
        <w:rPr>
          <w:rFonts w:asciiTheme="majorBidi" w:hAnsiTheme="majorBidi" w:cs="Angsana New"/>
          <w:i/>
          <w:iCs/>
          <w:sz w:val="28"/>
          <w:szCs w:val="28"/>
        </w:rPr>
        <w:t xml:space="preserve">(31 </w:t>
      </w:r>
      <w:r w:rsidRPr="004C0DE4"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ธันวาคม </w:t>
      </w:r>
      <w:r w:rsidRPr="004C0DE4">
        <w:rPr>
          <w:rFonts w:asciiTheme="majorBidi" w:hAnsiTheme="majorBidi" w:cs="Angsana New"/>
          <w:i/>
          <w:iCs/>
          <w:sz w:val="28"/>
          <w:szCs w:val="28"/>
        </w:rPr>
        <w:t>256</w:t>
      </w:r>
      <w:r w:rsidR="001A7B35" w:rsidRPr="004C0DE4">
        <w:rPr>
          <w:rFonts w:asciiTheme="majorBidi" w:hAnsiTheme="majorBidi" w:cs="Angsana New"/>
          <w:i/>
          <w:iCs/>
          <w:sz w:val="28"/>
          <w:szCs w:val="28"/>
        </w:rPr>
        <w:t>5</w:t>
      </w:r>
      <w:r w:rsidRPr="004C0DE4">
        <w:rPr>
          <w:rFonts w:asciiTheme="majorBidi" w:hAnsiTheme="majorBidi" w:cs="Angsana New"/>
          <w:i/>
          <w:iCs/>
          <w:sz w:val="28"/>
          <w:szCs w:val="28"/>
        </w:rPr>
        <w:t xml:space="preserve">: </w:t>
      </w:r>
      <w:r w:rsidRPr="004C0DE4">
        <w:rPr>
          <w:rFonts w:asciiTheme="majorBidi" w:hAnsiTheme="majorBidi" w:cstheme="majorBidi"/>
          <w:i/>
          <w:iCs/>
          <w:sz w:val="28"/>
          <w:szCs w:val="28"/>
        </w:rPr>
        <w:t xml:space="preserve">3 </w:t>
      </w:r>
      <w:r w:rsidRPr="004C0DE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ปี ตั้งแต่วันที่ </w:t>
      </w:r>
      <w:r w:rsidRPr="004C0DE4">
        <w:rPr>
          <w:rFonts w:asciiTheme="majorBidi" w:hAnsiTheme="majorBidi" w:cstheme="majorBidi"/>
          <w:i/>
          <w:iCs/>
          <w:sz w:val="28"/>
          <w:szCs w:val="28"/>
        </w:rPr>
        <w:t xml:space="preserve">1 </w:t>
      </w:r>
      <w:r w:rsidRPr="004C0DE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มีนาคม </w:t>
      </w:r>
      <w:r w:rsidRPr="004C0DE4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4C0DE4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 w:hint="cs"/>
          <w:i/>
          <w:iCs/>
          <w:sz w:val="28"/>
          <w:szCs w:val="28"/>
          <w:cs/>
        </w:rPr>
        <w:t>ถึงวันที่</w:t>
      </w:r>
      <w:r w:rsidR="00CA676D" w:rsidRPr="004C0DE4">
        <w:rPr>
          <w:rFonts w:asciiTheme="majorBidi" w:hAnsiTheme="majorBidi" w:cstheme="majorBidi"/>
          <w:i/>
          <w:iCs/>
          <w:sz w:val="28"/>
          <w:szCs w:val="28"/>
        </w:rPr>
        <w:br/>
      </w:r>
      <w:r w:rsidR="0025527C" w:rsidRPr="004C0DE4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4C0DE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25527C" w:rsidRPr="004C0DE4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ธันวาคม</w:t>
      </w:r>
      <w:r w:rsidRPr="004C0DE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/>
          <w:i/>
          <w:iCs/>
          <w:sz w:val="28"/>
          <w:szCs w:val="28"/>
        </w:rPr>
        <w:t xml:space="preserve">2567) </w:t>
      </w:r>
      <w:r w:rsidRPr="004C0DE4">
        <w:rPr>
          <w:rFonts w:asciiTheme="majorBidi" w:hAnsiTheme="majorBidi" w:cstheme="majorBidi" w:hint="cs"/>
          <w:sz w:val="28"/>
          <w:szCs w:val="28"/>
          <w:cs/>
        </w:rPr>
        <w:t>บริษัทย่อยมีสิทธิต่อสัญญาเช่าเมื่อสิ้นสุดอายุสัญญา บริษัทได้รับค่าเช่าตามที่ระบุในสัญญา ค่าเช่าจะมีการทบทวนทุกครั้งเมื่อครบกำหนดสัญญา</w:t>
      </w:r>
    </w:p>
    <w:p w14:paraId="18636527" w14:textId="77777777" w:rsidR="00B43D65" w:rsidRPr="004C0DE4" w:rsidRDefault="00B43D65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82C4FFA" w14:textId="22EE0AC3" w:rsidR="00B43D65" w:rsidRPr="004C0DE4" w:rsidRDefault="00B43D65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C0DE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82801" w:rsidRPr="004C0DE4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682801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1C4869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</w:t>
      </w:r>
      <w:r w:rsidR="00682801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ายน</w:t>
      </w:r>
      <w:r w:rsidR="00682801" w:rsidRPr="004C0DE4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="00AA3E42" w:rsidRPr="004C0DE4">
        <w:rPr>
          <w:rFonts w:asciiTheme="majorBidi" w:hAnsiTheme="majorBidi" w:cstheme="majorBidi"/>
          <w:sz w:val="28"/>
          <w:szCs w:val="28"/>
        </w:rPr>
        <w:t>256</w:t>
      </w:r>
      <w:r w:rsidR="001A7B35" w:rsidRPr="004C0DE4">
        <w:rPr>
          <w:rFonts w:asciiTheme="majorBidi" w:hAnsiTheme="majorBidi" w:cstheme="majorBidi"/>
          <w:sz w:val="28"/>
          <w:szCs w:val="28"/>
        </w:rPr>
        <w:t>6</w:t>
      </w:r>
      <w:r w:rsidRPr="004C0DE4">
        <w:rPr>
          <w:rFonts w:asciiTheme="majorBidi" w:hAnsiTheme="majorBidi" w:cstheme="majorBidi"/>
          <w:sz w:val="28"/>
          <w:szCs w:val="28"/>
        </w:rPr>
        <w:t xml:space="preserve"> </w:t>
      </w:r>
      <w:r w:rsidRPr="004C0DE4">
        <w:rPr>
          <w:rFonts w:asciiTheme="majorBidi" w:hAnsiTheme="majorBidi" w:cstheme="majorBidi"/>
          <w:sz w:val="28"/>
          <w:szCs w:val="28"/>
          <w:cs/>
        </w:rPr>
        <w:t xml:space="preserve">บริษัทมีสัญญาหลายฉบับกับบุคคลที่เกี่ยวข้องกันสำหรับการเช่าอาคารสำนักงาน โดยมีระยะเวลาเช่า </w:t>
      </w:r>
      <w:r w:rsidR="00AA3E42" w:rsidRPr="004C0DE4">
        <w:rPr>
          <w:rFonts w:asciiTheme="majorBidi" w:hAnsiTheme="majorBidi" w:cstheme="majorBidi"/>
          <w:sz w:val="28"/>
          <w:szCs w:val="28"/>
        </w:rPr>
        <w:t xml:space="preserve">3 </w:t>
      </w:r>
      <w:r w:rsidRPr="004C0DE4">
        <w:rPr>
          <w:rFonts w:asciiTheme="majorBidi" w:hAnsiTheme="majorBidi" w:cstheme="majorBidi"/>
          <w:sz w:val="28"/>
          <w:szCs w:val="28"/>
          <w:cs/>
        </w:rPr>
        <w:t>ปี ตั้งแต่</w:t>
      </w:r>
      <w:r w:rsidR="008627C1" w:rsidRPr="004C0DE4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3878AF" w:rsidRPr="004C0DE4">
        <w:rPr>
          <w:rFonts w:asciiTheme="majorBidi" w:hAnsiTheme="majorBidi" w:cstheme="majorBidi"/>
          <w:sz w:val="28"/>
          <w:szCs w:val="28"/>
        </w:rPr>
        <w:t>1</w:t>
      </w:r>
      <w:r w:rsidR="008627C1" w:rsidRPr="004C0DE4">
        <w:rPr>
          <w:rFonts w:asciiTheme="majorBidi" w:hAnsiTheme="majorBidi" w:cstheme="majorBidi"/>
          <w:sz w:val="28"/>
          <w:szCs w:val="28"/>
        </w:rPr>
        <w:t xml:space="preserve"> </w:t>
      </w:r>
      <w:r w:rsidR="005619B4" w:rsidRPr="004C0DE4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4C0DE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A3E42" w:rsidRPr="004C0DE4">
        <w:rPr>
          <w:rFonts w:asciiTheme="majorBidi" w:hAnsiTheme="majorBidi" w:cstheme="majorBidi"/>
          <w:sz w:val="28"/>
          <w:szCs w:val="28"/>
        </w:rPr>
        <w:t>256</w:t>
      </w:r>
      <w:r w:rsidR="005619B4" w:rsidRPr="004C0DE4">
        <w:rPr>
          <w:rFonts w:asciiTheme="majorBidi" w:hAnsiTheme="majorBidi" w:cstheme="majorBidi"/>
          <w:sz w:val="28"/>
          <w:szCs w:val="28"/>
        </w:rPr>
        <w:t>4</w:t>
      </w:r>
      <w:r w:rsidRPr="004C0DE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878C6" w:rsidRPr="004C0DE4"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 w:rsidR="003878AF" w:rsidRPr="004C0DE4">
        <w:rPr>
          <w:rFonts w:asciiTheme="majorBidi" w:hAnsiTheme="majorBidi" w:cstheme="majorBidi"/>
          <w:sz w:val="28"/>
          <w:szCs w:val="28"/>
        </w:rPr>
        <w:t>31</w:t>
      </w:r>
      <w:r w:rsidR="00B878C6" w:rsidRPr="004C0DE4">
        <w:rPr>
          <w:rFonts w:asciiTheme="majorBidi" w:hAnsiTheme="majorBidi" w:cstheme="majorBidi"/>
          <w:sz w:val="28"/>
          <w:szCs w:val="28"/>
        </w:rPr>
        <w:t xml:space="preserve"> </w:t>
      </w:r>
      <w:r w:rsidR="003878AF" w:rsidRPr="004C0DE4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Pr="004C0DE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A3E42" w:rsidRPr="004C0DE4">
        <w:rPr>
          <w:rFonts w:asciiTheme="majorBidi" w:hAnsiTheme="majorBidi" w:cstheme="majorBidi"/>
          <w:sz w:val="28"/>
          <w:szCs w:val="28"/>
        </w:rPr>
        <w:t>256</w:t>
      </w:r>
      <w:r w:rsidR="003878AF" w:rsidRPr="004C0DE4">
        <w:rPr>
          <w:rFonts w:asciiTheme="majorBidi" w:hAnsiTheme="majorBidi" w:cstheme="majorBidi"/>
          <w:sz w:val="28"/>
          <w:szCs w:val="28"/>
        </w:rPr>
        <w:t>8</w:t>
      </w:r>
      <w:r w:rsidRPr="004C0DE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4C0DE4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4C0DE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Pr="004C0DE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1A7B35" w:rsidRPr="004C0DE4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4C0DE4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4C0DE4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4C0DE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ปี ตั้งแต่</w:t>
      </w:r>
      <w:r w:rsidR="00B878C6" w:rsidRPr="004C0DE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วันที่ </w:t>
      </w:r>
      <w:r w:rsidR="00B878C6" w:rsidRPr="004C0DE4">
        <w:rPr>
          <w:rFonts w:asciiTheme="majorBidi" w:hAnsiTheme="majorBidi" w:cstheme="majorBidi"/>
          <w:i/>
          <w:iCs/>
          <w:sz w:val="28"/>
          <w:szCs w:val="28"/>
        </w:rPr>
        <w:t xml:space="preserve">1 </w:t>
      </w:r>
      <w:r w:rsidR="00622B5E" w:rsidRPr="004C0DE4">
        <w:rPr>
          <w:rFonts w:asciiTheme="majorBidi" w:hAnsiTheme="majorBidi" w:cstheme="majorBidi" w:hint="cs"/>
          <w:i/>
          <w:iCs/>
          <w:sz w:val="28"/>
          <w:szCs w:val="28"/>
          <w:cs/>
        </w:rPr>
        <w:t>มกราคม</w:t>
      </w:r>
      <w:r w:rsidRPr="004C0DE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22B5E" w:rsidRPr="004C0DE4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4C0DE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104777" w:rsidRPr="004C0DE4">
        <w:rPr>
          <w:rFonts w:asciiTheme="majorBidi" w:hAnsiTheme="majorBidi" w:cstheme="majorBidi" w:hint="cs"/>
          <w:i/>
          <w:iCs/>
          <w:sz w:val="28"/>
          <w:szCs w:val="28"/>
          <w:cs/>
        </w:rPr>
        <w:t>ถึงวันที่</w:t>
      </w:r>
      <w:r w:rsidR="003878AF" w:rsidRPr="004C0DE4">
        <w:rPr>
          <w:rFonts w:asciiTheme="majorBidi" w:hAnsiTheme="majorBidi" w:cstheme="majorBidi"/>
          <w:i/>
          <w:iCs/>
          <w:sz w:val="28"/>
          <w:szCs w:val="28"/>
        </w:rPr>
        <w:br/>
      </w:r>
      <w:r w:rsidR="00104777" w:rsidRPr="004C0DE4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622B5E" w:rsidRPr="004C0DE4">
        <w:rPr>
          <w:rFonts w:asciiTheme="majorBidi" w:hAnsiTheme="majorBidi" w:cstheme="majorBidi" w:hint="cs"/>
          <w:i/>
          <w:iCs/>
          <w:sz w:val="28"/>
          <w:szCs w:val="28"/>
          <w:cs/>
        </w:rPr>
        <w:t>ตุลาคม</w:t>
      </w:r>
      <w:r w:rsidRPr="004C0DE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CD2132" w:rsidRPr="004C0DE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22B5E" w:rsidRPr="004C0DE4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4C0DE4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4C0DE4">
        <w:rPr>
          <w:rFonts w:asciiTheme="majorBidi" w:hAnsiTheme="majorBidi" w:cstheme="majorBidi"/>
          <w:sz w:val="28"/>
          <w:szCs w:val="28"/>
          <w:cs/>
        </w:rPr>
        <w:t>บริษัทจ่ายค่าเช่าตามที่ระบุในสัญญา</w:t>
      </w:r>
    </w:p>
    <w:p w14:paraId="5E9BF8D5" w14:textId="222E97FF" w:rsidR="00044987" w:rsidRPr="004C0DE4" w:rsidRDefault="00044987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4C0DE4">
        <w:rPr>
          <w:rFonts w:asciiTheme="majorBidi" w:hAnsiTheme="majorBidi" w:cstheme="majorBidi"/>
          <w:sz w:val="24"/>
          <w:szCs w:val="24"/>
        </w:rPr>
        <w:br w:type="page"/>
      </w:r>
    </w:p>
    <w:p w14:paraId="36835B70" w14:textId="19744474" w:rsidR="00D15DAD" w:rsidRPr="004C0DE4" w:rsidRDefault="00476D6C" w:rsidP="00D15DA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4C0DE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ลูกหนี้เงินให้สินเชื่อ</w:t>
      </w:r>
      <w:r w:rsidR="002A117E" w:rsidRPr="004C0DE4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และลูกหนี้ตามสัญญาเช่าซื้อ</w:t>
      </w:r>
    </w:p>
    <w:p w14:paraId="7CB5CCA9" w14:textId="77777777" w:rsidR="00014D55" w:rsidRPr="004C0DE4" w:rsidRDefault="00014D55" w:rsidP="00014D55">
      <w:pPr>
        <w:pStyle w:val="index"/>
        <w:tabs>
          <w:tab w:val="clear" w:pos="1134"/>
        </w:tabs>
        <w:spacing w:after="0" w:line="240" w:lineRule="auto"/>
        <w:ind w:left="518" w:firstLine="0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65795E23" w14:textId="77777777" w:rsidR="00014D55" w:rsidRPr="004C0DE4" w:rsidRDefault="00014D55" w:rsidP="00014D55">
      <w:pPr>
        <w:pStyle w:val="index"/>
        <w:numPr>
          <w:ilvl w:val="1"/>
          <w:numId w:val="8"/>
        </w:num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4C0DE4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  </w:t>
      </w:r>
      <w:r w:rsidRPr="004C0DE4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 xml:space="preserve"> จำแนกตามประเภทลูกหนี้</w:t>
      </w:r>
    </w:p>
    <w:p w14:paraId="1C72D72E" w14:textId="77777777" w:rsidR="00014D55" w:rsidRPr="004C0DE4" w:rsidRDefault="00014D55" w:rsidP="00014D55">
      <w:pPr>
        <w:rPr>
          <w:rFonts w:cstheme="minorBidi"/>
          <w:lang w:val="th-TH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80"/>
        <w:gridCol w:w="1080"/>
        <w:gridCol w:w="1154"/>
      </w:tblGrid>
      <w:tr w:rsidR="0057524B" w:rsidRPr="004C0DE4" w14:paraId="44764D38" w14:textId="77777777" w:rsidTr="009A0BFC">
        <w:tc>
          <w:tcPr>
            <w:tcW w:w="3150" w:type="dxa"/>
          </w:tcPr>
          <w:p w14:paraId="0A7BC4B7" w14:textId="77777777" w:rsidR="0057524B" w:rsidRPr="004C0DE4" w:rsidRDefault="0057524B" w:rsidP="009A0BF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9365561" w14:textId="77777777" w:rsidR="0057524B" w:rsidRPr="004C0DE4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7524B" w:rsidRPr="004C0DE4" w14:paraId="2F6C920B" w14:textId="77777777" w:rsidTr="009A0BFC">
        <w:tc>
          <w:tcPr>
            <w:tcW w:w="3150" w:type="dxa"/>
          </w:tcPr>
          <w:p w14:paraId="097D352A" w14:textId="77777777" w:rsidR="0057524B" w:rsidRPr="004C0DE4" w:rsidRDefault="0057524B" w:rsidP="009A0BF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236D3B3D" w14:textId="53BE7A54" w:rsidR="0057524B" w:rsidRPr="004C0DE4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24C1"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="003D2409" w:rsidRPr="004C0DE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</w:t>
            </w:r>
            <w:r w:rsidR="006C24C1" w:rsidRPr="004C0DE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ายน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314" w:type="dxa"/>
            <w:gridSpan w:val="3"/>
            <w:vAlign w:val="bottom"/>
          </w:tcPr>
          <w:p w14:paraId="308668BB" w14:textId="77777777" w:rsidR="0057524B" w:rsidRPr="004C0DE4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4C0DE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  <w:r w:rsidRPr="004C0DE4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4C0DE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57524B" w:rsidRPr="004C0DE4" w14:paraId="60CE53C7" w14:textId="77777777" w:rsidTr="009A0BFC">
        <w:tc>
          <w:tcPr>
            <w:tcW w:w="3150" w:type="dxa"/>
          </w:tcPr>
          <w:p w14:paraId="732B8E1A" w14:textId="77777777" w:rsidR="0057524B" w:rsidRPr="004C0DE4" w:rsidRDefault="0057524B" w:rsidP="009A0BF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8F7810A" w14:textId="77777777" w:rsidR="0057524B" w:rsidRPr="004C0DE4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4C0DE4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4C0DE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A1E57BD" w14:textId="77777777" w:rsidR="0057524B" w:rsidRPr="004C0DE4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86" w:type="dxa"/>
            <w:vAlign w:val="bottom"/>
          </w:tcPr>
          <w:p w14:paraId="7918D834" w14:textId="77777777" w:rsidR="0057524B" w:rsidRPr="004C0DE4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492B4E7B" w14:textId="77777777" w:rsidR="0057524B" w:rsidRPr="004C0DE4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4C0DE4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4C0DE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D6EADCF" w14:textId="77777777" w:rsidR="0057524B" w:rsidRPr="004C0DE4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54" w:type="dxa"/>
            <w:vAlign w:val="bottom"/>
          </w:tcPr>
          <w:p w14:paraId="3A0EB1F8" w14:textId="77777777" w:rsidR="0057524B" w:rsidRPr="004C0DE4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7524B" w:rsidRPr="004C0DE4" w14:paraId="4FC06FF9" w14:textId="77777777" w:rsidTr="009A0BFC">
        <w:tc>
          <w:tcPr>
            <w:tcW w:w="3150" w:type="dxa"/>
          </w:tcPr>
          <w:p w14:paraId="6670ED94" w14:textId="77777777" w:rsidR="0057524B" w:rsidRPr="004C0DE4" w:rsidRDefault="0057524B" w:rsidP="009A0BF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5574360" w14:textId="77777777" w:rsidR="0057524B" w:rsidRPr="004C0DE4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24B" w:rsidRPr="004C0DE4" w14:paraId="37F1BC52" w14:textId="77777777" w:rsidTr="009A0BFC">
        <w:tc>
          <w:tcPr>
            <w:tcW w:w="3150" w:type="dxa"/>
          </w:tcPr>
          <w:p w14:paraId="249482D8" w14:textId="77777777" w:rsidR="0057524B" w:rsidRPr="004C0DE4" w:rsidRDefault="0057524B" w:rsidP="009A0BFC">
            <w:pPr>
              <w:spacing w:line="240" w:lineRule="auto"/>
              <w:ind w:left="-20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</w:tcPr>
          <w:p w14:paraId="706C54B5" w14:textId="4DDF24DC" w:rsidR="0057524B" w:rsidRPr="004C0DE4" w:rsidRDefault="001A664D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65,480,649</w:t>
            </w:r>
          </w:p>
        </w:tc>
        <w:tc>
          <w:tcPr>
            <w:tcW w:w="1080" w:type="dxa"/>
            <w:shd w:val="clear" w:color="auto" w:fill="auto"/>
          </w:tcPr>
          <w:p w14:paraId="06FAA575" w14:textId="259D23DB" w:rsidR="0057524B" w:rsidRPr="004C0DE4" w:rsidRDefault="001A664D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66,446,218</w:t>
            </w:r>
          </w:p>
        </w:tc>
        <w:tc>
          <w:tcPr>
            <w:tcW w:w="1186" w:type="dxa"/>
            <w:shd w:val="clear" w:color="auto" w:fill="auto"/>
          </w:tcPr>
          <w:p w14:paraId="58AA3D2A" w14:textId="4FC0C536" w:rsidR="0057524B" w:rsidRPr="004C0DE4" w:rsidRDefault="001A664D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131,926,867</w:t>
            </w:r>
          </w:p>
        </w:tc>
        <w:tc>
          <w:tcPr>
            <w:tcW w:w="1080" w:type="dxa"/>
          </w:tcPr>
          <w:p w14:paraId="15F94EE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strike/>
                <w:sz w:val="28"/>
                <w:szCs w:val="28"/>
                <w:cs/>
                <w:lang w:val="en-GB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58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954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787</w:t>
            </w:r>
          </w:p>
        </w:tc>
        <w:tc>
          <w:tcPr>
            <w:tcW w:w="1080" w:type="dxa"/>
          </w:tcPr>
          <w:p w14:paraId="1855855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54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347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44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54" w:type="dxa"/>
          </w:tcPr>
          <w:p w14:paraId="23E8E04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113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302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23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5</w:t>
            </w:r>
          </w:p>
        </w:tc>
      </w:tr>
      <w:tr w:rsidR="0057524B" w:rsidRPr="004C0DE4" w14:paraId="1F8291C6" w14:textId="77777777" w:rsidTr="009A0BFC">
        <w:tc>
          <w:tcPr>
            <w:tcW w:w="3150" w:type="dxa"/>
          </w:tcPr>
          <w:p w14:paraId="4FD2612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4C0DE4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4C0DE4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4C0DE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54E67E1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  </w:t>
            </w:r>
            <w:r w:rsidRPr="004C0DE4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    </w:t>
            </w:r>
            <w:r w:rsidRPr="004C0DE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813A63" w14:textId="30BB44C3" w:rsidR="0057524B" w:rsidRPr="004C0DE4" w:rsidRDefault="001A664D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1,851,630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A9BA9C" w14:textId="48A2AD31" w:rsidR="0057524B" w:rsidRPr="004C0DE4" w:rsidRDefault="001A664D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368D9EC" w14:textId="618330B2" w:rsidR="0057524B" w:rsidRPr="004C0DE4" w:rsidRDefault="001A664D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1,851,630</w:t>
            </w:r>
          </w:p>
        </w:tc>
        <w:tc>
          <w:tcPr>
            <w:tcW w:w="1080" w:type="dxa"/>
            <w:vAlign w:val="bottom"/>
          </w:tcPr>
          <w:p w14:paraId="787D181C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674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77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14:paraId="7212E128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21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5954A674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674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77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2</w:t>
            </w:r>
          </w:p>
        </w:tc>
      </w:tr>
      <w:tr w:rsidR="0057524B" w:rsidRPr="004C0DE4" w14:paraId="6EF5F128" w14:textId="77777777" w:rsidTr="009A0BFC">
        <w:tc>
          <w:tcPr>
            <w:tcW w:w="3150" w:type="dxa"/>
            <w:vAlign w:val="bottom"/>
          </w:tcPr>
          <w:p w14:paraId="6F1F2667" w14:textId="77777777" w:rsidR="0057524B" w:rsidRPr="004C0DE4" w:rsidRDefault="0057524B" w:rsidP="009A0BFC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C0DE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19113694" w14:textId="3205EC3D" w:rsidR="0057524B" w:rsidRPr="004C0DE4" w:rsidRDefault="001A664D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67,332,279</w:t>
            </w:r>
          </w:p>
        </w:tc>
        <w:tc>
          <w:tcPr>
            <w:tcW w:w="1080" w:type="dxa"/>
            <w:shd w:val="clear" w:color="auto" w:fill="auto"/>
          </w:tcPr>
          <w:p w14:paraId="44679AAA" w14:textId="119CBFDE" w:rsidR="0057524B" w:rsidRPr="004C0DE4" w:rsidRDefault="001A664D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66,446,218</w:t>
            </w:r>
          </w:p>
        </w:tc>
        <w:tc>
          <w:tcPr>
            <w:tcW w:w="1186" w:type="dxa"/>
            <w:shd w:val="clear" w:color="auto" w:fill="auto"/>
          </w:tcPr>
          <w:p w14:paraId="55A54FDC" w14:textId="6CE76285" w:rsidR="0057524B" w:rsidRPr="004C0DE4" w:rsidRDefault="001A664D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133,778,497</w:t>
            </w:r>
          </w:p>
        </w:tc>
        <w:tc>
          <w:tcPr>
            <w:tcW w:w="1080" w:type="dxa"/>
          </w:tcPr>
          <w:p w14:paraId="41F59E89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60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629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</w:t>
            </w:r>
            <w:r w:rsidRPr="004C0DE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59</w:t>
            </w:r>
          </w:p>
        </w:tc>
        <w:tc>
          <w:tcPr>
            <w:tcW w:w="1080" w:type="dxa"/>
          </w:tcPr>
          <w:p w14:paraId="06CFD20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54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347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44</w:t>
            </w:r>
            <w:r w:rsidRPr="004C0DE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154" w:type="dxa"/>
          </w:tcPr>
          <w:p w14:paraId="6DB90B5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trike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114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977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00</w:t>
            </w:r>
            <w:r w:rsidRPr="004C0DE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7</w:t>
            </w:r>
          </w:p>
        </w:tc>
      </w:tr>
      <w:tr w:rsidR="0057524B" w:rsidRPr="004C0DE4" w14:paraId="13102548" w14:textId="77777777" w:rsidTr="009A0BFC">
        <w:tc>
          <w:tcPr>
            <w:tcW w:w="3150" w:type="dxa"/>
            <w:vAlign w:val="bottom"/>
          </w:tcPr>
          <w:p w14:paraId="6C318DD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4C0DE4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4C0DE4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</w:t>
            </w:r>
            <w:r w:rsidRPr="004C0DE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4C0DE4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</w:p>
          <w:p w14:paraId="441AF96C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4C0DE4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</w:t>
            </w:r>
            <w:r w:rsidRPr="004C0DE4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 </w:t>
            </w:r>
            <w:r w:rsidRPr="004C0DE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DF845E" w14:textId="5CDE2547" w:rsidR="0057524B" w:rsidRPr="004C0DE4" w:rsidRDefault="001C7865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(3,354,549)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E5E5B5" w14:textId="5C4AA313" w:rsidR="0057524B" w:rsidRPr="004C0DE4" w:rsidRDefault="001C7865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(1,012,316)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4AA4F9D" w14:textId="6511E03C" w:rsidR="0057524B" w:rsidRPr="004C0DE4" w:rsidRDefault="001C7865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(4,366,865)</w:t>
            </w:r>
          </w:p>
        </w:tc>
        <w:tc>
          <w:tcPr>
            <w:tcW w:w="1080" w:type="dxa"/>
            <w:vAlign w:val="bottom"/>
          </w:tcPr>
          <w:p w14:paraId="14BCDB15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7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2,656,345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C2D6C14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650,697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14:paraId="6597FEA0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(3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307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042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57524B" w:rsidRPr="004C0DE4" w14:paraId="32EBB78A" w14:textId="77777777" w:rsidTr="009A0BFC">
        <w:tc>
          <w:tcPr>
            <w:tcW w:w="3150" w:type="dxa"/>
            <w:vAlign w:val="bottom"/>
          </w:tcPr>
          <w:p w14:paraId="6D72F6DF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4C0DE4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75C04C" w14:textId="6C658992" w:rsidR="0057524B" w:rsidRPr="004C0DE4" w:rsidRDefault="001C7865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63,977,730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5F040B" w14:textId="68CEC921" w:rsidR="0057524B" w:rsidRPr="004C0DE4" w:rsidRDefault="001C7865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65,433,902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62AEB24" w14:textId="00325EEE" w:rsidR="0057524B" w:rsidRPr="004C0DE4" w:rsidRDefault="001C7865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129,411,632</w:t>
            </w:r>
          </w:p>
        </w:tc>
        <w:tc>
          <w:tcPr>
            <w:tcW w:w="1080" w:type="dxa"/>
            <w:vAlign w:val="bottom"/>
          </w:tcPr>
          <w:p w14:paraId="678BB96A" w14:textId="77777777" w:rsidR="0057524B" w:rsidRPr="004C0DE4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57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,973,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214</w:t>
            </w:r>
          </w:p>
        </w:tc>
        <w:tc>
          <w:tcPr>
            <w:tcW w:w="1080" w:type="dxa"/>
            <w:vAlign w:val="bottom"/>
          </w:tcPr>
          <w:p w14:paraId="765502BA" w14:textId="77777777" w:rsidR="0057524B" w:rsidRPr="004C0DE4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53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696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,751</w:t>
            </w:r>
          </w:p>
        </w:tc>
        <w:tc>
          <w:tcPr>
            <w:tcW w:w="1154" w:type="dxa"/>
            <w:vAlign w:val="bottom"/>
          </w:tcPr>
          <w:p w14:paraId="36569700" w14:textId="77777777" w:rsidR="0057524B" w:rsidRPr="004C0DE4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111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669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96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57524B" w:rsidRPr="004C0DE4" w14:paraId="29AC385D" w14:textId="77777777" w:rsidTr="009A0BFC">
        <w:tc>
          <w:tcPr>
            <w:tcW w:w="3150" w:type="dxa"/>
            <w:vAlign w:val="bottom"/>
          </w:tcPr>
          <w:p w14:paraId="17ECE920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B828B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00031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583BC8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9E3ACA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E6466C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2CC8AD4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57524B" w:rsidRPr="004C0DE4" w14:paraId="563D49FC" w14:textId="77777777" w:rsidTr="009A0BFC">
        <w:tc>
          <w:tcPr>
            <w:tcW w:w="3150" w:type="dxa"/>
            <w:vAlign w:val="bottom"/>
          </w:tcPr>
          <w:p w14:paraId="4EFB0AC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D9103F" w14:textId="063BEB6A" w:rsidR="0057524B" w:rsidRPr="004C0DE4" w:rsidRDefault="00FD1D67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406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611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50EAD9" w14:textId="3ECD032B" w:rsidR="0057524B" w:rsidRPr="004C0DE4" w:rsidRDefault="00FD1D67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034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396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C4E55E1" w14:textId="574444DF" w:rsidR="0057524B" w:rsidRPr="004C0DE4" w:rsidRDefault="00FD1D67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6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441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007</w:t>
            </w:r>
          </w:p>
        </w:tc>
        <w:tc>
          <w:tcPr>
            <w:tcW w:w="1080" w:type="dxa"/>
            <w:vAlign w:val="bottom"/>
          </w:tcPr>
          <w:p w14:paraId="44418AC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3,546,113</w:t>
            </w:r>
          </w:p>
        </w:tc>
        <w:tc>
          <w:tcPr>
            <w:tcW w:w="1080" w:type="dxa"/>
            <w:vAlign w:val="bottom"/>
          </w:tcPr>
          <w:p w14:paraId="2175DFA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3,963,226</w:t>
            </w:r>
          </w:p>
        </w:tc>
        <w:tc>
          <w:tcPr>
            <w:tcW w:w="1154" w:type="dxa"/>
            <w:vAlign w:val="bottom"/>
          </w:tcPr>
          <w:p w14:paraId="421261C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7,509,339</w:t>
            </w:r>
          </w:p>
        </w:tc>
      </w:tr>
      <w:tr w:rsidR="0057524B" w:rsidRPr="004C0DE4" w14:paraId="6FBE7837" w14:textId="77777777" w:rsidTr="009A0BFC">
        <w:tc>
          <w:tcPr>
            <w:tcW w:w="3150" w:type="dxa"/>
            <w:vAlign w:val="bottom"/>
          </w:tcPr>
          <w:p w14:paraId="084C21B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B622CC" w14:textId="634904CC" w:rsidR="0057524B" w:rsidRPr="004C0DE4" w:rsidRDefault="00FD1D67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(920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548)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61EA97" w14:textId="30C0AEC4" w:rsidR="0057524B" w:rsidRPr="004C0DE4" w:rsidRDefault="00FD1D67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(556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601)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8716DB5" w14:textId="560C3371" w:rsidR="0057524B" w:rsidRPr="004C0DE4" w:rsidRDefault="00FD1D67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477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149)</w:t>
            </w:r>
          </w:p>
        </w:tc>
        <w:tc>
          <w:tcPr>
            <w:tcW w:w="1080" w:type="dxa"/>
            <w:vAlign w:val="bottom"/>
          </w:tcPr>
          <w:p w14:paraId="128AA434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(1,071,259)</w:t>
            </w:r>
          </w:p>
        </w:tc>
        <w:tc>
          <w:tcPr>
            <w:tcW w:w="1080" w:type="dxa"/>
            <w:vAlign w:val="bottom"/>
          </w:tcPr>
          <w:p w14:paraId="6BCA247F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(801,627)</w:t>
            </w:r>
          </w:p>
        </w:tc>
        <w:tc>
          <w:tcPr>
            <w:tcW w:w="1154" w:type="dxa"/>
            <w:vAlign w:val="bottom"/>
          </w:tcPr>
          <w:p w14:paraId="44E71286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(1,872,886)</w:t>
            </w:r>
          </w:p>
        </w:tc>
      </w:tr>
      <w:tr w:rsidR="0057524B" w:rsidRPr="004C0DE4" w14:paraId="4F7ECB77" w14:textId="77777777" w:rsidTr="009A0BFC">
        <w:tc>
          <w:tcPr>
            <w:tcW w:w="3150" w:type="dxa"/>
            <w:vAlign w:val="bottom"/>
          </w:tcPr>
          <w:p w14:paraId="7916D88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7CB6E2" w14:textId="72B87B9C" w:rsidR="0057524B" w:rsidRPr="004C0DE4" w:rsidRDefault="00FD1D67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486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80FD34" w14:textId="752F9C97" w:rsidR="0057524B" w:rsidRPr="004C0DE4" w:rsidRDefault="00FD1D67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477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795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A7E8C89" w14:textId="2433AB48" w:rsidR="0057524B" w:rsidRPr="004C0DE4" w:rsidRDefault="00FD1D67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963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858</w:t>
            </w:r>
          </w:p>
        </w:tc>
        <w:tc>
          <w:tcPr>
            <w:tcW w:w="1080" w:type="dxa"/>
            <w:vAlign w:val="bottom"/>
          </w:tcPr>
          <w:p w14:paraId="33E212A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2,474,854</w:t>
            </w:r>
          </w:p>
        </w:tc>
        <w:tc>
          <w:tcPr>
            <w:tcW w:w="1080" w:type="dxa"/>
            <w:vAlign w:val="bottom"/>
          </w:tcPr>
          <w:p w14:paraId="02F3457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3,161,599</w:t>
            </w:r>
          </w:p>
        </w:tc>
        <w:tc>
          <w:tcPr>
            <w:tcW w:w="1154" w:type="dxa"/>
            <w:vAlign w:val="bottom"/>
          </w:tcPr>
          <w:p w14:paraId="49BC150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5,636,453</w:t>
            </w:r>
          </w:p>
        </w:tc>
      </w:tr>
      <w:tr w:rsidR="0057524B" w:rsidRPr="004C0DE4" w14:paraId="52DD82DD" w14:textId="77777777" w:rsidTr="009A0BFC">
        <w:tc>
          <w:tcPr>
            <w:tcW w:w="3150" w:type="dxa"/>
          </w:tcPr>
          <w:p w14:paraId="4E5067A0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หัก</w:t>
            </w:r>
            <w:r w:rsidRPr="004C0DE4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4C0DE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4C0DE4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   </w:t>
            </w:r>
            <w:r w:rsidRPr="004C0DE4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  <w:t xml:space="preserve">  </w:t>
            </w:r>
            <w:r w:rsidRPr="004C0DE4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Pr="004C0DE4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</w:t>
            </w:r>
            <w:r w:rsidRPr="004C0DE4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Pr="004C0DE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A44554" w14:textId="7C34EC84" w:rsidR="0057524B" w:rsidRPr="004C0DE4" w:rsidRDefault="00FD1D67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(399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912)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04B069" w14:textId="24FC3CC3" w:rsidR="0057524B" w:rsidRPr="004C0DE4" w:rsidRDefault="00FD1D67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(97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865)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8F08097" w14:textId="1DA5F5F2" w:rsidR="0057524B" w:rsidRPr="004C0DE4" w:rsidRDefault="00FD1D67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(497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777)</w:t>
            </w:r>
          </w:p>
        </w:tc>
        <w:tc>
          <w:tcPr>
            <w:tcW w:w="1080" w:type="dxa"/>
            <w:vAlign w:val="bottom"/>
          </w:tcPr>
          <w:p w14:paraId="2D81EF88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(283,063)</w:t>
            </w:r>
          </w:p>
        </w:tc>
        <w:tc>
          <w:tcPr>
            <w:tcW w:w="1080" w:type="dxa"/>
            <w:vAlign w:val="bottom"/>
          </w:tcPr>
          <w:p w14:paraId="6CCF039A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(95,688)</w:t>
            </w:r>
          </w:p>
        </w:tc>
        <w:tc>
          <w:tcPr>
            <w:tcW w:w="1154" w:type="dxa"/>
            <w:vAlign w:val="bottom"/>
          </w:tcPr>
          <w:p w14:paraId="5CCA2AEC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(378,751)</w:t>
            </w:r>
          </w:p>
        </w:tc>
      </w:tr>
      <w:tr w:rsidR="0057524B" w:rsidRPr="004C0DE4" w14:paraId="480290CE" w14:textId="77777777" w:rsidTr="009A0BFC">
        <w:tc>
          <w:tcPr>
            <w:tcW w:w="3150" w:type="dxa"/>
            <w:vAlign w:val="bottom"/>
          </w:tcPr>
          <w:p w14:paraId="16F23E0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4C0DE4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42D2BB" w14:textId="26D87563" w:rsidR="0057524B" w:rsidRPr="004C0DE4" w:rsidRDefault="00FD1D67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086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9B4C9E" w14:textId="2B831CD3" w:rsidR="0057524B" w:rsidRPr="004C0DE4" w:rsidRDefault="00FD1D67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379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930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CD70677" w14:textId="2361EB02" w:rsidR="0057524B" w:rsidRPr="004C0DE4" w:rsidRDefault="00FD1D67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466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081</w:t>
            </w:r>
          </w:p>
        </w:tc>
        <w:tc>
          <w:tcPr>
            <w:tcW w:w="1080" w:type="dxa"/>
            <w:vAlign w:val="bottom"/>
          </w:tcPr>
          <w:p w14:paraId="401FDE7E" w14:textId="77777777" w:rsidR="0057524B" w:rsidRPr="004C0DE4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2,191,791</w:t>
            </w:r>
          </w:p>
        </w:tc>
        <w:tc>
          <w:tcPr>
            <w:tcW w:w="1080" w:type="dxa"/>
            <w:vAlign w:val="bottom"/>
          </w:tcPr>
          <w:p w14:paraId="21A76AC2" w14:textId="77777777" w:rsidR="0057524B" w:rsidRPr="004C0DE4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3,065,911</w:t>
            </w:r>
          </w:p>
        </w:tc>
        <w:tc>
          <w:tcPr>
            <w:tcW w:w="1154" w:type="dxa"/>
            <w:vAlign w:val="bottom"/>
          </w:tcPr>
          <w:p w14:paraId="2EB745EE" w14:textId="77777777" w:rsidR="0057524B" w:rsidRPr="004C0DE4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5,257,702</w:t>
            </w:r>
          </w:p>
        </w:tc>
      </w:tr>
      <w:tr w:rsidR="0057524B" w:rsidRPr="004C0DE4" w14:paraId="473279A2" w14:textId="77777777" w:rsidTr="009A0BFC">
        <w:tc>
          <w:tcPr>
            <w:tcW w:w="3150" w:type="dxa"/>
            <w:vAlign w:val="bottom"/>
          </w:tcPr>
          <w:p w14:paraId="257A046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07CDE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7281F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EEFB36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CC30AE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18623A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7212682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57524B" w:rsidRPr="004C0DE4" w14:paraId="2188925B" w14:textId="77777777" w:rsidTr="009A0BFC">
        <w:tc>
          <w:tcPr>
            <w:tcW w:w="3150" w:type="dxa"/>
          </w:tcPr>
          <w:p w14:paraId="7671113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4C0DE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  <w:r w:rsidRPr="004C0DE4"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ลูกหนี้เงินให้สินเชื่อและลูกหนี้ตามสัญญาเช่าซื้อ</w:t>
            </w:r>
            <w:r w:rsidRPr="004C0DE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AD80BB" w14:textId="1C54D681" w:rsidR="0057524B" w:rsidRPr="004C0DE4" w:rsidRDefault="001C7865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66,063,881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30708F" w14:textId="724ABBD2" w:rsidR="0057524B" w:rsidRPr="004C0DE4" w:rsidRDefault="001C7865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67,813,832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65AE3A1" w14:textId="5E104368" w:rsidR="0057524B" w:rsidRPr="004C0DE4" w:rsidRDefault="001C7865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133,877,713</w:t>
            </w:r>
          </w:p>
        </w:tc>
        <w:tc>
          <w:tcPr>
            <w:tcW w:w="1080" w:type="dxa"/>
            <w:vAlign w:val="bottom"/>
          </w:tcPr>
          <w:p w14:paraId="47DB94D8" w14:textId="77777777" w:rsidR="0057524B" w:rsidRPr="004C0DE4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0,165,005</w:t>
            </w:r>
          </w:p>
        </w:tc>
        <w:tc>
          <w:tcPr>
            <w:tcW w:w="1080" w:type="dxa"/>
            <w:vAlign w:val="bottom"/>
          </w:tcPr>
          <w:p w14:paraId="4DE9F7E3" w14:textId="77777777" w:rsidR="0057524B" w:rsidRPr="004C0DE4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6,762,662</w:t>
            </w:r>
          </w:p>
        </w:tc>
        <w:tc>
          <w:tcPr>
            <w:tcW w:w="1154" w:type="dxa"/>
            <w:vAlign w:val="bottom"/>
          </w:tcPr>
          <w:p w14:paraId="23D79C01" w14:textId="77777777" w:rsidR="0057524B" w:rsidRPr="004C0DE4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116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927,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</w:t>
            </w:r>
            <w:r w:rsidRPr="004C0DE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67</w:t>
            </w:r>
          </w:p>
        </w:tc>
      </w:tr>
    </w:tbl>
    <w:p w14:paraId="0F63652F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="Angsana New"/>
          <w:sz w:val="28"/>
          <w:szCs w:val="28"/>
          <w:vertAlign w:val="superscript"/>
        </w:rPr>
      </w:pPr>
    </w:p>
    <w:p w14:paraId="732D716C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4C0DE4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4C0DE4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4C0DE4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Pr="004C0DE4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Pr="004C0DE4">
        <w:rPr>
          <w:rFonts w:asciiTheme="majorBidi" w:hAnsiTheme="majorBidi" w:cstheme="majorBidi" w:hint="cs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จัดชั้นเป็นลูกหนี้ที่มีการด้อยค่าด้านเครดิต</w:t>
      </w:r>
    </w:p>
    <w:p w14:paraId="316522AA" w14:textId="77777777" w:rsidR="0057524B" w:rsidRPr="004C0DE4" w:rsidRDefault="0057524B" w:rsidP="0057524B">
      <w:pPr>
        <w:rPr>
          <w:rFonts w:cstheme="minorBidi"/>
          <w:sz w:val="20"/>
          <w:szCs w:val="20"/>
          <w:cs/>
          <w:lang w:val="th-TH"/>
        </w:rPr>
      </w:pPr>
    </w:p>
    <w:p w14:paraId="0FEF92ED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0"/>
          <w:szCs w:val="20"/>
          <w:cs/>
          <w:lang w:val="th-TH"/>
        </w:rPr>
      </w:pPr>
      <w:r w:rsidRPr="004C0DE4">
        <w:rPr>
          <w:rFonts w:cstheme="minorBidi"/>
          <w:sz w:val="20"/>
          <w:szCs w:val="20"/>
          <w:cs/>
          <w:lang w:val="th-TH"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80"/>
        <w:gridCol w:w="1080"/>
        <w:gridCol w:w="1154"/>
      </w:tblGrid>
      <w:tr w:rsidR="0057524B" w:rsidRPr="004C0DE4" w14:paraId="10769F7B" w14:textId="77777777" w:rsidTr="009A0BFC">
        <w:tc>
          <w:tcPr>
            <w:tcW w:w="3150" w:type="dxa"/>
          </w:tcPr>
          <w:p w14:paraId="74E4464A" w14:textId="77777777" w:rsidR="0057524B" w:rsidRPr="004C0DE4" w:rsidRDefault="0057524B" w:rsidP="009A0BF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74698DEC" w14:textId="77777777" w:rsidR="0057524B" w:rsidRPr="004C0DE4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7524B" w:rsidRPr="004C0DE4" w14:paraId="14CC50E8" w14:textId="77777777" w:rsidTr="009A0BFC">
        <w:tc>
          <w:tcPr>
            <w:tcW w:w="3150" w:type="dxa"/>
          </w:tcPr>
          <w:p w14:paraId="31D0F831" w14:textId="77777777" w:rsidR="0057524B" w:rsidRPr="004C0DE4" w:rsidRDefault="0057524B" w:rsidP="009A0BF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38CE46B8" w14:textId="4AF9D58B" w:rsidR="0057524B" w:rsidRPr="004C0DE4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B6A93"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="003D2409" w:rsidRPr="004C0DE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</w:t>
            </w:r>
            <w:r w:rsidR="006B6A93" w:rsidRPr="004C0DE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ายน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3314" w:type="dxa"/>
            <w:gridSpan w:val="3"/>
            <w:vAlign w:val="bottom"/>
          </w:tcPr>
          <w:p w14:paraId="5C7BCF4B" w14:textId="77777777" w:rsidR="0057524B" w:rsidRPr="004C0DE4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4C0DE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  <w:r w:rsidRPr="004C0DE4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4C0DE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57524B" w:rsidRPr="004C0DE4" w14:paraId="75B39BEF" w14:textId="77777777" w:rsidTr="009A0BFC">
        <w:tc>
          <w:tcPr>
            <w:tcW w:w="3150" w:type="dxa"/>
          </w:tcPr>
          <w:p w14:paraId="7D4893E4" w14:textId="77777777" w:rsidR="0057524B" w:rsidRPr="004C0DE4" w:rsidRDefault="0057524B" w:rsidP="009A0BF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45E9A32" w14:textId="77777777" w:rsidR="0057524B" w:rsidRPr="004C0DE4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4C0DE4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4C0DE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C4E607C" w14:textId="77777777" w:rsidR="0057524B" w:rsidRPr="004C0DE4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86" w:type="dxa"/>
            <w:vAlign w:val="bottom"/>
          </w:tcPr>
          <w:p w14:paraId="05D8333E" w14:textId="77777777" w:rsidR="0057524B" w:rsidRPr="004C0DE4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52327BDB" w14:textId="77777777" w:rsidR="0057524B" w:rsidRPr="004C0DE4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4C0DE4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4C0DE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5C67272" w14:textId="77777777" w:rsidR="0057524B" w:rsidRPr="004C0DE4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54" w:type="dxa"/>
            <w:vAlign w:val="bottom"/>
          </w:tcPr>
          <w:p w14:paraId="59218336" w14:textId="77777777" w:rsidR="0057524B" w:rsidRPr="004C0DE4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7524B" w:rsidRPr="004C0DE4" w14:paraId="33408259" w14:textId="77777777" w:rsidTr="009A0BFC">
        <w:tc>
          <w:tcPr>
            <w:tcW w:w="3150" w:type="dxa"/>
          </w:tcPr>
          <w:p w14:paraId="0672208E" w14:textId="77777777" w:rsidR="0057524B" w:rsidRPr="004C0DE4" w:rsidRDefault="0057524B" w:rsidP="009A0BF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63579D75" w14:textId="77777777" w:rsidR="0057524B" w:rsidRPr="004C0DE4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24B" w:rsidRPr="004C0DE4" w14:paraId="35201AB4" w14:textId="77777777" w:rsidTr="009A0BFC">
        <w:tc>
          <w:tcPr>
            <w:tcW w:w="3150" w:type="dxa"/>
          </w:tcPr>
          <w:p w14:paraId="4CD558F0" w14:textId="77777777" w:rsidR="0057524B" w:rsidRPr="004C0DE4" w:rsidRDefault="0057524B" w:rsidP="009A0BFC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</w:tcPr>
          <w:p w14:paraId="2FC1C967" w14:textId="798B06A9" w:rsidR="0057524B" w:rsidRPr="004C0DE4" w:rsidRDefault="00871B9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64,100,299</w:t>
            </w:r>
          </w:p>
        </w:tc>
        <w:tc>
          <w:tcPr>
            <w:tcW w:w="1080" w:type="dxa"/>
            <w:shd w:val="clear" w:color="auto" w:fill="auto"/>
          </w:tcPr>
          <w:p w14:paraId="38584292" w14:textId="7450BD16" w:rsidR="0057524B" w:rsidRPr="004C0DE4" w:rsidRDefault="00871B9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65,158,91</w:t>
            </w:r>
            <w:r w:rsidR="00977396" w:rsidRPr="004C0DE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86" w:type="dxa"/>
            <w:shd w:val="clear" w:color="auto" w:fill="auto"/>
          </w:tcPr>
          <w:p w14:paraId="2CFE9FD3" w14:textId="4D6ECE53" w:rsidR="0057524B" w:rsidRPr="004C0DE4" w:rsidRDefault="00871B9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129,259,21</w:t>
            </w:r>
            <w:r w:rsidR="00977396" w:rsidRPr="004C0DE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3F4631C0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57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895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8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92</w:t>
            </w:r>
          </w:p>
        </w:tc>
        <w:tc>
          <w:tcPr>
            <w:tcW w:w="1080" w:type="dxa"/>
          </w:tcPr>
          <w:p w14:paraId="02EF734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53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021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76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8</w:t>
            </w:r>
          </w:p>
        </w:tc>
        <w:tc>
          <w:tcPr>
            <w:tcW w:w="1154" w:type="dxa"/>
          </w:tcPr>
          <w:p w14:paraId="3725830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110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917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660</w:t>
            </w:r>
          </w:p>
        </w:tc>
      </w:tr>
      <w:tr w:rsidR="0057524B" w:rsidRPr="004C0DE4" w14:paraId="5DFBF4CE" w14:textId="77777777" w:rsidTr="009A0BFC">
        <w:tc>
          <w:tcPr>
            <w:tcW w:w="3150" w:type="dxa"/>
          </w:tcPr>
          <w:p w14:paraId="2BAD4B9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4C0DE4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4C0DE4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4C0DE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323A0F1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       </w:t>
            </w:r>
            <w:r w:rsidRPr="004C0DE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629FE7" w14:textId="666CD314" w:rsidR="0057524B" w:rsidRPr="004C0DE4" w:rsidRDefault="00871B9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1,824,467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9D4EFC" w14:textId="2E2D7A36" w:rsidR="0057524B" w:rsidRPr="004C0DE4" w:rsidRDefault="00871B9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FEC134D" w14:textId="67695B22" w:rsidR="0057524B" w:rsidRPr="004C0DE4" w:rsidRDefault="00871B9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1,824,467</w:t>
            </w:r>
          </w:p>
        </w:tc>
        <w:tc>
          <w:tcPr>
            <w:tcW w:w="1080" w:type="dxa"/>
            <w:vAlign w:val="bottom"/>
          </w:tcPr>
          <w:p w14:paraId="1EAD779F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653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64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7FD2D1F8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55CE14AC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653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648</w:t>
            </w:r>
          </w:p>
        </w:tc>
      </w:tr>
      <w:tr w:rsidR="0057524B" w:rsidRPr="004C0DE4" w14:paraId="6FCBE025" w14:textId="77777777" w:rsidTr="009A0BFC">
        <w:tc>
          <w:tcPr>
            <w:tcW w:w="3150" w:type="dxa"/>
            <w:vAlign w:val="bottom"/>
          </w:tcPr>
          <w:p w14:paraId="25EB7960" w14:textId="77777777" w:rsidR="0057524B" w:rsidRPr="004C0DE4" w:rsidRDefault="0057524B" w:rsidP="009A0BFC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C0DE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559C18FD" w14:textId="4335620F" w:rsidR="0057524B" w:rsidRPr="004C0DE4" w:rsidRDefault="00871B9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65,924,766</w:t>
            </w:r>
          </w:p>
        </w:tc>
        <w:tc>
          <w:tcPr>
            <w:tcW w:w="1080" w:type="dxa"/>
            <w:shd w:val="clear" w:color="auto" w:fill="auto"/>
          </w:tcPr>
          <w:p w14:paraId="607775D4" w14:textId="006DC387" w:rsidR="0057524B" w:rsidRPr="004C0DE4" w:rsidRDefault="00871B9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65,158,91</w:t>
            </w:r>
            <w:r w:rsidR="00977396"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86" w:type="dxa"/>
            <w:shd w:val="clear" w:color="auto" w:fill="auto"/>
          </w:tcPr>
          <w:p w14:paraId="61F030A3" w14:textId="3473BDCB" w:rsidR="0057524B" w:rsidRPr="004C0DE4" w:rsidRDefault="00871B9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131,083,68</w:t>
            </w:r>
            <w:r w:rsidR="00977396"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5686C94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59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549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080" w:type="dxa"/>
          </w:tcPr>
          <w:p w14:paraId="0BE3E65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53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021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76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54" w:type="dxa"/>
          </w:tcPr>
          <w:p w14:paraId="4108204C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112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571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308</w:t>
            </w:r>
          </w:p>
        </w:tc>
      </w:tr>
      <w:tr w:rsidR="0057524B" w:rsidRPr="004C0DE4" w14:paraId="217398F2" w14:textId="77777777" w:rsidTr="009A0BFC">
        <w:trPr>
          <w:trHeight w:val="452"/>
        </w:trPr>
        <w:tc>
          <w:tcPr>
            <w:tcW w:w="3150" w:type="dxa"/>
          </w:tcPr>
          <w:p w14:paraId="7B62D1CA" w14:textId="77777777" w:rsidR="0057524B" w:rsidRPr="004C0DE4" w:rsidRDefault="0057524B" w:rsidP="009A0BFC">
            <w:pPr>
              <w:spacing w:line="240" w:lineRule="auto"/>
              <w:ind w:left="-18" w:right="-106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4C0DE4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4C0DE4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</w:t>
            </w:r>
            <w:r w:rsidRPr="004C0DE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4C0DE4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</w:p>
          <w:p w14:paraId="19173762" w14:textId="77777777" w:rsidR="0057524B" w:rsidRPr="004C0DE4" w:rsidRDefault="0057524B" w:rsidP="009A0BFC">
            <w:pPr>
              <w:spacing w:line="240" w:lineRule="auto"/>
              <w:ind w:left="-18" w:right="-106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4C0DE4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 </w:t>
            </w:r>
            <w:r w:rsidRPr="004C0DE4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 </w:t>
            </w:r>
            <w:r w:rsidRPr="004C0DE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B46DF7" w14:textId="1F7A0F79" w:rsidR="0057524B" w:rsidRPr="004C0DE4" w:rsidRDefault="00442A76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(3,233,546)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EB5B85" w14:textId="3638B80B" w:rsidR="0057524B" w:rsidRPr="004C0DE4" w:rsidRDefault="00442A76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(994,053)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E22DF65" w14:textId="20E54219" w:rsidR="0057524B" w:rsidRPr="004C0DE4" w:rsidRDefault="00442A76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(4,227,599)</w:t>
            </w:r>
          </w:p>
        </w:tc>
        <w:tc>
          <w:tcPr>
            <w:tcW w:w="1080" w:type="dxa"/>
            <w:vAlign w:val="bottom"/>
          </w:tcPr>
          <w:p w14:paraId="4AE11CFA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7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2,624,784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9218341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638,526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14:paraId="55B525AF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(3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,263,310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57524B" w:rsidRPr="004C0DE4" w14:paraId="61B26FB1" w14:textId="77777777" w:rsidTr="009A0BFC">
        <w:tc>
          <w:tcPr>
            <w:tcW w:w="3150" w:type="dxa"/>
            <w:vAlign w:val="bottom"/>
          </w:tcPr>
          <w:p w14:paraId="6ABF44B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4C0DE4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BD1C24" w14:textId="0D7F126B" w:rsidR="0057524B" w:rsidRPr="004C0DE4" w:rsidRDefault="00442A76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62,691,220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ED793A" w14:textId="7389A0F8" w:rsidR="0057524B" w:rsidRPr="004C0DE4" w:rsidRDefault="00442A76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64,164,864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4509258" w14:textId="4D898A94" w:rsidR="0057524B" w:rsidRPr="004C0DE4" w:rsidRDefault="00442A76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126,856,084</w:t>
            </w:r>
          </w:p>
        </w:tc>
        <w:tc>
          <w:tcPr>
            <w:tcW w:w="1080" w:type="dxa"/>
            <w:vAlign w:val="bottom"/>
          </w:tcPr>
          <w:p w14:paraId="120AFF81" w14:textId="77777777" w:rsidR="0057524B" w:rsidRPr="004C0DE4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56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,924,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75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4AF8C0EB" w14:textId="77777777" w:rsidR="0057524B" w:rsidRPr="004C0DE4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52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,383,242</w:t>
            </w:r>
          </w:p>
        </w:tc>
        <w:tc>
          <w:tcPr>
            <w:tcW w:w="1154" w:type="dxa"/>
            <w:vAlign w:val="bottom"/>
          </w:tcPr>
          <w:p w14:paraId="440DD508" w14:textId="77777777" w:rsidR="0057524B" w:rsidRPr="004C0DE4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109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,307,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998</w:t>
            </w:r>
          </w:p>
        </w:tc>
      </w:tr>
      <w:tr w:rsidR="0057524B" w:rsidRPr="004C0DE4" w14:paraId="2DB1484A" w14:textId="77777777" w:rsidTr="009A0BFC">
        <w:tc>
          <w:tcPr>
            <w:tcW w:w="3150" w:type="dxa"/>
            <w:vAlign w:val="bottom"/>
          </w:tcPr>
          <w:p w14:paraId="1573C6B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9A7C00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93BD9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8DDA039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81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9589E6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7C173E9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0388AF1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</w:tr>
      <w:tr w:rsidR="0057524B" w:rsidRPr="004C0DE4" w14:paraId="480624C8" w14:textId="77777777" w:rsidTr="009A0BFC">
        <w:tc>
          <w:tcPr>
            <w:tcW w:w="3150" w:type="dxa"/>
            <w:vAlign w:val="bottom"/>
          </w:tcPr>
          <w:p w14:paraId="052F174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9DA555" w14:textId="1BCD7133" w:rsidR="0057524B" w:rsidRPr="004C0DE4" w:rsidRDefault="00871B9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295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960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DCAF35" w14:textId="1D35D32C" w:rsidR="0057524B" w:rsidRPr="004C0DE4" w:rsidRDefault="00526F68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153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52</w:t>
            </w:r>
            <w:r w:rsidR="00977396" w:rsidRPr="004C0DE4">
              <w:rPr>
                <w:rFonts w:asciiTheme="majorBidi" w:hAnsiTheme="majorBidi" w:cs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93A4B84" w14:textId="6882DC92" w:rsidR="0057524B" w:rsidRPr="004C0DE4" w:rsidRDefault="00871B9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449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48</w:t>
            </w:r>
            <w:r w:rsidR="00977396" w:rsidRPr="004C0DE4">
              <w:rPr>
                <w:rFonts w:asciiTheme="majorBidi" w:hAnsiTheme="majorBidi" w:cs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1C6FB07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378,409</w:t>
            </w:r>
          </w:p>
        </w:tc>
        <w:tc>
          <w:tcPr>
            <w:tcW w:w="1080" w:type="dxa"/>
            <w:vAlign w:val="bottom"/>
          </w:tcPr>
          <w:p w14:paraId="03D190D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324,798</w:t>
            </w:r>
          </w:p>
        </w:tc>
        <w:tc>
          <w:tcPr>
            <w:tcW w:w="1154" w:type="dxa"/>
            <w:vAlign w:val="bottom"/>
          </w:tcPr>
          <w:p w14:paraId="19AE1FC9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703,207</w:t>
            </w:r>
          </w:p>
        </w:tc>
      </w:tr>
      <w:tr w:rsidR="0057524B" w:rsidRPr="004C0DE4" w14:paraId="7CBC63D5" w14:textId="77777777" w:rsidTr="009A0BFC">
        <w:tc>
          <w:tcPr>
            <w:tcW w:w="3150" w:type="dxa"/>
            <w:vAlign w:val="bottom"/>
          </w:tcPr>
          <w:p w14:paraId="2EBDE06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579249" w14:textId="4D854611" w:rsidR="0057524B" w:rsidRPr="004C0DE4" w:rsidRDefault="00526F68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(55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752)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93C872" w14:textId="633D3173" w:rsidR="0057524B" w:rsidRPr="004C0DE4" w:rsidRDefault="00526F68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(20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939)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F7D93A7" w14:textId="79A5300D" w:rsidR="0057524B" w:rsidRPr="004C0DE4" w:rsidRDefault="00526F68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(76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691)</w:t>
            </w:r>
          </w:p>
        </w:tc>
        <w:tc>
          <w:tcPr>
            <w:tcW w:w="1080" w:type="dxa"/>
            <w:vAlign w:val="bottom"/>
          </w:tcPr>
          <w:p w14:paraId="0F96707F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(82,297)</w:t>
            </w:r>
          </w:p>
        </w:tc>
        <w:tc>
          <w:tcPr>
            <w:tcW w:w="1080" w:type="dxa"/>
            <w:vAlign w:val="bottom"/>
          </w:tcPr>
          <w:p w14:paraId="1966714F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(50,538)</w:t>
            </w:r>
          </w:p>
        </w:tc>
        <w:tc>
          <w:tcPr>
            <w:tcW w:w="1154" w:type="dxa"/>
            <w:vAlign w:val="bottom"/>
          </w:tcPr>
          <w:p w14:paraId="0A15ADE2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(132,835)</w:t>
            </w:r>
          </w:p>
        </w:tc>
      </w:tr>
      <w:tr w:rsidR="0057524B" w:rsidRPr="004C0DE4" w14:paraId="4341E1D9" w14:textId="77777777" w:rsidTr="009A0BFC">
        <w:tc>
          <w:tcPr>
            <w:tcW w:w="3150" w:type="dxa"/>
            <w:vAlign w:val="bottom"/>
          </w:tcPr>
          <w:p w14:paraId="624ECD1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1E44EC" w14:textId="5CBAE6B1" w:rsidR="0057524B" w:rsidRPr="004C0DE4" w:rsidRDefault="00526F68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240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20</w:t>
            </w:r>
            <w:r w:rsidR="00871B9B"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46BE3F" w14:textId="6FCBFDCD" w:rsidR="0057524B" w:rsidRPr="004C0DE4" w:rsidRDefault="00526F68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132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58</w:t>
            </w:r>
            <w:r w:rsidR="00977396"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CFD2650" w14:textId="19AD4E38" w:rsidR="0057524B" w:rsidRPr="004C0DE4" w:rsidRDefault="00526F68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372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79</w:t>
            </w:r>
            <w:r w:rsidR="00977396"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46B3CA7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296,112</w:t>
            </w:r>
          </w:p>
        </w:tc>
        <w:tc>
          <w:tcPr>
            <w:tcW w:w="1080" w:type="dxa"/>
            <w:vAlign w:val="bottom"/>
          </w:tcPr>
          <w:p w14:paraId="7A6A22C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274,260</w:t>
            </w:r>
          </w:p>
        </w:tc>
        <w:tc>
          <w:tcPr>
            <w:tcW w:w="1154" w:type="dxa"/>
            <w:vAlign w:val="bottom"/>
          </w:tcPr>
          <w:p w14:paraId="54C5CC7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570,372</w:t>
            </w:r>
          </w:p>
        </w:tc>
      </w:tr>
      <w:tr w:rsidR="0057524B" w:rsidRPr="004C0DE4" w14:paraId="4FE26111" w14:textId="77777777" w:rsidTr="009A0BFC">
        <w:tc>
          <w:tcPr>
            <w:tcW w:w="3150" w:type="dxa"/>
            <w:vAlign w:val="bottom"/>
          </w:tcPr>
          <w:p w14:paraId="51821BE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4C0DE4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4C0DE4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</w:t>
            </w:r>
            <w:r w:rsidRPr="004C0DE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4C0DE4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 </w:t>
            </w:r>
            <w:r w:rsidRPr="004C0DE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</w:r>
            <w:r w:rsidRPr="004C0DE4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 </w:t>
            </w:r>
            <w:r w:rsidRPr="004C0DE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7506C6" w14:textId="1A60F52E" w:rsidR="0057524B" w:rsidRPr="004C0DE4" w:rsidRDefault="00526F68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(64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885)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918098" w14:textId="17278BE4" w:rsidR="0057524B" w:rsidRPr="004C0DE4" w:rsidRDefault="00526F68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(9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167)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BFF1691" w14:textId="408BA378" w:rsidR="0057524B" w:rsidRPr="004C0DE4" w:rsidRDefault="00526F68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(74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052)</w:t>
            </w:r>
          </w:p>
        </w:tc>
        <w:tc>
          <w:tcPr>
            <w:tcW w:w="1080" w:type="dxa"/>
            <w:vAlign w:val="bottom"/>
          </w:tcPr>
          <w:p w14:paraId="0411A03B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(37,427)</w:t>
            </w:r>
          </w:p>
        </w:tc>
        <w:tc>
          <w:tcPr>
            <w:tcW w:w="1080" w:type="dxa"/>
            <w:vAlign w:val="bottom"/>
          </w:tcPr>
          <w:p w14:paraId="333CAC1C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(11,081)</w:t>
            </w:r>
          </w:p>
        </w:tc>
        <w:tc>
          <w:tcPr>
            <w:tcW w:w="1154" w:type="dxa"/>
            <w:vAlign w:val="bottom"/>
          </w:tcPr>
          <w:p w14:paraId="39A37C3F" w14:textId="77777777" w:rsidR="0057524B" w:rsidRPr="004C0DE4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(48,508)</w:t>
            </w:r>
          </w:p>
        </w:tc>
      </w:tr>
      <w:tr w:rsidR="0057524B" w:rsidRPr="004C0DE4" w14:paraId="008FCE3E" w14:textId="77777777" w:rsidTr="009A0BFC">
        <w:tc>
          <w:tcPr>
            <w:tcW w:w="3150" w:type="dxa"/>
            <w:vAlign w:val="bottom"/>
          </w:tcPr>
          <w:p w14:paraId="3AB29D6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4C0DE4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4D0BD2" w14:textId="6B1404CA" w:rsidR="0057524B" w:rsidRPr="004C0DE4" w:rsidRDefault="00526F68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175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32</w:t>
            </w:r>
            <w:r w:rsidR="00871B9B"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CB7937" w14:textId="6496B88A" w:rsidR="0057524B" w:rsidRPr="004C0DE4" w:rsidRDefault="00526F68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123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41</w:t>
            </w:r>
            <w:r w:rsidR="00977396"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FF60B9F" w14:textId="7CEE3335" w:rsidR="0057524B" w:rsidRPr="004C0DE4" w:rsidRDefault="00526F68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298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74</w:t>
            </w:r>
            <w:r w:rsidR="00977396"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0</w:t>
            </w:r>
          </w:p>
        </w:tc>
        <w:tc>
          <w:tcPr>
            <w:tcW w:w="1080" w:type="dxa"/>
            <w:vAlign w:val="bottom"/>
          </w:tcPr>
          <w:p w14:paraId="3D28A808" w14:textId="77777777" w:rsidR="0057524B" w:rsidRPr="004C0DE4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258,685</w:t>
            </w:r>
          </w:p>
        </w:tc>
        <w:tc>
          <w:tcPr>
            <w:tcW w:w="1080" w:type="dxa"/>
            <w:vAlign w:val="bottom"/>
          </w:tcPr>
          <w:p w14:paraId="5BC30981" w14:textId="77777777" w:rsidR="0057524B" w:rsidRPr="004C0DE4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263,179</w:t>
            </w:r>
          </w:p>
        </w:tc>
        <w:tc>
          <w:tcPr>
            <w:tcW w:w="1154" w:type="dxa"/>
            <w:vAlign w:val="bottom"/>
          </w:tcPr>
          <w:p w14:paraId="64508875" w14:textId="77777777" w:rsidR="0057524B" w:rsidRPr="004C0DE4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521,86</w:t>
            </w: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4</w:t>
            </w:r>
          </w:p>
        </w:tc>
      </w:tr>
      <w:tr w:rsidR="0057524B" w:rsidRPr="004C0DE4" w14:paraId="3B5A75A5" w14:textId="77777777" w:rsidTr="009A0BFC">
        <w:tc>
          <w:tcPr>
            <w:tcW w:w="3150" w:type="dxa"/>
            <w:vAlign w:val="bottom"/>
          </w:tcPr>
          <w:p w14:paraId="27E7DCE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12E64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19455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186E3E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EE0FDD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877D9F0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78F0723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</w:tr>
      <w:tr w:rsidR="0057524B" w:rsidRPr="004C0DE4" w14:paraId="6926FE79" w14:textId="77777777" w:rsidTr="009A0BFC">
        <w:tc>
          <w:tcPr>
            <w:tcW w:w="3150" w:type="dxa"/>
            <w:vAlign w:val="bottom"/>
          </w:tcPr>
          <w:p w14:paraId="18600C17" w14:textId="77777777" w:rsidR="0057524B" w:rsidRPr="004C0DE4" w:rsidRDefault="0057524B" w:rsidP="009A0BFC">
            <w:pPr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4C0DE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  <w:r w:rsidRPr="004C0DE4"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ลูกหนี้เงินให้สินเชื่อและลูกหนี้ตามสัญญาเช่าซื้อ</w:t>
            </w:r>
            <w:r w:rsidRPr="004C0DE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BC9D55" w14:textId="19D631BD" w:rsidR="0057524B" w:rsidRPr="004C0DE4" w:rsidRDefault="00442A76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62,866,543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EC8A96" w14:textId="01DC0472" w:rsidR="0057524B" w:rsidRPr="004C0DE4" w:rsidRDefault="00442A76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64,288,281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28D8BFC" w14:textId="330F772A" w:rsidR="0057524B" w:rsidRPr="004C0DE4" w:rsidRDefault="00442A76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127,154,824</w:t>
            </w:r>
          </w:p>
        </w:tc>
        <w:tc>
          <w:tcPr>
            <w:tcW w:w="1080" w:type="dxa"/>
            <w:vAlign w:val="bottom"/>
          </w:tcPr>
          <w:p w14:paraId="6B40272C" w14:textId="77777777" w:rsidR="0057524B" w:rsidRPr="004C0DE4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57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,183,441</w:t>
            </w:r>
          </w:p>
        </w:tc>
        <w:tc>
          <w:tcPr>
            <w:tcW w:w="1080" w:type="dxa"/>
            <w:vAlign w:val="bottom"/>
          </w:tcPr>
          <w:p w14:paraId="172BC104" w14:textId="77777777" w:rsidR="0057524B" w:rsidRPr="004C0DE4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52,646,421</w:t>
            </w:r>
          </w:p>
        </w:tc>
        <w:tc>
          <w:tcPr>
            <w:tcW w:w="1154" w:type="dxa"/>
            <w:vAlign w:val="bottom"/>
          </w:tcPr>
          <w:p w14:paraId="04987E03" w14:textId="77777777" w:rsidR="0057524B" w:rsidRPr="004C0DE4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109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,829,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86</w:t>
            </w:r>
            <w:r w:rsidRPr="004C0DE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2</w:t>
            </w:r>
          </w:p>
        </w:tc>
      </w:tr>
    </w:tbl>
    <w:p w14:paraId="17FD4971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ajorBidi" w:hAnsiTheme="majorBidi" w:cs="Angsana New"/>
          <w:sz w:val="20"/>
          <w:szCs w:val="20"/>
          <w:vertAlign w:val="superscript"/>
          <w:cs/>
        </w:rPr>
      </w:pPr>
    </w:p>
    <w:p w14:paraId="6AF73396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4C0DE4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4C0DE4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4C0DE4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Pr="004C0DE4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Pr="004C0DE4">
        <w:rPr>
          <w:rFonts w:asciiTheme="majorBidi" w:hAnsiTheme="majorBidi" w:cstheme="majorBidi" w:hint="cs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จัดชั้นเป็นลูกหนี้ที่มีการด้อยค่าด้านเครดิต</w:t>
      </w:r>
    </w:p>
    <w:p w14:paraId="288302E5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4C0DE4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4512D957" w14:textId="77777777" w:rsidR="0057524B" w:rsidRPr="004C0DE4" w:rsidRDefault="0057524B" w:rsidP="0057524B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4C0DE4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4.2</w:t>
      </w:r>
      <w:r w:rsidRPr="004C0DE4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ab/>
      </w:r>
      <w:r w:rsidRPr="004C0DE4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การวิเคราะห์คุณภาพของเครดิต</w:t>
      </w:r>
    </w:p>
    <w:p w14:paraId="7F28C9C0" w14:textId="77777777" w:rsidR="0057524B" w:rsidRPr="004C0DE4" w:rsidRDefault="0057524B" w:rsidP="0057524B">
      <w:pPr>
        <w:pStyle w:val="index"/>
        <w:tabs>
          <w:tab w:val="clear" w:pos="1134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5AD0C136" w14:textId="77777777" w:rsidR="0057524B" w:rsidRPr="004C0DE4" w:rsidRDefault="0057524B" w:rsidP="0057524B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4C0DE4">
        <w:rPr>
          <w:rFonts w:asciiTheme="majorBidi" w:hAnsiTheme="majorBidi" w:cstheme="majorBidi"/>
          <w:b/>
          <w:bCs/>
          <w:sz w:val="28"/>
          <w:szCs w:val="28"/>
          <w:lang w:bidi="th-TH"/>
        </w:rPr>
        <w:t>4.2</w:t>
      </w:r>
      <w:r w:rsidRPr="004C0DE4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.1</w:t>
      </w:r>
      <w:r w:rsidRPr="004C0DE4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4C0DE4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ลูกหนี้เงินให้สินเชื่อ</w:t>
      </w:r>
    </w:p>
    <w:p w14:paraId="15911534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79E72489" w14:textId="7A72C3A8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C0DE4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4C0DE4">
        <w:rPr>
          <w:rFonts w:asciiTheme="majorBidi" w:hAnsiTheme="majorBidi" w:cstheme="majorBidi"/>
          <w:bCs/>
          <w:sz w:val="28"/>
          <w:szCs w:val="28"/>
        </w:rPr>
        <w:t>3</w:t>
      </w:r>
      <w:r w:rsidR="006C0768" w:rsidRPr="004C0DE4">
        <w:rPr>
          <w:rFonts w:asciiTheme="majorBidi" w:hAnsiTheme="majorBidi" w:cstheme="majorBidi"/>
          <w:bCs/>
          <w:sz w:val="28"/>
          <w:szCs w:val="28"/>
        </w:rPr>
        <w:t>0</w:t>
      </w:r>
      <w:r w:rsidR="006C0768" w:rsidRPr="004C0DE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AC32E7" w:rsidRPr="004C0DE4">
        <w:rPr>
          <w:rFonts w:asciiTheme="majorBidi" w:hAnsiTheme="majorBidi" w:cstheme="majorBidi" w:hint="cs"/>
          <w:b/>
          <w:sz w:val="28"/>
          <w:szCs w:val="28"/>
          <w:cs/>
        </w:rPr>
        <w:t>กันย</w:t>
      </w:r>
      <w:r w:rsidR="006C0768" w:rsidRPr="004C0DE4">
        <w:rPr>
          <w:rFonts w:asciiTheme="majorBidi" w:hAnsiTheme="majorBidi" w:cstheme="majorBidi" w:hint="cs"/>
          <w:b/>
          <w:sz w:val="28"/>
          <w:szCs w:val="28"/>
          <w:cs/>
        </w:rPr>
        <w:t>ายน</w:t>
      </w:r>
      <w:r w:rsidRPr="004C0DE4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/>
          <w:sz w:val="28"/>
          <w:szCs w:val="28"/>
        </w:rPr>
        <w:t>256</w:t>
      </w:r>
      <w:r w:rsidRPr="004C0DE4">
        <w:rPr>
          <w:rFonts w:asciiTheme="majorBidi" w:hAnsiTheme="majorBidi" w:cs="Angsana New"/>
          <w:sz w:val="28"/>
          <w:szCs w:val="28"/>
        </w:rPr>
        <w:t xml:space="preserve">6 </w:t>
      </w:r>
      <w:r w:rsidRPr="004C0DE4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4C0DE4">
        <w:rPr>
          <w:rFonts w:asciiTheme="majorBidi" w:hAnsiTheme="majorBidi" w:cstheme="majorBidi"/>
          <w:sz w:val="28"/>
          <w:szCs w:val="28"/>
        </w:rPr>
        <w:t xml:space="preserve">31 </w:t>
      </w:r>
      <w:r w:rsidRPr="004C0DE4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4C0DE4">
        <w:rPr>
          <w:rFonts w:asciiTheme="majorBidi" w:hAnsiTheme="majorBidi" w:cstheme="majorBidi"/>
          <w:sz w:val="28"/>
          <w:szCs w:val="28"/>
        </w:rPr>
        <w:t>2565</w:t>
      </w:r>
      <w:r w:rsidRPr="004C0D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 w:hint="cs"/>
          <w:sz w:val="28"/>
          <w:szCs w:val="28"/>
          <w:cs/>
        </w:rPr>
        <w:t>สำหรับลูกหนี้เงินให้สินเชื่อ</w:t>
      </w:r>
      <w:r w:rsidRPr="004C0DE4">
        <w:rPr>
          <w:rFonts w:asciiTheme="majorBidi" w:hAnsiTheme="majorBidi" w:cstheme="majorBidi"/>
          <w:sz w:val="28"/>
          <w:szCs w:val="28"/>
        </w:rPr>
        <w:t xml:space="preserve"> </w:t>
      </w:r>
      <w:r w:rsidRPr="004C0DE4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 w:rsidRPr="004C0DE4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4C0DE4">
        <w:rPr>
          <w:rFonts w:asciiTheme="majorBidi" w:hAnsiTheme="majorBidi" w:cstheme="majorBidi"/>
          <w:sz w:val="28"/>
          <w:szCs w:val="28"/>
          <w:cs/>
        </w:rPr>
        <w:t>หลักประกันและการปรับเครดิตให้ดีขึ้นด้านอื่น ๆ</w:t>
      </w:r>
    </w:p>
    <w:p w14:paraId="337181E6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43"/>
      </w:tblGrid>
      <w:tr w:rsidR="0057524B" w:rsidRPr="004C0DE4" w14:paraId="460432CB" w14:textId="77777777" w:rsidTr="009A0BFC">
        <w:tc>
          <w:tcPr>
            <w:tcW w:w="1455" w:type="pct"/>
            <w:shd w:val="clear" w:color="auto" w:fill="auto"/>
            <w:vAlign w:val="bottom"/>
          </w:tcPr>
          <w:p w14:paraId="24911E3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6E40C64C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7524B" w:rsidRPr="004C0DE4" w14:paraId="5B7A0A9B" w14:textId="77777777" w:rsidTr="009A0BFC">
        <w:tc>
          <w:tcPr>
            <w:tcW w:w="1455" w:type="pct"/>
            <w:shd w:val="clear" w:color="auto" w:fill="auto"/>
            <w:vAlign w:val="bottom"/>
          </w:tcPr>
          <w:p w14:paraId="2A1D5FD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43F2FA53" w14:textId="6E4528CE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E3736" w:rsidRPr="004C0DE4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AC32E7"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>กันย</w:t>
            </w:r>
            <w:r w:rsidR="003E3736"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>ายน</w:t>
            </w:r>
            <w:r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7524B" w:rsidRPr="004C0DE4" w:rsidDel="00D43E7A" w14:paraId="328429F2" w14:textId="77777777" w:rsidTr="009A0BFC">
        <w:tc>
          <w:tcPr>
            <w:tcW w:w="1455" w:type="pct"/>
            <w:shd w:val="clear" w:color="auto" w:fill="auto"/>
            <w:vAlign w:val="bottom"/>
          </w:tcPr>
          <w:p w14:paraId="73F5CEF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81116AC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029F8899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D480D5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10342EC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CF2676C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7674C0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D69AD6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0A2E6FD0" w14:textId="77777777" w:rsidR="0057524B" w:rsidRPr="004C0DE4" w:rsidDel="00D43E7A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524B" w:rsidRPr="004C0DE4" w14:paraId="6BE62FE5" w14:textId="77777777" w:rsidTr="009A0BFC">
        <w:tc>
          <w:tcPr>
            <w:tcW w:w="1455" w:type="pct"/>
            <w:shd w:val="clear" w:color="auto" w:fill="auto"/>
          </w:tcPr>
          <w:p w14:paraId="134A094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7"/>
            <w:shd w:val="clear" w:color="auto" w:fill="auto"/>
          </w:tcPr>
          <w:p w14:paraId="1A528C89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24B" w:rsidRPr="004C0DE4" w14:paraId="504AC439" w14:textId="77777777" w:rsidTr="009A0BFC">
        <w:tc>
          <w:tcPr>
            <w:tcW w:w="1455" w:type="pct"/>
            <w:shd w:val="clear" w:color="auto" w:fill="auto"/>
          </w:tcPr>
          <w:p w14:paraId="78C8530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3825667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DD7DA7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CE5B44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34274A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78197C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31A8DC8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3621F899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707" w:rsidRPr="004C0DE4" w14:paraId="35517BB5" w14:textId="77777777" w:rsidTr="009A0BFC">
        <w:tc>
          <w:tcPr>
            <w:tcW w:w="1455" w:type="pct"/>
            <w:shd w:val="clear" w:color="auto" w:fill="auto"/>
          </w:tcPr>
          <w:p w14:paraId="5F5692DA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174C8E5D" w14:textId="70724FFC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94,776,028</w:t>
            </w:r>
          </w:p>
        </w:tc>
        <w:tc>
          <w:tcPr>
            <w:tcW w:w="145" w:type="pct"/>
          </w:tcPr>
          <w:p w14:paraId="6EFE3F1A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AC7C6ED" w14:textId="39EA9814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4D273CF3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55A21B9" w14:textId="495E86CA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1DCCA22E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4E768ECF" w14:textId="2696C75C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94,776,028</w:t>
            </w:r>
          </w:p>
        </w:tc>
      </w:tr>
      <w:tr w:rsidR="00522707" w:rsidRPr="004C0DE4" w14:paraId="14BA80E0" w14:textId="77777777" w:rsidTr="009A0BFC">
        <w:tc>
          <w:tcPr>
            <w:tcW w:w="1455" w:type="pct"/>
            <w:shd w:val="clear" w:color="auto" w:fill="auto"/>
          </w:tcPr>
          <w:p w14:paraId="1203A6CC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3122A3FF" w14:textId="778A9D5F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22,355,914</w:t>
            </w:r>
          </w:p>
        </w:tc>
        <w:tc>
          <w:tcPr>
            <w:tcW w:w="145" w:type="pct"/>
          </w:tcPr>
          <w:p w14:paraId="18FA36D8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5216C1B4" w14:textId="77D910CD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4E11E9EF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04863F9" w14:textId="4A65C8E0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142FFB63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0FCBB3B9" w14:textId="016AD696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22,355,914</w:t>
            </w:r>
          </w:p>
        </w:tc>
      </w:tr>
      <w:tr w:rsidR="00522707" w:rsidRPr="004C0DE4" w14:paraId="5BBA4CCC" w14:textId="77777777" w:rsidTr="009A0BFC">
        <w:tc>
          <w:tcPr>
            <w:tcW w:w="1455" w:type="pct"/>
            <w:shd w:val="clear" w:color="auto" w:fill="auto"/>
          </w:tcPr>
          <w:p w14:paraId="51EEBB7C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4E9B6108" w14:textId="56D8B446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9E659B5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550C3A83" w14:textId="1B5E7F92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8,929,268</w:t>
            </w:r>
          </w:p>
        </w:tc>
        <w:tc>
          <w:tcPr>
            <w:tcW w:w="149" w:type="pct"/>
          </w:tcPr>
          <w:p w14:paraId="512D918D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C359F85" w14:textId="3DD81CE1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10358E3B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719E29E6" w14:textId="735C1EB7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8,929,268</w:t>
            </w:r>
          </w:p>
        </w:tc>
      </w:tr>
      <w:tr w:rsidR="00522707" w:rsidRPr="004C0DE4" w14:paraId="39E2599B" w14:textId="77777777" w:rsidTr="009A0BFC">
        <w:tc>
          <w:tcPr>
            <w:tcW w:w="1455" w:type="pct"/>
            <w:shd w:val="clear" w:color="auto" w:fill="auto"/>
          </w:tcPr>
          <w:p w14:paraId="15210BD9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FD0403A" w14:textId="67E3B2BF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633CB3FB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2AD185E4" w14:textId="49B80772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3,823,630</w:t>
            </w:r>
          </w:p>
        </w:tc>
        <w:tc>
          <w:tcPr>
            <w:tcW w:w="149" w:type="pct"/>
          </w:tcPr>
          <w:p w14:paraId="430A5046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DB65C1A" w14:textId="26D8C5F9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57F84702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6AC8F16A" w14:textId="30135143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3,823,630</w:t>
            </w:r>
          </w:p>
        </w:tc>
      </w:tr>
      <w:tr w:rsidR="00522707" w:rsidRPr="004C0DE4" w14:paraId="0999243B" w14:textId="77777777" w:rsidTr="009A0BFC">
        <w:tc>
          <w:tcPr>
            <w:tcW w:w="1455" w:type="pct"/>
            <w:shd w:val="clear" w:color="auto" w:fill="auto"/>
          </w:tcPr>
          <w:p w14:paraId="3B9470F1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48BD9B07" w14:textId="254D4133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2CF12E57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3B8B8E6E" w14:textId="1A3A33C8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73E3EF18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A586375" w14:textId="32E29313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3,482,960</w:t>
            </w:r>
          </w:p>
        </w:tc>
        <w:tc>
          <w:tcPr>
            <w:tcW w:w="145" w:type="pct"/>
          </w:tcPr>
          <w:p w14:paraId="7BEC3D2B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30F38745" w14:textId="265D5686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3,482,960</w:t>
            </w:r>
          </w:p>
        </w:tc>
      </w:tr>
      <w:tr w:rsidR="00522707" w:rsidRPr="004C0DE4" w14:paraId="45CAC619" w14:textId="77777777" w:rsidTr="009A0BFC">
        <w:tc>
          <w:tcPr>
            <w:tcW w:w="1455" w:type="pct"/>
            <w:shd w:val="clear" w:color="auto" w:fill="auto"/>
          </w:tcPr>
          <w:p w14:paraId="530FADD2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1B8C2895" w14:textId="1FCB0604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6AFDA70E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1FFEB681" w14:textId="45E15201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09AC346E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2E6410F7" w14:textId="14EC464A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410,697</w:t>
            </w:r>
          </w:p>
        </w:tc>
        <w:tc>
          <w:tcPr>
            <w:tcW w:w="145" w:type="pct"/>
          </w:tcPr>
          <w:p w14:paraId="4FEBA5A0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1E3DD96C" w14:textId="65CD22ED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410,697</w:t>
            </w:r>
          </w:p>
        </w:tc>
      </w:tr>
      <w:tr w:rsidR="00522707" w:rsidRPr="004C0DE4" w14:paraId="3DFD2B10" w14:textId="77777777" w:rsidTr="009A0BFC">
        <w:tc>
          <w:tcPr>
            <w:tcW w:w="1455" w:type="pct"/>
            <w:shd w:val="clear" w:color="auto" w:fill="auto"/>
          </w:tcPr>
          <w:p w14:paraId="0F1E79F6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1F3993C8" w14:textId="71EBCF48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117,131,942</w:t>
            </w:r>
          </w:p>
        </w:tc>
        <w:tc>
          <w:tcPr>
            <w:tcW w:w="145" w:type="pct"/>
          </w:tcPr>
          <w:p w14:paraId="7EE72915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05200B23" w14:textId="3567F1B3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12,752,898</w:t>
            </w:r>
          </w:p>
        </w:tc>
        <w:tc>
          <w:tcPr>
            <w:tcW w:w="149" w:type="pct"/>
          </w:tcPr>
          <w:p w14:paraId="3957DE9C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B03D68B" w14:textId="0744FD72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3,893,657</w:t>
            </w:r>
          </w:p>
        </w:tc>
        <w:tc>
          <w:tcPr>
            <w:tcW w:w="145" w:type="pct"/>
          </w:tcPr>
          <w:p w14:paraId="5D4A8476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0EC88759" w14:textId="197C5B39" w:rsidR="00522707" w:rsidRPr="004C0DE4" w:rsidRDefault="00522707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133,778,497</w:t>
            </w:r>
          </w:p>
        </w:tc>
      </w:tr>
      <w:tr w:rsidR="00522707" w:rsidRPr="004C0DE4" w14:paraId="52AB9390" w14:textId="77777777" w:rsidTr="009A0BFC">
        <w:tc>
          <w:tcPr>
            <w:tcW w:w="1455" w:type="pct"/>
            <w:shd w:val="clear" w:color="auto" w:fill="auto"/>
          </w:tcPr>
          <w:p w14:paraId="3469D476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5B088FED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667DD" w14:textId="5F5FE892" w:rsidR="00522707" w:rsidRPr="004C0DE4" w:rsidRDefault="004E3822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(1,006,082)</w:t>
            </w:r>
          </w:p>
        </w:tc>
        <w:tc>
          <w:tcPr>
            <w:tcW w:w="145" w:type="pct"/>
            <w:vAlign w:val="bottom"/>
          </w:tcPr>
          <w:p w14:paraId="294B714A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5DBDB" w14:textId="760BED85" w:rsidR="00522707" w:rsidRPr="004C0DE4" w:rsidRDefault="004E3822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(875,534)</w:t>
            </w:r>
          </w:p>
        </w:tc>
        <w:tc>
          <w:tcPr>
            <w:tcW w:w="149" w:type="pct"/>
            <w:vAlign w:val="bottom"/>
          </w:tcPr>
          <w:p w14:paraId="69102E55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E618D" w14:textId="58C27846" w:rsidR="00522707" w:rsidRPr="004C0DE4" w:rsidRDefault="004E3822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(2,485,249)</w:t>
            </w:r>
          </w:p>
        </w:tc>
        <w:tc>
          <w:tcPr>
            <w:tcW w:w="145" w:type="pct"/>
            <w:vAlign w:val="bottom"/>
          </w:tcPr>
          <w:p w14:paraId="04811C91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19EF2" w14:textId="70C00A94" w:rsidR="00522707" w:rsidRPr="004C0DE4" w:rsidRDefault="004E3822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(4,366,865)</w:t>
            </w:r>
          </w:p>
        </w:tc>
      </w:tr>
      <w:tr w:rsidR="00522707" w:rsidRPr="004C0DE4" w14:paraId="634CCA39" w14:textId="77777777" w:rsidTr="009A0BFC">
        <w:trPr>
          <w:trHeight w:val="411"/>
        </w:trPr>
        <w:tc>
          <w:tcPr>
            <w:tcW w:w="1455" w:type="pct"/>
            <w:shd w:val="clear" w:color="auto" w:fill="auto"/>
          </w:tcPr>
          <w:p w14:paraId="1B48D980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CC357" w14:textId="07754F6D" w:rsidR="00522707" w:rsidRPr="004C0DE4" w:rsidRDefault="004E3822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116,125,860</w:t>
            </w:r>
          </w:p>
        </w:tc>
        <w:tc>
          <w:tcPr>
            <w:tcW w:w="145" w:type="pct"/>
          </w:tcPr>
          <w:p w14:paraId="4E6EB127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F0920" w14:textId="607C1FDC" w:rsidR="00522707" w:rsidRPr="004C0DE4" w:rsidRDefault="004E3822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11,877,364</w:t>
            </w:r>
          </w:p>
        </w:tc>
        <w:tc>
          <w:tcPr>
            <w:tcW w:w="149" w:type="pct"/>
          </w:tcPr>
          <w:p w14:paraId="155DCFF1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F16AF" w14:textId="1E946370" w:rsidR="00522707" w:rsidRPr="004C0DE4" w:rsidRDefault="004E3822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1,408,408</w:t>
            </w:r>
          </w:p>
        </w:tc>
        <w:tc>
          <w:tcPr>
            <w:tcW w:w="145" w:type="pct"/>
          </w:tcPr>
          <w:p w14:paraId="37161203" w14:textId="77777777" w:rsidR="00522707" w:rsidRPr="004C0DE4" w:rsidRDefault="00522707" w:rsidP="00522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DE025" w14:textId="391211DA" w:rsidR="00522707" w:rsidRPr="004C0DE4" w:rsidRDefault="004E3822" w:rsidP="0052270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129,411,632</w:t>
            </w:r>
          </w:p>
        </w:tc>
      </w:tr>
    </w:tbl>
    <w:p w14:paraId="13F6E44C" w14:textId="77777777" w:rsidR="0057524B" w:rsidRPr="004C0DE4" w:rsidRDefault="0057524B" w:rsidP="0057524B">
      <w:pPr>
        <w:rPr>
          <w:cs/>
        </w:rPr>
      </w:pPr>
      <w:r w:rsidRPr="004C0DE4">
        <w:rPr>
          <w:rFonts w:cs="Angsana New"/>
          <w:cs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43"/>
      </w:tblGrid>
      <w:tr w:rsidR="0057524B" w:rsidRPr="004C0DE4" w14:paraId="57D8DCD5" w14:textId="77777777" w:rsidTr="009A0BFC">
        <w:tc>
          <w:tcPr>
            <w:tcW w:w="1455" w:type="pct"/>
            <w:shd w:val="clear" w:color="auto" w:fill="auto"/>
            <w:vAlign w:val="bottom"/>
          </w:tcPr>
          <w:p w14:paraId="01A0E73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14D2036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7524B" w:rsidRPr="004C0DE4" w14:paraId="555F3784" w14:textId="77777777" w:rsidTr="009A0BFC">
        <w:tc>
          <w:tcPr>
            <w:tcW w:w="1455" w:type="pct"/>
            <w:shd w:val="clear" w:color="auto" w:fill="auto"/>
            <w:vAlign w:val="bottom"/>
          </w:tcPr>
          <w:p w14:paraId="359CC3F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5A17929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ธันวาคม </w:t>
            </w:r>
            <w:r w:rsidRPr="004C0DE4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57524B" w:rsidRPr="004C0DE4" w:rsidDel="00D43E7A" w14:paraId="5ADD9184" w14:textId="77777777" w:rsidTr="009A0BFC">
        <w:tc>
          <w:tcPr>
            <w:tcW w:w="1455" w:type="pct"/>
            <w:shd w:val="clear" w:color="auto" w:fill="auto"/>
            <w:vAlign w:val="bottom"/>
          </w:tcPr>
          <w:p w14:paraId="40E1B78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2E4B1B40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1261323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5D0BBF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3C75429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0F47E8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A73F3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130D49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29591DEB" w14:textId="77777777" w:rsidR="0057524B" w:rsidRPr="004C0DE4" w:rsidDel="00D43E7A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524B" w:rsidRPr="004C0DE4" w14:paraId="60E91722" w14:textId="77777777" w:rsidTr="009A0BFC">
        <w:tc>
          <w:tcPr>
            <w:tcW w:w="1455" w:type="pct"/>
            <w:shd w:val="clear" w:color="auto" w:fill="auto"/>
          </w:tcPr>
          <w:p w14:paraId="01246A4C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7"/>
            <w:shd w:val="clear" w:color="auto" w:fill="auto"/>
          </w:tcPr>
          <w:p w14:paraId="6D0E83F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24B" w:rsidRPr="004C0DE4" w14:paraId="53B86AF9" w14:textId="77777777" w:rsidTr="009A0BFC">
        <w:tc>
          <w:tcPr>
            <w:tcW w:w="1455" w:type="pct"/>
            <w:shd w:val="clear" w:color="auto" w:fill="auto"/>
          </w:tcPr>
          <w:p w14:paraId="6929638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73DBBBE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FC598C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6A82620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6F89E89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AE6B36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F7C604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1185C3E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24B" w:rsidRPr="004C0DE4" w14:paraId="6BCEA05E" w14:textId="77777777" w:rsidTr="009A0BFC">
        <w:tc>
          <w:tcPr>
            <w:tcW w:w="1455" w:type="pct"/>
            <w:shd w:val="clear" w:color="auto" w:fill="auto"/>
          </w:tcPr>
          <w:p w14:paraId="64ECC34C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6A0D2993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82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398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119</w:t>
            </w:r>
          </w:p>
        </w:tc>
        <w:tc>
          <w:tcPr>
            <w:tcW w:w="145" w:type="pct"/>
          </w:tcPr>
          <w:p w14:paraId="1600ECF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C902756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141D30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54983A4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04C0B1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00522E80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82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398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119</w:t>
            </w:r>
          </w:p>
        </w:tc>
      </w:tr>
      <w:tr w:rsidR="0057524B" w:rsidRPr="004C0DE4" w14:paraId="09CE0223" w14:textId="77777777" w:rsidTr="009A0BFC">
        <w:tc>
          <w:tcPr>
            <w:tcW w:w="1455" w:type="pct"/>
            <w:shd w:val="clear" w:color="auto" w:fill="auto"/>
          </w:tcPr>
          <w:p w14:paraId="70EB236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07B93475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371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26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5" w:type="pct"/>
          </w:tcPr>
          <w:p w14:paraId="671E157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082B43F7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EDB0F40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4E5171E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3B49FF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53694D79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371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26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57524B" w:rsidRPr="004C0DE4" w14:paraId="39A028FC" w14:textId="77777777" w:rsidTr="009A0BFC">
        <w:tc>
          <w:tcPr>
            <w:tcW w:w="1455" w:type="pct"/>
            <w:shd w:val="clear" w:color="auto" w:fill="auto"/>
          </w:tcPr>
          <w:p w14:paraId="3F34B0C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36DFD95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DA627A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3A4CFCED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904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829</w:t>
            </w:r>
          </w:p>
        </w:tc>
        <w:tc>
          <w:tcPr>
            <w:tcW w:w="149" w:type="pct"/>
          </w:tcPr>
          <w:p w14:paraId="368FEB3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A3F4BA9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946727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1EA1A0BD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904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829</w:t>
            </w:r>
          </w:p>
        </w:tc>
      </w:tr>
      <w:tr w:rsidR="0057524B" w:rsidRPr="004C0DE4" w14:paraId="435715D5" w14:textId="77777777" w:rsidTr="009A0BFC">
        <w:tc>
          <w:tcPr>
            <w:tcW w:w="1455" w:type="pct"/>
            <w:shd w:val="clear" w:color="auto" w:fill="auto"/>
          </w:tcPr>
          <w:p w14:paraId="50511979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24B0D33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44639F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352B7E4B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205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112</w:t>
            </w:r>
          </w:p>
        </w:tc>
        <w:tc>
          <w:tcPr>
            <w:tcW w:w="149" w:type="pct"/>
          </w:tcPr>
          <w:p w14:paraId="6098E5D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64B6B788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0ABC65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68E564C0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205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112</w:t>
            </w:r>
          </w:p>
        </w:tc>
      </w:tr>
      <w:tr w:rsidR="0057524B" w:rsidRPr="004C0DE4" w14:paraId="39E1B5E3" w14:textId="77777777" w:rsidTr="009A0BFC">
        <w:tc>
          <w:tcPr>
            <w:tcW w:w="1455" w:type="pct"/>
            <w:shd w:val="clear" w:color="auto" w:fill="auto"/>
          </w:tcPr>
          <w:p w14:paraId="7EED5E6C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734C5176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1DE225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51D9256C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127D7FB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39892DF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803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19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45" w:type="pct"/>
          </w:tcPr>
          <w:p w14:paraId="3F47729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3303F52E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803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19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</w:tr>
      <w:tr w:rsidR="0057524B" w:rsidRPr="004C0DE4" w14:paraId="33218B32" w14:textId="77777777" w:rsidTr="009A0BFC">
        <w:tc>
          <w:tcPr>
            <w:tcW w:w="1455" w:type="pct"/>
            <w:shd w:val="clear" w:color="auto" w:fill="auto"/>
          </w:tcPr>
          <w:p w14:paraId="230B869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0C36AFB0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8FEB73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EC6E536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F541F9C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194D7918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294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494</w:t>
            </w:r>
          </w:p>
        </w:tc>
        <w:tc>
          <w:tcPr>
            <w:tcW w:w="145" w:type="pct"/>
          </w:tcPr>
          <w:p w14:paraId="4C2B43E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32D8682E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294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494</w:t>
            </w:r>
          </w:p>
        </w:tc>
      </w:tr>
      <w:tr w:rsidR="0057524B" w:rsidRPr="004C0DE4" w14:paraId="537104D0" w14:textId="77777777" w:rsidTr="009A0BFC">
        <w:tc>
          <w:tcPr>
            <w:tcW w:w="1455" w:type="pct"/>
            <w:shd w:val="clear" w:color="auto" w:fill="auto"/>
          </w:tcPr>
          <w:p w14:paraId="28E5D8E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14BDEFCE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100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769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38</w:t>
            </w:r>
            <w:r w:rsidRPr="004C0DE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45" w:type="pct"/>
          </w:tcPr>
          <w:p w14:paraId="55A570E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46EA0BB0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109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941</w:t>
            </w:r>
          </w:p>
        </w:tc>
        <w:tc>
          <w:tcPr>
            <w:tcW w:w="149" w:type="pct"/>
          </w:tcPr>
          <w:p w14:paraId="1BCF45B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9B34597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097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68</w:t>
            </w:r>
            <w:r w:rsidRPr="004C0DE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45" w:type="pct"/>
          </w:tcPr>
          <w:p w14:paraId="6D819B3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202C02B8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114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977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00</w:t>
            </w:r>
            <w:r w:rsidRPr="004C0DE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</w:tr>
      <w:tr w:rsidR="0057524B" w:rsidRPr="004C0DE4" w14:paraId="5805FEB5" w14:textId="77777777" w:rsidTr="009A0BFC">
        <w:tc>
          <w:tcPr>
            <w:tcW w:w="1455" w:type="pct"/>
            <w:shd w:val="clear" w:color="auto" w:fill="auto"/>
          </w:tcPr>
          <w:p w14:paraId="31D293B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767928B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B195F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(704,351)</w:t>
            </w:r>
          </w:p>
        </w:tc>
        <w:tc>
          <w:tcPr>
            <w:tcW w:w="145" w:type="pct"/>
            <w:vAlign w:val="bottom"/>
          </w:tcPr>
          <w:p w14:paraId="27A909C9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9274F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(580,949)</w:t>
            </w:r>
          </w:p>
        </w:tc>
        <w:tc>
          <w:tcPr>
            <w:tcW w:w="149" w:type="pct"/>
            <w:vAlign w:val="bottom"/>
          </w:tcPr>
          <w:p w14:paraId="7D95B98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B0984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(2,021,742)</w:t>
            </w:r>
          </w:p>
        </w:tc>
        <w:tc>
          <w:tcPr>
            <w:tcW w:w="145" w:type="pct"/>
            <w:vAlign w:val="bottom"/>
          </w:tcPr>
          <w:p w14:paraId="00A903D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61950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(3,307,042)</w:t>
            </w:r>
          </w:p>
        </w:tc>
      </w:tr>
      <w:tr w:rsidR="0057524B" w:rsidRPr="004C0DE4" w14:paraId="41CCC849" w14:textId="77777777" w:rsidTr="009A0BFC">
        <w:trPr>
          <w:trHeight w:val="262"/>
        </w:trPr>
        <w:tc>
          <w:tcPr>
            <w:tcW w:w="1455" w:type="pct"/>
            <w:shd w:val="clear" w:color="auto" w:fill="auto"/>
          </w:tcPr>
          <w:p w14:paraId="790959A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1CEE2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100,065,030</w:t>
            </w:r>
          </w:p>
        </w:tc>
        <w:tc>
          <w:tcPr>
            <w:tcW w:w="145" w:type="pct"/>
          </w:tcPr>
          <w:p w14:paraId="042AA55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4FFF2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,528,992</w:t>
            </w:r>
          </w:p>
        </w:tc>
        <w:tc>
          <w:tcPr>
            <w:tcW w:w="149" w:type="pct"/>
          </w:tcPr>
          <w:p w14:paraId="07ABD9DC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1729C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075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94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5" w:type="pct"/>
          </w:tcPr>
          <w:p w14:paraId="0C26B28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B8F14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111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,669,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96</w:t>
            </w:r>
            <w:r w:rsidRPr="004C0DE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</w:tr>
    </w:tbl>
    <w:p w14:paraId="682C6013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096EA4A7" w14:textId="77777777" w:rsidR="0057524B" w:rsidRPr="004C0DE4" w:rsidRDefault="0057524B" w:rsidP="0057524B">
      <w:r w:rsidRPr="004C0DE4"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73"/>
        <w:gridCol w:w="1427"/>
        <w:gridCol w:w="233"/>
        <w:gridCol w:w="1497"/>
        <w:gridCol w:w="255"/>
        <w:gridCol w:w="1508"/>
        <w:gridCol w:w="248"/>
        <w:gridCol w:w="1415"/>
        <w:gridCol w:w="9"/>
      </w:tblGrid>
      <w:tr w:rsidR="0057524B" w:rsidRPr="004C0DE4" w14:paraId="56D369C5" w14:textId="77777777" w:rsidTr="00957EDF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74AF55C9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057AE5E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524B" w:rsidRPr="004C0DE4" w14:paraId="7BEF21B6" w14:textId="77777777" w:rsidTr="00957EDF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078D9F0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5F19CD8A" w14:textId="642B427E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E3736" w:rsidRPr="004C0DE4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AC32E7"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>กันย</w:t>
            </w:r>
            <w:r w:rsidR="003E3736"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>ายน</w:t>
            </w:r>
            <w:r w:rsidRPr="004C0DE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7524B" w:rsidRPr="004C0DE4" w:rsidDel="00D43E7A" w14:paraId="1B9C61C2" w14:textId="77777777" w:rsidTr="0060243D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1FED499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6D2DE7AC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ที่ไม่มีการเพิ่มขึ้น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151D90F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2A4E574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ที่มีการเพิ่มขึ้น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1A76FD9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61EB1F3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192B8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ที่มีการด้อยค่า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</w:t>
            </w:r>
          </w:p>
        </w:tc>
        <w:tc>
          <w:tcPr>
            <w:tcW w:w="145" w:type="pct"/>
          </w:tcPr>
          <w:p w14:paraId="24A82D9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62E8E4BF" w14:textId="77777777" w:rsidR="0057524B" w:rsidRPr="004C0DE4" w:rsidDel="00D43E7A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524B" w:rsidRPr="004C0DE4" w14:paraId="630BE54A" w14:textId="77777777" w:rsidTr="0060243D">
        <w:trPr>
          <w:tblHeader/>
        </w:trPr>
        <w:tc>
          <w:tcPr>
            <w:tcW w:w="1455" w:type="pct"/>
            <w:shd w:val="clear" w:color="auto" w:fill="auto"/>
          </w:tcPr>
          <w:p w14:paraId="595F184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3034577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24B" w:rsidRPr="004C0DE4" w14:paraId="3CD672A6" w14:textId="77777777" w:rsidTr="0060243D">
        <w:tc>
          <w:tcPr>
            <w:tcW w:w="1455" w:type="pct"/>
            <w:shd w:val="clear" w:color="auto" w:fill="auto"/>
          </w:tcPr>
          <w:p w14:paraId="5A68342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6AA5A810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02D5D3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75E7E19" w14:textId="77777777" w:rsidR="0057524B" w:rsidRPr="004C0DE4" w:rsidRDefault="0057524B" w:rsidP="0095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0"/>
                <w:tab w:val="left" w:pos="62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F183AA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F8F13FF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EFF1D1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C0BD42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39BD" w:rsidRPr="004C0DE4" w14:paraId="37C03421" w14:textId="77777777" w:rsidTr="0060243D">
        <w:tc>
          <w:tcPr>
            <w:tcW w:w="1455" w:type="pct"/>
            <w:shd w:val="clear" w:color="auto" w:fill="auto"/>
          </w:tcPr>
          <w:p w14:paraId="09F910AA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330112BD" w14:textId="6268AE88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92,838,816</w:t>
            </w:r>
          </w:p>
        </w:tc>
        <w:tc>
          <w:tcPr>
            <w:tcW w:w="145" w:type="pct"/>
          </w:tcPr>
          <w:p w14:paraId="4B38B35A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5945639A" w14:textId="0BF98A3B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7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560AF7F7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7DD7A395" w14:textId="4D9DD3AF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54AB77B3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11BEF82" w14:textId="6737080B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92,838,816</w:t>
            </w:r>
          </w:p>
        </w:tc>
      </w:tr>
      <w:tr w:rsidR="009C39BD" w:rsidRPr="004C0DE4" w14:paraId="1A72AC86" w14:textId="77777777" w:rsidTr="0060243D">
        <w:tc>
          <w:tcPr>
            <w:tcW w:w="1455" w:type="pct"/>
            <w:shd w:val="clear" w:color="auto" w:fill="auto"/>
          </w:tcPr>
          <w:p w14:paraId="639CB106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0D40279F" w14:textId="3D7D51B0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21,979,65</w:t>
            </w:r>
            <w:r w:rsidR="00EA3D6F" w:rsidRPr="004C0DE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5" w:type="pct"/>
          </w:tcPr>
          <w:p w14:paraId="713CBC93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421B4DFC" w14:textId="7F38B4EC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70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2C8B9CAE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03069AC7" w14:textId="3ACEC667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2F6C766C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6F07D491" w14:textId="21AB6D3A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21,979,65</w:t>
            </w:r>
            <w:r w:rsidR="00EA3D6F" w:rsidRPr="004C0DE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C39BD" w:rsidRPr="004C0DE4" w14:paraId="11918BDD" w14:textId="77777777" w:rsidTr="0060243D">
        <w:tc>
          <w:tcPr>
            <w:tcW w:w="1455" w:type="pct"/>
            <w:shd w:val="clear" w:color="auto" w:fill="auto"/>
          </w:tcPr>
          <w:p w14:paraId="3C514F3F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1659F111" w14:textId="41CFE580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1381D01A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76192E63" w14:textId="51E8F07C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70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8,787,204</w:t>
            </w:r>
          </w:p>
        </w:tc>
        <w:tc>
          <w:tcPr>
            <w:tcW w:w="149" w:type="pct"/>
          </w:tcPr>
          <w:p w14:paraId="3F158DF7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38F41C44" w14:textId="7D9A322A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07ED26E3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FF97F33" w14:textId="71436472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8,787,204</w:t>
            </w:r>
          </w:p>
        </w:tc>
      </w:tr>
      <w:tr w:rsidR="009C39BD" w:rsidRPr="004C0DE4" w14:paraId="46B966C9" w14:textId="77777777" w:rsidTr="0060243D">
        <w:tc>
          <w:tcPr>
            <w:tcW w:w="1455" w:type="pct"/>
            <w:shd w:val="clear" w:color="auto" w:fill="auto"/>
          </w:tcPr>
          <w:p w14:paraId="17AF69F1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3F7FEF0F" w14:textId="5FA4360A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2A02E83E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4C946B8A" w14:textId="790ADBBF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70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3,735,183</w:t>
            </w:r>
          </w:p>
        </w:tc>
        <w:tc>
          <w:tcPr>
            <w:tcW w:w="149" w:type="pct"/>
          </w:tcPr>
          <w:p w14:paraId="74EE5EE0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77BABE18" w14:textId="1F837550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521B8F56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656B063" w14:textId="41716412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3,735,183</w:t>
            </w:r>
          </w:p>
        </w:tc>
      </w:tr>
      <w:tr w:rsidR="009C39BD" w:rsidRPr="004C0DE4" w14:paraId="6B9AD679" w14:textId="77777777" w:rsidTr="0060243D">
        <w:tc>
          <w:tcPr>
            <w:tcW w:w="1455" w:type="pct"/>
            <w:shd w:val="clear" w:color="auto" w:fill="auto"/>
          </w:tcPr>
          <w:p w14:paraId="51A8F5ED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59EF54D2" w14:textId="170ED088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4D95E051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09CB7013" w14:textId="75D5FFE5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7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5C974AEA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3321CDD2" w14:textId="7B630A11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3,332,494</w:t>
            </w:r>
          </w:p>
        </w:tc>
        <w:tc>
          <w:tcPr>
            <w:tcW w:w="145" w:type="pct"/>
          </w:tcPr>
          <w:p w14:paraId="32E1D0D3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1C14F8D5" w14:textId="472EF5A3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3,332,494</w:t>
            </w:r>
          </w:p>
        </w:tc>
      </w:tr>
      <w:tr w:rsidR="009C39BD" w:rsidRPr="004C0DE4" w14:paraId="7437B63B" w14:textId="77777777" w:rsidTr="0060243D">
        <w:tc>
          <w:tcPr>
            <w:tcW w:w="1455" w:type="pct"/>
            <w:shd w:val="clear" w:color="auto" w:fill="auto"/>
          </w:tcPr>
          <w:p w14:paraId="2E22CAA8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07C55BB0" w14:textId="191A26C0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95B1B72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7738BA34" w14:textId="2DC6FC43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70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564C5C45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A7C94D0" w14:textId="46E56A91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410,329</w:t>
            </w:r>
          </w:p>
        </w:tc>
        <w:tc>
          <w:tcPr>
            <w:tcW w:w="145" w:type="pct"/>
          </w:tcPr>
          <w:p w14:paraId="2865CFEC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E65AD6" w14:textId="6F9254A4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410,329</w:t>
            </w:r>
          </w:p>
        </w:tc>
      </w:tr>
      <w:tr w:rsidR="009C39BD" w:rsidRPr="004C0DE4" w14:paraId="758733D6" w14:textId="77777777" w:rsidTr="0060243D">
        <w:tc>
          <w:tcPr>
            <w:tcW w:w="1455" w:type="pct"/>
            <w:shd w:val="clear" w:color="auto" w:fill="auto"/>
          </w:tcPr>
          <w:p w14:paraId="1856E441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587F5DF7" w14:textId="07738210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114,818,47</w:t>
            </w:r>
            <w:r w:rsidR="00EA3D6F"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5" w:type="pct"/>
          </w:tcPr>
          <w:p w14:paraId="2944AA18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4A3E1AA2" w14:textId="7638EAB9" w:rsidR="009C39BD" w:rsidRPr="0060243D" w:rsidRDefault="009C39BD" w:rsidP="0060243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7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60243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12,522,387</w:t>
            </w:r>
          </w:p>
        </w:tc>
        <w:tc>
          <w:tcPr>
            <w:tcW w:w="149" w:type="pct"/>
          </w:tcPr>
          <w:p w14:paraId="4B90905E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03FF45FC" w14:textId="21678329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7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3,742,823</w:t>
            </w:r>
          </w:p>
        </w:tc>
        <w:tc>
          <w:tcPr>
            <w:tcW w:w="145" w:type="pct"/>
          </w:tcPr>
          <w:p w14:paraId="732C943C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3FAAC6" w14:textId="7548C20E" w:rsidR="009C39BD" w:rsidRPr="004C0DE4" w:rsidRDefault="009C39BD" w:rsidP="0060243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131,083,68</w:t>
            </w:r>
            <w:r w:rsidR="00EA3D6F"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9C39BD" w:rsidRPr="004C0DE4" w14:paraId="0B6A11F0" w14:textId="77777777" w:rsidTr="0060243D">
        <w:tc>
          <w:tcPr>
            <w:tcW w:w="1455" w:type="pct"/>
            <w:shd w:val="clear" w:color="auto" w:fill="auto"/>
          </w:tcPr>
          <w:p w14:paraId="5EDC84A3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4CD950A2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73483" w14:textId="1293F83A" w:rsidR="009C39BD" w:rsidRPr="004C0DE4" w:rsidRDefault="00762288" w:rsidP="0060243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(989,546)</w:t>
            </w:r>
          </w:p>
        </w:tc>
        <w:tc>
          <w:tcPr>
            <w:tcW w:w="145" w:type="pct"/>
            <w:vAlign w:val="bottom"/>
          </w:tcPr>
          <w:p w14:paraId="71A66160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28D46" w14:textId="430AC510" w:rsidR="009C39BD" w:rsidRPr="004C0DE4" w:rsidRDefault="00762288" w:rsidP="0060243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7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(855,530)</w:t>
            </w:r>
          </w:p>
        </w:tc>
        <w:tc>
          <w:tcPr>
            <w:tcW w:w="149" w:type="pct"/>
            <w:vAlign w:val="bottom"/>
          </w:tcPr>
          <w:p w14:paraId="72227165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52E06" w14:textId="24422792" w:rsidR="009C39BD" w:rsidRPr="004C0DE4" w:rsidRDefault="00762288" w:rsidP="0060243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(2,382,523)</w:t>
            </w:r>
          </w:p>
        </w:tc>
        <w:tc>
          <w:tcPr>
            <w:tcW w:w="145" w:type="pct"/>
            <w:vAlign w:val="bottom"/>
          </w:tcPr>
          <w:p w14:paraId="7AA3593E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3A126" w14:textId="0CB8E4D6" w:rsidR="009C39BD" w:rsidRPr="004C0DE4" w:rsidRDefault="00762288" w:rsidP="0060243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(4,227,599)</w:t>
            </w:r>
          </w:p>
        </w:tc>
      </w:tr>
      <w:tr w:rsidR="009C39BD" w:rsidRPr="004C0DE4" w14:paraId="27695059" w14:textId="77777777" w:rsidTr="0060243D">
        <w:trPr>
          <w:trHeight w:val="172"/>
        </w:trPr>
        <w:tc>
          <w:tcPr>
            <w:tcW w:w="1455" w:type="pct"/>
            <w:shd w:val="clear" w:color="auto" w:fill="auto"/>
          </w:tcPr>
          <w:p w14:paraId="7F3EE393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D71DE" w14:textId="65921193" w:rsidR="009C39BD" w:rsidRPr="004C0DE4" w:rsidRDefault="00762288" w:rsidP="0060243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113,828,927</w:t>
            </w:r>
          </w:p>
        </w:tc>
        <w:tc>
          <w:tcPr>
            <w:tcW w:w="145" w:type="pct"/>
          </w:tcPr>
          <w:p w14:paraId="5AF6280A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AF208" w14:textId="3E9E6059" w:rsidR="009C39BD" w:rsidRPr="0060243D" w:rsidRDefault="00762288" w:rsidP="0060243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7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60243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11,666,857</w:t>
            </w:r>
          </w:p>
        </w:tc>
        <w:tc>
          <w:tcPr>
            <w:tcW w:w="149" w:type="pct"/>
          </w:tcPr>
          <w:p w14:paraId="11D3F40D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653B8" w14:textId="01C7AE88" w:rsidR="009C39BD" w:rsidRPr="004C0DE4" w:rsidRDefault="00762288" w:rsidP="0060243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7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1,360,300</w:t>
            </w:r>
          </w:p>
        </w:tc>
        <w:tc>
          <w:tcPr>
            <w:tcW w:w="145" w:type="pct"/>
          </w:tcPr>
          <w:p w14:paraId="240667C7" w14:textId="77777777" w:rsidR="009C39BD" w:rsidRPr="004C0DE4" w:rsidRDefault="009C39BD" w:rsidP="009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7FE08" w14:textId="6937AB4B" w:rsidR="009C39BD" w:rsidRPr="004C0DE4" w:rsidRDefault="00762288" w:rsidP="0060243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126,856,084</w:t>
            </w:r>
          </w:p>
        </w:tc>
      </w:tr>
    </w:tbl>
    <w:p w14:paraId="0E3C3F33" w14:textId="77777777" w:rsidR="0057524B" w:rsidRPr="004C0DE4" w:rsidRDefault="0057524B" w:rsidP="0057524B">
      <w:r w:rsidRPr="004C0DE4"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43"/>
      </w:tblGrid>
      <w:tr w:rsidR="0057524B" w:rsidRPr="004C0DE4" w14:paraId="78E0C9D2" w14:textId="77777777" w:rsidTr="009A0BFC">
        <w:tc>
          <w:tcPr>
            <w:tcW w:w="1455" w:type="pct"/>
            <w:shd w:val="clear" w:color="auto" w:fill="auto"/>
            <w:vAlign w:val="bottom"/>
          </w:tcPr>
          <w:p w14:paraId="38514B5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3545" w:type="pct"/>
            <w:gridSpan w:val="7"/>
          </w:tcPr>
          <w:p w14:paraId="21C40AD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524B" w:rsidRPr="004C0DE4" w14:paraId="2AAD0A47" w14:textId="77777777" w:rsidTr="009A0BFC">
        <w:tc>
          <w:tcPr>
            <w:tcW w:w="1455" w:type="pct"/>
            <w:shd w:val="clear" w:color="auto" w:fill="auto"/>
            <w:vAlign w:val="bottom"/>
          </w:tcPr>
          <w:p w14:paraId="62AB76D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66FA481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ธันวาคม </w:t>
            </w:r>
            <w:r w:rsidRPr="004C0DE4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57524B" w:rsidRPr="004C0DE4" w:rsidDel="00D43E7A" w14:paraId="02219064" w14:textId="77777777" w:rsidTr="009A0BFC">
        <w:tc>
          <w:tcPr>
            <w:tcW w:w="1455" w:type="pct"/>
            <w:shd w:val="clear" w:color="auto" w:fill="auto"/>
            <w:vAlign w:val="bottom"/>
          </w:tcPr>
          <w:p w14:paraId="4B7010CC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2541352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51A016B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0594619F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871BCE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2E68768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97207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58C604E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3FB79D7D" w14:textId="77777777" w:rsidR="0057524B" w:rsidRPr="004C0DE4" w:rsidDel="00D43E7A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524B" w:rsidRPr="004C0DE4" w14:paraId="31117458" w14:textId="77777777" w:rsidTr="009A0BFC">
        <w:tc>
          <w:tcPr>
            <w:tcW w:w="1455" w:type="pct"/>
            <w:shd w:val="clear" w:color="auto" w:fill="auto"/>
          </w:tcPr>
          <w:p w14:paraId="5CAD06D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7"/>
            <w:shd w:val="clear" w:color="auto" w:fill="auto"/>
          </w:tcPr>
          <w:p w14:paraId="74EC875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24B" w:rsidRPr="004C0DE4" w14:paraId="65D38FED" w14:textId="77777777" w:rsidTr="009A0BFC">
        <w:tc>
          <w:tcPr>
            <w:tcW w:w="1455" w:type="pct"/>
            <w:shd w:val="clear" w:color="auto" w:fill="auto"/>
          </w:tcPr>
          <w:p w14:paraId="05A9162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42C2D8B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801A1F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1AED89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BB7251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C16CB3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17E97A9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708CD4F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24B" w:rsidRPr="004C0DE4" w14:paraId="36B60E67" w14:textId="77777777" w:rsidTr="009A0BFC">
        <w:tc>
          <w:tcPr>
            <w:tcW w:w="1455" w:type="pct"/>
            <w:shd w:val="clear" w:color="auto" w:fill="auto"/>
          </w:tcPr>
          <w:p w14:paraId="00456E50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02A5A62B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80,516,858</w:t>
            </w:r>
          </w:p>
        </w:tc>
        <w:tc>
          <w:tcPr>
            <w:tcW w:w="145" w:type="pct"/>
          </w:tcPr>
          <w:p w14:paraId="27E46E7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16E2E27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AED2F7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84317F9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0FBA58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11098EC0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80,516,858</w:t>
            </w:r>
          </w:p>
        </w:tc>
      </w:tr>
      <w:tr w:rsidR="0057524B" w:rsidRPr="004C0DE4" w14:paraId="4684ED44" w14:textId="77777777" w:rsidTr="009A0BFC">
        <w:tc>
          <w:tcPr>
            <w:tcW w:w="1455" w:type="pct"/>
            <w:shd w:val="clear" w:color="auto" w:fill="auto"/>
          </w:tcPr>
          <w:p w14:paraId="0153572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7543C69D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18,053,436</w:t>
            </w:r>
          </w:p>
        </w:tc>
        <w:tc>
          <w:tcPr>
            <w:tcW w:w="145" w:type="pct"/>
          </w:tcPr>
          <w:p w14:paraId="4427658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366DDD9B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FDB51AF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BD98044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21A747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3BF1CE52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18,053,436</w:t>
            </w:r>
          </w:p>
        </w:tc>
      </w:tr>
      <w:tr w:rsidR="0057524B" w:rsidRPr="004C0DE4" w14:paraId="404405D9" w14:textId="77777777" w:rsidTr="009A0BFC">
        <w:tc>
          <w:tcPr>
            <w:tcW w:w="1455" w:type="pct"/>
            <w:shd w:val="clear" w:color="auto" w:fill="auto"/>
          </w:tcPr>
          <w:p w14:paraId="748F1C7F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31452953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54F324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0A491242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7,789,567</w:t>
            </w:r>
          </w:p>
        </w:tc>
        <w:tc>
          <w:tcPr>
            <w:tcW w:w="149" w:type="pct"/>
          </w:tcPr>
          <w:p w14:paraId="304E2B7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1E75F7C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446E24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0E647E0A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7,789,567</w:t>
            </w:r>
          </w:p>
        </w:tc>
      </w:tr>
      <w:tr w:rsidR="0057524B" w:rsidRPr="004C0DE4" w14:paraId="0061603F" w14:textId="77777777" w:rsidTr="009A0BFC">
        <w:tc>
          <w:tcPr>
            <w:tcW w:w="1455" w:type="pct"/>
            <w:shd w:val="clear" w:color="auto" w:fill="auto"/>
          </w:tcPr>
          <w:p w14:paraId="0CA122D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1CC32146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4E03B9F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295BF74A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3,145,857</w:t>
            </w:r>
          </w:p>
        </w:tc>
        <w:tc>
          <w:tcPr>
            <w:tcW w:w="149" w:type="pct"/>
          </w:tcPr>
          <w:p w14:paraId="482A920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430B63D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BCC15A0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5F66A8AA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3,145,857</w:t>
            </w:r>
          </w:p>
        </w:tc>
      </w:tr>
      <w:tr w:rsidR="0057524B" w:rsidRPr="004C0DE4" w14:paraId="5E298983" w14:textId="77777777" w:rsidTr="009A0BFC">
        <w:tc>
          <w:tcPr>
            <w:tcW w:w="1455" w:type="pct"/>
            <w:shd w:val="clear" w:color="auto" w:fill="auto"/>
          </w:tcPr>
          <w:p w14:paraId="32B6063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0C1A123B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F3A088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5066B5A8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F53BCDC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A80FAB2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2,771,096</w:t>
            </w:r>
          </w:p>
        </w:tc>
        <w:tc>
          <w:tcPr>
            <w:tcW w:w="145" w:type="pct"/>
          </w:tcPr>
          <w:p w14:paraId="611E5009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62F14D26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2,771,096</w:t>
            </w:r>
          </w:p>
        </w:tc>
      </w:tr>
      <w:tr w:rsidR="0057524B" w:rsidRPr="004C0DE4" w14:paraId="4079AAB4" w14:textId="77777777" w:rsidTr="009A0BFC">
        <w:tc>
          <w:tcPr>
            <w:tcW w:w="1455" w:type="pct"/>
            <w:shd w:val="clear" w:color="auto" w:fill="auto"/>
          </w:tcPr>
          <w:p w14:paraId="7A8D573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1B576652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2FD182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2946B22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2DEBE7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63D8DCF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294,494</w:t>
            </w:r>
          </w:p>
        </w:tc>
        <w:tc>
          <w:tcPr>
            <w:tcW w:w="145" w:type="pct"/>
          </w:tcPr>
          <w:p w14:paraId="427608F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4543434D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294,494</w:t>
            </w:r>
          </w:p>
        </w:tc>
      </w:tr>
      <w:tr w:rsidR="0057524B" w:rsidRPr="004C0DE4" w14:paraId="37640C1F" w14:textId="77777777" w:rsidTr="009A0BFC">
        <w:tc>
          <w:tcPr>
            <w:tcW w:w="1455" w:type="pct"/>
            <w:shd w:val="clear" w:color="auto" w:fill="auto"/>
          </w:tcPr>
          <w:p w14:paraId="16968B0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2860DBB2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98,570,294</w:t>
            </w:r>
          </w:p>
        </w:tc>
        <w:tc>
          <w:tcPr>
            <w:tcW w:w="145" w:type="pct"/>
          </w:tcPr>
          <w:p w14:paraId="26D9061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6ECAA22C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10,935,424</w:t>
            </w:r>
          </w:p>
        </w:tc>
        <w:tc>
          <w:tcPr>
            <w:tcW w:w="149" w:type="pct"/>
          </w:tcPr>
          <w:p w14:paraId="6EBC76A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4F21E56D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3,065,590</w:t>
            </w:r>
          </w:p>
        </w:tc>
        <w:tc>
          <w:tcPr>
            <w:tcW w:w="145" w:type="pct"/>
          </w:tcPr>
          <w:p w14:paraId="626B55F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4ACD0C77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112,571,308</w:t>
            </w:r>
          </w:p>
        </w:tc>
      </w:tr>
      <w:tr w:rsidR="0057524B" w:rsidRPr="004C0DE4" w14:paraId="20ACC94F" w14:textId="77777777" w:rsidTr="009A0BFC">
        <w:tc>
          <w:tcPr>
            <w:tcW w:w="1455" w:type="pct"/>
            <w:shd w:val="clear" w:color="auto" w:fill="auto"/>
          </w:tcPr>
          <w:p w14:paraId="1431C16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53D5527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9E5CB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(693,513)</w:t>
            </w:r>
          </w:p>
        </w:tc>
        <w:tc>
          <w:tcPr>
            <w:tcW w:w="145" w:type="pct"/>
            <w:vAlign w:val="bottom"/>
          </w:tcPr>
          <w:p w14:paraId="11815D90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F155C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(569,475)</w:t>
            </w:r>
          </w:p>
        </w:tc>
        <w:tc>
          <w:tcPr>
            <w:tcW w:w="149" w:type="pct"/>
            <w:vAlign w:val="bottom"/>
          </w:tcPr>
          <w:p w14:paraId="31133F2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B18CE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(2,000,322)</w:t>
            </w:r>
          </w:p>
        </w:tc>
        <w:tc>
          <w:tcPr>
            <w:tcW w:w="145" w:type="pct"/>
            <w:vAlign w:val="bottom"/>
          </w:tcPr>
          <w:p w14:paraId="09A37BE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59B1E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(3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,263,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310)</w:t>
            </w:r>
          </w:p>
        </w:tc>
      </w:tr>
      <w:tr w:rsidR="0057524B" w:rsidRPr="004C0DE4" w14:paraId="0521E95B" w14:textId="77777777" w:rsidTr="009A0BFC">
        <w:trPr>
          <w:trHeight w:val="262"/>
        </w:trPr>
        <w:tc>
          <w:tcPr>
            <w:tcW w:w="1455" w:type="pct"/>
            <w:shd w:val="clear" w:color="auto" w:fill="auto"/>
          </w:tcPr>
          <w:p w14:paraId="1FB3956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71849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97,876,781</w:t>
            </w:r>
          </w:p>
        </w:tc>
        <w:tc>
          <w:tcPr>
            <w:tcW w:w="145" w:type="pct"/>
          </w:tcPr>
          <w:p w14:paraId="3EEB852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F304E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10,365,949</w:t>
            </w:r>
          </w:p>
        </w:tc>
        <w:tc>
          <w:tcPr>
            <w:tcW w:w="149" w:type="pct"/>
          </w:tcPr>
          <w:p w14:paraId="1ACD211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A3F0D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1,065,268</w:t>
            </w:r>
          </w:p>
        </w:tc>
        <w:tc>
          <w:tcPr>
            <w:tcW w:w="145" w:type="pct"/>
          </w:tcPr>
          <w:p w14:paraId="4ED1A03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BB37F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109,307,998</w:t>
            </w:r>
          </w:p>
        </w:tc>
      </w:tr>
    </w:tbl>
    <w:p w14:paraId="0101EFDA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25B1C9E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4C0DE4">
        <w:rPr>
          <w:rFonts w:asciiTheme="majorBidi" w:hAnsiTheme="majorBidi" w:cstheme="majorBidi"/>
          <w:sz w:val="28"/>
          <w:szCs w:val="28"/>
          <w:cs/>
          <w:lang w:val="th-TH"/>
        </w:rPr>
        <w:t>ระยะเวลาการให้สินเชื่อแก่ลูก</w:t>
      </w:r>
      <w:r w:rsidRPr="004C0DE4">
        <w:rPr>
          <w:rFonts w:asciiTheme="majorBidi" w:hAnsiTheme="majorBidi" w:cstheme="majorBidi" w:hint="cs"/>
          <w:sz w:val="28"/>
          <w:szCs w:val="28"/>
          <w:cs/>
          <w:lang w:val="th-TH"/>
        </w:rPr>
        <w:t>หนี้โดยปกติ</w:t>
      </w:r>
      <w:r w:rsidRPr="004C0DE4">
        <w:rPr>
          <w:rFonts w:asciiTheme="majorBidi" w:hAnsiTheme="majorBidi" w:cstheme="majorBidi"/>
          <w:sz w:val="28"/>
          <w:szCs w:val="28"/>
          <w:cs/>
          <w:lang w:val="th-TH"/>
        </w:rPr>
        <w:t xml:space="preserve">ของกลุ่มบริษัทและบริษัท มีระยะเวลาตั้งแต่ </w:t>
      </w:r>
      <w:r w:rsidRPr="004C0DE4">
        <w:rPr>
          <w:rFonts w:asciiTheme="majorBidi" w:hAnsiTheme="majorBidi" w:cstheme="majorBidi"/>
          <w:sz w:val="28"/>
          <w:szCs w:val="28"/>
        </w:rPr>
        <w:t>3</w:t>
      </w:r>
      <w:r w:rsidRPr="004C0DE4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Pr="004C0DE4">
        <w:rPr>
          <w:rFonts w:asciiTheme="majorBidi" w:hAnsiTheme="majorBidi" w:cstheme="majorBidi"/>
          <w:sz w:val="28"/>
          <w:szCs w:val="28"/>
        </w:rPr>
        <w:t xml:space="preserve">80 </w:t>
      </w:r>
      <w:r w:rsidRPr="004C0DE4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4C0DE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C65A980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4C0DE4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2324591C" w14:textId="77777777" w:rsidR="0057524B" w:rsidRPr="004C0DE4" w:rsidRDefault="0057524B" w:rsidP="0057524B">
      <w:pPr>
        <w:pStyle w:val="index"/>
        <w:tabs>
          <w:tab w:val="clear" w:pos="1134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4C0DE4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4.2.2   </w:t>
      </w:r>
      <w:r w:rsidRPr="004C0DE4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 xml:space="preserve"> ลูกหนี้ตามสัญญาเช่าซื้อ</w:t>
      </w:r>
    </w:p>
    <w:p w14:paraId="447B5732" w14:textId="77777777" w:rsidR="0057524B" w:rsidRPr="004C0DE4" w:rsidRDefault="0057524B" w:rsidP="0057524B">
      <w:pPr>
        <w:rPr>
          <w:rFonts w:cstheme="minorBidi"/>
          <w:sz w:val="28"/>
          <w:szCs w:val="28"/>
          <w:cs/>
          <w:lang w:val="th-TH"/>
        </w:rPr>
      </w:pPr>
    </w:p>
    <w:p w14:paraId="4ACCF2B4" w14:textId="3F8D75CC" w:rsidR="0057524B" w:rsidRPr="004C0DE4" w:rsidRDefault="0057524B" w:rsidP="0057524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4C0DE4">
        <w:rPr>
          <w:rFonts w:asciiTheme="majorBidi" w:hAnsiTheme="majorBidi" w:cstheme="majorBidi"/>
          <w:b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4C0DE4">
        <w:rPr>
          <w:rFonts w:asciiTheme="majorBidi" w:hAnsiTheme="majorBidi" w:cstheme="majorBidi"/>
          <w:bCs/>
          <w:sz w:val="28"/>
          <w:szCs w:val="28"/>
        </w:rPr>
        <w:t>3</w:t>
      </w:r>
      <w:r w:rsidR="00F4058F" w:rsidRPr="004C0DE4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AC32E7" w:rsidRPr="004C0DE4">
        <w:rPr>
          <w:rFonts w:asciiTheme="majorBidi" w:hAnsiTheme="majorBidi" w:cstheme="majorBidi" w:hint="cs"/>
          <w:b/>
          <w:sz w:val="28"/>
          <w:szCs w:val="28"/>
          <w:cs/>
        </w:rPr>
        <w:t>กันย</w:t>
      </w:r>
      <w:r w:rsidR="00F4058F" w:rsidRPr="004C0DE4">
        <w:rPr>
          <w:rFonts w:asciiTheme="majorBidi" w:hAnsiTheme="majorBidi" w:cstheme="majorBidi" w:hint="cs"/>
          <w:b/>
          <w:sz w:val="28"/>
          <w:szCs w:val="28"/>
          <w:cs/>
        </w:rPr>
        <w:t>ายน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/>
          <w:bCs/>
          <w:sz w:val="28"/>
          <w:szCs w:val="28"/>
        </w:rPr>
        <w:t>2566</w:t>
      </w:r>
      <w:r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 xml:space="preserve">และ </w:t>
      </w:r>
      <w:r w:rsidRPr="004C0DE4">
        <w:rPr>
          <w:rFonts w:asciiTheme="majorBidi" w:hAnsiTheme="majorBidi" w:cstheme="majorBidi"/>
          <w:bCs/>
          <w:sz w:val="28"/>
          <w:szCs w:val="28"/>
        </w:rPr>
        <w:t>31</w:t>
      </w:r>
      <w:r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 xml:space="preserve">ธันวาคม </w:t>
      </w:r>
      <w:r w:rsidRPr="004C0DE4">
        <w:rPr>
          <w:rFonts w:asciiTheme="majorBidi" w:hAnsiTheme="majorBidi" w:cstheme="majorBidi"/>
          <w:bCs/>
          <w:sz w:val="28"/>
          <w:szCs w:val="28"/>
        </w:rPr>
        <w:t>2565</w:t>
      </w:r>
      <w:r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สำหรับลูกหนี้</w:t>
      </w:r>
      <w:r w:rsidRPr="004C0DE4">
        <w:rPr>
          <w:rFonts w:asciiTheme="majorBidi" w:hAnsiTheme="majorBidi" w:cstheme="majorBidi"/>
          <w:b/>
          <w:sz w:val="28"/>
          <w:szCs w:val="28"/>
        </w:rPr>
        <w:br/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ตามสัญญาเช่าซื้อ โดยไม่คำนึงถึงหลักประกันและการปรับเครดิตให้ดีขึ้นด้านอื่น</w:t>
      </w:r>
      <w:r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ๆ</w:t>
      </w:r>
    </w:p>
    <w:p w14:paraId="3387BF8E" w14:textId="77777777" w:rsidR="0057524B" w:rsidRPr="004C0DE4" w:rsidRDefault="0057524B" w:rsidP="0057524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57524B" w:rsidRPr="004C0DE4" w14:paraId="0588BC0B" w14:textId="77777777" w:rsidTr="009A0BFC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79CC6E1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32A881CF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7524B" w:rsidRPr="004C0DE4" w14:paraId="38FEB7CC" w14:textId="77777777" w:rsidTr="009A0BFC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69A29D4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E7992BA" w14:textId="459DA4A8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 w:rsidR="00F4058F" w:rsidRPr="004C0DE4">
              <w:rPr>
                <w:rFonts w:asciiTheme="majorBidi" w:hAnsiTheme="majorBidi" w:cstheme="majorBidi"/>
                <w:bCs/>
                <w:sz w:val="28"/>
                <w:szCs w:val="28"/>
              </w:rPr>
              <w:t>0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C32E7"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</w:t>
            </w:r>
            <w:r w:rsidR="00F4058F" w:rsidRPr="004C0DE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ายน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7524B" w:rsidRPr="004C0DE4" w:rsidDel="00D43E7A" w14:paraId="69DF37F3" w14:textId="77777777" w:rsidTr="009A0BFC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1EDDD8D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FD5624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827853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1F2EB03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5D2B76B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6776158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25E8F0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21661ECC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65B84941" w14:textId="77777777" w:rsidR="0057524B" w:rsidRPr="004C0DE4" w:rsidDel="00D43E7A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524B" w:rsidRPr="004C0DE4" w14:paraId="53C66448" w14:textId="77777777" w:rsidTr="009A0BFC">
        <w:trPr>
          <w:tblHeader/>
        </w:trPr>
        <w:tc>
          <w:tcPr>
            <w:tcW w:w="1455" w:type="pct"/>
            <w:shd w:val="clear" w:color="auto" w:fill="auto"/>
          </w:tcPr>
          <w:p w14:paraId="3372505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438155D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24B" w:rsidRPr="004C0DE4" w14:paraId="06BC9BD1" w14:textId="77777777" w:rsidTr="009A0BFC">
        <w:tc>
          <w:tcPr>
            <w:tcW w:w="1455" w:type="pct"/>
            <w:shd w:val="clear" w:color="auto" w:fill="auto"/>
          </w:tcPr>
          <w:p w14:paraId="7D01F5D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4C0DE4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4F40670F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4BE885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C81159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F25631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8568BFF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B45830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4C0E27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6555" w:rsidRPr="004C0DE4" w14:paraId="685EC364" w14:textId="77777777" w:rsidTr="009A0BFC">
        <w:tc>
          <w:tcPr>
            <w:tcW w:w="1455" w:type="pct"/>
            <w:shd w:val="clear" w:color="auto" w:fill="auto"/>
          </w:tcPr>
          <w:p w14:paraId="0CB25754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30CCE00C" w14:textId="47F44403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2,913,809</w:t>
            </w:r>
          </w:p>
        </w:tc>
        <w:tc>
          <w:tcPr>
            <w:tcW w:w="145" w:type="pct"/>
          </w:tcPr>
          <w:p w14:paraId="3EBBFE7B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4D1E9185" w14:textId="4579CF2D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8C1772E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2105EDB7" w14:textId="5B761EB6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B7D3C53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0E803ADC" w14:textId="223518B5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2,913,809</w:t>
            </w:r>
          </w:p>
        </w:tc>
      </w:tr>
      <w:tr w:rsidR="004B6555" w:rsidRPr="004C0DE4" w14:paraId="0605A5AA" w14:textId="77777777" w:rsidTr="009A0BFC">
        <w:tc>
          <w:tcPr>
            <w:tcW w:w="1455" w:type="pct"/>
            <w:shd w:val="clear" w:color="auto" w:fill="auto"/>
          </w:tcPr>
          <w:p w14:paraId="167AB962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7D26A736" w14:textId="7CE1C921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757,832</w:t>
            </w:r>
          </w:p>
        </w:tc>
        <w:tc>
          <w:tcPr>
            <w:tcW w:w="145" w:type="pct"/>
          </w:tcPr>
          <w:p w14:paraId="4EE9AED0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5E4467D" w14:textId="6D0DD394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1711CF3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7B7073B6" w14:textId="5D85135E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413FA5D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2D789555" w14:textId="6A01962B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757,832</w:t>
            </w:r>
          </w:p>
        </w:tc>
      </w:tr>
      <w:tr w:rsidR="004B6555" w:rsidRPr="004C0DE4" w14:paraId="68FACAF2" w14:textId="77777777" w:rsidTr="009A0BFC">
        <w:tc>
          <w:tcPr>
            <w:tcW w:w="1455" w:type="pct"/>
            <w:shd w:val="clear" w:color="auto" w:fill="auto"/>
          </w:tcPr>
          <w:p w14:paraId="21B11EAF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22F2F4B2" w14:textId="49AD3699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DA21153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2D7F93FD" w14:textId="18C8728F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387,750</w:t>
            </w:r>
          </w:p>
        </w:tc>
        <w:tc>
          <w:tcPr>
            <w:tcW w:w="149" w:type="pct"/>
          </w:tcPr>
          <w:p w14:paraId="125D2DE6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1BB693FE" w14:textId="5544E287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6583D08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422A39DE" w14:textId="1DB88434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387,750</w:t>
            </w:r>
          </w:p>
        </w:tc>
      </w:tr>
      <w:tr w:rsidR="004B6555" w:rsidRPr="004C0DE4" w14:paraId="6A7C82AB" w14:textId="77777777" w:rsidTr="009A0BFC">
        <w:tc>
          <w:tcPr>
            <w:tcW w:w="1455" w:type="pct"/>
            <w:shd w:val="clear" w:color="auto" w:fill="auto"/>
          </w:tcPr>
          <w:p w14:paraId="784882D2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10CFBB7C" w14:textId="15147815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C584E01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32B53A8E" w14:textId="6A5BDDEF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386,707</w:t>
            </w:r>
          </w:p>
        </w:tc>
        <w:tc>
          <w:tcPr>
            <w:tcW w:w="149" w:type="pct"/>
          </w:tcPr>
          <w:p w14:paraId="6D942A48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826FE0C" w14:textId="4EB325AA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AECEFCC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2EB82BFE" w14:textId="4AB47238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386,707</w:t>
            </w:r>
          </w:p>
        </w:tc>
      </w:tr>
      <w:tr w:rsidR="004B6555" w:rsidRPr="004C0DE4" w14:paraId="481FA678" w14:textId="77777777" w:rsidTr="009A0BFC">
        <w:tc>
          <w:tcPr>
            <w:tcW w:w="1455" w:type="pct"/>
            <w:shd w:val="clear" w:color="auto" w:fill="auto"/>
          </w:tcPr>
          <w:p w14:paraId="45ADBA54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34D20B0C" w14:textId="4D4F71B4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8FE9FBA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5B4290A3" w14:textId="4572BF5C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3B3B6FA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407F4EAA" w14:textId="0577960F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515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796</w:t>
            </w:r>
          </w:p>
        </w:tc>
        <w:tc>
          <w:tcPr>
            <w:tcW w:w="145" w:type="pct"/>
          </w:tcPr>
          <w:p w14:paraId="6EF9B249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7C399540" w14:textId="2B1B0F30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515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796</w:t>
            </w:r>
          </w:p>
        </w:tc>
      </w:tr>
      <w:tr w:rsidR="004B6555" w:rsidRPr="004C0DE4" w14:paraId="128775C7" w14:textId="77777777" w:rsidTr="009A0BFC">
        <w:tc>
          <w:tcPr>
            <w:tcW w:w="1455" w:type="pct"/>
            <w:shd w:val="clear" w:color="auto" w:fill="auto"/>
          </w:tcPr>
          <w:p w14:paraId="01422AEE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59E10" w14:textId="7BC9E971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53DAF18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30482" w14:textId="5E23FEC4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980D26E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5B2AF" w14:textId="2EEDD311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964</w:t>
            </w:r>
          </w:p>
        </w:tc>
        <w:tc>
          <w:tcPr>
            <w:tcW w:w="145" w:type="pct"/>
          </w:tcPr>
          <w:p w14:paraId="7174AC8D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C9A48" w14:textId="48227EF3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964</w:t>
            </w:r>
          </w:p>
        </w:tc>
      </w:tr>
      <w:tr w:rsidR="004B6555" w:rsidRPr="004C0DE4" w14:paraId="337A4611" w14:textId="77777777" w:rsidTr="009A0BFC">
        <w:tc>
          <w:tcPr>
            <w:tcW w:w="1455" w:type="pct"/>
            <w:shd w:val="clear" w:color="auto" w:fill="auto"/>
          </w:tcPr>
          <w:p w14:paraId="71BE20EA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1B81B" w14:textId="3FDDE3DD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3,671,641</w:t>
            </w:r>
          </w:p>
        </w:tc>
        <w:tc>
          <w:tcPr>
            <w:tcW w:w="145" w:type="pct"/>
          </w:tcPr>
          <w:p w14:paraId="2B00AA78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87C15" w14:textId="0FECFB1F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774,457</w:t>
            </w:r>
          </w:p>
        </w:tc>
        <w:tc>
          <w:tcPr>
            <w:tcW w:w="149" w:type="pct"/>
          </w:tcPr>
          <w:p w14:paraId="1BDD1E34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C6BF0" w14:textId="0D009E54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517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760</w:t>
            </w:r>
          </w:p>
        </w:tc>
        <w:tc>
          <w:tcPr>
            <w:tcW w:w="145" w:type="pct"/>
          </w:tcPr>
          <w:p w14:paraId="7F258EC1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287A2" w14:textId="1ABA0CAE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963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858</w:t>
            </w:r>
          </w:p>
        </w:tc>
      </w:tr>
      <w:tr w:rsidR="004B6555" w:rsidRPr="004C0DE4" w14:paraId="0940B26A" w14:textId="77777777" w:rsidTr="009A0BFC">
        <w:tc>
          <w:tcPr>
            <w:tcW w:w="1455" w:type="pct"/>
            <w:shd w:val="clear" w:color="auto" w:fill="auto"/>
          </w:tcPr>
          <w:p w14:paraId="74DEC972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21E3215D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83A582" w14:textId="66DCD679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(64,542)</w:t>
            </w:r>
          </w:p>
        </w:tc>
        <w:tc>
          <w:tcPr>
            <w:tcW w:w="145" w:type="pct"/>
            <w:vAlign w:val="bottom"/>
          </w:tcPr>
          <w:p w14:paraId="527132F5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BCCCD3" w14:textId="5C3B6D73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(127,492)</w:t>
            </w:r>
          </w:p>
        </w:tc>
        <w:tc>
          <w:tcPr>
            <w:tcW w:w="149" w:type="pct"/>
            <w:vAlign w:val="bottom"/>
          </w:tcPr>
          <w:p w14:paraId="750AA319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1FFE3A" w14:textId="1766B2CC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(305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743)</w:t>
            </w:r>
          </w:p>
        </w:tc>
        <w:tc>
          <w:tcPr>
            <w:tcW w:w="145" w:type="pct"/>
            <w:vAlign w:val="bottom"/>
          </w:tcPr>
          <w:p w14:paraId="4A68D28F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28979" w14:textId="35C5AF40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(497,777)</w:t>
            </w:r>
          </w:p>
        </w:tc>
      </w:tr>
      <w:tr w:rsidR="004B6555" w:rsidRPr="004C0DE4" w14:paraId="0E203D02" w14:textId="77777777" w:rsidTr="009A0BFC">
        <w:tc>
          <w:tcPr>
            <w:tcW w:w="1455" w:type="pct"/>
            <w:shd w:val="clear" w:color="auto" w:fill="auto"/>
          </w:tcPr>
          <w:p w14:paraId="12093C9D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671E0B" w14:textId="114D0858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3,607,099</w:t>
            </w:r>
          </w:p>
        </w:tc>
        <w:tc>
          <w:tcPr>
            <w:tcW w:w="145" w:type="pct"/>
          </w:tcPr>
          <w:p w14:paraId="19F838A8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A24265" w14:textId="6DBD6B0C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646,965</w:t>
            </w:r>
          </w:p>
        </w:tc>
        <w:tc>
          <w:tcPr>
            <w:tcW w:w="149" w:type="pct"/>
          </w:tcPr>
          <w:p w14:paraId="05DA13D5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77E84" w14:textId="272DCCC0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212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017</w:t>
            </w:r>
          </w:p>
        </w:tc>
        <w:tc>
          <w:tcPr>
            <w:tcW w:w="145" w:type="pct"/>
          </w:tcPr>
          <w:p w14:paraId="5DFD40E7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FCB89" w14:textId="404A421C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466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081</w:t>
            </w:r>
          </w:p>
        </w:tc>
      </w:tr>
    </w:tbl>
    <w:p w14:paraId="05D14155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2"/>
          <w:szCs w:val="22"/>
          <w:vertAlign w:val="superscript"/>
        </w:rPr>
      </w:pPr>
    </w:p>
    <w:p w14:paraId="47C417EB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4C0DE4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4C0DE4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4C0DE4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48D67B7F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  <w:cs/>
        </w:rPr>
      </w:pPr>
      <w:r w:rsidRPr="004C0DE4">
        <w:rPr>
          <w:rFonts w:asciiTheme="majorBidi" w:hAnsiTheme="majorBidi" w:cstheme="majorBidi"/>
          <w:sz w:val="20"/>
          <w:szCs w:val="20"/>
          <w:vertAlign w:val="superscript"/>
          <w:cs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57524B" w:rsidRPr="004C0DE4" w14:paraId="20397205" w14:textId="77777777" w:rsidTr="009A0BFC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674C8AE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7E79C2F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7524B" w:rsidRPr="004C0DE4" w14:paraId="55469907" w14:textId="77777777" w:rsidTr="009A0BFC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56D8000F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37871BE9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7524B" w:rsidRPr="004C0DE4" w:rsidDel="00D43E7A" w14:paraId="27727A22" w14:textId="77777777" w:rsidTr="009A0BFC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1069842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AFF812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70A2C0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C47DC3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4BD8E5F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AFA9AA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0BF0C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420E2A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2CA3EAC6" w14:textId="77777777" w:rsidR="0057524B" w:rsidRPr="004C0DE4" w:rsidDel="00D43E7A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524B" w:rsidRPr="004C0DE4" w14:paraId="6099C59E" w14:textId="77777777" w:rsidTr="009A0BFC">
        <w:trPr>
          <w:tblHeader/>
        </w:trPr>
        <w:tc>
          <w:tcPr>
            <w:tcW w:w="1455" w:type="pct"/>
            <w:shd w:val="clear" w:color="auto" w:fill="auto"/>
          </w:tcPr>
          <w:p w14:paraId="6DC439C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1BE94F7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24B" w:rsidRPr="004C0DE4" w14:paraId="514526CF" w14:textId="77777777" w:rsidTr="009A0BFC">
        <w:tc>
          <w:tcPr>
            <w:tcW w:w="1455" w:type="pct"/>
            <w:shd w:val="clear" w:color="auto" w:fill="auto"/>
          </w:tcPr>
          <w:p w14:paraId="063F2C3F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4C0DE4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40912B4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C370E9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73702EF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478430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4AFF97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E035F7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27157E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24B" w:rsidRPr="004C0DE4" w14:paraId="65AF419E" w14:textId="77777777" w:rsidTr="009A0BFC">
        <w:tc>
          <w:tcPr>
            <w:tcW w:w="1455" w:type="pct"/>
            <w:shd w:val="clear" w:color="auto" w:fill="auto"/>
          </w:tcPr>
          <w:p w14:paraId="64EEA56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324C0E80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3,475,26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145" w:type="pct"/>
          </w:tcPr>
          <w:p w14:paraId="2AD5132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B4D748C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57CF87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56551D16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A49BAD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1990DE5C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3,475,26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57524B" w:rsidRPr="004C0DE4" w14:paraId="28662124" w14:textId="77777777" w:rsidTr="009A0BFC">
        <w:tc>
          <w:tcPr>
            <w:tcW w:w="1455" w:type="pct"/>
            <w:shd w:val="clear" w:color="auto" w:fill="auto"/>
          </w:tcPr>
          <w:p w14:paraId="0F752E3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1D7A58A2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852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753</w:t>
            </w:r>
          </w:p>
        </w:tc>
        <w:tc>
          <w:tcPr>
            <w:tcW w:w="145" w:type="pct"/>
          </w:tcPr>
          <w:p w14:paraId="79A70D39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8B343C3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03B53A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F04EFE7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B7460A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AAC2076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852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753</w:t>
            </w:r>
          </w:p>
        </w:tc>
      </w:tr>
      <w:tr w:rsidR="0057524B" w:rsidRPr="004C0DE4" w14:paraId="3D71BD4A" w14:textId="77777777" w:rsidTr="009A0BFC">
        <w:tc>
          <w:tcPr>
            <w:tcW w:w="1455" w:type="pct"/>
            <w:shd w:val="clear" w:color="auto" w:fill="auto"/>
          </w:tcPr>
          <w:p w14:paraId="7112267C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05B5D07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C0CCAA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nil"/>
            </w:tcBorders>
            <w:shd w:val="clear" w:color="auto" w:fill="auto"/>
          </w:tcPr>
          <w:p w14:paraId="01C76534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490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830</w:t>
            </w:r>
          </w:p>
        </w:tc>
        <w:tc>
          <w:tcPr>
            <w:tcW w:w="149" w:type="pct"/>
          </w:tcPr>
          <w:p w14:paraId="59822B0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71B94252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B323D0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nil"/>
            </w:tcBorders>
            <w:shd w:val="clear" w:color="auto" w:fill="auto"/>
          </w:tcPr>
          <w:p w14:paraId="015BE520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490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830</w:t>
            </w:r>
          </w:p>
        </w:tc>
      </w:tr>
      <w:tr w:rsidR="0057524B" w:rsidRPr="004C0DE4" w14:paraId="2495FE7C" w14:textId="77777777" w:rsidTr="009A0BFC">
        <w:tc>
          <w:tcPr>
            <w:tcW w:w="1455" w:type="pct"/>
            <w:shd w:val="clear" w:color="auto" w:fill="auto"/>
          </w:tcPr>
          <w:p w14:paraId="4F77905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38E9DB82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E96EC0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7EE8E423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408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49" w:type="pct"/>
          </w:tcPr>
          <w:p w14:paraId="478503A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54E92D80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0836490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1BB5B2B8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408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</w:tr>
      <w:tr w:rsidR="0057524B" w:rsidRPr="004C0DE4" w14:paraId="3ADE2659" w14:textId="77777777" w:rsidTr="009A0BFC">
        <w:tc>
          <w:tcPr>
            <w:tcW w:w="1455" w:type="pct"/>
            <w:shd w:val="clear" w:color="auto" w:fill="auto"/>
          </w:tcPr>
          <w:p w14:paraId="2950930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1324F498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BC8338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A6D8063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5E30E3C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2A5FD73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408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634</w:t>
            </w:r>
          </w:p>
        </w:tc>
        <w:tc>
          <w:tcPr>
            <w:tcW w:w="145" w:type="pct"/>
          </w:tcPr>
          <w:p w14:paraId="54F8DCBF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6A397F86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408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634</w:t>
            </w:r>
          </w:p>
        </w:tc>
      </w:tr>
      <w:tr w:rsidR="0057524B" w:rsidRPr="004C0DE4" w14:paraId="7C95E9D7" w14:textId="77777777" w:rsidTr="009A0BFC">
        <w:tc>
          <w:tcPr>
            <w:tcW w:w="1455" w:type="pct"/>
            <w:shd w:val="clear" w:color="auto" w:fill="auto"/>
          </w:tcPr>
          <w:p w14:paraId="7772090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6CD17CE7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BB193A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2679DFCF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C8BCAE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09F33345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247</w:t>
            </w:r>
          </w:p>
        </w:tc>
        <w:tc>
          <w:tcPr>
            <w:tcW w:w="145" w:type="pct"/>
          </w:tcPr>
          <w:p w14:paraId="5202988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A1A724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247</w:t>
            </w:r>
          </w:p>
        </w:tc>
      </w:tr>
      <w:tr w:rsidR="0057524B" w:rsidRPr="004C0DE4" w14:paraId="7DC1F4F1" w14:textId="77777777" w:rsidTr="009A0BFC">
        <w:tc>
          <w:tcPr>
            <w:tcW w:w="1455" w:type="pct"/>
            <w:shd w:val="clear" w:color="auto" w:fill="auto"/>
          </w:tcPr>
          <w:p w14:paraId="1E38CE2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044A4B93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4,328,01</w:t>
            </w: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45" w:type="pct"/>
          </w:tcPr>
          <w:p w14:paraId="3141F4DC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4A5B6713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899,555</w:t>
            </w:r>
          </w:p>
        </w:tc>
        <w:tc>
          <w:tcPr>
            <w:tcW w:w="149" w:type="pct"/>
          </w:tcPr>
          <w:p w14:paraId="2F8E24DC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B28E768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408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881</w:t>
            </w:r>
          </w:p>
        </w:tc>
        <w:tc>
          <w:tcPr>
            <w:tcW w:w="145" w:type="pct"/>
          </w:tcPr>
          <w:p w14:paraId="6B4278A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1C0392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636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45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</w:tr>
      <w:tr w:rsidR="0057524B" w:rsidRPr="004C0DE4" w14:paraId="460D3C24" w14:textId="77777777" w:rsidTr="009A0BFC">
        <w:tc>
          <w:tcPr>
            <w:tcW w:w="1455" w:type="pct"/>
            <w:shd w:val="clear" w:color="auto" w:fill="auto"/>
          </w:tcPr>
          <w:p w14:paraId="14DEB9F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3F90E84F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D05A7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(62,532)</w:t>
            </w:r>
          </w:p>
        </w:tc>
        <w:tc>
          <w:tcPr>
            <w:tcW w:w="145" w:type="pct"/>
            <w:vAlign w:val="bottom"/>
          </w:tcPr>
          <w:p w14:paraId="1B3EA12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9F617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(101,374)</w:t>
            </w:r>
          </w:p>
        </w:tc>
        <w:tc>
          <w:tcPr>
            <w:tcW w:w="149" w:type="pct"/>
            <w:vAlign w:val="bottom"/>
          </w:tcPr>
          <w:p w14:paraId="1522B9C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DF6EF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(214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84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  <w:vAlign w:val="bottom"/>
          </w:tcPr>
          <w:p w14:paraId="1437216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8C8D4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(378,751)</w:t>
            </w:r>
          </w:p>
        </w:tc>
      </w:tr>
      <w:tr w:rsidR="0057524B" w:rsidRPr="004C0DE4" w14:paraId="2F8DBDA1" w14:textId="77777777" w:rsidTr="009A0BFC">
        <w:trPr>
          <w:trHeight w:val="91"/>
        </w:trPr>
        <w:tc>
          <w:tcPr>
            <w:tcW w:w="1455" w:type="pct"/>
            <w:shd w:val="clear" w:color="auto" w:fill="auto"/>
          </w:tcPr>
          <w:p w14:paraId="04C903B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0B776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4,265,48</w:t>
            </w: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45" w:type="pct"/>
          </w:tcPr>
          <w:p w14:paraId="66AAE8E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4F6B9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798,181</w:t>
            </w:r>
          </w:p>
        </w:tc>
        <w:tc>
          <w:tcPr>
            <w:tcW w:w="149" w:type="pct"/>
          </w:tcPr>
          <w:p w14:paraId="4A6A022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08D8B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194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03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45" w:type="pct"/>
          </w:tcPr>
          <w:p w14:paraId="44A2FA5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BBF11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257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70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</w:tr>
    </w:tbl>
    <w:p w14:paraId="6BB083C8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6DBC75A2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4C0DE4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4C0DE4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4C0DE4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71F9A9EE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4C0DE4">
        <w:rPr>
          <w:rFonts w:asciiTheme="majorBidi" w:hAnsiTheme="majorBidi" w:cstheme="majorBidi"/>
          <w:sz w:val="20"/>
          <w:szCs w:val="20"/>
          <w:vertAlign w:val="superscript"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57524B" w:rsidRPr="004C0DE4" w14:paraId="00566C21" w14:textId="77777777" w:rsidTr="009A0BFC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11F906D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9878DC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7524B" w:rsidRPr="004C0DE4" w14:paraId="5F7A5C2A" w14:textId="77777777" w:rsidTr="009A0BFC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0E7ECBE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31608927" w14:textId="47A70246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 w:rsidR="00F4058F" w:rsidRPr="004C0DE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0 </w:t>
            </w:r>
            <w:r w:rsidR="00AC32E7" w:rsidRPr="004C0DE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</w:t>
            </w:r>
            <w:r w:rsidR="00F4058F" w:rsidRPr="004C0DE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ายน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7524B" w:rsidRPr="004C0DE4" w:rsidDel="00D43E7A" w14:paraId="28739508" w14:textId="77777777" w:rsidTr="009A0BFC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742E8FBF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94D801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D377C7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04AEF57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470AAE9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7FD9B09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57D4B0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0D87435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192E8366" w14:textId="77777777" w:rsidR="0057524B" w:rsidRPr="004C0DE4" w:rsidDel="00D43E7A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524B" w:rsidRPr="004C0DE4" w14:paraId="26BFA163" w14:textId="77777777" w:rsidTr="009A0BFC">
        <w:trPr>
          <w:tblHeader/>
        </w:trPr>
        <w:tc>
          <w:tcPr>
            <w:tcW w:w="1455" w:type="pct"/>
            <w:shd w:val="clear" w:color="auto" w:fill="auto"/>
          </w:tcPr>
          <w:p w14:paraId="7529177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4477107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24B" w:rsidRPr="004C0DE4" w14:paraId="3993E234" w14:textId="77777777" w:rsidTr="009A0BFC">
        <w:tc>
          <w:tcPr>
            <w:tcW w:w="1455" w:type="pct"/>
            <w:shd w:val="clear" w:color="auto" w:fill="auto"/>
          </w:tcPr>
          <w:p w14:paraId="209F2BF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4C0DE4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15670DEF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D8E43D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5CC996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52583D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B3ED7BF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4E786A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125FE2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6555" w:rsidRPr="004C0DE4" w14:paraId="56AE5FCA" w14:textId="77777777" w:rsidTr="009A0BFC">
        <w:tc>
          <w:tcPr>
            <w:tcW w:w="1455" w:type="pct"/>
            <w:shd w:val="clear" w:color="auto" w:fill="auto"/>
          </w:tcPr>
          <w:p w14:paraId="7959BC07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028F6244" w14:textId="57B78A4F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151,028</w:t>
            </w:r>
          </w:p>
        </w:tc>
        <w:tc>
          <w:tcPr>
            <w:tcW w:w="145" w:type="pct"/>
          </w:tcPr>
          <w:p w14:paraId="51B978C9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35B85B2" w14:textId="443E436D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924E3DD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17468C33" w14:textId="3A336AC9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87D3E32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47C7CA72" w14:textId="2F379FC8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151,028</w:t>
            </w:r>
          </w:p>
        </w:tc>
      </w:tr>
      <w:tr w:rsidR="004B6555" w:rsidRPr="004C0DE4" w14:paraId="13F79E01" w14:textId="77777777" w:rsidTr="009A0BFC">
        <w:tc>
          <w:tcPr>
            <w:tcW w:w="1455" w:type="pct"/>
            <w:shd w:val="clear" w:color="auto" w:fill="auto"/>
          </w:tcPr>
          <w:p w14:paraId="7A9DA331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C8A94B3" w14:textId="6B83319B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66,941</w:t>
            </w:r>
          </w:p>
        </w:tc>
        <w:tc>
          <w:tcPr>
            <w:tcW w:w="145" w:type="pct"/>
          </w:tcPr>
          <w:p w14:paraId="3B776148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6DDBE138" w14:textId="23AD8577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75C07EC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10A8B5D7" w14:textId="61947E14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354A910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1E687E1" w14:textId="03F9852A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66,941</w:t>
            </w:r>
          </w:p>
        </w:tc>
      </w:tr>
      <w:tr w:rsidR="004B6555" w:rsidRPr="004C0DE4" w14:paraId="39A9D620" w14:textId="77777777" w:rsidTr="009A0BFC">
        <w:tc>
          <w:tcPr>
            <w:tcW w:w="1455" w:type="pct"/>
            <w:shd w:val="clear" w:color="auto" w:fill="auto"/>
          </w:tcPr>
          <w:p w14:paraId="1D7548FC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377D9D00" w14:textId="2AF0911B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8FCDE57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47EAAB89" w14:textId="68F00B8C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33,578</w:t>
            </w:r>
          </w:p>
        </w:tc>
        <w:tc>
          <w:tcPr>
            <w:tcW w:w="149" w:type="pct"/>
          </w:tcPr>
          <w:p w14:paraId="10C3913F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39A7D5A2" w14:textId="18B5B609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6BB8715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133A2BAA" w14:textId="76EE2C8A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33,578</w:t>
            </w:r>
          </w:p>
        </w:tc>
      </w:tr>
      <w:tr w:rsidR="004B6555" w:rsidRPr="004C0DE4" w14:paraId="7AD4F418" w14:textId="77777777" w:rsidTr="009A0BFC">
        <w:tc>
          <w:tcPr>
            <w:tcW w:w="1455" w:type="pct"/>
            <w:shd w:val="clear" w:color="auto" w:fill="auto"/>
          </w:tcPr>
          <w:p w14:paraId="43885A66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6100CD8D" w14:textId="69FB8801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6DA7389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358F3C64" w14:textId="072EF368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44,862</w:t>
            </w:r>
          </w:p>
        </w:tc>
        <w:tc>
          <w:tcPr>
            <w:tcW w:w="149" w:type="pct"/>
          </w:tcPr>
          <w:p w14:paraId="530C9847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253AAE5E" w14:textId="0E1538E9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7400611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4E35A3AD" w14:textId="2A2F9D4D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44,862</w:t>
            </w:r>
          </w:p>
        </w:tc>
      </w:tr>
      <w:tr w:rsidR="004B6555" w:rsidRPr="004C0DE4" w14:paraId="0FCE3A80" w14:textId="77777777" w:rsidTr="009A0BFC">
        <w:tc>
          <w:tcPr>
            <w:tcW w:w="1455" w:type="pct"/>
            <w:shd w:val="clear" w:color="auto" w:fill="auto"/>
          </w:tcPr>
          <w:p w14:paraId="56A52B29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1975BA35" w14:textId="719D8E57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47555D3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346A5FF0" w14:textId="0AFEE2D1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FEF3D52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48106966" w14:textId="23B4A4B7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76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35</w:t>
            </w:r>
            <w:r w:rsidR="00D92965"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45" w:type="pct"/>
          </w:tcPr>
          <w:p w14:paraId="38A85C93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2DF44A2C" w14:textId="25B07715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76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35</w:t>
            </w:r>
            <w:r w:rsidR="00D92965"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3</w:t>
            </w:r>
          </w:p>
        </w:tc>
      </w:tr>
      <w:tr w:rsidR="004B6555" w:rsidRPr="004C0DE4" w14:paraId="704D4297" w14:textId="77777777" w:rsidTr="009A0BFC">
        <w:tc>
          <w:tcPr>
            <w:tcW w:w="1455" w:type="pct"/>
            <w:shd w:val="clear" w:color="auto" w:fill="auto"/>
          </w:tcPr>
          <w:p w14:paraId="6A3010B6" w14:textId="354F1FF0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</w:tcPr>
          <w:p w14:paraId="50FE15DF" w14:textId="5023EDE2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E99DA3D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2F5621EA" w14:textId="6F501788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165FD9FD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763A796D" w14:textId="55A17FB3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30</w:t>
            </w:r>
          </w:p>
        </w:tc>
        <w:tc>
          <w:tcPr>
            <w:tcW w:w="145" w:type="pct"/>
          </w:tcPr>
          <w:p w14:paraId="3C51457B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14E35554" w14:textId="0E0CECE0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30</w:t>
            </w:r>
          </w:p>
        </w:tc>
      </w:tr>
      <w:tr w:rsidR="004B6555" w:rsidRPr="004C0DE4" w14:paraId="0E62511D" w14:textId="77777777" w:rsidTr="009A0BFC">
        <w:tc>
          <w:tcPr>
            <w:tcW w:w="1455" w:type="pct"/>
            <w:shd w:val="clear" w:color="auto" w:fill="auto"/>
          </w:tcPr>
          <w:p w14:paraId="75A70309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C5580" w14:textId="45E10BB1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217,969</w:t>
            </w:r>
          </w:p>
        </w:tc>
        <w:tc>
          <w:tcPr>
            <w:tcW w:w="145" w:type="pct"/>
          </w:tcPr>
          <w:p w14:paraId="76D8D242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7281B" w14:textId="69647F01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78,440</w:t>
            </w:r>
          </w:p>
        </w:tc>
        <w:tc>
          <w:tcPr>
            <w:tcW w:w="149" w:type="pct"/>
          </w:tcPr>
          <w:p w14:paraId="689A9702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003AB" w14:textId="731D99B8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76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38</w:t>
            </w:r>
            <w:r w:rsidR="00D92965"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5" w:type="pct"/>
          </w:tcPr>
          <w:p w14:paraId="4EB965BA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069A9" w14:textId="2BBD70E1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372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79</w:t>
            </w:r>
            <w:r w:rsidR="00D92965"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</w:tr>
      <w:tr w:rsidR="004B6555" w:rsidRPr="004C0DE4" w14:paraId="18C31C47" w14:textId="77777777" w:rsidTr="009A0BFC">
        <w:tc>
          <w:tcPr>
            <w:tcW w:w="1455" w:type="pct"/>
            <w:shd w:val="clear" w:color="auto" w:fill="auto"/>
          </w:tcPr>
          <w:p w14:paraId="6CCE7B68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486135A0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303E1" w14:textId="0B554964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(6,212)</w:t>
            </w:r>
          </w:p>
        </w:tc>
        <w:tc>
          <w:tcPr>
            <w:tcW w:w="145" w:type="pct"/>
            <w:vAlign w:val="bottom"/>
          </w:tcPr>
          <w:p w14:paraId="0FC8B6E4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1D0EBD" w14:textId="745F99A5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(15,819)</w:t>
            </w:r>
          </w:p>
        </w:tc>
        <w:tc>
          <w:tcPr>
            <w:tcW w:w="149" w:type="pct"/>
            <w:vAlign w:val="bottom"/>
          </w:tcPr>
          <w:p w14:paraId="4FCB2E31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B7FD38" w14:textId="260C9624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(52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021)</w:t>
            </w:r>
          </w:p>
        </w:tc>
        <w:tc>
          <w:tcPr>
            <w:tcW w:w="145" w:type="pct"/>
            <w:vAlign w:val="bottom"/>
          </w:tcPr>
          <w:p w14:paraId="6D7A2B00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0A128" w14:textId="2DF035FF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(74,052)</w:t>
            </w:r>
          </w:p>
        </w:tc>
      </w:tr>
      <w:tr w:rsidR="004B6555" w:rsidRPr="004C0DE4" w14:paraId="61150923" w14:textId="77777777" w:rsidTr="009A0BFC">
        <w:tc>
          <w:tcPr>
            <w:tcW w:w="1455" w:type="pct"/>
            <w:shd w:val="clear" w:color="auto" w:fill="auto"/>
          </w:tcPr>
          <w:p w14:paraId="102091BC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839DC8" w14:textId="11C6974E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211,757</w:t>
            </w:r>
          </w:p>
        </w:tc>
        <w:tc>
          <w:tcPr>
            <w:tcW w:w="145" w:type="pct"/>
          </w:tcPr>
          <w:p w14:paraId="7048DC3E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362784" w14:textId="62C803DC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62,621</w:t>
            </w:r>
          </w:p>
        </w:tc>
        <w:tc>
          <w:tcPr>
            <w:tcW w:w="149" w:type="pct"/>
          </w:tcPr>
          <w:p w14:paraId="5696C97F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BCDF1B" w14:textId="346EF451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24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36</w:t>
            </w:r>
            <w:r w:rsidR="00D92965"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45" w:type="pct"/>
          </w:tcPr>
          <w:p w14:paraId="75C80412" w14:textId="77777777" w:rsidR="004B6555" w:rsidRPr="004C0DE4" w:rsidRDefault="004B6555" w:rsidP="004B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510AB9" w14:textId="4825F474" w:rsidR="004B6555" w:rsidRPr="004C0DE4" w:rsidRDefault="004B6555" w:rsidP="004B655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298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74</w:t>
            </w:r>
            <w:r w:rsidR="00D92965"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0</w:t>
            </w:r>
          </w:p>
        </w:tc>
      </w:tr>
    </w:tbl>
    <w:p w14:paraId="7F0C6AD0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1A6AAB5F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4C0DE4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4C0DE4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4C0DE4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093D0E18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vertAlign w:val="superscript"/>
        </w:rPr>
      </w:pPr>
      <w:r w:rsidRPr="004C0DE4">
        <w:rPr>
          <w:rFonts w:asciiTheme="majorBidi" w:hAnsiTheme="majorBidi" w:cstheme="majorBidi"/>
          <w:sz w:val="20"/>
          <w:szCs w:val="20"/>
          <w:vertAlign w:val="superscript"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57524B" w:rsidRPr="004C0DE4" w14:paraId="47076C1C" w14:textId="77777777" w:rsidTr="009A0BFC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0652532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F4C23D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7524B" w:rsidRPr="004C0DE4" w14:paraId="4F6F0D1A" w14:textId="77777777" w:rsidTr="009A0BFC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02CB3DD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4A0F7E5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7524B" w:rsidRPr="004C0DE4" w:rsidDel="00D43E7A" w14:paraId="39EB3D3D" w14:textId="77777777" w:rsidTr="009A0BFC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72567715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7A235C4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3997451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7B42599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3B741F0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70D7C88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34D39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02A5F4B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33AAC8EF" w14:textId="77777777" w:rsidR="0057524B" w:rsidRPr="004C0DE4" w:rsidDel="00D43E7A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524B" w:rsidRPr="004C0DE4" w14:paraId="79A80B5C" w14:textId="77777777" w:rsidTr="009A0BFC">
        <w:trPr>
          <w:tblHeader/>
        </w:trPr>
        <w:tc>
          <w:tcPr>
            <w:tcW w:w="1455" w:type="pct"/>
            <w:shd w:val="clear" w:color="auto" w:fill="auto"/>
          </w:tcPr>
          <w:p w14:paraId="1099116C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5B3E21E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24B" w:rsidRPr="004C0DE4" w14:paraId="55CEFAFA" w14:textId="77777777" w:rsidTr="009A0BFC">
        <w:tc>
          <w:tcPr>
            <w:tcW w:w="1455" w:type="pct"/>
            <w:shd w:val="clear" w:color="auto" w:fill="auto"/>
          </w:tcPr>
          <w:p w14:paraId="3EC8C43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4C0DE4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371BDB6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2BDCAF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61FAAC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7E6D68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DC1C5A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DC856C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19B5281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24B" w:rsidRPr="004C0DE4" w14:paraId="22773739" w14:textId="77777777" w:rsidTr="009A0BFC">
        <w:tc>
          <w:tcPr>
            <w:tcW w:w="1455" w:type="pct"/>
            <w:shd w:val="clear" w:color="auto" w:fill="auto"/>
          </w:tcPr>
          <w:p w14:paraId="007F2AC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2997F11A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319,708</w:t>
            </w:r>
          </w:p>
        </w:tc>
        <w:tc>
          <w:tcPr>
            <w:tcW w:w="145" w:type="pct"/>
          </w:tcPr>
          <w:p w14:paraId="450934C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D39D24E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E45B1A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52BC6FA3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213ADB0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67FAFADF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319,708</w:t>
            </w:r>
          </w:p>
        </w:tc>
      </w:tr>
      <w:tr w:rsidR="0057524B" w:rsidRPr="004C0DE4" w14:paraId="639CFA92" w14:textId="77777777" w:rsidTr="009A0BFC">
        <w:tc>
          <w:tcPr>
            <w:tcW w:w="1455" w:type="pct"/>
            <w:shd w:val="clear" w:color="auto" w:fill="auto"/>
          </w:tcPr>
          <w:p w14:paraId="528E42FF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36AD20CE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109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061</w:t>
            </w:r>
          </w:p>
        </w:tc>
        <w:tc>
          <w:tcPr>
            <w:tcW w:w="145" w:type="pct"/>
          </w:tcPr>
          <w:p w14:paraId="2AD0557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56B1C15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9211C6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64BA643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F36221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AC5DC31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109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061</w:t>
            </w:r>
          </w:p>
        </w:tc>
      </w:tr>
      <w:tr w:rsidR="0057524B" w:rsidRPr="004C0DE4" w14:paraId="1941FFAC" w14:textId="77777777" w:rsidTr="009A0BFC">
        <w:tc>
          <w:tcPr>
            <w:tcW w:w="1455" w:type="pct"/>
            <w:shd w:val="clear" w:color="auto" w:fill="auto"/>
          </w:tcPr>
          <w:p w14:paraId="1845AAC7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43B551CF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E1050E9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nil"/>
            </w:tcBorders>
            <w:shd w:val="clear" w:color="auto" w:fill="auto"/>
          </w:tcPr>
          <w:p w14:paraId="72FCC4E5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56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25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49" w:type="pct"/>
          </w:tcPr>
          <w:p w14:paraId="661A859E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284E521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F56D79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nil"/>
            </w:tcBorders>
            <w:shd w:val="clear" w:color="auto" w:fill="auto"/>
          </w:tcPr>
          <w:p w14:paraId="219982F7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56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25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</w:tr>
      <w:tr w:rsidR="0057524B" w:rsidRPr="004C0DE4" w14:paraId="0DB0BE09" w14:textId="77777777" w:rsidTr="009A0BFC">
        <w:tc>
          <w:tcPr>
            <w:tcW w:w="1455" w:type="pct"/>
            <w:shd w:val="clear" w:color="auto" w:fill="auto"/>
          </w:tcPr>
          <w:p w14:paraId="13FA16F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7C4FE562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01FD0C6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7F98EC41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45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362</w:t>
            </w:r>
          </w:p>
        </w:tc>
        <w:tc>
          <w:tcPr>
            <w:tcW w:w="149" w:type="pct"/>
          </w:tcPr>
          <w:p w14:paraId="28AC7FE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7CB2EE1E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766001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1F1F4542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45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362</w:t>
            </w:r>
          </w:p>
        </w:tc>
      </w:tr>
      <w:tr w:rsidR="0057524B" w:rsidRPr="004C0DE4" w14:paraId="0745DE63" w14:textId="77777777" w:rsidTr="009A0BFC">
        <w:tc>
          <w:tcPr>
            <w:tcW w:w="1455" w:type="pct"/>
            <w:shd w:val="clear" w:color="auto" w:fill="auto"/>
          </w:tcPr>
          <w:p w14:paraId="5077169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03A99478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BB1604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7EC6CBAB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B805D7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768DE834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986</w:t>
            </w:r>
          </w:p>
        </w:tc>
        <w:tc>
          <w:tcPr>
            <w:tcW w:w="145" w:type="pct"/>
          </w:tcPr>
          <w:p w14:paraId="3D12148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A9EF14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986</w:t>
            </w:r>
          </w:p>
        </w:tc>
      </w:tr>
      <w:tr w:rsidR="0057524B" w:rsidRPr="004C0DE4" w14:paraId="0BF9675E" w14:textId="77777777" w:rsidTr="009A0BFC">
        <w:tc>
          <w:tcPr>
            <w:tcW w:w="1455" w:type="pct"/>
            <w:shd w:val="clear" w:color="auto" w:fill="auto"/>
          </w:tcPr>
          <w:p w14:paraId="1E7122DB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7552E972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428,769</w:t>
            </w:r>
          </w:p>
        </w:tc>
        <w:tc>
          <w:tcPr>
            <w:tcW w:w="145" w:type="pct"/>
          </w:tcPr>
          <w:p w14:paraId="08D2BBF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1781CED2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101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61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49" w:type="pct"/>
          </w:tcPr>
          <w:p w14:paraId="69E80AD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05F45E3B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39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986</w:t>
            </w:r>
          </w:p>
        </w:tc>
        <w:tc>
          <w:tcPr>
            <w:tcW w:w="145" w:type="pct"/>
          </w:tcPr>
          <w:p w14:paraId="0ACFB08A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B44CF6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570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37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</w:tr>
      <w:tr w:rsidR="0057524B" w:rsidRPr="004C0DE4" w14:paraId="016D9B14" w14:textId="77777777" w:rsidTr="009A0BFC">
        <w:tc>
          <w:tcPr>
            <w:tcW w:w="1455" w:type="pct"/>
            <w:shd w:val="clear" w:color="auto" w:fill="auto"/>
          </w:tcPr>
          <w:p w14:paraId="79FF2722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4C8D471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C8A54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(7,557)</w:t>
            </w:r>
          </w:p>
        </w:tc>
        <w:tc>
          <w:tcPr>
            <w:tcW w:w="145" w:type="pct"/>
            <w:vAlign w:val="bottom"/>
          </w:tcPr>
          <w:p w14:paraId="27839DF8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00AAE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(14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259)</w:t>
            </w:r>
          </w:p>
        </w:tc>
        <w:tc>
          <w:tcPr>
            <w:tcW w:w="149" w:type="pct"/>
            <w:vAlign w:val="bottom"/>
          </w:tcPr>
          <w:p w14:paraId="3CB6C260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BBECE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(26</w:t>
            </w:r>
            <w:r w:rsidRPr="004C0DE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692)</w:t>
            </w:r>
          </w:p>
        </w:tc>
        <w:tc>
          <w:tcPr>
            <w:tcW w:w="145" w:type="pct"/>
            <w:vAlign w:val="bottom"/>
          </w:tcPr>
          <w:p w14:paraId="56E3CE2F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9C9BF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(48,508)</w:t>
            </w:r>
          </w:p>
        </w:tc>
      </w:tr>
      <w:tr w:rsidR="0057524B" w:rsidRPr="004C0DE4" w14:paraId="734752F9" w14:textId="77777777" w:rsidTr="009A0BFC">
        <w:trPr>
          <w:trHeight w:val="91"/>
        </w:trPr>
        <w:tc>
          <w:tcPr>
            <w:tcW w:w="1455" w:type="pct"/>
            <w:shd w:val="clear" w:color="auto" w:fill="auto"/>
          </w:tcPr>
          <w:p w14:paraId="64E2F6F3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8BA51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421,212</w:t>
            </w:r>
          </w:p>
        </w:tc>
        <w:tc>
          <w:tcPr>
            <w:tcW w:w="145" w:type="pct"/>
          </w:tcPr>
          <w:p w14:paraId="1F80AC44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D637A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87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35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49" w:type="pct"/>
          </w:tcPr>
          <w:p w14:paraId="67BE10B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33A2F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13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294</w:t>
            </w:r>
          </w:p>
        </w:tc>
        <w:tc>
          <w:tcPr>
            <w:tcW w:w="145" w:type="pct"/>
          </w:tcPr>
          <w:p w14:paraId="082BD56D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75A7E" w14:textId="77777777" w:rsidR="0057524B" w:rsidRPr="004C0DE4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521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86</w:t>
            </w:r>
            <w:r w:rsidRPr="004C0DE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</w:tr>
    </w:tbl>
    <w:p w14:paraId="12470FAF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4B317A20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4C0DE4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4C0DE4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4C0DE4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4426F764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25ED8209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C0DE4">
        <w:rPr>
          <w:rFonts w:asciiTheme="majorBidi" w:hAnsiTheme="majorBidi" w:cstheme="majorBidi" w:hint="cs"/>
          <w:sz w:val="28"/>
          <w:szCs w:val="28"/>
          <w:cs/>
          <w:lang w:val="th-TH"/>
        </w:rPr>
        <w:t>ระยะเวลาการให้สินเชื่อแก่ลูกหนี้โดยปกติของกลุ่มบริษัทและบริษัทมีระยะเว</w:t>
      </w:r>
      <w:r w:rsidRPr="004C0DE4">
        <w:rPr>
          <w:rFonts w:asciiTheme="majorBidi" w:hAnsiTheme="majorBidi" w:cstheme="majorBidi" w:hint="cs"/>
          <w:sz w:val="28"/>
          <w:szCs w:val="28"/>
          <w:cs/>
        </w:rPr>
        <w:t xml:space="preserve">ลาตั้งแต่ </w:t>
      </w:r>
      <w:r w:rsidRPr="004C0DE4">
        <w:rPr>
          <w:rFonts w:asciiTheme="majorBidi" w:hAnsiTheme="majorBidi" w:cstheme="majorBidi"/>
          <w:sz w:val="28"/>
          <w:szCs w:val="28"/>
        </w:rPr>
        <w:t>6</w:t>
      </w:r>
      <w:r w:rsidRPr="004C0DE4">
        <w:rPr>
          <w:rFonts w:asciiTheme="majorBidi" w:hAnsiTheme="majorBidi" w:cstheme="majorBidi" w:hint="cs"/>
          <w:sz w:val="28"/>
          <w:szCs w:val="28"/>
          <w:cs/>
        </w:rPr>
        <w:t xml:space="preserve"> เดือน ถึง </w:t>
      </w:r>
      <w:r w:rsidRPr="004C0DE4">
        <w:rPr>
          <w:rFonts w:asciiTheme="majorBidi" w:hAnsiTheme="majorBidi" w:cstheme="majorBidi"/>
          <w:sz w:val="28"/>
          <w:szCs w:val="28"/>
        </w:rPr>
        <w:t>72</w:t>
      </w:r>
      <w:r w:rsidRPr="004C0D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 w:hint="cs"/>
          <w:sz w:val="28"/>
          <w:szCs w:val="28"/>
          <w:cs/>
        </w:rPr>
        <w:t xml:space="preserve">เดือน </w:t>
      </w:r>
    </w:p>
    <w:p w14:paraId="23A24A6B" w14:textId="77777777" w:rsidR="0057524B" w:rsidRPr="004C0DE4" w:rsidRDefault="0057524B" w:rsidP="0057524B">
      <w:pPr>
        <w:rPr>
          <w:rFonts w:asciiTheme="majorBidi" w:hAnsiTheme="majorBidi" w:cstheme="majorBidi"/>
          <w:sz w:val="30"/>
          <w:szCs w:val="30"/>
        </w:rPr>
      </w:pPr>
    </w:p>
    <w:p w14:paraId="240DB8B9" w14:textId="77777777" w:rsidR="0057524B" w:rsidRPr="00F17459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17459">
        <w:rPr>
          <w:rFonts w:asciiTheme="majorBidi" w:hAnsiTheme="majorBidi" w:cstheme="majorBidi"/>
          <w:b/>
          <w:bCs/>
          <w:sz w:val="28"/>
          <w:szCs w:val="28"/>
        </w:rPr>
        <w:t>4.3</w:t>
      </w:r>
      <w:r w:rsidRPr="00F17459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F17459">
        <w:rPr>
          <w:rFonts w:asciiTheme="majorBidi" w:hAnsiTheme="majorBidi" w:cstheme="majorBidi" w:hint="cs"/>
          <w:b/>
          <w:bCs/>
          <w:sz w:val="28"/>
          <w:szCs w:val="28"/>
          <w:cs/>
        </w:rPr>
        <w:t>ผลขาดทุนด้านเครดิตที่คาดว่าจะเกิดขึ้น</w:t>
      </w:r>
    </w:p>
    <w:p w14:paraId="3D74607B" w14:textId="77777777" w:rsidR="0057524B" w:rsidRPr="00DC6D89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81"/>
        <w:gridCol w:w="269"/>
        <w:gridCol w:w="1088"/>
        <w:gridCol w:w="276"/>
        <w:gridCol w:w="1081"/>
        <w:gridCol w:w="260"/>
        <w:gridCol w:w="1079"/>
      </w:tblGrid>
      <w:tr w:rsidR="0057524B" w:rsidRPr="004C0DE4" w14:paraId="2E950575" w14:textId="77777777" w:rsidTr="00D51A22">
        <w:trPr>
          <w:tblHeader/>
        </w:trPr>
        <w:tc>
          <w:tcPr>
            <w:tcW w:w="2231" w:type="pct"/>
          </w:tcPr>
          <w:p w14:paraId="34A62F44" w14:textId="77777777" w:rsidR="0057524B" w:rsidRPr="004C0DE4" w:rsidRDefault="0057524B" w:rsidP="009A0BF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15" w:type="pct"/>
            <w:gridSpan w:val="3"/>
          </w:tcPr>
          <w:p w14:paraId="667022B6" w14:textId="77777777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" w:type="pct"/>
          </w:tcPr>
          <w:p w14:paraId="76F0863E" w14:textId="77777777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pct"/>
            <w:gridSpan w:val="3"/>
          </w:tcPr>
          <w:p w14:paraId="045AE878" w14:textId="77777777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7524B" w:rsidRPr="004C0DE4" w14:paraId="31AD03BF" w14:textId="77777777" w:rsidTr="00261F9D">
        <w:trPr>
          <w:tblHeader/>
        </w:trPr>
        <w:tc>
          <w:tcPr>
            <w:tcW w:w="2231" w:type="pct"/>
          </w:tcPr>
          <w:p w14:paraId="25FF2662" w14:textId="159929BD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CB1884"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 w:rsidR="00BB2BFE"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</w:t>
            </w:r>
            <w:r w:rsidR="00CB1884"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้า</w:t>
            </w: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BB2BFE"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B1884"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BB2BFE"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583" w:type="pct"/>
          </w:tcPr>
          <w:p w14:paraId="48703F04" w14:textId="77777777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pct"/>
          </w:tcPr>
          <w:p w14:paraId="152E45E3" w14:textId="77777777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B3BC93E" w14:textId="77777777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9" w:type="pct"/>
          </w:tcPr>
          <w:p w14:paraId="2FA416B5" w14:textId="77777777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507E6A9" w14:textId="77777777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0" w:type="pct"/>
          </w:tcPr>
          <w:p w14:paraId="5B28B11E" w14:textId="77777777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31FAFEE" w14:textId="77777777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7524B" w:rsidRPr="004C0DE4" w14:paraId="7C6C132E" w14:textId="77777777" w:rsidTr="00DA31B2">
        <w:trPr>
          <w:tblHeader/>
        </w:trPr>
        <w:tc>
          <w:tcPr>
            <w:tcW w:w="2231" w:type="pct"/>
          </w:tcPr>
          <w:p w14:paraId="55757866" w14:textId="77777777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9" w:type="pct"/>
            <w:gridSpan w:val="7"/>
          </w:tcPr>
          <w:p w14:paraId="1698BBDF" w14:textId="77777777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24B" w:rsidRPr="004C0DE4" w14:paraId="596230B0" w14:textId="77777777" w:rsidTr="00261F9D">
        <w:tc>
          <w:tcPr>
            <w:tcW w:w="2231" w:type="pct"/>
          </w:tcPr>
          <w:p w14:paraId="5928BC41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583" w:type="pct"/>
          </w:tcPr>
          <w:p w14:paraId="0ACADCDD" w14:textId="3AF198C5" w:rsidR="0057524B" w:rsidRPr="004C0DE4" w:rsidRDefault="00B964B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067CB7"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="00067CB7"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C2711" w:rsidRPr="004C0DE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B3071" w:rsidRPr="004C0DE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C2711" w:rsidRPr="004C0DE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67CB7"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C2711" w:rsidRPr="004C0DE4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5" w:type="pct"/>
          </w:tcPr>
          <w:p w14:paraId="2387B632" w14:textId="77777777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8656093" w14:textId="56C465BB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654361" w:rsidRPr="004C0DE4">
              <w:rPr>
                <w:rFonts w:asciiTheme="majorBidi" w:hAnsiTheme="majorBidi" w:cs="Angsana New"/>
                <w:sz w:val="28"/>
                <w:szCs w:val="28"/>
              </w:rPr>
              <w:t>1,258,979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9" w:type="pct"/>
          </w:tcPr>
          <w:p w14:paraId="5436BB05" w14:textId="77777777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2B1A3EE" w14:textId="75209BDC" w:rsidR="0057524B" w:rsidRPr="004C0DE4" w:rsidRDefault="00B964B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067CB7"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="00067CB7"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C2711" w:rsidRPr="004C0DE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13617" w:rsidRPr="004C0DE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C2711" w:rsidRPr="004C0DE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67CB7"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C2711" w:rsidRPr="004C0DE4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FD251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pct"/>
          </w:tcPr>
          <w:p w14:paraId="03EAB7A2" w14:textId="77777777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pct"/>
          </w:tcPr>
          <w:p w14:paraId="5E9370FB" w14:textId="37878C08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87596B" w:rsidRPr="004C0DE4">
              <w:rPr>
                <w:rFonts w:asciiTheme="majorBidi" w:hAnsiTheme="majorBidi" w:cs="Angsana New"/>
                <w:sz w:val="28"/>
                <w:szCs w:val="28"/>
              </w:rPr>
              <w:t>1,241,500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57524B" w:rsidRPr="004C0DE4" w14:paraId="73BAFBEE" w14:textId="77777777" w:rsidTr="00261F9D">
        <w:tc>
          <w:tcPr>
            <w:tcW w:w="2231" w:type="pct"/>
          </w:tcPr>
          <w:p w14:paraId="26F2B22C" w14:textId="77777777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83" w:type="pct"/>
          </w:tcPr>
          <w:p w14:paraId="47A9FA7B" w14:textId="354B2797" w:rsidR="0057524B" w:rsidRPr="004C0DE4" w:rsidRDefault="00B964B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067CB7"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177</w:t>
            </w:r>
            <w:r w:rsidR="00067CB7"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7CB7"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395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5" w:type="pct"/>
          </w:tcPr>
          <w:p w14:paraId="5EFB18DF" w14:textId="77777777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1F61B32" w14:textId="0E5EA52E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654361" w:rsidRPr="004C0DE4">
              <w:rPr>
                <w:rFonts w:asciiTheme="majorBidi" w:hAnsiTheme="majorBidi" w:cs="Angsana New"/>
                <w:sz w:val="28"/>
                <w:szCs w:val="28"/>
              </w:rPr>
              <w:t>340,944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9" w:type="pct"/>
          </w:tcPr>
          <w:p w14:paraId="397E347E" w14:textId="77777777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9B08BC2" w14:textId="082D276F" w:rsidR="0057524B" w:rsidRPr="004C0DE4" w:rsidRDefault="00B964B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067CB7"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33</w:t>
            </w:r>
            <w:r w:rsidR="00067CB7"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7CB7"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598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pct"/>
          </w:tcPr>
          <w:p w14:paraId="44EE5DFA" w14:textId="77777777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pct"/>
          </w:tcPr>
          <w:p w14:paraId="07982B1F" w14:textId="05D242B0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87596B" w:rsidRPr="004C0DE4">
              <w:rPr>
                <w:rFonts w:asciiTheme="majorBidi" w:hAnsiTheme="majorBidi" w:cs="Angsana New"/>
                <w:sz w:val="28"/>
                <w:szCs w:val="28"/>
              </w:rPr>
              <w:t>31,01</w:t>
            </w:r>
            <w:r w:rsidR="00DB7BD7" w:rsidRPr="004C0DE4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3878AF" w:rsidRPr="004C0DE4" w14:paraId="5F3A172F" w14:textId="77777777" w:rsidTr="00261F9D">
        <w:tc>
          <w:tcPr>
            <w:tcW w:w="2231" w:type="pct"/>
          </w:tcPr>
          <w:p w14:paraId="3F630057" w14:textId="32A9C468" w:rsidR="003878AF" w:rsidRPr="004C0DE4" w:rsidRDefault="003878AF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410D80E" w14:textId="1F3A9DFB" w:rsidR="003878AF" w:rsidRPr="004C0DE4" w:rsidRDefault="00B964B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067CB7"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="00067CB7"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7CB7"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411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5" w:type="pct"/>
          </w:tcPr>
          <w:p w14:paraId="253D71BF" w14:textId="77777777" w:rsidR="003878AF" w:rsidRPr="004C0DE4" w:rsidRDefault="003878AF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1416C00" w14:textId="23B09548" w:rsidR="003878AF" w:rsidRPr="004C0DE4" w:rsidRDefault="003878AF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(52,427)</w:t>
            </w:r>
          </w:p>
        </w:tc>
        <w:tc>
          <w:tcPr>
            <w:tcW w:w="149" w:type="pct"/>
          </w:tcPr>
          <w:p w14:paraId="05D91E03" w14:textId="77777777" w:rsidR="003878AF" w:rsidRPr="004C0DE4" w:rsidRDefault="003878AF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560FCAE" w14:textId="474E86B8" w:rsidR="003878AF" w:rsidRPr="004C0DE4" w:rsidRDefault="00B964B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067CB7"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="00067CB7"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7CB7"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411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pct"/>
          </w:tcPr>
          <w:p w14:paraId="24CA83C4" w14:textId="77777777" w:rsidR="003878AF" w:rsidRPr="004C0DE4" w:rsidRDefault="003878AF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5" w:type="pct"/>
            <w:tcBorders>
              <w:bottom w:val="single" w:sz="4" w:space="0" w:color="auto"/>
            </w:tcBorders>
          </w:tcPr>
          <w:p w14:paraId="082DC70E" w14:textId="52579181" w:rsidR="003878AF" w:rsidRPr="004C0DE4" w:rsidRDefault="003878AF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(52,42</w:t>
            </w:r>
            <w:r w:rsidR="00DB7BD7" w:rsidRPr="004C0DE4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</w:tr>
      <w:tr w:rsidR="0057524B" w:rsidRPr="004C0DE4" w14:paraId="30356FCD" w14:textId="77777777" w:rsidTr="00261F9D">
        <w:tc>
          <w:tcPr>
            <w:tcW w:w="2231" w:type="pct"/>
          </w:tcPr>
          <w:p w14:paraId="675FD816" w14:textId="6FE9E114" w:rsidR="0057524B" w:rsidRPr="004C0DE4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2F1C34B" w14:textId="693CB431" w:rsidR="0057524B" w:rsidRPr="004C0DE4" w:rsidRDefault="00B964B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(</w:t>
            </w:r>
            <w:r w:rsidR="00DC2711"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="00DC2711"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DC2711"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</w:t>
            </w:r>
            <w:r w:rsidR="00DB3071"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</w:t>
            </w:r>
            <w:r w:rsidR="00DC2711"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</w:t>
            </w:r>
            <w:r w:rsidR="00DC2711"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DC2711"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126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5" w:type="pct"/>
          </w:tcPr>
          <w:p w14:paraId="6FDE0563" w14:textId="77777777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3818B72" w14:textId="6B66FA92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87596B"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3878AF"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652,350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9" w:type="pct"/>
          </w:tcPr>
          <w:p w14:paraId="0BCF5E39" w14:textId="77777777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D5E60F6" w14:textId="31006737" w:rsidR="0057524B" w:rsidRPr="004C0DE4" w:rsidRDefault="00B964B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(</w:t>
            </w:r>
            <w:r w:rsidR="00DC2711"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="00DC2711"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613617"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696</w:t>
            </w:r>
            <w:r w:rsidR="00DC2711"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DC2711"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197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0" w:type="pct"/>
          </w:tcPr>
          <w:p w14:paraId="18BA964F" w14:textId="77777777" w:rsidR="0057524B" w:rsidRPr="004C0DE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5" w:type="pct"/>
            <w:tcBorders>
              <w:top w:val="single" w:sz="4" w:space="0" w:color="auto"/>
              <w:bottom w:val="double" w:sz="4" w:space="0" w:color="auto"/>
            </w:tcBorders>
          </w:tcPr>
          <w:p w14:paraId="49251F7A" w14:textId="62681713" w:rsidR="0057524B" w:rsidRPr="004C0DE4" w:rsidRDefault="0057524B" w:rsidP="00261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(</w:t>
            </w:r>
            <w:r w:rsidR="0087596B"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1,</w:t>
            </w:r>
            <w:r w:rsidR="003878AF"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32</w:t>
            </w:r>
            <w:r w:rsidR="0016316E"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</w:t>
            </w:r>
            <w:r w:rsidR="0087596B"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0F1EE3"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</w:t>
            </w:r>
            <w:r w:rsidR="003878AF"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39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0D0ED535" w14:textId="77777777" w:rsidR="0057524B" w:rsidRPr="004C0DE4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8"/>
          <w:szCs w:val="28"/>
          <w:vertAlign w:val="superscript"/>
        </w:rPr>
      </w:pPr>
    </w:p>
    <w:p w14:paraId="5BA048BB" w14:textId="62D4C48F" w:rsidR="00436036" w:rsidRPr="004C0DE4" w:rsidRDefault="00436036">
      <w:pPr>
        <w:rPr>
          <w:rFonts w:asciiTheme="majorBidi" w:hAnsiTheme="majorBidi" w:cstheme="majorBidi"/>
          <w:sz w:val="28"/>
          <w:szCs w:val="28"/>
          <w:cs/>
        </w:rPr>
      </w:pPr>
    </w:p>
    <w:p w14:paraId="143EEF56" w14:textId="1695BC8D" w:rsidR="00B57F16" w:rsidRPr="004C0DE4" w:rsidRDefault="00F321C0" w:rsidP="0074264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C0DE4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เงินกู้ยืมระยะสั้นจากสถาบันการเงิน</w:t>
      </w:r>
    </w:p>
    <w:p w14:paraId="5E24012A" w14:textId="5F5CEBE8" w:rsidR="00F321C0" w:rsidRPr="004C0DE4" w:rsidRDefault="00F321C0" w:rsidP="00B9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rPr>
          <w:rFonts w:asciiTheme="majorBidi" w:hAnsiTheme="majorBidi" w:cstheme="majorBidi"/>
          <w:b/>
          <w:sz w:val="28"/>
          <w:szCs w:val="28"/>
        </w:rPr>
      </w:pPr>
    </w:p>
    <w:p w14:paraId="6E595D78" w14:textId="13EC5AB9" w:rsidR="00C9255E" w:rsidRPr="004C0DE4" w:rsidRDefault="00515DE2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  <w:cs/>
        </w:rPr>
      </w:pPr>
      <w:r w:rsidRPr="004C0DE4">
        <w:rPr>
          <w:rFonts w:ascii="Angsana New" w:hAnsi="Angsana New" w:cs="Angsana New" w:hint="cs"/>
          <w:sz w:val="28"/>
          <w:szCs w:val="28"/>
          <w:cs/>
        </w:rPr>
        <w:t>เงินกู้ยืมระยะสั้นจากสถาบันการเงินสําหรับงวด</w:t>
      </w:r>
      <w:r w:rsidR="00CB1884" w:rsidRPr="004C0DE4">
        <w:rPr>
          <w:rFonts w:ascii="Angsana New" w:hAnsi="Angsana New" w:cs="Angsana New" w:hint="cs"/>
          <w:sz w:val="28"/>
          <w:szCs w:val="28"/>
          <w:cs/>
        </w:rPr>
        <w:t>เ</w:t>
      </w:r>
      <w:r w:rsidR="00A6700D" w:rsidRPr="004C0DE4">
        <w:rPr>
          <w:rFonts w:ascii="Angsana New" w:hAnsi="Angsana New" w:cs="Angsana New" w:hint="cs"/>
          <w:sz w:val="28"/>
          <w:szCs w:val="28"/>
          <w:cs/>
        </w:rPr>
        <w:t>ก</w:t>
      </w:r>
      <w:r w:rsidR="00CB1884" w:rsidRPr="004C0DE4">
        <w:rPr>
          <w:rFonts w:ascii="Angsana New" w:hAnsi="Angsana New" w:cs="Angsana New" w:hint="cs"/>
          <w:sz w:val="28"/>
          <w:szCs w:val="28"/>
          <w:cs/>
        </w:rPr>
        <w:t>้า</w:t>
      </w:r>
      <w:r w:rsidRPr="004C0DE4">
        <w:rPr>
          <w:rFonts w:ascii="Angsana New" w:hAnsi="Angsana New" w:cs="Angsana New" w:hint="cs"/>
          <w:sz w:val="28"/>
          <w:szCs w:val="28"/>
          <w:cs/>
        </w:rPr>
        <w:t>เดือนสิ้นสุดวันที่</w:t>
      </w:r>
      <w:r w:rsidRPr="004C0DE4">
        <w:rPr>
          <w:rFonts w:ascii="Angsana New" w:hAnsi="Angsana New" w:cs="Angsana New"/>
          <w:sz w:val="28"/>
          <w:szCs w:val="28"/>
        </w:rPr>
        <w:t xml:space="preserve"> </w:t>
      </w:r>
      <w:r w:rsidR="00A6700D" w:rsidRPr="004C0DE4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A6700D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CB1884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</w:t>
      </w:r>
      <w:r w:rsidR="00A6700D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ายน</w:t>
      </w:r>
      <w:r w:rsidRPr="004C0DE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0DE4">
        <w:rPr>
          <w:rFonts w:ascii="Angsana New" w:hAnsi="Angsana New" w:cs="Angsana New"/>
          <w:sz w:val="28"/>
          <w:szCs w:val="28"/>
        </w:rPr>
        <w:t>256</w:t>
      </w:r>
      <w:r w:rsidR="00C62600" w:rsidRPr="004C0DE4">
        <w:rPr>
          <w:rFonts w:ascii="Angsana New" w:hAnsi="Angsana New" w:cs="Angsana New"/>
          <w:sz w:val="28"/>
          <w:szCs w:val="28"/>
        </w:rPr>
        <w:t>6</w:t>
      </w:r>
      <w:r w:rsidRPr="004C0DE4">
        <w:rPr>
          <w:rFonts w:ascii="Angsana New" w:hAnsi="Angsana New" w:cs="Angsana New"/>
          <w:sz w:val="28"/>
          <w:szCs w:val="28"/>
        </w:rPr>
        <w:t xml:space="preserve"> </w:t>
      </w:r>
      <w:r w:rsidRPr="004C0DE4">
        <w:rPr>
          <w:rFonts w:ascii="Angsana New" w:hAnsi="Angsana New" w:cs="Angsana New" w:hint="cs"/>
          <w:sz w:val="28"/>
          <w:szCs w:val="28"/>
          <w:cs/>
        </w:rPr>
        <w:t>มีการเปลี่ยนแปลงดังนี้</w:t>
      </w:r>
    </w:p>
    <w:p w14:paraId="7A80BF28" w14:textId="77777777" w:rsidR="00515DE2" w:rsidRPr="004C0DE4" w:rsidRDefault="00515DE2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260"/>
        <w:gridCol w:w="180"/>
        <w:gridCol w:w="1350"/>
      </w:tblGrid>
      <w:tr w:rsidR="00C9255E" w:rsidRPr="004C0DE4" w14:paraId="2DAEFD2C" w14:textId="77777777" w:rsidTr="00894D36">
        <w:trPr>
          <w:cantSplit/>
          <w:tblHeader/>
        </w:trPr>
        <w:tc>
          <w:tcPr>
            <w:tcW w:w="4860" w:type="dxa"/>
            <w:vAlign w:val="bottom"/>
          </w:tcPr>
          <w:p w14:paraId="6CC5D81F" w14:textId="77777777" w:rsidR="00C9255E" w:rsidRPr="004C0DE4" w:rsidRDefault="00C9255E" w:rsidP="00E9210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20" w:type="dxa"/>
            <w:gridSpan w:val="5"/>
          </w:tcPr>
          <w:p w14:paraId="7D0115D1" w14:textId="77777777" w:rsidR="00C9255E" w:rsidRPr="004C0DE4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9255E" w:rsidRPr="004C0DE4" w14:paraId="291AA570" w14:textId="77777777" w:rsidTr="00894D36">
        <w:trPr>
          <w:cantSplit/>
          <w:tblHeader/>
        </w:trPr>
        <w:tc>
          <w:tcPr>
            <w:tcW w:w="4860" w:type="dxa"/>
            <w:vAlign w:val="bottom"/>
          </w:tcPr>
          <w:p w14:paraId="3F73C348" w14:textId="77777777" w:rsidR="00C9255E" w:rsidRPr="004C0DE4" w:rsidRDefault="00C9255E" w:rsidP="00E9210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7178050" w14:textId="0575C638" w:rsidR="00C9255E" w:rsidRPr="004C0DE4" w:rsidRDefault="00C9255E" w:rsidP="00E9210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" w:type="dxa"/>
          </w:tcPr>
          <w:p w14:paraId="3BA27121" w14:textId="77777777" w:rsidR="00C9255E" w:rsidRPr="004C0DE4" w:rsidRDefault="00C9255E" w:rsidP="00E9210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DAC053" w14:textId="2ED6CADA" w:rsidR="00C9255E" w:rsidRPr="004C0DE4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" w:type="dxa"/>
          </w:tcPr>
          <w:p w14:paraId="201118FB" w14:textId="77777777" w:rsidR="00C9255E" w:rsidRPr="004C0DE4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AF80D14" w14:textId="77777777" w:rsidR="00C9255E" w:rsidRPr="004C0DE4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9255E" w:rsidRPr="004C0DE4" w14:paraId="69010284" w14:textId="77777777" w:rsidTr="00894D36">
        <w:trPr>
          <w:cantSplit/>
        </w:trPr>
        <w:tc>
          <w:tcPr>
            <w:tcW w:w="4860" w:type="dxa"/>
          </w:tcPr>
          <w:p w14:paraId="7E49861C" w14:textId="77777777" w:rsidR="00C9255E" w:rsidRPr="004C0DE4" w:rsidRDefault="00C9255E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65AAEADD" w14:textId="77777777" w:rsidR="00C9255E" w:rsidRPr="004C0DE4" w:rsidRDefault="00C9255E" w:rsidP="00E9210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9255E" w:rsidRPr="004C0DE4" w14:paraId="4B15F929" w14:textId="77777777" w:rsidTr="00894D36">
        <w:trPr>
          <w:cantSplit/>
        </w:trPr>
        <w:tc>
          <w:tcPr>
            <w:tcW w:w="4860" w:type="dxa"/>
          </w:tcPr>
          <w:p w14:paraId="66CA60CF" w14:textId="3A5959F7" w:rsidR="00C9255E" w:rsidRPr="004C0DE4" w:rsidRDefault="00C9255E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62600"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7CF0E3C0" w14:textId="16EF1FC9" w:rsidR="00C9255E" w:rsidRPr="004C0DE4" w:rsidRDefault="00B20D7C" w:rsidP="00E70AD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5,820,000</w:t>
            </w:r>
          </w:p>
        </w:tc>
        <w:tc>
          <w:tcPr>
            <w:tcW w:w="180" w:type="dxa"/>
          </w:tcPr>
          <w:p w14:paraId="405E34EF" w14:textId="77777777" w:rsidR="00C9255E" w:rsidRPr="004C0DE4" w:rsidRDefault="00C9255E" w:rsidP="00E9210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219C26" w14:textId="0E702EB1" w:rsidR="00C9255E" w:rsidRPr="004C0DE4" w:rsidRDefault="00B20D7C" w:rsidP="00A6700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2,125,299</w:t>
            </w:r>
          </w:p>
        </w:tc>
        <w:tc>
          <w:tcPr>
            <w:tcW w:w="180" w:type="dxa"/>
          </w:tcPr>
          <w:p w14:paraId="19704A27" w14:textId="77777777" w:rsidR="00C9255E" w:rsidRPr="004C0DE4" w:rsidRDefault="00C9255E" w:rsidP="00E70AD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D986D3" w14:textId="709A5299" w:rsidR="00C9255E" w:rsidRPr="004C0DE4" w:rsidRDefault="00B20D7C" w:rsidP="00AD136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7,945,299</w:t>
            </w:r>
          </w:p>
        </w:tc>
      </w:tr>
      <w:tr w:rsidR="00C9255E" w:rsidRPr="004C0DE4" w14:paraId="3E23610C" w14:textId="77777777" w:rsidTr="00894D36">
        <w:trPr>
          <w:cantSplit/>
        </w:trPr>
        <w:tc>
          <w:tcPr>
            <w:tcW w:w="4860" w:type="dxa"/>
          </w:tcPr>
          <w:p w14:paraId="25046FB0" w14:textId="0DEDA22A" w:rsidR="00C9255E" w:rsidRPr="00C555BD" w:rsidRDefault="00C9255E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5B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63D8BF4" w14:textId="7672BA47" w:rsidR="00C9255E" w:rsidRPr="00C555BD" w:rsidRDefault="00884AEC" w:rsidP="00E70AD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55B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28</w:t>
            </w:r>
            <w:r w:rsidRPr="00C555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33FCA" w:rsidRPr="00C555BD">
              <w:rPr>
                <w:rFonts w:asciiTheme="majorBidi" w:hAnsiTheme="majorBidi" w:cs="Angsana New"/>
                <w:sz w:val="28"/>
                <w:szCs w:val="28"/>
                <w:lang w:bidi="th-TH"/>
              </w:rPr>
              <w:t>9</w:t>
            </w:r>
            <w:r w:rsidRPr="00C555B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60</w:t>
            </w:r>
            <w:r w:rsidRPr="00C555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555B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180" w:type="dxa"/>
          </w:tcPr>
          <w:p w14:paraId="722EE162" w14:textId="77777777" w:rsidR="00C9255E" w:rsidRPr="004C0DE4" w:rsidRDefault="00C9255E" w:rsidP="00E92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897353" w14:textId="4B3A6DDB" w:rsidR="00C9255E" w:rsidRPr="004C0DE4" w:rsidRDefault="00884AEC" w:rsidP="00A6700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9,505,000</w:t>
            </w:r>
          </w:p>
        </w:tc>
        <w:tc>
          <w:tcPr>
            <w:tcW w:w="180" w:type="dxa"/>
          </w:tcPr>
          <w:p w14:paraId="331A0168" w14:textId="77777777" w:rsidR="00C9255E" w:rsidRPr="004C0DE4" w:rsidRDefault="00C9255E" w:rsidP="00E70AD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B4CCD9" w14:textId="060836EF" w:rsidR="00C9255E" w:rsidRPr="004C0DE4" w:rsidRDefault="00884AEC" w:rsidP="00AD136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E20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20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65,000</w:t>
            </w:r>
          </w:p>
        </w:tc>
      </w:tr>
      <w:tr w:rsidR="00C9255E" w:rsidRPr="004C0DE4" w14:paraId="07642530" w14:textId="77777777" w:rsidTr="00894D36">
        <w:trPr>
          <w:cantSplit/>
        </w:trPr>
        <w:tc>
          <w:tcPr>
            <w:tcW w:w="4860" w:type="dxa"/>
          </w:tcPr>
          <w:p w14:paraId="6E4ED662" w14:textId="502EF709" w:rsidR="00C9255E" w:rsidRPr="00C555BD" w:rsidRDefault="00791F8C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5B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350" w:type="dxa"/>
          </w:tcPr>
          <w:p w14:paraId="61836350" w14:textId="6F473F09" w:rsidR="00C9255E" w:rsidRPr="00C555BD" w:rsidRDefault="00884AEC" w:rsidP="00E70AD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555BD">
              <w:rPr>
                <w:rFonts w:asciiTheme="majorBidi" w:hAnsiTheme="majorBidi" w:cstheme="majorBidi"/>
                <w:sz w:val="28"/>
                <w:szCs w:val="28"/>
              </w:rPr>
              <w:t>(31,</w:t>
            </w:r>
            <w:r w:rsidR="00233FCA" w:rsidRPr="00C555B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555BD">
              <w:rPr>
                <w:rFonts w:asciiTheme="majorBidi" w:hAnsiTheme="majorBidi" w:cstheme="majorBidi"/>
                <w:sz w:val="28"/>
                <w:szCs w:val="28"/>
              </w:rPr>
              <w:t>80,000)</w:t>
            </w:r>
          </w:p>
        </w:tc>
        <w:tc>
          <w:tcPr>
            <w:tcW w:w="180" w:type="dxa"/>
          </w:tcPr>
          <w:p w14:paraId="0885DBB1" w14:textId="77777777" w:rsidR="00C9255E" w:rsidRPr="004C0DE4" w:rsidRDefault="00C9255E" w:rsidP="00E92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49D0CC" w14:textId="4A99D7EB" w:rsidR="00C9255E" w:rsidRPr="004C0DE4" w:rsidRDefault="00884AEC" w:rsidP="00A6700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(5,920,000)</w:t>
            </w:r>
          </w:p>
        </w:tc>
        <w:tc>
          <w:tcPr>
            <w:tcW w:w="180" w:type="dxa"/>
          </w:tcPr>
          <w:p w14:paraId="34DBDE21" w14:textId="77777777" w:rsidR="00C9255E" w:rsidRPr="004C0DE4" w:rsidRDefault="00C9255E" w:rsidP="00E70AD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E55E6B" w14:textId="443F258D" w:rsidR="00C9255E" w:rsidRPr="004C0DE4" w:rsidRDefault="00884AEC" w:rsidP="00AD136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(37,</w:t>
            </w:r>
            <w:r w:rsidR="00FE20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00,000)</w:t>
            </w:r>
          </w:p>
        </w:tc>
      </w:tr>
      <w:tr w:rsidR="00884AEC" w:rsidRPr="004C0DE4" w14:paraId="2F277C13" w14:textId="247BC58F" w:rsidTr="00894D36">
        <w:trPr>
          <w:cantSplit/>
        </w:trPr>
        <w:tc>
          <w:tcPr>
            <w:tcW w:w="4860" w:type="dxa"/>
          </w:tcPr>
          <w:p w14:paraId="1E89372B" w14:textId="19D088B2" w:rsidR="00884AEC" w:rsidRPr="004C0DE4" w:rsidRDefault="00884AEC" w:rsidP="00884AEC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ค่าใช้จ่ายในการกู้ยืมรอตัดบัญชี</w:t>
            </w:r>
            <w:r w:rsidR="00957EDF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11628DE" w14:textId="32F5FFC2" w:rsidR="00884AEC" w:rsidRPr="00B964B7" w:rsidRDefault="00884AEC" w:rsidP="00884AE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64B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A2A81A0" w14:textId="77777777" w:rsidR="00884AEC" w:rsidRPr="00B964B7" w:rsidRDefault="00884AEC" w:rsidP="00884AE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BB9AB5" w14:textId="6FBD2DAF" w:rsidR="00884AEC" w:rsidRPr="00B964B7" w:rsidRDefault="00884AEC" w:rsidP="00884AE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964B7">
              <w:rPr>
                <w:rFonts w:asciiTheme="majorBidi" w:hAnsiTheme="majorBidi" w:cstheme="majorBidi"/>
                <w:sz w:val="28"/>
                <w:szCs w:val="28"/>
              </w:rPr>
              <w:t>(12,21</w:t>
            </w:r>
            <w:r w:rsidR="000B0BF0" w:rsidRPr="00B964B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964B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2B0BD1" w14:textId="77777777" w:rsidR="00884AEC" w:rsidRPr="00B964B7" w:rsidRDefault="00884AEC" w:rsidP="00884AEC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971005A" w14:textId="3F745E26" w:rsidR="00884AEC" w:rsidRPr="00B964B7" w:rsidRDefault="00884AEC" w:rsidP="00884AEC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964B7">
              <w:rPr>
                <w:rFonts w:asciiTheme="majorBidi" w:hAnsiTheme="majorBidi" w:cstheme="majorBidi"/>
                <w:sz w:val="28"/>
                <w:szCs w:val="28"/>
              </w:rPr>
              <w:t>(12,21</w:t>
            </w:r>
            <w:r w:rsidR="000B0BF0" w:rsidRPr="00B964B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964B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4AEC" w:rsidRPr="004C0DE4" w14:paraId="7A584852" w14:textId="77777777" w:rsidTr="00894D36">
        <w:trPr>
          <w:cantSplit/>
        </w:trPr>
        <w:tc>
          <w:tcPr>
            <w:tcW w:w="4860" w:type="dxa"/>
          </w:tcPr>
          <w:p w14:paraId="18CFB6A7" w14:textId="520067D0" w:rsidR="00884AEC" w:rsidRPr="004C0DE4" w:rsidRDefault="00884AEC" w:rsidP="00884A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0DE4">
              <w:rPr>
                <w:rFonts w:ascii="Angsana New" w:eastAsia="Cordia New" w:hAnsi="Angsana New" w:cs="Angsana New"/>
                <w:b/>
                <w:bCs/>
                <w:spacing w:val="-4"/>
                <w:sz w:val="28"/>
                <w:szCs w:val="28"/>
              </w:rPr>
              <w:t>30</w:t>
            </w:r>
            <w:r w:rsidRPr="004C0DE4">
              <w:rPr>
                <w:rFonts w:ascii="Angsana New" w:eastAsia="Cordi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 xml:space="preserve"> กันยายน</w:t>
            </w: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EDEA9" w14:textId="72451EBC" w:rsidR="00884AEC" w:rsidRPr="004C0DE4" w:rsidRDefault="00884AEC" w:rsidP="00884AE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3,000,000</w:t>
            </w:r>
          </w:p>
        </w:tc>
        <w:tc>
          <w:tcPr>
            <w:tcW w:w="180" w:type="dxa"/>
          </w:tcPr>
          <w:p w14:paraId="30D0E9DD" w14:textId="77777777" w:rsidR="00884AEC" w:rsidRPr="004C0DE4" w:rsidRDefault="00884AEC" w:rsidP="00884AE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88F7C" w14:textId="41247A83" w:rsidR="00884AEC" w:rsidRPr="004C0DE4" w:rsidRDefault="00884AEC" w:rsidP="00884AE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698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083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2957DD6" w14:textId="77777777" w:rsidR="00884AEC" w:rsidRPr="004C0DE4" w:rsidRDefault="00884AEC" w:rsidP="00884AEC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0942E6" w14:textId="69A52D60" w:rsidR="00884AEC" w:rsidRPr="004C0DE4" w:rsidRDefault="00884AEC" w:rsidP="00884AEC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8,698,083</w:t>
            </w:r>
          </w:p>
        </w:tc>
      </w:tr>
    </w:tbl>
    <w:p w14:paraId="0C683B8E" w14:textId="77777777" w:rsidR="00C9255E" w:rsidRPr="004C0DE4" w:rsidRDefault="00C9255E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</w:p>
    <w:p w14:paraId="278AF37D" w14:textId="47863F2A" w:rsidR="00B367C7" w:rsidRPr="004C0DE4" w:rsidRDefault="00B367C7" w:rsidP="00B367C7">
      <w:pPr>
        <w:tabs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4C0DE4">
        <w:rPr>
          <w:rFonts w:ascii="Angsana New" w:hAnsi="Angsana New" w:cs="Angsana New" w:hint="cs"/>
          <w:sz w:val="28"/>
          <w:szCs w:val="28"/>
          <w:cs/>
        </w:rPr>
        <w:t>ตั๋วสัญญาใช้เงิน</w:t>
      </w:r>
      <w:r w:rsidR="007B335D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คิดดอกเบี้ย</w:t>
      </w:r>
      <w:r w:rsidR="007B335D" w:rsidRPr="004C0DE4">
        <w:rPr>
          <w:rFonts w:ascii="Angsana New" w:hAnsi="Angsana New" w:cs="Angsana New" w:hint="cs"/>
          <w:sz w:val="28"/>
          <w:szCs w:val="28"/>
          <w:cs/>
        </w:rPr>
        <w:t xml:space="preserve">ในอัตราร้อยละคงที่ต่อปี </w:t>
      </w:r>
      <w:r w:rsidRPr="004C0DE4">
        <w:rPr>
          <w:rFonts w:ascii="Angsana New" w:hAnsi="Angsana New" w:cs="Angsana New" w:hint="cs"/>
          <w:sz w:val="28"/>
          <w:szCs w:val="28"/>
          <w:cs/>
        </w:rPr>
        <w:t>มีกําหนดชําระคืนเงินต้นทั้งจำนวนตามวันที่ระบุในตั๋วแต่ละฉบับ</w:t>
      </w:r>
      <w:r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และ</w:t>
      </w:r>
      <w:r w:rsidR="003E11E9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เมื่อทวงถาม และ</w:t>
      </w:r>
      <w:r w:rsidR="007B335D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กำหนดชำระดอกเบี้ยทุกเดือน</w:t>
      </w:r>
    </w:p>
    <w:p w14:paraId="6383F2FA" w14:textId="77777777" w:rsidR="00B367C7" w:rsidRPr="004C0DE4" w:rsidRDefault="00B367C7" w:rsidP="00B367C7">
      <w:pPr>
        <w:tabs>
          <w:tab w:val="clear" w:pos="907"/>
          <w:tab w:val="left" w:pos="540"/>
        </w:tabs>
        <w:ind w:left="540"/>
        <w:rPr>
          <w:rFonts w:ascii="Angsana New" w:hAnsi="Angsana New" w:cs="Angsana New"/>
          <w:sz w:val="28"/>
          <w:szCs w:val="28"/>
        </w:rPr>
      </w:pPr>
    </w:p>
    <w:p w14:paraId="5FACA0F1" w14:textId="3C7ED530" w:rsidR="00B367C7" w:rsidRPr="004C0DE4" w:rsidRDefault="00B619EF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  <w:r w:rsidRPr="004C0DE4">
        <w:rPr>
          <w:rFonts w:ascii="Angsana New" w:hAnsi="Angsana New" w:cs="Angsana New" w:hint="cs"/>
          <w:sz w:val="28"/>
          <w:szCs w:val="28"/>
          <w:cs/>
        </w:rPr>
        <w:t>ตั๋วแลกเงินมีกำหนดชำระคืนเงินต้นทั้งจำนวนตามวันที่ระบุในตั๋วแต่ละฉบับ</w:t>
      </w:r>
    </w:p>
    <w:p w14:paraId="0E07D051" w14:textId="77777777" w:rsidR="00B619EF" w:rsidRPr="004C0DE4" w:rsidRDefault="00B619EF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</w:p>
    <w:p w14:paraId="6C119CC8" w14:textId="62AB4616" w:rsidR="00655ECB" w:rsidRPr="004C0DE4" w:rsidRDefault="00655ECB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  <w:r w:rsidRPr="004C0DE4">
        <w:rPr>
          <w:rFonts w:ascii="Angsana New" w:hAnsi="Angsana New" w:cs="Angsana New" w:hint="cs"/>
          <w:sz w:val="28"/>
          <w:szCs w:val="28"/>
          <w:cs/>
        </w:rPr>
        <w:t>เงินกู้ยืม</w:t>
      </w:r>
      <w:r w:rsidR="00483D97" w:rsidRPr="004C0DE4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Pr="004C0DE4">
        <w:rPr>
          <w:rFonts w:ascii="Angsana New" w:hAnsi="Angsana New" w:cs="Angsana New" w:hint="cs"/>
          <w:sz w:val="28"/>
          <w:szCs w:val="28"/>
          <w:cs/>
        </w:rPr>
        <w:t>เป็นเงินกู้ยืมที่ไม่มีหลักประกัน</w:t>
      </w:r>
    </w:p>
    <w:p w14:paraId="7E60BADB" w14:textId="77777777" w:rsidR="00A04EA2" w:rsidRPr="004C0DE4" w:rsidRDefault="00A04EA2" w:rsidP="00A04EA2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b/>
          <w:sz w:val="28"/>
          <w:szCs w:val="28"/>
        </w:rPr>
      </w:pPr>
    </w:p>
    <w:p w14:paraId="7764AE2A" w14:textId="440634D1" w:rsidR="000C7FD4" w:rsidRPr="004C0DE4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4C0DE4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="000C7FD4" w:rsidRPr="004C0DE4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="000C7FD4" w:rsidRPr="004C0DE4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4C0DE4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="000C7FD4"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4C0DE4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="000C7FD4" w:rsidRPr="004C0DE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4C0DE4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4C0DE4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4C0DE4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="000C7FD4" w:rsidRPr="004C0DE4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4C0DE4">
        <w:rPr>
          <w:rFonts w:asciiTheme="majorBidi" w:hAnsiTheme="majorBidi" w:cstheme="majorBidi" w:hint="eastAsia"/>
          <w:b/>
          <w:sz w:val="28"/>
          <w:szCs w:val="28"/>
          <w:cs/>
        </w:rPr>
        <w:t>ระ</w:t>
      </w:r>
      <w:r w:rsidR="00F53FFA"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      </w:t>
      </w:r>
      <w:r w:rsidR="000C7FD4" w:rsidRPr="004C0DE4">
        <w:rPr>
          <w:rFonts w:asciiTheme="majorBidi" w:hAnsiTheme="majorBidi" w:cstheme="majorBidi" w:hint="eastAsia"/>
          <w:b/>
          <w:sz w:val="28"/>
          <w:szCs w:val="28"/>
          <w:cs/>
        </w:rPr>
        <w:t>ไม่เกิน</w:t>
      </w:r>
      <w:r w:rsidR="000C7FD4" w:rsidRPr="004C0DE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 w:rsidRPr="004C0DE4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4C0DE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4C0DE4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="000C7FD4" w:rsidRPr="004C0DE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4C0DE4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4C0DE4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4C0DE4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="000C7FD4" w:rsidRPr="004C0DE4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="000C7FD4" w:rsidRPr="004C0DE4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="000C7FD4" w:rsidRPr="004C0DE4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4C0DE4">
        <w:rPr>
          <w:rFonts w:asciiTheme="majorBidi" w:hAnsiTheme="majorBidi" w:cstheme="majorBidi" w:hint="eastAsia"/>
          <w:b/>
          <w:sz w:val="28"/>
          <w:szCs w:val="28"/>
          <w:cs/>
        </w:rPr>
        <w:t>ระเกิ</w:t>
      </w:r>
      <w:r w:rsidR="00BF5015" w:rsidRPr="004C0DE4">
        <w:rPr>
          <w:rFonts w:asciiTheme="majorBidi" w:hAnsiTheme="majorBidi" w:cstheme="majorBidi" w:hint="cs"/>
          <w:b/>
          <w:sz w:val="28"/>
          <w:szCs w:val="28"/>
          <w:cs/>
        </w:rPr>
        <w:t xml:space="preserve">น </w:t>
      </w:r>
      <w:r w:rsidR="00BF5015" w:rsidRPr="004C0DE4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4C0DE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4C0DE4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="000C7FD4" w:rsidRPr="004C0DE4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="000C7FD4" w:rsidRPr="004C0DE4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="000C7FD4" w:rsidRPr="004C0DE4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="000C7FD4" w:rsidRPr="004C0DE4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="000C7FD4" w:rsidRPr="004C0DE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4C0DE4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4C0DE4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4C0DE4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="000C7FD4" w:rsidRPr="004C0DE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4C0DE4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4C0DE4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4C0DE4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="000C7FD4" w:rsidRPr="004C0DE4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4C0DE4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="000C7FD4" w:rsidRPr="004C0DE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 w:rsidRPr="004C0DE4">
        <w:rPr>
          <w:rFonts w:asciiTheme="majorBidi" w:hAnsiTheme="majorBidi" w:cstheme="majorBidi"/>
          <w:b/>
          <w:sz w:val="28"/>
          <w:szCs w:val="28"/>
          <w:cs/>
        </w:rPr>
        <w:br/>
      </w:r>
      <w:r w:rsidR="00261002" w:rsidRPr="004C0DE4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และ</w:t>
      </w:r>
      <w:r w:rsidR="000C7FD4" w:rsidRPr="004C0DE4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การด</w:t>
      </w:r>
      <w:r w:rsidR="000C7FD4" w:rsidRPr="004C0DE4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ำ</w:t>
      </w:r>
      <w:r w:rsidR="000C7FD4" w:rsidRPr="004C0DE4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="000C7FD4" w:rsidRPr="004C0DE4">
        <w:rPr>
          <w:rFonts w:asciiTheme="majorBidi" w:hAnsiTheme="majorBidi" w:cs="Angsana New"/>
          <w:b/>
          <w:bCs/>
          <w:spacing w:val="-4"/>
          <w:sz w:val="28"/>
          <w:szCs w:val="28"/>
          <w:cs/>
        </w:rPr>
        <w:t xml:space="preserve"> </w:t>
      </w:r>
      <w:r w:rsidR="000C7FD4" w:rsidRPr="004C0DE4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6C7A84C1" w14:textId="77777777" w:rsidR="000C7FD4" w:rsidRPr="004C0DE4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343D7ED" w14:textId="72212596" w:rsidR="000C7FD4" w:rsidRPr="004C0DE4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4C0DE4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A6700D" w:rsidRPr="004C0DE4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A6700D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0F2EE1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</w:t>
      </w:r>
      <w:r w:rsidR="00A6700D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ายน</w:t>
      </w:r>
      <w:r w:rsidR="009273A2"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BF5015" w:rsidRPr="004C0DE4">
        <w:rPr>
          <w:rFonts w:ascii="Angsana New" w:hAnsi="Angsana New" w:cs="Angsana New"/>
          <w:sz w:val="28"/>
          <w:szCs w:val="28"/>
        </w:rPr>
        <w:t>256</w:t>
      </w:r>
      <w:r w:rsidR="00C62600" w:rsidRPr="004C0DE4">
        <w:rPr>
          <w:rFonts w:ascii="Angsana New" w:hAnsi="Angsana New" w:cs="Angsana New"/>
          <w:sz w:val="28"/>
          <w:szCs w:val="28"/>
        </w:rPr>
        <w:t>6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DE4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Pr="004C0DE4">
        <w:rPr>
          <w:rFonts w:ascii="Angsana New" w:hAnsi="Angsana New" w:cs="Angsana New"/>
          <w:sz w:val="28"/>
          <w:szCs w:val="28"/>
          <w:cs/>
        </w:rPr>
        <w:t>มีวงเงินเบิกเกินบัญชี</w:t>
      </w:r>
      <w:r w:rsidRPr="004C0DE4">
        <w:rPr>
          <w:rFonts w:ascii="Angsana New" w:hAnsi="Angsana New" w:cs="Angsana New" w:hint="cs"/>
          <w:sz w:val="28"/>
          <w:szCs w:val="28"/>
          <w:cs/>
        </w:rPr>
        <w:t>และ</w:t>
      </w:r>
      <w:r w:rsidRPr="004C0DE4">
        <w:rPr>
          <w:rFonts w:ascii="Angsana New" w:hAnsi="Angsana New" w:cs="Angsana New"/>
          <w:sz w:val="28"/>
          <w:szCs w:val="28"/>
          <w:cs/>
        </w:rPr>
        <w:t>วงเงินกู้ยืมระยะสั้นจากสถาบันการเงินที่ยังมิได้เบิกใช้คงเหลือจำนวน</w:t>
      </w:r>
      <w:r w:rsidR="00676F06" w:rsidRPr="004C0DE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9372A" w:rsidRPr="004C0DE4">
        <w:rPr>
          <w:rFonts w:ascii="Angsana New" w:hAnsi="Angsana New" w:cs="Angsana New"/>
          <w:sz w:val="28"/>
          <w:szCs w:val="28"/>
        </w:rPr>
        <w:t>6,630</w:t>
      </w:r>
      <w:r w:rsidR="00C672B1" w:rsidRPr="004C0DE4">
        <w:rPr>
          <w:rFonts w:ascii="Angsana New" w:eastAsia="Cordia New" w:hAnsi="Angsana New" w:cs="Angsana New"/>
          <w:sz w:val="28"/>
          <w:szCs w:val="28"/>
        </w:rPr>
        <w:t xml:space="preserve"> 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4C0DE4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BF5015" w:rsidRPr="004C0DE4">
        <w:rPr>
          <w:rFonts w:ascii="Angsana New" w:hAnsi="Angsana New" w:cs="Angsana New"/>
          <w:i/>
          <w:iCs/>
          <w:sz w:val="28"/>
          <w:szCs w:val="28"/>
        </w:rPr>
        <w:t>31</w:t>
      </w:r>
      <w:r w:rsidRPr="004C0DE4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ธันวาคม </w:t>
      </w:r>
      <w:r w:rsidR="003905EF" w:rsidRPr="004C0DE4">
        <w:rPr>
          <w:rFonts w:ascii="Angsana New" w:hAnsi="Angsana New" w:cs="Angsana New"/>
          <w:i/>
          <w:iCs/>
          <w:sz w:val="28"/>
          <w:szCs w:val="28"/>
        </w:rPr>
        <w:t>256</w:t>
      </w:r>
      <w:r w:rsidR="00C62600" w:rsidRPr="004C0DE4">
        <w:rPr>
          <w:rFonts w:ascii="Angsana New" w:hAnsi="Angsana New" w:cs="Angsana New"/>
          <w:i/>
          <w:iCs/>
          <w:sz w:val="28"/>
          <w:szCs w:val="28"/>
        </w:rPr>
        <w:t>5</w:t>
      </w:r>
      <w:r w:rsidR="003905EF" w:rsidRPr="004C0DE4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B91A5B" w:rsidRPr="004C0DE4">
        <w:rPr>
          <w:rFonts w:ascii="Angsana New" w:hAnsi="Angsana New" w:cs="Angsana New"/>
          <w:i/>
          <w:iCs/>
          <w:sz w:val="28"/>
          <w:szCs w:val="28"/>
        </w:rPr>
        <w:t>3,</w:t>
      </w:r>
      <w:r w:rsidR="00E54F00" w:rsidRPr="004C0DE4">
        <w:rPr>
          <w:rFonts w:ascii="Angsana New" w:hAnsi="Angsana New" w:cs="Angsana New"/>
          <w:i/>
          <w:iCs/>
          <w:sz w:val="28"/>
          <w:szCs w:val="28"/>
        </w:rPr>
        <w:t>5</w:t>
      </w:r>
      <w:r w:rsidR="00B91A5B" w:rsidRPr="004C0DE4">
        <w:rPr>
          <w:rFonts w:ascii="Angsana New" w:hAnsi="Angsana New" w:cs="Angsana New"/>
          <w:i/>
          <w:iCs/>
          <w:sz w:val="28"/>
          <w:szCs w:val="28"/>
        </w:rPr>
        <w:t>60</w:t>
      </w:r>
      <w:r w:rsidRPr="004C0DE4">
        <w:rPr>
          <w:rFonts w:ascii="Angsana New" w:hAnsi="Angsana New" w:cs="Angsana New"/>
          <w:i/>
          <w:iCs/>
          <w:sz w:val="28"/>
          <w:szCs w:val="28"/>
          <w:cs/>
        </w:rPr>
        <w:t xml:space="preserve"> ล้านบาท)</w:t>
      </w:r>
    </w:p>
    <w:p w14:paraId="2A9AF9D6" w14:textId="166F3D4B" w:rsidR="00F53FFA" w:rsidRPr="004C0DE4" w:rsidRDefault="00E30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r w:rsidRPr="004C0DE4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708FD6E4" w14:textId="76FC9B8E" w:rsidR="00F321C0" w:rsidRPr="004C0DE4" w:rsidRDefault="00F321C0" w:rsidP="00D55CD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C0DE4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เงินกู้ยืมระยะยาวจากสถาบันการเงิน</w:t>
      </w:r>
    </w:p>
    <w:p w14:paraId="5B783F90" w14:textId="074BB414" w:rsidR="00B57F16" w:rsidRPr="004C0DE4" w:rsidRDefault="00B57F16" w:rsidP="00B57F16">
      <w:pPr>
        <w:rPr>
          <w:rFonts w:asciiTheme="majorBidi" w:hAnsiTheme="majorBidi" w:cs="Angsana New"/>
          <w:sz w:val="24"/>
          <w:szCs w:val="24"/>
          <w:cs/>
          <w:lang w:val="th-TH"/>
        </w:rPr>
      </w:pPr>
    </w:p>
    <w:p w14:paraId="651954E9" w14:textId="4FF2927F" w:rsidR="00F56010" w:rsidRPr="004C0DE4" w:rsidRDefault="00655ECB" w:rsidP="00B12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4C0DE4">
        <w:rPr>
          <w:rFonts w:asciiTheme="majorBidi" w:hAnsiTheme="majorBidi" w:cstheme="majorBidi"/>
          <w:b/>
          <w:sz w:val="28"/>
          <w:szCs w:val="28"/>
          <w:cs/>
        </w:rPr>
        <w:tab/>
      </w:r>
      <w:r w:rsidR="00F56010" w:rsidRPr="004C0DE4">
        <w:rPr>
          <w:rFonts w:ascii="Angsana New" w:hAnsi="Angsana New" w:cs="Angsana New" w:hint="cs"/>
          <w:sz w:val="28"/>
          <w:szCs w:val="28"/>
          <w:cs/>
        </w:rPr>
        <w:t>เงินกู้ยืมระยะยาวจากสถาบันการเงินสําหรับงวด</w:t>
      </w:r>
      <w:r w:rsidR="00B725C6" w:rsidRPr="004C0DE4">
        <w:rPr>
          <w:rFonts w:ascii="Angsana New" w:hAnsi="Angsana New" w:cs="Angsana New" w:hint="cs"/>
          <w:sz w:val="28"/>
          <w:szCs w:val="28"/>
          <w:cs/>
        </w:rPr>
        <w:t>เก้า</w:t>
      </w:r>
      <w:r w:rsidR="00F56010" w:rsidRPr="004C0DE4">
        <w:rPr>
          <w:rFonts w:ascii="Angsana New" w:hAnsi="Angsana New" w:cs="Angsana New" w:hint="cs"/>
          <w:sz w:val="28"/>
          <w:szCs w:val="28"/>
          <w:cs/>
        </w:rPr>
        <w:t>เดือนสิ้นสุดวันที่</w:t>
      </w:r>
      <w:r w:rsidR="00F56010" w:rsidRPr="004C0DE4">
        <w:rPr>
          <w:rFonts w:ascii="Angsana New" w:hAnsi="Angsana New" w:cs="Angsana New"/>
          <w:sz w:val="28"/>
          <w:szCs w:val="28"/>
        </w:rPr>
        <w:t xml:space="preserve"> </w:t>
      </w:r>
      <w:r w:rsidR="00484411" w:rsidRPr="004C0DE4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484411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B725C6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</w:t>
      </w:r>
      <w:r w:rsidR="00484411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ายน</w:t>
      </w:r>
      <w:r w:rsidR="00F56010" w:rsidRPr="004C0DE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56010" w:rsidRPr="004C0DE4">
        <w:rPr>
          <w:rFonts w:ascii="Angsana New" w:hAnsi="Angsana New" w:cs="Angsana New"/>
          <w:sz w:val="28"/>
          <w:szCs w:val="28"/>
        </w:rPr>
        <w:t>256</w:t>
      </w:r>
      <w:r w:rsidR="0051363D" w:rsidRPr="004C0DE4">
        <w:rPr>
          <w:rFonts w:ascii="Angsana New" w:hAnsi="Angsana New" w:cs="Angsana New"/>
          <w:sz w:val="28"/>
          <w:szCs w:val="28"/>
        </w:rPr>
        <w:t>6</w:t>
      </w:r>
      <w:r w:rsidR="00F56010" w:rsidRPr="004C0DE4">
        <w:rPr>
          <w:rFonts w:ascii="Angsana New" w:hAnsi="Angsana New" w:cs="Angsana New"/>
          <w:sz w:val="28"/>
          <w:szCs w:val="28"/>
        </w:rPr>
        <w:t xml:space="preserve"> </w:t>
      </w:r>
      <w:r w:rsidR="00F56010" w:rsidRPr="004C0DE4">
        <w:rPr>
          <w:rFonts w:ascii="Angsana New" w:hAnsi="Angsana New" w:cs="Angsana New" w:hint="cs"/>
          <w:sz w:val="28"/>
          <w:szCs w:val="28"/>
          <w:cs/>
        </w:rPr>
        <w:t>มีการเปลี่ยนแปลงดังนี้</w:t>
      </w:r>
    </w:p>
    <w:p w14:paraId="17DB639C" w14:textId="1D136FDE" w:rsidR="00F56010" w:rsidRPr="004C0DE4" w:rsidRDefault="00F56010" w:rsidP="00F56010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0"/>
        <w:gridCol w:w="1980"/>
      </w:tblGrid>
      <w:tr w:rsidR="00B117DD" w:rsidRPr="004C0DE4" w14:paraId="1FF015DF" w14:textId="77777777" w:rsidTr="009A0BFC">
        <w:trPr>
          <w:cantSplit/>
          <w:tblHeader/>
        </w:trPr>
        <w:tc>
          <w:tcPr>
            <w:tcW w:w="7290" w:type="dxa"/>
            <w:vAlign w:val="bottom"/>
          </w:tcPr>
          <w:p w14:paraId="0BB5046F" w14:textId="77777777" w:rsidR="00B117DD" w:rsidRPr="004C0DE4" w:rsidRDefault="00B117DD" w:rsidP="009A0BFC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</w:tcPr>
          <w:p w14:paraId="3A77C5E8" w14:textId="77777777" w:rsidR="00B117DD" w:rsidRPr="004C0DE4" w:rsidRDefault="00B117DD" w:rsidP="009A0BFC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4C0DE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4C0DE4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117DD" w:rsidRPr="004C0DE4" w14:paraId="0DC5CAE0" w14:textId="77777777" w:rsidTr="009A0BFC">
        <w:trPr>
          <w:cantSplit/>
        </w:trPr>
        <w:tc>
          <w:tcPr>
            <w:tcW w:w="7290" w:type="dxa"/>
          </w:tcPr>
          <w:p w14:paraId="5883D584" w14:textId="77777777" w:rsidR="00B117DD" w:rsidRPr="004C0DE4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4A30A0F" w14:textId="77777777" w:rsidR="00B117DD" w:rsidRPr="004C0DE4" w:rsidRDefault="00B117DD" w:rsidP="009A0BF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117DD" w:rsidRPr="004C0DE4" w14:paraId="195ADE4C" w14:textId="77777777" w:rsidTr="009A0BFC">
        <w:trPr>
          <w:cantSplit/>
        </w:trPr>
        <w:tc>
          <w:tcPr>
            <w:tcW w:w="7290" w:type="dxa"/>
          </w:tcPr>
          <w:p w14:paraId="7804BCA7" w14:textId="77777777" w:rsidR="00B117DD" w:rsidRPr="004C0DE4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80" w:type="dxa"/>
          </w:tcPr>
          <w:p w14:paraId="68C6453B" w14:textId="77777777" w:rsidR="00B117DD" w:rsidRPr="004C0DE4" w:rsidRDefault="00B117DD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0DE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24</w:t>
            </w:r>
            <w:r w:rsidRPr="004C0D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056</w:t>
            </w:r>
            <w:r w:rsidRPr="004C0D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12</w:t>
            </w:r>
            <w:r w:rsidRPr="004C0D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</w:tr>
      <w:tr w:rsidR="00B117DD" w:rsidRPr="004C0DE4" w14:paraId="75E8E2CD" w14:textId="77777777" w:rsidTr="009A0BFC">
        <w:trPr>
          <w:cantSplit/>
        </w:trPr>
        <w:tc>
          <w:tcPr>
            <w:tcW w:w="7290" w:type="dxa"/>
          </w:tcPr>
          <w:p w14:paraId="4E0ED8BC" w14:textId="77777777" w:rsidR="00B117DD" w:rsidRPr="004C0DE4" w:rsidRDefault="00B117DD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2A9D76F2" w14:textId="2645A6BB" w:rsidR="00B117DD" w:rsidRPr="004C0DE4" w:rsidRDefault="00AC5D9B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0D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5,434,300</w:t>
            </w:r>
          </w:p>
        </w:tc>
      </w:tr>
      <w:tr w:rsidR="00B117DD" w:rsidRPr="004C0DE4" w14:paraId="6A3A7AB8" w14:textId="77777777" w:rsidTr="009A0BFC">
        <w:trPr>
          <w:cantSplit/>
        </w:trPr>
        <w:tc>
          <w:tcPr>
            <w:tcW w:w="7290" w:type="dxa"/>
          </w:tcPr>
          <w:p w14:paraId="0251B7DB" w14:textId="77777777" w:rsidR="00B117DD" w:rsidRPr="004C0DE4" w:rsidRDefault="00B117DD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980" w:type="dxa"/>
          </w:tcPr>
          <w:p w14:paraId="1406F6E5" w14:textId="4EF6705A" w:rsidR="00B117DD" w:rsidRPr="004C0DE4" w:rsidRDefault="00B9372A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C0DE4">
              <w:rPr>
                <w:rFonts w:ascii="Angsana New" w:hAnsi="Angsana New" w:cs="Angsana New"/>
                <w:sz w:val="28"/>
                <w:szCs w:val="28"/>
                <w:lang w:val="en-US"/>
              </w:rPr>
              <w:t>(5,572,580)</w:t>
            </w:r>
          </w:p>
        </w:tc>
      </w:tr>
      <w:tr w:rsidR="00B117DD" w:rsidRPr="004C0DE4" w14:paraId="3E794E76" w14:textId="77777777" w:rsidTr="009A0BFC">
        <w:trPr>
          <w:cantSplit/>
        </w:trPr>
        <w:tc>
          <w:tcPr>
            <w:tcW w:w="7290" w:type="dxa"/>
          </w:tcPr>
          <w:p w14:paraId="6082D948" w14:textId="1E66468F" w:rsidR="00B117DD" w:rsidRPr="004C0DE4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ค่าใช้จ่ายในการกู้ยืมรอตัดบัญ</w:t>
            </w:r>
            <w:r w:rsidR="00957EDF">
              <w:rPr>
                <w:rFonts w:ascii="Angsana New" w:hAnsi="Angsana New" w:cs="Angsana New" w:hint="cs"/>
                <w:sz w:val="28"/>
                <w:szCs w:val="28"/>
                <w:cs/>
              </w:rPr>
              <w:t>ชีเพิ่มขึ้น</w:t>
            </w:r>
            <w:r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16D68357" w14:textId="421F2678" w:rsidR="00B117DD" w:rsidRPr="004C0DE4" w:rsidRDefault="00B9372A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4C0DE4">
              <w:rPr>
                <w:rFonts w:ascii="Angsana New" w:hAnsi="Angsana New" w:cs="Angsana New"/>
                <w:sz w:val="28"/>
                <w:szCs w:val="28"/>
              </w:rPr>
              <w:t>(26,593)</w:t>
            </w:r>
          </w:p>
        </w:tc>
      </w:tr>
      <w:tr w:rsidR="00B117DD" w:rsidRPr="004C0DE4" w14:paraId="2A2FC8CE" w14:textId="77777777" w:rsidTr="009A0BFC">
        <w:trPr>
          <w:cantSplit/>
        </w:trPr>
        <w:tc>
          <w:tcPr>
            <w:tcW w:w="7290" w:type="dxa"/>
          </w:tcPr>
          <w:p w14:paraId="4EC3E500" w14:textId="77777777" w:rsidR="00B117DD" w:rsidRPr="004C0DE4" w:rsidRDefault="00B117DD" w:rsidP="009A0BFC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>การแปลงค่าอัตราแลกเปลี่ยน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14:paraId="4C350C90" w14:textId="6D55A919" w:rsidR="00B117DD" w:rsidRPr="004C0DE4" w:rsidRDefault="00AC5D9B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C0DE4">
              <w:rPr>
                <w:rFonts w:ascii="Angsana New" w:hAnsi="Angsana New" w:cs="Angsana New"/>
                <w:sz w:val="28"/>
                <w:szCs w:val="28"/>
                <w:lang w:val="en-US"/>
              </w:rPr>
              <w:t>144,070</w:t>
            </w:r>
          </w:p>
        </w:tc>
      </w:tr>
      <w:tr w:rsidR="00B117DD" w:rsidRPr="004C0DE4" w14:paraId="35D202B7" w14:textId="77777777" w:rsidTr="009A0BFC">
        <w:trPr>
          <w:cantSplit/>
          <w:trHeight w:val="127"/>
        </w:trPr>
        <w:tc>
          <w:tcPr>
            <w:tcW w:w="7290" w:type="dxa"/>
          </w:tcPr>
          <w:p w14:paraId="06374E2C" w14:textId="04723E37" w:rsidR="00B117DD" w:rsidRPr="004C0DE4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B725C6"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ายน 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BE9E77" w14:textId="43B68567" w:rsidR="00B117DD" w:rsidRPr="004C0DE4" w:rsidRDefault="00B9372A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C0D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24,035,318</w:t>
            </w:r>
          </w:p>
        </w:tc>
      </w:tr>
    </w:tbl>
    <w:p w14:paraId="54BEE4E5" w14:textId="77777777" w:rsidR="00B117DD" w:rsidRPr="004C0DE4" w:rsidRDefault="00B117DD" w:rsidP="00B117DD">
      <w:pPr>
        <w:rPr>
          <w:rFonts w:ascii="Angsana New" w:hAnsi="Angsana New" w:cs="Angsana New"/>
          <w:sz w:val="28"/>
          <w:szCs w:val="28"/>
          <w:cs/>
        </w:rPr>
      </w:pPr>
    </w:p>
    <w:p w14:paraId="3A600ACB" w14:textId="77777777" w:rsidR="00B117DD" w:rsidRPr="004C0DE4" w:rsidRDefault="00B117DD" w:rsidP="00B11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 w:cs="Angsana New"/>
          <w:sz w:val="28"/>
          <w:szCs w:val="28"/>
        </w:rPr>
      </w:pPr>
      <w:r w:rsidRPr="004C0DE4">
        <w:rPr>
          <w:rFonts w:ascii="Angsana New" w:hAnsi="Angsana New" w:cs="Angsana New"/>
          <w:sz w:val="28"/>
          <w:szCs w:val="28"/>
          <w:cs/>
        </w:rPr>
        <w:tab/>
      </w:r>
      <w:r w:rsidRPr="004C0DE4">
        <w:rPr>
          <w:rFonts w:ascii="Angsana New" w:hAnsi="Angsana New" w:cs="Angsana New" w:hint="cs"/>
          <w:sz w:val="28"/>
          <w:szCs w:val="28"/>
          <w:cs/>
        </w:rPr>
        <w:t>ยอดคงเหลือตามบัญชีของเงินกู้ยืมระยะยาวจากสถาบันการเงิน จำแนกตามระยะเวลาการครบกำหนด มีดังต่อไปนี้</w:t>
      </w:r>
    </w:p>
    <w:p w14:paraId="118AF347" w14:textId="77777777" w:rsidR="00B117DD" w:rsidRPr="004C0DE4" w:rsidRDefault="00B117DD" w:rsidP="00B117DD">
      <w:pPr>
        <w:rPr>
          <w:rFonts w:ascii="Angsana New" w:hAnsi="Angsana New" w:cs="Angsana New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B117DD" w:rsidRPr="004C0DE4" w14:paraId="1DF3D12A" w14:textId="77777777" w:rsidTr="009A0BFC">
        <w:trPr>
          <w:cantSplit/>
        </w:trPr>
        <w:tc>
          <w:tcPr>
            <w:tcW w:w="2815" w:type="pct"/>
          </w:tcPr>
          <w:p w14:paraId="1AA3A2FE" w14:textId="77777777" w:rsidR="00B117DD" w:rsidRPr="004C0DE4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12B0A698" w14:textId="77777777" w:rsidR="00B117DD" w:rsidRPr="004C0DE4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B117DD" w:rsidRPr="004C0DE4" w14:paraId="2F8F0239" w14:textId="77777777" w:rsidTr="009A0BFC">
        <w:trPr>
          <w:cantSplit/>
        </w:trPr>
        <w:tc>
          <w:tcPr>
            <w:tcW w:w="2815" w:type="pct"/>
          </w:tcPr>
          <w:p w14:paraId="2DABF7B9" w14:textId="77777777" w:rsidR="00B117DD" w:rsidRPr="004C0DE4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pct"/>
          </w:tcPr>
          <w:p w14:paraId="394B4847" w14:textId="29BF706F" w:rsidR="00B117DD" w:rsidRPr="004C0DE4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F80ECC"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D742A2" w:rsidRPr="004C0DE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</w:t>
            </w:r>
            <w:r w:rsidR="00F80ECC" w:rsidRPr="004C0DE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ายน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98" w:type="pct"/>
          </w:tcPr>
          <w:p w14:paraId="18209DFE" w14:textId="77777777" w:rsidR="00B117DD" w:rsidRPr="004C0DE4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" w:type="pct"/>
          </w:tcPr>
          <w:p w14:paraId="3659D6B7" w14:textId="77777777" w:rsidR="00B117DD" w:rsidRPr="004C0DE4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B117DD" w:rsidRPr="004C0DE4" w14:paraId="0A959B87" w14:textId="77777777" w:rsidTr="009A0BFC">
        <w:trPr>
          <w:cantSplit/>
        </w:trPr>
        <w:tc>
          <w:tcPr>
            <w:tcW w:w="2815" w:type="pct"/>
          </w:tcPr>
          <w:p w14:paraId="1C551316" w14:textId="77777777" w:rsidR="00B117DD" w:rsidRPr="004C0DE4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06C9E652" w14:textId="77777777" w:rsidR="00B117DD" w:rsidRPr="004C0DE4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4C0DE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B117DD" w:rsidRPr="004C0DE4" w14:paraId="46FA89A8" w14:textId="77777777" w:rsidTr="009A0BFC">
        <w:trPr>
          <w:cantSplit/>
        </w:trPr>
        <w:tc>
          <w:tcPr>
            <w:tcW w:w="2815" w:type="pct"/>
          </w:tcPr>
          <w:p w14:paraId="287C4550" w14:textId="77777777" w:rsidR="00B117DD" w:rsidRPr="004C0DE4" w:rsidRDefault="00B117DD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19" w:type="pct"/>
          </w:tcPr>
          <w:p w14:paraId="427BDB8A" w14:textId="6434FB4E" w:rsidR="00B117DD" w:rsidRPr="004C0DE4" w:rsidRDefault="00AC5D9B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4C0DE4">
              <w:rPr>
                <w:rFonts w:ascii="Angsana New" w:hAnsi="Angsana New" w:cs="Angsana New"/>
                <w:sz w:val="28"/>
                <w:szCs w:val="28"/>
              </w:rPr>
              <w:t>8,725,217</w:t>
            </w:r>
          </w:p>
        </w:tc>
        <w:tc>
          <w:tcPr>
            <w:tcW w:w="98" w:type="pct"/>
          </w:tcPr>
          <w:p w14:paraId="24A20FEE" w14:textId="77777777" w:rsidR="00B117DD" w:rsidRPr="004C0DE4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7849EC48" w14:textId="77777777" w:rsidR="00B117DD" w:rsidRPr="004C0DE4" w:rsidRDefault="00B117DD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0DE4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4C0DE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>515</w:t>
            </w:r>
            <w:r w:rsidRPr="004C0DE4">
              <w:rPr>
                <w:rFonts w:ascii="Angsana New" w:hAnsi="Angsana New" w:cs="Angsana New"/>
                <w:sz w:val="28"/>
                <w:szCs w:val="28"/>
              </w:rPr>
              <w:t>,088</w:t>
            </w:r>
          </w:p>
        </w:tc>
      </w:tr>
      <w:tr w:rsidR="00B117DD" w:rsidRPr="004C0DE4" w14:paraId="34B23F6E" w14:textId="77777777" w:rsidTr="009A0BFC">
        <w:trPr>
          <w:cantSplit/>
        </w:trPr>
        <w:tc>
          <w:tcPr>
            <w:tcW w:w="2815" w:type="pct"/>
          </w:tcPr>
          <w:p w14:paraId="147FC37B" w14:textId="77777777" w:rsidR="00B117DD" w:rsidRPr="004C0DE4" w:rsidRDefault="00B117DD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047B0A2C" w14:textId="54846A3D" w:rsidR="00B117DD" w:rsidRPr="004C0DE4" w:rsidRDefault="00AC5D9B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4C0DE4">
              <w:rPr>
                <w:rFonts w:ascii="Angsana New" w:hAnsi="Angsana New" w:cs="Angsana New"/>
                <w:sz w:val="28"/>
                <w:szCs w:val="28"/>
              </w:rPr>
              <w:t>15,310,101</w:t>
            </w:r>
          </w:p>
        </w:tc>
        <w:tc>
          <w:tcPr>
            <w:tcW w:w="98" w:type="pct"/>
          </w:tcPr>
          <w:p w14:paraId="7F41EE35" w14:textId="77777777" w:rsidR="00B117DD" w:rsidRPr="004C0DE4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5C5840" w14:textId="77777777" w:rsidR="00B117DD" w:rsidRPr="004C0DE4" w:rsidRDefault="00B117DD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="Angsana New" w:hAnsi="Angsana New" w:cs="Angsana New"/>
                <w:sz w:val="28"/>
                <w:szCs w:val="28"/>
              </w:rPr>
              <w:t>17,541,033</w:t>
            </w:r>
          </w:p>
        </w:tc>
      </w:tr>
      <w:tr w:rsidR="00B117DD" w:rsidRPr="004C0DE4" w14:paraId="323CD351" w14:textId="77777777" w:rsidTr="009A0BFC">
        <w:trPr>
          <w:cantSplit/>
        </w:trPr>
        <w:tc>
          <w:tcPr>
            <w:tcW w:w="2815" w:type="pct"/>
          </w:tcPr>
          <w:p w14:paraId="353830EF" w14:textId="77777777" w:rsidR="00B117DD" w:rsidRPr="004C0DE4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47BA0FB9" w14:textId="1527F1AE" w:rsidR="00B117DD" w:rsidRPr="004C0DE4" w:rsidRDefault="00AC5D9B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C0D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24,035,318</w:t>
            </w:r>
          </w:p>
        </w:tc>
        <w:tc>
          <w:tcPr>
            <w:tcW w:w="98" w:type="pct"/>
          </w:tcPr>
          <w:p w14:paraId="47FA1050" w14:textId="77777777" w:rsidR="00B117DD" w:rsidRPr="004C0DE4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509A50" w14:textId="77777777" w:rsidR="00B117DD" w:rsidRPr="004C0DE4" w:rsidRDefault="00B117DD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24</w:t>
            </w:r>
            <w:r w:rsidRPr="004C0D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,056,121</w:t>
            </w:r>
          </w:p>
        </w:tc>
      </w:tr>
    </w:tbl>
    <w:p w14:paraId="6283A59D" w14:textId="77777777" w:rsidR="00B117DD" w:rsidRPr="004C0DE4" w:rsidRDefault="00B117DD" w:rsidP="00B117DD">
      <w:pPr>
        <w:rPr>
          <w:rFonts w:ascii="Angsana New" w:hAnsi="Angsana New" w:cs="Angsana New"/>
          <w:sz w:val="28"/>
          <w:szCs w:val="28"/>
          <w:cs/>
        </w:rPr>
      </w:pPr>
    </w:p>
    <w:p w14:paraId="6F75540B" w14:textId="77777777" w:rsidR="00B117DD" w:rsidRPr="004C0DE4" w:rsidRDefault="00B117DD" w:rsidP="00B11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 w:cs="Angsana New"/>
          <w:sz w:val="28"/>
          <w:szCs w:val="28"/>
        </w:rPr>
      </w:pPr>
      <w:r w:rsidRPr="004C0DE4">
        <w:rPr>
          <w:rFonts w:ascii="Angsana New" w:hAnsi="Angsana New" w:cs="Angsana New"/>
          <w:sz w:val="28"/>
          <w:szCs w:val="28"/>
          <w:cs/>
        </w:rPr>
        <w:tab/>
      </w:r>
      <w:r w:rsidRPr="004C0DE4">
        <w:rPr>
          <w:rFonts w:ascii="Angsana New" w:hAnsi="Angsana New" w:cs="Angsana New" w:hint="cs"/>
          <w:sz w:val="28"/>
          <w:szCs w:val="28"/>
          <w:cs/>
        </w:rPr>
        <w:t>ยอดคงเหลือตามบัญชีของเงินกู้ยืมระยะยาวจากสถาบันการเงิน จำแนกตามสกุลเงิน มีดังต่อไปนี้</w:t>
      </w:r>
    </w:p>
    <w:p w14:paraId="03262C4D" w14:textId="77777777" w:rsidR="00B117DD" w:rsidRPr="004C0DE4" w:rsidRDefault="00B117DD" w:rsidP="00B117DD">
      <w:pPr>
        <w:rPr>
          <w:rFonts w:ascii="Angsana New" w:hAnsi="Angsana New" w:cs="Angsana New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B117DD" w:rsidRPr="004C0DE4" w14:paraId="2D8C2D2B" w14:textId="77777777" w:rsidTr="009A0BFC">
        <w:trPr>
          <w:cantSplit/>
        </w:trPr>
        <w:tc>
          <w:tcPr>
            <w:tcW w:w="2815" w:type="pct"/>
          </w:tcPr>
          <w:p w14:paraId="6A7E34A7" w14:textId="77777777" w:rsidR="00B117DD" w:rsidRPr="004C0DE4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06B6CABB" w14:textId="77777777" w:rsidR="00B117DD" w:rsidRPr="004C0DE4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B117DD" w:rsidRPr="004C0DE4" w14:paraId="19C935D2" w14:textId="77777777" w:rsidTr="009A0BFC">
        <w:trPr>
          <w:cantSplit/>
        </w:trPr>
        <w:tc>
          <w:tcPr>
            <w:tcW w:w="2815" w:type="pct"/>
          </w:tcPr>
          <w:p w14:paraId="75AD9E2A" w14:textId="77777777" w:rsidR="00B117DD" w:rsidRPr="004C0DE4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pct"/>
          </w:tcPr>
          <w:p w14:paraId="20999F68" w14:textId="1EA14DE2" w:rsidR="00B117DD" w:rsidRPr="004C0DE4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F80ECC"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D742A2" w:rsidRPr="004C0DE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</w:t>
            </w:r>
            <w:r w:rsidR="00F80ECC" w:rsidRPr="004C0DE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ายน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98" w:type="pct"/>
          </w:tcPr>
          <w:p w14:paraId="40850CDB" w14:textId="77777777" w:rsidR="00B117DD" w:rsidRPr="004C0DE4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4B4B109D" w14:textId="77777777" w:rsidR="00B117DD" w:rsidRPr="004C0DE4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B117DD" w:rsidRPr="004C0DE4" w14:paraId="2796DD5C" w14:textId="77777777" w:rsidTr="009A0BFC">
        <w:trPr>
          <w:cantSplit/>
        </w:trPr>
        <w:tc>
          <w:tcPr>
            <w:tcW w:w="2815" w:type="pct"/>
          </w:tcPr>
          <w:p w14:paraId="57228A83" w14:textId="77777777" w:rsidR="00B117DD" w:rsidRPr="004C0DE4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63289988" w14:textId="77777777" w:rsidR="00B117DD" w:rsidRPr="004C0DE4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B117DD" w:rsidRPr="004C0DE4" w14:paraId="4CA2BFF5" w14:textId="77777777" w:rsidTr="009A0BFC">
        <w:trPr>
          <w:cantSplit/>
        </w:trPr>
        <w:tc>
          <w:tcPr>
            <w:tcW w:w="2815" w:type="pct"/>
          </w:tcPr>
          <w:p w14:paraId="61B6DBED" w14:textId="77777777" w:rsidR="00B117DD" w:rsidRPr="004C0DE4" w:rsidRDefault="00B117DD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>สกุลบาท</w:t>
            </w:r>
          </w:p>
        </w:tc>
        <w:tc>
          <w:tcPr>
            <w:tcW w:w="1019" w:type="pct"/>
          </w:tcPr>
          <w:p w14:paraId="3F1FF435" w14:textId="469A0C2B" w:rsidR="00B117DD" w:rsidRPr="004C0DE4" w:rsidRDefault="004718F3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4C0DE4">
              <w:rPr>
                <w:rFonts w:ascii="Angsana New" w:hAnsi="Angsana New" w:cs="Angsana New"/>
                <w:sz w:val="28"/>
                <w:szCs w:val="28"/>
              </w:rPr>
              <w:t>15,996,871</w:t>
            </w:r>
          </w:p>
        </w:tc>
        <w:tc>
          <w:tcPr>
            <w:tcW w:w="98" w:type="pct"/>
          </w:tcPr>
          <w:p w14:paraId="47E85851" w14:textId="77777777" w:rsidR="00B117DD" w:rsidRPr="004C0DE4" w:rsidRDefault="00B117DD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3790E4B5" w14:textId="77777777" w:rsidR="00B117DD" w:rsidRPr="004C0DE4" w:rsidRDefault="00B117DD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4C0DE4">
              <w:rPr>
                <w:rFonts w:ascii="Angsana New" w:hAnsi="Angsana New" w:cs="Angsana New"/>
                <w:sz w:val="28"/>
                <w:szCs w:val="28"/>
              </w:rPr>
              <w:t>18,898,731</w:t>
            </w:r>
          </w:p>
        </w:tc>
      </w:tr>
      <w:tr w:rsidR="00B117DD" w:rsidRPr="004C0DE4" w14:paraId="3BAC59C0" w14:textId="77777777" w:rsidTr="009A0BFC">
        <w:trPr>
          <w:cantSplit/>
        </w:trPr>
        <w:tc>
          <w:tcPr>
            <w:tcW w:w="2815" w:type="pct"/>
          </w:tcPr>
          <w:p w14:paraId="1AAAE96E" w14:textId="77777777" w:rsidR="00B117DD" w:rsidRPr="004C0DE4" w:rsidRDefault="00B117DD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019" w:type="pct"/>
          </w:tcPr>
          <w:p w14:paraId="29C9E91E" w14:textId="4D89E212" w:rsidR="00B117DD" w:rsidRPr="00B964B7" w:rsidRDefault="004718F3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B964B7"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1F6CAB" w:rsidRPr="00B964B7">
              <w:rPr>
                <w:rFonts w:ascii="Angsana New" w:hAnsi="Angsana New" w:cs="Angsana New"/>
                <w:sz w:val="28"/>
                <w:szCs w:val="28"/>
              </w:rPr>
              <w:t>270</w:t>
            </w:r>
            <w:r w:rsidRPr="00B964B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F6CAB" w:rsidRPr="00B964B7"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="00C555BD" w:rsidRPr="00B964B7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8" w:type="pct"/>
          </w:tcPr>
          <w:p w14:paraId="4200FAAA" w14:textId="77777777" w:rsidR="00B117DD" w:rsidRPr="004C0DE4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3A9D32A3" w14:textId="77777777" w:rsidR="00B117DD" w:rsidRPr="004C0DE4" w:rsidRDefault="00B117DD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4C0DE4">
              <w:rPr>
                <w:rFonts w:ascii="Angsana New" w:hAnsi="Angsana New" w:cs="Angsana New"/>
                <w:sz w:val="28"/>
                <w:szCs w:val="28"/>
              </w:rPr>
              <w:t>3,239,788</w:t>
            </w:r>
          </w:p>
        </w:tc>
      </w:tr>
      <w:tr w:rsidR="004718F3" w:rsidRPr="004C0DE4" w14:paraId="2BDC0AE7" w14:textId="77777777" w:rsidTr="009A0BFC">
        <w:trPr>
          <w:cantSplit/>
        </w:trPr>
        <w:tc>
          <w:tcPr>
            <w:tcW w:w="2815" w:type="pct"/>
          </w:tcPr>
          <w:p w14:paraId="24DDE402" w14:textId="5E2CD0AF" w:rsidR="004718F3" w:rsidRPr="004C0DE4" w:rsidRDefault="004718F3" w:rsidP="009A0BFC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สกุลเยน</w:t>
            </w:r>
          </w:p>
        </w:tc>
        <w:tc>
          <w:tcPr>
            <w:tcW w:w="1019" w:type="pct"/>
          </w:tcPr>
          <w:p w14:paraId="6F80D819" w14:textId="4C07CBC6" w:rsidR="004718F3" w:rsidRPr="00B964B7" w:rsidRDefault="004718F3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B964B7">
              <w:rPr>
                <w:rFonts w:ascii="Angsana New" w:hAnsi="Angsana New" w:cs="Angsana New"/>
                <w:sz w:val="28"/>
                <w:szCs w:val="28"/>
              </w:rPr>
              <w:t>2,422,158</w:t>
            </w:r>
          </w:p>
        </w:tc>
        <w:tc>
          <w:tcPr>
            <w:tcW w:w="98" w:type="pct"/>
          </w:tcPr>
          <w:p w14:paraId="3CEF19D7" w14:textId="77777777" w:rsidR="004718F3" w:rsidRPr="004C0DE4" w:rsidRDefault="004718F3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3BBF102B" w14:textId="3C384713" w:rsidR="004718F3" w:rsidRPr="004C0DE4" w:rsidRDefault="004718F3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4C0DE4">
              <w:rPr>
                <w:rFonts w:ascii="Angsana New" w:hAnsi="Angsana New" w:cs="Angsana New"/>
                <w:sz w:val="28"/>
                <w:szCs w:val="28"/>
              </w:rPr>
              <w:t>1,917,602</w:t>
            </w:r>
          </w:p>
        </w:tc>
      </w:tr>
      <w:tr w:rsidR="00B117DD" w:rsidRPr="004C0DE4" w14:paraId="304F9F10" w14:textId="77777777" w:rsidTr="009A0BFC">
        <w:trPr>
          <w:cantSplit/>
        </w:trPr>
        <w:tc>
          <w:tcPr>
            <w:tcW w:w="2815" w:type="pct"/>
          </w:tcPr>
          <w:p w14:paraId="5DFBFFFA" w14:textId="63CB209F" w:rsidR="00B117DD" w:rsidRPr="004C0DE4" w:rsidRDefault="00B117DD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>สกุล</w:t>
            </w:r>
            <w:r w:rsidR="004718F3"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279802DF" w14:textId="0BDBEF70" w:rsidR="00B117DD" w:rsidRPr="00B964B7" w:rsidRDefault="004718F3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B964B7">
              <w:rPr>
                <w:rFonts w:ascii="Angsana New" w:hAnsi="Angsana New" w:cs="Angsana New"/>
                <w:sz w:val="28"/>
                <w:szCs w:val="28"/>
              </w:rPr>
              <w:t>1,34</w:t>
            </w:r>
            <w:r w:rsidR="001F6CAB" w:rsidRPr="00B964B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B964B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F6CAB" w:rsidRPr="00B964B7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C555BD" w:rsidRPr="00B964B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8" w:type="pct"/>
          </w:tcPr>
          <w:p w14:paraId="0DB2F1D1" w14:textId="77777777" w:rsidR="00B117DD" w:rsidRPr="004C0DE4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F3995F" w14:textId="107F43BC" w:rsidR="00B117DD" w:rsidRPr="004C0DE4" w:rsidRDefault="004718F3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C0D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117DD" w:rsidRPr="004C0DE4" w14:paraId="76E33C8E" w14:textId="77777777" w:rsidTr="009A0BFC">
        <w:trPr>
          <w:cantSplit/>
          <w:trHeight w:val="77"/>
        </w:trPr>
        <w:tc>
          <w:tcPr>
            <w:tcW w:w="2815" w:type="pct"/>
          </w:tcPr>
          <w:p w14:paraId="79960293" w14:textId="77777777" w:rsidR="00B117DD" w:rsidRPr="004C0DE4" w:rsidRDefault="00B117DD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0AEDB279" w14:textId="42A1F553" w:rsidR="00B117DD" w:rsidRPr="004C0DE4" w:rsidRDefault="004718F3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0D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24,035,318</w:t>
            </w:r>
          </w:p>
        </w:tc>
        <w:tc>
          <w:tcPr>
            <w:tcW w:w="98" w:type="pct"/>
          </w:tcPr>
          <w:p w14:paraId="5BE4832E" w14:textId="77777777" w:rsidR="00B117DD" w:rsidRPr="004C0DE4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95087" w14:textId="77777777" w:rsidR="00B117DD" w:rsidRPr="004C0DE4" w:rsidRDefault="00B117DD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0DE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24</w:t>
            </w:r>
            <w:r w:rsidRPr="004C0D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,056,121</w:t>
            </w:r>
          </w:p>
        </w:tc>
      </w:tr>
    </w:tbl>
    <w:p w14:paraId="0D5A7FEF" w14:textId="77777777" w:rsidR="00F56010" w:rsidRPr="004C0DE4" w:rsidRDefault="00F56010" w:rsidP="00957EDF">
      <w:pPr>
        <w:tabs>
          <w:tab w:val="clear" w:pos="907"/>
          <w:tab w:val="left" w:pos="540"/>
        </w:tabs>
        <w:rPr>
          <w:rFonts w:ascii="Angsana New" w:hAnsi="Angsana New" w:cs="Angsana New"/>
          <w:sz w:val="26"/>
          <w:szCs w:val="26"/>
        </w:rPr>
      </w:pPr>
    </w:p>
    <w:p w14:paraId="08080DE2" w14:textId="77777777" w:rsidR="00745A80" w:rsidRPr="004C0DE4" w:rsidRDefault="00745A80" w:rsidP="00745A80">
      <w:pPr>
        <w:tabs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4C0DE4">
        <w:rPr>
          <w:rFonts w:ascii="Angsana New" w:hAnsi="Angsana New" w:cs="Angsana New" w:hint="cs"/>
          <w:sz w:val="28"/>
          <w:szCs w:val="28"/>
          <w:cs/>
        </w:rPr>
        <w:t>เงินกู้ยืมระยะยาวจากสถาบันการเงินมีกําหนดชําระคืนเงินต้น</w:t>
      </w:r>
      <w:r w:rsidRPr="004C0DE4">
        <w:rPr>
          <w:rFonts w:ascii="Angsana New" w:hAnsi="Angsana New" w:cs="Angsana New" w:hint="cs"/>
          <w:spacing w:val="-4"/>
          <w:sz w:val="28"/>
          <w:szCs w:val="28"/>
          <w:cs/>
        </w:rPr>
        <w:t>ทุก</w:t>
      </w:r>
      <w:r w:rsidRPr="004C0DE4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bookmarkStart w:id="3" w:name="_Hlk118276843"/>
      <w:r w:rsidRPr="004C0DE4">
        <w:rPr>
          <w:rFonts w:ascii="Angsana New" w:hAnsi="Angsana New" w:cs="Angsana New"/>
          <w:spacing w:val="-4"/>
          <w:sz w:val="28"/>
          <w:szCs w:val="28"/>
        </w:rPr>
        <w:t>3</w:t>
      </w:r>
      <w:bookmarkEnd w:id="3"/>
      <w:r w:rsidRPr="004C0DE4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4C0DE4">
        <w:rPr>
          <w:rFonts w:ascii="Angsana New" w:hAnsi="Angsana New" w:cs="Angsana New" w:hint="cs"/>
          <w:spacing w:val="-4"/>
          <w:sz w:val="28"/>
          <w:szCs w:val="28"/>
          <w:cs/>
        </w:rPr>
        <w:t>เดือน</w:t>
      </w:r>
      <w:r w:rsidRPr="004C0DE4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4C0DE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หรือทุก </w:t>
      </w:r>
      <w:r w:rsidRPr="004C0DE4">
        <w:rPr>
          <w:rFonts w:ascii="Angsana New" w:hAnsi="Angsana New" w:cs="Angsana New"/>
          <w:spacing w:val="-4"/>
          <w:sz w:val="28"/>
          <w:szCs w:val="28"/>
        </w:rPr>
        <w:t xml:space="preserve">6 </w:t>
      </w:r>
      <w:r w:rsidRPr="004C0DE4">
        <w:rPr>
          <w:rFonts w:ascii="Angsana New" w:hAnsi="Angsana New" w:cs="Angsana New" w:hint="cs"/>
          <w:spacing w:val="-4"/>
          <w:sz w:val="28"/>
          <w:szCs w:val="28"/>
          <w:cs/>
        </w:rPr>
        <w:t>เดือน หรือทุก</w:t>
      </w:r>
      <w:r w:rsidRPr="004C0DE4">
        <w:rPr>
          <w:rFonts w:ascii="Angsana New" w:hAnsi="Angsana New" w:cs="Angsana New"/>
          <w:spacing w:val="-4"/>
          <w:sz w:val="28"/>
          <w:szCs w:val="28"/>
        </w:rPr>
        <w:t xml:space="preserve"> 12 </w:t>
      </w:r>
      <w:r w:rsidRPr="004C0DE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เดือน หรือเมื่อครบกำหนด และมีกำหนดชำระดอกเบี้ยทุกสิ้นเดือน หรือทุก </w:t>
      </w:r>
      <w:r w:rsidRPr="004C0DE4">
        <w:rPr>
          <w:rFonts w:ascii="Angsana New" w:hAnsi="Angsana New" w:cs="Angsana New"/>
          <w:spacing w:val="-4"/>
          <w:sz w:val="28"/>
          <w:szCs w:val="28"/>
        </w:rPr>
        <w:t>3</w:t>
      </w:r>
      <w:r w:rsidRPr="004C0DE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เดือน หรือทุก </w:t>
      </w:r>
      <w:r w:rsidRPr="004C0DE4">
        <w:rPr>
          <w:rFonts w:ascii="Angsana New" w:hAnsi="Angsana New" w:cs="Angsana New"/>
          <w:spacing w:val="-4"/>
          <w:sz w:val="28"/>
          <w:szCs w:val="28"/>
        </w:rPr>
        <w:t xml:space="preserve">6 </w:t>
      </w:r>
      <w:r w:rsidRPr="004C0DE4">
        <w:rPr>
          <w:rFonts w:ascii="Angsana New" w:hAnsi="Angsana New" w:cs="Angsana New" w:hint="cs"/>
          <w:spacing w:val="-4"/>
          <w:sz w:val="28"/>
          <w:szCs w:val="28"/>
          <w:cs/>
        </w:rPr>
        <w:t>เดือน โดยเงินกู้ยืมระยะยาวจากสถาบันการเงินเหล่านี้</w:t>
      </w:r>
      <w:r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คิดดอกเบี้ย</w:t>
      </w:r>
      <w:r w:rsidRPr="004C0DE4">
        <w:rPr>
          <w:rFonts w:ascii="Angsana New" w:hAnsi="Angsana New" w:cs="Angsana New" w:hint="cs"/>
          <w:sz w:val="28"/>
          <w:szCs w:val="28"/>
          <w:cs/>
        </w:rPr>
        <w:t>ในอัตราร้อยละคงที่ต่อปีและอัตราลอยตัวบวกอัตราร้อยละคงที่ต่อปี</w:t>
      </w:r>
    </w:p>
    <w:p w14:paraId="38095538" w14:textId="77777777" w:rsidR="00745A80" w:rsidRPr="004C0DE4" w:rsidRDefault="00745A80" w:rsidP="00745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9170F12" w14:textId="77777777" w:rsidR="00745A80" w:rsidRPr="004C0DE4" w:rsidRDefault="00745A80" w:rsidP="00745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4C0DE4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Pr="004C0DE4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4C0DE4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Pr="004C0DE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4C0DE4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4C0DE4">
        <w:rPr>
          <w:rFonts w:asciiTheme="majorBidi" w:hAnsiTheme="majorBidi" w:cstheme="majorBidi" w:hint="eastAsia"/>
          <w:b/>
          <w:sz w:val="28"/>
          <w:szCs w:val="28"/>
          <w:cs/>
        </w:rPr>
        <w:t>ระ</w:t>
      </w:r>
      <w:r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      </w:t>
      </w:r>
      <w:r w:rsidRPr="004C0DE4">
        <w:rPr>
          <w:rFonts w:asciiTheme="majorBidi" w:hAnsiTheme="majorBidi" w:cstheme="majorBidi" w:hint="eastAsia"/>
          <w:b/>
          <w:sz w:val="28"/>
          <w:szCs w:val="28"/>
          <w:cs/>
        </w:rPr>
        <w:t>ไม่เกิน</w:t>
      </w:r>
      <w:r w:rsidRPr="004C0DE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/>
          <w:bCs/>
          <w:sz w:val="28"/>
          <w:szCs w:val="28"/>
        </w:rPr>
        <w:t>3</w:t>
      </w:r>
      <w:r w:rsidRPr="004C0DE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Pr="004C0DE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4C0DE4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Pr="004C0DE4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Pr="004C0DE4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4C0DE4">
        <w:rPr>
          <w:rFonts w:asciiTheme="majorBidi" w:hAnsiTheme="majorBidi" w:cstheme="majorBidi" w:hint="eastAsia"/>
          <w:b/>
          <w:sz w:val="28"/>
          <w:szCs w:val="28"/>
          <w:cs/>
        </w:rPr>
        <w:t>ระเกิน</w:t>
      </w:r>
      <w:r w:rsidRPr="004C0DE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/>
          <w:bCs/>
          <w:sz w:val="28"/>
          <w:szCs w:val="28"/>
        </w:rPr>
        <w:t>3</w:t>
      </w:r>
      <w:r w:rsidRPr="004C0DE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Pr="004C0DE4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Pr="004C0DE4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Pr="004C0DE4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Pr="004C0DE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4C0DE4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Pr="004C0DE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4C0DE4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4C0DE4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Pr="004C0DE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/>
          <w:b/>
          <w:sz w:val="28"/>
          <w:szCs w:val="28"/>
          <w:cs/>
        </w:rPr>
        <w:br/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 xml:space="preserve">การดำรงอัตราส่วนเงินสำรองที่มีอยู่ต่อลูกหนี้ด้อยคุณภาพ </w:t>
      </w:r>
      <w:r w:rsidRPr="004C0DE4">
        <w:rPr>
          <w:rFonts w:asciiTheme="majorBidi" w:hAnsiTheme="majorBidi" w:cstheme="majorBidi"/>
          <w:bCs/>
          <w:sz w:val="28"/>
          <w:szCs w:val="28"/>
        </w:rPr>
        <w:t xml:space="preserve">(NPL Coverage ratio) 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การดำรงกำไรสุทธิให้มากกว่าศูนย์ และ</w:t>
      </w:r>
      <w:r w:rsidRPr="004C0DE4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4C0DE4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41B4B143" w14:textId="77777777" w:rsidR="000C7FD4" w:rsidRPr="004C0DE4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B35738F" w14:textId="6F390773" w:rsidR="00431E29" w:rsidRPr="004C0DE4" w:rsidRDefault="00431E29" w:rsidP="0043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5B4EF7">
        <w:rPr>
          <w:rFonts w:asciiTheme="majorBidi" w:hAnsiTheme="majorBidi" w:cstheme="majorBidi" w:hint="cs"/>
          <w:b/>
          <w:sz w:val="28"/>
          <w:szCs w:val="28"/>
          <w:cs/>
        </w:rPr>
        <w:t xml:space="preserve">ณ </w:t>
      </w:r>
      <w:r w:rsidRPr="005B4EF7">
        <w:rPr>
          <w:rFonts w:asciiTheme="majorBidi" w:hAnsiTheme="majorBidi" w:cstheme="majorBidi"/>
          <w:b/>
          <w:sz w:val="28"/>
          <w:szCs w:val="28"/>
          <w:cs/>
        </w:rPr>
        <w:t xml:space="preserve">วันที่ </w:t>
      </w:r>
      <w:r w:rsidRPr="005B4EF7">
        <w:rPr>
          <w:rFonts w:asciiTheme="majorBidi" w:hAnsiTheme="majorBidi" w:cstheme="majorBidi"/>
          <w:bCs/>
          <w:sz w:val="28"/>
          <w:szCs w:val="28"/>
        </w:rPr>
        <w:t xml:space="preserve">30 </w:t>
      </w:r>
      <w:r w:rsidR="0087709B" w:rsidRPr="005B4EF7">
        <w:rPr>
          <w:rFonts w:asciiTheme="majorBidi" w:hAnsiTheme="majorBidi" w:cstheme="majorBidi" w:hint="cs"/>
          <w:b/>
          <w:sz w:val="28"/>
          <w:szCs w:val="28"/>
          <w:cs/>
        </w:rPr>
        <w:t>กันย</w:t>
      </w:r>
      <w:r w:rsidRPr="005B4EF7">
        <w:rPr>
          <w:rFonts w:asciiTheme="majorBidi" w:hAnsiTheme="majorBidi" w:cstheme="majorBidi" w:hint="cs"/>
          <w:b/>
          <w:sz w:val="28"/>
          <w:szCs w:val="28"/>
          <w:cs/>
        </w:rPr>
        <w:t>ายน</w:t>
      </w:r>
      <w:r w:rsidRPr="005B4EF7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bookmarkStart w:id="4" w:name="_Hlk149921947"/>
      <w:r w:rsidRPr="005B4EF7">
        <w:rPr>
          <w:rFonts w:ascii="Angsana New" w:hAnsi="Angsana New"/>
          <w:sz w:val="28"/>
          <w:szCs w:val="28"/>
        </w:rPr>
        <w:t>2566</w:t>
      </w:r>
      <w:bookmarkEnd w:id="4"/>
      <w:r w:rsidRPr="005B4EF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B4EF7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</w:t>
      </w:r>
      <w:r w:rsidRPr="005B4EF7">
        <w:rPr>
          <w:rFonts w:asciiTheme="majorBidi" w:hAnsiTheme="majorBidi" w:cstheme="majorBidi"/>
          <w:b/>
          <w:sz w:val="28"/>
          <w:szCs w:val="28"/>
          <w:cs/>
        </w:rPr>
        <w:t>มีวงเงิน</w:t>
      </w:r>
      <w:r w:rsidRPr="005B4EF7">
        <w:rPr>
          <w:rFonts w:asciiTheme="majorBidi" w:hAnsiTheme="majorBidi" w:cstheme="majorBidi" w:hint="cs"/>
          <w:b/>
          <w:sz w:val="28"/>
          <w:szCs w:val="28"/>
          <w:cs/>
        </w:rPr>
        <w:t>กู้ยืมระยะยาว</w:t>
      </w:r>
      <w:r w:rsidRPr="005B4EF7">
        <w:rPr>
          <w:rFonts w:asciiTheme="majorBidi" w:hAnsiTheme="majorBidi" w:cstheme="majorBidi"/>
          <w:b/>
          <w:sz w:val="28"/>
          <w:szCs w:val="28"/>
          <w:cs/>
        </w:rPr>
        <w:t>จากสถาบันการเงินที่ยังมิได้เบิกใช้</w:t>
      </w:r>
      <w:r w:rsidR="005B4EF7" w:rsidRPr="005B4EF7">
        <w:rPr>
          <w:rFonts w:asciiTheme="majorBidi" w:hAnsiTheme="majorBidi" w:cs="Angsana New" w:hint="cs"/>
          <w:b/>
          <w:sz w:val="28"/>
          <w:szCs w:val="28"/>
          <w:cs/>
        </w:rPr>
        <w:t>คงเหลือจำนวน</w:t>
      </w:r>
      <w:r w:rsidR="005B4EF7" w:rsidRPr="005B4EF7">
        <w:rPr>
          <w:rFonts w:asciiTheme="majorBidi" w:hAnsiTheme="majorBidi" w:cs="Angsana New"/>
          <w:b/>
          <w:sz w:val="28"/>
          <w:szCs w:val="28"/>
          <w:cs/>
        </w:rPr>
        <w:t xml:space="preserve">      </w:t>
      </w:r>
      <w:r w:rsidR="00A461B4" w:rsidRPr="00A461B4">
        <w:rPr>
          <w:rFonts w:asciiTheme="majorBidi" w:hAnsiTheme="majorBidi" w:cs="Angsana New"/>
          <w:bCs/>
          <w:sz w:val="28"/>
          <w:szCs w:val="28"/>
        </w:rPr>
        <w:t>1</w:t>
      </w:r>
      <w:r w:rsidR="00A461B4" w:rsidRPr="00A461B4">
        <w:rPr>
          <w:rFonts w:ascii="Angsana New" w:hAnsi="Angsana New"/>
          <w:bCs/>
          <w:sz w:val="28"/>
          <w:szCs w:val="28"/>
        </w:rPr>
        <w:t>2</w:t>
      </w:r>
      <w:r w:rsidR="005B4EF7" w:rsidRPr="00A461B4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5B4EF7" w:rsidRPr="005B4EF7">
        <w:rPr>
          <w:rFonts w:asciiTheme="majorBidi" w:hAnsiTheme="majorBidi" w:cs="Angsana New" w:hint="cs"/>
          <w:b/>
          <w:sz w:val="28"/>
          <w:szCs w:val="28"/>
          <w:cs/>
        </w:rPr>
        <w:t>ล้านเหรียญสหรัฐฯ</w:t>
      </w:r>
      <w:r w:rsidRPr="005B4EF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5B4EF7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5B4EF7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Pr="005B4EF7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 xml:space="preserve"> ธันวาคม </w:t>
      </w:r>
      <w:r w:rsidRPr="005B4EF7">
        <w:rPr>
          <w:rFonts w:asciiTheme="majorBidi" w:hAnsiTheme="majorBidi" w:cstheme="majorBidi"/>
          <w:bCs/>
          <w:i/>
          <w:iCs/>
          <w:sz w:val="28"/>
          <w:szCs w:val="28"/>
        </w:rPr>
        <w:t>2565</w:t>
      </w:r>
      <w:r w:rsidRPr="005B4EF7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 w:rsidRPr="005B4EF7">
        <w:rPr>
          <w:rFonts w:asciiTheme="majorBidi" w:hAnsiTheme="majorBidi" w:cstheme="majorBidi"/>
          <w:bCs/>
          <w:i/>
          <w:iCs/>
          <w:sz w:val="28"/>
          <w:szCs w:val="28"/>
        </w:rPr>
        <w:t xml:space="preserve">2,475 </w:t>
      </w:r>
      <w:r w:rsidRPr="005B4EF7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</w:t>
      </w:r>
      <w:r w:rsidRPr="005B4EF7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เยน</w:t>
      </w:r>
      <w:r w:rsidRPr="005B4EF7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3C9F1109" w14:textId="77777777" w:rsidR="00431E29" w:rsidRPr="004C0DE4" w:rsidRDefault="00431E29" w:rsidP="0043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3D5D692D" w14:textId="118DB8F7" w:rsidR="00431E29" w:rsidRPr="004C0DE4" w:rsidRDefault="00431E29" w:rsidP="0043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4C0DE4">
        <w:rPr>
          <w:rFonts w:ascii="Angsana New" w:hAnsi="Angsana New" w:cs="Angsana New" w:hint="cs"/>
          <w:sz w:val="28"/>
          <w:szCs w:val="28"/>
          <w:cs/>
        </w:rPr>
        <w:t>เพื่อเป็นการป้องกันความเสี่ยงจากอัตราดอกเบี้ยและอัตราแลกเปลี่ยนเงินตราต่างประเทศ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DE4">
        <w:rPr>
          <w:rFonts w:ascii="Angsana New" w:hAnsi="Angsana New" w:cs="Angsana New" w:hint="cs"/>
          <w:sz w:val="28"/>
          <w:szCs w:val="28"/>
          <w:cs/>
        </w:rPr>
        <w:t>ณ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DE4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4C0DE4">
        <w:rPr>
          <w:rFonts w:ascii="Angsana New" w:hAnsi="Angsana New" w:cs="Angsana New"/>
          <w:sz w:val="28"/>
          <w:szCs w:val="28"/>
        </w:rPr>
        <w:t xml:space="preserve"> 30 </w:t>
      </w:r>
      <w:r w:rsidR="0087709B" w:rsidRPr="004C0DE4">
        <w:rPr>
          <w:rFonts w:ascii="Angsana New" w:hAnsi="Angsana New" w:cs="Angsana New" w:hint="cs"/>
          <w:sz w:val="28"/>
          <w:szCs w:val="28"/>
          <w:cs/>
        </w:rPr>
        <w:t>กันย</w:t>
      </w:r>
      <w:r w:rsidRPr="004C0DE4">
        <w:rPr>
          <w:rFonts w:ascii="Angsana New" w:hAnsi="Angsana New" w:cs="Angsana New" w:hint="cs"/>
          <w:sz w:val="28"/>
          <w:szCs w:val="28"/>
          <w:cs/>
        </w:rPr>
        <w:t xml:space="preserve">ายน </w:t>
      </w:r>
      <w:r w:rsidRPr="004C0DE4">
        <w:rPr>
          <w:rFonts w:ascii="Angsana New" w:hAnsi="Angsana New" w:cs="Angsana New"/>
          <w:sz w:val="28"/>
          <w:szCs w:val="28"/>
        </w:rPr>
        <w:t xml:space="preserve">2566 </w:t>
      </w:r>
      <w:r w:rsidRPr="004C0DE4">
        <w:rPr>
          <w:rFonts w:ascii="Angsana New" w:hAnsi="Angsana New" w:cs="Angsana New"/>
          <w:sz w:val="28"/>
          <w:szCs w:val="28"/>
          <w:cs/>
        </w:rPr>
        <w:br/>
      </w:r>
      <w:r w:rsidRPr="004C0DE4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มีภาระผูกพันตามสัญญาแลกเปลี่ยนอัตราดอกเบี้ยและอัตราแลกเปลี่ยนเงินตราต่างประเทศกับ</w:t>
      </w:r>
      <w:r w:rsidRPr="004C0DE4">
        <w:rPr>
          <w:rFonts w:ascii="Angsana New" w:hAnsi="Angsana New" w:cs="Angsana New"/>
          <w:sz w:val="28"/>
          <w:szCs w:val="28"/>
          <w:cs/>
        </w:rPr>
        <w:br/>
      </w:r>
      <w:r w:rsidRPr="004C0DE4">
        <w:rPr>
          <w:rFonts w:ascii="Angsana New" w:hAnsi="Angsana New" w:cs="Angsana New" w:hint="cs"/>
          <w:sz w:val="28"/>
          <w:szCs w:val="28"/>
          <w:cs/>
        </w:rPr>
        <w:t>ธนาคารพาณิชย์ในประเทศแห่งหนึ่ง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DE4">
        <w:rPr>
          <w:rFonts w:ascii="Angsana New" w:hAnsi="Angsana New" w:cs="Angsana New" w:hint="cs"/>
          <w:sz w:val="28"/>
          <w:szCs w:val="28"/>
          <w:cs/>
        </w:rPr>
        <w:t>ภายใต้สัญญาดังกล่าว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DE4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กลุ่มบริษัทและบริษัทจะจ่ายดอกเบี้ยในอัตราคงที่ให้กับธนาคารเป็นเงินบาท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DE4">
        <w:rPr>
          <w:rFonts w:ascii="Angsana New" w:hAnsi="Angsana New" w:cs="Angsana New" w:hint="cs"/>
          <w:sz w:val="28"/>
          <w:szCs w:val="28"/>
          <w:cs/>
        </w:rPr>
        <w:t>เพื่อแลกกับดอกเบี้ยที่เป็นสกุลเหรียญสหรัฐฯ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DE4">
        <w:rPr>
          <w:rFonts w:ascii="Angsana New" w:hAnsi="Angsana New" w:cs="Angsana New" w:hint="cs"/>
          <w:sz w:val="28"/>
          <w:szCs w:val="28"/>
          <w:cs/>
        </w:rPr>
        <w:t>ในอัตรา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DE4">
        <w:rPr>
          <w:rFonts w:ascii="Angsana New" w:hAnsi="Angsana New" w:cs="Angsana New"/>
          <w:sz w:val="28"/>
          <w:szCs w:val="28"/>
        </w:rPr>
        <w:t xml:space="preserve">SOFR </w:t>
      </w:r>
      <w:r w:rsidRPr="004C0DE4">
        <w:rPr>
          <w:rFonts w:ascii="Angsana New" w:hAnsi="Angsana New" w:cs="Angsana New" w:hint="cs"/>
          <w:sz w:val="28"/>
          <w:szCs w:val="28"/>
          <w:cs/>
        </w:rPr>
        <w:t>บวกอัตราร้อยละคงที่ต่อปี</w:t>
      </w:r>
      <w:r w:rsidR="00B602D3">
        <w:rPr>
          <w:rFonts w:ascii="Angsana New" w:hAnsi="Angsana New" w:cs="Angsana New" w:hint="cs"/>
          <w:sz w:val="28"/>
          <w:szCs w:val="28"/>
          <w:cs/>
        </w:rPr>
        <w:t xml:space="preserve"> ดอกเบี้ย</w:t>
      </w:r>
      <w:r w:rsidR="00957EDF">
        <w:rPr>
          <w:rFonts w:ascii="Angsana New" w:hAnsi="Angsana New" w:cs="Angsana New" w:hint="cs"/>
          <w:sz w:val="28"/>
          <w:szCs w:val="28"/>
          <w:cs/>
        </w:rPr>
        <w:t>ที่</w:t>
      </w:r>
      <w:r w:rsidR="00B602D3">
        <w:rPr>
          <w:rFonts w:ascii="Angsana New" w:hAnsi="Angsana New" w:cs="Angsana New" w:hint="cs"/>
          <w:sz w:val="28"/>
          <w:szCs w:val="28"/>
          <w:cs/>
        </w:rPr>
        <w:t>เป็นสกุล</w:t>
      </w:r>
      <w:r w:rsidR="00957EDF">
        <w:rPr>
          <w:rFonts w:ascii="Angsana New" w:hAnsi="Angsana New" w:cs="Angsana New"/>
          <w:sz w:val="28"/>
          <w:szCs w:val="28"/>
          <w:cs/>
        </w:rPr>
        <w:br/>
      </w:r>
      <w:r w:rsidR="00B602D3">
        <w:rPr>
          <w:rFonts w:ascii="Angsana New" w:hAnsi="Angsana New" w:cs="Angsana New" w:hint="cs"/>
          <w:sz w:val="28"/>
          <w:szCs w:val="28"/>
          <w:cs/>
        </w:rPr>
        <w:t xml:space="preserve">ยูโร ในอัตรา </w:t>
      </w:r>
      <w:r w:rsidR="00B602D3">
        <w:rPr>
          <w:rFonts w:ascii="Angsana New" w:hAnsi="Angsana New" w:cs="Angsana New"/>
          <w:sz w:val="28"/>
          <w:szCs w:val="28"/>
        </w:rPr>
        <w:t>EURIBOR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="009C101B" w:rsidRPr="004C0DE4">
        <w:rPr>
          <w:rFonts w:ascii="Angsana New" w:hAnsi="Angsana New" w:cs="Angsana New" w:hint="cs"/>
          <w:sz w:val="28"/>
          <w:szCs w:val="28"/>
          <w:cs/>
        </w:rPr>
        <w:t>บวกอัตราร้อยละคงที่ต่อปี</w:t>
      </w:r>
      <w:r w:rsidR="009C10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0DE4">
        <w:rPr>
          <w:rFonts w:ascii="Angsana New" w:hAnsi="Angsana New" w:cs="Angsana New" w:hint="cs"/>
          <w:sz w:val="28"/>
          <w:szCs w:val="28"/>
          <w:cs/>
        </w:rPr>
        <w:t xml:space="preserve">และดอกเบี้ยที่เป็นสกุลเยนในอัตราร้อยละคงที่ต่อปี และจะจ่ายเงินต้นเป็นเงินบาท เพื่อแลกเปลี่ยนกับเงินต้นที่เป็นสกุลเหรียญสหรัฐฯ </w:t>
      </w:r>
      <w:r w:rsidR="00957EDF">
        <w:rPr>
          <w:rFonts w:ascii="Angsana New" w:hAnsi="Angsana New" w:cs="Angsana New" w:hint="cs"/>
          <w:sz w:val="28"/>
          <w:szCs w:val="28"/>
          <w:cs/>
        </w:rPr>
        <w:t xml:space="preserve">สกุลยูโร </w:t>
      </w:r>
      <w:r w:rsidRPr="004C0DE4">
        <w:rPr>
          <w:rFonts w:ascii="Angsana New" w:hAnsi="Angsana New" w:cs="Angsana New" w:hint="cs"/>
          <w:sz w:val="28"/>
          <w:szCs w:val="28"/>
          <w:cs/>
        </w:rPr>
        <w:t>และสกุลเยน สัญญาแลกเปลี่ยนอัตราดอกเบี้ยและอัตราแลกเปลี่ยนเงินตราต่างประเทศมีระยะเวลาเช่นเดียวกับเงื่อนไขการจ่ายชำระคืนเงินกู้ยืม</w:t>
      </w:r>
    </w:p>
    <w:p w14:paraId="23112AA2" w14:textId="77777777" w:rsidR="002A6C4A" w:rsidRPr="004C0DE4" w:rsidRDefault="002A6C4A" w:rsidP="0043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D90700C" w14:textId="77777777" w:rsidR="004433CE" w:rsidRPr="004C0DE4" w:rsidRDefault="004433CE" w:rsidP="0043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978425A" w14:textId="77777777" w:rsidR="004433CE" w:rsidRPr="004C0DE4" w:rsidRDefault="004433CE" w:rsidP="0043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6AA1AC1" w14:textId="77777777" w:rsidR="004433CE" w:rsidRPr="004C0DE4" w:rsidRDefault="004433CE" w:rsidP="0043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48FEF7A" w14:textId="77777777" w:rsidR="004433CE" w:rsidRPr="004C0DE4" w:rsidRDefault="004433CE" w:rsidP="0043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AFB7910" w14:textId="77777777" w:rsidR="004433CE" w:rsidRPr="004C0DE4" w:rsidRDefault="004433CE" w:rsidP="0043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0BCC8C2" w14:textId="77777777" w:rsidR="004433CE" w:rsidRPr="004C0DE4" w:rsidRDefault="004433CE" w:rsidP="0043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A37A765" w14:textId="77777777" w:rsidR="004433CE" w:rsidRPr="004C0DE4" w:rsidRDefault="004433CE" w:rsidP="0043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4F80CCF" w14:textId="77777777" w:rsidR="004433CE" w:rsidRPr="004C0DE4" w:rsidRDefault="004433CE" w:rsidP="0043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8DD7725" w14:textId="45E5867D" w:rsidR="004433CE" w:rsidRDefault="004433CE" w:rsidP="00457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11654713" w14:textId="75645953" w:rsidR="00457A9C" w:rsidRDefault="00457A9C" w:rsidP="00457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25C3B28D" w14:textId="5FA58631" w:rsidR="00457A9C" w:rsidRDefault="00457A9C" w:rsidP="00457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0D726EB5" w14:textId="78558546" w:rsidR="00457A9C" w:rsidRPr="004C0DE4" w:rsidRDefault="00457A9C" w:rsidP="00457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44E5F8D0" w14:textId="77777777" w:rsidR="004D0CF6" w:rsidRDefault="004D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4BA2B20C" w14:textId="03E6B622" w:rsidR="00F321C0" w:rsidRPr="004C0DE4" w:rsidRDefault="00F321C0" w:rsidP="00C310C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0" w:lineRule="atLeas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C0DE4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หุ้นกู้</w:t>
      </w:r>
    </w:p>
    <w:p w14:paraId="5B364284" w14:textId="77777777" w:rsidR="00F321C0" w:rsidRPr="004C0DE4" w:rsidRDefault="00F321C0" w:rsidP="00C31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0" w:lineRule="atLeast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1D593DC0" w14:textId="2931A3E4" w:rsidR="00E61095" w:rsidRPr="004C0DE4" w:rsidRDefault="00E61095" w:rsidP="00F15DAB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4C0DE4">
        <w:rPr>
          <w:rFonts w:ascii="Angsana New" w:hAnsi="Angsana New" w:cs="Angsana New" w:hint="cs"/>
          <w:sz w:val="28"/>
          <w:szCs w:val="28"/>
          <w:cs/>
        </w:rPr>
        <w:t>หุ้นกู้ชนิดระบุชื่อผู้ถือ ประเภทไม่ด้อยสิทธิและไม่มีหลักประกันสําหรับงวด</w:t>
      </w:r>
      <w:r w:rsidR="0087709B" w:rsidRPr="004C0DE4">
        <w:rPr>
          <w:rFonts w:ascii="Angsana New" w:hAnsi="Angsana New" w:cs="Angsana New" w:hint="cs"/>
          <w:sz w:val="28"/>
          <w:szCs w:val="28"/>
          <w:cs/>
        </w:rPr>
        <w:t>เ</w:t>
      </w:r>
      <w:r w:rsidR="00484411" w:rsidRPr="004C0DE4">
        <w:rPr>
          <w:rFonts w:ascii="Angsana New" w:hAnsi="Angsana New" w:cs="Angsana New" w:hint="cs"/>
          <w:sz w:val="28"/>
          <w:szCs w:val="28"/>
          <w:cs/>
        </w:rPr>
        <w:t>ก</w:t>
      </w:r>
      <w:r w:rsidR="0087709B" w:rsidRPr="004C0DE4">
        <w:rPr>
          <w:rFonts w:ascii="Angsana New" w:hAnsi="Angsana New" w:cs="Angsana New" w:hint="cs"/>
          <w:sz w:val="28"/>
          <w:szCs w:val="28"/>
          <w:cs/>
        </w:rPr>
        <w:t>้า</w:t>
      </w:r>
      <w:r w:rsidRPr="004C0DE4">
        <w:rPr>
          <w:rFonts w:ascii="Angsana New" w:hAnsi="Angsana New" w:cs="Angsana New" w:hint="cs"/>
          <w:sz w:val="28"/>
          <w:szCs w:val="28"/>
          <w:cs/>
        </w:rPr>
        <w:t>เดือนสิ้นสุดวันที่</w:t>
      </w:r>
      <w:r w:rsidRPr="004C0DE4">
        <w:rPr>
          <w:rFonts w:ascii="Angsana New" w:hAnsi="Angsana New" w:cs="Angsana New"/>
          <w:sz w:val="28"/>
          <w:szCs w:val="28"/>
        </w:rPr>
        <w:t xml:space="preserve"> </w:t>
      </w:r>
      <w:r w:rsidR="00484411" w:rsidRPr="004C0DE4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484411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87709B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</w:t>
      </w:r>
      <w:r w:rsidR="00484411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ายน</w:t>
      </w:r>
      <w:r w:rsidRPr="004C0DE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0DE4">
        <w:rPr>
          <w:rFonts w:ascii="Angsana New" w:hAnsi="Angsana New" w:cs="Angsana New"/>
          <w:sz w:val="28"/>
          <w:szCs w:val="28"/>
        </w:rPr>
        <w:t>256</w:t>
      </w:r>
      <w:r w:rsidR="006E4422" w:rsidRPr="004C0DE4">
        <w:rPr>
          <w:rFonts w:ascii="Angsana New" w:hAnsi="Angsana New" w:cs="Angsana New"/>
          <w:sz w:val="28"/>
          <w:szCs w:val="28"/>
        </w:rPr>
        <w:t>6</w:t>
      </w:r>
      <w:r w:rsidRPr="004C0DE4">
        <w:rPr>
          <w:rFonts w:ascii="Angsana New" w:hAnsi="Angsana New" w:cs="Angsana New"/>
          <w:sz w:val="28"/>
          <w:szCs w:val="28"/>
        </w:rPr>
        <w:t xml:space="preserve"> </w:t>
      </w:r>
      <w:r w:rsidRPr="004C0DE4">
        <w:rPr>
          <w:rFonts w:ascii="Angsana New" w:hAnsi="Angsana New" w:cs="Angsana New"/>
          <w:sz w:val="28"/>
          <w:szCs w:val="28"/>
          <w:cs/>
        </w:rPr>
        <w:br/>
      </w:r>
      <w:r w:rsidRPr="004C0DE4">
        <w:rPr>
          <w:rFonts w:ascii="Angsana New" w:hAnsi="Angsana New" w:cs="Angsana New" w:hint="cs"/>
          <w:sz w:val="28"/>
          <w:szCs w:val="28"/>
          <w:cs/>
        </w:rPr>
        <w:t>มีการเปลี่ยนแปลงดังนี้</w:t>
      </w:r>
    </w:p>
    <w:p w14:paraId="24C6AE0E" w14:textId="77777777" w:rsidR="00556B52" w:rsidRPr="004C0DE4" w:rsidRDefault="00556B52" w:rsidP="00F15DAB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2250"/>
      </w:tblGrid>
      <w:tr w:rsidR="00556B52" w:rsidRPr="004C0DE4" w14:paraId="1FA48A7A" w14:textId="77777777" w:rsidTr="009A0BFC">
        <w:trPr>
          <w:cantSplit/>
          <w:tblHeader/>
        </w:trPr>
        <w:tc>
          <w:tcPr>
            <w:tcW w:w="7020" w:type="dxa"/>
            <w:vAlign w:val="bottom"/>
          </w:tcPr>
          <w:p w14:paraId="48AEEB37" w14:textId="77777777" w:rsidR="00556B52" w:rsidRPr="004C0DE4" w:rsidRDefault="00556B52" w:rsidP="009A0BFC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</w:tcPr>
          <w:p w14:paraId="798287E6" w14:textId="77777777" w:rsidR="00556B52" w:rsidRPr="004C0DE4" w:rsidRDefault="00556B52" w:rsidP="009A0BFC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4C0DE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4C0DE4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56B52" w:rsidRPr="004C0DE4" w14:paraId="08B2720F" w14:textId="77777777" w:rsidTr="009A0BFC">
        <w:trPr>
          <w:cantSplit/>
        </w:trPr>
        <w:tc>
          <w:tcPr>
            <w:tcW w:w="7020" w:type="dxa"/>
          </w:tcPr>
          <w:p w14:paraId="066130FB" w14:textId="77777777" w:rsidR="00556B52" w:rsidRPr="004C0DE4" w:rsidRDefault="00556B52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14:paraId="59A0CBAC" w14:textId="77777777" w:rsidR="00556B52" w:rsidRPr="004C0DE4" w:rsidRDefault="00556B52" w:rsidP="009A0BF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56B52" w:rsidRPr="004C0DE4" w14:paraId="0A1142EB" w14:textId="77777777" w:rsidTr="009A0BFC">
        <w:trPr>
          <w:cantSplit/>
        </w:trPr>
        <w:tc>
          <w:tcPr>
            <w:tcW w:w="7020" w:type="dxa"/>
          </w:tcPr>
          <w:p w14:paraId="40CE647E" w14:textId="77777777" w:rsidR="00556B52" w:rsidRPr="004C0DE4" w:rsidRDefault="00556B52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250" w:type="dxa"/>
          </w:tcPr>
          <w:p w14:paraId="48F214B5" w14:textId="77777777" w:rsidR="00556B52" w:rsidRPr="004C0DE4" w:rsidRDefault="00556B52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59,725,312</w:t>
            </w:r>
          </w:p>
        </w:tc>
      </w:tr>
      <w:tr w:rsidR="00556B52" w:rsidRPr="004C0DE4" w14:paraId="4F146DF7" w14:textId="77777777" w:rsidTr="009A0BFC">
        <w:trPr>
          <w:cantSplit/>
        </w:trPr>
        <w:tc>
          <w:tcPr>
            <w:tcW w:w="7020" w:type="dxa"/>
          </w:tcPr>
          <w:p w14:paraId="5340D8B5" w14:textId="77777777" w:rsidR="00556B52" w:rsidRPr="004C0DE4" w:rsidRDefault="00556B52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250" w:type="dxa"/>
          </w:tcPr>
          <w:p w14:paraId="79C67F74" w14:textId="7AB56247" w:rsidR="00556B52" w:rsidRPr="004C0DE4" w:rsidRDefault="004433CE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25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829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900</w:t>
            </w:r>
          </w:p>
        </w:tc>
      </w:tr>
      <w:tr w:rsidR="00556B52" w:rsidRPr="004C0DE4" w14:paraId="5A8D40F2" w14:textId="77777777" w:rsidTr="009A0BFC">
        <w:trPr>
          <w:cantSplit/>
        </w:trPr>
        <w:tc>
          <w:tcPr>
            <w:tcW w:w="7020" w:type="dxa"/>
          </w:tcPr>
          <w:p w14:paraId="5DCB7B10" w14:textId="77777777" w:rsidR="00556B52" w:rsidRPr="004C0DE4" w:rsidRDefault="00556B52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จ่ายคืนหุ้นกู้</w:t>
            </w:r>
          </w:p>
        </w:tc>
        <w:tc>
          <w:tcPr>
            <w:tcW w:w="2250" w:type="dxa"/>
          </w:tcPr>
          <w:p w14:paraId="623D08F3" w14:textId="1B982CBE" w:rsidR="00556B52" w:rsidRPr="004C0DE4" w:rsidRDefault="004433CE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(10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770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700)</w:t>
            </w:r>
          </w:p>
        </w:tc>
      </w:tr>
      <w:tr w:rsidR="00556B52" w:rsidRPr="004C0DE4" w14:paraId="3EFFA0A1" w14:textId="77777777" w:rsidTr="009A0BFC">
        <w:trPr>
          <w:cantSplit/>
        </w:trPr>
        <w:tc>
          <w:tcPr>
            <w:tcW w:w="7020" w:type="dxa"/>
          </w:tcPr>
          <w:p w14:paraId="7801689D" w14:textId="77777777" w:rsidR="00556B52" w:rsidRPr="004C0DE4" w:rsidRDefault="00556B52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ค่าใช้จ่ายในการกู้ยืมรอตัดบัญชีเพิ่มขึ้นสุทธิ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</w:tcPr>
          <w:p w14:paraId="69175408" w14:textId="21F4492B" w:rsidR="00556B52" w:rsidRPr="004C0DE4" w:rsidRDefault="004433CE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(37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287)</w:t>
            </w:r>
          </w:p>
        </w:tc>
      </w:tr>
      <w:tr w:rsidR="00556B52" w:rsidRPr="004C0DE4" w14:paraId="36DFB265" w14:textId="77777777" w:rsidTr="009A0BFC">
        <w:trPr>
          <w:cantSplit/>
        </w:trPr>
        <w:tc>
          <w:tcPr>
            <w:tcW w:w="7020" w:type="dxa"/>
          </w:tcPr>
          <w:p w14:paraId="6FC225A4" w14:textId="29C7016E" w:rsidR="00556B52" w:rsidRPr="004C0DE4" w:rsidRDefault="00556B52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41E62"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7709B"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441E62"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ายน</w:t>
            </w: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2AE6AA" w14:textId="5AE10D02" w:rsidR="00556B52" w:rsidRPr="004C0DE4" w:rsidRDefault="004433CE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74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747</w:t>
            </w: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225</w:t>
            </w:r>
          </w:p>
        </w:tc>
      </w:tr>
    </w:tbl>
    <w:p w14:paraId="054EC2CC" w14:textId="77777777" w:rsidR="00B964B7" w:rsidRDefault="00554FD5" w:rsidP="00621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 w:cs="Angsana New"/>
          <w:sz w:val="28"/>
          <w:szCs w:val="28"/>
        </w:rPr>
      </w:pPr>
      <w:r w:rsidRPr="004C0DE4">
        <w:rPr>
          <w:rFonts w:ascii="Angsana New" w:hAnsi="Angsana New" w:cs="Angsana New"/>
          <w:sz w:val="28"/>
          <w:szCs w:val="28"/>
          <w:cs/>
        </w:rPr>
        <w:tab/>
      </w:r>
    </w:p>
    <w:p w14:paraId="494A86D1" w14:textId="67DF8719" w:rsidR="006210E3" w:rsidRPr="004C0DE4" w:rsidRDefault="006210E3" w:rsidP="00B96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4C0DE4">
        <w:rPr>
          <w:rFonts w:ascii="Angsana New" w:hAnsi="Angsana New" w:cs="Angsana New" w:hint="cs"/>
          <w:sz w:val="28"/>
          <w:szCs w:val="28"/>
          <w:cs/>
        </w:rPr>
        <w:t>ยอดคงเหลือตามบัญชีของหุ้นกู้ จำแนกตามระยะเวลาการครบกำหนด มีดังต่อไปนี้</w:t>
      </w:r>
    </w:p>
    <w:p w14:paraId="4B22E00F" w14:textId="77777777" w:rsidR="006210E3" w:rsidRPr="004C0DE4" w:rsidRDefault="006210E3" w:rsidP="006210E3">
      <w:pPr>
        <w:rPr>
          <w:rFonts w:ascii="Angsana New" w:hAnsi="Angsana New" w:cs="Angsana New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6210E3" w:rsidRPr="004C0DE4" w14:paraId="4992ED76" w14:textId="77777777" w:rsidTr="009A0BFC">
        <w:trPr>
          <w:cantSplit/>
        </w:trPr>
        <w:tc>
          <w:tcPr>
            <w:tcW w:w="2815" w:type="pct"/>
          </w:tcPr>
          <w:p w14:paraId="13FA7B04" w14:textId="77777777" w:rsidR="006210E3" w:rsidRPr="004C0DE4" w:rsidRDefault="006210E3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0B4DFA95" w14:textId="77777777" w:rsidR="006210E3" w:rsidRPr="004C0DE4" w:rsidRDefault="006210E3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6210E3" w:rsidRPr="004C0DE4" w14:paraId="06527FB6" w14:textId="77777777" w:rsidTr="009A0BFC">
        <w:trPr>
          <w:cantSplit/>
        </w:trPr>
        <w:tc>
          <w:tcPr>
            <w:tcW w:w="2815" w:type="pct"/>
          </w:tcPr>
          <w:p w14:paraId="24AC9EB6" w14:textId="77777777" w:rsidR="006210E3" w:rsidRPr="004C0DE4" w:rsidRDefault="006210E3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pct"/>
          </w:tcPr>
          <w:p w14:paraId="0D51739A" w14:textId="7C25DDB2" w:rsidR="006210E3" w:rsidRPr="004C0DE4" w:rsidRDefault="006210E3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54FD5"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5B4D0B" w:rsidRPr="004C0DE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</w:t>
            </w:r>
            <w:r w:rsidR="00554FD5" w:rsidRPr="004C0DE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ายน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98" w:type="pct"/>
          </w:tcPr>
          <w:p w14:paraId="08CC995D" w14:textId="77777777" w:rsidR="006210E3" w:rsidRPr="004C0DE4" w:rsidRDefault="006210E3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" w:type="pct"/>
          </w:tcPr>
          <w:p w14:paraId="2C244407" w14:textId="77777777" w:rsidR="006210E3" w:rsidRPr="004C0DE4" w:rsidRDefault="006210E3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6210E3" w:rsidRPr="004C0DE4" w14:paraId="3F0D4754" w14:textId="77777777" w:rsidTr="009A0BFC">
        <w:trPr>
          <w:cantSplit/>
        </w:trPr>
        <w:tc>
          <w:tcPr>
            <w:tcW w:w="2815" w:type="pct"/>
          </w:tcPr>
          <w:p w14:paraId="25FA2151" w14:textId="77777777" w:rsidR="006210E3" w:rsidRPr="004C0DE4" w:rsidRDefault="006210E3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07DCDCBF" w14:textId="77777777" w:rsidR="006210E3" w:rsidRPr="004C0DE4" w:rsidRDefault="006210E3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4C0DE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210E3" w:rsidRPr="004C0DE4" w14:paraId="1FAFCFD0" w14:textId="77777777" w:rsidTr="009A0BFC">
        <w:trPr>
          <w:cantSplit/>
        </w:trPr>
        <w:tc>
          <w:tcPr>
            <w:tcW w:w="2815" w:type="pct"/>
          </w:tcPr>
          <w:p w14:paraId="7B764757" w14:textId="77777777" w:rsidR="006210E3" w:rsidRPr="004C0DE4" w:rsidRDefault="006210E3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19" w:type="pct"/>
          </w:tcPr>
          <w:p w14:paraId="039BCF0B" w14:textId="4F85E958" w:rsidR="006210E3" w:rsidRPr="004C0DE4" w:rsidRDefault="00D142B6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4C0DE4">
              <w:rPr>
                <w:rFonts w:ascii="Angsana New" w:hAnsi="Angsana New" w:cs="Angsana New"/>
                <w:sz w:val="28"/>
                <w:szCs w:val="28"/>
              </w:rPr>
              <w:t>25,060,689</w:t>
            </w:r>
          </w:p>
        </w:tc>
        <w:tc>
          <w:tcPr>
            <w:tcW w:w="98" w:type="pct"/>
          </w:tcPr>
          <w:p w14:paraId="0B6284FC" w14:textId="77777777" w:rsidR="006210E3" w:rsidRPr="004C0DE4" w:rsidRDefault="006210E3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5D945C8F" w14:textId="77777777" w:rsidR="006210E3" w:rsidRPr="004C0DE4" w:rsidRDefault="006210E3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17,338,678</w:t>
            </w:r>
          </w:p>
        </w:tc>
      </w:tr>
      <w:tr w:rsidR="006210E3" w:rsidRPr="004C0DE4" w14:paraId="7DBF7E05" w14:textId="77777777" w:rsidTr="009A0BFC">
        <w:trPr>
          <w:cantSplit/>
        </w:trPr>
        <w:tc>
          <w:tcPr>
            <w:tcW w:w="2815" w:type="pct"/>
          </w:tcPr>
          <w:p w14:paraId="36C42DB0" w14:textId="77777777" w:rsidR="006210E3" w:rsidRPr="004C0DE4" w:rsidRDefault="006210E3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1F198B96" w14:textId="7890A8BB" w:rsidR="006210E3" w:rsidRPr="004C0DE4" w:rsidRDefault="00D142B6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4C0DE4">
              <w:rPr>
                <w:rFonts w:ascii="Angsana New" w:hAnsi="Angsana New" w:cs="Angsana New"/>
                <w:sz w:val="28"/>
                <w:szCs w:val="28"/>
              </w:rPr>
              <w:t>49,686,53</w:t>
            </w:r>
            <w:r w:rsidR="003D356E" w:rsidRPr="004C0DE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8" w:type="pct"/>
          </w:tcPr>
          <w:p w14:paraId="320CBA62" w14:textId="77777777" w:rsidR="006210E3" w:rsidRPr="004C0DE4" w:rsidRDefault="006210E3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57009E" w14:textId="77777777" w:rsidR="006210E3" w:rsidRPr="004C0DE4" w:rsidRDefault="006210E3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42,386,634</w:t>
            </w:r>
          </w:p>
        </w:tc>
      </w:tr>
      <w:tr w:rsidR="006210E3" w:rsidRPr="004C0DE4" w14:paraId="119D1F31" w14:textId="77777777" w:rsidTr="009A0BFC">
        <w:trPr>
          <w:cantSplit/>
        </w:trPr>
        <w:tc>
          <w:tcPr>
            <w:tcW w:w="2815" w:type="pct"/>
          </w:tcPr>
          <w:p w14:paraId="365270BD" w14:textId="77777777" w:rsidR="006210E3" w:rsidRPr="004C0DE4" w:rsidRDefault="006210E3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13BBE44B" w14:textId="4EA9840E" w:rsidR="006210E3" w:rsidRPr="004C0DE4" w:rsidRDefault="00D142B6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0D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74,747,225</w:t>
            </w:r>
          </w:p>
        </w:tc>
        <w:tc>
          <w:tcPr>
            <w:tcW w:w="98" w:type="pct"/>
          </w:tcPr>
          <w:p w14:paraId="2A31DEB9" w14:textId="77777777" w:rsidR="006210E3" w:rsidRPr="004C0DE4" w:rsidRDefault="006210E3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3A3200" w14:textId="77777777" w:rsidR="006210E3" w:rsidRPr="004C0DE4" w:rsidRDefault="006210E3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59,725,312</w:t>
            </w:r>
          </w:p>
        </w:tc>
      </w:tr>
    </w:tbl>
    <w:p w14:paraId="53C25193" w14:textId="77777777" w:rsidR="006210E3" w:rsidRPr="004C0DE4" w:rsidRDefault="006210E3" w:rsidP="006210E3">
      <w:pPr>
        <w:rPr>
          <w:rFonts w:ascii="Angsana New" w:hAnsi="Angsana New" w:cs="Angsana New"/>
          <w:sz w:val="28"/>
          <w:szCs w:val="28"/>
          <w:cs/>
        </w:rPr>
      </w:pPr>
    </w:p>
    <w:p w14:paraId="24436038" w14:textId="77777777" w:rsidR="0010641D" w:rsidRPr="004C0DE4" w:rsidRDefault="0010641D" w:rsidP="0010641D">
      <w:pPr>
        <w:tabs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4C0DE4">
        <w:rPr>
          <w:rFonts w:ascii="Angsana New" w:hAnsi="Angsana New" w:cs="Angsana New" w:hint="cs"/>
          <w:sz w:val="28"/>
          <w:szCs w:val="28"/>
          <w:cs/>
        </w:rPr>
        <w:t xml:space="preserve">หุ้นกู้มีกําหนดชําระคืนเงินต้นทั้งจำนวนเมื่อครบกำหนดและมีกำหนดชำระดอกเบี้ยทุก </w:t>
      </w:r>
      <w:r w:rsidRPr="004C0DE4">
        <w:rPr>
          <w:rFonts w:ascii="Angsana New" w:hAnsi="Angsana New" w:cs="Angsana New"/>
          <w:sz w:val="28"/>
          <w:szCs w:val="28"/>
        </w:rPr>
        <w:t>3</w:t>
      </w:r>
      <w:r w:rsidRPr="004C0DE4">
        <w:rPr>
          <w:rFonts w:ascii="Angsana New" w:hAnsi="Angsana New" w:cs="Angsana New" w:hint="cs"/>
          <w:sz w:val="28"/>
          <w:szCs w:val="28"/>
          <w:cs/>
        </w:rPr>
        <w:t xml:space="preserve"> เดือน หรือทุก </w:t>
      </w:r>
      <w:r w:rsidRPr="004C0DE4">
        <w:rPr>
          <w:rFonts w:ascii="Angsana New" w:hAnsi="Angsana New" w:cs="Angsana New"/>
          <w:sz w:val="28"/>
          <w:szCs w:val="28"/>
        </w:rPr>
        <w:t xml:space="preserve">6 </w:t>
      </w:r>
      <w:r w:rsidRPr="004C0DE4">
        <w:rPr>
          <w:rFonts w:ascii="Angsana New" w:hAnsi="Angsana New" w:cs="Angsana New" w:hint="cs"/>
          <w:sz w:val="28"/>
          <w:szCs w:val="28"/>
          <w:cs/>
        </w:rPr>
        <w:t xml:space="preserve">เดือน </w:t>
      </w:r>
      <w:r w:rsidRPr="004C0DE4">
        <w:rPr>
          <w:rFonts w:ascii="Angsana New" w:hAnsi="Angsana New" w:cs="Angsana New"/>
          <w:sz w:val="28"/>
          <w:szCs w:val="28"/>
          <w:cs/>
        </w:rPr>
        <w:br/>
      </w:r>
      <w:r w:rsidRPr="004C0DE4">
        <w:rPr>
          <w:rFonts w:ascii="Angsana New" w:hAnsi="Angsana New" w:cs="Angsana New" w:hint="cs"/>
          <w:sz w:val="28"/>
          <w:szCs w:val="28"/>
          <w:cs/>
        </w:rPr>
        <w:t>โดยหุ้นกู้เหล่านี้คิดดอกเบี้ยในอัตราร้อยละคงที่ต่อปี</w:t>
      </w:r>
    </w:p>
    <w:p w14:paraId="3398B367" w14:textId="77777777" w:rsidR="006E3A4B" w:rsidRPr="004C0DE4" w:rsidRDefault="006E3A4B" w:rsidP="00F321C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1F88071" w14:textId="3047EC19" w:rsidR="00DB47A9" w:rsidRPr="004C0DE4" w:rsidRDefault="00F321C0" w:rsidP="006809F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  <w:cs/>
          <w:lang w:val="th-TH"/>
        </w:rPr>
      </w:pP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บริษัทในฐานะผู้ออกหุ้นกู้จะต้องปฏิบัติตามกำหนดเงื่อนไข</w:t>
      </w:r>
      <w:r w:rsidR="00EE609C" w:rsidRPr="004C0DE4">
        <w:rPr>
          <w:rFonts w:asciiTheme="majorBidi" w:hAnsiTheme="majorBidi" w:cstheme="majorBidi" w:hint="cs"/>
          <w:b/>
          <w:sz w:val="28"/>
          <w:szCs w:val="28"/>
          <w:cs/>
        </w:rPr>
        <w:t>ที่ได้ระบุไว้ ได้แก่</w:t>
      </w:r>
      <w:r w:rsidR="006F1264" w:rsidRPr="004C0DE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การดำรงอัตราส่วนหนี้สินต่อส่วนของ</w:t>
      </w:r>
      <w:r w:rsidR="00EE609C" w:rsidRPr="004C0DE4">
        <w:rPr>
          <w:rFonts w:asciiTheme="majorBidi" w:hAnsiTheme="majorBidi" w:cstheme="majorBidi"/>
          <w:b/>
          <w:sz w:val="28"/>
          <w:szCs w:val="28"/>
          <w:cs/>
        </w:rPr>
        <w:br/>
      </w:r>
      <w:r w:rsidR="006E7E62" w:rsidRPr="004C0DE4">
        <w:rPr>
          <w:rFonts w:asciiTheme="majorBidi" w:hAnsiTheme="majorBidi" w:cstheme="majorBidi" w:hint="cs"/>
          <w:b/>
          <w:sz w:val="28"/>
          <w:szCs w:val="28"/>
          <w:cs/>
        </w:rPr>
        <w:t>ผู้ถือหุ้น</w:t>
      </w:r>
      <w:r w:rsidR="00EE609C" w:rsidRPr="004C0DE4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ณ วันสิ้นงวดบัญชีของแต่ละปี</w:t>
      </w:r>
    </w:p>
    <w:p w14:paraId="64D41B6D" w14:textId="77777777" w:rsidR="00777412" w:rsidRPr="004C0DE4" w:rsidRDefault="00777412" w:rsidP="0099480B">
      <w:pPr>
        <w:spacing w:line="240" w:lineRule="auto"/>
        <w:ind w:left="540" w:right="45"/>
        <w:jc w:val="thaiDistribute"/>
        <w:rPr>
          <w:rFonts w:asciiTheme="majorBidi" w:hAnsiTheme="majorBidi" w:cs="Angsana New"/>
          <w:sz w:val="28"/>
          <w:szCs w:val="28"/>
        </w:rPr>
      </w:pPr>
    </w:p>
    <w:p w14:paraId="540CF242" w14:textId="77777777" w:rsidR="006B6BFB" w:rsidRPr="004C0DE4" w:rsidRDefault="006B6BFB" w:rsidP="006B6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  <w:sectPr w:rsidR="006B6BFB" w:rsidRPr="004C0DE4" w:rsidSect="001F119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01B3E1E9" w14:textId="0FB69DEE" w:rsidR="006B6BFB" w:rsidRPr="004C0DE4" w:rsidRDefault="006B6BFB" w:rsidP="006B6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  <w:sectPr w:rsidR="006B6BFB" w:rsidRPr="004C0DE4" w:rsidSect="006B6BFB">
          <w:type w:val="continuous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  <w:r w:rsidRPr="004C0DE4">
        <w:rPr>
          <w:rFonts w:asciiTheme="majorBidi" w:hAnsiTheme="majorBidi" w:cstheme="majorBidi"/>
          <w:b/>
          <w:sz w:val="28"/>
          <w:szCs w:val="28"/>
        </w:rPr>
        <w:br w:type="page"/>
      </w:r>
    </w:p>
    <w:p w14:paraId="2E7DB76E" w14:textId="0308932F" w:rsidR="00B80499" w:rsidRPr="004C0DE4" w:rsidRDefault="00126939" w:rsidP="0012693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630"/>
          <w:tab w:val="left" w:pos="720"/>
          <w:tab w:val="left" w:pos="810"/>
        </w:tabs>
        <w:spacing w:line="240" w:lineRule="auto"/>
        <w:ind w:left="450" w:right="-45" w:hanging="45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C0DE4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 </w:t>
      </w:r>
      <w:r w:rsidR="00B80499" w:rsidRPr="004C0DE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ส่วนงานดำเนินงานและการจำแนกรายได้</w:t>
      </w:r>
    </w:p>
    <w:p w14:paraId="443657AF" w14:textId="66FEC655" w:rsidR="005A7A86" w:rsidRPr="004C0DE4" w:rsidRDefault="005A7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4"/>
          <w:szCs w:val="24"/>
          <w:cs/>
        </w:rPr>
      </w:pPr>
    </w:p>
    <w:p w14:paraId="15FEDE95" w14:textId="254B8973" w:rsidR="008C7553" w:rsidRPr="004C0DE4" w:rsidRDefault="008C7553" w:rsidP="004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4C0DE4">
        <w:rPr>
          <w:rFonts w:asciiTheme="majorBidi" w:hAnsiTheme="majorBidi" w:cstheme="majorBidi"/>
          <w:b/>
          <w:sz w:val="28"/>
          <w:szCs w:val="28"/>
          <w:cs/>
        </w:rPr>
        <w:t>ข้อมูลทางการเงินจำแนกตามส่วนงานของ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กลุ่ม</w:t>
      </w:r>
      <w:r w:rsidRPr="004C0DE4">
        <w:rPr>
          <w:rFonts w:asciiTheme="majorBidi" w:hAnsiTheme="majorBidi" w:cstheme="majorBidi"/>
          <w:b/>
          <w:sz w:val="28"/>
          <w:szCs w:val="28"/>
          <w:cs/>
        </w:rPr>
        <w:t>บริษัทสำหรับงวด</w:t>
      </w:r>
      <w:r w:rsidR="00C21B0D" w:rsidRPr="004C0DE4">
        <w:rPr>
          <w:rFonts w:asciiTheme="majorBidi" w:hAnsiTheme="majorBidi" w:cstheme="majorBidi" w:hint="cs"/>
          <w:b/>
          <w:sz w:val="28"/>
          <w:szCs w:val="28"/>
          <w:cs/>
        </w:rPr>
        <w:t>เก้า</w:t>
      </w:r>
      <w:r w:rsidRPr="004C0DE4">
        <w:rPr>
          <w:rFonts w:asciiTheme="majorBidi" w:hAnsiTheme="majorBidi" w:cstheme="majorBidi"/>
          <w:b/>
          <w:sz w:val="28"/>
          <w:szCs w:val="28"/>
          <w:cs/>
        </w:rPr>
        <w:t>เดือนสิ้นสุดวันที่</w:t>
      </w:r>
      <w:r w:rsidRPr="004C0DE4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484411" w:rsidRPr="004C0DE4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484411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5B4D0B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</w:t>
      </w:r>
      <w:r w:rsidR="00484411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ายน </w:t>
      </w:r>
      <w:r w:rsidRPr="004C0DE4">
        <w:rPr>
          <w:rFonts w:asciiTheme="majorBidi" w:hAnsiTheme="majorBidi" w:cstheme="majorBidi"/>
          <w:bCs/>
          <w:sz w:val="28"/>
          <w:szCs w:val="28"/>
        </w:rPr>
        <w:t>256</w:t>
      </w:r>
      <w:r w:rsidR="00577832" w:rsidRPr="004C0DE4">
        <w:rPr>
          <w:rFonts w:asciiTheme="majorBidi" w:hAnsiTheme="majorBidi" w:cstheme="majorBidi"/>
          <w:bCs/>
          <w:sz w:val="28"/>
          <w:szCs w:val="28"/>
        </w:rPr>
        <w:t>6</w:t>
      </w:r>
      <w:r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4C0DE4">
        <w:rPr>
          <w:rFonts w:asciiTheme="majorBidi" w:hAnsiTheme="majorBidi" w:cstheme="majorBidi"/>
          <w:bCs/>
          <w:sz w:val="28"/>
          <w:szCs w:val="28"/>
        </w:rPr>
        <w:t>256</w:t>
      </w:r>
      <w:r w:rsidR="00577832" w:rsidRPr="004C0DE4">
        <w:rPr>
          <w:rFonts w:asciiTheme="majorBidi" w:hAnsiTheme="majorBidi" w:cstheme="majorBidi"/>
          <w:bCs/>
          <w:sz w:val="28"/>
          <w:szCs w:val="28"/>
        </w:rPr>
        <w:t>5</w:t>
      </w:r>
      <w:r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14:paraId="7EBCE7CD" w14:textId="77777777" w:rsidR="00484411" w:rsidRPr="004C0DE4" w:rsidRDefault="00484411" w:rsidP="004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TableGrid"/>
        <w:tblW w:w="141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257"/>
        <w:gridCol w:w="905"/>
        <w:gridCol w:w="270"/>
        <w:gridCol w:w="881"/>
        <w:gridCol w:w="236"/>
        <w:gridCol w:w="820"/>
        <w:gridCol w:w="236"/>
        <w:gridCol w:w="820"/>
        <w:gridCol w:w="236"/>
        <w:gridCol w:w="839"/>
        <w:gridCol w:w="236"/>
        <w:gridCol w:w="820"/>
        <w:gridCol w:w="236"/>
        <w:gridCol w:w="822"/>
        <w:gridCol w:w="239"/>
        <w:gridCol w:w="960"/>
        <w:gridCol w:w="236"/>
        <w:gridCol w:w="934"/>
      </w:tblGrid>
      <w:tr w:rsidR="00484411" w:rsidRPr="004C0DE4" w14:paraId="0E5438F2" w14:textId="77777777" w:rsidTr="00484411">
        <w:trPr>
          <w:trHeight w:val="144"/>
        </w:trPr>
        <w:tc>
          <w:tcPr>
            <w:tcW w:w="3150" w:type="dxa"/>
            <w:shd w:val="clear" w:color="auto" w:fill="auto"/>
          </w:tcPr>
          <w:p w14:paraId="30158D7F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shd w:val="clear" w:color="auto" w:fill="auto"/>
            <w:vAlign w:val="bottom"/>
          </w:tcPr>
          <w:p w14:paraId="45E21BE0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84411" w:rsidRPr="004C0DE4" w14:paraId="013352E0" w14:textId="77777777" w:rsidTr="007034AD">
        <w:trPr>
          <w:trHeight w:val="144"/>
        </w:trPr>
        <w:tc>
          <w:tcPr>
            <w:tcW w:w="3150" w:type="dxa"/>
            <w:shd w:val="clear" w:color="auto" w:fill="auto"/>
          </w:tcPr>
          <w:p w14:paraId="501943DA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2" w:type="dxa"/>
            <w:gridSpan w:val="3"/>
            <w:shd w:val="clear" w:color="auto" w:fill="auto"/>
            <w:vAlign w:val="bottom"/>
          </w:tcPr>
          <w:p w14:paraId="744CD4EA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</w:tcPr>
          <w:p w14:paraId="4291033A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shd w:val="clear" w:color="auto" w:fill="auto"/>
            <w:vAlign w:val="bottom"/>
          </w:tcPr>
          <w:p w14:paraId="5035A967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</w:tcPr>
          <w:p w14:paraId="35B0AC62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55D20EE1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91C16D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50B65DD2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3A186D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shd w:val="clear" w:color="auto" w:fill="auto"/>
            <w:vAlign w:val="bottom"/>
          </w:tcPr>
          <w:p w14:paraId="72C81750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84411" w:rsidRPr="004C0DE4" w14:paraId="0A641799" w14:textId="77777777" w:rsidTr="007034AD">
        <w:trPr>
          <w:trHeight w:val="144"/>
        </w:trPr>
        <w:tc>
          <w:tcPr>
            <w:tcW w:w="3150" w:type="dxa"/>
            <w:shd w:val="clear" w:color="auto" w:fill="auto"/>
            <w:vAlign w:val="bottom"/>
          </w:tcPr>
          <w:p w14:paraId="28FF03C3" w14:textId="5416A62D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5B4D0B"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4C0DE4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7A3293"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</w:t>
            </w: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402602" w14:textId="56C4B0F5" w:rsidR="00484411" w:rsidRPr="004C0DE4" w:rsidRDefault="00577832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9FEFBB8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60BB408" w14:textId="1BA7C733" w:rsidR="00484411" w:rsidRPr="004C0DE4" w:rsidRDefault="00577832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069037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8D76AD2" w14:textId="31AEFD03" w:rsidR="00484411" w:rsidRPr="004C0DE4" w:rsidRDefault="00577832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29AFC9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949A662" w14:textId="2CA61F7D" w:rsidR="00484411" w:rsidRPr="004C0DE4" w:rsidRDefault="00577832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80DAE3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F5A15C6" w14:textId="26CA354D" w:rsidR="00484411" w:rsidRPr="004C0DE4" w:rsidRDefault="00577832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22890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3DB2223" w14:textId="365FDE8A" w:rsidR="00484411" w:rsidRPr="004C0DE4" w:rsidRDefault="00577832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B95C12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A0E2A0D" w14:textId="6E95E89D" w:rsidR="00484411" w:rsidRPr="004C0DE4" w:rsidRDefault="00577832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703D52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48ED2B5C" w14:textId="7C1BC62D" w:rsidR="00484411" w:rsidRPr="004C0DE4" w:rsidRDefault="00577832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A54795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8B7ECD4" w14:textId="4B4601E0" w:rsidR="00484411" w:rsidRPr="004C0DE4" w:rsidRDefault="00577832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0568B8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18F1D4F" w14:textId="264428E6" w:rsidR="00484411" w:rsidRPr="004C0DE4" w:rsidRDefault="00577832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484411" w:rsidRPr="004C0DE4" w14:paraId="65CA3F71" w14:textId="77777777" w:rsidTr="00484411">
        <w:trPr>
          <w:trHeight w:val="144"/>
        </w:trPr>
        <w:tc>
          <w:tcPr>
            <w:tcW w:w="3150" w:type="dxa"/>
            <w:shd w:val="clear" w:color="auto" w:fill="auto"/>
          </w:tcPr>
          <w:p w14:paraId="3CEA0F64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shd w:val="clear" w:color="auto" w:fill="auto"/>
            <w:vAlign w:val="bottom"/>
          </w:tcPr>
          <w:p w14:paraId="7A5D3BC0" w14:textId="77777777" w:rsidR="00484411" w:rsidRPr="004C0DE4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652E0" w:rsidRPr="004C0DE4" w14:paraId="4C8FB8CE" w14:textId="77777777" w:rsidTr="007034AD">
        <w:tc>
          <w:tcPr>
            <w:tcW w:w="3150" w:type="dxa"/>
            <w:shd w:val="clear" w:color="auto" w:fill="auto"/>
          </w:tcPr>
          <w:p w14:paraId="1AF0B449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รายได้ดอกเบี้ยในกา</w:t>
            </w: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ให้บริการสินเชื่อ</w:t>
            </w: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และสัญญาเช่าซื้อ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410D05" w14:textId="39F32E5C" w:rsidR="00D652E0" w:rsidRPr="004C0DE4" w:rsidRDefault="007749B9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16,524,885</w:t>
            </w:r>
          </w:p>
        </w:tc>
        <w:tc>
          <w:tcPr>
            <w:tcW w:w="257" w:type="dxa"/>
            <w:shd w:val="clear" w:color="auto" w:fill="auto"/>
          </w:tcPr>
          <w:p w14:paraId="1D9D2AA5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3179CDC4" w14:textId="0C2E411A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13,101,655</w:t>
            </w:r>
          </w:p>
        </w:tc>
        <w:tc>
          <w:tcPr>
            <w:tcW w:w="270" w:type="dxa"/>
            <w:shd w:val="clear" w:color="auto" w:fill="auto"/>
          </w:tcPr>
          <w:p w14:paraId="28D7992B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21BCC9A" w14:textId="70C727D1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8522D0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1954A93" w14:textId="0D60E403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5AA80A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BED8223" w14:textId="6460ACAB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688,807</w:t>
            </w:r>
          </w:p>
        </w:tc>
        <w:tc>
          <w:tcPr>
            <w:tcW w:w="236" w:type="dxa"/>
            <w:shd w:val="clear" w:color="auto" w:fill="auto"/>
          </w:tcPr>
          <w:p w14:paraId="11A67852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A62A227" w14:textId="3F5C3C08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</w:rPr>
              <w:t>759,659</w:t>
            </w:r>
          </w:p>
        </w:tc>
        <w:tc>
          <w:tcPr>
            <w:tcW w:w="236" w:type="dxa"/>
            <w:shd w:val="clear" w:color="auto" w:fill="auto"/>
          </w:tcPr>
          <w:p w14:paraId="74F38D21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E7A1875" w14:textId="467536BB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0928E0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3721A8E" w14:textId="668D9350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before="360" w:line="240" w:lineRule="auto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B7172C2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A4C46A7" w14:textId="7442AF22" w:rsidR="00D652E0" w:rsidRPr="004C0DE4" w:rsidRDefault="007749B9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before="36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17,213,692</w:t>
            </w:r>
          </w:p>
        </w:tc>
        <w:tc>
          <w:tcPr>
            <w:tcW w:w="236" w:type="dxa"/>
            <w:shd w:val="clear" w:color="auto" w:fill="auto"/>
          </w:tcPr>
          <w:p w14:paraId="0B3F6E21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B70AC53" w14:textId="1927B761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14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</w:rPr>
              <w:t>13,861,314</w:t>
            </w:r>
          </w:p>
        </w:tc>
      </w:tr>
      <w:tr w:rsidR="00D652E0" w:rsidRPr="004C0DE4" w14:paraId="36B1BF73" w14:textId="77777777" w:rsidTr="007034AD">
        <w:tc>
          <w:tcPr>
            <w:tcW w:w="3150" w:type="dxa"/>
            <w:shd w:val="clear" w:color="auto" w:fill="auto"/>
          </w:tcPr>
          <w:p w14:paraId="40B189B5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FCBA8B" w14:textId="19D1D368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602,018</w:t>
            </w:r>
          </w:p>
        </w:tc>
        <w:tc>
          <w:tcPr>
            <w:tcW w:w="257" w:type="dxa"/>
            <w:shd w:val="clear" w:color="auto" w:fill="auto"/>
          </w:tcPr>
          <w:p w14:paraId="7B8D65DF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A8A141E" w14:textId="4F5CDA13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</w:rPr>
              <w:t>471,279</w:t>
            </w:r>
          </w:p>
        </w:tc>
        <w:tc>
          <w:tcPr>
            <w:tcW w:w="270" w:type="dxa"/>
            <w:shd w:val="clear" w:color="auto" w:fill="auto"/>
          </w:tcPr>
          <w:p w14:paraId="1E32C9B2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D7082D0" w14:textId="110F370E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60,097</w:t>
            </w:r>
          </w:p>
        </w:tc>
        <w:tc>
          <w:tcPr>
            <w:tcW w:w="236" w:type="dxa"/>
            <w:shd w:val="clear" w:color="auto" w:fill="auto"/>
          </w:tcPr>
          <w:p w14:paraId="0057348B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C8756D8" w14:textId="680572F1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</w:rPr>
              <w:t>54,036</w:t>
            </w:r>
          </w:p>
        </w:tc>
        <w:tc>
          <w:tcPr>
            <w:tcW w:w="236" w:type="dxa"/>
            <w:shd w:val="clear" w:color="auto" w:fill="auto"/>
          </w:tcPr>
          <w:p w14:paraId="5F1B6599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9159199" w14:textId="21F847EB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27,914</w:t>
            </w:r>
          </w:p>
        </w:tc>
        <w:tc>
          <w:tcPr>
            <w:tcW w:w="236" w:type="dxa"/>
            <w:shd w:val="clear" w:color="auto" w:fill="auto"/>
          </w:tcPr>
          <w:p w14:paraId="0B7F6D75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296D0EF" w14:textId="183DE928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</w:rPr>
              <w:t>14,370</w:t>
            </w:r>
          </w:p>
        </w:tc>
        <w:tc>
          <w:tcPr>
            <w:tcW w:w="236" w:type="dxa"/>
            <w:shd w:val="clear" w:color="auto" w:fill="auto"/>
          </w:tcPr>
          <w:p w14:paraId="5EDA39D6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4E9BED9" w14:textId="19C18B56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4B918E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C1BBED7" w14:textId="602ED8F6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F75182C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A2D1033" w14:textId="213D81AF" w:rsidR="00D652E0" w:rsidRPr="004C0DE4" w:rsidRDefault="00F644BD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690,029</w:t>
            </w:r>
          </w:p>
        </w:tc>
        <w:tc>
          <w:tcPr>
            <w:tcW w:w="236" w:type="dxa"/>
            <w:shd w:val="clear" w:color="auto" w:fill="auto"/>
          </w:tcPr>
          <w:p w14:paraId="6DD3418D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C86B3EF" w14:textId="52E584EC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</w:rPr>
              <w:t>539,685</w:t>
            </w:r>
          </w:p>
        </w:tc>
      </w:tr>
      <w:tr w:rsidR="00D652E0" w:rsidRPr="004C0DE4" w14:paraId="172B31AE" w14:textId="77777777" w:rsidTr="007034AD">
        <w:tc>
          <w:tcPr>
            <w:tcW w:w="3150" w:type="dxa"/>
            <w:shd w:val="clear" w:color="auto" w:fill="auto"/>
          </w:tcPr>
          <w:p w14:paraId="64681467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39E6B" w14:textId="5B6A0106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395,7</w:t>
            </w:r>
            <w:r w:rsidR="001867C1" w:rsidRPr="004C0DE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57" w:type="dxa"/>
            <w:shd w:val="clear" w:color="auto" w:fill="auto"/>
          </w:tcPr>
          <w:p w14:paraId="42413108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2E8A8" w14:textId="6A3A2B9B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</w:rPr>
              <w:t>290,705</w:t>
            </w:r>
          </w:p>
        </w:tc>
        <w:tc>
          <w:tcPr>
            <w:tcW w:w="270" w:type="dxa"/>
            <w:shd w:val="clear" w:color="auto" w:fill="auto"/>
          </w:tcPr>
          <w:p w14:paraId="3CA44C53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0D716" w14:textId="7EB763D1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126</w:t>
            </w:r>
          </w:p>
        </w:tc>
        <w:tc>
          <w:tcPr>
            <w:tcW w:w="236" w:type="dxa"/>
            <w:shd w:val="clear" w:color="auto" w:fill="auto"/>
          </w:tcPr>
          <w:p w14:paraId="4F180CAE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B570F" w14:textId="4B6A256E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1037D137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1DAA2" w14:textId="08BCC5C5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236" w:type="dxa"/>
            <w:shd w:val="clear" w:color="auto" w:fill="auto"/>
          </w:tcPr>
          <w:p w14:paraId="6D0D66C5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C7F50" w14:textId="7E6CBF42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</w:rPr>
              <w:t>440</w:t>
            </w:r>
          </w:p>
        </w:tc>
        <w:tc>
          <w:tcPr>
            <w:tcW w:w="236" w:type="dxa"/>
            <w:shd w:val="clear" w:color="auto" w:fill="auto"/>
          </w:tcPr>
          <w:p w14:paraId="641D01B1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6D724" w14:textId="27F18C44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(329,398)</w:t>
            </w:r>
          </w:p>
        </w:tc>
        <w:tc>
          <w:tcPr>
            <w:tcW w:w="236" w:type="dxa"/>
            <w:shd w:val="clear" w:color="auto" w:fill="auto"/>
          </w:tcPr>
          <w:p w14:paraId="180852E0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02A34" w14:textId="3EF0D30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4C0DE4">
              <w:rPr>
                <w:rFonts w:asciiTheme="majorBidi" w:hAnsiTheme="majorBidi" w:cs="Angsana New"/>
                <w:sz w:val="24"/>
                <w:szCs w:val="24"/>
              </w:rPr>
              <w:t>234,457</w:t>
            </w: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E3FC3AB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22221" w14:textId="4289AEB8" w:rsidR="00D652E0" w:rsidRPr="004C0DE4" w:rsidRDefault="00F644BD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66,97</w:t>
            </w:r>
            <w:r w:rsidR="001867C1" w:rsidRPr="004C0DE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67242FDE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D365B" w14:textId="0954FDB4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</w:rPr>
              <w:t>56,718</w:t>
            </w:r>
          </w:p>
        </w:tc>
      </w:tr>
      <w:tr w:rsidR="00D652E0" w:rsidRPr="004C0DE4" w14:paraId="55F2492E" w14:textId="77777777" w:rsidTr="007034AD">
        <w:tc>
          <w:tcPr>
            <w:tcW w:w="3150" w:type="dxa"/>
            <w:shd w:val="clear" w:color="auto" w:fill="auto"/>
          </w:tcPr>
          <w:p w14:paraId="6F1D93FC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31817" w14:textId="776852EB" w:rsidR="00D652E0" w:rsidRPr="004C0DE4" w:rsidRDefault="00FB1A04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17,522,613</w:t>
            </w:r>
          </w:p>
        </w:tc>
        <w:tc>
          <w:tcPr>
            <w:tcW w:w="257" w:type="dxa"/>
            <w:shd w:val="clear" w:color="auto" w:fill="auto"/>
          </w:tcPr>
          <w:p w14:paraId="438019C6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99E98" w14:textId="0184A724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13,863,639</w:t>
            </w:r>
          </w:p>
        </w:tc>
        <w:tc>
          <w:tcPr>
            <w:tcW w:w="270" w:type="dxa"/>
            <w:shd w:val="clear" w:color="auto" w:fill="auto"/>
          </w:tcPr>
          <w:p w14:paraId="02F5E2A6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49AFA" w14:textId="7CC2A9F6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60,223</w:t>
            </w:r>
          </w:p>
        </w:tc>
        <w:tc>
          <w:tcPr>
            <w:tcW w:w="236" w:type="dxa"/>
            <w:shd w:val="clear" w:color="auto" w:fill="auto"/>
          </w:tcPr>
          <w:p w14:paraId="01BA23CC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BEB5A" w14:textId="34023DEE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54,066</w:t>
            </w:r>
          </w:p>
        </w:tc>
        <w:tc>
          <w:tcPr>
            <w:tcW w:w="236" w:type="dxa"/>
            <w:shd w:val="clear" w:color="auto" w:fill="auto"/>
          </w:tcPr>
          <w:p w14:paraId="4780B5E9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F90CD" w14:textId="25A84DF0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717,261</w:t>
            </w:r>
          </w:p>
        </w:tc>
        <w:tc>
          <w:tcPr>
            <w:tcW w:w="236" w:type="dxa"/>
            <w:shd w:val="clear" w:color="auto" w:fill="auto"/>
          </w:tcPr>
          <w:p w14:paraId="48F2C431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D5CBA" w14:textId="5044BE7B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774,469</w:t>
            </w:r>
          </w:p>
        </w:tc>
        <w:tc>
          <w:tcPr>
            <w:tcW w:w="236" w:type="dxa"/>
            <w:shd w:val="clear" w:color="auto" w:fill="auto"/>
          </w:tcPr>
          <w:p w14:paraId="2CBB05A4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435A7" w14:textId="21805493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(329,398)</w:t>
            </w:r>
          </w:p>
        </w:tc>
        <w:tc>
          <w:tcPr>
            <w:tcW w:w="236" w:type="dxa"/>
            <w:shd w:val="clear" w:color="auto" w:fill="auto"/>
          </w:tcPr>
          <w:p w14:paraId="711B0FAC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528AE" w14:textId="43431656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4C0DE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234,457</w:t>
            </w:r>
            <w:r w:rsidRPr="004C0DE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06663F8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5E2E1" w14:textId="671BE41C" w:rsidR="00D652E0" w:rsidRPr="004C0DE4" w:rsidRDefault="00FB1A04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17,970,699</w:t>
            </w:r>
          </w:p>
        </w:tc>
        <w:tc>
          <w:tcPr>
            <w:tcW w:w="236" w:type="dxa"/>
            <w:shd w:val="clear" w:color="auto" w:fill="auto"/>
          </w:tcPr>
          <w:p w14:paraId="59ADBE02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F3E9F" w14:textId="1AFDC650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14,457,717</w:t>
            </w:r>
          </w:p>
        </w:tc>
      </w:tr>
      <w:tr w:rsidR="00D652E0" w:rsidRPr="004C0DE4" w14:paraId="43323B94" w14:textId="77777777" w:rsidTr="007034AD">
        <w:tc>
          <w:tcPr>
            <w:tcW w:w="3150" w:type="dxa"/>
            <w:shd w:val="clear" w:color="auto" w:fill="auto"/>
          </w:tcPr>
          <w:p w14:paraId="4AEE4772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7C32C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204731E6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1FFE5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2D2EEFF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7A1AD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8723933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91AB8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552B95E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E31A8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CE399BA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D480B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1119A4F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9B5C2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B9EA8AB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9961E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0AC0C941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5799D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4473BF4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3B0CB" w14:textId="77777777" w:rsidR="00D652E0" w:rsidRPr="004C0DE4" w:rsidRDefault="00D652E0" w:rsidP="00D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2491" w:rsidRPr="004C0DE4" w14:paraId="6FD59A72" w14:textId="77777777" w:rsidTr="007034AD">
        <w:tc>
          <w:tcPr>
            <w:tcW w:w="3150" w:type="dxa"/>
            <w:shd w:val="clear" w:color="auto" w:fill="auto"/>
          </w:tcPr>
          <w:p w14:paraId="792482D1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BB74E7" w14:textId="15868087" w:rsidR="003E2491" w:rsidRPr="004C0DE4" w:rsidRDefault="00362858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4,138,507</w:t>
            </w:r>
          </w:p>
        </w:tc>
        <w:tc>
          <w:tcPr>
            <w:tcW w:w="257" w:type="dxa"/>
            <w:shd w:val="clear" w:color="auto" w:fill="auto"/>
          </w:tcPr>
          <w:p w14:paraId="1A8087D4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FE7958C" w14:textId="69F2F5E5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</w:rPr>
              <w:t>4,696,548</w:t>
            </w:r>
          </w:p>
        </w:tc>
        <w:tc>
          <w:tcPr>
            <w:tcW w:w="270" w:type="dxa"/>
            <w:shd w:val="clear" w:color="auto" w:fill="auto"/>
          </w:tcPr>
          <w:p w14:paraId="02610B48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FFA8074" w14:textId="32521411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11,356</w:t>
            </w:r>
          </w:p>
        </w:tc>
        <w:tc>
          <w:tcPr>
            <w:tcW w:w="236" w:type="dxa"/>
            <w:shd w:val="clear" w:color="auto" w:fill="auto"/>
          </w:tcPr>
          <w:p w14:paraId="281EBDEF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E69317F" w14:textId="0BCCBABB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</w:rPr>
              <w:t>10,018</w:t>
            </w:r>
          </w:p>
        </w:tc>
        <w:tc>
          <w:tcPr>
            <w:tcW w:w="236" w:type="dxa"/>
            <w:shd w:val="clear" w:color="auto" w:fill="auto"/>
          </w:tcPr>
          <w:p w14:paraId="649CAD66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9B52135" w14:textId="47AE7D8D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289,420</w:t>
            </w:r>
          </w:p>
        </w:tc>
        <w:tc>
          <w:tcPr>
            <w:tcW w:w="236" w:type="dxa"/>
            <w:shd w:val="clear" w:color="auto" w:fill="auto"/>
          </w:tcPr>
          <w:p w14:paraId="64C7D175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0BB6239" w14:textId="3BD98DE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2</w:t>
            </w:r>
            <w:r w:rsidRPr="004C0DE4">
              <w:rPr>
                <w:rFonts w:asciiTheme="majorBidi" w:hAnsiTheme="majorBidi" w:cs="Angsana New"/>
                <w:sz w:val="24"/>
                <w:szCs w:val="24"/>
              </w:rPr>
              <w:t>78,116</w:t>
            </w:r>
          </w:p>
        </w:tc>
        <w:tc>
          <w:tcPr>
            <w:tcW w:w="236" w:type="dxa"/>
            <w:shd w:val="clear" w:color="auto" w:fill="auto"/>
          </w:tcPr>
          <w:p w14:paraId="0FB4140E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A720D6B" w14:textId="57656CBC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797B6A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3807E87" w14:textId="34CC4B9B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382E5E7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FBA6EC3" w14:textId="4886A833" w:rsidR="003E2491" w:rsidRPr="004C0DE4" w:rsidRDefault="00362858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4,439,283</w:t>
            </w:r>
          </w:p>
        </w:tc>
        <w:tc>
          <w:tcPr>
            <w:tcW w:w="236" w:type="dxa"/>
            <w:shd w:val="clear" w:color="auto" w:fill="auto"/>
          </w:tcPr>
          <w:p w14:paraId="3E38103F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7D41FD3" w14:textId="00A4CAEB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</w:rPr>
              <w:t>4,984,682</w:t>
            </w:r>
          </w:p>
        </w:tc>
      </w:tr>
      <w:tr w:rsidR="003E2491" w:rsidRPr="004C0DE4" w14:paraId="763B51F7" w14:textId="77777777" w:rsidTr="007034AD">
        <w:tc>
          <w:tcPr>
            <w:tcW w:w="3150" w:type="dxa"/>
            <w:shd w:val="clear" w:color="auto" w:fill="auto"/>
          </w:tcPr>
          <w:p w14:paraId="7092FB7A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65F18" w14:textId="7A4DD430" w:rsidR="003E2491" w:rsidRPr="004C0DE4" w:rsidRDefault="00362858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(823,467)</w:t>
            </w:r>
          </w:p>
        </w:tc>
        <w:tc>
          <w:tcPr>
            <w:tcW w:w="257" w:type="dxa"/>
            <w:shd w:val="clear" w:color="auto" w:fill="auto"/>
          </w:tcPr>
          <w:p w14:paraId="423B0B96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85A99" w14:textId="302176CA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4C0DE4">
              <w:rPr>
                <w:rFonts w:asciiTheme="majorBidi" w:hAnsiTheme="majorBidi" w:cs="Angsana New"/>
                <w:sz w:val="24"/>
                <w:szCs w:val="24"/>
              </w:rPr>
              <w:t>964,852</w:t>
            </w: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F88903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CDB16" w14:textId="44D859AD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(2,271)</w:t>
            </w:r>
          </w:p>
        </w:tc>
        <w:tc>
          <w:tcPr>
            <w:tcW w:w="236" w:type="dxa"/>
            <w:shd w:val="clear" w:color="auto" w:fill="auto"/>
          </w:tcPr>
          <w:p w14:paraId="695D87CD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FA5C7" w14:textId="1A641BCF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4C0DE4">
              <w:rPr>
                <w:rFonts w:asciiTheme="majorBidi" w:hAnsiTheme="majorBidi" w:cs="Angsana New"/>
                <w:sz w:val="24"/>
                <w:szCs w:val="24"/>
              </w:rPr>
              <w:t>2,019</w:t>
            </w: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F7A91E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FDE55" w14:textId="73D9869C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(58,231)</w:t>
            </w:r>
          </w:p>
        </w:tc>
        <w:tc>
          <w:tcPr>
            <w:tcW w:w="236" w:type="dxa"/>
            <w:shd w:val="clear" w:color="auto" w:fill="auto"/>
          </w:tcPr>
          <w:p w14:paraId="3BA1353A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3BD73" w14:textId="53BEC033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4C0DE4">
              <w:rPr>
                <w:rFonts w:asciiTheme="majorBidi" w:hAnsiTheme="majorBidi" w:cs="Angsana New"/>
                <w:sz w:val="24"/>
                <w:szCs w:val="24"/>
              </w:rPr>
              <w:t>56,354</w:t>
            </w: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307B448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BD6EA" w14:textId="69094BB9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90C805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63FB5" w14:textId="0CF4A11D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AD6DF11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860A0" w14:textId="5193EF3E" w:rsidR="003E2491" w:rsidRPr="004C0DE4" w:rsidRDefault="00362858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(883,969)</w:t>
            </w:r>
          </w:p>
        </w:tc>
        <w:tc>
          <w:tcPr>
            <w:tcW w:w="236" w:type="dxa"/>
            <w:shd w:val="clear" w:color="auto" w:fill="auto"/>
          </w:tcPr>
          <w:p w14:paraId="4DDF9E9C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4A143" w14:textId="5D2C95F2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4C0DE4">
              <w:rPr>
                <w:rFonts w:asciiTheme="majorBidi" w:hAnsiTheme="majorBidi" w:cs="Angsana New"/>
                <w:sz w:val="24"/>
                <w:szCs w:val="24"/>
              </w:rPr>
              <w:t>1,023,225</w:t>
            </w: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3E2491" w:rsidRPr="004C0DE4" w14:paraId="1AD6A070" w14:textId="77777777" w:rsidTr="007034AD">
        <w:trPr>
          <w:trHeight w:val="144"/>
        </w:trPr>
        <w:tc>
          <w:tcPr>
            <w:tcW w:w="3150" w:type="dxa"/>
            <w:shd w:val="clear" w:color="auto" w:fill="auto"/>
          </w:tcPr>
          <w:p w14:paraId="5CC46DA2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ED842" w14:textId="15539481" w:rsidR="003E2491" w:rsidRPr="004C0DE4" w:rsidRDefault="00362858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3,315,040</w:t>
            </w:r>
          </w:p>
        </w:tc>
        <w:tc>
          <w:tcPr>
            <w:tcW w:w="257" w:type="dxa"/>
            <w:shd w:val="clear" w:color="auto" w:fill="auto"/>
          </w:tcPr>
          <w:p w14:paraId="2CAB5836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3C963" w14:textId="165A36A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3,</w:t>
            </w:r>
            <w:r w:rsidRPr="004C0DE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</w:t>
            </w:r>
            <w:r w:rsidRPr="004C0DE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31,696</w:t>
            </w:r>
          </w:p>
        </w:tc>
        <w:tc>
          <w:tcPr>
            <w:tcW w:w="270" w:type="dxa"/>
            <w:shd w:val="clear" w:color="auto" w:fill="auto"/>
          </w:tcPr>
          <w:p w14:paraId="4331B687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43188" w14:textId="5433CC69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9,085</w:t>
            </w:r>
          </w:p>
        </w:tc>
        <w:tc>
          <w:tcPr>
            <w:tcW w:w="236" w:type="dxa"/>
            <w:shd w:val="clear" w:color="auto" w:fill="auto"/>
          </w:tcPr>
          <w:p w14:paraId="1E5D1C1B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BE849" w14:textId="07997E0A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7,999</w:t>
            </w:r>
          </w:p>
        </w:tc>
        <w:tc>
          <w:tcPr>
            <w:tcW w:w="236" w:type="dxa"/>
            <w:shd w:val="clear" w:color="auto" w:fill="auto"/>
          </w:tcPr>
          <w:p w14:paraId="64DB265D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BA2B7" w14:textId="25A0221B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231,189</w:t>
            </w:r>
          </w:p>
        </w:tc>
        <w:tc>
          <w:tcPr>
            <w:tcW w:w="236" w:type="dxa"/>
            <w:shd w:val="clear" w:color="auto" w:fill="auto"/>
          </w:tcPr>
          <w:p w14:paraId="447E13A8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4F151" w14:textId="3D793FCA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221,762</w:t>
            </w:r>
          </w:p>
        </w:tc>
        <w:tc>
          <w:tcPr>
            <w:tcW w:w="236" w:type="dxa"/>
            <w:shd w:val="clear" w:color="auto" w:fill="auto"/>
          </w:tcPr>
          <w:p w14:paraId="256A8FBD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8FAF0" w14:textId="24AAF9D6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5F8248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5EDBA" w14:textId="5CBCB7DB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84DF627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8FA21" w14:textId="3FA2307F" w:rsidR="003E2491" w:rsidRPr="004C0DE4" w:rsidRDefault="00362858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3,555,314</w:t>
            </w:r>
          </w:p>
        </w:tc>
        <w:tc>
          <w:tcPr>
            <w:tcW w:w="236" w:type="dxa"/>
            <w:shd w:val="clear" w:color="auto" w:fill="auto"/>
          </w:tcPr>
          <w:p w14:paraId="01D0942A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0D05F" w14:textId="0216F649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3,961,457</w:t>
            </w:r>
          </w:p>
        </w:tc>
      </w:tr>
      <w:tr w:rsidR="003E2491" w:rsidRPr="004C0DE4" w14:paraId="11EE663B" w14:textId="77777777" w:rsidTr="007034AD">
        <w:trPr>
          <w:trHeight w:val="125"/>
        </w:trPr>
        <w:tc>
          <w:tcPr>
            <w:tcW w:w="3150" w:type="dxa"/>
            <w:shd w:val="clear" w:color="auto" w:fill="auto"/>
          </w:tcPr>
          <w:p w14:paraId="36D59D96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B6679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</w:tcPr>
          <w:p w14:paraId="1C6707C7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20C46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EBDAEFF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F571C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1EDAB48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0C864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5A478FF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2B238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53BD12E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4AC74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3E89057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64E45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3257FC9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4303D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15DB756C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45ADF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68EDE0D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965AD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E2491" w:rsidRPr="004C0DE4" w14:paraId="762779F6" w14:textId="77777777" w:rsidTr="007034AD">
        <w:trPr>
          <w:trHeight w:val="144"/>
        </w:trPr>
        <w:tc>
          <w:tcPr>
            <w:tcW w:w="3150" w:type="dxa"/>
            <w:shd w:val="clear" w:color="auto" w:fill="auto"/>
          </w:tcPr>
          <w:p w14:paraId="01D4AABF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A71589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62F212CB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BC7E769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F05960A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459D0E1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AF1A03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C85A980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C4671F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FB4DF02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8DC4C42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6665577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E9C019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87B614F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05118EC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235EE13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59FB2EA9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439E87B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C987D6B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1103754" w14:textId="77777777" w:rsidR="003E2491" w:rsidRPr="004C0DE4" w:rsidRDefault="003E2491" w:rsidP="003E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265AA" w:rsidRPr="004C0DE4" w14:paraId="0D2CB90E" w14:textId="77777777" w:rsidTr="007034AD">
        <w:trPr>
          <w:trHeight w:val="144"/>
        </w:trPr>
        <w:tc>
          <w:tcPr>
            <w:tcW w:w="3150" w:type="dxa"/>
            <w:shd w:val="clear" w:color="auto" w:fill="auto"/>
          </w:tcPr>
          <w:p w14:paraId="637EDA83" w14:textId="081B24DC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hanging="25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="Angsana New" w:hint="cs"/>
                <w:sz w:val="24"/>
                <w:szCs w:val="24"/>
                <w:cs/>
              </w:rPr>
              <w:t>ผล</w:t>
            </w:r>
            <w:r w:rsidRPr="004C0DE4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4C0DE4">
              <w:rPr>
                <w:rFonts w:asciiTheme="majorBidi" w:hAnsiTheme="majorBidi" w:cs="Angsana New" w:hint="cs"/>
                <w:sz w:val="24"/>
                <w:szCs w:val="24"/>
                <w:cs/>
              </w:rPr>
              <w:t>(ขาดทุน) กำไรจากการตัดรายการสินทรัพย์ทางการเงินที่วัดมูลค่าด้วย</w:t>
            </w: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 w:rsidRPr="004C0DE4">
              <w:rPr>
                <w:rFonts w:asciiTheme="majorBidi" w:hAnsiTheme="majorBidi" w:cs="Angsana New" w:hint="cs"/>
                <w:sz w:val="24"/>
                <w:szCs w:val="24"/>
                <w:cs/>
              </w:rPr>
              <w:t>ราคาทุนตัดจำหน่ายและลูกหนี้ตาม</w:t>
            </w:r>
            <w:r w:rsidRPr="004C0DE4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4C0DE4">
              <w:rPr>
                <w:rFonts w:asciiTheme="majorBidi" w:hAnsiTheme="majorBidi" w:cs="Angsana New" w:hint="cs"/>
                <w:sz w:val="24"/>
                <w:szCs w:val="24"/>
                <w:cs/>
              </w:rPr>
              <w:t>สัญญาเช่าซื้อ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91AF15" w14:textId="58E02D1B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(608,860)</w:t>
            </w:r>
          </w:p>
        </w:tc>
        <w:tc>
          <w:tcPr>
            <w:tcW w:w="257" w:type="dxa"/>
            <w:shd w:val="clear" w:color="auto" w:fill="auto"/>
          </w:tcPr>
          <w:p w14:paraId="33F663CA" w14:textId="77777777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E5F07D7" w14:textId="457F33E2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76,204</w:t>
            </w:r>
          </w:p>
        </w:tc>
        <w:tc>
          <w:tcPr>
            <w:tcW w:w="270" w:type="dxa"/>
            <w:shd w:val="clear" w:color="auto" w:fill="auto"/>
          </w:tcPr>
          <w:p w14:paraId="6EBC7335" w14:textId="77777777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E9CA99F" w14:textId="3EC0BECA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240BDB" w14:textId="77777777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0E7BB41" w14:textId="6477C8EC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079FA1" w14:textId="77777777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083B65D" w14:textId="13074DD7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(19,946)</w:t>
            </w:r>
          </w:p>
        </w:tc>
        <w:tc>
          <w:tcPr>
            <w:tcW w:w="236" w:type="dxa"/>
            <w:shd w:val="clear" w:color="auto" w:fill="auto"/>
          </w:tcPr>
          <w:p w14:paraId="57F7BD37" w14:textId="77777777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622BFFF" w14:textId="22E1BB68" w:rsidR="005265AA" w:rsidRPr="004C0DE4" w:rsidRDefault="005265AA" w:rsidP="0045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23,387</w:t>
            </w:r>
          </w:p>
        </w:tc>
        <w:tc>
          <w:tcPr>
            <w:tcW w:w="236" w:type="dxa"/>
            <w:shd w:val="clear" w:color="auto" w:fill="auto"/>
          </w:tcPr>
          <w:p w14:paraId="0E2C76DA" w14:textId="77777777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AD83B2C" w14:textId="40DBC57B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62E6BE" w14:textId="77777777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13AE61B" w14:textId="725E1A8E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B9A86E7" w14:textId="77777777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23637BD" w14:textId="18595EB0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(628,806)</w:t>
            </w:r>
          </w:p>
        </w:tc>
        <w:tc>
          <w:tcPr>
            <w:tcW w:w="236" w:type="dxa"/>
            <w:shd w:val="clear" w:color="auto" w:fill="auto"/>
          </w:tcPr>
          <w:p w14:paraId="0505361D" w14:textId="77777777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3F9B1F4" w14:textId="3E707EAA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99,591</w:t>
            </w:r>
          </w:p>
        </w:tc>
      </w:tr>
      <w:tr w:rsidR="005265AA" w:rsidRPr="004C0DE4" w14:paraId="38DD0536" w14:textId="77777777" w:rsidTr="007034AD">
        <w:trPr>
          <w:trHeight w:val="144"/>
        </w:trPr>
        <w:tc>
          <w:tcPr>
            <w:tcW w:w="3150" w:type="dxa"/>
            <w:shd w:val="clear" w:color="auto" w:fill="auto"/>
          </w:tcPr>
          <w:p w14:paraId="08F21B28" w14:textId="55409D52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087D43" w14:textId="7C8504B3" w:rsidR="005265AA" w:rsidRPr="004C0DE4" w:rsidRDefault="00F87D25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(2,758,731)</w:t>
            </w:r>
          </w:p>
        </w:tc>
        <w:tc>
          <w:tcPr>
            <w:tcW w:w="257" w:type="dxa"/>
            <w:shd w:val="clear" w:color="auto" w:fill="auto"/>
          </w:tcPr>
          <w:p w14:paraId="1FBA41DE" w14:textId="77777777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77DA2E9" w14:textId="71EEF107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(1,311,407)</w:t>
            </w:r>
          </w:p>
        </w:tc>
        <w:tc>
          <w:tcPr>
            <w:tcW w:w="270" w:type="dxa"/>
            <w:shd w:val="clear" w:color="auto" w:fill="auto"/>
          </w:tcPr>
          <w:p w14:paraId="39DFA680" w14:textId="77777777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4035EE1" w14:textId="0364114C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5BCA89" w14:textId="77777777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C75B9B7" w14:textId="30E5E9A3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629A6A" w14:textId="77777777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0CAB4F1" w14:textId="11A2FB46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(177,395)</w:t>
            </w:r>
          </w:p>
        </w:tc>
        <w:tc>
          <w:tcPr>
            <w:tcW w:w="236" w:type="dxa"/>
            <w:shd w:val="clear" w:color="auto" w:fill="auto"/>
          </w:tcPr>
          <w:p w14:paraId="1B8C52A0" w14:textId="77777777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14A8C21" w14:textId="2C1F396D" w:rsidR="005265AA" w:rsidRPr="004C0DE4" w:rsidRDefault="005265AA" w:rsidP="0045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37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(340,943)</w:t>
            </w:r>
          </w:p>
        </w:tc>
        <w:tc>
          <w:tcPr>
            <w:tcW w:w="236" w:type="dxa"/>
            <w:shd w:val="clear" w:color="auto" w:fill="auto"/>
          </w:tcPr>
          <w:p w14:paraId="53EEBD2E" w14:textId="77777777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8DC7CD5" w14:textId="4A33E6DC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ADB92B" w14:textId="77777777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CA56C87" w14:textId="36298421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14162F0" w14:textId="77777777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47D809B" w14:textId="7AD6CD17" w:rsidR="005265AA" w:rsidRPr="004C0DE4" w:rsidRDefault="00F87D25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(2,936,126)</w:t>
            </w:r>
          </w:p>
        </w:tc>
        <w:tc>
          <w:tcPr>
            <w:tcW w:w="236" w:type="dxa"/>
            <w:shd w:val="clear" w:color="auto" w:fill="auto"/>
          </w:tcPr>
          <w:p w14:paraId="6DBB97F7" w14:textId="77777777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0C1E0E1" w14:textId="7D8399B4" w:rsidR="005265AA" w:rsidRPr="004C0DE4" w:rsidRDefault="005265AA" w:rsidP="0052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(1,652,350)</w:t>
            </w:r>
          </w:p>
        </w:tc>
      </w:tr>
    </w:tbl>
    <w:p w14:paraId="3F4A4435" w14:textId="0BC6E092" w:rsidR="008C7553" w:rsidRPr="004C0DE4" w:rsidRDefault="008C7553" w:rsidP="008C7553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F277667" w14:textId="77777777" w:rsidR="008C7553" w:rsidRPr="004C0DE4" w:rsidRDefault="008C7553" w:rsidP="00484411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1D4227E" w14:textId="38B8ED38" w:rsidR="008C7553" w:rsidRPr="004C0DE4" w:rsidRDefault="008C7553" w:rsidP="008C7553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9714A26" w14:textId="77777777" w:rsidR="00F62D42" w:rsidRPr="004C0DE4" w:rsidRDefault="00F62D42" w:rsidP="008C7553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140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858"/>
        <w:gridCol w:w="257"/>
        <w:gridCol w:w="868"/>
        <w:gridCol w:w="270"/>
        <w:gridCol w:w="864"/>
        <w:gridCol w:w="236"/>
        <w:gridCol w:w="864"/>
        <w:gridCol w:w="236"/>
        <w:gridCol w:w="864"/>
        <w:gridCol w:w="236"/>
        <w:gridCol w:w="864"/>
        <w:gridCol w:w="270"/>
        <w:gridCol w:w="864"/>
        <w:gridCol w:w="270"/>
        <w:gridCol w:w="864"/>
        <w:gridCol w:w="270"/>
        <w:gridCol w:w="864"/>
        <w:gridCol w:w="264"/>
        <w:gridCol w:w="900"/>
      </w:tblGrid>
      <w:tr w:rsidR="008C7553" w:rsidRPr="004C0DE4" w14:paraId="794BA74B" w14:textId="77777777" w:rsidTr="00484411">
        <w:trPr>
          <w:trHeight w:val="144"/>
        </w:trPr>
        <w:tc>
          <w:tcPr>
            <w:tcW w:w="3059" w:type="dxa"/>
            <w:shd w:val="clear" w:color="auto" w:fill="auto"/>
          </w:tcPr>
          <w:p w14:paraId="623BED13" w14:textId="77777777" w:rsidR="008C7553" w:rsidRPr="004C0DE4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3002DFAC" w14:textId="77777777" w:rsidR="008C7553" w:rsidRPr="004C0DE4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C7553" w:rsidRPr="004C0DE4" w14:paraId="682559FE" w14:textId="77777777" w:rsidTr="00484411">
        <w:trPr>
          <w:trHeight w:val="144"/>
        </w:trPr>
        <w:tc>
          <w:tcPr>
            <w:tcW w:w="3059" w:type="dxa"/>
            <w:shd w:val="clear" w:color="auto" w:fill="auto"/>
          </w:tcPr>
          <w:p w14:paraId="665DD1F8" w14:textId="77777777" w:rsidR="008C7553" w:rsidRPr="004C0DE4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bottom"/>
          </w:tcPr>
          <w:p w14:paraId="384CFC53" w14:textId="77777777" w:rsidR="008C7553" w:rsidRPr="004C0DE4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78BED6" w14:textId="77777777" w:rsidR="008C7553" w:rsidRPr="004C0DE4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shd w:val="clear" w:color="auto" w:fill="auto"/>
            <w:vAlign w:val="bottom"/>
          </w:tcPr>
          <w:p w14:paraId="3F3E0AE8" w14:textId="77777777" w:rsidR="008C7553" w:rsidRPr="004C0DE4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35472A" w14:textId="77777777" w:rsidR="008C7553" w:rsidRPr="004C0DE4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shd w:val="clear" w:color="auto" w:fill="auto"/>
            <w:vAlign w:val="bottom"/>
          </w:tcPr>
          <w:p w14:paraId="78F7EAC6" w14:textId="77777777" w:rsidR="008C7553" w:rsidRPr="004C0DE4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F6A9EF" w14:textId="77777777" w:rsidR="008C7553" w:rsidRPr="004C0DE4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8" w:type="dxa"/>
            <w:gridSpan w:val="3"/>
            <w:shd w:val="clear" w:color="auto" w:fill="auto"/>
            <w:vAlign w:val="bottom"/>
          </w:tcPr>
          <w:p w14:paraId="66E22757" w14:textId="77777777" w:rsidR="008C7553" w:rsidRPr="004C0DE4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0C1591" w14:textId="77777777" w:rsidR="008C7553" w:rsidRPr="004C0DE4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8" w:type="dxa"/>
            <w:gridSpan w:val="3"/>
            <w:shd w:val="clear" w:color="auto" w:fill="auto"/>
            <w:vAlign w:val="bottom"/>
          </w:tcPr>
          <w:p w14:paraId="23A410CD" w14:textId="77777777" w:rsidR="008C7553" w:rsidRPr="004C0DE4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84411" w:rsidRPr="004C0DE4" w14:paraId="09461F13" w14:textId="77777777" w:rsidTr="00484411">
        <w:trPr>
          <w:trHeight w:val="144"/>
        </w:trPr>
        <w:tc>
          <w:tcPr>
            <w:tcW w:w="3059" w:type="dxa"/>
            <w:shd w:val="clear" w:color="auto" w:fill="auto"/>
          </w:tcPr>
          <w:p w14:paraId="7BFA5716" w14:textId="7777777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4DEBE3D2" w14:textId="5E78F611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D8FE0CE" w14:textId="7777777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3B01FCB" w14:textId="7777777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C08A62" w14:textId="7777777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89B110" w14:textId="516C5720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5A7606" w14:textId="7777777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6E9B65" w14:textId="21648358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4C5C03" w14:textId="7777777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772D5A0" w14:textId="444C7670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7A42C1" w14:textId="7777777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C5FA19B" w14:textId="0DED5C1A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C799B1" w14:textId="7777777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35FE1BB" w14:textId="7E287B4E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63B93F" w14:textId="7777777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CC67888" w14:textId="202C00A4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AE0A8" w14:textId="7777777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597269" w14:textId="042EEC18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B86F6D8" w14:textId="7777777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B887FE" w14:textId="77177E96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484411" w:rsidRPr="004C0DE4" w14:paraId="1A93823A" w14:textId="77777777" w:rsidTr="00484411">
        <w:trPr>
          <w:trHeight w:val="144"/>
        </w:trPr>
        <w:tc>
          <w:tcPr>
            <w:tcW w:w="3059" w:type="dxa"/>
            <w:shd w:val="clear" w:color="auto" w:fill="auto"/>
          </w:tcPr>
          <w:p w14:paraId="6222E2DC" w14:textId="7777777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F65EC48" w14:textId="0A07AA12" w:rsidR="00484411" w:rsidRPr="004C0DE4" w:rsidRDefault="0021578F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="00484411"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426889C" w14:textId="7777777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553854A" w14:textId="7777777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2D3FB3" w14:textId="7777777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2F18B5F" w14:textId="528FE8B8" w:rsidR="00484411" w:rsidRPr="004C0DE4" w:rsidRDefault="0021578F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="00484411"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7C9115" w14:textId="7777777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0D696BE" w14:textId="2B9262DF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61AEC5" w14:textId="7777777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7A9ACD" w14:textId="4EBC86B3" w:rsidR="00484411" w:rsidRPr="004C0DE4" w:rsidRDefault="0021578F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="00484411"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917F24" w14:textId="7777777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7C76BA8" w14:textId="33BAF9ED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9F53C" w14:textId="7777777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9C1B32D" w14:textId="77EC2C87" w:rsidR="00484411" w:rsidRPr="004C0DE4" w:rsidRDefault="0021578F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="00484411"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3778D" w14:textId="7777777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B0E2A86" w14:textId="435FDF2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822967" w14:textId="7777777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7B1C46" w14:textId="2728F542" w:rsidR="00484411" w:rsidRPr="004C0DE4" w:rsidRDefault="0021578F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="00484411"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AF88AB0" w14:textId="77777777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ED52F0" w14:textId="24AEC215" w:rsidR="00484411" w:rsidRPr="004C0DE4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FF141E" w:rsidRPr="004C0DE4" w14:paraId="31922DEC" w14:textId="77777777" w:rsidTr="00484411">
        <w:trPr>
          <w:trHeight w:val="144"/>
        </w:trPr>
        <w:tc>
          <w:tcPr>
            <w:tcW w:w="3059" w:type="dxa"/>
            <w:shd w:val="clear" w:color="auto" w:fill="auto"/>
          </w:tcPr>
          <w:p w14:paraId="27F7B806" w14:textId="77777777" w:rsidR="00FF141E" w:rsidRPr="004C0DE4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55B868F" w14:textId="1F55AC74" w:rsidR="00FF141E" w:rsidRPr="004C0DE4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4C0DE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34607A0" w14:textId="77777777" w:rsidR="00FF141E" w:rsidRPr="004C0DE4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09F3947" w14:textId="1E1941EA" w:rsidR="00FF141E" w:rsidRPr="004C0DE4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4C0DE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651C74" w14:textId="77777777" w:rsidR="00FF141E" w:rsidRPr="004C0DE4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017FCF" w14:textId="19015BBF" w:rsidR="00FF141E" w:rsidRPr="004C0DE4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4C0DE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90F0BB" w14:textId="77777777" w:rsidR="00FF141E" w:rsidRPr="004C0DE4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C70092E" w14:textId="273997CE" w:rsidR="00FF141E" w:rsidRPr="004C0DE4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4C0DE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1CFBFB" w14:textId="77777777" w:rsidR="00FF141E" w:rsidRPr="004C0DE4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FBB6F5" w14:textId="52421B1D" w:rsidR="00FF141E" w:rsidRPr="004C0DE4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4C0DE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A6A89F" w14:textId="77777777" w:rsidR="00FF141E" w:rsidRPr="004C0DE4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9FD0E0" w14:textId="071DEBBB" w:rsidR="00FF141E" w:rsidRPr="004C0DE4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4C0DE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1CF78A" w14:textId="77777777" w:rsidR="00FF141E" w:rsidRPr="004C0DE4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5164FD" w14:textId="1C12CE7D" w:rsidR="00FF141E" w:rsidRPr="004C0DE4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4C0DE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9C216A" w14:textId="77777777" w:rsidR="00FF141E" w:rsidRPr="004C0DE4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BAC1BE" w14:textId="417F2AD7" w:rsidR="00FF141E" w:rsidRPr="004C0DE4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4C0DE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A74E85" w14:textId="77777777" w:rsidR="00FF141E" w:rsidRPr="004C0DE4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7C1C81" w14:textId="55CBACE5" w:rsidR="00FF141E" w:rsidRPr="004C0DE4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4C0DE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B5E790D" w14:textId="77777777" w:rsidR="00FF141E" w:rsidRPr="004C0DE4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56A8AF" w14:textId="099879AB" w:rsidR="00FF141E" w:rsidRPr="004C0DE4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4C0DE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F141E" w:rsidRPr="004C0DE4" w14:paraId="3271F6C1" w14:textId="77777777" w:rsidTr="00484411">
        <w:trPr>
          <w:trHeight w:val="144"/>
        </w:trPr>
        <w:tc>
          <w:tcPr>
            <w:tcW w:w="3059" w:type="dxa"/>
            <w:shd w:val="clear" w:color="auto" w:fill="auto"/>
          </w:tcPr>
          <w:p w14:paraId="4FF8833C" w14:textId="77777777" w:rsidR="00FF141E" w:rsidRPr="004C0DE4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0BCF8019" w14:textId="77777777" w:rsidR="00FF141E" w:rsidRPr="004C0DE4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B6BD4" w:rsidRPr="004C0DE4" w14:paraId="5E0E89A2" w14:textId="77777777" w:rsidTr="00484411">
        <w:trPr>
          <w:trHeight w:val="144"/>
        </w:trPr>
        <w:tc>
          <w:tcPr>
            <w:tcW w:w="3059" w:type="dxa"/>
            <w:shd w:val="clear" w:color="auto" w:fill="auto"/>
            <w:vAlign w:val="bottom"/>
          </w:tcPr>
          <w:p w14:paraId="59142261" w14:textId="77777777" w:rsidR="00EB6BD4" w:rsidRPr="004C0DE4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77BC07" w14:textId="03F5FD27" w:rsidR="00EB6BD4" w:rsidRPr="00C555BD" w:rsidRDefault="00F87D25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55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149,366,</w:t>
            </w:r>
            <w:r w:rsidR="00E20C51" w:rsidRPr="00C555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0753BC0" w14:textId="77777777" w:rsidR="00EB6BD4" w:rsidRPr="004C0DE4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81FB1C" w14:textId="2E068F05" w:rsidR="00EB6BD4" w:rsidRPr="004C0DE4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130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552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8B2A27" w14:textId="77777777" w:rsidR="00EB6BD4" w:rsidRPr="004C0DE4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DCF0DD" w14:textId="14D5D601" w:rsidR="00EB6BD4" w:rsidRPr="004C0DE4" w:rsidRDefault="000C342D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96,867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1107D5" w14:textId="77777777" w:rsidR="00EB6BD4" w:rsidRPr="004C0DE4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663D09" w14:textId="1B6C4DEF" w:rsidR="00EB6BD4" w:rsidRPr="004C0DE4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80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40671F" w14:textId="77777777" w:rsidR="00EB6BD4" w:rsidRPr="004C0DE4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C0FCD6" w14:textId="5BC58E81" w:rsidR="00EB6BD4" w:rsidRPr="004C0DE4" w:rsidRDefault="00F42F6B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5,704,729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B058DD" w14:textId="77777777" w:rsidR="00EB6BD4" w:rsidRPr="004C0DE4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4DD5D3" w14:textId="2367B426" w:rsidR="00EB6BD4" w:rsidRPr="004C0DE4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983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10DAB2" w14:textId="77777777" w:rsidR="00EB6BD4" w:rsidRPr="004C0DE4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A28660" w14:textId="10FC9B02" w:rsidR="00EB6BD4" w:rsidRPr="004C0DE4" w:rsidRDefault="00F42F6B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9,662,275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09F50E" w14:textId="77777777" w:rsidR="00EB6BD4" w:rsidRPr="004C0DE4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0AEE4D" w14:textId="58225224" w:rsidR="00EB6BD4" w:rsidRPr="004C0DE4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(8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550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650679" w14:textId="77777777" w:rsidR="00EB6BD4" w:rsidRPr="004C0DE4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B6053B" w14:textId="1FFF9E42" w:rsidR="00EB6BD4" w:rsidRPr="004C0DE4" w:rsidRDefault="00F87D25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145,506,023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BF387E5" w14:textId="77777777" w:rsidR="00EB6BD4" w:rsidRPr="004C0DE4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B11F68" w14:textId="5EB48334" w:rsidR="00EB6BD4" w:rsidRPr="004C0DE4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128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066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197</w:t>
            </w:r>
          </w:p>
        </w:tc>
      </w:tr>
      <w:tr w:rsidR="00EB6BD4" w:rsidRPr="004C0DE4" w14:paraId="2589B4A8" w14:textId="77777777" w:rsidTr="00A761C7">
        <w:trPr>
          <w:trHeight w:val="375"/>
        </w:trPr>
        <w:tc>
          <w:tcPr>
            <w:tcW w:w="3059" w:type="dxa"/>
            <w:shd w:val="clear" w:color="auto" w:fill="auto"/>
            <w:vAlign w:val="bottom"/>
          </w:tcPr>
          <w:p w14:paraId="6EC2F62C" w14:textId="77777777" w:rsidR="00EB6BD4" w:rsidRPr="00B964B7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4B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8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6AEC85" w14:textId="06CCED09" w:rsidR="00EB6BD4" w:rsidRPr="00B964B7" w:rsidRDefault="00F87D25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64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119,065,31</w:t>
            </w:r>
            <w:r w:rsidR="00C555BD" w:rsidRPr="00B964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90091F1" w14:textId="77777777" w:rsidR="00EB6BD4" w:rsidRPr="00B964B7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EBAC68" w14:textId="624985E2" w:rsidR="00EB6BD4" w:rsidRPr="00B964B7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964B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101</w:t>
            </w:r>
            <w:r w:rsidRPr="00B964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964B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799</w:t>
            </w:r>
            <w:r w:rsidRPr="00B964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964B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1F42A" w14:textId="77777777" w:rsidR="00EB6BD4" w:rsidRPr="00B964B7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40B5B0" w14:textId="13298D6B" w:rsidR="00EB6BD4" w:rsidRPr="00B964B7" w:rsidRDefault="000C342D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64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871741" w14:textId="77777777" w:rsidR="00EB6BD4" w:rsidRPr="00B964B7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93C4D2" w14:textId="1CE6C18E" w:rsidR="00EB6BD4" w:rsidRPr="00B964B7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964B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43</w:t>
            </w:r>
            <w:r w:rsidRPr="00B964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964B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F28C93" w14:textId="77777777" w:rsidR="00EB6BD4" w:rsidRPr="00B964B7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07A689" w14:textId="44589D50" w:rsidR="00EB6BD4" w:rsidRPr="00B964B7" w:rsidRDefault="00F42F6B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3,857,927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8CCC62" w14:textId="77777777" w:rsidR="00EB6BD4" w:rsidRPr="00B964B7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8993C3" w14:textId="10ACB475" w:rsidR="00EB6BD4" w:rsidRPr="00B964B7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64B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</w:t>
            </w:r>
            <w:r w:rsidRPr="00B964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964B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130</w:t>
            </w:r>
            <w:r w:rsidRPr="00B964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964B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F6503F" w14:textId="77777777" w:rsidR="00EB6BD4" w:rsidRPr="00B964B7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714167" w14:textId="3514A370" w:rsidR="00EB6BD4" w:rsidRPr="00B964B7" w:rsidRDefault="000C342D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B964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(</w:t>
            </w:r>
            <w:r w:rsidR="00F42F6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8,110,274</w:t>
            </w:r>
            <w:r w:rsidRPr="00B964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6CEF5" w14:textId="77777777" w:rsidR="00EB6BD4" w:rsidRPr="00B964B7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9E4BDE" w14:textId="5983AE4A" w:rsidR="00EB6BD4" w:rsidRPr="004C0DE4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(6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998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D16CB2" w14:textId="77777777" w:rsidR="00EB6BD4" w:rsidRPr="004C0DE4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43DBD4" w14:textId="5D98F994" w:rsidR="00EB6BD4" w:rsidRPr="004C0DE4" w:rsidRDefault="00F87D25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114,863,881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5534D3" w14:textId="77777777" w:rsidR="00EB6BD4" w:rsidRPr="004C0DE4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D85035" w14:textId="54E69B43" w:rsidR="00EB6BD4" w:rsidRPr="004C0DE4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98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975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59</w:t>
            </w: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</w:tbl>
    <w:p w14:paraId="0FEB9D6A" w14:textId="6B5FC7CB" w:rsidR="000E4154" w:rsidRPr="004C0DE4" w:rsidRDefault="000E4154" w:rsidP="00876D13">
      <w:pPr>
        <w:rPr>
          <w:rFonts w:eastAsia="DengXian" w:cs="Angsana New"/>
          <w:sz w:val="28"/>
          <w:szCs w:val="28"/>
          <w:cs/>
        </w:rPr>
        <w:sectPr w:rsidR="000E4154" w:rsidRPr="004C0DE4" w:rsidSect="003A4404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pgNumType w:start="34"/>
          <w:cols w:space="720"/>
          <w:docGrid w:linePitch="360"/>
        </w:sectPr>
      </w:pPr>
    </w:p>
    <w:p w14:paraId="7ABCF001" w14:textId="50D416A6" w:rsidR="00224AEE" w:rsidRPr="004C0DE4" w:rsidRDefault="00224AEE" w:rsidP="00224AE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2458"/>
        </w:tabs>
        <w:spacing w:line="0" w:lineRule="atLeas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C0DE4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เงินปันผล</w:t>
      </w:r>
    </w:p>
    <w:p w14:paraId="5E2334CD" w14:textId="77777777" w:rsidR="006B6BFB" w:rsidRPr="004C0DE4" w:rsidRDefault="006B6BFB" w:rsidP="006B6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DengXian" w:hAnsi="Angsana New" w:cs="Angsana New"/>
          <w:sz w:val="28"/>
          <w:szCs w:val="28"/>
          <w:cs/>
        </w:rPr>
      </w:pP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30"/>
        <w:gridCol w:w="1800"/>
        <w:gridCol w:w="1800"/>
        <w:gridCol w:w="270"/>
        <w:gridCol w:w="1350"/>
      </w:tblGrid>
      <w:tr w:rsidR="006B6BFB" w:rsidRPr="004C0DE4" w14:paraId="73332850" w14:textId="77777777" w:rsidTr="00957EDF">
        <w:trPr>
          <w:trHeight w:val="218"/>
          <w:tblHeader/>
        </w:trPr>
        <w:tc>
          <w:tcPr>
            <w:tcW w:w="2520" w:type="dxa"/>
            <w:vAlign w:val="bottom"/>
          </w:tcPr>
          <w:p w14:paraId="07AD7A70" w14:textId="77777777" w:rsidR="006B6BFB" w:rsidRPr="004C0DE4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53EC5A0" w14:textId="77777777" w:rsidR="006B6BFB" w:rsidRPr="004C0DE4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DE4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743041AC" w14:textId="77777777" w:rsidR="006B6BFB" w:rsidRPr="004C0DE4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DE4">
              <w:rPr>
                <w:rFonts w:ascii="Angsana New" w:hAnsi="Angsana New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7A544650" w14:textId="77777777" w:rsidR="006B6BFB" w:rsidRPr="004C0DE4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DE4">
              <w:rPr>
                <w:rFonts w:ascii="Angsana New" w:hAnsi="Angsana New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0E1A5B62" w14:textId="77777777" w:rsidR="006B6BFB" w:rsidRPr="004C0DE4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4307CDE" w14:textId="77777777" w:rsidR="006B6BFB" w:rsidRPr="004C0DE4" w:rsidDel="00D43E7A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DE4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6B6BFB" w:rsidRPr="004C0DE4" w14:paraId="225EE8CC" w14:textId="77777777" w:rsidTr="00957EDF">
        <w:trPr>
          <w:trHeight w:val="220"/>
          <w:tblHeader/>
        </w:trPr>
        <w:tc>
          <w:tcPr>
            <w:tcW w:w="2520" w:type="dxa"/>
          </w:tcPr>
          <w:p w14:paraId="7B9153A4" w14:textId="77777777" w:rsidR="00901108" w:rsidRPr="004C0DE4" w:rsidRDefault="00901108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0C9E72D6" w14:textId="3C7EACDA" w:rsidR="006B6BFB" w:rsidRPr="004C0DE4" w:rsidRDefault="00DF1B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4C0DE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9A1665" w:rsidRPr="004C0DE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35A83344" w14:textId="77777777" w:rsidR="006B6BFB" w:rsidRPr="004C0DE4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0C38209" w14:textId="77777777" w:rsidR="006B6BFB" w:rsidRPr="004C0DE4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7604DF0" w14:textId="77777777" w:rsidR="006B6BFB" w:rsidRPr="004C0DE4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C0DE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049AD2A6" w14:textId="77777777" w:rsidR="006B6BFB" w:rsidRPr="004C0DE4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28FD158" w14:textId="77777777" w:rsidR="006B6BFB" w:rsidRPr="004C0DE4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4C0DE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4C0DE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47757" w:rsidRPr="004C0DE4" w14:paraId="33F0FCC4" w14:textId="77777777" w:rsidTr="00957EDF">
        <w:trPr>
          <w:trHeight w:val="228"/>
        </w:trPr>
        <w:tc>
          <w:tcPr>
            <w:tcW w:w="2520" w:type="dxa"/>
          </w:tcPr>
          <w:p w14:paraId="2E15AD0E" w14:textId="05B525DB" w:rsidR="00947757" w:rsidRPr="004C0DE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C0DE4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4C0DE4">
              <w:rPr>
                <w:rFonts w:ascii="Angsana New" w:hAnsi="Angsana New"/>
                <w:sz w:val="28"/>
                <w:szCs w:val="28"/>
                <w:cs/>
              </w:rPr>
              <w:t>งินปันผล</w:t>
            </w:r>
            <w:r w:rsidRPr="004C0DE4">
              <w:rPr>
                <w:rFonts w:ascii="Angsana New" w:hAnsi="Angsana New" w:hint="cs"/>
                <w:sz w:val="28"/>
                <w:szCs w:val="28"/>
                <w:cs/>
              </w:rPr>
              <w:t xml:space="preserve">ประจำปี </w:t>
            </w:r>
            <w:r w:rsidRPr="004C0DE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109CCEDA" w14:textId="40B40815" w:rsidR="00947757" w:rsidRPr="004C0DE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DE4">
              <w:rPr>
                <w:rFonts w:ascii="Angsana New" w:hAnsi="Angsana New"/>
                <w:sz w:val="28"/>
                <w:szCs w:val="28"/>
              </w:rPr>
              <w:t>18</w:t>
            </w:r>
            <w:r w:rsidRPr="004C0DE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4C0DE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6AB82FB9" w14:textId="381488A8" w:rsidR="00947757" w:rsidRPr="004C0DE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  <w:r w:rsidRPr="004C0DE4">
              <w:rPr>
                <w:rFonts w:ascii="Angsana New" w:hAnsi="Angsana New" w:hint="cs"/>
                <w:sz w:val="28"/>
                <w:szCs w:val="28"/>
                <w:cs/>
              </w:rPr>
              <w:t xml:space="preserve">       พฤษภาคม </w:t>
            </w:r>
            <w:r w:rsidRPr="004C0DE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370BC4B1" w14:textId="343502EB" w:rsidR="00947757" w:rsidRPr="004C0DE4" w:rsidRDefault="00947757" w:rsidP="0095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DE4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4C0DE4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270" w:type="dxa"/>
          </w:tcPr>
          <w:p w14:paraId="59859723" w14:textId="77777777" w:rsidR="00947757" w:rsidRPr="004C0DE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3F593" w14:textId="5D9D925A" w:rsidR="00947757" w:rsidRPr="004C0DE4" w:rsidRDefault="00947757" w:rsidP="001C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 w:rsidRPr="004C0DE4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4C0DE4">
              <w:rPr>
                <w:rFonts w:ascii="Angsana New" w:hAnsi="Angsana New"/>
                <w:sz w:val="28"/>
                <w:szCs w:val="28"/>
              </w:rPr>
              <w:t>2,</w:t>
            </w:r>
            <w:r w:rsidR="00F3745B" w:rsidRPr="004C0DE4">
              <w:rPr>
                <w:rFonts w:ascii="Angsana New" w:hAnsi="Angsana New"/>
                <w:sz w:val="28"/>
                <w:szCs w:val="28"/>
              </w:rPr>
              <w:t>0</w:t>
            </w:r>
            <w:r w:rsidRPr="004C0DE4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</w:tr>
      <w:tr w:rsidR="00947757" w:rsidRPr="004C0DE4" w14:paraId="49920DA1" w14:textId="77777777" w:rsidTr="00957EDF">
        <w:trPr>
          <w:trHeight w:val="228"/>
        </w:trPr>
        <w:tc>
          <w:tcPr>
            <w:tcW w:w="2520" w:type="dxa"/>
          </w:tcPr>
          <w:p w14:paraId="3F1DC87D" w14:textId="0FDA11CA" w:rsidR="00947757" w:rsidRPr="004C0DE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4A142B7" w14:textId="3BE927CF" w:rsidR="00947757" w:rsidRPr="004C0DE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989687B" w14:textId="7AA8F73A" w:rsidR="00947757" w:rsidRPr="004C0DE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77A1637" w14:textId="3F2173C4" w:rsidR="00947757" w:rsidRPr="004C0DE4" w:rsidRDefault="00947757" w:rsidP="0095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1B32C87" w14:textId="77777777" w:rsidR="00947757" w:rsidRPr="004C0DE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BFE3C6" w14:textId="0162FE3F" w:rsidR="00947757" w:rsidRPr="004C0DE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7757" w:rsidRPr="004C0DE4" w14:paraId="57E217D8" w14:textId="77777777" w:rsidTr="00957EDF">
        <w:trPr>
          <w:trHeight w:val="220"/>
        </w:trPr>
        <w:tc>
          <w:tcPr>
            <w:tcW w:w="2520" w:type="dxa"/>
          </w:tcPr>
          <w:p w14:paraId="7BF29280" w14:textId="21BD5A6F" w:rsidR="00947757" w:rsidRPr="004C0DE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23EB400C" w14:textId="77777777" w:rsidR="00947757" w:rsidRPr="004C0DE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304D677" w14:textId="77777777" w:rsidR="00947757" w:rsidRPr="004C0DE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BA45F5C" w14:textId="77777777" w:rsidR="00947757" w:rsidRPr="004C0DE4" w:rsidRDefault="00947757" w:rsidP="0095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EB14E1" w14:textId="77777777" w:rsidR="00947757" w:rsidRPr="004C0DE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8CC803" w14:textId="77777777" w:rsidR="00947757" w:rsidRPr="004C0DE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7757" w:rsidRPr="004C0DE4" w14:paraId="7CAC3D3F" w14:textId="77777777" w:rsidTr="00957EDF">
        <w:trPr>
          <w:trHeight w:val="192"/>
        </w:trPr>
        <w:tc>
          <w:tcPr>
            <w:tcW w:w="2520" w:type="dxa"/>
          </w:tcPr>
          <w:p w14:paraId="17B9A3F2" w14:textId="6A2E3C19" w:rsidR="00947757" w:rsidRPr="004C0DE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4C0DE4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4C0DE4">
              <w:rPr>
                <w:rFonts w:ascii="Angsana New" w:hAnsi="Angsana New"/>
                <w:sz w:val="28"/>
                <w:szCs w:val="28"/>
                <w:cs/>
              </w:rPr>
              <w:t>งินปันผล</w:t>
            </w:r>
            <w:r w:rsidRPr="004C0DE4">
              <w:rPr>
                <w:rFonts w:ascii="Angsana New" w:hAnsi="Angsana New" w:hint="cs"/>
                <w:sz w:val="28"/>
                <w:szCs w:val="28"/>
                <w:cs/>
              </w:rPr>
              <w:t xml:space="preserve">ประจำปี </w:t>
            </w:r>
            <w:r w:rsidRPr="004C0DE4">
              <w:rPr>
                <w:rFonts w:ascii="Angsana New" w:hAnsi="Angsana New"/>
                <w:sz w:val="28"/>
                <w:szCs w:val="28"/>
              </w:rPr>
              <w:t>256</w:t>
            </w:r>
            <w:r w:rsidRPr="004C0DE4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30" w:type="dxa"/>
          </w:tcPr>
          <w:p w14:paraId="47D332A9" w14:textId="2FFB0E62" w:rsidR="00947757" w:rsidRPr="004C0DE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DE4">
              <w:rPr>
                <w:rFonts w:ascii="Angsana New" w:hAnsi="Angsana New"/>
                <w:sz w:val="28"/>
                <w:szCs w:val="28"/>
              </w:rPr>
              <w:t>19</w:t>
            </w:r>
            <w:r w:rsidRPr="004C0DE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4C0DE4">
              <w:rPr>
                <w:rFonts w:ascii="Angsana New" w:hAnsi="Angsana New"/>
                <w:sz w:val="28"/>
                <w:szCs w:val="28"/>
              </w:rPr>
              <w:t>256</w:t>
            </w:r>
            <w:r w:rsidRPr="004C0DE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800" w:type="dxa"/>
          </w:tcPr>
          <w:p w14:paraId="0C4B5CA2" w14:textId="01980759" w:rsidR="00947757" w:rsidRPr="004C0DE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  <w:r w:rsidRPr="004C0DE4">
              <w:rPr>
                <w:rFonts w:ascii="Angsana New" w:hAnsi="Angsana New" w:hint="cs"/>
                <w:sz w:val="28"/>
                <w:szCs w:val="28"/>
                <w:cs/>
              </w:rPr>
              <w:t xml:space="preserve">       พฤษภาคม </w:t>
            </w:r>
            <w:r w:rsidRPr="004C0DE4">
              <w:rPr>
                <w:rFonts w:ascii="Angsana New" w:hAnsi="Angsana New"/>
                <w:sz w:val="28"/>
                <w:szCs w:val="28"/>
              </w:rPr>
              <w:t>256</w:t>
            </w:r>
            <w:r w:rsidRPr="004C0DE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800" w:type="dxa"/>
          </w:tcPr>
          <w:p w14:paraId="422D6128" w14:textId="70BDD2DA" w:rsidR="00947757" w:rsidRPr="004C0DE4" w:rsidRDefault="00947757" w:rsidP="0095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DE4">
              <w:rPr>
                <w:rFonts w:ascii="Angsana New" w:hAnsi="Angsana New" w:hint="cs"/>
                <w:sz w:val="28"/>
                <w:szCs w:val="28"/>
                <w:cs/>
              </w:rPr>
              <w:t>0.37</w:t>
            </w:r>
          </w:p>
        </w:tc>
        <w:tc>
          <w:tcPr>
            <w:tcW w:w="270" w:type="dxa"/>
          </w:tcPr>
          <w:p w14:paraId="61F51F1C" w14:textId="77777777" w:rsidR="00947757" w:rsidRPr="004C0DE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B75E60" w14:textId="3ADF72F2" w:rsidR="00947757" w:rsidRPr="004C0DE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DE4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4C0DE4">
              <w:rPr>
                <w:rFonts w:ascii="Angsana New" w:hAnsi="Angsana New"/>
                <w:sz w:val="28"/>
                <w:szCs w:val="28"/>
              </w:rPr>
              <w:t>784,400</w:t>
            </w:r>
          </w:p>
        </w:tc>
      </w:tr>
    </w:tbl>
    <w:p w14:paraId="76B698D0" w14:textId="77777777" w:rsidR="006B6BFB" w:rsidRPr="004C0DE4" w:rsidRDefault="006B6BFB" w:rsidP="006B6BFB">
      <w:pPr>
        <w:rPr>
          <w:rFonts w:asciiTheme="majorBidi" w:hAnsiTheme="majorBidi" w:cstheme="majorBidi"/>
          <w:b/>
          <w:sz w:val="28"/>
          <w:szCs w:val="28"/>
        </w:rPr>
      </w:pPr>
    </w:p>
    <w:p w14:paraId="56115860" w14:textId="77777777" w:rsidR="006B6BFB" w:rsidRPr="004C0DE4" w:rsidRDefault="006B6BFB" w:rsidP="006B6BFB">
      <w:pPr>
        <w:rPr>
          <w:rFonts w:asciiTheme="majorBidi" w:hAnsiTheme="majorBidi" w:cstheme="majorBidi"/>
          <w:b/>
          <w:sz w:val="28"/>
          <w:szCs w:val="28"/>
        </w:rPr>
      </w:pPr>
    </w:p>
    <w:p w14:paraId="72783B9B" w14:textId="77777777" w:rsidR="006B6BFB" w:rsidRPr="004C0DE4" w:rsidRDefault="006B6BFB" w:rsidP="006B6BFB">
      <w:pPr>
        <w:rPr>
          <w:rFonts w:asciiTheme="majorBidi" w:hAnsiTheme="majorBidi" w:cstheme="majorBidi"/>
          <w:b/>
          <w:sz w:val="28"/>
          <w:szCs w:val="28"/>
        </w:rPr>
      </w:pPr>
    </w:p>
    <w:p w14:paraId="09939642" w14:textId="77777777" w:rsidR="006B6BFB" w:rsidRPr="004C0DE4" w:rsidRDefault="006B6BFB" w:rsidP="006B6BFB">
      <w:pPr>
        <w:rPr>
          <w:rFonts w:eastAsia="DengXian" w:cs="Angsana New"/>
          <w:sz w:val="28"/>
          <w:szCs w:val="28"/>
          <w:cs/>
        </w:rPr>
        <w:sectPr w:rsidR="006B6BFB" w:rsidRPr="004C0DE4" w:rsidSect="00E430FB">
          <w:headerReference w:type="default" r:id="rId12"/>
          <w:footerReference w:type="default" r:id="rId13"/>
          <w:pgSz w:w="11909" w:h="16834" w:code="9"/>
          <w:pgMar w:top="1264" w:right="1152" w:bottom="576" w:left="1152" w:header="720" w:footer="720" w:gutter="0"/>
          <w:cols w:space="720"/>
          <w:docGrid w:linePitch="360"/>
        </w:sectPr>
      </w:pPr>
    </w:p>
    <w:p w14:paraId="193199A4" w14:textId="2914BF3E" w:rsidR="00263BC9" w:rsidRPr="004C0DE4" w:rsidRDefault="00263BC9" w:rsidP="00263BC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2458"/>
        </w:tabs>
        <w:spacing w:line="240" w:lineRule="auto"/>
        <w:ind w:left="450" w:right="-45" w:hanging="45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C0DE4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615D3CC2" w14:textId="77777777" w:rsidR="00BC097E" w:rsidRPr="004C0DE4" w:rsidRDefault="00BC097E" w:rsidP="00BC09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  <w:lang w:val="en-GB"/>
        </w:rPr>
      </w:pPr>
    </w:p>
    <w:p w14:paraId="68D4B86C" w14:textId="2D66000B" w:rsidR="00BE73CC" w:rsidRPr="004C0DE4" w:rsidRDefault="005C0500" w:rsidP="00263BC9">
      <w:pPr>
        <w:pStyle w:val="block"/>
        <w:shd w:val="clear" w:color="auto" w:fill="FFFFFF" w:themeFill="background1"/>
        <w:spacing w:after="0" w:line="240" w:lineRule="auto"/>
        <w:ind w:left="0" w:right="-7" w:firstLine="450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4C0DE4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3D1C70ED" w14:textId="07250027" w:rsidR="005C0500" w:rsidRPr="004C0DE4" w:rsidRDefault="005C0500" w:rsidP="00484411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</w:p>
    <w:p w14:paraId="318399A8" w14:textId="50F6EB97" w:rsidR="005C0500" w:rsidRPr="004C0DE4" w:rsidRDefault="005C0500" w:rsidP="00263BC9">
      <w:pPr>
        <w:pStyle w:val="block"/>
        <w:shd w:val="clear" w:color="auto" w:fill="FFFFFF" w:themeFill="background1"/>
        <w:spacing w:after="0" w:line="240" w:lineRule="auto"/>
        <w:ind w:left="45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C0DE4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4C0DE4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4C0DE4">
        <w:rPr>
          <w:rFonts w:asciiTheme="majorBidi" w:hAnsiTheme="majorBidi" w:cstheme="majorBidi"/>
          <w:sz w:val="28"/>
          <w:szCs w:val="28"/>
          <w:cs/>
          <w:lang w:bidi="th-TH"/>
        </w:rPr>
        <w:t>อย่างสมเหตุสมผล</w:t>
      </w:r>
    </w:p>
    <w:p w14:paraId="5A216796" w14:textId="5BBE574F" w:rsidR="00F81D92" w:rsidRPr="004C0DE4" w:rsidRDefault="00F81D92" w:rsidP="00F81D9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24"/>
          <w:szCs w:val="24"/>
          <w:lang w:val="en-GB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085B70" w:rsidRPr="004C0DE4" w14:paraId="671948F5" w14:textId="77777777" w:rsidTr="009A0BFC">
        <w:trPr>
          <w:cantSplit/>
          <w:trHeight w:val="74"/>
          <w:tblHeader/>
        </w:trPr>
        <w:tc>
          <w:tcPr>
            <w:tcW w:w="3960" w:type="dxa"/>
            <w:shd w:val="clear" w:color="auto" w:fill="auto"/>
            <w:vAlign w:val="bottom"/>
          </w:tcPr>
          <w:p w14:paraId="6C6559BC" w14:textId="77777777" w:rsidR="00085B70" w:rsidRPr="004C0DE4" w:rsidDel="00A71EB6" w:rsidRDefault="00085B70" w:rsidP="009A0BFC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0730682D" w14:textId="77777777" w:rsidR="00085B70" w:rsidRPr="004C0DE4" w:rsidRDefault="00085B70" w:rsidP="009A0BFC">
            <w:pPr>
              <w:pStyle w:val="acctcolumnheading"/>
              <w:spacing w:after="0" w:line="34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85B70" w:rsidRPr="004C0DE4" w14:paraId="57483C72" w14:textId="77777777" w:rsidTr="009A0BFC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5010CB33" w14:textId="77777777" w:rsidR="00085B70" w:rsidRPr="004C0DE4" w:rsidRDefault="00085B70" w:rsidP="009A0BFC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2F504875" w14:textId="77777777" w:rsidR="00085B70" w:rsidRPr="004C0DE4" w:rsidRDefault="00085B70" w:rsidP="009A0BFC">
            <w:pPr>
              <w:pStyle w:val="acctcolumnheading"/>
              <w:spacing w:after="0"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35F87DAE" w14:textId="77777777" w:rsidR="00085B70" w:rsidRPr="004C0DE4" w:rsidRDefault="00085B70" w:rsidP="009A0BFC">
            <w:pPr>
              <w:pStyle w:val="acctcolumnheading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18FA5980" w14:textId="77777777" w:rsidR="00085B70" w:rsidRPr="004C0DE4" w:rsidRDefault="00085B70" w:rsidP="009A0BFC">
            <w:pPr>
              <w:pStyle w:val="acctcolumnheading"/>
              <w:spacing w:after="0" w:line="340" w:lineRule="exact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85B70" w:rsidRPr="004C0DE4" w14:paraId="6E05557C" w14:textId="77777777" w:rsidTr="009A0BFC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0943BD0E" w14:textId="77777777" w:rsidR="00085B70" w:rsidRPr="004C0DE4" w:rsidRDefault="00085B70" w:rsidP="009A0BFC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6B87B2F" w14:textId="77777777" w:rsidR="00085B70" w:rsidRPr="004C0DE4" w:rsidRDefault="00085B70" w:rsidP="009A0BFC">
            <w:pPr>
              <w:pStyle w:val="acctcolumnheading"/>
              <w:spacing w:after="0"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E5A7D48" w14:textId="77777777" w:rsidR="00085B70" w:rsidRPr="004C0DE4" w:rsidRDefault="00085B70" w:rsidP="009A0BFC">
            <w:pPr>
              <w:pStyle w:val="acctcolumnheading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208530BD" w14:textId="77777777" w:rsidR="00085B70" w:rsidRPr="004C0DE4" w:rsidRDefault="00085B70" w:rsidP="009A0BFC">
            <w:pPr>
              <w:pStyle w:val="acctcolumnheading"/>
              <w:spacing w:after="0" w:line="340" w:lineRule="exact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0AB869F" w14:textId="77777777" w:rsidR="00085B70" w:rsidRPr="004C0DE4" w:rsidRDefault="00085B70" w:rsidP="009A0BFC">
            <w:pPr>
              <w:pStyle w:val="acctcolumnheading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F5851EF" w14:textId="77777777" w:rsidR="00085B70" w:rsidRPr="004C0DE4" w:rsidRDefault="00085B70" w:rsidP="009A0BFC">
            <w:pPr>
              <w:pStyle w:val="acctcolumnheading"/>
              <w:spacing w:after="0"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3A4C254D" w14:textId="77777777" w:rsidR="00085B70" w:rsidRPr="004C0DE4" w:rsidRDefault="00085B70" w:rsidP="009A0BFC">
            <w:pPr>
              <w:pStyle w:val="acctcolumnheading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63FCEE5" w14:textId="77777777" w:rsidR="00085B70" w:rsidRPr="004C0DE4" w:rsidRDefault="00085B70" w:rsidP="009A0BFC">
            <w:pPr>
              <w:pStyle w:val="acctcolumnheading"/>
              <w:spacing w:after="0"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8F0EB74" w14:textId="77777777" w:rsidR="00085B70" w:rsidRPr="004C0DE4" w:rsidRDefault="00085B70" w:rsidP="009A0BFC">
            <w:pPr>
              <w:pStyle w:val="acctcolumnheading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8586D3" w14:textId="77777777" w:rsidR="00085B70" w:rsidRPr="004C0DE4" w:rsidRDefault="00085B70" w:rsidP="009A0BFC">
            <w:pPr>
              <w:pStyle w:val="acctcolumnheading"/>
              <w:spacing w:after="0"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69223A5" w14:textId="77777777" w:rsidR="00085B70" w:rsidRPr="004C0DE4" w:rsidRDefault="00085B70" w:rsidP="009A0BFC">
            <w:pPr>
              <w:pStyle w:val="acctcolumnheading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6E465B" w14:textId="77777777" w:rsidR="00085B70" w:rsidRPr="004C0DE4" w:rsidRDefault="00085B70" w:rsidP="009A0BFC">
            <w:pPr>
              <w:pStyle w:val="acctcolumnheading"/>
              <w:spacing w:after="0"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48E13F5" w14:textId="77777777" w:rsidR="00085B70" w:rsidRPr="004C0DE4" w:rsidRDefault="00085B70" w:rsidP="009A0BFC">
            <w:pPr>
              <w:pStyle w:val="acctcolumnheading"/>
              <w:spacing w:after="0"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A0846F" w14:textId="77777777" w:rsidR="00085B70" w:rsidRPr="004C0DE4" w:rsidRDefault="00085B70" w:rsidP="009A0BFC">
            <w:pPr>
              <w:pStyle w:val="acctcolumnheading"/>
              <w:spacing w:after="0" w:line="340" w:lineRule="exact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85B70" w:rsidRPr="004C0DE4" w14:paraId="106D73FB" w14:textId="77777777" w:rsidTr="009A0BFC">
        <w:trPr>
          <w:cantSplit/>
          <w:trHeight w:val="56"/>
          <w:tblHeader/>
        </w:trPr>
        <w:tc>
          <w:tcPr>
            <w:tcW w:w="3960" w:type="dxa"/>
            <w:shd w:val="clear" w:color="auto" w:fill="auto"/>
            <w:vAlign w:val="bottom"/>
          </w:tcPr>
          <w:p w14:paraId="5DAD7AF8" w14:textId="77777777" w:rsidR="00085B70" w:rsidRPr="004C0DE4" w:rsidRDefault="00085B70" w:rsidP="009A0BFC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63535EEC" w14:textId="77777777" w:rsidR="00085B70" w:rsidRPr="004C0DE4" w:rsidRDefault="00085B70" w:rsidP="009A0BF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4C0DE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4C0DE4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085B70" w:rsidRPr="004C0DE4" w14:paraId="77B59418" w14:textId="77777777" w:rsidTr="009A0BFC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52071B68" w14:textId="0ED7DAA1" w:rsidR="00085B70" w:rsidRPr="004C0DE4" w:rsidRDefault="00085B70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83180C"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31AEA"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83180C"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260" w:type="dxa"/>
            <w:gridSpan w:val="13"/>
            <w:vAlign w:val="bottom"/>
          </w:tcPr>
          <w:p w14:paraId="75B33999" w14:textId="77777777" w:rsidR="00085B70" w:rsidRPr="004C0DE4" w:rsidRDefault="00085B70" w:rsidP="009A0BFC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085B70" w:rsidRPr="004C0DE4" w14:paraId="0C3F8EDA" w14:textId="77777777" w:rsidTr="009A0BFC">
        <w:trPr>
          <w:cantSplit/>
        </w:trPr>
        <w:tc>
          <w:tcPr>
            <w:tcW w:w="3960" w:type="dxa"/>
          </w:tcPr>
          <w:p w14:paraId="0BFF641E" w14:textId="77777777" w:rsidR="00085B70" w:rsidRPr="004C0DE4" w:rsidRDefault="00085B70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5FB08F10" w14:textId="77777777" w:rsidR="00085B70" w:rsidRPr="004C0DE4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136D538C" w14:textId="77777777" w:rsidR="00085B70" w:rsidRPr="004C0DE4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42AE990" w14:textId="77777777" w:rsidR="00085B70" w:rsidRPr="004C0DE4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4F32FF" w14:textId="77777777" w:rsidR="00085B70" w:rsidRPr="004C0DE4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6439E0" w14:textId="77777777" w:rsidR="00085B70" w:rsidRPr="004C0DE4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A0D2D08" w14:textId="77777777" w:rsidR="00085B70" w:rsidRPr="004C0DE4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685398B" w14:textId="77777777" w:rsidR="00085B70" w:rsidRPr="004C0DE4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FD2E5C" w14:textId="77777777" w:rsidR="00085B70" w:rsidRPr="004C0DE4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E86758" w14:textId="77777777" w:rsidR="00085B70" w:rsidRPr="004C0DE4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4D198B2" w14:textId="77777777" w:rsidR="00085B70" w:rsidRPr="004C0DE4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DBDD13" w14:textId="77777777" w:rsidR="00085B70" w:rsidRPr="004C0DE4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BCF7C6" w14:textId="77777777" w:rsidR="00085B70" w:rsidRPr="004C0DE4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7A208C" w14:textId="77777777" w:rsidR="00085B70" w:rsidRPr="004C0DE4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38F6" w:rsidRPr="004C0DE4" w14:paraId="633A41F5" w14:textId="77777777" w:rsidTr="009A0BFC">
        <w:trPr>
          <w:cantSplit/>
        </w:trPr>
        <w:tc>
          <w:tcPr>
            <w:tcW w:w="3960" w:type="dxa"/>
          </w:tcPr>
          <w:p w14:paraId="7D57FB90" w14:textId="4EAC006E" w:rsidR="00B838F6" w:rsidRPr="004C0DE4" w:rsidRDefault="00B838F6" w:rsidP="00B838F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="009009A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530" w:type="dxa"/>
            <w:vAlign w:val="bottom"/>
          </w:tcPr>
          <w:p w14:paraId="335AB042" w14:textId="1DFD32AD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928B203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941F55A" w14:textId="58CBA709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129,411,632</w:t>
            </w:r>
          </w:p>
        </w:tc>
        <w:tc>
          <w:tcPr>
            <w:tcW w:w="180" w:type="dxa"/>
            <w:vAlign w:val="bottom"/>
          </w:tcPr>
          <w:p w14:paraId="226E7CDA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B8740B" w14:textId="3DF9DD8F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129,411,632</w:t>
            </w:r>
          </w:p>
        </w:tc>
        <w:tc>
          <w:tcPr>
            <w:tcW w:w="182" w:type="dxa"/>
            <w:vAlign w:val="bottom"/>
          </w:tcPr>
          <w:p w14:paraId="564869FD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316FE41" w14:textId="62191263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424DA4F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D7C23E" w14:textId="76E33AA0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443B18B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FF0659" w14:textId="7DE36D88" w:rsidR="00B838F6" w:rsidRPr="004C0DE4" w:rsidRDefault="00C31999" w:rsidP="0090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127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,98</w:t>
            </w:r>
            <w:r w:rsidR="009009A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,41</w:t>
            </w:r>
            <w:r w:rsidR="009009A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19A370E8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2F2F67" w14:textId="485AEDC3" w:rsidR="00B838F6" w:rsidRPr="004C0DE4" w:rsidRDefault="00C31999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127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AA2DA1">
              <w:rPr>
                <w:rFonts w:asciiTheme="majorBidi" w:hAnsiTheme="majorBidi" w:cstheme="majorBidi"/>
                <w:sz w:val="28"/>
                <w:szCs w:val="28"/>
              </w:rPr>
              <w:t>87,419</w:t>
            </w:r>
          </w:p>
        </w:tc>
      </w:tr>
      <w:tr w:rsidR="00B838F6" w:rsidRPr="004C0DE4" w14:paraId="7E6FC295" w14:textId="77777777" w:rsidTr="009A0BFC">
        <w:trPr>
          <w:cantSplit/>
          <w:trHeight w:val="189"/>
        </w:trPr>
        <w:tc>
          <w:tcPr>
            <w:tcW w:w="3960" w:type="dxa"/>
          </w:tcPr>
          <w:p w14:paraId="4D012F0B" w14:textId="77777777" w:rsidR="00B838F6" w:rsidRPr="004C0DE4" w:rsidRDefault="00B838F6" w:rsidP="00B838F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41768712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7B28A1B7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7" w:type="dxa"/>
            <w:vAlign w:val="bottom"/>
          </w:tcPr>
          <w:p w14:paraId="60D0E410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8CA19F2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0C52347B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14:paraId="48B404CF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8" w:type="dxa"/>
            <w:vAlign w:val="bottom"/>
          </w:tcPr>
          <w:p w14:paraId="3D2966E5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85D3608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2AEEBEC1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418B0AE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623ED063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ECD4341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399CD8F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838F6" w:rsidRPr="004C0DE4" w14:paraId="2B62D88A" w14:textId="77777777" w:rsidTr="009A0BFC">
        <w:trPr>
          <w:cantSplit/>
        </w:trPr>
        <w:tc>
          <w:tcPr>
            <w:tcW w:w="3960" w:type="dxa"/>
          </w:tcPr>
          <w:p w14:paraId="2088D3F4" w14:textId="77777777" w:rsidR="00B838F6" w:rsidRPr="004C0DE4" w:rsidRDefault="00B838F6" w:rsidP="00B838F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3C37FB00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AA51427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A02FE40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E0AE2D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86AE6C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EDE0FF2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8167EEB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0FEC91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F33F6F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D5471D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15E972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A97FF3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9E5655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38F6" w:rsidRPr="004C0DE4" w14:paraId="4F485372" w14:textId="77777777" w:rsidTr="00F7775F">
        <w:trPr>
          <w:cantSplit/>
        </w:trPr>
        <w:tc>
          <w:tcPr>
            <w:tcW w:w="3960" w:type="dxa"/>
          </w:tcPr>
          <w:p w14:paraId="0A1A01EC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22C881C5" w14:textId="222E7F8A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67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195</w:t>
            </w:r>
          </w:p>
        </w:tc>
        <w:tc>
          <w:tcPr>
            <w:tcW w:w="183" w:type="dxa"/>
            <w:vAlign w:val="bottom"/>
          </w:tcPr>
          <w:p w14:paraId="01271D8A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4A4E8BC" w14:textId="762040B4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5815794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09A18E" w14:textId="61F64BC5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67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195</w:t>
            </w:r>
          </w:p>
        </w:tc>
        <w:tc>
          <w:tcPr>
            <w:tcW w:w="182" w:type="dxa"/>
            <w:vAlign w:val="bottom"/>
          </w:tcPr>
          <w:p w14:paraId="3287A7CB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93CDD1B" w14:textId="5E2694A2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EFB1DCA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B2A514" w14:textId="6A0B0AEA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67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195</w:t>
            </w:r>
          </w:p>
        </w:tc>
        <w:tc>
          <w:tcPr>
            <w:tcW w:w="180" w:type="dxa"/>
            <w:vAlign w:val="bottom"/>
          </w:tcPr>
          <w:p w14:paraId="6A73A9CF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465738" w14:textId="0920FFF8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F8CE433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1B3EE3" w14:textId="7A85947D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67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195</w:t>
            </w:r>
          </w:p>
        </w:tc>
      </w:tr>
      <w:tr w:rsidR="00B838F6" w:rsidRPr="004C0DE4" w14:paraId="373402E2" w14:textId="77777777" w:rsidTr="009A0BFC">
        <w:trPr>
          <w:cantSplit/>
        </w:trPr>
        <w:tc>
          <w:tcPr>
            <w:tcW w:w="3960" w:type="dxa"/>
          </w:tcPr>
          <w:p w14:paraId="24B6131C" w14:textId="77777777" w:rsidR="00B838F6" w:rsidRPr="004C0DE4" w:rsidRDefault="00B838F6" w:rsidP="00B838F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7807D2B7" w14:textId="57DE149F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5F2BA380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82C4A6E" w14:textId="0F8B1599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035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318</w:t>
            </w:r>
          </w:p>
        </w:tc>
        <w:tc>
          <w:tcPr>
            <w:tcW w:w="180" w:type="dxa"/>
            <w:vAlign w:val="bottom"/>
          </w:tcPr>
          <w:p w14:paraId="46302B23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F3BB00" w14:textId="28AE05A4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035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318</w:t>
            </w:r>
          </w:p>
        </w:tc>
        <w:tc>
          <w:tcPr>
            <w:tcW w:w="182" w:type="dxa"/>
            <w:vAlign w:val="bottom"/>
          </w:tcPr>
          <w:p w14:paraId="6159CE4F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D4C8856" w14:textId="01890944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C172AB4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CDFE99" w14:textId="21990B18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23,996,535</w:t>
            </w:r>
          </w:p>
        </w:tc>
        <w:tc>
          <w:tcPr>
            <w:tcW w:w="180" w:type="dxa"/>
            <w:vAlign w:val="bottom"/>
          </w:tcPr>
          <w:p w14:paraId="4CAD3129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43DC38" w14:textId="013530E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5642084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404F6E" w14:textId="52BA63A4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23,996,535</w:t>
            </w:r>
          </w:p>
        </w:tc>
      </w:tr>
      <w:tr w:rsidR="00B838F6" w:rsidRPr="004C0DE4" w14:paraId="2C2B666B" w14:textId="77777777" w:rsidTr="009A0BFC">
        <w:trPr>
          <w:cantSplit/>
        </w:trPr>
        <w:tc>
          <w:tcPr>
            <w:tcW w:w="3960" w:type="dxa"/>
          </w:tcPr>
          <w:p w14:paraId="615F5C5C" w14:textId="77777777" w:rsidR="00B838F6" w:rsidRPr="004C0DE4" w:rsidRDefault="00B838F6" w:rsidP="00B838F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22672178" w14:textId="7DC9F438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697BCF95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DD782E9" w14:textId="385AB1D3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74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747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225</w:t>
            </w:r>
          </w:p>
        </w:tc>
        <w:tc>
          <w:tcPr>
            <w:tcW w:w="180" w:type="dxa"/>
            <w:vAlign w:val="bottom"/>
          </w:tcPr>
          <w:p w14:paraId="5FC6012E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282810" w14:textId="1D5B6FD6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74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747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225</w:t>
            </w:r>
          </w:p>
        </w:tc>
        <w:tc>
          <w:tcPr>
            <w:tcW w:w="182" w:type="dxa"/>
            <w:vAlign w:val="bottom"/>
          </w:tcPr>
          <w:p w14:paraId="0195CC4D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ACB5B52" w14:textId="0C4EE72C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67B3F38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35120D" w14:textId="1A572D05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74,164,131</w:t>
            </w:r>
          </w:p>
        </w:tc>
        <w:tc>
          <w:tcPr>
            <w:tcW w:w="180" w:type="dxa"/>
            <w:vAlign w:val="bottom"/>
          </w:tcPr>
          <w:p w14:paraId="3C0233DF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8CBFDD" w14:textId="4A073855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1A95090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845E87" w14:textId="7D9DC4C9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74,164,131</w:t>
            </w:r>
          </w:p>
        </w:tc>
      </w:tr>
      <w:tr w:rsidR="00B838F6" w:rsidRPr="004C0DE4" w14:paraId="57E2BC80" w14:textId="77777777" w:rsidTr="009A0BFC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63227277" w14:textId="77777777" w:rsidR="00B838F6" w:rsidRPr="004C0DE4" w:rsidRDefault="00B838F6" w:rsidP="00B838F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260" w:type="dxa"/>
            <w:gridSpan w:val="13"/>
            <w:vAlign w:val="bottom"/>
          </w:tcPr>
          <w:p w14:paraId="3B8E29B4" w14:textId="77777777" w:rsidR="00B838F6" w:rsidRPr="004C0DE4" w:rsidRDefault="00B838F6" w:rsidP="00B838F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B838F6" w:rsidRPr="004C0DE4" w14:paraId="4EE04A13" w14:textId="77777777" w:rsidTr="009A0BFC">
        <w:trPr>
          <w:cantSplit/>
        </w:trPr>
        <w:tc>
          <w:tcPr>
            <w:tcW w:w="3960" w:type="dxa"/>
          </w:tcPr>
          <w:p w14:paraId="306659BC" w14:textId="77777777" w:rsidR="00B838F6" w:rsidRPr="004C0DE4" w:rsidRDefault="00B838F6" w:rsidP="00B838F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618D55F7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627C850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F3C67E6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B6ABD4C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ECBED0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D60FFDD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D449402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EED895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F7AD62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3C3801D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16A783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25114C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5801B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38F6" w:rsidRPr="004C0DE4" w14:paraId="7AF0D9CB" w14:textId="77777777" w:rsidTr="009A0BFC">
        <w:trPr>
          <w:cantSplit/>
        </w:trPr>
        <w:tc>
          <w:tcPr>
            <w:tcW w:w="3960" w:type="dxa"/>
          </w:tcPr>
          <w:p w14:paraId="0D869292" w14:textId="02EABDE7" w:rsidR="00B838F6" w:rsidRPr="004C0DE4" w:rsidRDefault="00B838F6" w:rsidP="00B838F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="009009A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530" w:type="dxa"/>
            <w:vAlign w:val="bottom"/>
          </w:tcPr>
          <w:p w14:paraId="7EB1B271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02179D3A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5EF77D6E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,669,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965</w:t>
            </w:r>
          </w:p>
        </w:tc>
        <w:tc>
          <w:tcPr>
            <w:tcW w:w="180" w:type="dxa"/>
          </w:tcPr>
          <w:p w14:paraId="5793CA1E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BDB39E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,669,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965</w:t>
            </w:r>
          </w:p>
        </w:tc>
        <w:tc>
          <w:tcPr>
            <w:tcW w:w="182" w:type="dxa"/>
            <w:vAlign w:val="bottom"/>
          </w:tcPr>
          <w:p w14:paraId="17A0A29F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88B68A9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73AC607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CBE1F1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CA7CDDE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918608" w14:textId="3D950ACA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183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58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35CFA637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28667E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183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58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</w:tr>
      <w:tr w:rsidR="00B838F6" w:rsidRPr="004C0DE4" w14:paraId="57BF9F53" w14:textId="77777777" w:rsidTr="009A0BFC">
        <w:trPr>
          <w:cantSplit/>
          <w:trHeight w:val="189"/>
        </w:trPr>
        <w:tc>
          <w:tcPr>
            <w:tcW w:w="3960" w:type="dxa"/>
          </w:tcPr>
          <w:p w14:paraId="04E041DA" w14:textId="77777777" w:rsidR="00B838F6" w:rsidRPr="004C0DE4" w:rsidRDefault="00B838F6" w:rsidP="00B838F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2A4AFA79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1977C93A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7" w:type="dxa"/>
            <w:vAlign w:val="bottom"/>
          </w:tcPr>
          <w:p w14:paraId="236F84AC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84182B8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54408437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14:paraId="4A1D14BC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8" w:type="dxa"/>
            <w:vAlign w:val="bottom"/>
          </w:tcPr>
          <w:p w14:paraId="58B15992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6C617BF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889CED5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9D0900D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51333849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5032236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444355A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838F6" w:rsidRPr="004C0DE4" w14:paraId="20B563ED" w14:textId="77777777" w:rsidTr="009A0BFC">
        <w:trPr>
          <w:cantSplit/>
        </w:trPr>
        <w:tc>
          <w:tcPr>
            <w:tcW w:w="3960" w:type="dxa"/>
          </w:tcPr>
          <w:p w14:paraId="6D5026FD" w14:textId="77777777" w:rsidR="00B838F6" w:rsidRPr="004C0DE4" w:rsidRDefault="00B838F6" w:rsidP="00B838F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36F4B112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439CE70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8B182CB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F372FF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8F84E4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6E9FA2A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92F0735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344FF3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EBF2FE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D5F2AF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CBF972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2D4408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97DAE6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38F6" w:rsidRPr="004C0DE4" w14:paraId="5293A23B" w14:textId="77777777" w:rsidTr="009A0BFC">
        <w:trPr>
          <w:cantSplit/>
        </w:trPr>
        <w:tc>
          <w:tcPr>
            <w:tcW w:w="3960" w:type="dxa"/>
          </w:tcPr>
          <w:p w14:paraId="69C741AE" w14:textId="77777777" w:rsidR="00B838F6" w:rsidRPr="004C0DE4" w:rsidRDefault="00B838F6" w:rsidP="00B8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1C2F8E19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3" w:type="dxa"/>
            <w:vAlign w:val="bottom"/>
          </w:tcPr>
          <w:p w14:paraId="676B1F69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3A0E02E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DC500CE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BCAC3D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2" w:type="dxa"/>
            <w:vAlign w:val="bottom"/>
          </w:tcPr>
          <w:p w14:paraId="46286BFD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7C39BDC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63EFD52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8907AE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0" w:type="dxa"/>
            <w:vAlign w:val="bottom"/>
          </w:tcPr>
          <w:p w14:paraId="18F896B3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BA0781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2BE955C" w14:textId="77777777" w:rsidR="00B838F6" w:rsidRPr="004C0DE4" w:rsidRDefault="00B838F6" w:rsidP="00505422">
            <w:pPr>
              <w:pStyle w:val="acctfourfigures"/>
              <w:tabs>
                <w:tab w:val="decimal" w:pos="9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74DEC9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</w:tr>
      <w:tr w:rsidR="00B838F6" w:rsidRPr="004C0DE4" w14:paraId="157AA20B" w14:textId="77777777" w:rsidTr="009A0BFC">
        <w:trPr>
          <w:cantSplit/>
        </w:trPr>
        <w:tc>
          <w:tcPr>
            <w:tcW w:w="3960" w:type="dxa"/>
          </w:tcPr>
          <w:p w14:paraId="04C389C7" w14:textId="77777777" w:rsidR="00B838F6" w:rsidRPr="004C0DE4" w:rsidRDefault="00B838F6" w:rsidP="00B838F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5C8950B0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1AE94F06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03895FEA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056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48315977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4212AF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056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82" w:type="dxa"/>
            <w:vAlign w:val="bottom"/>
          </w:tcPr>
          <w:p w14:paraId="09D37EFF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1BBB1B0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89C777D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A0EC59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22,190,422</w:t>
            </w:r>
          </w:p>
        </w:tc>
        <w:tc>
          <w:tcPr>
            <w:tcW w:w="180" w:type="dxa"/>
            <w:vAlign w:val="bottom"/>
          </w:tcPr>
          <w:p w14:paraId="1997E86D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BC6C1F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8CC8E4" w14:textId="77777777" w:rsidR="00B838F6" w:rsidRPr="004C0DE4" w:rsidRDefault="00B838F6" w:rsidP="00505422">
            <w:pPr>
              <w:pStyle w:val="acctfourfigures"/>
              <w:tabs>
                <w:tab w:val="decimal" w:pos="9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038E66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22,190,422</w:t>
            </w:r>
          </w:p>
        </w:tc>
      </w:tr>
      <w:tr w:rsidR="00B838F6" w:rsidRPr="004C0DE4" w14:paraId="13B2506A" w14:textId="77777777" w:rsidTr="009A0BFC">
        <w:trPr>
          <w:cantSplit/>
        </w:trPr>
        <w:tc>
          <w:tcPr>
            <w:tcW w:w="3960" w:type="dxa"/>
          </w:tcPr>
          <w:p w14:paraId="1CA7424F" w14:textId="77777777" w:rsidR="00B838F6" w:rsidRPr="004C0DE4" w:rsidRDefault="00B838F6" w:rsidP="00B838F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57A7A105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54D9323A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B68CD1D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59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725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312</w:t>
            </w:r>
          </w:p>
        </w:tc>
        <w:tc>
          <w:tcPr>
            <w:tcW w:w="180" w:type="dxa"/>
            <w:vAlign w:val="bottom"/>
          </w:tcPr>
          <w:p w14:paraId="6E91968B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49377F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59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725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312</w:t>
            </w:r>
          </w:p>
        </w:tc>
        <w:tc>
          <w:tcPr>
            <w:tcW w:w="182" w:type="dxa"/>
            <w:vAlign w:val="bottom"/>
          </w:tcPr>
          <w:p w14:paraId="2DE2FDA5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8297C1A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A8AF77D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4574F6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59,863,123</w:t>
            </w:r>
          </w:p>
        </w:tc>
        <w:tc>
          <w:tcPr>
            <w:tcW w:w="180" w:type="dxa"/>
            <w:vAlign w:val="bottom"/>
          </w:tcPr>
          <w:p w14:paraId="33A4F98E" w14:textId="77777777" w:rsidR="00B838F6" w:rsidRPr="004C0DE4" w:rsidRDefault="00B838F6" w:rsidP="00B838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067D8C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30B5035" w14:textId="77777777" w:rsidR="00B838F6" w:rsidRPr="004C0DE4" w:rsidRDefault="00B838F6" w:rsidP="00505422">
            <w:pPr>
              <w:pStyle w:val="acctfourfigures"/>
              <w:tabs>
                <w:tab w:val="decimal" w:pos="9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10CDC2" w14:textId="77777777" w:rsidR="00B838F6" w:rsidRPr="004C0DE4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59,863,123</w:t>
            </w:r>
          </w:p>
        </w:tc>
      </w:tr>
    </w:tbl>
    <w:p w14:paraId="30285A3A" w14:textId="77777777" w:rsidR="00E3369D" w:rsidRPr="004C0DE4" w:rsidRDefault="00E3369D" w:rsidP="00F81D9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2431A61E" w14:textId="77777777" w:rsidR="00F81D92" w:rsidRPr="004C0DE4" w:rsidRDefault="00F81D92" w:rsidP="00F81D9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 w:hanging="540"/>
        <w:jc w:val="thaiDistribute"/>
        <w:rPr>
          <w:rFonts w:asciiTheme="majorBidi" w:eastAsia="Calibri" w:hAnsiTheme="majorBidi" w:cstheme="majorBidi"/>
          <w:b/>
          <w:bCs/>
          <w:sz w:val="28"/>
          <w:szCs w:val="28"/>
          <w:lang w:val="en-GB"/>
        </w:rPr>
      </w:pPr>
    </w:p>
    <w:p w14:paraId="1FBE81E0" w14:textId="5955FC7C" w:rsidR="00F81D92" w:rsidRPr="004C0DE4" w:rsidRDefault="00F81D92" w:rsidP="00F81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4C0DE4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61C2DFF" w14:textId="221E139B" w:rsidR="005162B2" w:rsidRPr="004C0DE4" w:rsidRDefault="005162B2" w:rsidP="00F81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4"/>
          <w:szCs w:val="4"/>
          <w:lang w:val="en-GB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6616C3" w:rsidRPr="004C0DE4" w14:paraId="3A94AE2F" w14:textId="77777777" w:rsidTr="009A0BFC">
        <w:trPr>
          <w:cantSplit/>
          <w:trHeight w:val="74"/>
          <w:tblHeader/>
        </w:trPr>
        <w:tc>
          <w:tcPr>
            <w:tcW w:w="3960" w:type="dxa"/>
            <w:shd w:val="clear" w:color="auto" w:fill="auto"/>
            <w:vAlign w:val="bottom"/>
          </w:tcPr>
          <w:p w14:paraId="2E5F6EC7" w14:textId="77777777" w:rsidR="006616C3" w:rsidRPr="004C0DE4" w:rsidDel="00A71EB6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1E2989B5" w14:textId="77777777" w:rsidR="006616C3" w:rsidRPr="004C0DE4" w:rsidRDefault="006616C3" w:rsidP="009A0BFC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6616C3" w:rsidRPr="004C0DE4" w14:paraId="656C7EDD" w14:textId="77777777" w:rsidTr="009A0BFC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74EB1B36" w14:textId="77777777" w:rsidR="006616C3" w:rsidRPr="004C0DE4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7A7FD429" w14:textId="77777777" w:rsidR="006616C3" w:rsidRPr="004C0DE4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14FB1851" w14:textId="77777777" w:rsidR="006616C3" w:rsidRPr="004C0DE4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7FE092CB" w14:textId="77777777" w:rsidR="006616C3" w:rsidRPr="004C0DE4" w:rsidRDefault="006616C3" w:rsidP="009A0BFC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616C3" w:rsidRPr="004C0DE4" w14:paraId="2ECCC70E" w14:textId="77777777" w:rsidTr="009A0BFC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0E4BCDB6" w14:textId="77777777" w:rsidR="006616C3" w:rsidRPr="004C0DE4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D1F8867" w14:textId="77777777" w:rsidR="006616C3" w:rsidRPr="004C0DE4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DC07D43" w14:textId="77777777" w:rsidR="006616C3" w:rsidRPr="004C0DE4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2C921C67" w14:textId="77777777" w:rsidR="006616C3" w:rsidRPr="004C0DE4" w:rsidRDefault="006616C3" w:rsidP="009A0BFC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C586392" w14:textId="77777777" w:rsidR="006616C3" w:rsidRPr="004C0DE4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F0D52B" w14:textId="77777777" w:rsidR="006616C3" w:rsidRPr="004C0DE4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632EB9A5" w14:textId="77777777" w:rsidR="006616C3" w:rsidRPr="004C0DE4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294E5C8" w14:textId="77777777" w:rsidR="006616C3" w:rsidRPr="004C0DE4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53FE047" w14:textId="77777777" w:rsidR="006616C3" w:rsidRPr="004C0DE4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8BED98" w14:textId="77777777" w:rsidR="006616C3" w:rsidRPr="004C0DE4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926A5FA" w14:textId="77777777" w:rsidR="006616C3" w:rsidRPr="004C0DE4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BA45C7" w14:textId="77777777" w:rsidR="006616C3" w:rsidRPr="004C0DE4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713DAF5" w14:textId="77777777" w:rsidR="006616C3" w:rsidRPr="004C0DE4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C39F8E" w14:textId="77777777" w:rsidR="006616C3" w:rsidRPr="004C0DE4" w:rsidRDefault="006616C3" w:rsidP="009A0BFC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616C3" w:rsidRPr="004C0DE4" w14:paraId="279F0A3F" w14:textId="77777777" w:rsidTr="009A0BFC">
        <w:trPr>
          <w:cantSplit/>
          <w:trHeight w:val="56"/>
          <w:tblHeader/>
        </w:trPr>
        <w:tc>
          <w:tcPr>
            <w:tcW w:w="3960" w:type="dxa"/>
            <w:shd w:val="clear" w:color="auto" w:fill="auto"/>
            <w:vAlign w:val="bottom"/>
          </w:tcPr>
          <w:p w14:paraId="00FD2DF8" w14:textId="77777777" w:rsidR="006616C3" w:rsidRPr="004C0DE4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0BD93A52" w14:textId="77777777" w:rsidR="006616C3" w:rsidRPr="004C0DE4" w:rsidRDefault="006616C3" w:rsidP="009A0B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4C0DE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4C0DE4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6616C3" w:rsidRPr="004C0DE4" w14:paraId="6781288F" w14:textId="77777777" w:rsidTr="009A0BFC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1B58E98B" w14:textId="5721204B" w:rsidR="006616C3" w:rsidRPr="004C0DE4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83180C"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95B58"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83180C"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260" w:type="dxa"/>
            <w:gridSpan w:val="13"/>
            <w:vAlign w:val="bottom"/>
          </w:tcPr>
          <w:p w14:paraId="3D0442BD" w14:textId="77777777" w:rsidR="006616C3" w:rsidRPr="004C0DE4" w:rsidRDefault="006616C3" w:rsidP="009A0BFC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6616C3" w:rsidRPr="004C0DE4" w14:paraId="50BDD518" w14:textId="77777777" w:rsidTr="009A0BFC">
        <w:trPr>
          <w:cantSplit/>
        </w:trPr>
        <w:tc>
          <w:tcPr>
            <w:tcW w:w="3960" w:type="dxa"/>
          </w:tcPr>
          <w:p w14:paraId="60FDDAA7" w14:textId="77777777" w:rsidR="006616C3" w:rsidRPr="004C0DE4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05BA174E" w14:textId="77777777" w:rsidR="006616C3" w:rsidRPr="004C0DE4" w:rsidRDefault="006616C3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left" w:pos="13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4F1CCE9F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F2F87F3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7F351D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259073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0234973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4C560B2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1B750B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65E9D5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C86B1F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C24D78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22B9D3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3FCD8F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16C3" w:rsidRPr="004C0DE4" w14:paraId="3894DBC5" w14:textId="77777777" w:rsidTr="009A0BFC">
        <w:trPr>
          <w:cantSplit/>
        </w:trPr>
        <w:tc>
          <w:tcPr>
            <w:tcW w:w="3960" w:type="dxa"/>
          </w:tcPr>
          <w:p w14:paraId="1DA4D402" w14:textId="19EB3BF9" w:rsidR="006616C3" w:rsidRPr="004C0DE4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="009009A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530" w:type="dxa"/>
            <w:vAlign w:val="bottom"/>
          </w:tcPr>
          <w:p w14:paraId="576625D8" w14:textId="0D156F04" w:rsidR="006616C3" w:rsidRPr="004C0DE4" w:rsidRDefault="00586017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04C6B680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5653F69C" w14:textId="4BFE7CAD" w:rsidR="006616C3" w:rsidRPr="00505422" w:rsidRDefault="00B838F6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505422">
              <w:rPr>
                <w:rFonts w:asciiTheme="majorBidi" w:hAnsiTheme="majorBidi" w:cs="Angsana New"/>
                <w:sz w:val="28"/>
                <w:szCs w:val="28"/>
              </w:rPr>
              <w:t>126,856,084</w:t>
            </w:r>
          </w:p>
        </w:tc>
        <w:tc>
          <w:tcPr>
            <w:tcW w:w="180" w:type="dxa"/>
          </w:tcPr>
          <w:p w14:paraId="6E289BA8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E865D5" w14:textId="3B6D9510" w:rsidR="006616C3" w:rsidRPr="004C0DE4" w:rsidRDefault="00B838F6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126,856,084</w:t>
            </w:r>
          </w:p>
        </w:tc>
        <w:tc>
          <w:tcPr>
            <w:tcW w:w="182" w:type="dxa"/>
            <w:vAlign w:val="bottom"/>
          </w:tcPr>
          <w:p w14:paraId="3C976223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69CB6AE" w14:textId="33BA49CC" w:rsidR="006616C3" w:rsidRPr="004C0DE4" w:rsidRDefault="00E96606" w:rsidP="00B96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518DC26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C25459" w14:textId="0CADE20B" w:rsidR="006616C3" w:rsidRPr="004C0DE4" w:rsidRDefault="00E96606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B2AE387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677BFE" w14:textId="30F7019B" w:rsidR="006616C3" w:rsidRPr="004C0DE4" w:rsidRDefault="002F3B64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125,4</w:t>
            </w:r>
            <w:r w:rsidR="0072486D">
              <w:rPr>
                <w:rFonts w:asciiTheme="majorBidi" w:hAnsiTheme="majorBidi" w:cs="Angsana New"/>
                <w:sz w:val="28"/>
                <w:szCs w:val="28"/>
              </w:rPr>
              <w:t>31,870</w:t>
            </w:r>
          </w:p>
        </w:tc>
        <w:tc>
          <w:tcPr>
            <w:tcW w:w="180" w:type="dxa"/>
            <w:vAlign w:val="bottom"/>
          </w:tcPr>
          <w:p w14:paraId="580CCA30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B58AA5" w14:textId="17A13DEF" w:rsidR="006616C3" w:rsidRPr="004C0DE4" w:rsidRDefault="002F3B64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125,4</w:t>
            </w:r>
            <w:r w:rsidR="00237730">
              <w:rPr>
                <w:rFonts w:asciiTheme="majorBidi" w:hAnsiTheme="majorBidi" w:cs="Angsana New"/>
                <w:sz w:val="28"/>
                <w:szCs w:val="28"/>
              </w:rPr>
              <w:t>31,870</w:t>
            </w:r>
          </w:p>
        </w:tc>
      </w:tr>
      <w:tr w:rsidR="006616C3" w:rsidRPr="004C0DE4" w14:paraId="6787EFEA" w14:textId="77777777" w:rsidTr="009A0BFC">
        <w:trPr>
          <w:cantSplit/>
        </w:trPr>
        <w:tc>
          <w:tcPr>
            <w:tcW w:w="3960" w:type="dxa"/>
          </w:tcPr>
          <w:p w14:paraId="41BFE9E9" w14:textId="77777777" w:rsidR="006616C3" w:rsidRPr="004C0DE4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7A7D6536" w14:textId="6B7D8EF0" w:rsidR="006616C3" w:rsidRPr="004C0DE4" w:rsidRDefault="004A2977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37A0B317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B03578B" w14:textId="23B58B0A" w:rsidR="006616C3" w:rsidRPr="00505422" w:rsidRDefault="004A2977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50542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48</w:t>
            </w:r>
            <w:r w:rsidR="009E4090" w:rsidRPr="004C0DE4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Pr="0050542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500</w:t>
            </w:r>
          </w:p>
        </w:tc>
        <w:tc>
          <w:tcPr>
            <w:tcW w:w="180" w:type="dxa"/>
          </w:tcPr>
          <w:p w14:paraId="3A422F56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1EC6CB" w14:textId="7D16B729" w:rsidR="006616C3" w:rsidRPr="004C0DE4" w:rsidRDefault="004A2977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487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500</w:t>
            </w:r>
          </w:p>
        </w:tc>
        <w:tc>
          <w:tcPr>
            <w:tcW w:w="182" w:type="dxa"/>
            <w:vAlign w:val="bottom"/>
          </w:tcPr>
          <w:p w14:paraId="6FBD1756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43523EC" w14:textId="600B4CC1" w:rsidR="006616C3" w:rsidRPr="004C0DE4" w:rsidRDefault="00B90898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5AFDAF1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6F30F6" w14:textId="2D1F7760" w:rsidR="006616C3" w:rsidRPr="004C0DE4" w:rsidRDefault="00B90898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 w:rsidR="008D21F0" w:rsidRPr="004C0DE4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D21F0" w:rsidRPr="004C0DE4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180" w:type="dxa"/>
            <w:vAlign w:val="bottom"/>
          </w:tcPr>
          <w:p w14:paraId="72B605EF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0EA759" w14:textId="5E79B028" w:rsidR="006616C3" w:rsidRPr="004C0DE4" w:rsidRDefault="00B90898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936CF2E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B70D58" w14:textId="68581F43" w:rsidR="006616C3" w:rsidRPr="004C0DE4" w:rsidRDefault="008D21F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1,483,986</w:t>
            </w:r>
          </w:p>
        </w:tc>
      </w:tr>
      <w:tr w:rsidR="006616C3" w:rsidRPr="004C0DE4" w14:paraId="2AC4C2A4" w14:textId="77777777" w:rsidTr="009A0BFC">
        <w:trPr>
          <w:cantSplit/>
          <w:trHeight w:val="189"/>
        </w:trPr>
        <w:tc>
          <w:tcPr>
            <w:tcW w:w="3960" w:type="dxa"/>
          </w:tcPr>
          <w:p w14:paraId="650BC317" w14:textId="77777777" w:rsidR="006616C3" w:rsidRPr="004C0DE4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0F483674" w14:textId="77777777" w:rsidR="006616C3" w:rsidRPr="00505422" w:rsidRDefault="006616C3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05DC599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08726709" w14:textId="77777777" w:rsidR="006616C3" w:rsidRPr="00505422" w:rsidRDefault="006616C3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E77FB1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71A5E59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9A26D40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7745FFE5" w14:textId="77777777" w:rsidR="006616C3" w:rsidRPr="00B964B7" w:rsidRDefault="006616C3" w:rsidP="00B96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76F79D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160632F4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6DD8A38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7C0C3612" w14:textId="77777777" w:rsidR="006616C3" w:rsidRPr="004C0DE4" w:rsidRDefault="006616C3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83456D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760B4E38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6616C3" w:rsidRPr="004C0DE4" w14:paraId="1789BE7D" w14:textId="77777777" w:rsidTr="009A0BFC">
        <w:trPr>
          <w:cantSplit/>
        </w:trPr>
        <w:tc>
          <w:tcPr>
            <w:tcW w:w="3960" w:type="dxa"/>
          </w:tcPr>
          <w:p w14:paraId="596BD0A3" w14:textId="77777777" w:rsidR="006616C3" w:rsidRPr="004C0DE4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182FECDC" w14:textId="77777777" w:rsidR="006616C3" w:rsidRPr="004C0DE4" w:rsidRDefault="006616C3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19E8021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8A61B0D" w14:textId="77777777" w:rsidR="006616C3" w:rsidRPr="00505422" w:rsidRDefault="006616C3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6889E1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7E5EF8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B0E2EF3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A2C1ED5" w14:textId="77777777" w:rsidR="006616C3" w:rsidRPr="004C0DE4" w:rsidRDefault="006616C3" w:rsidP="00B96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A7A347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2FA2BA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827B70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C61E34" w14:textId="77777777" w:rsidR="006616C3" w:rsidRPr="004C0DE4" w:rsidRDefault="006616C3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81724F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0AEF44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274F" w:rsidRPr="004C0DE4" w14:paraId="6A111B47" w14:textId="77777777" w:rsidTr="009A0BFC">
        <w:trPr>
          <w:cantSplit/>
        </w:trPr>
        <w:tc>
          <w:tcPr>
            <w:tcW w:w="3960" w:type="dxa"/>
          </w:tcPr>
          <w:p w14:paraId="1A5D74C7" w14:textId="77777777" w:rsidR="0076274F" w:rsidRPr="004C0DE4" w:rsidRDefault="0076274F" w:rsidP="00762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0E55AA56" w14:textId="78FC1FE1" w:rsidR="0076274F" w:rsidRPr="004C0DE4" w:rsidRDefault="00FF7BD4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964B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964B7">
              <w:rPr>
                <w:rFonts w:asciiTheme="majorBidi" w:hAnsiTheme="majorBidi" w:cstheme="majorBidi" w:hint="cs"/>
                <w:sz w:val="28"/>
                <w:szCs w:val="28"/>
                <w:cs/>
              </w:rPr>
              <w:t>67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64B7">
              <w:rPr>
                <w:rFonts w:asciiTheme="majorBidi" w:hAnsiTheme="majorBidi" w:cstheme="majorBidi" w:hint="cs"/>
                <w:sz w:val="28"/>
                <w:szCs w:val="28"/>
                <w:cs/>
              </w:rPr>
              <w:t>195</w:t>
            </w:r>
          </w:p>
        </w:tc>
        <w:tc>
          <w:tcPr>
            <w:tcW w:w="183" w:type="dxa"/>
            <w:vAlign w:val="bottom"/>
          </w:tcPr>
          <w:p w14:paraId="07744B46" w14:textId="77777777" w:rsidR="0076274F" w:rsidRPr="004C0DE4" w:rsidRDefault="0076274F" w:rsidP="00762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37863BC" w14:textId="7D01DE86" w:rsidR="0076274F" w:rsidRPr="00505422" w:rsidRDefault="0076274F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505422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C96CDF9" w14:textId="77777777" w:rsidR="0076274F" w:rsidRPr="004C0DE4" w:rsidRDefault="0076274F" w:rsidP="00762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687ACD" w14:textId="2967A11D" w:rsidR="0076274F" w:rsidRPr="004C0DE4" w:rsidRDefault="00FF7BD4" w:rsidP="00762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67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195</w:t>
            </w:r>
          </w:p>
        </w:tc>
        <w:tc>
          <w:tcPr>
            <w:tcW w:w="182" w:type="dxa"/>
            <w:vAlign w:val="bottom"/>
          </w:tcPr>
          <w:p w14:paraId="133BC22F" w14:textId="77777777" w:rsidR="0076274F" w:rsidRPr="004C0DE4" w:rsidRDefault="0076274F" w:rsidP="00762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6954DA4" w14:textId="6A645B2C" w:rsidR="0076274F" w:rsidRPr="004C0DE4" w:rsidRDefault="00914405" w:rsidP="00B96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-</w:t>
            </w:r>
          </w:p>
        </w:tc>
        <w:tc>
          <w:tcPr>
            <w:tcW w:w="180" w:type="dxa"/>
            <w:vAlign w:val="bottom"/>
          </w:tcPr>
          <w:p w14:paraId="58D0767D" w14:textId="77777777" w:rsidR="0076274F" w:rsidRPr="004C0DE4" w:rsidRDefault="0076274F" w:rsidP="00762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5E7CD7" w14:textId="1EB0A231" w:rsidR="0076274F" w:rsidRPr="004C0DE4" w:rsidRDefault="00FF7BD4" w:rsidP="00762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67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195</w:t>
            </w:r>
          </w:p>
        </w:tc>
        <w:tc>
          <w:tcPr>
            <w:tcW w:w="180" w:type="dxa"/>
            <w:vAlign w:val="bottom"/>
          </w:tcPr>
          <w:p w14:paraId="53E81F5E" w14:textId="77777777" w:rsidR="0076274F" w:rsidRPr="004C0DE4" w:rsidRDefault="0076274F" w:rsidP="00762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083C22" w14:textId="06EED41D" w:rsidR="0076274F" w:rsidRPr="004C0DE4" w:rsidRDefault="0076274F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5F795CE" w14:textId="77777777" w:rsidR="0076274F" w:rsidRPr="004C0DE4" w:rsidRDefault="0076274F" w:rsidP="00762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3AD52F" w14:textId="49F71EB4" w:rsidR="0076274F" w:rsidRPr="004C0DE4" w:rsidRDefault="00FF7BD4" w:rsidP="00762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67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195</w:t>
            </w:r>
          </w:p>
        </w:tc>
      </w:tr>
      <w:tr w:rsidR="003A0962" w:rsidRPr="004C0DE4" w14:paraId="5AF4A1FF" w14:textId="77777777" w:rsidTr="009A0BFC">
        <w:trPr>
          <w:cantSplit/>
        </w:trPr>
        <w:tc>
          <w:tcPr>
            <w:tcW w:w="3960" w:type="dxa"/>
          </w:tcPr>
          <w:p w14:paraId="2D505D44" w14:textId="77777777" w:rsidR="003A0962" w:rsidRPr="004C0DE4" w:rsidRDefault="003A0962" w:rsidP="003A0962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7F16D7CF" w14:textId="2188301E" w:rsidR="003A0962" w:rsidRPr="004C0DE4" w:rsidRDefault="003A0962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2A6225CC" w14:textId="77777777" w:rsidR="003A0962" w:rsidRPr="004C0DE4" w:rsidRDefault="003A0962" w:rsidP="003A096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250D7DB" w14:textId="00AAC1C6" w:rsidR="003A0962" w:rsidRPr="00505422" w:rsidRDefault="003A0962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035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318</w:t>
            </w:r>
          </w:p>
        </w:tc>
        <w:tc>
          <w:tcPr>
            <w:tcW w:w="180" w:type="dxa"/>
            <w:vAlign w:val="bottom"/>
          </w:tcPr>
          <w:p w14:paraId="4275B0BE" w14:textId="77777777" w:rsidR="003A0962" w:rsidRPr="004C0DE4" w:rsidRDefault="003A0962" w:rsidP="003A096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0A4E1A" w14:textId="31D8785C" w:rsidR="003A0962" w:rsidRPr="004C0DE4" w:rsidRDefault="003A0962" w:rsidP="003A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035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318</w:t>
            </w:r>
          </w:p>
        </w:tc>
        <w:tc>
          <w:tcPr>
            <w:tcW w:w="182" w:type="dxa"/>
            <w:vAlign w:val="bottom"/>
          </w:tcPr>
          <w:p w14:paraId="7E63168E" w14:textId="77777777" w:rsidR="003A0962" w:rsidRPr="004C0DE4" w:rsidRDefault="003A0962" w:rsidP="003A096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A6540FE" w14:textId="317C18B1" w:rsidR="003A0962" w:rsidRPr="004C0DE4" w:rsidRDefault="003A0962" w:rsidP="00B96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97B3068" w14:textId="77777777" w:rsidR="003A0962" w:rsidRPr="004C0DE4" w:rsidRDefault="003A0962" w:rsidP="003A096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FCE157" w14:textId="00CC11B3" w:rsidR="003A0962" w:rsidRPr="004C0DE4" w:rsidRDefault="003A0962" w:rsidP="003A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23,996,535</w:t>
            </w:r>
          </w:p>
        </w:tc>
        <w:tc>
          <w:tcPr>
            <w:tcW w:w="180" w:type="dxa"/>
            <w:vAlign w:val="bottom"/>
          </w:tcPr>
          <w:p w14:paraId="315DC576" w14:textId="77777777" w:rsidR="003A0962" w:rsidRPr="004C0DE4" w:rsidRDefault="003A0962" w:rsidP="003A096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6D0732" w14:textId="2FCFB9E0" w:rsidR="003A0962" w:rsidRPr="004C0DE4" w:rsidRDefault="003A0962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2BA065E" w14:textId="77777777" w:rsidR="003A0962" w:rsidRPr="004C0DE4" w:rsidRDefault="003A0962" w:rsidP="003A096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933211" w14:textId="4F1A828B" w:rsidR="003A0962" w:rsidRPr="004C0DE4" w:rsidRDefault="003A0962" w:rsidP="003A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23,996,535</w:t>
            </w:r>
          </w:p>
        </w:tc>
      </w:tr>
      <w:tr w:rsidR="003A0962" w:rsidRPr="004C0DE4" w14:paraId="49DA022D" w14:textId="77777777" w:rsidTr="009A0BFC">
        <w:trPr>
          <w:cantSplit/>
        </w:trPr>
        <w:tc>
          <w:tcPr>
            <w:tcW w:w="3960" w:type="dxa"/>
          </w:tcPr>
          <w:p w14:paraId="75F79C15" w14:textId="77777777" w:rsidR="003A0962" w:rsidRPr="004C0DE4" w:rsidRDefault="003A0962" w:rsidP="003A0962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372BD9C6" w14:textId="588E3A70" w:rsidR="003A0962" w:rsidRPr="004C0DE4" w:rsidRDefault="003A0962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284E5C6B" w14:textId="77777777" w:rsidR="003A0962" w:rsidRPr="004C0DE4" w:rsidRDefault="003A0962" w:rsidP="003A096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13C4664" w14:textId="6364B7EF" w:rsidR="003A0962" w:rsidRPr="00505422" w:rsidRDefault="003A0962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74</w:t>
            </w:r>
            <w:r w:rsidRPr="0050542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747</w:t>
            </w:r>
            <w:r w:rsidRPr="0050542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225</w:t>
            </w:r>
          </w:p>
        </w:tc>
        <w:tc>
          <w:tcPr>
            <w:tcW w:w="180" w:type="dxa"/>
            <w:vAlign w:val="bottom"/>
          </w:tcPr>
          <w:p w14:paraId="60655C24" w14:textId="77777777" w:rsidR="003A0962" w:rsidRPr="004C0DE4" w:rsidRDefault="003A0962" w:rsidP="003A096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8CCDE9" w14:textId="29F13ADF" w:rsidR="003A0962" w:rsidRPr="004C0DE4" w:rsidRDefault="003A0962" w:rsidP="003A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74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747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225</w:t>
            </w:r>
          </w:p>
        </w:tc>
        <w:tc>
          <w:tcPr>
            <w:tcW w:w="182" w:type="dxa"/>
            <w:vAlign w:val="bottom"/>
          </w:tcPr>
          <w:p w14:paraId="53C42EA6" w14:textId="77777777" w:rsidR="003A0962" w:rsidRPr="004C0DE4" w:rsidRDefault="003A0962" w:rsidP="003A096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83E6954" w14:textId="470EEE5E" w:rsidR="003A0962" w:rsidRPr="004C0DE4" w:rsidRDefault="003A0962" w:rsidP="00B96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D5B78E1" w14:textId="77777777" w:rsidR="003A0962" w:rsidRPr="004C0DE4" w:rsidRDefault="003A0962" w:rsidP="003A096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3946E0" w14:textId="22DB6278" w:rsidR="003A0962" w:rsidRPr="004C0DE4" w:rsidRDefault="003A0962" w:rsidP="003A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74,164,131</w:t>
            </w:r>
          </w:p>
        </w:tc>
        <w:tc>
          <w:tcPr>
            <w:tcW w:w="180" w:type="dxa"/>
            <w:vAlign w:val="bottom"/>
          </w:tcPr>
          <w:p w14:paraId="6560D205" w14:textId="77777777" w:rsidR="003A0962" w:rsidRPr="004C0DE4" w:rsidRDefault="003A0962" w:rsidP="003A096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65F111" w14:textId="555D52A9" w:rsidR="003A0962" w:rsidRPr="004C0DE4" w:rsidRDefault="003A0962" w:rsidP="0050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7DDFE8E" w14:textId="77777777" w:rsidR="003A0962" w:rsidRPr="004C0DE4" w:rsidRDefault="003A0962" w:rsidP="003A096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7B5E35" w14:textId="7838F8A7" w:rsidR="003A0962" w:rsidRPr="004C0DE4" w:rsidRDefault="003A0962" w:rsidP="003A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74,164,131</w:t>
            </w:r>
          </w:p>
        </w:tc>
      </w:tr>
    </w:tbl>
    <w:p w14:paraId="4B9259E7" w14:textId="77777777" w:rsidR="006616C3" w:rsidRPr="004C0DE4" w:rsidRDefault="006616C3" w:rsidP="006616C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6616C3" w:rsidRPr="004C0DE4" w14:paraId="71829B6B" w14:textId="77777777" w:rsidTr="009A0BFC">
        <w:trPr>
          <w:cantSplit/>
          <w:trHeight w:val="74"/>
          <w:tblHeader/>
        </w:trPr>
        <w:tc>
          <w:tcPr>
            <w:tcW w:w="3960" w:type="dxa"/>
            <w:shd w:val="clear" w:color="auto" w:fill="auto"/>
            <w:vAlign w:val="bottom"/>
          </w:tcPr>
          <w:p w14:paraId="488FDFCA" w14:textId="77777777" w:rsidR="006616C3" w:rsidRPr="004C0DE4" w:rsidDel="00A71EB6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52891F4C" w14:textId="77777777" w:rsidR="006616C3" w:rsidRPr="004C0DE4" w:rsidRDefault="006616C3" w:rsidP="009A0BFC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4C0D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6616C3" w:rsidRPr="004C0DE4" w14:paraId="2117C9F0" w14:textId="77777777" w:rsidTr="009A0BFC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3A915EE4" w14:textId="77777777" w:rsidR="006616C3" w:rsidRPr="004C0DE4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75F236F4" w14:textId="77777777" w:rsidR="006616C3" w:rsidRPr="004C0DE4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68331E95" w14:textId="77777777" w:rsidR="006616C3" w:rsidRPr="004C0DE4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0C29225C" w14:textId="77777777" w:rsidR="006616C3" w:rsidRPr="004C0DE4" w:rsidRDefault="006616C3" w:rsidP="009A0BFC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616C3" w:rsidRPr="004C0DE4" w14:paraId="44AE847B" w14:textId="77777777" w:rsidTr="009A0BFC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28AABD9A" w14:textId="77777777" w:rsidR="006616C3" w:rsidRPr="004C0DE4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9388660" w14:textId="77777777" w:rsidR="006616C3" w:rsidRPr="004C0DE4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887EB03" w14:textId="77777777" w:rsidR="006616C3" w:rsidRPr="004C0DE4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214FBFA3" w14:textId="77777777" w:rsidR="006616C3" w:rsidRPr="004C0DE4" w:rsidRDefault="006616C3" w:rsidP="009A0BFC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B779920" w14:textId="77777777" w:rsidR="006616C3" w:rsidRPr="004C0DE4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63A09FD" w14:textId="77777777" w:rsidR="006616C3" w:rsidRPr="004C0DE4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7B9DEC93" w14:textId="77777777" w:rsidR="006616C3" w:rsidRPr="004C0DE4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489B00C" w14:textId="77777777" w:rsidR="006616C3" w:rsidRPr="004C0DE4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133A4E2" w14:textId="77777777" w:rsidR="006616C3" w:rsidRPr="004C0DE4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495AEE" w14:textId="77777777" w:rsidR="006616C3" w:rsidRPr="004C0DE4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A32145C" w14:textId="77777777" w:rsidR="006616C3" w:rsidRPr="004C0DE4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43D43B" w14:textId="77777777" w:rsidR="006616C3" w:rsidRPr="004C0DE4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4C0D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B31A7DB" w14:textId="77777777" w:rsidR="006616C3" w:rsidRPr="004C0DE4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018740" w14:textId="77777777" w:rsidR="006616C3" w:rsidRPr="004C0DE4" w:rsidRDefault="006616C3" w:rsidP="009A0BFC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616C3" w:rsidRPr="004C0DE4" w14:paraId="4ADFB6D5" w14:textId="77777777" w:rsidTr="009A0BFC">
        <w:trPr>
          <w:cantSplit/>
          <w:trHeight w:val="56"/>
          <w:tblHeader/>
        </w:trPr>
        <w:tc>
          <w:tcPr>
            <w:tcW w:w="3960" w:type="dxa"/>
            <w:shd w:val="clear" w:color="auto" w:fill="auto"/>
            <w:vAlign w:val="bottom"/>
          </w:tcPr>
          <w:p w14:paraId="761D418A" w14:textId="77777777" w:rsidR="006616C3" w:rsidRPr="004C0DE4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5B6849AF" w14:textId="77777777" w:rsidR="006616C3" w:rsidRPr="004C0DE4" w:rsidRDefault="006616C3" w:rsidP="009A0B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4C0DE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4C0DE4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6616C3" w:rsidRPr="004C0DE4" w14:paraId="4E0337FE" w14:textId="77777777" w:rsidTr="009A0BFC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0375F7AD" w14:textId="77777777" w:rsidR="006616C3" w:rsidRPr="004C0DE4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260" w:type="dxa"/>
            <w:gridSpan w:val="13"/>
            <w:vAlign w:val="bottom"/>
          </w:tcPr>
          <w:p w14:paraId="5FAB69B5" w14:textId="77777777" w:rsidR="006616C3" w:rsidRPr="004C0DE4" w:rsidRDefault="006616C3" w:rsidP="009A0BFC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6616C3" w:rsidRPr="004C0DE4" w14:paraId="33518778" w14:textId="77777777" w:rsidTr="009A0BFC">
        <w:trPr>
          <w:cantSplit/>
        </w:trPr>
        <w:tc>
          <w:tcPr>
            <w:tcW w:w="3960" w:type="dxa"/>
          </w:tcPr>
          <w:p w14:paraId="6C87F30C" w14:textId="77777777" w:rsidR="006616C3" w:rsidRPr="004C0DE4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36840327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179C950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82CA2E2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3718103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6F04EA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21C6105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5C2D8C1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F023915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54B3B9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37F728F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5AB431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BF76EB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41FB46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16C3" w:rsidRPr="004C0DE4" w14:paraId="35C800B5" w14:textId="77777777" w:rsidTr="009A0BFC">
        <w:trPr>
          <w:cantSplit/>
        </w:trPr>
        <w:tc>
          <w:tcPr>
            <w:tcW w:w="3960" w:type="dxa"/>
          </w:tcPr>
          <w:p w14:paraId="59C6D4AB" w14:textId="35CCF6C7" w:rsidR="006616C3" w:rsidRPr="004C0DE4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="009009A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530" w:type="dxa"/>
            <w:vAlign w:val="bottom"/>
          </w:tcPr>
          <w:p w14:paraId="3BD9884D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234EC632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01625F0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109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307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998</w:t>
            </w:r>
          </w:p>
        </w:tc>
        <w:tc>
          <w:tcPr>
            <w:tcW w:w="180" w:type="dxa"/>
          </w:tcPr>
          <w:p w14:paraId="0CBA1D64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063774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109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307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998</w:t>
            </w:r>
          </w:p>
        </w:tc>
        <w:tc>
          <w:tcPr>
            <w:tcW w:w="182" w:type="dxa"/>
            <w:vAlign w:val="bottom"/>
          </w:tcPr>
          <w:p w14:paraId="188A4AD7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C65CA96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819A3F9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AB46C3C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6A91F67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267196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108,821,617</w:t>
            </w:r>
          </w:p>
        </w:tc>
        <w:tc>
          <w:tcPr>
            <w:tcW w:w="180" w:type="dxa"/>
            <w:vAlign w:val="bottom"/>
          </w:tcPr>
          <w:p w14:paraId="5AE03FB0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F8259E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108,821,617</w:t>
            </w:r>
          </w:p>
        </w:tc>
      </w:tr>
      <w:tr w:rsidR="006616C3" w:rsidRPr="004C0DE4" w14:paraId="6AE01859" w14:textId="77777777" w:rsidTr="009A0BFC">
        <w:trPr>
          <w:cantSplit/>
        </w:trPr>
        <w:tc>
          <w:tcPr>
            <w:tcW w:w="3960" w:type="dxa"/>
          </w:tcPr>
          <w:p w14:paraId="54CFDF38" w14:textId="77777777" w:rsidR="006616C3" w:rsidRPr="004C0DE4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45B33B6A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7FB23B5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48959432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737,500</w:t>
            </w:r>
          </w:p>
        </w:tc>
        <w:tc>
          <w:tcPr>
            <w:tcW w:w="180" w:type="dxa"/>
          </w:tcPr>
          <w:p w14:paraId="2D6319E8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E5A7A8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737,500</w:t>
            </w:r>
          </w:p>
        </w:tc>
        <w:tc>
          <w:tcPr>
            <w:tcW w:w="182" w:type="dxa"/>
            <w:vAlign w:val="bottom"/>
          </w:tcPr>
          <w:p w14:paraId="7E5DB1B8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B77C9F1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D8B042E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2C4CA1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741,041</w:t>
            </w:r>
          </w:p>
        </w:tc>
        <w:tc>
          <w:tcPr>
            <w:tcW w:w="180" w:type="dxa"/>
            <w:vAlign w:val="bottom"/>
          </w:tcPr>
          <w:p w14:paraId="03846FF8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C82868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BC2D0CF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D1636D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741,041</w:t>
            </w:r>
          </w:p>
        </w:tc>
      </w:tr>
      <w:tr w:rsidR="006616C3" w:rsidRPr="004C0DE4" w14:paraId="2A718B52" w14:textId="77777777" w:rsidTr="009A0BFC">
        <w:trPr>
          <w:cantSplit/>
          <w:trHeight w:val="189"/>
        </w:trPr>
        <w:tc>
          <w:tcPr>
            <w:tcW w:w="3960" w:type="dxa"/>
          </w:tcPr>
          <w:p w14:paraId="321300AC" w14:textId="77777777" w:rsidR="006616C3" w:rsidRPr="004C0DE4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1E0DA785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3" w:type="dxa"/>
            <w:vAlign w:val="bottom"/>
          </w:tcPr>
          <w:p w14:paraId="0CE0556A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15396A8C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56B948B0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1D265AE3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vAlign w:val="bottom"/>
          </w:tcPr>
          <w:p w14:paraId="63796CDC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44522F2E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FE8C9D6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4093CD37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13492D9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58F23678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2076CE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7B7AA0A3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6616C3" w:rsidRPr="004C0DE4" w14:paraId="1A392DE1" w14:textId="77777777" w:rsidTr="009A0BFC">
        <w:trPr>
          <w:cantSplit/>
        </w:trPr>
        <w:tc>
          <w:tcPr>
            <w:tcW w:w="3960" w:type="dxa"/>
          </w:tcPr>
          <w:p w14:paraId="60FA973D" w14:textId="77777777" w:rsidR="006616C3" w:rsidRPr="004C0DE4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0888DFD2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5FF3AE8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B8391ED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81FB0D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890647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DC2A2A3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EE6470B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404657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D74D2C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B87B75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65159E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FB0745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52B6BC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16C3" w:rsidRPr="004C0DE4" w14:paraId="25E4BE8E" w14:textId="77777777" w:rsidTr="009A0BFC">
        <w:trPr>
          <w:cantSplit/>
        </w:trPr>
        <w:tc>
          <w:tcPr>
            <w:tcW w:w="3960" w:type="dxa"/>
          </w:tcPr>
          <w:p w14:paraId="1EA1D394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413E8924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       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3" w:type="dxa"/>
            <w:vAlign w:val="bottom"/>
          </w:tcPr>
          <w:p w14:paraId="172002A5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212423E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-</w:t>
            </w:r>
          </w:p>
        </w:tc>
        <w:tc>
          <w:tcPr>
            <w:tcW w:w="180" w:type="dxa"/>
            <w:vAlign w:val="bottom"/>
          </w:tcPr>
          <w:p w14:paraId="5184173E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7C93BE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  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2" w:type="dxa"/>
            <w:vAlign w:val="bottom"/>
          </w:tcPr>
          <w:p w14:paraId="6D3CC147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ECFB827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1D897A6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3E68DD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0" w:type="dxa"/>
            <w:vAlign w:val="bottom"/>
          </w:tcPr>
          <w:p w14:paraId="1E49AA8C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20828C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           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93CE57C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3CC1D4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 w:rsidRPr="004C0DE4"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</w:tr>
      <w:tr w:rsidR="006616C3" w:rsidRPr="004C0DE4" w14:paraId="4D663E8A" w14:textId="77777777" w:rsidTr="009A0BFC">
        <w:trPr>
          <w:cantSplit/>
        </w:trPr>
        <w:tc>
          <w:tcPr>
            <w:tcW w:w="3960" w:type="dxa"/>
          </w:tcPr>
          <w:p w14:paraId="536F0D93" w14:textId="77777777" w:rsidR="006616C3" w:rsidRPr="004C0DE4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66689EE3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56A4462D" w14:textId="77777777" w:rsidR="006616C3" w:rsidRPr="004C0DE4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72512C6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056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644E1B61" w14:textId="77777777" w:rsidR="006616C3" w:rsidRPr="004C0DE4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7D5658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056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 w:rsidRPr="004C0DE4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82" w:type="dxa"/>
            <w:vAlign w:val="bottom"/>
          </w:tcPr>
          <w:p w14:paraId="1A663C59" w14:textId="77777777" w:rsidR="006616C3" w:rsidRPr="004C0DE4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F25D5A8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9827821" w14:textId="77777777" w:rsidR="006616C3" w:rsidRPr="004C0DE4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476B9F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22,190,422</w:t>
            </w:r>
          </w:p>
        </w:tc>
        <w:tc>
          <w:tcPr>
            <w:tcW w:w="180" w:type="dxa"/>
            <w:vAlign w:val="bottom"/>
          </w:tcPr>
          <w:p w14:paraId="27F8803D" w14:textId="77777777" w:rsidR="006616C3" w:rsidRPr="004C0DE4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5C76F6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D4C63D5" w14:textId="77777777" w:rsidR="006616C3" w:rsidRPr="004C0DE4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9E9927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22,190,422</w:t>
            </w:r>
          </w:p>
        </w:tc>
      </w:tr>
      <w:tr w:rsidR="006616C3" w:rsidRPr="004C0DE4" w14:paraId="69CD2CCB" w14:textId="77777777" w:rsidTr="009A0BFC">
        <w:trPr>
          <w:cantSplit/>
        </w:trPr>
        <w:tc>
          <w:tcPr>
            <w:tcW w:w="3960" w:type="dxa"/>
          </w:tcPr>
          <w:p w14:paraId="667A1803" w14:textId="77777777" w:rsidR="006616C3" w:rsidRPr="004C0DE4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74F809CC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6A9CC7B9" w14:textId="77777777" w:rsidR="006616C3" w:rsidRPr="004C0DE4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BA704B6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59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725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312</w:t>
            </w:r>
          </w:p>
        </w:tc>
        <w:tc>
          <w:tcPr>
            <w:tcW w:w="180" w:type="dxa"/>
            <w:vAlign w:val="bottom"/>
          </w:tcPr>
          <w:p w14:paraId="716C814C" w14:textId="77777777" w:rsidR="006616C3" w:rsidRPr="004C0DE4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A92FE0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59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725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312</w:t>
            </w:r>
          </w:p>
        </w:tc>
        <w:tc>
          <w:tcPr>
            <w:tcW w:w="182" w:type="dxa"/>
            <w:vAlign w:val="bottom"/>
          </w:tcPr>
          <w:p w14:paraId="779E9A89" w14:textId="77777777" w:rsidR="006616C3" w:rsidRPr="004C0DE4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A9B64C5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6759BBA" w14:textId="77777777" w:rsidR="006616C3" w:rsidRPr="004C0DE4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E41751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59,863,123</w:t>
            </w:r>
          </w:p>
        </w:tc>
        <w:tc>
          <w:tcPr>
            <w:tcW w:w="180" w:type="dxa"/>
            <w:vAlign w:val="bottom"/>
          </w:tcPr>
          <w:p w14:paraId="615F7C14" w14:textId="77777777" w:rsidR="006616C3" w:rsidRPr="004C0DE4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27FCA2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413A5DF" w14:textId="77777777" w:rsidR="006616C3" w:rsidRPr="004C0DE4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CF3FBE" w14:textId="77777777" w:rsidR="006616C3" w:rsidRPr="004C0DE4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59,863,123</w:t>
            </w:r>
          </w:p>
        </w:tc>
      </w:tr>
    </w:tbl>
    <w:p w14:paraId="7F3C609A" w14:textId="77777777" w:rsidR="006616C3" w:rsidRPr="004C0DE4" w:rsidRDefault="006616C3" w:rsidP="00661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  <w:lang w:val="en-GB"/>
        </w:rPr>
      </w:pPr>
    </w:p>
    <w:p w14:paraId="4A52F39F" w14:textId="600757E1" w:rsidR="006616C3" w:rsidRPr="004C0DE4" w:rsidRDefault="006616C3" w:rsidP="006616C3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  <w:cs/>
          <w:lang w:val="en-US" w:bidi="th-TH"/>
        </w:rPr>
        <w:sectPr w:rsidR="006616C3" w:rsidRPr="004C0DE4" w:rsidSect="004721BA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4C0DE4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ในระหว่างงวด</w:t>
      </w:r>
      <w:r w:rsidR="00F95B58" w:rsidRPr="004C0DE4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เ</w:t>
      </w:r>
      <w:r w:rsidR="00770409" w:rsidRPr="004C0DE4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ก</w:t>
      </w:r>
      <w:r w:rsidR="00F95B58" w:rsidRPr="004C0DE4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้า</w:t>
      </w:r>
      <w:r w:rsidRPr="004C0DE4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เดือนสิ้นสุดวันที่ </w:t>
      </w:r>
      <w:r w:rsidRPr="004C0DE4">
        <w:rPr>
          <w:rFonts w:asciiTheme="majorBidi" w:hAnsiTheme="majorBidi" w:cs="Angsana New"/>
          <w:sz w:val="28"/>
          <w:szCs w:val="28"/>
          <w:lang w:val="en-US" w:bidi="th-TH"/>
        </w:rPr>
        <w:t>3</w:t>
      </w:r>
      <w:r w:rsidR="00770409" w:rsidRPr="004C0DE4">
        <w:rPr>
          <w:rFonts w:asciiTheme="majorBidi" w:hAnsiTheme="majorBidi" w:cs="Angsana New"/>
          <w:sz w:val="28"/>
          <w:szCs w:val="28"/>
          <w:lang w:val="en-US" w:bidi="th-TH"/>
        </w:rPr>
        <w:t>0</w:t>
      </w:r>
      <w:r w:rsidRPr="004C0DE4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="00F95B58" w:rsidRPr="004C0DE4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กันย</w:t>
      </w:r>
      <w:r w:rsidR="00770409" w:rsidRPr="004C0DE4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ายน</w:t>
      </w:r>
      <w:r w:rsidRPr="004C0DE4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 </w:t>
      </w:r>
      <w:r w:rsidRPr="004C0DE4">
        <w:rPr>
          <w:rFonts w:asciiTheme="majorBidi" w:hAnsiTheme="majorBidi" w:cs="Angsana New"/>
          <w:sz w:val="28"/>
          <w:szCs w:val="28"/>
          <w:lang w:val="en-US" w:bidi="th-TH"/>
        </w:rPr>
        <w:t xml:space="preserve">2566 </w:t>
      </w:r>
      <w:r w:rsidRPr="004C0DE4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กลุ่มบริษัทและบริษัทไม่มีการเปลี่ยนแปลงเทคนิคการประเมินมูลค่ายุติธรรมของเครื่องมือทางการเงิน</w:t>
      </w:r>
    </w:p>
    <w:p w14:paraId="4BF0AD4E" w14:textId="1A730575" w:rsidR="00263BC9" w:rsidRPr="004C0DE4" w:rsidRDefault="00263BC9" w:rsidP="00DA31B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C0DE4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61C9BDDE" w14:textId="77777777" w:rsidR="00E7567D" w:rsidRPr="004C0DE4" w:rsidRDefault="00E7567D" w:rsidP="0014301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174" w:type="dxa"/>
        <w:tblInd w:w="432" w:type="dxa"/>
        <w:tblLook w:val="04A0" w:firstRow="1" w:lastRow="0" w:firstColumn="1" w:lastColumn="0" w:noHBand="0" w:noVBand="1"/>
      </w:tblPr>
      <w:tblGrid>
        <w:gridCol w:w="6480"/>
        <w:gridCol w:w="265"/>
        <w:gridCol w:w="1082"/>
        <w:gridCol w:w="268"/>
        <w:gridCol w:w="1079"/>
      </w:tblGrid>
      <w:tr w:rsidR="004A2EFB" w:rsidRPr="004C0DE4" w14:paraId="647E53AC" w14:textId="77777777" w:rsidTr="008B2553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1BB8E256" w14:textId="77777777" w:rsidR="004A2EFB" w:rsidRPr="004C0DE4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58F84D2A" w14:textId="77777777" w:rsidR="004A2EFB" w:rsidRPr="004C0DE4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6B061C73" w14:textId="3174E19C" w:rsidR="004A2EFB" w:rsidRPr="004C0DE4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Pr="004C0DE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4C0DE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2EFB" w:rsidRPr="004C0DE4" w14:paraId="581A03E9" w14:textId="77777777" w:rsidTr="008B2553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7BCE4063" w14:textId="77777777" w:rsidR="004A2EFB" w:rsidRPr="004C0DE4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7B3334F" w14:textId="77777777" w:rsidR="004A2EFB" w:rsidRPr="004C0DE4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D7ECB70" w14:textId="48B58E46" w:rsidR="004A2EFB" w:rsidRPr="004C0DE4" w:rsidRDefault="00771C60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0DE4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4C0DE4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940F90"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>กันย</w:t>
            </w:r>
            <w:r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>ายน</w:t>
            </w:r>
            <w:r w:rsidR="009273A2" w:rsidRPr="004C0D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A2EFB" w:rsidRPr="004C0DE4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FF141E" w:rsidRPr="004C0DE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68" w:type="dxa"/>
            <w:vAlign w:val="bottom"/>
          </w:tcPr>
          <w:p w14:paraId="244F59F6" w14:textId="77777777" w:rsidR="004A2EFB" w:rsidRPr="004C0DE4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133AF6C8" w14:textId="459E8C16" w:rsidR="004A2EFB" w:rsidRPr="004C0DE4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0DE4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4C0DE4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FF141E" w:rsidRPr="004C0DE4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4A2EFB" w:rsidRPr="004C0DE4" w14:paraId="097F37BE" w14:textId="77777777" w:rsidTr="008B2553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092675D" w14:textId="77777777" w:rsidR="004A2EFB" w:rsidRPr="004C0DE4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662A3B76" w14:textId="77777777" w:rsidR="004A2EFB" w:rsidRPr="004C0DE4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35DA0F06" w14:textId="398B7CEC" w:rsidR="004A2EFB" w:rsidRPr="004C0DE4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0DE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2EFB" w:rsidRPr="004C0DE4" w14:paraId="150B38B6" w14:textId="77777777" w:rsidTr="008B2553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66CA2E91" w14:textId="2CD478D6" w:rsidR="004A2EFB" w:rsidRPr="004C0DE4" w:rsidRDefault="004A2EFB" w:rsidP="00DA31B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65" w:type="dxa"/>
          </w:tcPr>
          <w:p w14:paraId="1D77D867" w14:textId="77777777" w:rsidR="004A2EFB" w:rsidRPr="004C0DE4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19B5AC21" w14:textId="77777777" w:rsidR="004A2EFB" w:rsidRPr="004C0DE4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999371E" w14:textId="77777777" w:rsidR="004A2EFB" w:rsidRPr="004C0DE4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35E45E87" w14:textId="77777777" w:rsidR="004A2EFB" w:rsidRPr="004C0DE4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56E13" w:rsidRPr="004C0DE4" w14:paraId="223749CD" w14:textId="77777777" w:rsidTr="008951F9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228B1C66" w14:textId="202A944E" w:rsidR="00756E13" w:rsidRPr="004C0DE4" w:rsidRDefault="00756E13" w:rsidP="00756E1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"/>
              </w:tabs>
              <w:spacing w:line="240" w:lineRule="auto"/>
              <w:ind w:left="-105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0DE4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65" w:type="dxa"/>
          </w:tcPr>
          <w:p w14:paraId="0FADB7BC" w14:textId="77777777" w:rsidR="00756E13" w:rsidRPr="004C0DE4" w:rsidRDefault="00756E13" w:rsidP="00756E1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166E63C4" w14:textId="73EB7411" w:rsidR="00756E13" w:rsidRPr="004C0DE4" w:rsidRDefault="00756E13" w:rsidP="00756E1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="Angsana New" w:hAnsi="Angsana New" w:cs="Angsana New"/>
                <w:sz w:val="28"/>
                <w:szCs w:val="28"/>
              </w:rPr>
              <w:t>4,006</w:t>
            </w:r>
          </w:p>
        </w:tc>
        <w:tc>
          <w:tcPr>
            <w:tcW w:w="268" w:type="dxa"/>
            <w:vAlign w:val="bottom"/>
          </w:tcPr>
          <w:p w14:paraId="23F62016" w14:textId="77777777" w:rsidR="00756E13" w:rsidRPr="004C0DE4" w:rsidRDefault="00756E13" w:rsidP="00756E1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3439A337" w14:textId="71A0BE64" w:rsidR="00756E13" w:rsidRPr="004C0DE4" w:rsidRDefault="00756E13" w:rsidP="00756E1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C0DE4">
              <w:rPr>
                <w:rFonts w:ascii="Angsana New" w:hAnsi="Angsana New" w:cs="Angsana New"/>
                <w:sz w:val="28"/>
                <w:szCs w:val="28"/>
              </w:rPr>
              <w:t>4,006</w:t>
            </w:r>
          </w:p>
        </w:tc>
      </w:tr>
    </w:tbl>
    <w:p w14:paraId="15EEF4B8" w14:textId="168DBB8F" w:rsidR="00824198" w:rsidRPr="00102EB1" w:rsidRDefault="00824198" w:rsidP="00824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sectPr w:rsidR="00824198" w:rsidRPr="00102EB1" w:rsidSect="00BF4AC0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CF611" w14:textId="77777777" w:rsidR="00170F90" w:rsidRDefault="00170F90">
      <w:r>
        <w:separator/>
      </w:r>
    </w:p>
  </w:endnote>
  <w:endnote w:type="continuationSeparator" w:id="0">
    <w:p w14:paraId="2B71B4DA" w14:textId="77777777" w:rsidR="00170F90" w:rsidRDefault="00170F90">
      <w:r>
        <w:continuationSeparator/>
      </w:r>
    </w:p>
  </w:endnote>
  <w:endnote w:type="continuationNotice" w:id="1">
    <w:p w14:paraId="16B38D9E" w14:textId="77777777" w:rsidR="00170F90" w:rsidRDefault="00170F9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3A98A" w14:textId="5D36AD46" w:rsidR="003A7443" w:rsidRPr="00564C7C" w:rsidRDefault="00230C71" w:rsidP="001E6CC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rPr>
        <w:sz w:val="28"/>
        <w:szCs w:val="28"/>
      </w:rPr>
    </w:pPr>
    <w:sdt>
      <w:sdtPr>
        <w:id w:val="-1445373517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3A7443">
          <w:rPr>
            <w:rFonts w:cstheme="minorBidi"/>
          </w:rPr>
          <w:tab/>
        </w:r>
        <w:r w:rsidR="003A7443">
          <w:rPr>
            <w:rFonts w:cstheme="minorBidi"/>
          </w:rPr>
          <w:tab/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3A7443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A7443">
          <w:rPr>
            <w:rFonts w:asciiTheme="majorBidi" w:hAnsiTheme="majorBidi" w:cstheme="majorBidi"/>
            <w:noProof/>
            <w:sz w:val="28"/>
            <w:szCs w:val="28"/>
          </w:rPr>
          <w:t>33</w:t>
        </w:r>
        <w:r w:rsidR="003A7443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8CF" w14:textId="22318534" w:rsidR="003A7443" w:rsidRPr="008C7553" w:rsidRDefault="00230C71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rFonts w:ascii="Angsana New" w:hAnsi="Angsana New" w:cs="Angsana New"/>
        <w:sz w:val="28"/>
        <w:szCs w:val="28"/>
      </w:rPr>
    </w:pPr>
    <w:sdt>
      <w:sdtPr>
        <w:id w:val="1504090644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3A7443">
          <w:rPr>
            <w:rFonts w:cstheme="minorBidi"/>
            <w:cs/>
          </w:rPr>
          <w:tab/>
        </w:r>
        <w:r w:rsidR="003A7443">
          <w:rPr>
            <w:rFonts w:cstheme="minorBidi"/>
            <w:cs/>
          </w:rPr>
          <w:tab/>
        </w:r>
        <w:r w:rsidR="003A7443">
          <w:rPr>
            <w:rFonts w:cstheme="minorBidi"/>
            <w:cs/>
          </w:rPr>
          <w:tab/>
        </w:r>
        <w:r w:rsidR="003A7443">
          <w:rPr>
            <w:rFonts w:cstheme="minorBidi"/>
            <w:cs/>
          </w:rPr>
          <w:tab/>
        </w:r>
        <w:r w:rsidR="003A7443">
          <w:tab/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3A7443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A7443">
          <w:rPr>
            <w:rFonts w:asciiTheme="majorBidi" w:hAnsiTheme="majorBidi" w:cstheme="majorBidi"/>
            <w:sz w:val="28"/>
            <w:szCs w:val="28"/>
          </w:rPr>
          <w:t>31</w:t>
        </w:r>
        <w:r w:rsidR="003A7443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844A4" w14:textId="77777777" w:rsidR="003A7443" w:rsidRPr="00564C7C" w:rsidRDefault="00230C71" w:rsidP="00D7024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  <w:tab w:val="left" w:pos="4770"/>
      </w:tabs>
      <w:rPr>
        <w:sz w:val="28"/>
        <w:szCs w:val="28"/>
      </w:rPr>
    </w:pPr>
    <w:sdt>
      <w:sdtPr>
        <w:id w:val="-2112890481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3A7443">
          <w:rPr>
            <w:rFonts w:cstheme="minorBidi"/>
            <w:cs/>
          </w:rPr>
          <w:tab/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3A7443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A7443">
          <w:rPr>
            <w:rFonts w:asciiTheme="majorBidi" w:hAnsiTheme="majorBidi" w:cstheme="majorBidi"/>
            <w:noProof/>
            <w:sz w:val="28"/>
            <w:szCs w:val="28"/>
          </w:rPr>
          <w:t>37</w:t>
        </w:r>
        <w:r w:rsidR="003A7443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65071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D111F49" w14:textId="77777777" w:rsidR="006616C3" w:rsidRPr="002469E8" w:rsidRDefault="006616C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69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69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69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469E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469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5DF0" w14:textId="2224106A" w:rsidR="003A7443" w:rsidRPr="00727B54" w:rsidRDefault="003A7443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 w:cs="Angsana New"/>
        <w:i/>
        <w:iCs/>
        <w:sz w:val="30"/>
        <w:szCs w:val="30"/>
        <w:cs/>
      </w:rPr>
      <w:t xml:space="preserve">    </w:t>
    </w:r>
    <w:r w:rsidRPr="003E0BCC">
      <w:rPr>
        <w:rFonts w:asciiTheme="majorBidi" w:hAnsiTheme="majorBidi" w:cstheme="majorBidi"/>
        <w:noProof/>
        <w:sz w:val="30"/>
        <w:szCs w:val="30"/>
      </w:rPr>
      <w:fldChar w:fldCharType="begin"/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 PAGE   \</w:instrText>
    </w:r>
    <w:r w:rsidRPr="001C2785">
      <w:rPr>
        <w:rFonts w:asciiTheme="majorBidi" w:hAnsiTheme="majorBidi" w:cstheme="majorBidi"/>
        <w:noProof/>
        <w:sz w:val="30"/>
        <w:szCs w:val="30"/>
        <w:cs/>
      </w:rPr>
      <w:instrText xml:space="preserve">* </w:instrText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MERGEFORMAT </w:instrText>
    </w:r>
    <w:r w:rsidRPr="003E0BCC">
      <w:rPr>
        <w:rFonts w:asciiTheme="majorBidi" w:hAnsiTheme="majorBidi" w:cstheme="majorBidi"/>
        <w:noProof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42</w:t>
    </w:r>
    <w:r w:rsidRPr="003E0BCC">
      <w:rPr>
        <w:rFonts w:asciiTheme="majorBidi" w:hAnsiTheme="majorBidi" w:cstheme="majorBidi"/>
        <w:noProof/>
        <w:sz w:val="30"/>
        <w:szCs w:val="30"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B6214" w14:textId="77777777" w:rsidR="00170F90" w:rsidRDefault="00170F90">
      <w:r>
        <w:separator/>
      </w:r>
    </w:p>
  </w:footnote>
  <w:footnote w:type="continuationSeparator" w:id="0">
    <w:p w14:paraId="64AF632F" w14:textId="77777777" w:rsidR="00170F90" w:rsidRDefault="00170F90">
      <w:r>
        <w:continuationSeparator/>
      </w:r>
    </w:p>
  </w:footnote>
  <w:footnote w:type="continuationNotice" w:id="1">
    <w:p w14:paraId="514EB528" w14:textId="77777777" w:rsidR="00170F90" w:rsidRDefault="00170F9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0BEB9" w14:textId="77777777" w:rsidR="003A7443" w:rsidRPr="00606B89" w:rsidRDefault="003A7443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05217A2E" w14:textId="77777777" w:rsidR="003A7443" w:rsidRPr="00606B89" w:rsidRDefault="003A7443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7058E850" w14:textId="6342A40E" w:rsidR="003A7443" w:rsidRPr="00B82E50" w:rsidRDefault="003A7443" w:rsidP="00C62F1A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 w:rsidR="00794921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เก้า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="00794921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กันย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</w:t>
    </w:r>
    <w:r w:rsidR="001A7B35">
      <w:rPr>
        <w:rFonts w:ascii="Angsana New" w:hAnsi="Angsana New" w:cs="Angsana New"/>
        <w:bCs/>
        <w:sz w:val="30"/>
        <w:szCs w:val="30"/>
        <w:lang w:val="en-US" w:bidi="th-TH"/>
      </w:rPr>
      <w:t>6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1DD52858" w14:textId="77777777" w:rsidR="003A7443" w:rsidRPr="00FD4633" w:rsidRDefault="003A7443" w:rsidP="00B0227D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32B48" w14:textId="77777777" w:rsidR="003A7443" w:rsidRPr="00606B89" w:rsidRDefault="003A7443" w:rsidP="004844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1104552" w14:textId="77777777" w:rsidR="003A7443" w:rsidRPr="00606B89" w:rsidRDefault="003A7443" w:rsidP="004844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58401E4C" w14:textId="2D78816A" w:rsidR="003A7443" w:rsidRDefault="003A7443" w:rsidP="0048441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 w:rsidR="0021578F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</w:t>
    </w:r>
    <w:r w:rsidR="0021578F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="0021578F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กันย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</w:t>
    </w:r>
    <w:r w:rsidR="0051363D">
      <w:rPr>
        <w:rFonts w:ascii="Angsana New" w:hAnsi="Angsana New" w:cs="Angsana New"/>
        <w:bCs/>
        <w:sz w:val="30"/>
        <w:szCs w:val="30"/>
        <w:lang w:val="en-US" w:bidi="th-TH"/>
      </w:rPr>
      <w:t>6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20B2E288" w14:textId="77777777" w:rsidR="003A7443" w:rsidRPr="008C7553" w:rsidRDefault="003A7443" w:rsidP="008C7553">
    <w:pPr>
      <w:pStyle w:val="Header"/>
      <w:ind w:left="720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819A5" w14:textId="77777777" w:rsidR="003A7443" w:rsidRPr="00606B89" w:rsidRDefault="003A7443" w:rsidP="00E43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1FCCD92" w14:textId="77777777" w:rsidR="003A7443" w:rsidRPr="00606B89" w:rsidRDefault="003A7443" w:rsidP="00E43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4A6732FB" w14:textId="2C1914C9" w:rsidR="003A7443" w:rsidRPr="00B82E50" w:rsidRDefault="003A7443" w:rsidP="00E430FB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 w:rsidR="0021578F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</w:t>
    </w:r>
    <w:r w:rsidR="0021578F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="009B51F3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กันย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</w:t>
    </w:r>
    <w:r w:rsidR="0051363D">
      <w:rPr>
        <w:rFonts w:ascii="Angsana New" w:hAnsi="Angsana New" w:cs="Angsana New"/>
        <w:bCs/>
        <w:sz w:val="30"/>
        <w:szCs w:val="30"/>
        <w:lang w:val="en-US" w:bidi="th-TH"/>
      </w:rPr>
      <w:t>6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741B91F6" w14:textId="77777777" w:rsidR="003A7443" w:rsidRPr="00FD4633" w:rsidRDefault="003A7443" w:rsidP="00E430FB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90861" w14:textId="77777777" w:rsidR="006616C3" w:rsidRPr="00C52742" w:rsidRDefault="006616C3" w:rsidP="002469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C52742">
      <w:rPr>
        <w:rFonts w:ascii="Angsana New" w:hAnsi="Angsana New" w:cs="Angsana New"/>
        <w:b/>
        <w:bCs/>
        <w:sz w:val="30"/>
        <w:szCs w:val="30"/>
        <w:cs/>
      </w:rPr>
      <w:t>บริษัท เมืองไทย แคปปิตอล จำกัด (มหาชน) และบริษัทย่อย</w:t>
    </w:r>
  </w:p>
  <w:p w14:paraId="51A36779" w14:textId="77777777" w:rsidR="006616C3" w:rsidRPr="00C52742" w:rsidRDefault="006616C3" w:rsidP="002469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C52742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C52742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C52742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04C57F14" w14:textId="3E060832" w:rsidR="006616C3" w:rsidRPr="00C52742" w:rsidRDefault="006616C3" w:rsidP="002469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C52742">
      <w:rPr>
        <w:rFonts w:ascii="Angsana New" w:eastAsia="Cordia New" w:hAnsi="Angsana New" w:cs="Angsana New"/>
        <w:b/>
        <w:bCs/>
        <w:sz w:val="30"/>
        <w:szCs w:val="30"/>
        <w:cs/>
      </w:rPr>
      <w:t>สำหรับ</w:t>
    </w:r>
    <w:r w:rsidR="00F80C0B" w:rsidRPr="00C52742">
      <w:rPr>
        <w:rFonts w:ascii="Angsana New" w:eastAsia="Cordia New" w:hAnsi="Angsana New" w:cs="Angsana New" w:hint="cs"/>
        <w:b/>
        <w:bCs/>
        <w:sz w:val="30"/>
        <w:szCs w:val="30"/>
        <w:cs/>
      </w:rPr>
      <w:t>สามเดือนและ</w:t>
    </w:r>
    <w:r w:rsidR="001831F8" w:rsidRPr="00C52742">
      <w:rPr>
        <w:rFonts w:ascii="Angsana New" w:eastAsia="Cordia New" w:hAnsi="Angsana New" w:cs="Angsana New" w:hint="cs"/>
        <w:b/>
        <w:bCs/>
        <w:sz w:val="30"/>
        <w:szCs w:val="30"/>
        <w:cs/>
      </w:rPr>
      <w:t>เ</w:t>
    </w:r>
    <w:r w:rsidR="00F80C0B" w:rsidRPr="00C52742">
      <w:rPr>
        <w:rFonts w:ascii="Angsana New" w:eastAsia="Cordia New" w:hAnsi="Angsana New" w:cs="Angsana New" w:hint="cs"/>
        <w:b/>
        <w:bCs/>
        <w:sz w:val="30"/>
        <w:szCs w:val="30"/>
        <w:cs/>
      </w:rPr>
      <w:t>ก</w:t>
    </w:r>
    <w:r w:rsidR="001831F8" w:rsidRPr="00C52742">
      <w:rPr>
        <w:rFonts w:ascii="Angsana New" w:eastAsia="Cordia New" w:hAnsi="Angsana New" w:cs="Angsana New" w:hint="cs"/>
        <w:b/>
        <w:bCs/>
        <w:sz w:val="30"/>
        <w:szCs w:val="30"/>
        <w:cs/>
      </w:rPr>
      <w:t>้า</w:t>
    </w:r>
    <w:r w:rsidR="00F80C0B" w:rsidRPr="00C52742">
      <w:rPr>
        <w:rFonts w:ascii="Angsana New" w:eastAsia="Cordia New" w:hAnsi="Angsana New" w:cs="Angsana New" w:hint="cs"/>
        <w:b/>
        <w:bCs/>
        <w:sz w:val="30"/>
        <w:szCs w:val="30"/>
        <w:cs/>
      </w:rPr>
      <w:t>เดือน</w:t>
    </w:r>
    <w:r w:rsidR="00F80C0B" w:rsidRPr="00C52742">
      <w:rPr>
        <w:rFonts w:ascii="Angsana New" w:eastAsia="Cordia New" w:hAnsi="Angsana New" w:cs="Angsana New"/>
        <w:b/>
        <w:bCs/>
        <w:sz w:val="30"/>
        <w:szCs w:val="30"/>
        <w:cs/>
      </w:rPr>
      <w:t>สิ้นสุดวันที่</w:t>
    </w:r>
    <w:r w:rsidR="00F80C0B" w:rsidRPr="00C52742">
      <w:rPr>
        <w:rFonts w:ascii="Angsana New" w:eastAsia="Cordia New" w:hAnsi="Angsana New" w:cs="Angsana New" w:hint="cs"/>
        <w:b/>
        <w:bCs/>
        <w:sz w:val="30"/>
        <w:szCs w:val="30"/>
        <w:cs/>
      </w:rPr>
      <w:t xml:space="preserve"> </w:t>
    </w:r>
    <w:r w:rsidR="00F80C0B" w:rsidRPr="00C52742">
      <w:rPr>
        <w:rFonts w:ascii="Angsana New" w:eastAsia="Cordia New" w:hAnsi="Angsana New" w:cs="Angsana New"/>
        <w:b/>
        <w:bCs/>
        <w:sz w:val="30"/>
        <w:szCs w:val="30"/>
      </w:rPr>
      <w:t xml:space="preserve">30 </w:t>
    </w:r>
    <w:r w:rsidR="001831F8" w:rsidRPr="00C52742">
      <w:rPr>
        <w:rFonts w:ascii="Angsana New" w:eastAsia="Cordia New" w:hAnsi="Angsana New" w:cs="Angsana New" w:hint="cs"/>
        <w:b/>
        <w:bCs/>
        <w:sz w:val="30"/>
        <w:szCs w:val="30"/>
        <w:cs/>
      </w:rPr>
      <w:t>กันย</w:t>
    </w:r>
    <w:r w:rsidR="00F80C0B" w:rsidRPr="00C52742">
      <w:rPr>
        <w:rFonts w:ascii="Angsana New" w:eastAsia="Cordia New" w:hAnsi="Angsana New" w:cs="Angsana New" w:hint="cs"/>
        <w:b/>
        <w:bCs/>
        <w:sz w:val="30"/>
        <w:szCs w:val="30"/>
        <w:cs/>
      </w:rPr>
      <w:t xml:space="preserve">ายน </w:t>
    </w:r>
    <w:r w:rsidR="00F80C0B" w:rsidRPr="00C52742">
      <w:rPr>
        <w:rFonts w:ascii="Angsana New" w:hAnsi="Angsana New" w:cs="Angsana New"/>
        <w:b/>
        <w:bCs/>
        <w:sz w:val="30"/>
        <w:szCs w:val="30"/>
      </w:rPr>
      <w:t>2566</w:t>
    </w:r>
    <w:r w:rsidR="00F80C0B" w:rsidRPr="00C52742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C52742">
      <w:rPr>
        <w:rFonts w:ascii="Angsana New" w:hAnsi="Angsana New" w:cs="Angsana New"/>
        <w:b/>
        <w:bCs/>
        <w:sz w:val="30"/>
        <w:szCs w:val="30"/>
        <w:cs/>
      </w:rPr>
      <w:t>(ไม่ได้ตรวจสอบ)</w:t>
    </w:r>
  </w:p>
  <w:p w14:paraId="27A8C7E2" w14:textId="77777777" w:rsidR="006616C3" w:rsidRPr="00C52742" w:rsidRDefault="006616C3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4C614" w14:textId="77777777" w:rsidR="003A7443" w:rsidRPr="00606B89" w:rsidRDefault="003A7443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FAFB366" w14:textId="77777777" w:rsidR="003A7443" w:rsidRPr="00606B89" w:rsidRDefault="003A7443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2822A7F" w14:textId="0EB87B6A" w:rsidR="003A7443" w:rsidRPr="00B82E50" w:rsidRDefault="003A7443" w:rsidP="00FD4633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 w:rsidR="00940F9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</w:t>
    </w:r>
    <w:r w:rsidR="00940F9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="00940F9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กันย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</w:t>
    </w:r>
    <w:r w:rsidR="0051363D">
      <w:rPr>
        <w:rFonts w:ascii="Angsana New" w:hAnsi="Angsana New" w:cs="Angsana New"/>
        <w:bCs/>
        <w:sz w:val="30"/>
        <w:szCs w:val="30"/>
        <w:lang w:val="en-US" w:bidi="th-TH"/>
      </w:rPr>
      <w:t>6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76A506D3" w14:textId="77777777" w:rsidR="003A7443" w:rsidRPr="00FD4633" w:rsidRDefault="003A744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F0E770D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FA844EF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576599660">
    <w:abstractNumId w:val="0"/>
  </w:num>
  <w:num w:numId="2" w16cid:durableId="460810125">
    <w:abstractNumId w:val="2"/>
  </w:num>
  <w:num w:numId="3" w16cid:durableId="273251003">
    <w:abstractNumId w:val="6"/>
  </w:num>
  <w:num w:numId="4" w16cid:durableId="698431230">
    <w:abstractNumId w:val="0"/>
  </w:num>
  <w:num w:numId="5" w16cid:durableId="73406624">
    <w:abstractNumId w:val="0"/>
  </w:num>
  <w:num w:numId="6" w16cid:durableId="110976895">
    <w:abstractNumId w:val="4"/>
  </w:num>
  <w:num w:numId="7" w16cid:durableId="174196681">
    <w:abstractNumId w:val="5"/>
  </w:num>
  <w:num w:numId="8" w16cid:durableId="734855986">
    <w:abstractNumId w:val="3"/>
  </w:num>
  <w:num w:numId="9" w16cid:durableId="1854147078">
    <w:abstractNumId w:val="8"/>
  </w:num>
  <w:num w:numId="10" w16cid:durableId="725177012">
    <w:abstractNumId w:val="1"/>
  </w:num>
  <w:num w:numId="11" w16cid:durableId="144208405">
    <w:abstractNumId w:val="7"/>
  </w:num>
  <w:num w:numId="12" w16cid:durableId="54718050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12C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F2"/>
    <w:rsid w:val="000035CF"/>
    <w:rsid w:val="00003891"/>
    <w:rsid w:val="000039AE"/>
    <w:rsid w:val="000039BE"/>
    <w:rsid w:val="00003B00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2EE"/>
    <w:rsid w:val="000115FA"/>
    <w:rsid w:val="000115FB"/>
    <w:rsid w:val="0001192B"/>
    <w:rsid w:val="0001193B"/>
    <w:rsid w:val="00011950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BB"/>
    <w:rsid w:val="00014A12"/>
    <w:rsid w:val="00014A49"/>
    <w:rsid w:val="00014A4A"/>
    <w:rsid w:val="00014D55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4CB"/>
    <w:rsid w:val="00017563"/>
    <w:rsid w:val="000175E9"/>
    <w:rsid w:val="000179E9"/>
    <w:rsid w:val="000179F5"/>
    <w:rsid w:val="00017A15"/>
    <w:rsid w:val="00017D34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25"/>
    <w:rsid w:val="00023748"/>
    <w:rsid w:val="00023B62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74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55E"/>
    <w:rsid w:val="0002666D"/>
    <w:rsid w:val="000267AF"/>
    <w:rsid w:val="00026A46"/>
    <w:rsid w:val="00026B06"/>
    <w:rsid w:val="000273CF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4F8"/>
    <w:rsid w:val="0003250C"/>
    <w:rsid w:val="00032ABF"/>
    <w:rsid w:val="0003340E"/>
    <w:rsid w:val="00033483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331"/>
    <w:rsid w:val="000404E2"/>
    <w:rsid w:val="00040591"/>
    <w:rsid w:val="00040791"/>
    <w:rsid w:val="000407EC"/>
    <w:rsid w:val="00040944"/>
    <w:rsid w:val="00040952"/>
    <w:rsid w:val="00040C14"/>
    <w:rsid w:val="00040E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4C0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987"/>
    <w:rsid w:val="00044BD7"/>
    <w:rsid w:val="00044DAA"/>
    <w:rsid w:val="00044E56"/>
    <w:rsid w:val="00045016"/>
    <w:rsid w:val="00045116"/>
    <w:rsid w:val="00045154"/>
    <w:rsid w:val="00045320"/>
    <w:rsid w:val="00045740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47E44"/>
    <w:rsid w:val="00050177"/>
    <w:rsid w:val="0005031A"/>
    <w:rsid w:val="00050493"/>
    <w:rsid w:val="000505AE"/>
    <w:rsid w:val="0005062C"/>
    <w:rsid w:val="0005087C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CE"/>
    <w:rsid w:val="000516AF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3E5"/>
    <w:rsid w:val="00053483"/>
    <w:rsid w:val="00053BD5"/>
    <w:rsid w:val="000540D1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D1"/>
    <w:rsid w:val="00057AE7"/>
    <w:rsid w:val="00057AEE"/>
    <w:rsid w:val="00057B29"/>
    <w:rsid w:val="00057DAB"/>
    <w:rsid w:val="00060173"/>
    <w:rsid w:val="000601C0"/>
    <w:rsid w:val="00060398"/>
    <w:rsid w:val="0006046D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8C"/>
    <w:rsid w:val="00061CDD"/>
    <w:rsid w:val="00061E0B"/>
    <w:rsid w:val="00062201"/>
    <w:rsid w:val="0006245C"/>
    <w:rsid w:val="0006258F"/>
    <w:rsid w:val="000626D0"/>
    <w:rsid w:val="00062766"/>
    <w:rsid w:val="0006276B"/>
    <w:rsid w:val="000629BD"/>
    <w:rsid w:val="00062B25"/>
    <w:rsid w:val="00062C18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85E"/>
    <w:rsid w:val="0006491A"/>
    <w:rsid w:val="00064966"/>
    <w:rsid w:val="000649B9"/>
    <w:rsid w:val="000649D9"/>
    <w:rsid w:val="00064DF1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CB7"/>
    <w:rsid w:val="00067E20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C23"/>
    <w:rsid w:val="000741E3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26B"/>
    <w:rsid w:val="00076593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CA4"/>
    <w:rsid w:val="00083324"/>
    <w:rsid w:val="00083365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8D5"/>
    <w:rsid w:val="00084E43"/>
    <w:rsid w:val="00084E93"/>
    <w:rsid w:val="00084F1B"/>
    <w:rsid w:val="00085178"/>
    <w:rsid w:val="00085378"/>
    <w:rsid w:val="000853FC"/>
    <w:rsid w:val="00085406"/>
    <w:rsid w:val="0008577C"/>
    <w:rsid w:val="0008582F"/>
    <w:rsid w:val="00085AC4"/>
    <w:rsid w:val="00085B70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A0D"/>
    <w:rsid w:val="00086B7B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E2"/>
    <w:rsid w:val="000902EE"/>
    <w:rsid w:val="00090388"/>
    <w:rsid w:val="000904B7"/>
    <w:rsid w:val="00090737"/>
    <w:rsid w:val="000909FF"/>
    <w:rsid w:val="00090A18"/>
    <w:rsid w:val="00090ACF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B2D"/>
    <w:rsid w:val="000A5E70"/>
    <w:rsid w:val="000A5ED5"/>
    <w:rsid w:val="000A6287"/>
    <w:rsid w:val="000A66CA"/>
    <w:rsid w:val="000A6842"/>
    <w:rsid w:val="000A6B33"/>
    <w:rsid w:val="000A6BB1"/>
    <w:rsid w:val="000A6C08"/>
    <w:rsid w:val="000A6D5A"/>
    <w:rsid w:val="000A6E57"/>
    <w:rsid w:val="000A6F12"/>
    <w:rsid w:val="000A72E3"/>
    <w:rsid w:val="000A74A7"/>
    <w:rsid w:val="000A75D6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BF0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BF6"/>
    <w:rsid w:val="000B1C16"/>
    <w:rsid w:val="000B1CB1"/>
    <w:rsid w:val="000B1D94"/>
    <w:rsid w:val="000B1FED"/>
    <w:rsid w:val="000B21CA"/>
    <w:rsid w:val="000B2675"/>
    <w:rsid w:val="000B268E"/>
    <w:rsid w:val="000B287F"/>
    <w:rsid w:val="000B2F43"/>
    <w:rsid w:val="000B33C5"/>
    <w:rsid w:val="000B33FE"/>
    <w:rsid w:val="000B376B"/>
    <w:rsid w:val="000B3DCD"/>
    <w:rsid w:val="000B42B6"/>
    <w:rsid w:val="000B4309"/>
    <w:rsid w:val="000B44E3"/>
    <w:rsid w:val="000B47CB"/>
    <w:rsid w:val="000B48C6"/>
    <w:rsid w:val="000B48F4"/>
    <w:rsid w:val="000B4C40"/>
    <w:rsid w:val="000B4CB1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828"/>
    <w:rsid w:val="000B684C"/>
    <w:rsid w:val="000B68D0"/>
    <w:rsid w:val="000B6997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63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D"/>
    <w:rsid w:val="000C25AF"/>
    <w:rsid w:val="000C2880"/>
    <w:rsid w:val="000C29C0"/>
    <w:rsid w:val="000C2B77"/>
    <w:rsid w:val="000C2DF8"/>
    <w:rsid w:val="000C3117"/>
    <w:rsid w:val="000C3226"/>
    <w:rsid w:val="000C3273"/>
    <w:rsid w:val="000C342D"/>
    <w:rsid w:val="000C3693"/>
    <w:rsid w:val="000C3824"/>
    <w:rsid w:val="000C38FA"/>
    <w:rsid w:val="000C3994"/>
    <w:rsid w:val="000C3BC8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41B"/>
    <w:rsid w:val="000D0562"/>
    <w:rsid w:val="000D059F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DA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286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FB3"/>
    <w:rsid w:val="000D7072"/>
    <w:rsid w:val="000D71CC"/>
    <w:rsid w:val="000D72B5"/>
    <w:rsid w:val="000D7433"/>
    <w:rsid w:val="000D7607"/>
    <w:rsid w:val="000D7721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361"/>
    <w:rsid w:val="000E5408"/>
    <w:rsid w:val="000E54C4"/>
    <w:rsid w:val="000E56AF"/>
    <w:rsid w:val="000E56DD"/>
    <w:rsid w:val="000E59BE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1EE3"/>
    <w:rsid w:val="000F2239"/>
    <w:rsid w:val="000F2770"/>
    <w:rsid w:val="000F2C4F"/>
    <w:rsid w:val="000F2C64"/>
    <w:rsid w:val="000F2D2C"/>
    <w:rsid w:val="000F2DC7"/>
    <w:rsid w:val="000F2EE0"/>
    <w:rsid w:val="000F2EE1"/>
    <w:rsid w:val="000F2EE7"/>
    <w:rsid w:val="000F2F5B"/>
    <w:rsid w:val="000F30C4"/>
    <w:rsid w:val="000F3123"/>
    <w:rsid w:val="000F3869"/>
    <w:rsid w:val="000F3B1D"/>
    <w:rsid w:val="000F3BAD"/>
    <w:rsid w:val="000F3C79"/>
    <w:rsid w:val="000F3C89"/>
    <w:rsid w:val="000F4067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1DF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750"/>
    <w:rsid w:val="00101A27"/>
    <w:rsid w:val="00101A8B"/>
    <w:rsid w:val="00101CFC"/>
    <w:rsid w:val="00101E1D"/>
    <w:rsid w:val="001028C1"/>
    <w:rsid w:val="00102CA6"/>
    <w:rsid w:val="00102EB1"/>
    <w:rsid w:val="001031F9"/>
    <w:rsid w:val="00103224"/>
    <w:rsid w:val="001032B9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777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1D"/>
    <w:rsid w:val="001064BD"/>
    <w:rsid w:val="001065EB"/>
    <w:rsid w:val="001066D4"/>
    <w:rsid w:val="00106B88"/>
    <w:rsid w:val="00106E28"/>
    <w:rsid w:val="00107004"/>
    <w:rsid w:val="001074AA"/>
    <w:rsid w:val="001078C8"/>
    <w:rsid w:val="00107A82"/>
    <w:rsid w:val="00107B8A"/>
    <w:rsid w:val="00107BC4"/>
    <w:rsid w:val="00107E0A"/>
    <w:rsid w:val="00107EA8"/>
    <w:rsid w:val="0011021A"/>
    <w:rsid w:val="0011047A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677"/>
    <w:rsid w:val="00112D60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4ED6"/>
    <w:rsid w:val="00115B5F"/>
    <w:rsid w:val="00115B7F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49D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A3F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0C3"/>
    <w:rsid w:val="001231CE"/>
    <w:rsid w:val="00123587"/>
    <w:rsid w:val="001235BA"/>
    <w:rsid w:val="0012367C"/>
    <w:rsid w:val="0012381A"/>
    <w:rsid w:val="001238A0"/>
    <w:rsid w:val="001238FC"/>
    <w:rsid w:val="001239BC"/>
    <w:rsid w:val="00123DBE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939"/>
    <w:rsid w:val="00126C48"/>
    <w:rsid w:val="00126E8B"/>
    <w:rsid w:val="0012709C"/>
    <w:rsid w:val="001271B4"/>
    <w:rsid w:val="001271B5"/>
    <w:rsid w:val="00127422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BB9"/>
    <w:rsid w:val="001411CF"/>
    <w:rsid w:val="001414A3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769"/>
    <w:rsid w:val="001608CB"/>
    <w:rsid w:val="00160A32"/>
    <w:rsid w:val="00160B06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8F7"/>
    <w:rsid w:val="00162E95"/>
    <w:rsid w:val="00162FFC"/>
    <w:rsid w:val="00163049"/>
    <w:rsid w:val="0016316E"/>
    <w:rsid w:val="001634A2"/>
    <w:rsid w:val="001639BA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4A"/>
    <w:rsid w:val="00165CD4"/>
    <w:rsid w:val="00166027"/>
    <w:rsid w:val="001662EE"/>
    <w:rsid w:val="00166D63"/>
    <w:rsid w:val="00166FD8"/>
    <w:rsid w:val="00167120"/>
    <w:rsid w:val="0016754C"/>
    <w:rsid w:val="0016760F"/>
    <w:rsid w:val="00167728"/>
    <w:rsid w:val="00167EB5"/>
    <w:rsid w:val="00170371"/>
    <w:rsid w:val="00170380"/>
    <w:rsid w:val="0017038D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90"/>
    <w:rsid w:val="00170FCC"/>
    <w:rsid w:val="00171076"/>
    <w:rsid w:val="001710A5"/>
    <w:rsid w:val="0017111E"/>
    <w:rsid w:val="001711E0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E57"/>
    <w:rsid w:val="001751A8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D49"/>
    <w:rsid w:val="00182124"/>
    <w:rsid w:val="00182234"/>
    <w:rsid w:val="00182587"/>
    <w:rsid w:val="001826EB"/>
    <w:rsid w:val="001826FA"/>
    <w:rsid w:val="001826FB"/>
    <w:rsid w:val="00182B20"/>
    <w:rsid w:val="00182BC4"/>
    <w:rsid w:val="00182CF0"/>
    <w:rsid w:val="00182D71"/>
    <w:rsid w:val="00182E7A"/>
    <w:rsid w:val="001831F8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4DF"/>
    <w:rsid w:val="001845C2"/>
    <w:rsid w:val="001846CD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7C1"/>
    <w:rsid w:val="0018681D"/>
    <w:rsid w:val="0018694A"/>
    <w:rsid w:val="00186AC3"/>
    <w:rsid w:val="00186E89"/>
    <w:rsid w:val="00187057"/>
    <w:rsid w:val="00187423"/>
    <w:rsid w:val="00187431"/>
    <w:rsid w:val="00187533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399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CA6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DC1"/>
    <w:rsid w:val="00196169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52B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06A"/>
    <w:rsid w:val="001A327D"/>
    <w:rsid w:val="001A3281"/>
    <w:rsid w:val="001A3570"/>
    <w:rsid w:val="001A35BC"/>
    <w:rsid w:val="001A3BC7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64D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B35"/>
    <w:rsid w:val="001A7C47"/>
    <w:rsid w:val="001B025A"/>
    <w:rsid w:val="001B0394"/>
    <w:rsid w:val="001B0471"/>
    <w:rsid w:val="001B0809"/>
    <w:rsid w:val="001B087C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016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3B"/>
    <w:rsid w:val="001C0D92"/>
    <w:rsid w:val="001C0F55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9"/>
    <w:rsid w:val="001C486D"/>
    <w:rsid w:val="001C48EE"/>
    <w:rsid w:val="001C4995"/>
    <w:rsid w:val="001C4A99"/>
    <w:rsid w:val="001C50F2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865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80"/>
    <w:rsid w:val="001D2D4A"/>
    <w:rsid w:val="001D2FEC"/>
    <w:rsid w:val="001D2FF6"/>
    <w:rsid w:val="001D302B"/>
    <w:rsid w:val="001D38AB"/>
    <w:rsid w:val="001D396A"/>
    <w:rsid w:val="001D3978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9C3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92D"/>
    <w:rsid w:val="001D7A4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590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B1D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197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1FA7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192"/>
    <w:rsid w:val="001F32FF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CAB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7CA"/>
    <w:rsid w:val="00202B12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F9"/>
    <w:rsid w:val="00204DC7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60"/>
    <w:rsid w:val="00207395"/>
    <w:rsid w:val="00207454"/>
    <w:rsid w:val="0020745F"/>
    <w:rsid w:val="0020755D"/>
    <w:rsid w:val="0020766F"/>
    <w:rsid w:val="002076C9"/>
    <w:rsid w:val="0020792E"/>
    <w:rsid w:val="00207C56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7D"/>
    <w:rsid w:val="00211F94"/>
    <w:rsid w:val="00212021"/>
    <w:rsid w:val="00212214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78F"/>
    <w:rsid w:val="002158F7"/>
    <w:rsid w:val="00215947"/>
    <w:rsid w:val="00215A71"/>
    <w:rsid w:val="00216313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2B1"/>
    <w:rsid w:val="0022159F"/>
    <w:rsid w:val="002217E7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E3E"/>
    <w:rsid w:val="00222FC2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E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8D7"/>
    <w:rsid w:val="00230C71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EE0"/>
    <w:rsid w:val="00231F8B"/>
    <w:rsid w:val="0023200A"/>
    <w:rsid w:val="002321A2"/>
    <w:rsid w:val="002321AA"/>
    <w:rsid w:val="002323BB"/>
    <w:rsid w:val="002327EF"/>
    <w:rsid w:val="00232809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3FCA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73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53"/>
    <w:rsid w:val="00240E83"/>
    <w:rsid w:val="00240FB9"/>
    <w:rsid w:val="002412E7"/>
    <w:rsid w:val="0024154A"/>
    <w:rsid w:val="002416E4"/>
    <w:rsid w:val="002418E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6E9"/>
    <w:rsid w:val="002447E4"/>
    <w:rsid w:val="00244933"/>
    <w:rsid w:val="00244B90"/>
    <w:rsid w:val="00244F0C"/>
    <w:rsid w:val="00244F48"/>
    <w:rsid w:val="002450A5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B60"/>
    <w:rsid w:val="00246C27"/>
    <w:rsid w:val="00246C64"/>
    <w:rsid w:val="00246C9D"/>
    <w:rsid w:val="00246DB0"/>
    <w:rsid w:val="0024704D"/>
    <w:rsid w:val="002470E1"/>
    <w:rsid w:val="002470E8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0BDA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ADA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7C"/>
    <w:rsid w:val="002552F6"/>
    <w:rsid w:val="00255332"/>
    <w:rsid w:val="00255529"/>
    <w:rsid w:val="00255666"/>
    <w:rsid w:val="00255929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21E"/>
    <w:rsid w:val="002573B5"/>
    <w:rsid w:val="00257655"/>
    <w:rsid w:val="002576D5"/>
    <w:rsid w:val="002578CE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949"/>
    <w:rsid w:val="00260CA0"/>
    <w:rsid w:val="00260D02"/>
    <w:rsid w:val="00260D9C"/>
    <w:rsid w:val="00260F18"/>
    <w:rsid w:val="00261002"/>
    <w:rsid w:val="00261074"/>
    <w:rsid w:val="002618D0"/>
    <w:rsid w:val="00261E9B"/>
    <w:rsid w:val="00261F9D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BC9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0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E0C"/>
    <w:rsid w:val="00277E12"/>
    <w:rsid w:val="00277F76"/>
    <w:rsid w:val="0028029D"/>
    <w:rsid w:val="002803F6"/>
    <w:rsid w:val="0028060B"/>
    <w:rsid w:val="00280705"/>
    <w:rsid w:val="002807E8"/>
    <w:rsid w:val="002807F8"/>
    <w:rsid w:val="00280A3E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927"/>
    <w:rsid w:val="002839A7"/>
    <w:rsid w:val="002839F4"/>
    <w:rsid w:val="00283A7A"/>
    <w:rsid w:val="00283BA6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E72"/>
    <w:rsid w:val="00287F8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CDD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B2A"/>
    <w:rsid w:val="00294C8E"/>
    <w:rsid w:val="00294D99"/>
    <w:rsid w:val="00294F97"/>
    <w:rsid w:val="00294FE6"/>
    <w:rsid w:val="002951D4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7E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908"/>
    <w:rsid w:val="002A6930"/>
    <w:rsid w:val="002A6B9A"/>
    <w:rsid w:val="002A6C0B"/>
    <w:rsid w:val="002A6C4A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AFE"/>
    <w:rsid w:val="002B1C30"/>
    <w:rsid w:val="002B1D0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C033E"/>
    <w:rsid w:val="002C03D9"/>
    <w:rsid w:val="002C0607"/>
    <w:rsid w:val="002C07B6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0EE"/>
    <w:rsid w:val="002C3276"/>
    <w:rsid w:val="002C331E"/>
    <w:rsid w:val="002C36F6"/>
    <w:rsid w:val="002C3738"/>
    <w:rsid w:val="002C3C07"/>
    <w:rsid w:val="002C4417"/>
    <w:rsid w:val="002C461D"/>
    <w:rsid w:val="002C4AF6"/>
    <w:rsid w:val="002C4B2A"/>
    <w:rsid w:val="002C519B"/>
    <w:rsid w:val="002C578A"/>
    <w:rsid w:val="002C57C6"/>
    <w:rsid w:val="002C583E"/>
    <w:rsid w:val="002C5901"/>
    <w:rsid w:val="002C5923"/>
    <w:rsid w:val="002C5A42"/>
    <w:rsid w:val="002C5A67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C7E6D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BE5"/>
    <w:rsid w:val="002D1C3F"/>
    <w:rsid w:val="002D1EEC"/>
    <w:rsid w:val="002D21BC"/>
    <w:rsid w:val="002D223A"/>
    <w:rsid w:val="002D229E"/>
    <w:rsid w:val="002D27BD"/>
    <w:rsid w:val="002D2979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42"/>
    <w:rsid w:val="002D6E5C"/>
    <w:rsid w:val="002D7273"/>
    <w:rsid w:val="002D7384"/>
    <w:rsid w:val="002D74C4"/>
    <w:rsid w:val="002D7FA1"/>
    <w:rsid w:val="002E00A6"/>
    <w:rsid w:val="002E0128"/>
    <w:rsid w:val="002E01E2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7B4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904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0F1"/>
    <w:rsid w:val="002F210B"/>
    <w:rsid w:val="002F22BB"/>
    <w:rsid w:val="002F2337"/>
    <w:rsid w:val="002F24B9"/>
    <w:rsid w:val="002F2DF9"/>
    <w:rsid w:val="002F30B4"/>
    <w:rsid w:val="002F33BD"/>
    <w:rsid w:val="002F373D"/>
    <w:rsid w:val="002F394D"/>
    <w:rsid w:val="002F3B46"/>
    <w:rsid w:val="002F3B64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CD7"/>
    <w:rsid w:val="00302E76"/>
    <w:rsid w:val="00302E85"/>
    <w:rsid w:val="00302EE6"/>
    <w:rsid w:val="00303409"/>
    <w:rsid w:val="003034E8"/>
    <w:rsid w:val="003035D9"/>
    <w:rsid w:val="003038B0"/>
    <w:rsid w:val="00303D44"/>
    <w:rsid w:val="00303DFD"/>
    <w:rsid w:val="003040CD"/>
    <w:rsid w:val="0030426E"/>
    <w:rsid w:val="0030490B"/>
    <w:rsid w:val="00304997"/>
    <w:rsid w:val="00304A52"/>
    <w:rsid w:val="00304C48"/>
    <w:rsid w:val="00304D2A"/>
    <w:rsid w:val="00304D39"/>
    <w:rsid w:val="00304F9C"/>
    <w:rsid w:val="00305255"/>
    <w:rsid w:val="003055F1"/>
    <w:rsid w:val="00305687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046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116E"/>
    <w:rsid w:val="00311393"/>
    <w:rsid w:val="0031155B"/>
    <w:rsid w:val="00311DC2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68B"/>
    <w:rsid w:val="00315A2F"/>
    <w:rsid w:val="00315D58"/>
    <w:rsid w:val="00315F44"/>
    <w:rsid w:val="003161E3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792"/>
    <w:rsid w:val="0032083B"/>
    <w:rsid w:val="0032098D"/>
    <w:rsid w:val="003209F0"/>
    <w:rsid w:val="00320C8D"/>
    <w:rsid w:val="00320E64"/>
    <w:rsid w:val="00321415"/>
    <w:rsid w:val="00321924"/>
    <w:rsid w:val="00321A59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20C"/>
    <w:rsid w:val="0032529C"/>
    <w:rsid w:val="0032534B"/>
    <w:rsid w:val="00325894"/>
    <w:rsid w:val="00325914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6A96"/>
    <w:rsid w:val="0032715F"/>
    <w:rsid w:val="00327557"/>
    <w:rsid w:val="00327892"/>
    <w:rsid w:val="003279D6"/>
    <w:rsid w:val="00327C4D"/>
    <w:rsid w:val="0033003A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35B"/>
    <w:rsid w:val="0033276F"/>
    <w:rsid w:val="003327F3"/>
    <w:rsid w:val="00332962"/>
    <w:rsid w:val="00332D2E"/>
    <w:rsid w:val="00332D4C"/>
    <w:rsid w:val="00333399"/>
    <w:rsid w:val="00333482"/>
    <w:rsid w:val="0033375E"/>
    <w:rsid w:val="003339A2"/>
    <w:rsid w:val="00333AC4"/>
    <w:rsid w:val="00333BFF"/>
    <w:rsid w:val="00333CEF"/>
    <w:rsid w:val="00333E34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79F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D07"/>
    <w:rsid w:val="00336D2D"/>
    <w:rsid w:val="003373F4"/>
    <w:rsid w:val="0033781D"/>
    <w:rsid w:val="003378CB"/>
    <w:rsid w:val="00337A7E"/>
    <w:rsid w:val="00337D25"/>
    <w:rsid w:val="00337F0A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77"/>
    <w:rsid w:val="00342D32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D2B"/>
    <w:rsid w:val="00345DA7"/>
    <w:rsid w:val="00345DC9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889"/>
    <w:rsid w:val="00347A5E"/>
    <w:rsid w:val="00347AFA"/>
    <w:rsid w:val="00347C1D"/>
    <w:rsid w:val="0035006B"/>
    <w:rsid w:val="00350089"/>
    <w:rsid w:val="003501A3"/>
    <w:rsid w:val="003501D1"/>
    <w:rsid w:val="00350239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06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58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5B4"/>
    <w:rsid w:val="00363B9C"/>
    <w:rsid w:val="00363C35"/>
    <w:rsid w:val="00363D4E"/>
    <w:rsid w:val="00363F93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1225"/>
    <w:rsid w:val="00371360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E09"/>
    <w:rsid w:val="003752ED"/>
    <w:rsid w:val="003754FF"/>
    <w:rsid w:val="0037559B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CF"/>
    <w:rsid w:val="0038139A"/>
    <w:rsid w:val="003814FA"/>
    <w:rsid w:val="00381A3E"/>
    <w:rsid w:val="00382179"/>
    <w:rsid w:val="003821E0"/>
    <w:rsid w:val="003822EB"/>
    <w:rsid w:val="003826F6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891"/>
    <w:rsid w:val="00384B8F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4BD"/>
    <w:rsid w:val="0038759D"/>
    <w:rsid w:val="00387720"/>
    <w:rsid w:val="003878AF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8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EBC"/>
    <w:rsid w:val="00392FF3"/>
    <w:rsid w:val="003931AE"/>
    <w:rsid w:val="0039355A"/>
    <w:rsid w:val="0039387A"/>
    <w:rsid w:val="00393911"/>
    <w:rsid w:val="00394291"/>
    <w:rsid w:val="0039456C"/>
    <w:rsid w:val="0039471B"/>
    <w:rsid w:val="00394AF9"/>
    <w:rsid w:val="00394C1B"/>
    <w:rsid w:val="00394C4C"/>
    <w:rsid w:val="00394D38"/>
    <w:rsid w:val="00394DCF"/>
    <w:rsid w:val="0039558C"/>
    <w:rsid w:val="003955B1"/>
    <w:rsid w:val="00395D09"/>
    <w:rsid w:val="00395F0F"/>
    <w:rsid w:val="00396074"/>
    <w:rsid w:val="003964E8"/>
    <w:rsid w:val="003966A6"/>
    <w:rsid w:val="00396930"/>
    <w:rsid w:val="003969E7"/>
    <w:rsid w:val="00396B4C"/>
    <w:rsid w:val="00396DDB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962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404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43"/>
    <w:rsid w:val="003A74C6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E2"/>
    <w:rsid w:val="003B0BE6"/>
    <w:rsid w:val="003B0C7B"/>
    <w:rsid w:val="003B0CA7"/>
    <w:rsid w:val="003B1009"/>
    <w:rsid w:val="003B1040"/>
    <w:rsid w:val="003B13B9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E0A"/>
    <w:rsid w:val="003B3FDB"/>
    <w:rsid w:val="003B4248"/>
    <w:rsid w:val="003B46E3"/>
    <w:rsid w:val="003B4AD8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C45"/>
    <w:rsid w:val="003B7CFD"/>
    <w:rsid w:val="003B7DB4"/>
    <w:rsid w:val="003C003B"/>
    <w:rsid w:val="003C0352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3CC"/>
    <w:rsid w:val="003D0615"/>
    <w:rsid w:val="003D086D"/>
    <w:rsid w:val="003D08E1"/>
    <w:rsid w:val="003D0B5B"/>
    <w:rsid w:val="003D0BCA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09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56E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6A0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1E9"/>
    <w:rsid w:val="003E12A9"/>
    <w:rsid w:val="003E1490"/>
    <w:rsid w:val="003E1731"/>
    <w:rsid w:val="003E2001"/>
    <w:rsid w:val="003E2085"/>
    <w:rsid w:val="003E2414"/>
    <w:rsid w:val="003E2491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736"/>
    <w:rsid w:val="003E3873"/>
    <w:rsid w:val="003E38EC"/>
    <w:rsid w:val="003E3904"/>
    <w:rsid w:val="003E39A5"/>
    <w:rsid w:val="003E3C2D"/>
    <w:rsid w:val="003E3F60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C63"/>
    <w:rsid w:val="003E5CA4"/>
    <w:rsid w:val="003E5D4A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751"/>
    <w:rsid w:val="003F2C94"/>
    <w:rsid w:val="003F2DC4"/>
    <w:rsid w:val="003F2FB2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7DE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9B9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3B"/>
    <w:rsid w:val="0040306B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378"/>
    <w:rsid w:val="00404609"/>
    <w:rsid w:val="0040496E"/>
    <w:rsid w:val="00404BD7"/>
    <w:rsid w:val="00404C10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B4"/>
    <w:rsid w:val="004074F8"/>
    <w:rsid w:val="0040772C"/>
    <w:rsid w:val="0040796A"/>
    <w:rsid w:val="004079A8"/>
    <w:rsid w:val="00407AA8"/>
    <w:rsid w:val="00407AC7"/>
    <w:rsid w:val="00407B9E"/>
    <w:rsid w:val="00407DDC"/>
    <w:rsid w:val="004102AE"/>
    <w:rsid w:val="004106C5"/>
    <w:rsid w:val="00410770"/>
    <w:rsid w:val="0041089C"/>
    <w:rsid w:val="00410966"/>
    <w:rsid w:val="00410C04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BFA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62D"/>
    <w:rsid w:val="004146E0"/>
    <w:rsid w:val="00414843"/>
    <w:rsid w:val="004148EF"/>
    <w:rsid w:val="00414AD5"/>
    <w:rsid w:val="00414EE0"/>
    <w:rsid w:val="004150A0"/>
    <w:rsid w:val="004152FF"/>
    <w:rsid w:val="0041541C"/>
    <w:rsid w:val="0041550C"/>
    <w:rsid w:val="004156EF"/>
    <w:rsid w:val="0041578C"/>
    <w:rsid w:val="00415BA7"/>
    <w:rsid w:val="00415DFA"/>
    <w:rsid w:val="00415E3E"/>
    <w:rsid w:val="00415EEA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D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8D8"/>
    <w:rsid w:val="00431917"/>
    <w:rsid w:val="004319EC"/>
    <w:rsid w:val="00431A39"/>
    <w:rsid w:val="00431BBD"/>
    <w:rsid w:val="00431E29"/>
    <w:rsid w:val="00431EC7"/>
    <w:rsid w:val="00431ED2"/>
    <w:rsid w:val="004320CC"/>
    <w:rsid w:val="004327E3"/>
    <w:rsid w:val="00432B27"/>
    <w:rsid w:val="00432C58"/>
    <w:rsid w:val="00432C6C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59D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036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BDF"/>
    <w:rsid w:val="00441C4C"/>
    <w:rsid w:val="00441D7D"/>
    <w:rsid w:val="00441E2D"/>
    <w:rsid w:val="00441E62"/>
    <w:rsid w:val="00441E8F"/>
    <w:rsid w:val="00441F42"/>
    <w:rsid w:val="00441F57"/>
    <w:rsid w:val="004424A2"/>
    <w:rsid w:val="0044274C"/>
    <w:rsid w:val="0044275B"/>
    <w:rsid w:val="00442A76"/>
    <w:rsid w:val="00442E6A"/>
    <w:rsid w:val="0044312A"/>
    <w:rsid w:val="00443287"/>
    <w:rsid w:val="004433A3"/>
    <w:rsid w:val="004433CE"/>
    <w:rsid w:val="00443469"/>
    <w:rsid w:val="004434E0"/>
    <w:rsid w:val="004434FD"/>
    <w:rsid w:val="0044350A"/>
    <w:rsid w:val="00443516"/>
    <w:rsid w:val="004437C3"/>
    <w:rsid w:val="0044392C"/>
    <w:rsid w:val="00443C49"/>
    <w:rsid w:val="00443CAF"/>
    <w:rsid w:val="00443D5A"/>
    <w:rsid w:val="00443E17"/>
    <w:rsid w:val="0044411B"/>
    <w:rsid w:val="00444262"/>
    <w:rsid w:val="004444C7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212"/>
    <w:rsid w:val="0044723A"/>
    <w:rsid w:val="004474F9"/>
    <w:rsid w:val="004476FB"/>
    <w:rsid w:val="00447BB8"/>
    <w:rsid w:val="00447BE7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9C"/>
    <w:rsid w:val="00457AC4"/>
    <w:rsid w:val="00457BCF"/>
    <w:rsid w:val="00457F19"/>
    <w:rsid w:val="0046047A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725"/>
    <w:rsid w:val="00461869"/>
    <w:rsid w:val="00461899"/>
    <w:rsid w:val="004619A7"/>
    <w:rsid w:val="004619D1"/>
    <w:rsid w:val="00461CD0"/>
    <w:rsid w:val="00461D4C"/>
    <w:rsid w:val="00461ED5"/>
    <w:rsid w:val="00462121"/>
    <w:rsid w:val="00462322"/>
    <w:rsid w:val="0046260A"/>
    <w:rsid w:val="0046289B"/>
    <w:rsid w:val="00462901"/>
    <w:rsid w:val="00462970"/>
    <w:rsid w:val="00462B2A"/>
    <w:rsid w:val="00462B95"/>
    <w:rsid w:val="00462BD7"/>
    <w:rsid w:val="00462FA9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AD4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8F3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E6"/>
    <w:rsid w:val="00477CF6"/>
    <w:rsid w:val="00477E72"/>
    <w:rsid w:val="0048017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97"/>
    <w:rsid w:val="004841B1"/>
    <w:rsid w:val="004843E6"/>
    <w:rsid w:val="00484411"/>
    <w:rsid w:val="004847B0"/>
    <w:rsid w:val="00484883"/>
    <w:rsid w:val="00484C94"/>
    <w:rsid w:val="00484DA3"/>
    <w:rsid w:val="004850EE"/>
    <w:rsid w:val="00485314"/>
    <w:rsid w:val="00485432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6D23"/>
    <w:rsid w:val="004871E9"/>
    <w:rsid w:val="004873C5"/>
    <w:rsid w:val="00487699"/>
    <w:rsid w:val="004878AA"/>
    <w:rsid w:val="00487A07"/>
    <w:rsid w:val="00487A6B"/>
    <w:rsid w:val="00487A97"/>
    <w:rsid w:val="00487B1B"/>
    <w:rsid w:val="00487F3F"/>
    <w:rsid w:val="00490023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663"/>
    <w:rsid w:val="004956A5"/>
    <w:rsid w:val="00495765"/>
    <w:rsid w:val="00495B9F"/>
    <w:rsid w:val="0049602D"/>
    <w:rsid w:val="004962FE"/>
    <w:rsid w:val="0049688E"/>
    <w:rsid w:val="0049694E"/>
    <w:rsid w:val="00496B61"/>
    <w:rsid w:val="00496EC5"/>
    <w:rsid w:val="00497162"/>
    <w:rsid w:val="0049732C"/>
    <w:rsid w:val="004973AE"/>
    <w:rsid w:val="004975CC"/>
    <w:rsid w:val="004977D2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977"/>
    <w:rsid w:val="004A2A4A"/>
    <w:rsid w:val="004A2B6F"/>
    <w:rsid w:val="004A2C3A"/>
    <w:rsid w:val="004A2D80"/>
    <w:rsid w:val="004A2EFB"/>
    <w:rsid w:val="004A339F"/>
    <w:rsid w:val="004A351E"/>
    <w:rsid w:val="004A36AA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B2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CFB"/>
    <w:rsid w:val="004B1A85"/>
    <w:rsid w:val="004B1A95"/>
    <w:rsid w:val="004B20A6"/>
    <w:rsid w:val="004B226C"/>
    <w:rsid w:val="004B2270"/>
    <w:rsid w:val="004B234C"/>
    <w:rsid w:val="004B278F"/>
    <w:rsid w:val="004B2C1F"/>
    <w:rsid w:val="004B2D3B"/>
    <w:rsid w:val="004B3154"/>
    <w:rsid w:val="004B3159"/>
    <w:rsid w:val="004B3248"/>
    <w:rsid w:val="004B32EE"/>
    <w:rsid w:val="004B34A7"/>
    <w:rsid w:val="004B352F"/>
    <w:rsid w:val="004B359E"/>
    <w:rsid w:val="004B35B1"/>
    <w:rsid w:val="004B3617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555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DE4"/>
    <w:rsid w:val="004C0E25"/>
    <w:rsid w:val="004C126C"/>
    <w:rsid w:val="004C12AE"/>
    <w:rsid w:val="004C1426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BAE"/>
    <w:rsid w:val="004C3C1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A2"/>
    <w:rsid w:val="004C4AD8"/>
    <w:rsid w:val="004C4B6E"/>
    <w:rsid w:val="004C5026"/>
    <w:rsid w:val="004C50B5"/>
    <w:rsid w:val="004C521B"/>
    <w:rsid w:val="004C5355"/>
    <w:rsid w:val="004C53B2"/>
    <w:rsid w:val="004C5707"/>
    <w:rsid w:val="004C5B54"/>
    <w:rsid w:val="004C5C7E"/>
    <w:rsid w:val="004C5D7B"/>
    <w:rsid w:val="004C6184"/>
    <w:rsid w:val="004C6389"/>
    <w:rsid w:val="004C64D8"/>
    <w:rsid w:val="004C6642"/>
    <w:rsid w:val="004C684E"/>
    <w:rsid w:val="004C6A4E"/>
    <w:rsid w:val="004C6A57"/>
    <w:rsid w:val="004C6A74"/>
    <w:rsid w:val="004C6B47"/>
    <w:rsid w:val="004C6ECF"/>
    <w:rsid w:val="004C7020"/>
    <w:rsid w:val="004C72FE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CF6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B62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3C3"/>
    <w:rsid w:val="004D5B0F"/>
    <w:rsid w:val="004D5BEE"/>
    <w:rsid w:val="004D5C30"/>
    <w:rsid w:val="004D608E"/>
    <w:rsid w:val="004D6090"/>
    <w:rsid w:val="004D69E8"/>
    <w:rsid w:val="004D6AC5"/>
    <w:rsid w:val="004D736C"/>
    <w:rsid w:val="004D7430"/>
    <w:rsid w:val="004D747A"/>
    <w:rsid w:val="004D74E8"/>
    <w:rsid w:val="004D785A"/>
    <w:rsid w:val="004D78F0"/>
    <w:rsid w:val="004D7A1D"/>
    <w:rsid w:val="004D7A58"/>
    <w:rsid w:val="004D7CC1"/>
    <w:rsid w:val="004D7F6C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9BF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F0"/>
    <w:rsid w:val="004E3822"/>
    <w:rsid w:val="004E390B"/>
    <w:rsid w:val="004E397A"/>
    <w:rsid w:val="004E39BD"/>
    <w:rsid w:val="004E39E9"/>
    <w:rsid w:val="004E3A1B"/>
    <w:rsid w:val="004E3D57"/>
    <w:rsid w:val="004E3E95"/>
    <w:rsid w:val="004E40EE"/>
    <w:rsid w:val="004E44F3"/>
    <w:rsid w:val="004E451B"/>
    <w:rsid w:val="004E4565"/>
    <w:rsid w:val="004E461A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1F7"/>
    <w:rsid w:val="004F12E2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207"/>
    <w:rsid w:val="004F3441"/>
    <w:rsid w:val="004F3749"/>
    <w:rsid w:val="004F3823"/>
    <w:rsid w:val="004F39BB"/>
    <w:rsid w:val="004F3D72"/>
    <w:rsid w:val="004F3FA9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A1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3F1"/>
    <w:rsid w:val="00505422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CCA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1E9"/>
    <w:rsid w:val="0051351A"/>
    <w:rsid w:val="00513618"/>
    <w:rsid w:val="0051363D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950"/>
    <w:rsid w:val="00514AF2"/>
    <w:rsid w:val="00514FC2"/>
    <w:rsid w:val="005152EB"/>
    <w:rsid w:val="005154D5"/>
    <w:rsid w:val="0051555D"/>
    <w:rsid w:val="00515595"/>
    <w:rsid w:val="0051568C"/>
    <w:rsid w:val="005157AC"/>
    <w:rsid w:val="00515A60"/>
    <w:rsid w:val="00515A9C"/>
    <w:rsid w:val="00515AF7"/>
    <w:rsid w:val="00515DE2"/>
    <w:rsid w:val="005162B2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17B6F"/>
    <w:rsid w:val="00517DB3"/>
    <w:rsid w:val="005200AE"/>
    <w:rsid w:val="00520213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10"/>
    <w:rsid w:val="00521920"/>
    <w:rsid w:val="00521933"/>
    <w:rsid w:val="00521ADB"/>
    <w:rsid w:val="00521E1E"/>
    <w:rsid w:val="00521F4C"/>
    <w:rsid w:val="00521F7F"/>
    <w:rsid w:val="00521FDB"/>
    <w:rsid w:val="00522124"/>
    <w:rsid w:val="005221D2"/>
    <w:rsid w:val="00522352"/>
    <w:rsid w:val="00522486"/>
    <w:rsid w:val="00522707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5AA"/>
    <w:rsid w:val="00526B34"/>
    <w:rsid w:val="00526E2F"/>
    <w:rsid w:val="00526F68"/>
    <w:rsid w:val="00527ED9"/>
    <w:rsid w:val="00527FD6"/>
    <w:rsid w:val="005303CC"/>
    <w:rsid w:val="00530411"/>
    <w:rsid w:val="00530BAE"/>
    <w:rsid w:val="00530DC1"/>
    <w:rsid w:val="00530DF5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AA9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246"/>
    <w:rsid w:val="005353C3"/>
    <w:rsid w:val="005355F8"/>
    <w:rsid w:val="005355FE"/>
    <w:rsid w:val="00535B35"/>
    <w:rsid w:val="00535CFF"/>
    <w:rsid w:val="00535DB6"/>
    <w:rsid w:val="00536099"/>
    <w:rsid w:val="0053619C"/>
    <w:rsid w:val="005364D1"/>
    <w:rsid w:val="0053664B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883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65"/>
    <w:rsid w:val="005432F4"/>
    <w:rsid w:val="00543436"/>
    <w:rsid w:val="005434C7"/>
    <w:rsid w:val="00543611"/>
    <w:rsid w:val="00543C42"/>
    <w:rsid w:val="00544219"/>
    <w:rsid w:val="0054421A"/>
    <w:rsid w:val="00544316"/>
    <w:rsid w:val="00544339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77A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D3B"/>
    <w:rsid w:val="00553E9A"/>
    <w:rsid w:val="005540AC"/>
    <w:rsid w:val="00554523"/>
    <w:rsid w:val="0055459B"/>
    <w:rsid w:val="0055491B"/>
    <w:rsid w:val="00554BF5"/>
    <w:rsid w:val="00554D11"/>
    <w:rsid w:val="00554E22"/>
    <w:rsid w:val="00554FD5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067"/>
    <w:rsid w:val="00556165"/>
    <w:rsid w:val="005563F9"/>
    <w:rsid w:val="0055676D"/>
    <w:rsid w:val="00556837"/>
    <w:rsid w:val="00556A63"/>
    <w:rsid w:val="00556B52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92"/>
    <w:rsid w:val="005606B7"/>
    <w:rsid w:val="005607BF"/>
    <w:rsid w:val="00561060"/>
    <w:rsid w:val="0056139C"/>
    <w:rsid w:val="00561430"/>
    <w:rsid w:val="005614B8"/>
    <w:rsid w:val="0056195B"/>
    <w:rsid w:val="005619B4"/>
    <w:rsid w:val="00561C66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068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5EB"/>
    <w:rsid w:val="00567C81"/>
    <w:rsid w:val="00570159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823"/>
    <w:rsid w:val="005728F5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B90"/>
    <w:rsid w:val="00574CEA"/>
    <w:rsid w:val="00575241"/>
    <w:rsid w:val="0057524B"/>
    <w:rsid w:val="0057547F"/>
    <w:rsid w:val="005754FE"/>
    <w:rsid w:val="00575591"/>
    <w:rsid w:val="00575839"/>
    <w:rsid w:val="0057590C"/>
    <w:rsid w:val="00575EAE"/>
    <w:rsid w:val="00575EE3"/>
    <w:rsid w:val="005761C9"/>
    <w:rsid w:val="00576286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83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2707"/>
    <w:rsid w:val="00583485"/>
    <w:rsid w:val="005834A3"/>
    <w:rsid w:val="00583B03"/>
    <w:rsid w:val="00583C2E"/>
    <w:rsid w:val="00583CB1"/>
    <w:rsid w:val="00583CF9"/>
    <w:rsid w:val="00583D32"/>
    <w:rsid w:val="00583DB3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017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416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343"/>
    <w:rsid w:val="0059571B"/>
    <w:rsid w:val="00595A86"/>
    <w:rsid w:val="00595C95"/>
    <w:rsid w:val="00595E8C"/>
    <w:rsid w:val="00595FA9"/>
    <w:rsid w:val="005961E8"/>
    <w:rsid w:val="005964F9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24"/>
    <w:rsid w:val="005A4735"/>
    <w:rsid w:val="005A49FE"/>
    <w:rsid w:val="005A4AFE"/>
    <w:rsid w:val="005A4B4D"/>
    <w:rsid w:val="005A4B6E"/>
    <w:rsid w:val="005A4B77"/>
    <w:rsid w:val="005A4DA7"/>
    <w:rsid w:val="005A540D"/>
    <w:rsid w:val="005A5412"/>
    <w:rsid w:val="005A548C"/>
    <w:rsid w:val="005A58B4"/>
    <w:rsid w:val="005A5F76"/>
    <w:rsid w:val="005A6263"/>
    <w:rsid w:val="005A6357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969"/>
    <w:rsid w:val="005A7A86"/>
    <w:rsid w:val="005A7BB3"/>
    <w:rsid w:val="005A7C57"/>
    <w:rsid w:val="005B00FF"/>
    <w:rsid w:val="005B02CE"/>
    <w:rsid w:val="005B0343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B64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0B"/>
    <w:rsid w:val="005B4DA4"/>
    <w:rsid w:val="005B4EF7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29"/>
    <w:rsid w:val="005C4991"/>
    <w:rsid w:val="005C4A0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7DF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7E8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D8E"/>
    <w:rsid w:val="005D2E2B"/>
    <w:rsid w:val="005D3458"/>
    <w:rsid w:val="005D3472"/>
    <w:rsid w:val="005D36EC"/>
    <w:rsid w:val="005D3C9D"/>
    <w:rsid w:val="005D3E2C"/>
    <w:rsid w:val="005D3F51"/>
    <w:rsid w:val="005D438D"/>
    <w:rsid w:val="005D465E"/>
    <w:rsid w:val="005D4893"/>
    <w:rsid w:val="005D4981"/>
    <w:rsid w:val="005D4DA9"/>
    <w:rsid w:val="005D4ED9"/>
    <w:rsid w:val="005D4F41"/>
    <w:rsid w:val="005D5503"/>
    <w:rsid w:val="005D564F"/>
    <w:rsid w:val="005D5679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0C42"/>
    <w:rsid w:val="005F1123"/>
    <w:rsid w:val="005F1278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429"/>
    <w:rsid w:val="005F3440"/>
    <w:rsid w:val="005F347B"/>
    <w:rsid w:val="005F3DE5"/>
    <w:rsid w:val="005F3E86"/>
    <w:rsid w:val="005F3E99"/>
    <w:rsid w:val="005F3F9E"/>
    <w:rsid w:val="005F404F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7C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F9"/>
    <w:rsid w:val="005F786D"/>
    <w:rsid w:val="005F789A"/>
    <w:rsid w:val="005F7A85"/>
    <w:rsid w:val="005F7B16"/>
    <w:rsid w:val="005F7BF8"/>
    <w:rsid w:val="005F7CF8"/>
    <w:rsid w:val="0060009E"/>
    <w:rsid w:val="00600114"/>
    <w:rsid w:val="006001B8"/>
    <w:rsid w:val="00600248"/>
    <w:rsid w:val="00600698"/>
    <w:rsid w:val="00600AE5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43D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00"/>
    <w:rsid w:val="00606AE1"/>
    <w:rsid w:val="00606B89"/>
    <w:rsid w:val="00607120"/>
    <w:rsid w:val="00607275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3B6"/>
    <w:rsid w:val="00611519"/>
    <w:rsid w:val="006119D9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617"/>
    <w:rsid w:val="0061382C"/>
    <w:rsid w:val="00613C70"/>
    <w:rsid w:val="00613E48"/>
    <w:rsid w:val="006140AC"/>
    <w:rsid w:val="006141B5"/>
    <w:rsid w:val="006144C0"/>
    <w:rsid w:val="00614570"/>
    <w:rsid w:val="006149BD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9C5"/>
    <w:rsid w:val="00617B41"/>
    <w:rsid w:val="00617DF4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0E3"/>
    <w:rsid w:val="00621781"/>
    <w:rsid w:val="00621A5D"/>
    <w:rsid w:val="00621BFA"/>
    <w:rsid w:val="0062209B"/>
    <w:rsid w:val="0062234A"/>
    <w:rsid w:val="00622540"/>
    <w:rsid w:val="006226D6"/>
    <w:rsid w:val="0062292C"/>
    <w:rsid w:val="00622933"/>
    <w:rsid w:val="00622A8D"/>
    <w:rsid w:val="00622AD3"/>
    <w:rsid w:val="00622B5E"/>
    <w:rsid w:val="00622FCE"/>
    <w:rsid w:val="006230F8"/>
    <w:rsid w:val="00623A46"/>
    <w:rsid w:val="00623C1C"/>
    <w:rsid w:val="00623F20"/>
    <w:rsid w:val="00624345"/>
    <w:rsid w:val="00624500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574"/>
    <w:rsid w:val="00626618"/>
    <w:rsid w:val="0062675E"/>
    <w:rsid w:val="0062693E"/>
    <w:rsid w:val="00626A98"/>
    <w:rsid w:val="00626B5A"/>
    <w:rsid w:val="00626B76"/>
    <w:rsid w:val="00627184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DEC"/>
    <w:rsid w:val="006323E4"/>
    <w:rsid w:val="00632467"/>
    <w:rsid w:val="006327B5"/>
    <w:rsid w:val="006329DE"/>
    <w:rsid w:val="00632CAA"/>
    <w:rsid w:val="00632FF1"/>
    <w:rsid w:val="00633590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E57"/>
    <w:rsid w:val="006431DA"/>
    <w:rsid w:val="00643766"/>
    <w:rsid w:val="00643C9A"/>
    <w:rsid w:val="00643D35"/>
    <w:rsid w:val="00643E5C"/>
    <w:rsid w:val="00643F0D"/>
    <w:rsid w:val="00643FF1"/>
    <w:rsid w:val="006440B2"/>
    <w:rsid w:val="00644354"/>
    <w:rsid w:val="00644C4D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7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C79"/>
    <w:rsid w:val="00652CB3"/>
    <w:rsid w:val="00652FBA"/>
    <w:rsid w:val="0065301E"/>
    <w:rsid w:val="0065304C"/>
    <w:rsid w:val="006530AB"/>
    <w:rsid w:val="00653284"/>
    <w:rsid w:val="006535BC"/>
    <w:rsid w:val="00653930"/>
    <w:rsid w:val="00654361"/>
    <w:rsid w:val="00654391"/>
    <w:rsid w:val="00654474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9D"/>
    <w:rsid w:val="006579FB"/>
    <w:rsid w:val="00657F52"/>
    <w:rsid w:val="00657F55"/>
    <w:rsid w:val="0066007E"/>
    <w:rsid w:val="0066036C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6C3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3D"/>
    <w:rsid w:val="00666D8C"/>
    <w:rsid w:val="00666FD4"/>
    <w:rsid w:val="006670C2"/>
    <w:rsid w:val="00667260"/>
    <w:rsid w:val="0066727C"/>
    <w:rsid w:val="0066747C"/>
    <w:rsid w:val="00667527"/>
    <w:rsid w:val="0066752D"/>
    <w:rsid w:val="00667623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0F67"/>
    <w:rsid w:val="006715B2"/>
    <w:rsid w:val="006715BF"/>
    <w:rsid w:val="00671B05"/>
    <w:rsid w:val="00671D61"/>
    <w:rsid w:val="006720D4"/>
    <w:rsid w:val="00672471"/>
    <w:rsid w:val="006729D9"/>
    <w:rsid w:val="00672AF1"/>
    <w:rsid w:val="00672BC4"/>
    <w:rsid w:val="00672BF1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C8F"/>
    <w:rsid w:val="00675D39"/>
    <w:rsid w:val="00675FC4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6F06"/>
    <w:rsid w:val="00677171"/>
    <w:rsid w:val="0067747E"/>
    <w:rsid w:val="006776B0"/>
    <w:rsid w:val="0067782D"/>
    <w:rsid w:val="006778BC"/>
    <w:rsid w:val="006779B3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7C8"/>
    <w:rsid w:val="0068090B"/>
    <w:rsid w:val="006809FE"/>
    <w:rsid w:val="00680D03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CF3"/>
    <w:rsid w:val="00681F51"/>
    <w:rsid w:val="00681FC8"/>
    <w:rsid w:val="0068218C"/>
    <w:rsid w:val="0068229C"/>
    <w:rsid w:val="00682801"/>
    <w:rsid w:val="00682877"/>
    <w:rsid w:val="00682982"/>
    <w:rsid w:val="00682A48"/>
    <w:rsid w:val="00682B0F"/>
    <w:rsid w:val="00682E1D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646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B10"/>
    <w:rsid w:val="00695DCF"/>
    <w:rsid w:val="0069632C"/>
    <w:rsid w:val="00696708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7E"/>
    <w:rsid w:val="00697E4D"/>
    <w:rsid w:val="00697FAC"/>
    <w:rsid w:val="006A0094"/>
    <w:rsid w:val="006A0115"/>
    <w:rsid w:val="006A0451"/>
    <w:rsid w:val="006A0636"/>
    <w:rsid w:val="006A06F0"/>
    <w:rsid w:val="006A09AA"/>
    <w:rsid w:val="006A0D2D"/>
    <w:rsid w:val="006A0E0F"/>
    <w:rsid w:val="006A0FBB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54"/>
    <w:rsid w:val="006A708F"/>
    <w:rsid w:val="006A70A9"/>
    <w:rsid w:val="006A756E"/>
    <w:rsid w:val="006A7903"/>
    <w:rsid w:val="006A7BD2"/>
    <w:rsid w:val="006A7C1A"/>
    <w:rsid w:val="006A7DAF"/>
    <w:rsid w:val="006B038E"/>
    <w:rsid w:val="006B050E"/>
    <w:rsid w:val="006B0636"/>
    <w:rsid w:val="006B0BC4"/>
    <w:rsid w:val="006B0C71"/>
    <w:rsid w:val="006B0DD5"/>
    <w:rsid w:val="006B105C"/>
    <w:rsid w:val="006B10E8"/>
    <w:rsid w:val="006B1147"/>
    <w:rsid w:val="006B121A"/>
    <w:rsid w:val="006B1442"/>
    <w:rsid w:val="006B148E"/>
    <w:rsid w:val="006B180A"/>
    <w:rsid w:val="006B18F6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4F4C"/>
    <w:rsid w:val="006B5217"/>
    <w:rsid w:val="006B5428"/>
    <w:rsid w:val="006B5A79"/>
    <w:rsid w:val="006B5B69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93"/>
    <w:rsid w:val="006B6ACF"/>
    <w:rsid w:val="006B6BFB"/>
    <w:rsid w:val="006B6CD2"/>
    <w:rsid w:val="006B6E09"/>
    <w:rsid w:val="006B6E26"/>
    <w:rsid w:val="006B6E94"/>
    <w:rsid w:val="006B6F91"/>
    <w:rsid w:val="006B7072"/>
    <w:rsid w:val="006B7209"/>
    <w:rsid w:val="006B730D"/>
    <w:rsid w:val="006B735F"/>
    <w:rsid w:val="006B746B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768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4C1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057"/>
    <w:rsid w:val="006D116F"/>
    <w:rsid w:val="006D1249"/>
    <w:rsid w:val="006D1512"/>
    <w:rsid w:val="006D15F0"/>
    <w:rsid w:val="006D17AE"/>
    <w:rsid w:val="006D185A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71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8F2"/>
    <w:rsid w:val="006E3921"/>
    <w:rsid w:val="006E3A4B"/>
    <w:rsid w:val="006E3AC6"/>
    <w:rsid w:val="006E3AE1"/>
    <w:rsid w:val="006E3C77"/>
    <w:rsid w:val="006E4017"/>
    <w:rsid w:val="006E42E5"/>
    <w:rsid w:val="006E43AF"/>
    <w:rsid w:val="006E43C7"/>
    <w:rsid w:val="006E43FF"/>
    <w:rsid w:val="006E4422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2AF"/>
    <w:rsid w:val="006E62BE"/>
    <w:rsid w:val="006E6409"/>
    <w:rsid w:val="006E640D"/>
    <w:rsid w:val="006E6698"/>
    <w:rsid w:val="006E66A2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264"/>
    <w:rsid w:val="006F149B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F6A"/>
    <w:rsid w:val="006F60D4"/>
    <w:rsid w:val="006F66B2"/>
    <w:rsid w:val="006F6773"/>
    <w:rsid w:val="006F6816"/>
    <w:rsid w:val="006F6B5F"/>
    <w:rsid w:val="006F6BF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4AC"/>
    <w:rsid w:val="00702A9F"/>
    <w:rsid w:val="00702B78"/>
    <w:rsid w:val="00703290"/>
    <w:rsid w:val="007034AD"/>
    <w:rsid w:val="007035CF"/>
    <w:rsid w:val="0070370B"/>
    <w:rsid w:val="007037BA"/>
    <w:rsid w:val="0070380A"/>
    <w:rsid w:val="00703B2E"/>
    <w:rsid w:val="00703CF8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4ED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D69"/>
    <w:rsid w:val="00707E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CD0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A96"/>
    <w:rsid w:val="00715B96"/>
    <w:rsid w:val="00715C66"/>
    <w:rsid w:val="00715D75"/>
    <w:rsid w:val="00715E44"/>
    <w:rsid w:val="00715ED0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86D"/>
    <w:rsid w:val="00724A34"/>
    <w:rsid w:val="00725188"/>
    <w:rsid w:val="00725535"/>
    <w:rsid w:val="0072560E"/>
    <w:rsid w:val="00725720"/>
    <w:rsid w:val="00726220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A16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3240"/>
    <w:rsid w:val="0073350B"/>
    <w:rsid w:val="007338C6"/>
    <w:rsid w:val="00733C2E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3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9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3E42"/>
    <w:rsid w:val="00744097"/>
    <w:rsid w:val="0074414F"/>
    <w:rsid w:val="0074416A"/>
    <w:rsid w:val="00744330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80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71AB"/>
    <w:rsid w:val="00747354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5EE"/>
    <w:rsid w:val="00756834"/>
    <w:rsid w:val="007569EB"/>
    <w:rsid w:val="00756A3B"/>
    <w:rsid w:val="00756C17"/>
    <w:rsid w:val="00756E13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88"/>
    <w:rsid w:val="007622CB"/>
    <w:rsid w:val="00762654"/>
    <w:rsid w:val="0076274F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09"/>
    <w:rsid w:val="007704E8"/>
    <w:rsid w:val="007705AA"/>
    <w:rsid w:val="007708B1"/>
    <w:rsid w:val="007709FB"/>
    <w:rsid w:val="00770E7F"/>
    <w:rsid w:val="007711FC"/>
    <w:rsid w:val="007712B5"/>
    <w:rsid w:val="0077184B"/>
    <w:rsid w:val="00771B5D"/>
    <w:rsid w:val="00771C60"/>
    <w:rsid w:val="00772168"/>
    <w:rsid w:val="007721DE"/>
    <w:rsid w:val="007722BE"/>
    <w:rsid w:val="00772693"/>
    <w:rsid w:val="00772863"/>
    <w:rsid w:val="0077290C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467"/>
    <w:rsid w:val="00774511"/>
    <w:rsid w:val="00774686"/>
    <w:rsid w:val="00774723"/>
    <w:rsid w:val="00774752"/>
    <w:rsid w:val="007748C5"/>
    <w:rsid w:val="007749B9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393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48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A26"/>
    <w:rsid w:val="00786CC2"/>
    <w:rsid w:val="00786F2B"/>
    <w:rsid w:val="00787079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921"/>
    <w:rsid w:val="00794A7A"/>
    <w:rsid w:val="00794BF3"/>
    <w:rsid w:val="00794C93"/>
    <w:rsid w:val="00794FFB"/>
    <w:rsid w:val="0079568F"/>
    <w:rsid w:val="00795692"/>
    <w:rsid w:val="007956E5"/>
    <w:rsid w:val="0079574F"/>
    <w:rsid w:val="00795880"/>
    <w:rsid w:val="00795899"/>
    <w:rsid w:val="00795926"/>
    <w:rsid w:val="00795A84"/>
    <w:rsid w:val="00795BE6"/>
    <w:rsid w:val="00795D5C"/>
    <w:rsid w:val="00795F9A"/>
    <w:rsid w:val="0079600D"/>
    <w:rsid w:val="007961B7"/>
    <w:rsid w:val="00796653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D4B"/>
    <w:rsid w:val="007A1DA3"/>
    <w:rsid w:val="007A1DDE"/>
    <w:rsid w:val="007A2365"/>
    <w:rsid w:val="007A2521"/>
    <w:rsid w:val="007A283F"/>
    <w:rsid w:val="007A2847"/>
    <w:rsid w:val="007A2BED"/>
    <w:rsid w:val="007A31E6"/>
    <w:rsid w:val="007A3293"/>
    <w:rsid w:val="007A36A4"/>
    <w:rsid w:val="007A3770"/>
    <w:rsid w:val="007A379D"/>
    <w:rsid w:val="007A3996"/>
    <w:rsid w:val="007A3BA2"/>
    <w:rsid w:val="007A3CD6"/>
    <w:rsid w:val="007A3DD1"/>
    <w:rsid w:val="007A3EDC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A96"/>
    <w:rsid w:val="007A6AC6"/>
    <w:rsid w:val="007A6B36"/>
    <w:rsid w:val="007A6C2A"/>
    <w:rsid w:val="007A6E08"/>
    <w:rsid w:val="007A73AA"/>
    <w:rsid w:val="007A752F"/>
    <w:rsid w:val="007A758E"/>
    <w:rsid w:val="007A75CF"/>
    <w:rsid w:val="007A7602"/>
    <w:rsid w:val="007A767A"/>
    <w:rsid w:val="007A76BF"/>
    <w:rsid w:val="007A78DD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8F8"/>
    <w:rsid w:val="007B4BE2"/>
    <w:rsid w:val="007B4C4B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D"/>
    <w:rsid w:val="007C030A"/>
    <w:rsid w:val="007C031C"/>
    <w:rsid w:val="007C03D1"/>
    <w:rsid w:val="007C062B"/>
    <w:rsid w:val="007C0AAC"/>
    <w:rsid w:val="007C1364"/>
    <w:rsid w:val="007C14D5"/>
    <w:rsid w:val="007C14FF"/>
    <w:rsid w:val="007C2014"/>
    <w:rsid w:val="007C2532"/>
    <w:rsid w:val="007C28B2"/>
    <w:rsid w:val="007C28D3"/>
    <w:rsid w:val="007C2A45"/>
    <w:rsid w:val="007C2C28"/>
    <w:rsid w:val="007C2CD6"/>
    <w:rsid w:val="007C3061"/>
    <w:rsid w:val="007C34D0"/>
    <w:rsid w:val="007C3870"/>
    <w:rsid w:val="007C38A7"/>
    <w:rsid w:val="007C395C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E2E"/>
    <w:rsid w:val="007C5207"/>
    <w:rsid w:val="007C53F2"/>
    <w:rsid w:val="007C5698"/>
    <w:rsid w:val="007C5ACF"/>
    <w:rsid w:val="007C5CAE"/>
    <w:rsid w:val="007C5ED5"/>
    <w:rsid w:val="007C620E"/>
    <w:rsid w:val="007C62F3"/>
    <w:rsid w:val="007C65DC"/>
    <w:rsid w:val="007C6F6A"/>
    <w:rsid w:val="007C70B5"/>
    <w:rsid w:val="007C739E"/>
    <w:rsid w:val="007C7785"/>
    <w:rsid w:val="007C7FAD"/>
    <w:rsid w:val="007D0109"/>
    <w:rsid w:val="007D01AE"/>
    <w:rsid w:val="007D042F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908"/>
    <w:rsid w:val="007D4B06"/>
    <w:rsid w:val="007D4E0C"/>
    <w:rsid w:val="007D4F86"/>
    <w:rsid w:val="007D552F"/>
    <w:rsid w:val="007D5867"/>
    <w:rsid w:val="007D5B08"/>
    <w:rsid w:val="007D5E67"/>
    <w:rsid w:val="007D5FEC"/>
    <w:rsid w:val="007D60A5"/>
    <w:rsid w:val="007D60DD"/>
    <w:rsid w:val="007D6147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358"/>
    <w:rsid w:val="007D759D"/>
    <w:rsid w:val="007D76F8"/>
    <w:rsid w:val="007D77A7"/>
    <w:rsid w:val="007D781E"/>
    <w:rsid w:val="007D7AC2"/>
    <w:rsid w:val="007D7D04"/>
    <w:rsid w:val="007D7E40"/>
    <w:rsid w:val="007E03D1"/>
    <w:rsid w:val="007E0578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8F8"/>
    <w:rsid w:val="007E3B6D"/>
    <w:rsid w:val="007E3FF2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0F"/>
    <w:rsid w:val="007E4F8C"/>
    <w:rsid w:val="007E4FC0"/>
    <w:rsid w:val="007E5029"/>
    <w:rsid w:val="007E555C"/>
    <w:rsid w:val="007E5777"/>
    <w:rsid w:val="007E5962"/>
    <w:rsid w:val="007E5B6B"/>
    <w:rsid w:val="007E6271"/>
    <w:rsid w:val="007E62AC"/>
    <w:rsid w:val="007E63AD"/>
    <w:rsid w:val="007E6534"/>
    <w:rsid w:val="007E661D"/>
    <w:rsid w:val="007E6781"/>
    <w:rsid w:val="007E6787"/>
    <w:rsid w:val="007E6B8E"/>
    <w:rsid w:val="007E6F26"/>
    <w:rsid w:val="007E6FA2"/>
    <w:rsid w:val="007E73A8"/>
    <w:rsid w:val="007E7484"/>
    <w:rsid w:val="007E7559"/>
    <w:rsid w:val="007E78DE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EB1"/>
    <w:rsid w:val="007F40AF"/>
    <w:rsid w:val="007F43C7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C01"/>
    <w:rsid w:val="007F5CD2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54E"/>
    <w:rsid w:val="0080090D"/>
    <w:rsid w:val="00800931"/>
    <w:rsid w:val="00800C9D"/>
    <w:rsid w:val="0080160B"/>
    <w:rsid w:val="0080162E"/>
    <w:rsid w:val="0080186B"/>
    <w:rsid w:val="00801ECB"/>
    <w:rsid w:val="0080205E"/>
    <w:rsid w:val="0080231E"/>
    <w:rsid w:val="00802769"/>
    <w:rsid w:val="00802A7B"/>
    <w:rsid w:val="00802ACA"/>
    <w:rsid w:val="0080305E"/>
    <w:rsid w:val="0080307C"/>
    <w:rsid w:val="00803321"/>
    <w:rsid w:val="0080370B"/>
    <w:rsid w:val="00803977"/>
    <w:rsid w:val="0080399A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BBC"/>
    <w:rsid w:val="00830BF1"/>
    <w:rsid w:val="00830C14"/>
    <w:rsid w:val="00830CA5"/>
    <w:rsid w:val="00830CCA"/>
    <w:rsid w:val="00831056"/>
    <w:rsid w:val="008311CC"/>
    <w:rsid w:val="008313E4"/>
    <w:rsid w:val="008315B4"/>
    <w:rsid w:val="0083180C"/>
    <w:rsid w:val="00831B32"/>
    <w:rsid w:val="00831BFE"/>
    <w:rsid w:val="00831FD0"/>
    <w:rsid w:val="00832090"/>
    <w:rsid w:val="008324F4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E8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71D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DF0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73C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04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753"/>
    <w:rsid w:val="008627C1"/>
    <w:rsid w:val="0086292C"/>
    <w:rsid w:val="00862A8A"/>
    <w:rsid w:val="00862B3A"/>
    <w:rsid w:val="00862C59"/>
    <w:rsid w:val="00862C5F"/>
    <w:rsid w:val="00863089"/>
    <w:rsid w:val="008631C4"/>
    <w:rsid w:val="0086328F"/>
    <w:rsid w:val="00863618"/>
    <w:rsid w:val="00863AB6"/>
    <w:rsid w:val="00863C19"/>
    <w:rsid w:val="00864122"/>
    <w:rsid w:val="0086412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61A5"/>
    <w:rsid w:val="00866595"/>
    <w:rsid w:val="00866BA5"/>
    <w:rsid w:val="00866C69"/>
    <w:rsid w:val="00866D4E"/>
    <w:rsid w:val="00866EED"/>
    <w:rsid w:val="00866F52"/>
    <w:rsid w:val="0086714E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45"/>
    <w:rsid w:val="008719F2"/>
    <w:rsid w:val="00871B9B"/>
    <w:rsid w:val="00871C01"/>
    <w:rsid w:val="00871D59"/>
    <w:rsid w:val="00871ECA"/>
    <w:rsid w:val="00871F4D"/>
    <w:rsid w:val="00871F95"/>
    <w:rsid w:val="00872194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DC3"/>
    <w:rsid w:val="00873FFE"/>
    <w:rsid w:val="0087444F"/>
    <w:rsid w:val="00874701"/>
    <w:rsid w:val="00874729"/>
    <w:rsid w:val="008749E8"/>
    <w:rsid w:val="00874B68"/>
    <w:rsid w:val="00874CB4"/>
    <w:rsid w:val="00874D28"/>
    <w:rsid w:val="008751EB"/>
    <w:rsid w:val="008752E1"/>
    <w:rsid w:val="008753BF"/>
    <w:rsid w:val="0087541D"/>
    <w:rsid w:val="0087596B"/>
    <w:rsid w:val="00875A1F"/>
    <w:rsid w:val="00875CDB"/>
    <w:rsid w:val="00876119"/>
    <w:rsid w:val="0087613F"/>
    <w:rsid w:val="008762E1"/>
    <w:rsid w:val="008763EB"/>
    <w:rsid w:val="0087672C"/>
    <w:rsid w:val="0087673B"/>
    <w:rsid w:val="00876D13"/>
    <w:rsid w:val="00876F09"/>
    <w:rsid w:val="00877002"/>
    <w:rsid w:val="0087709B"/>
    <w:rsid w:val="00877572"/>
    <w:rsid w:val="0087765E"/>
    <w:rsid w:val="008776A5"/>
    <w:rsid w:val="00877792"/>
    <w:rsid w:val="00877833"/>
    <w:rsid w:val="00877AE7"/>
    <w:rsid w:val="00877BE6"/>
    <w:rsid w:val="00877E78"/>
    <w:rsid w:val="008800B4"/>
    <w:rsid w:val="00880362"/>
    <w:rsid w:val="0088049A"/>
    <w:rsid w:val="00880584"/>
    <w:rsid w:val="008807BB"/>
    <w:rsid w:val="008807C4"/>
    <w:rsid w:val="008808C5"/>
    <w:rsid w:val="008809BC"/>
    <w:rsid w:val="00880CAF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AEC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287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11DD"/>
    <w:rsid w:val="00891318"/>
    <w:rsid w:val="008913DC"/>
    <w:rsid w:val="008914CE"/>
    <w:rsid w:val="00891547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40E7"/>
    <w:rsid w:val="008942F2"/>
    <w:rsid w:val="00894437"/>
    <w:rsid w:val="0089449A"/>
    <w:rsid w:val="008948C4"/>
    <w:rsid w:val="008948F1"/>
    <w:rsid w:val="00894D36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BB7"/>
    <w:rsid w:val="0089621A"/>
    <w:rsid w:val="0089639E"/>
    <w:rsid w:val="00896465"/>
    <w:rsid w:val="008964FF"/>
    <w:rsid w:val="008968DC"/>
    <w:rsid w:val="00896A0C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B51"/>
    <w:rsid w:val="00897CB7"/>
    <w:rsid w:val="00897D23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206"/>
    <w:rsid w:val="008A2408"/>
    <w:rsid w:val="008A242D"/>
    <w:rsid w:val="008A24FE"/>
    <w:rsid w:val="008A27E8"/>
    <w:rsid w:val="008A29FD"/>
    <w:rsid w:val="008A2BC7"/>
    <w:rsid w:val="008A2CB2"/>
    <w:rsid w:val="008A2D53"/>
    <w:rsid w:val="008A31F6"/>
    <w:rsid w:val="008A352D"/>
    <w:rsid w:val="008A3910"/>
    <w:rsid w:val="008A3922"/>
    <w:rsid w:val="008A3BFB"/>
    <w:rsid w:val="008A3F84"/>
    <w:rsid w:val="008A4195"/>
    <w:rsid w:val="008A4330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750B"/>
    <w:rsid w:val="008A7D7A"/>
    <w:rsid w:val="008B0059"/>
    <w:rsid w:val="008B005F"/>
    <w:rsid w:val="008B0062"/>
    <w:rsid w:val="008B0180"/>
    <w:rsid w:val="008B01C5"/>
    <w:rsid w:val="008B02FB"/>
    <w:rsid w:val="008B0324"/>
    <w:rsid w:val="008B0430"/>
    <w:rsid w:val="008B04FB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A2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553"/>
    <w:rsid w:val="008B2636"/>
    <w:rsid w:val="008B2735"/>
    <w:rsid w:val="008B2905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240"/>
    <w:rsid w:val="008B42D3"/>
    <w:rsid w:val="008B45C9"/>
    <w:rsid w:val="008B46BC"/>
    <w:rsid w:val="008B4BC8"/>
    <w:rsid w:val="008B5055"/>
    <w:rsid w:val="008B52F8"/>
    <w:rsid w:val="008B5468"/>
    <w:rsid w:val="008B5885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70C9"/>
    <w:rsid w:val="008B7101"/>
    <w:rsid w:val="008B7177"/>
    <w:rsid w:val="008B7344"/>
    <w:rsid w:val="008B7658"/>
    <w:rsid w:val="008B7BA6"/>
    <w:rsid w:val="008C062C"/>
    <w:rsid w:val="008C0652"/>
    <w:rsid w:val="008C07B7"/>
    <w:rsid w:val="008C0857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5BA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9E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1F0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96"/>
    <w:rsid w:val="008D39A8"/>
    <w:rsid w:val="008D3B21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54A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319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8F7CDC"/>
    <w:rsid w:val="008F7E98"/>
    <w:rsid w:val="0090022D"/>
    <w:rsid w:val="00900233"/>
    <w:rsid w:val="009003EB"/>
    <w:rsid w:val="00900485"/>
    <w:rsid w:val="009005A3"/>
    <w:rsid w:val="009005EB"/>
    <w:rsid w:val="009006B9"/>
    <w:rsid w:val="009009A3"/>
    <w:rsid w:val="009009EF"/>
    <w:rsid w:val="00900D7E"/>
    <w:rsid w:val="00900EBB"/>
    <w:rsid w:val="009010EC"/>
    <w:rsid w:val="00901108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0F1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144B"/>
    <w:rsid w:val="00911699"/>
    <w:rsid w:val="009119E1"/>
    <w:rsid w:val="009119E7"/>
    <w:rsid w:val="00911C23"/>
    <w:rsid w:val="00911DB1"/>
    <w:rsid w:val="00911EC9"/>
    <w:rsid w:val="009121DF"/>
    <w:rsid w:val="009122D0"/>
    <w:rsid w:val="009123B9"/>
    <w:rsid w:val="00912636"/>
    <w:rsid w:val="009126CD"/>
    <w:rsid w:val="00912CD5"/>
    <w:rsid w:val="00912EEE"/>
    <w:rsid w:val="00913433"/>
    <w:rsid w:val="00913498"/>
    <w:rsid w:val="009135A7"/>
    <w:rsid w:val="00913DD7"/>
    <w:rsid w:val="00914405"/>
    <w:rsid w:val="00914A03"/>
    <w:rsid w:val="00914AC7"/>
    <w:rsid w:val="00914BF2"/>
    <w:rsid w:val="00914CE0"/>
    <w:rsid w:val="00914D11"/>
    <w:rsid w:val="00914E53"/>
    <w:rsid w:val="00914F63"/>
    <w:rsid w:val="00915350"/>
    <w:rsid w:val="00915595"/>
    <w:rsid w:val="00915626"/>
    <w:rsid w:val="00915E98"/>
    <w:rsid w:val="00915F6D"/>
    <w:rsid w:val="009161C3"/>
    <w:rsid w:val="00916274"/>
    <w:rsid w:val="00916659"/>
    <w:rsid w:val="00916A80"/>
    <w:rsid w:val="00916AF6"/>
    <w:rsid w:val="00916B48"/>
    <w:rsid w:val="00916C6E"/>
    <w:rsid w:val="00916CFB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C5F"/>
    <w:rsid w:val="00920455"/>
    <w:rsid w:val="0092065F"/>
    <w:rsid w:val="0092077E"/>
    <w:rsid w:val="009207D0"/>
    <w:rsid w:val="00920A07"/>
    <w:rsid w:val="00920BC0"/>
    <w:rsid w:val="00921065"/>
    <w:rsid w:val="009215C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C5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E19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97F"/>
    <w:rsid w:val="00931ABE"/>
    <w:rsid w:val="00931AC6"/>
    <w:rsid w:val="00931AEA"/>
    <w:rsid w:val="00931C8F"/>
    <w:rsid w:val="00931CA8"/>
    <w:rsid w:val="00931FAC"/>
    <w:rsid w:val="00932050"/>
    <w:rsid w:val="0093210F"/>
    <w:rsid w:val="00932159"/>
    <w:rsid w:val="00932438"/>
    <w:rsid w:val="00932614"/>
    <w:rsid w:val="009327CE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B49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0F90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9A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5D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757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B1D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BC7"/>
    <w:rsid w:val="00957082"/>
    <w:rsid w:val="009572CC"/>
    <w:rsid w:val="009573C6"/>
    <w:rsid w:val="009574CB"/>
    <w:rsid w:val="00957775"/>
    <w:rsid w:val="00957B02"/>
    <w:rsid w:val="00957BC2"/>
    <w:rsid w:val="00957EDF"/>
    <w:rsid w:val="00957F1E"/>
    <w:rsid w:val="00957F81"/>
    <w:rsid w:val="009603C7"/>
    <w:rsid w:val="00960645"/>
    <w:rsid w:val="009606F7"/>
    <w:rsid w:val="00960867"/>
    <w:rsid w:val="00960886"/>
    <w:rsid w:val="009610D0"/>
    <w:rsid w:val="0096119C"/>
    <w:rsid w:val="009611C1"/>
    <w:rsid w:val="0096173D"/>
    <w:rsid w:val="00961853"/>
    <w:rsid w:val="0096189C"/>
    <w:rsid w:val="009619A1"/>
    <w:rsid w:val="00961DFC"/>
    <w:rsid w:val="00961FC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905"/>
    <w:rsid w:val="009669E9"/>
    <w:rsid w:val="00966BE1"/>
    <w:rsid w:val="00966E04"/>
    <w:rsid w:val="00967476"/>
    <w:rsid w:val="00967700"/>
    <w:rsid w:val="00967836"/>
    <w:rsid w:val="00967A92"/>
    <w:rsid w:val="00967B27"/>
    <w:rsid w:val="009704F5"/>
    <w:rsid w:val="00970568"/>
    <w:rsid w:val="009709AD"/>
    <w:rsid w:val="00970B68"/>
    <w:rsid w:val="00970B6B"/>
    <w:rsid w:val="00970BB9"/>
    <w:rsid w:val="00970D20"/>
    <w:rsid w:val="009714A0"/>
    <w:rsid w:val="00971A94"/>
    <w:rsid w:val="00971B6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0D4"/>
    <w:rsid w:val="00975467"/>
    <w:rsid w:val="009756C4"/>
    <w:rsid w:val="00975769"/>
    <w:rsid w:val="009759B0"/>
    <w:rsid w:val="00975D19"/>
    <w:rsid w:val="00976006"/>
    <w:rsid w:val="00976126"/>
    <w:rsid w:val="009766ED"/>
    <w:rsid w:val="00976DDE"/>
    <w:rsid w:val="00976DF4"/>
    <w:rsid w:val="00976E02"/>
    <w:rsid w:val="00976ED2"/>
    <w:rsid w:val="00977017"/>
    <w:rsid w:val="009771E3"/>
    <w:rsid w:val="00977396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0F8A"/>
    <w:rsid w:val="0098133A"/>
    <w:rsid w:val="00981383"/>
    <w:rsid w:val="00981440"/>
    <w:rsid w:val="00981477"/>
    <w:rsid w:val="009814B6"/>
    <w:rsid w:val="009814D2"/>
    <w:rsid w:val="009815B8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6D1"/>
    <w:rsid w:val="009869D7"/>
    <w:rsid w:val="00986F20"/>
    <w:rsid w:val="00986FD8"/>
    <w:rsid w:val="009870DC"/>
    <w:rsid w:val="009870E0"/>
    <w:rsid w:val="00987112"/>
    <w:rsid w:val="00987174"/>
    <w:rsid w:val="009872D7"/>
    <w:rsid w:val="009877CB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2B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665"/>
    <w:rsid w:val="009A1A9E"/>
    <w:rsid w:val="009A1C69"/>
    <w:rsid w:val="009A1D19"/>
    <w:rsid w:val="009A1D4D"/>
    <w:rsid w:val="009A22AB"/>
    <w:rsid w:val="009A233F"/>
    <w:rsid w:val="009A25B1"/>
    <w:rsid w:val="009A267F"/>
    <w:rsid w:val="009A26A1"/>
    <w:rsid w:val="009A2925"/>
    <w:rsid w:val="009A295C"/>
    <w:rsid w:val="009A2978"/>
    <w:rsid w:val="009A29F8"/>
    <w:rsid w:val="009A2F00"/>
    <w:rsid w:val="009A3295"/>
    <w:rsid w:val="009A32DF"/>
    <w:rsid w:val="009A3330"/>
    <w:rsid w:val="009A3353"/>
    <w:rsid w:val="009A350F"/>
    <w:rsid w:val="009A3B8B"/>
    <w:rsid w:val="009A3C92"/>
    <w:rsid w:val="009A3E62"/>
    <w:rsid w:val="009A4017"/>
    <w:rsid w:val="009A401E"/>
    <w:rsid w:val="009A42CE"/>
    <w:rsid w:val="009A4328"/>
    <w:rsid w:val="009A472A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1F3"/>
    <w:rsid w:val="009B56FF"/>
    <w:rsid w:val="009B5750"/>
    <w:rsid w:val="009B5A84"/>
    <w:rsid w:val="009B5D72"/>
    <w:rsid w:val="009B5EC0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B2"/>
    <w:rsid w:val="009B71F4"/>
    <w:rsid w:val="009B7490"/>
    <w:rsid w:val="009B7681"/>
    <w:rsid w:val="009B77F9"/>
    <w:rsid w:val="009B79F8"/>
    <w:rsid w:val="009B7A56"/>
    <w:rsid w:val="009C036C"/>
    <w:rsid w:val="009C03C5"/>
    <w:rsid w:val="009C076D"/>
    <w:rsid w:val="009C0A7D"/>
    <w:rsid w:val="009C0B20"/>
    <w:rsid w:val="009C0CFD"/>
    <w:rsid w:val="009C0E8F"/>
    <w:rsid w:val="009C0FC6"/>
    <w:rsid w:val="009C101B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9BD"/>
    <w:rsid w:val="009C3D52"/>
    <w:rsid w:val="009C44F2"/>
    <w:rsid w:val="009C451A"/>
    <w:rsid w:val="009C46FE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F7"/>
    <w:rsid w:val="009C6F32"/>
    <w:rsid w:val="009C72B1"/>
    <w:rsid w:val="009C7504"/>
    <w:rsid w:val="009C7642"/>
    <w:rsid w:val="009C7956"/>
    <w:rsid w:val="009C79BC"/>
    <w:rsid w:val="009C7A60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81C"/>
    <w:rsid w:val="009D4D46"/>
    <w:rsid w:val="009D4E38"/>
    <w:rsid w:val="009D51BE"/>
    <w:rsid w:val="009D5328"/>
    <w:rsid w:val="009D5338"/>
    <w:rsid w:val="009D537E"/>
    <w:rsid w:val="009D5607"/>
    <w:rsid w:val="009D5A4E"/>
    <w:rsid w:val="009D5C10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A35"/>
    <w:rsid w:val="009E3D85"/>
    <w:rsid w:val="009E3D8E"/>
    <w:rsid w:val="009E404B"/>
    <w:rsid w:val="009E4090"/>
    <w:rsid w:val="009E42B1"/>
    <w:rsid w:val="009E43A6"/>
    <w:rsid w:val="009E4444"/>
    <w:rsid w:val="009E4771"/>
    <w:rsid w:val="009E491C"/>
    <w:rsid w:val="009E4926"/>
    <w:rsid w:val="009E4C69"/>
    <w:rsid w:val="009E4F0F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3C7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3BF"/>
    <w:rsid w:val="009F2421"/>
    <w:rsid w:val="009F2503"/>
    <w:rsid w:val="009F2BE4"/>
    <w:rsid w:val="009F2C92"/>
    <w:rsid w:val="009F2DC7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1D0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1D"/>
    <w:rsid w:val="00A01E3F"/>
    <w:rsid w:val="00A01E41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438"/>
    <w:rsid w:val="00A044EC"/>
    <w:rsid w:val="00A04611"/>
    <w:rsid w:val="00A04674"/>
    <w:rsid w:val="00A04954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76B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AAA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AE4"/>
    <w:rsid w:val="00A16B5B"/>
    <w:rsid w:val="00A16F2F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53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13A"/>
    <w:rsid w:val="00A362B4"/>
    <w:rsid w:val="00A362D6"/>
    <w:rsid w:val="00A36381"/>
    <w:rsid w:val="00A36386"/>
    <w:rsid w:val="00A367F2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5FB"/>
    <w:rsid w:val="00A41732"/>
    <w:rsid w:val="00A419BC"/>
    <w:rsid w:val="00A41B22"/>
    <w:rsid w:val="00A41CE0"/>
    <w:rsid w:val="00A41E61"/>
    <w:rsid w:val="00A4230F"/>
    <w:rsid w:val="00A4250C"/>
    <w:rsid w:val="00A42FF1"/>
    <w:rsid w:val="00A432F3"/>
    <w:rsid w:val="00A43434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B16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B4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619"/>
    <w:rsid w:val="00A47BB1"/>
    <w:rsid w:val="00A47F59"/>
    <w:rsid w:val="00A5015B"/>
    <w:rsid w:val="00A50167"/>
    <w:rsid w:val="00A50273"/>
    <w:rsid w:val="00A50766"/>
    <w:rsid w:val="00A50F8D"/>
    <w:rsid w:val="00A51268"/>
    <w:rsid w:val="00A5137A"/>
    <w:rsid w:val="00A51634"/>
    <w:rsid w:val="00A517F2"/>
    <w:rsid w:val="00A51B78"/>
    <w:rsid w:val="00A51D89"/>
    <w:rsid w:val="00A520E3"/>
    <w:rsid w:val="00A52184"/>
    <w:rsid w:val="00A52435"/>
    <w:rsid w:val="00A528C8"/>
    <w:rsid w:val="00A52AB3"/>
    <w:rsid w:val="00A52B64"/>
    <w:rsid w:val="00A52BE1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05D"/>
    <w:rsid w:val="00A5536E"/>
    <w:rsid w:val="00A553BB"/>
    <w:rsid w:val="00A55480"/>
    <w:rsid w:val="00A557C1"/>
    <w:rsid w:val="00A55894"/>
    <w:rsid w:val="00A55C1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1030"/>
    <w:rsid w:val="00A610D0"/>
    <w:rsid w:val="00A610F0"/>
    <w:rsid w:val="00A61497"/>
    <w:rsid w:val="00A6152D"/>
    <w:rsid w:val="00A616C6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38C"/>
    <w:rsid w:val="00A6653E"/>
    <w:rsid w:val="00A666C5"/>
    <w:rsid w:val="00A6700D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CC8"/>
    <w:rsid w:val="00A73DA4"/>
    <w:rsid w:val="00A73EBC"/>
    <w:rsid w:val="00A73FB5"/>
    <w:rsid w:val="00A73FF6"/>
    <w:rsid w:val="00A74355"/>
    <w:rsid w:val="00A7445B"/>
    <w:rsid w:val="00A74461"/>
    <w:rsid w:val="00A74901"/>
    <w:rsid w:val="00A74A62"/>
    <w:rsid w:val="00A74BA4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C7"/>
    <w:rsid w:val="00A764D0"/>
    <w:rsid w:val="00A76663"/>
    <w:rsid w:val="00A766CE"/>
    <w:rsid w:val="00A768B1"/>
    <w:rsid w:val="00A768CD"/>
    <w:rsid w:val="00A76979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77F00"/>
    <w:rsid w:val="00A80141"/>
    <w:rsid w:val="00A80280"/>
    <w:rsid w:val="00A8044A"/>
    <w:rsid w:val="00A806F4"/>
    <w:rsid w:val="00A8071B"/>
    <w:rsid w:val="00A80A1E"/>
    <w:rsid w:val="00A80D71"/>
    <w:rsid w:val="00A81088"/>
    <w:rsid w:val="00A8127D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429A"/>
    <w:rsid w:val="00A8433A"/>
    <w:rsid w:val="00A846CD"/>
    <w:rsid w:val="00A8472B"/>
    <w:rsid w:val="00A84747"/>
    <w:rsid w:val="00A8494E"/>
    <w:rsid w:val="00A84AD4"/>
    <w:rsid w:val="00A84B2C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371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AC4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4B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86B"/>
    <w:rsid w:val="00AA1944"/>
    <w:rsid w:val="00AA1A60"/>
    <w:rsid w:val="00AA1C99"/>
    <w:rsid w:val="00AA1D8A"/>
    <w:rsid w:val="00AA1DFE"/>
    <w:rsid w:val="00AA1E3B"/>
    <w:rsid w:val="00AA1F83"/>
    <w:rsid w:val="00AA284E"/>
    <w:rsid w:val="00AA28E1"/>
    <w:rsid w:val="00AA2ABA"/>
    <w:rsid w:val="00AA2DA1"/>
    <w:rsid w:val="00AA2E4D"/>
    <w:rsid w:val="00AA342C"/>
    <w:rsid w:val="00AA3477"/>
    <w:rsid w:val="00AA361A"/>
    <w:rsid w:val="00AA366F"/>
    <w:rsid w:val="00AA3C9F"/>
    <w:rsid w:val="00AA3E42"/>
    <w:rsid w:val="00AA3F9D"/>
    <w:rsid w:val="00AA402D"/>
    <w:rsid w:val="00AA4169"/>
    <w:rsid w:val="00AA41C7"/>
    <w:rsid w:val="00AA43EE"/>
    <w:rsid w:val="00AA470E"/>
    <w:rsid w:val="00AA4A8A"/>
    <w:rsid w:val="00AA4FE4"/>
    <w:rsid w:val="00AA5263"/>
    <w:rsid w:val="00AA540E"/>
    <w:rsid w:val="00AA570A"/>
    <w:rsid w:val="00AA57B7"/>
    <w:rsid w:val="00AA584E"/>
    <w:rsid w:val="00AA59A9"/>
    <w:rsid w:val="00AA5C56"/>
    <w:rsid w:val="00AA61A9"/>
    <w:rsid w:val="00AA61C6"/>
    <w:rsid w:val="00AA624A"/>
    <w:rsid w:val="00AA64DA"/>
    <w:rsid w:val="00AA6B35"/>
    <w:rsid w:val="00AA6B6C"/>
    <w:rsid w:val="00AA6B7A"/>
    <w:rsid w:val="00AA6D1A"/>
    <w:rsid w:val="00AA6E41"/>
    <w:rsid w:val="00AA6EDF"/>
    <w:rsid w:val="00AA706A"/>
    <w:rsid w:val="00AA7325"/>
    <w:rsid w:val="00AA7590"/>
    <w:rsid w:val="00AA76D5"/>
    <w:rsid w:val="00AA7754"/>
    <w:rsid w:val="00AA7782"/>
    <w:rsid w:val="00AA7C03"/>
    <w:rsid w:val="00AA7FB0"/>
    <w:rsid w:val="00AB00A8"/>
    <w:rsid w:val="00AB0127"/>
    <w:rsid w:val="00AB0139"/>
    <w:rsid w:val="00AB0319"/>
    <w:rsid w:val="00AB031C"/>
    <w:rsid w:val="00AB05CA"/>
    <w:rsid w:val="00AB070D"/>
    <w:rsid w:val="00AB08D7"/>
    <w:rsid w:val="00AB0925"/>
    <w:rsid w:val="00AB0F32"/>
    <w:rsid w:val="00AB0F6C"/>
    <w:rsid w:val="00AB0F92"/>
    <w:rsid w:val="00AB1596"/>
    <w:rsid w:val="00AB16FB"/>
    <w:rsid w:val="00AB1713"/>
    <w:rsid w:val="00AB1E72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C6C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C3"/>
    <w:rsid w:val="00AC09E6"/>
    <w:rsid w:val="00AC0F1A"/>
    <w:rsid w:val="00AC1077"/>
    <w:rsid w:val="00AC11B4"/>
    <w:rsid w:val="00AC1361"/>
    <w:rsid w:val="00AC1419"/>
    <w:rsid w:val="00AC158A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2E7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D9B"/>
    <w:rsid w:val="00AC5F44"/>
    <w:rsid w:val="00AC6218"/>
    <w:rsid w:val="00AC62F2"/>
    <w:rsid w:val="00AC63AF"/>
    <w:rsid w:val="00AC64B4"/>
    <w:rsid w:val="00AC64B5"/>
    <w:rsid w:val="00AC69FA"/>
    <w:rsid w:val="00AC6D94"/>
    <w:rsid w:val="00AC7451"/>
    <w:rsid w:val="00AC7560"/>
    <w:rsid w:val="00AC77AE"/>
    <w:rsid w:val="00AC789F"/>
    <w:rsid w:val="00AC7AAF"/>
    <w:rsid w:val="00AD01D3"/>
    <w:rsid w:val="00AD0387"/>
    <w:rsid w:val="00AD0844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7FE"/>
    <w:rsid w:val="00AD38CB"/>
    <w:rsid w:val="00AD39F5"/>
    <w:rsid w:val="00AD41C2"/>
    <w:rsid w:val="00AD47A7"/>
    <w:rsid w:val="00AD4854"/>
    <w:rsid w:val="00AD4855"/>
    <w:rsid w:val="00AD4968"/>
    <w:rsid w:val="00AD4A52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531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121"/>
    <w:rsid w:val="00AE157A"/>
    <w:rsid w:val="00AE172D"/>
    <w:rsid w:val="00AE17D6"/>
    <w:rsid w:val="00AE180A"/>
    <w:rsid w:val="00AE22AE"/>
    <w:rsid w:val="00AE23E2"/>
    <w:rsid w:val="00AE260B"/>
    <w:rsid w:val="00AE2795"/>
    <w:rsid w:val="00AE2842"/>
    <w:rsid w:val="00AE2AAD"/>
    <w:rsid w:val="00AE2B3E"/>
    <w:rsid w:val="00AE2BA8"/>
    <w:rsid w:val="00AE3254"/>
    <w:rsid w:val="00AE37EF"/>
    <w:rsid w:val="00AE3945"/>
    <w:rsid w:val="00AE39AD"/>
    <w:rsid w:val="00AE3A62"/>
    <w:rsid w:val="00AE3A6D"/>
    <w:rsid w:val="00AE3A74"/>
    <w:rsid w:val="00AE3BA3"/>
    <w:rsid w:val="00AE3FD0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52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15F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1E"/>
    <w:rsid w:val="00B01345"/>
    <w:rsid w:val="00B013FB"/>
    <w:rsid w:val="00B016FF"/>
    <w:rsid w:val="00B0177D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E8F"/>
    <w:rsid w:val="00B03FC9"/>
    <w:rsid w:val="00B0434F"/>
    <w:rsid w:val="00B04495"/>
    <w:rsid w:val="00B044E0"/>
    <w:rsid w:val="00B04523"/>
    <w:rsid w:val="00B046E6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C57"/>
    <w:rsid w:val="00B05FCD"/>
    <w:rsid w:val="00B061EE"/>
    <w:rsid w:val="00B06733"/>
    <w:rsid w:val="00B068B1"/>
    <w:rsid w:val="00B071DB"/>
    <w:rsid w:val="00B07739"/>
    <w:rsid w:val="00B079D5"/>
    <w:rsid w:val="00B07BE6"/>
    <w:rsid w:val="00B07EDD"/>
    <w:rsid w:val="00B07FCE"/>
    <w:rsid w:val="00B10004"/>
    <w:rsid w:val="00B10025"/>
    <w:rsid w:val="00B102FA"/>
    <w:rsid w:val="00B10327"/>
    <w:rsid w:val="00B10542"/>
    <w:rsid w:val="00B1071D"/>
    <w:rsid w:val="00B108ED"/>
    <w:rsid w:val="00B109E8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7DD"/>
    <w:rsid w:val="00B11890"/>
    <w:rsid w:val="00B1199B"/>
    <w:rsid w:val="00B11AB0"/>
    <w:rsid w:val="00B11ED2"/>
    <w:rsid w:val="00B1224D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91A"/>
    <w:rsid w:val="00B15B0B"/>
    <w:rsid w:val="00B15F66"/>
    <w:rsid w:val="00B1631B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D54"/>
    <w:rsid w:val="00B20D7C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5E38"/>
    <w:rsid w:val="00B264F7"/>
    <w:rsid w:val="00B26709"/>
    <w:rsid w:val="00B26B3F"/>
    <w:rsid w:val="00B27787"/>
    <w:rsid w:val="00B27934"/>
    <w:rsid w:val="00B27B28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106"/>
    <w:rsid w:val="00B33835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7DD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43"/>
    <w:rsid w:val="00B5565C"/>
    <w:rsid w:val="00B557AE"/>
    <w:rsid w:val="00B55936"/>
    <w:rsid w:val="00B55A01"/>
    <w:rsid w:val="00B55B6E"/>
    <w:rsid w:val="00B56041"/>
    <w:rsid w:val="00B566CF"/>
    <w:rsid w:val="00B56760"/>
    <w:rsid w:val="00B56784"/>
    <w:rsid w:val="00B56A98"/>
    <w:rsid w:val="00B56C2A"/>
    <w:rsid w:val="00B56C55"/>
    <w:rsid w:val="00B56D68"/>
    <w:rsid w:val="00B56DE1"/>
    <w:rsid w:val="00B57199"/>
    <w:rsid w:val="00B574CE"/>
    <w:rsid w:val="00B5775F"/>
    <w:rsid w:val="00B579FC"/>
    <w:rsid w:val="00B57AB7"/>
    <w:rsid w:val="00B57C10"/>
    <w:rsid w:val="00B57DCF"/>
    <w:rsid w:val="00B57F16"/>
    <w:rsid w:val="00B57F2D"/>
    <w:rsid w:val="00B6022A"/>
    <w:rsid w:val="00B602D3"/>
    <w:rsid w:val="00B60557"/>
    <w:rsid w:val="00B60D4C"/>
    <w:rsid w:val="00B6103E"/>
    <w:rsid w:val="00B6126D"/>
    <w:rsid w:val="00B6187C"/>
    <w:rsid w:val="00B619EF"/>
    <w:rsid w:val="00B61ABC"/>
    <w:rsid w:val="00B61CAD"/>
    <w:rsid w:val="00B61FA1"/>
    <w:rsid w:val="00B62023"/>
    <w:rsid w:val="00B62027"/>
    <w:rsid w:val="00B62074"/>
    <w:rsid w:val="00B6207A"/>
    <w:rsid w:val="00B620BA"/>
    <w:rsid w:val="00B62A79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5C6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8D"/>
    <w:rsid w:val="00B742B9"/>
    <w:rsid w:val="00B74385"/>
    <w:rsid w:val="00B745B6"/>
    <w:rsid w:val="00B74786"/>
    <w:rsid w:val="00B74864"/>
    <w:rsid w:val="00B74888"/>
    <w:rsid w:val="00B748DB"/>
    <w:rsid w:val="00B74931"/>
    <w:rsid w:val="00B74BAB"/>
    <w:rsid w:val="00B74C1E"/>
    <w:rsid w:val="00B751E6"/>
    <w:rsid w:val="00B7524F"/>
    <w:rsid w:val="00B759C8"/>
    <w:rsid w:val="00B75B12"/>
    <w:rsid w:val="00B76020"/>
    <w:rsid w:val="00B762F0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217"/>
    <w:rsid w:val="00B80499"/>
    <w:rsid w:val="00B804DD"/>
    <w:rsid w:val="00B8058C"/>
    <w:rsid w:val="00B8071F"/>
    <w:rsid w:val="00B80AB1"/>
    <w:rsid w:val="00B80E64"/>
    <w:rsid w:val="00B80EDF"/>
    <w:rsid w:val="00B810D0"/>
    <w:rsid w:val="00B8140D"/>
    <w:rsid w:val="00B815E5"/>
    <w:rsid w:val="00B81625"/>
    <w:rsid w:val="00B81C51"/>
    <w:rsid w:val="00B81C5A"/>
    <w:rsid w:val="00B82206"/>
    <w:rsid w:val="00B8226D"/>
    <w:rsid w:val="00B8241E"/>
    <w:rsid w:val="00B824AE"/>
    <w:rsid w:val="00B829D9"/>
    <w:rsid w:val="00B82A2C"/>
    <w:rsid w:val="00B82E50"/>
    <w:rsid w:val="00B82EEF"/>
    <w:rsid w:val="00B82F45"/>
    <w:rsid w:val="00B835E3"/>
    <w:rsid w:val="00B837CA"/>
    <w:rsid w:val="00B838F6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C3"/>
    <w:rsid w:val="00B856C1"/>
    <w:rsid w:val="00B85757"/>
    <w:rsid w:val="00B85792"/>
    <w:rsid w:val="00B85A41"/>
    <w:rsid w:val="00B85E4C"/>
    <w:rsid w:val="00B85F14"/>
    <w:rsid w:val="00B860AB"/>
    <w:rsid w:val="00B86173"/>
    <w:rsid w:val="00B861A7"/>
    <w:rsid w:val="00B861DF"/>
    <w:rsid w:val="00B861E8"/>
    <w:rsid w:val="00B8655C"/>
    <w:rsid w:val="00B866AC"/>
    <w:rsid w:val="00B86860"/>
    <w:rsid w:val="00B8686E"/>
    <w:rsid w:val="00B8692A"/>
    <w:rsid w:val="00B86E04"/>
    <w:rsid w:val="00B86E2B"/>
    <w:rsid w:val="00B87123"/>
    <w:rsid w:val="00B872C3"/>
    <w:rsid w:val="00B87409"/>
    <w:rsid w:val="00B87645"/>
    <w:rsid w:val="00B87711"/>
    <w:rsid w:val="00B877A1"/>
    <w:rsid w:val="00B878C6"/>
    <w:rsid w:val="00B878D9"/>
    <w:rsid w:val="00B87E2B"/>
    <w:rsid w:val="00B903CF"/>
    <w:rsid w:val="00B90848"/>
    <w:rsid w:val="00B90898"/>
    <w:rsid w:val="00B90A97"/>
    <w:rsid w:val="00B90D92"/>
    <w:rsid w:val="00B918FF"/>
    <w:rsid w:val="00B91A5B"/>
    <w:rsid w:val="00B91A7E"/>
    <w:rsid w:val="00B91B25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72A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36C"/>
    <w:rsid w:val="00B954ED"/>
    <w:rsid w:val="00B95537"/>
    <w:rsid w:val="00B956EE"/>
    <w:rsid w:val="00B95854"/>
    <w:rsid w:val="00B95AC5"/>
    <w:rsid w:val="00B95ACE"/>
    <w:rsid w:val="00B95D4B"/>
    <w:rsid w:val="00B95F51"/>
    <w:rsid w:val="00B960D1"/>
    <w:rsid w:val="00B964B7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2EA"/>
    <w:rsid w:val="00BA1341"/>
    <w:rsid w:val="00BA1428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92D"/>
    <w:rsid w:val="00BA2C41"/>
    <w:rsid w:val="00BA2D3E"/>
    <w:rsid w:val="00BA2EA4"/>
    <w:rsid w:val="00BA3089"/>
    <w:rsid w:val="00BA3157"/>
    <w:rsid w:val="00BA31D8"/>
    <w:rsid w:val="00BA33B6"/>
    <w:rsid w:val="00BA36C7"/>
    <w:rsid w:val="00BA3BBE"/>
    <w:rsid w:val="00BA3DE2"/>
    <w:rsid w:val="00BA404C"/>
    <w:rsid w:val="00BA40BD"/>
    <w:rsid w:val="00BA4272"/>
    <w:rsid w:val="00BA45C7"/>
    <w:rsid w:val="00BA4871"/>
    <w:rsid w:val="00BA4A81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362"/>
    <w:rsid w:val="00BB03D7"/>
    <w:rsid w:val="00BB049E"/>
    <w:rsid w:val="00BB07F2"/>
    <w:rsid w:val="00BB08B9"/>
    <w:rsid w:val="00BB0AA1"/>
    <w:rsid w:val="00BB0AEE"/>
    <w:rsid w:val="00BB0D2B"/>
    <w:rsid w:val="00BB1B88"/>
    <w:rsid w:val="00BB1DC4"/>
    <w:rsid w:val="00BB1DC5"/>
    <w:rsid w:val="00BB2120"/>
    <w:rsid w:val="00BB293C"/>
    <w:rsid w:val="00BB2B35"/>
    <w:rsid w:val="00BB2BFE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C6F"/>
    <w:rsid w:val="00BB6EAE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99A"/>
    <w:rsid w:val="00BC1C19"/>
    <w:rsid w:val="00BC1CB0"/>
    <w:rsid w:val="00BC1CEE"/>
    <w:rsid w:val="00BC2665"/>
    <w:rsid w:val="00BC2A11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197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D3"/>
    <w:rsid w:val="00BC78C1"/>
    <w:rsid w:val="00BC7A3F"/>
    <w:rsid w:val="00BC7A78"/>
    <w:rsid w:val="00BC7CC9"/>
    <w:rsid w:val="00BC7EDF"/>
    <w:rsid w:val="00BD00FD"/>
    <w:rsid w:val="00BD0ACA"/>
    <w:rsid w:val="00BD146B"/>
    <w:rsid w:val="00BD15E9"/>
    <w:rsid w:val="00BD163B"/>
    <w:rsid w:val="00BD16C9"/>
    <w:rsid w:val="00BD1839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C37"/>
    <w:rsid w:val="00BE5E65"/>
    <w:rsid w:val="00BE5E96"/>
    <w:rsid w:val="00BE5FA3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B55"/>
    <w:rsid w:val="00BE6CDC"/>
    <w:rsid w:val="00BE6D9C"/>
    <w:rsid w:val="00BE6E6E"/>
    <w:rsid w:val="00BE6E9C"/>
    <w:rsid w:val="00BE7081"/>
    <w:rsid w:val="00BE7101"/>
    <w:rsid w:val="00BE71A5"/>
    <w:rsid w:val="00BE73CC"/>
    <w:rsid w:val="00BE7A2F"/>
    <w:rsid w:val="00BE7AA7"/>
    <w:rsid w:val="00BE7D6D"/>
    <w:rsid w:val="00BE7E08"/>
    <w:rsid w:val="00BE7F5A"/>
    <w:rsid w:val="00BF001E"/>
    <w:rsid w:val="00BF014C"/>
    <w:rsid w:val="00BF022D"/>
    <w:rsid w:val="00BF0404"/>
    <w:rsid w:val="00BF06EE"/>
    <w:rsid w:val="00BF0927"/>
    <w:rsid w:val="00BF0982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210A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30C"/>
    <w:rsid w:val="00BF6680"/>
    <w:rsid w:val="00BF691E"/>
    <w:rsid w:val="00BF69EF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14"/>
    <w:rsid w:val="00C027A4"/>
    <w:rsid w:val="00C02881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62"/>
    <w:rsid w:val="00C059B2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2A9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0DB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21B"/>
    <w:rsid w:val="00C2030C"/>
    <w:rsid w:val="00C204C2"/>
    <w:rsid w:val="00C207F4"/>
    <w:rsid w:val="00C20AF0"/>
    <w:rsid w:val="00C20F77"/>
    <w:rsid w:val="00C20FF6"/>
    <w:rsid w:val="00C210E1"/>
    <w:rsid w:val="00C21286"/>
    <w:rsid w:val="00C21314"/>
    <w:rsid w:val="00C21416"/>
    <w:rsid w:val="00C21554"/>
    <w:rsid w:val="00C215DF"/>
    <w:rsid w:val="00C21752"/>
    <w:rsid w:val="00C21954"/>
    <w:rsid w:val="00C21B0D"/>
    <w:rsid w:val="00C21BD0"/>
    <w:rsid w:val="00C21DE6"/>
    <w:rsid w:val="00C22207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94C"/>
    <w:rsid w:val="00C26104"/>
    <w:rsid w:val="00C261A2"/>
    <w:rsid w:val="00C26470"/>
    <w:rsid w:val="00C267CB"/>
    <w:rsid w:val="00C26A8C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53"/>
    <w:rsid w:val="00C31326"/>
    <w:rsid w:val="00C313C1"/>
    <w:rsid w:val="00C31430"/>
    <w:rsid w:val="00C31999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E57"/>
    <w:rsid w:val="00C34FFA"/>
    <w:rsid w:val="00C35397"/>
    <w:rsid w:val="00C35688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1427"/>
    <w:rsid w:val="00C41456"/>
    <w:rsid w:val="00C415E1"/>
    <w:rsid w:val="00C41825"/>
    <w:rsid w:val="00C41844"/>
    <w:rsid w:val="00C41B52"/>
    <w:rsid w:val="00C41DED"/>
    <w:rsid w:val="00C41E58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CDF"/>
    <w:rsid w:val="00C45D3A"/>
    <w:rsid w:val="00C460A7"/>
    <w:rsid w:val="00C462EF"/>
    <w:rsid w:val="00C46518"/>
    <w:rsid w:val="00C46529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742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5BD"/>
    <w:rsid w:val="00C5584C"/>
    <w:rsid w:val="00C5592E"/>
    <w:rsid w:val="00C55DC8"/>
    <w:rsid w:val="00C55DE5"/>
    <w:rsid w:val="00C56096"/>
    <w:rsid w:val="00C562B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9E5"/>
    <w:rsid w:val="00C60E65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600"/>
    <w:rsid w:val="00C62868"/>
    <w:rsid w:val="00C6296B"/>
    <w:rsid w:val="00C62974"/>
    <w:rsid w:val="00C62AF6"/>
    <w:rsid w:val="00C62C05"/>
    <w:rsid w:val="00C62F1A"/>
    <w:rsid w:val="00C62F95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707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453"/>
    <w:rsid w:val="00C706F0"/>
    <w:rsid w:val="00C707EB"/>
    <w:rsid w:val="00C70903"/>
    <w:rsid w:val="00C709E6"/>
    <w:rsid w:val="00C70AA7"/>
    <w:rsid w:val="00C70BA3"/>
    <w:rsid w:val="00C70C17"/>
    <w:rsid w:val="00C70DC7"/>
    <w:rsid w:val="00C70E88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4CEE"/>
    <w:rsid w:val="00C752DA"/>
    <w:rsid w:val="00C755AF"/>
    <w:rsid w:val="00C758B4"/>
    <w:rsid w:val="00C759A1"/>
    <w:rsid w:val="00C75A8B"/>
    <w:rsid w:val="00C75B95"/>
    <w:rsid w:val="00C75D7A"/>
    <w:rsid w:val="00C75E74"/>
    <w:rsid w:val="00C75E84"/>
    <w:rsid w:val="00C75F68"/>
    <w:rsid w:val="00C7631B"/>
    <w:rsid w:val="00C764E7"/>
    <w:rsid w:val="00C766C3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A17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968"/>
    <w:rsid w:val="00C83AC5"/>
    <w:rsid w:val="00C83F3E"/>
    <w:rsid w:val="00C83FB9"/>
    <w:rsid w:val="00C84982"/>
    <w:rsid w:val="00C8498B"/>
    <w:rsid w:val="00C84F65"/>
    <w:rsid w:val="00C85029"/>
    <w:rsid w:val="00C852C2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3E8"/>
    <w:rsid w:val="00C954C7"/>
    <w:rsid w:val="00C95735"/>
    <w:rsid w:val="00C9578C"/>
    <w:rsid w:val="00C96058"/>
    <w:rsid w:val="00C96209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290"/>
    <w:rsid w:val="00C97343"/>
    <w:rsid w:val="00C97811"/>
    <w:rsid w:val="00C978BC"/>
    <w:rsid w:val="00C97A64"/>
    <w:rsid w:val="00C97D10"/>
    <w:rsid w:val="00C97D53"/>
    <w:rsid w:val="00CA02AB"/>
    <w:rsid w:val="00CA0364"/>
    <w:rsid w:val="00CA04DE"/>
    <w:rsid w:val="00CA0595"/>
    <w:rsid w:val="00CA084E"/>
    <w:rsid w:val="00CA09A9"/>
    <w:rsid w:val="00CA0B9E"/>
    <w:rsid w:val="00CA0C52"/>
    <w:rsid w:val="00CA0FE8"/>
    <w:rsid w:val="00CA10F9"/>
    <w:rsid w:val="00CA11CB"/>
    <w:rsid w:val="00CA11D5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40"/>
    <w:rsid w:val="00CA59E8"/>
    <w:rsid w:val="00CA5C27"/>
    <w:rsid w:val="00CA63A4"/>
    <w:rsid w:val="00CA6421"/>
    <w:rsid w:val="00CA671A"/>
    <w:rsid w:val="00CA676D"/>
    <w:rsid w:val="00CA68A1"/>
    <w:rsid w:val="00CA69D3"/>
    <w:rsid w:val="00CA6B0E"/>
    <w:rsid w:val="00CA6D1E"/>
    <w:rsid w:val="00CA6FF9"/>
    <w:rsid w:val="00CA71F0"/>
    <w:rsid w:val="00CA71FA"/>
    <w:rsid w:val="00CA7422"/>
    <w:rsid w:val="00CA75E5"/>
    <w:rsid w:val="00CA75E7"/>
    <w:rsid w:val="00CA781F"/>
    <w:rsid w:val="00CA79BB"/>
    <w:rsid w:val="00CA7A5A"/>
    <w:rsid w:val="00CA7C84"/>
    <w:rsid w:val="00CA7DD7"/>
    <w:rsid w:val="00CA7F2A"/>
    <w:rsid w:val="00CA7F4B"/>
    <w:rsid w:val="00CB006A"/>
    <w:rsid w:val="00CB018C"/>
    <w:rsid w:val="00CB024D"/>
    <w:rsid w:val="00CB0F20"/>
    <w:rsid w:val="00CB0F41"/>
    <w:rsid w:val="00CB10DA"/>
    <w:rsid w:val="00CB1149"/>
    <w:rsid w:val="00CB11AD"/>
    <w:rsid w:val="00CB15C7"/>
    <w:rsid w:val="00CB167E"/>
    <w:rsid w:val="00CB17C6"/>
    <w:rsid w:val="00CB1884"/>
    <w:rsid w:val="00CB19C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5FD7"/>
    <w:rsid w:val="00CB61D9"/>
    <w:rsid w:val="00CB61EA"/>
    <w:rsid w:val="00CB6394"/>
    <w:rsid w:val="00CB63E7"/>
    <w:rsid w:val="00CB6472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FF"/>
    <w:rsid w:val="00CC0A0B"/>
    <w:rsid w:val="00CC0BD9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2DB"/>
    <w:rsid w:val="00CC3441"/>
    <w:rsid w:val="00CC3533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2E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E43"/>
    <w:rsid w:val="00CD2132"/>
    <w:rsid w:val="00CD2782"/>
    <w:rsid w:val="00CD278B"/>
    <w:rsid w:val="00CD284A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73E"/>
    <w:rsid w:val="00CD78BD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E39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CD3"/>
    <w:rsid w:val="00CE4D5A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FA2"/>
    <w:rsid w:val="00CF12A7"/>
    <w:rsid w:val="00CF1369"/>
    <w:rsid w:val="00CF1494"/>
    <w:rsid w:val="00CF14A1"/>
    <w:rsid w:val="00CF15D4"/>
    <w:rsid w:val="00CF1AB3"/>
    <w:rsid w:val="00CF1CC9"/>
    <w:rsid w:val="00CF1D02"/>
    <w:rsid w:val="00CF20B8"/>
    <w:rsid w:val="00CF22F1"/>
    <w:rsid w:val="00CF23F3"/>
    <w:rsid w:val="00CF25EC"/>
    <w:rsid w:val="00CF28E8"/>
    <w:rsid w:val="00CF2912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EE"/>
    <w:rsid w:val="00CF6370"/>
    <w:rsid w:val="00CF6819"/>
    <w:rsid w:val="00CF6960"/>
    <w:rsid w:val="00CF6A53"/>
    <w:rsid w:val="00CF6D66"/>
    <w:rsid w:val="00CF6DEC"/>
    <w:rsid w:val="00CF703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50A4"/>
    <w:rsid w:val="00D05163"/>
    <w:rsid w:val="00D0518D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400F"/>
    <w:rsid w:val="00D14071"/>
    <w:rsid w:val="00D142B6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8D4"/>
    <w:rsid w:val="00D2097A"/>
    <w:rsid w:val="00D20B12"/>
    <w:rsid w:val="00D20C3F"/>
    <w:rsid w:val="00D20EE7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5DC"/>
    <w:rsid w:val="00D22B7E"/>
    <w:rsid w:val="00D22BC2"/>
    <w:rsid w:val="00D22C44"/>
    <w:rsid w:val="00D22E09"/>
    <w:rsid w:val="00D22E0A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2C1"/>
    <w:rsid w:val="00D24388"/>
    <w:rsid w:val="00D244EC"/>
    <w:rsid w:val="00D2454A"/>
    <w:rsid w:val="00D24E7E"/>
    <w:rsid w:val="00D24F10"/>
    <w:rsid w:val="00D25073"/>
    <w:rsid w:val="00D25149"/>
    <w:rsid w:val="00D254E9"/>
    <w:rsid w:val="00D25572"/>
    <w:rsid w:val="00D258D8"/>
    <w:rsid w:val="00D259AD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7B8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98A"/>
    <w:rsid w:val="00D31C69"/>
    <w:rsid w:val="00D31DDA"/>
    <w:rsid w:val="00D32171"/>
    <w:rsid w:val="00D323C3"/>
    <w:rsid w:val="00D325D9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ACB"/>
    <w:rsid w:val="00D33B58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4F40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7D4"/>
    <w:rsid w:val="00D42AAF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91D"/>
    <w:rsid w:val="00D44DCA"/>
    <w:rsid w:val="00D44F12"/>
    <w:rsid w:val="00D451EE"/>
    <w:rsid w:val="00D454E7"/>
    <w:rsid w:val="00D45577"/>
    <w:rsid w:val="00D455E8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194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A2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51F"/>
    <w:rsid w:val="00D54756"/>
    <w:rsid w:val="00D54938"/>
    <w:rsid w:val="00D54AEB"/>
    <w:rsid w:val="00D54B18"/>
    <w:rsid w:val="00D54E20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7070"/>
    <w:rsid w:val="00D57262"/>
    <w:rsid w:val="00D57427"/>
    <w:rsid w:val="00D57562"/>
    <w:rsid w:val="00D576B2"/>
    <w:rsid w:val="00D576FD"/>
    <w:rsid w:val="00D57C85"/>
    <w:rsid w:val="00D57EF1"/>
    <w:rsid w:val="00D57FCC"/>
    <w:rsid w:val="00D57FE1"/>
    <w:rsid w:val="00D60153"/>
    <w:rsid w:val="00D60231"/>
    <w:rsid w:val="00D6047C"/>
    <w:rsid w:val="00D604D3"/>
    <w:rsid w:val="00D60664"/>
    <w:rsid w:val="00D60B62"/>
    <w:rsid w:val="00D610E0"/>
    <w:rsid w:val="00D61146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2E0"/>
    <w:rsid w:val="00D657D0"/>
    <w:rsid w:val="00D658E2"/>
    <w:rsid w:val="00D65A85"/>
    <w:rsid w:val="00D65B8A"/>
    <w:rsid w:val="00D65F3A"/>
    <w:rsid w:val="00D6616F"/>
    <w:rsid w:val="00D66206"/>
    <w:rsid w:val="00D66355"/>
    <w:rsid w:val="00D66CC7"/>
    <w:rsid w:val="00D66D84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2A2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E5D"/>
    <w:rsid w:val="00D75F4D"/>
    <w:rsid w:val="00D763CC"/>
    <w:rsid w:val="00D76863"/>
    <w:rsid w:val="00D7694B"/>
    <w:rsid w:val="00D76BB5"/>
    <w:rsid w:val="00D76D50"/>
    <w:rsid w:val="00D76E8F"/>
    <w:rsid w:val="00D772C8"/>
    <w:rsid w:val="00D77327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861"/>
    <w:rsid w:val="00D8099E"/>
    <w:rsid w:val="00D809A7"/>
    <w:rsid w:val="00D80AD4"/>
    <w:rsid w:val="00D80B38"/>
    <w:rsid w:val="00D80C31"/>
    <w:rsid w:val="00D80E0E"/>
    <w:rsid w:val="00D80F49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6F"/>
    <w:rsid w:val="00D85D97"/>
    <w:rsid w:val="00D85DD5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C98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A55"/>
    <w:rsid w:val="00D91CA9"/>
    <w:rsid w:val="00D91E32"/>
    <w:rsid w:val="00D9211A"/>
    <w:rsid w:val="00D9243B"/>
    <w:rsid w:val="00D92587"/>
    <w:rsid w:val="00D92692"/>
    <w:rsid w:val="00D92965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EC4"/>
    <w:rsid w:val="00D95FF5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991"/>
    <w:rsid w:val="00D97B45"/>
    <w:rsid w:val="00D97BD3"/>
    <w:rsid w:val="00D97C16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0EAF"/>
    <w:rsid w:val="00DA0F95"/>
    <w:rsid w:val="00DA1355"/>
    <w:rsid w:val="00DA1410"/>
    <w:rsid w:val="00DA155E"/>
    <w:rsid w:val="00DA1567"/>
    <w:rsid w:val="00DA1C22"/>
    <w:rsid w:val="00DA20D7"/>
    <w:rsid w:val="00DA2112"/>
    <w:rsid w:val="00DA2167"/>
    <w:rsid w:val="00DA28EB"/>
    <w:rsid w:val="00DA2A8C"/>
    <w:rsid w:val="00DA3107"/>
    <w:rsid w:val="00DA31B2"/>
    <w:rsid w:val="00DA32EE"/>
    <w:rsid w:val="00DA369F"/>
    <w:rsid w:val="00DA37F2"/>
    <w:rsid w:val="00DA395C"/>
    <w:rsid w:val="00DA39B4"/>
    <w:rsid w:val="00DA39F1"/>
    <w:rsid w:val="00DA3BB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769"/>
    <w:rsid w:val="00DA578B"/>
    <w:rsid w:val="00DA57BA"/>
    <w:rsid w:val="00DA5840"/>
    <w:rsid w:val="00DA5BB5"/>
    <w:rsid w:val="00DA5E81"/>
    <w:rsid w:val="00DA6193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071"/>
    <w:rsid w:val="00DB354C"/>
    <w:rsid w:val="00DB37C1"/>
    <w:rsid w:val="00DB3832"/>
    <w:rsid w:val="00DB3ACC"/>
    <w:rsid w:val="00DB3ED1"/>
    <w:rsid w:val="00DB3FD7"/>
    <w:rsid w:val="00DB40A0"/>
    <w:rsid w:val="00DB47A9"/>
    <w:rsid w:val="00DB49B6"/>
    <w:rsid w:val="00DB4D41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6D25"/>
    <w:rsid w:val="00DB6FF3"/>
    <w:rsid w:val="00DB7170"/>
    <w:rsid w:val="00DB727B"/>
    <w:rsid w:val="00DB74F6"/>
    <w:rsid w:val="00DB783D"/>
    <w:rsid w:val="00DB789C"/>
    <w:rsid w:val="00DB7AD6"/>
    <w:rsid w:val="00DB7AE7"/>
    <w:rsid w:val="00DB7BD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BE"/>
    <w:rsid w:val="00DC11A7"/>
    <w:rsid w:val="00DC12C9"/>
    <w:rsid w:val="00DC1512"/>
    <w:rsid w:val="00DC1607"/>
    <w:rsid w:val="00DC1767"/>
    <w:rsid w:val="00DC21C8"/>
    <w:rsid w:val="00DC227B"/>
    <w:rsid w:val="00DC234F"/>
    <w:rsid w:val="00DC2351"/>
    <w:rsid w:val="00DC270B"/>
    <w:rsid w:val="00DC2711"/>
    <w:rsid w:val="00DC2893"/>
    <w:rsid w:val="00DC28FF"/>
    <w:rsid w:val="00DC2C5E"/>
    <w:rsid w:val="00DC2D90"/>
    <w:rsid w:val="00DC303D"/>
    <w:rsid w:val="00DC3455"/>
    <w:rsid w:val="00DC34E4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866"/>
    <w:rsid w:val="00DC4F99"/>
    <w:rsid w:val="00DC51EC"/>
    <w:rsid w:val="00DC522D"/>
    <w:rsid w:val="00DC5323"/>
    <w:rsid w:val="00DC539D"/>
    <w:rsid w:val="00DC5508"/>
    <w:rsid w:val="00DC5651"/>
    <w:rsid w:val="00DC5A75"/>
    <w:rsid w:val="00DC5E68"/>
    <w:rsid w:val="00DC65E9"/>
    <w:rsid w:val="00DC6645"/>
    <w:rsid w:val="00DC682B"/>
    <w:rsid w:val="00DC685D"/>
    <w:rsid w:val="00DC694B"/>
    <w:rsid w:val="00DC6BFC"/>
    <w:rsid w:val="00DC6C8C"/>
    <w:rsid w:val="00DC6D89"/>
    <w:rsid w:val="00DC70B8"/>
    <w:rsid w:val="00DC70F1"/>
    <w:rsid w:val="00DC7282"/>
    <w:rsid w:val="00DC7756"/>
    <w:rsid w:val="00DC77BC"/>
    <w:rsid w:val="00DC7DCC"/>
    <w:rsid w:val="00DD0113"/>
    <w:rsid w:val="00DD0572"/>
    <w:rsid w:val="00DD0769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EA8"/>
    <w:rsid w:val="00DE7F27"/>
    <w:rsid w:val="00DF00EF"/>
    <w:rsid w:val="00DF014A"/>
    <w:rsid w:val="00DF0307"/>
    <w:rsid w:val="00DF034C"/>
    <w:rsid w:val="00DF068B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B11"/>
    <w:rsid w:val="00DF1EB0"/>
    <w:rsid w:val="00DF203D"/>
    <w:rsid w:val="00DF21BC"/>
    <w:rsid w:val="00DF222E"/>
    <w:rsid w:val="00DF2677"/>
    <w:rsid w:val="00DF2775"/>
    <w:rsid w:val="00DF2938"/>
    <w:rsid w:val="00DF2D22"/>
    <w:rsid w:val="00DF2ECB"/>
    <w:rsid w:val="00DF337E"/>
    <w:rsid w:val="00DF3658"/>
    <w:rsid w:val="00DF38EA"/>
    <w:rsid w:val="00DF3E13"/>
    <w:rsid w:val="00DF3EEA"/>
    <w:rsid w:val="00DF4038"/>
    <w:rsid w:val="00DF4362"/>
    <w:rsid w:val="00DF4382"/>
    <w:rsid w:val="00DF468F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978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404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607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370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2178"/>
    <w:rsid w:val="00E12266"/>
    <w:rsid w:val="00E12455"/>
    <w:rsid w:val="00E12586"/>
    <w:rsid w:val="00E127CE"/>
    <w:rsid w:val="00E12882"/>
    <w:rsid w:val="00E128D7"/>
    <w:rsid w:val="00E12FD8"/>
    <w:rsid w:val="00E13122"/>
    <w:rsid w:val="00E131CC"/>
    <w:rsid w:val="00E1344D"/>
    <w:rsid w:val="00E13714"/>
    <w:rsid w:val="00E137D6"/>
    <w:rsid w:val="00E138FD"/>
    <w:rsid w:val="00E13914"/>
    <w:rsid w:val="00E13980"/>
    <w:rsid w:val="00E13B63"/>
    <w:rsid w:val="00E13CCC"/>
    <w:rsid w:val="00E13FBE"/>
    <w:rsid w:val="00E147BB"/>
    <w:rsid w:val="00E14C63"/>
    <w:rsid w:val="00E14DE4"/>
    <w:rsid w:val="00E150B6"/>
    <w:rsid w:val="00E1518C"/>
    <w:rsid w:val="00E1548B"/>
    <w:rsid w:val="00E15864"/>
    <w:rsid w:val="00E16060"/>
    <w:rsid w:val="00E16164"/>
    <w:rsid w:val="00E16182"/>
    <w:rsid w:val="00E1637D"/>
    <w:rsid w:val="00E163C5"/>
    <w:rsid w:val="00E1658C"/>
    <w:rsid w:val="00E168EC"/>
    <w:rsid w:val="00E16966"/>
    <w:rsid w:val="00E1697B"/>
    <w:rsid w:val="00E16AA9"/>
    <w:rsid w:val="00E16C20"/>
    <w:rsid w:val="00E16CD4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0C51"/>
    <w:rsid w:val="00E20DE9"/>
    <w:rsid w:val="00E214D9"/>
    <w:rsid w:val="00E216B0"/>
    <w:rsid w:val="00E217ED"/>
    <w:rsid w:val="00E21A08"/>
    <w:rsid w:val="00E21AB0"/>
    <w:rsid w:val="00E21B0A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69D"/>
    <w:rsid w:val="00E3376E"/>
    <w:rsid w:val="00E33B1B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885"/>
    <w:rsid w:val="00E35EC2"/>
    <w:rsid w:val="00E363B8"/>
    <w:rsid w:val="00E36454"/>
    <w:rsid w:val="00E36ABE"/>
    <w:rsid w:val="00E36BA7"/>
    <w:rsid w:val="00E36D93"/>
    <w:rsid w:val="00E36F61"/>
    <w:rsid w:val="00E37457"/>
    <w:rsid w:val="00E37A9F"/>
    <w:rsid w:val="00E37BC0"/>
    <w:rsid w:val="00E37D64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BE3"/>
    <w:rsid w:val="00E41E92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8CB"/>
    <w:rsid w:val="00E4390A"/>
    <w:rsid w:val="00E43A28"/>
    <w:rsid w:val="00E43B9E"/>
    <w:rsid w:val="00E43E90"/>
    <w:rsid w:val="00E4437A"/>
    <w:rsid w:val="00E4459F"/>
    <w:rsid w:val="00E446B1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D5"/>
    <w:rsid w:val="00E45C2E"/>
    <w:rsid w:val="00E45FAE"/>
    <w:rsid w:val="00E45FB2"/>
    <w:rsid w:val="00E46294"/>
    <w:rsid w:val="00E467A6"/>
    <w:rsid w:val="00E46A17"/>
    <w:rsid w:val="00E46DB2"/>
    <w:rsid w:val="00E46FAF"/>
    <w:rsid w:val="00E471EC"/>
    <w:rsid w:val="00E47310"/>
    <w:rsid w:val="00E4750C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98"/>
    <w:rsid w:val="00E54EE3"/>
    <w:rsid w:val="00E54F00"/>
    <w:rsid w:val="00E55196"/>
    <w:rsid w:val="00E55327"/>
    <w:rsid w:val="00E554E8"/>
    <w:rsid w:val="00E55867"/>
    <w:rsid w:val="00E559BD"/>
    <w:rsid w:val="00E55AD8"/>
    <w:rsid w:val="00E56173"/>
    <w:rsid w:val="00E56499"/>
    <w:rsid w:val="00E564EC"/>
    <w:rsid w:val="00E565C6"/>
    <w:rsid w:val="00E568C8"/>
    <w:rsid w:val="00E56EE5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2C72"/>
    <w:rsid w:val="00E630C2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BC1"/>
    <w:rsid w:val="00E67CF4"/>
    <w:rsid w:val="00E67DED"/>
    <w:rsid w:val="00E67E37"/>
    <w:rsid w:val="00E67F13"/>
    <w:rsid w:val="00E67F5D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96C"/>
    <w:rsid w:val="00E75E92"/>
    <w:rsid w:val="00E760F0"/>
    <w:rsid w:val="00E762D0"/>
    <w:rsid w:val="00E76420"/>
    <w:rsid w:val="00E764A8"/>
    <w:rsid w:val="00E768A6"/>
    <w:rsid w:val="00E76AA1"/>
    <w:rsid w:val="00E76B06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3B"/>
    <w:rsid w:val="00E84461"/>
    <w:rsid w:val="00E847B7"/>
    <w:rsid w:val="00E84910"/>
    <w:rsid w:val="00E8496A"/>
    <w:rsid w:val="00E84AE5"/>
    <w:rsid w:val="00E84B5C"/>
    <w:rsid w:val="00E84E6F"/>
    <w:rsid w:val="00E84F33"/>
    <w:rsid w:val="00E853D3"/>
    <w:rsid w:val="00E854BA"/>
    <w:rsid w:val="00E8555C"/>
    <w:rsid w:val="00E859CE"/>
    <w:rsid w:val="00E85D79"/>
    <w:rsid w:val="00E85F3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B02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2B"/>
    <w:rsid w:val="00E92448"/>
    <w:rsid w:val="00E924DB"/>
    <w:rsid w:val="00E9275B"/>
    <w:rsid w:val="00E929E0"/>
    <w:rsid w:val="00E92A27"/>
    <w:rsid w:val="00E92F28"/>
    <w:rsid w:val="00E930DC"/>
    <w:rsid w:val="00E936CE"/>
    <w:rsid w:val="00E9374F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606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050"/>
    <w:rsid w:val="00EA04D1"/>
    <w:rsid w:val="00EA04FF"/>
    <w:rsid w:val="00EA0822"/>
    <w:rsid w:val="00EA0C4C"/>
    <w:rsid w:val="00EA0DB0"/>
    <w:rsid w:val="00EA1112"/>
    <w:rsid w:val="00EA117B"/>
    <w:rsid w:val="00EA1404"/>
    <w:rsid w:val="00EA142C"/>
    <w:rsid w:val="00EA1436"/>
    <w:rsid w:val="00EA1848"/>
    <w:rsid w:val="00EA1E18"/>
    <w:rsid w:val="00EA2427"/>
    <w:rsid w:val="00EA26D1"/>
    <w:rsid w:val="00EA28E7"/>
    <w:rsid w:val="00EA297B"/>
    <w:rsid w:val="00EA29D3"/>
    <w:rsid w:val="00EA2B15"/>
    <w:rsid w:val="00EA2C26"/>
    <w:rsid w:val="00EA2F79"/>
    <w:rsid w:val="00EA32BD"/>
    <w:rsid w:val="00EA34F8"/>
    <w:rsid w:val="00EA3501"/>
    <w:rsid w:val="00EA3510"/>
    <w:rsid w:val="00EA3B49"/>
    <w:rsid w:val="00EA3D6F"/>
    <w:rsid w:val="00EA40F9"/>
    <w:rsid w:val="00EA426C"/>
    <w:rsid w:val="00EA42F2"/>
    <w:rsid w:val="00EA4868"/>
    <w:rsid w:val="00EA49AD"/>
    <w:rsid w:val="00EA4A90"/>
    <w:rsid w:val="00EA4BB7"/>
    <w:rsid w:val="00EA4FF4"/>
    <w:rsid w:val="00EA5072"/>
    <w:rsid w:val="00EA557B"/>
    <w:rsid w:val="00EA55F1"/>
    <w:rsid w:val="00EA5745"/>
    <w:rsid w:val="00EA5A06"/>
    <w:rsid w:val="00EA5B44"/>
    <w:rsid w:val="00EA5B46"/>
    <w:rsid w:val="00EA5DC2"/>
    <w:rsid w:val="00EA5F63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BA1"/>
    <w:rsid w:val="00EB3CB2"/>
    <w:rsid w:val="00EB4141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8A8"/>
    <w:rsid w:val="00EB59EC"/>
    <w:rsid w:val="00EB5A88"/>
    <w:rsid w:val="00EB5A9D"/>
    <w:rsid w:val="00EB5CF9"/>
    <w:rsid w:val="00EB5E6A"/>
    <w:rsid w:val="00EB5F9D"/>
    <w:rsid w:val="00EB62AC"/>
    <w:rsid w:val="00EB6304"/>
    <w:rsid w:val="00EB63D2"/>
    <w:rsid w:val="00EB6A8E"/>
    <w:rsid w:val="00EB6BD4"/>
    <w:rsid w:val="00EB6C04"/>
    <w:rsid w:val="00EB6D00"/>
    <w:rsid w:val="00EB6DCE"/>
    <w:rsid w:val="00EB6DFB"/>
    <w:rsid w:val="00EB70E5"/>
    <w:rsid w:val="00EB7213"/>
    <w:rsid w:val="00EB7575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B35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0F7F"/>
    <w:rsid w:val="00ED1182"/>
    <w:rsid w:val="00ED11A8"/>
    <w:rsid w:val="00ED138F"/>
    <w:rsid w:val="00ED1447"/>
    <w:rsid w:val="00ED1599"/>
    <w:rsid w:val="00ED1C7C"/>
    <w:rsid w:val="00ED1CC3"/>
    <w:rsid w:val="00ED1F01"/>
    <w:rsid w:val="00ED1F41"/>
    <w:rsid w:val="00ED2275"/>
    <w:rsid w:val="00ED29EE"/>
    <w:rsid w:val="00ED2AEE"/>
    <w:rsid w:val="00ED2C28"/>
    <w:rsid w:val="00ED327D"/>
    <w:rsid w:val="00ED32C7"/>
    <w:rsid w:val="00ED34A3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02B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4F"/>
    <w:rsid w:val="00EF7052"/>
    <w:rsid w:val="00EF735C"/>
    <w:rsid w:val="00EF7435"/>
    <w:rsid w:val="00EF7504"/>
    <w:rsid w:val="00EF77CE"/>
    <w:rsid w:val="00EF78D9"/>
    <w:rsid w:val="00EF7CDA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C97"/>
    <w:rsid w:val="00F01F6B"/>
    <w:rsid w:val="00F022B6"/>
    <w:rsid w:val="00F0233B"/>
    <w:rsid w:val="00F0245D"/>
    <w:rsid w:val="00F02571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6E49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546"/>
    <w:rsid w:val="00F14563"/>
    <w:rsid w:val="00F14572"/>
    <w:rsid w:val="00F1487F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459"/>
    <w:rsid w:val="00F1758E"/>
    <w:rsid w:val="00F17873"/>
    <w:rsid w:val="00F17980"/>
    <w:rsid w:val="00F2000C"/>
    <w:rsid w:val="00F200A5"/>
    <w:rsid w:val="00F20486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3B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28F"/>
    <w:rsid w:val="00F30525"/>
    <w:rsid w:val="00F30676"/>
    <w:rsid w:val="00F30B02"/>
    <w:rsid w:val="00F30C08"/>
    <w:rsid w:val="00F30D8C"/>
    <w:rsid w:val="00F312CE"/>
    <w:rsid w:val="00F31457"/>
    <w:rsid w:val="00F3162F"/>
    <w:rsid w:val="00F31AFA"/>
    <w:rsid w:val="00F31B96"/>
    <w:rsid w:val="00F31E3D"/>
    <w:rsid w:val="00F32038"/>
    <w:rsid w:val="00F3209B"/>
    <w:rsid w:val="00F32120"/>
    <w:rsid w:val="00F32170"/>
    <w:rsid w:val="00F321C0"/>
    <w:rsid w:val="00F32267"/>
    <w:rsid w:val="00F3229E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45B"/>
    <w:rsid w:val="00F376C3"/>
    <w:rsid w:val="00F376D9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58F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2ADF"/>
    <w:rsid w:val="00F42F6B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0D2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F0C"/>
    <w:rsid w:val="00F6202E"/>
    <w:rsid w:val="00F621DF"/>
    <w:rsid w:val="00F623BE"/>
    <w:rsid w:val="00F6242C"/>
    <w:rsid w:val="00F625FD"/>
    <w:rsid w:val="00F6268D"/>
    <w:rsid w:val="00F62A17"/>
    <w:rsid w:val="00F62A4E"/>
    <w:rsid w:val="00F62D42"/>
    <w:rsid w:val="00F62E63"/>
    <w:rsid w:val="00F6304A"/>
    <w:rsid w:val="00F63350"/>
    <w:rsid w:val="00F637E9"/>
    <w:rsid w:val="00F6386E"/>
    <w:rsid w:val="00F63D88"/>
    <w:rsid w:val="00F63E2A"/>
    <w:rsid w:val="00F641BC"/>
    <w:rsid w:val="00F644BD"/>
    <w:rsid w:val="00F6475A"/>
    <w:rsid w:val="00F64B89"/>
    <w:rsid w:val="00F64C94"/>
    <w:rsid w:val="00F64CD9"/>
    <w:rsid w:val="00F651BC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D14"/>
    <w:rsid w:val="00F70019"/>
    <w:rsid w:val="00F7001F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1FC2"/>
    <w:rsid w:val="00F7232F"/>
    <w:rsid w:val="00F72868"/>
    <w:rsid w:val="00F72A08"/>
    <w:rsid w:val="00F72C71"/>
    <w:rsid w:val="00F72C96"/>
    <w:rsid w:val="00F72D34"/>
    <w:rsid w:val="00F72D42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4E99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1A9"/>
    <w:rsid w:val="00F774FE"/>
    <w:rsid w:val="00F77744"/>
    <w:rsid w:val="00F7775F"/>
    <w:rsid w:val="00F77D5D"/>
    <w:rsid w:val="00F77DD5"/>
    <w:rsid w:val="00F80170"/>
    <w:rsid w:val="00F802E2"/>
    <w:rsid w:val="00F8045D"/>
    <w:rsid w:val="00F804F1"/>
    <w:rsid w:val="00F808FC"/>
    <w:rsid w:val="00F80AE2"/>
    <w:rsid w:val="00F80C0B"/>
    <w:rsid w:val="00F80ECC"/>
    <w:rsid w:val="00F80F13"/>
    <w:rsid w:val="00F8111F"/>
    <w:rsid w:val="00F81225"/>
    <w:rsid w:val="00F81390"/>
    <w:rsid w:val="00F8145B"/>
    <w:rsid w:val="00F814B7"/>
    <w:rsid w:val="00F814E0"/>
    <w:rsid w:val="00F818E7"/>
    <w:rsid w:val="00F819C8"/>
    <w:rsid w:val="00F81A1F"/>
    <w:rsid w:val="00F81A60"/>
    <w:rsid w:val="00F81C69"/>
    <w:rsid w:val="00F81D92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D51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4A8"/>
    <w:rsid w:val="00F87593"/>
    <w:rsid w:val="00F876C2"/>
    <w:rsid w:val="00F878AE"/>
    <w:rsid w:val="00F8792E"/>
    <w:rsid w:val="00F87BD2"/>
    <w:rsid w:val="00F87C68"/>
    <w:rsid w:val="00F87D25"/>
    <w:rsid w:val="00F87EA6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A0"/>
    <w:rsid w:val="00F94109"/>
    <w:rsid w:val="00F94197"/>
    <w:rsid w:val="00F942BD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B58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9E7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A04"/>
    <w:rsid w:val="00FB1C4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3F11"/>
    <w:rsid w:val="00FB416A"/>
    <w:rsid w:val="00FB42B7"/>
    <w:rsid w:val="00FB4543"/>
    <w:rsid w:val="00FB493A"/>
    <w:rsid w:val="00FB496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BBF"/>
    <w:rsid w:val="00FB7D1A"/>
    <w:rsid w:val="00FB7D97"/>
    <w:rsid w:val="00FB7E5E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CF"/>
    <w:rsid w:val="00FC235D"/>
    <w:rsid w:val="00FC256D"/>
    <w:rsid w:val="00FC25B8"/>
    <w:rsid w:val="00FC2982"/>
    <w:rsid w:val="00FC29D9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6E"/>
    <w:rsid w:val="00FC598E"/>
    <w:rsid w:val="00FC5A83"/>
    <w:rsid w:val="00FC5C9E"/>
    <w:rsid w:val="00FC5D13"/>
    <w:rsid w:val="00FC5DD0"/>
    <w:rsid w:val="00FC6025"/>
    <w:rsid w:val="00FC626E"/>
    <w:rsid w:val="00FC6290"/>
    <w:rsid w:val="00FC63EB"/>
    <w:rsid w:val="00FC6573"/>
    <w:rsid w:val="00FC6661"/>
    <w:rsid w:val="00FC6A97"/>
    <w:rsid w:val="00FC6DD9"/>
    <w:rsid w:val="00FC731F"/>
    <w:rsid w:val="00FC74E0"/>
    <w:rsid w:val="00FC7606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A6C"/>
    <w:rsid w:val="00FD0B52"/>
    <w:rsid w:val="00FD0DDD"/>
    <w:rsid w:val="00FD11DF"/>
    <w:rsid w:val="00FD128F"/>
    <w:rsid w:val="00FD131D"/>
    <w:rsid w:val="00FD15B2"/>
    <w:rsid w:val="00FD1A0E"/>
    <w:rsid w:val="00FD1D67"/>
    <w:rsid w:val="00FD1EE6"/>
    <w:rsid w:val="00FD1F3A"/>
    <w:rsid w:val="00FD2001"/>
    <w:rsid w:val="00FD2344"/>
    <w:rsid w:val="00FD2365"/>
    <w:rsid w:val="00FD2516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9EB"/>
    <w:rsid w:val="00FD5CC8"/>
    <w:rsid w:val="00FD5DD2"/>
    <w:rsid w:val="00FD5EF9"/>
    <w:rsid w:val="00FD5F10"/>
    <w:rsid w:val="00FD6102"/>
    <w:rsid w:val="00FD62EE"/>
    <w:rsid w:val="00FD62F3"/>
    <w:rsid w:val="00FD67D0"/>
    <w:rsid w:val="00FD6EAB"/>
    <w:rsid w:val="00FD6EDF"/>
    <w:rsid w:val="00FD6FD3"/>
    <w:rsid w:val="00FD7229"/>
    <w:rsid w:val="00FD7248"/>
    <w:rsid w:val="00FD73FF"/>
    <w:rsid w:val="00FD74EB"/>
    <w:rsid w:val="00FD7615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0CC"/>
    <w:rsid w:val="00FE2786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1A0"/>
    <w:rsid w:val="00FE462C"/>
    <w:rsid w:val="00FE4A89"/>
    <w:rsid w:val="00FE4EC4"/>
    <w:rsid w:val="00FE4EF9"/>
    <w:rsid w:val="00FE4EFE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6"/>
    <w:rsid w:val="00FF0279"/>
    <w:rsid w:val="00FF05EE"/>
    <w:rsid w:val="00FF05FF"/>
    <w:rsid w:val="00FF07AF"/>
    <w:rsid w:val="00FF09E9"/>
    <w:rsid w:val="00FF0BAC"/>
    <w:rsid w:val="00FF0EEC"/>
    <w:rsid w:val="00FF0F55"/>
    <w:rsid w:val="00FF127E"/>
    <w:rsid w:val="00FF141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BD4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EAD1914D-E1C8-4349-80F0-163869D9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1DD06-D4D0-4B8C-93E4-B016086443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27</Pages>
  <Words>5109</Words>
  <Characters>23477</Characters>
  <Application>Microsoft Office Word</Application>
  <DocSecurity>0</DocSecurity>
  <Lines>195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Somjai, Nigonyanont</cp:lastModifiedBy>
  <cp:revision>3</cp:revision>
  <cp:lastPrinted>2023-11-03T13:38:00Z</cp:lastPrinted>
  <dcterms:created xsi:type="dcterms:W3CDTF">2023-11-07T06:43:00Z</dcterms:created>
  <dcterms:modified xsi:type="dcterms:W3CDTF">2023-11-07T06:44:00Z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