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FBA0A7F" w14:textId="75FE344C" w:rsidR="00907B78" w:rsidRPr="001A5299" w:rsidRDefault="00907B78" w:rsidP="00907B7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และข้อมูลทางการเงินระหว่างกาลเฉพาะกิจการของบริษัท 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งบแสดงฐานะการเงินรวมและเฉพาะ</w:t>
      </w:r>
      <w:r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BC3709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Pr="004036D9">
        <w:rPr>
          <w:rFonts w:ascii="Cordia New" w:hAnsi="Cordia New" w:cs="Cordia New"/>
          <w:sz w:val="28"/>
          <w:szCs w:val="28"/>
          <w:lang w:val="en-US" w:bidi="th-TH"/>
        </w:rPr>
        <w:t>256</w:t>
      </w:r>
      <w:r>
        <w:rPr>
          <w:rFonts w:ascii="Cordia New" w:hAnsi="Cordia New" w:cs="Cordia New"/>
          <w:sz w:val="28"/>
          <w:szCs w:val="28"/>
          <w:lang w:val="en-US" w:bidi="th-TH"/>
        </w:rPr>
        <w:t>6</w:t>
      </w:r>
      <w:r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4036D9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</w:t>
      </w:r>
      <w:r w:rsidR="00BC3709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Pr="004036D9">
        <w:rPr>
          <w:rFonts w:ascii="Cordia New" w:hAnsi="Cordia New" w:cs="Cordia New" w:hint="cs"/>
          <w:sz w:val="28"/>
          <w:szCs w:val="28"/>
          <w:cs/>
          <w:lang w:bidi="th-TH"/>
        </w:rPr>
        <w:t>เดือนสิ้นสุดวันเดียวกัน</w:t>
      </w:r>
      <w:r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</w:t>
      </w:r>
      <w:r w:rsidR="00A303EA">
        <w:rPr>
          <w:rFonts w:ascii="Cordia New" w:hAnsi="Cordia New" w:cs="Cordia New" w:hint="cs"/>
          <w:sz w:val="28"/>
          <w:szCs w:val="28"/>
          <w:cs/>
          <w:lang w:bidi="th-TH"/>
        </w:rPr>
        <w:t xml:space="preserve"> 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เงินสดรวมและเฉพาะ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</w:t>
      </w:r>
      <w:r w:rsidR="00BC3709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เดือนสิ้นสุดวันเดียวกัน และหมายเหตุประกอบ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F16525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แบบย่อ ซึ่งผู้บริหารของ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นี้ตามมาตรฐานการบัญชีฉบับที่ 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46BCAC0B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A22BAF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49854527" w:rsidR="005A47A9" w:rsidRPr="00907B78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</w:t>
      </w:r>
      <w:r w:rsidR="00907B78">
        <w:rPr>
          <w:rFonts w:ascii="Cordia New" w:hAnsi="Cordia New" w:cs="Cordia New" w:hint="cs"/>
          <w:sz w:val="28"/>
          <w:szCs w:val="28"/>
          <w:cs/>
          <w:lang w:bidi="th-TH"/>
        </w:rPr>
        <w:t>จัดทำ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="00EA1B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</w:t>
      </w:r>
      <w:r w:rsidR="008B3666" w:rsidRPr="00907B78">
        <w:rPr>
          <w:rFonts w:ascii="Cordia New" w:hAnsi="Cordia New" w:cs="Cordia New" w:hint="cs"/>
          <w:sz w:val="28"/>
          <w:szCs w:val="28"/>
          <w:cs/>
          <w:lang w:bidi="th-TH"/>
        </w:rPr>
        <w:t>ข้าพเจ้า</w:t>
      </w:r>
    </w:p>
    <w:p w14:paraId="65E40F6B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704281">
      <w:pPr>
        <w:tabs>
          <w:tab w:val="left" w:pos="4025"/>
        </w:tabs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C21795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42BCDB10" w14:textId="77777777" w:rsidR="00175110" w:rsidRPr="00754EDD" w:rsidRDefault="00175110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54ED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22CDE89" w14:textId="77777777" w:rsidR="00175110" w:rsidRPr="00754EDD" w:rsidRDefault="00175110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E6212EC" w14:textId="14319D86" w:rsidR="00175110" w:rsidRDefault="006C02E7" w:rsidP="00BD542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</w:t>
      </w:r>
      <w:r w:rsidR="00050513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การเงินรวมของ</w:t>
      </w:r>
      <w:r w:rsidR="00941950" w:rsidRPr="00754EDD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175110" w:rsidRPr="00754EDD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050513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DC7385"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 w:rsidR="005D0FC1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และงบการเงิน</w:t>
      </w:r>
      <w:r w:rsidR="005D0FC1" w:rsidRPr="001A5299">
        <w:rPr>
          <w:rFonts w:ascii="Cordia New" w:hAnsi="Cordia New" w:cs="Cordia New"/>
          <w:sz w:val="28"/>
          <w:szCs w:val="28"/>
          <w:cs/>
          <w:lang w:bidi="th-TH"/>
        </w:rPr>
        <w:t>เฉพาะ</w:t>
      </w:r>
      <w:r w:rsidR="005D0FC1">
        <w:rPr>
          <w:rFonts w:ascii="Cordia New" w:hAnsi="Cordia New" w:cs="Cordia New" w:hint="cs"/>
          <w:sz w:val="28"/>
          <w:szCs w:val="28"/>
          <w:cs/>
          <w:lang w:bidi="th-TH"/>
        </w:rPr>
        <w:t>กิจการของ</w:t>
      </w:r>
      <w:r w:rsidR="00DF096F" w:rsidRPr="00754EDD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="00DF096F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0D454D"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ณ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="00941950" w:rsidRPr="00754EDD"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 w:rsidR="0094195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</w:t>
      </w:r>
      <w:r w:rsidR="000D454D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ค</w:t>
      </w:r>
      <w:r w:rsidR="0094195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ม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 w:rsidR="00C21795" w:rsidRPr="00754EDD">
        <w:rPr>
          <w:rFonts w:ascii="Cordia New" w:hAnsi="Cordia New" w:cs="Cordia New"/>
          <w:noProof/>
          <w:spacing w:val="-2"/>
          <w:sz w:val="28"/>
          <w:szCs w:val="28"/>
        </w:rPr>
        <w:t>5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="00DC0E22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ที่แสดง</w:t>
      </w:r>
      <w:r w:rsidR="000C08B9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เป็นข้อมูลเปรียบเทียบ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ตรวจสอบโดยผู้สอบบัญชีอื่น </w:t>
      </w:r>
      <w:r w:rsidR="006F4B40"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="00B306E8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ในสำนักงานเดียวกันกับข้าพเจ้า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  <w:cs/>
          <w:lang w:bidi="th-TH"/>
        </w:rPr>
        <w:t xml:space="preserve"> </w:t>
      </w:r>
      <w:r w:rsidR="00175110" w:rsidRPr="00754EDD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ซึ่งแสดงความเห็นอย่างไม่มีเงื่อนไข ตามรายงานลงวันที่ 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</w:rPr>
        <w:t xml:space="preserve">23 </w:t>
      </w:r>
      <w:r w:rsidR="00B306E8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กุมภาพันธ์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  <w:cs/>
          <w:lang w:bidi="th-TH"/>
        </w:rPr>
        <w:t xml:space="preserve"> </w:t>
      </w:r>
      <w:r w:rsidR="00B306E8" w:rsidRPr="00754EDD">
        <w:rPr>
          <w:rFonts w:ascii="Cordia New" w:hAnsi="Cordia New" w:cs="Cordia New"/>
          <w:noProof/>
          <w:spacing w:val="-2"/>
          <w:sz w:val="28"/>
          <w:szCs w:val="28"/>
        </w:rPr>
        <w:t>2566</w:t>
      </w:r>
    </w:p>
    <w:p w14:paraId="2CBD508D" w14:textId="77777777" w:rsidR="00607EB1" w:rsidRPr="001411D2" w:rsidRDefault="00607EB1" w:rsidP="00607EB1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75C7FE52" w14:textId="0F8A862F" w:rsidR="00607EB1" w:rsidRDefault="00607EB1" w:rsidP="00607EB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C828AF"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 w:rsidR="009B390E" w:rsidRPr="00FC28F0">
        <w:rPr>
          <w:rFonts w:ascii="Cordia New" w:eastAsia="Arial Unicode MS" w:hAnsi="Cordia New" w:cs="Cordia New"/>
          <w:sz w:val="28"/>
          <w:szCs w:val="28"/>
          <w:cs/>
        </w:rPr>
        <w:t>และ</w:t>
      </w:r>
      <w:r w:rsidR="009B390E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327892" w:rsidRPr="00327892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เฉพาะกิจการ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ของบริษัท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เอ็น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>.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ดี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. 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รับเบอร์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จำกัด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(</w:t>
      </w:r>
      <w:r w:rsidR="00A727A9" w:rsidRPr="00A727A9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มหาชน</w:t>
      </w:r>
      <w:r w:rsidR="00A727A9" w:rsidRPr="00A727A9">
        <w:rPr>
          <w:rFonts w:ascii="Cordia New" w:hAnsi="Cordia New" w:cs="Cordia New"/>
          <w:spacing w:val="-2"/>
          <w:sz w:val="28"/>
          <w:szCs w:val="28"/>
          <w:cs/>
          <w:lang w:bidi="th-TH"/>
        </w:rPr>
        <w:t>)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9544E0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สำหรับงวดสามเดือนและ</w:t>
      </w:r>
      <w:r w:rsidR="00BC3709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เก้า</w:t>
      </w:r>
      <w:r w:rsidRPr="009544E0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เดือนสิ้นสุดวัน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ที่</w:t>
      </w:r>
      <w:r w:rsidR="00604B7E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30 </w:t>
      </w:r>
      <w:r w:rsidR="00BC3709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BC3709"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>256</w:t>
      </w:r>
      <w:r w:rsidR="00C033EE">
        <w:rPr>
          <w:rFonts w:ascii="Cordia New" w:eastAsia="Arial Unicode MS" w:hAnsi="Cordia New" w:cs="Cordia New"/>
          <w:sz w:val="28"/>
          <w:szCs w:val="28"/>
          <w:lang w:val="en-US" w:bidi="th-TH"/>
        </w:rPr>
        <w:t>5</w:t>
      </w:r>
      <w:r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 w:rsidR="00BC3709">
        <w:rPr>
          <w:rFonts w:ascii="Cordia New" w:eastAsia="Arial Unicode MS" w:hAnsi="Cordia New" w:cs="Cordia New" w:hint="cs"/>
          <w:spacing w:val="-4"/>
          <w:sz w:val="28"/>
          <w:szCs w:val="28"/>
          <w:cs/>
          <w:lang w:bidi="th-TH"/>
        </w:rPr>
        <w:t>เก้า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เดียวกัน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อื่น</w:t>
      </w:r>
      <w:r w:rsidR="002D3D90" w:rsidRPr="00754EDD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ในสำนักงานเดียวกันกับข้าพเจ้า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 w:rsidR="00BC3709" w:rsidRPr="00BC3709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10 </w:t>
      </w:r>
      <w:r w:rsidR="00BC3709" w:rsidRPr="00BC3709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พฤศจิกายน</w:t>
      </w:r>
      <w:r w:rsidR="00BC3709" w:rsidRPr="00BC3709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BC3709" w:rsidRPr="00BC3709">
        <w:rPr>
          <w:rFonts w:ascii="Cordia New" w:eastAsia="Arial Unicode MS" w:hAnsi="Cordia New" w:cs="Cordia New"/>
          <w:sz w:val="28"/>
          <w:szCs w:val="28"/>
          <w:lang w:val="en-US" w:bidi="th-TH"/>
        </w:rPr>
        <w:t>2565</w:t>
      </w:r>
      <w:r w:rsidR="00BC3709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 </w:t>
      </w:r>
      <w:r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375682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เรื่อง</w:t>
      </w:r>
      <w:r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การรายงานทางการเงินระหว่างกาล</w:t>
      </w:r>
    </w:p>
    <w:p w14:paraId="6306758D" w14:textId="77777777" w:rsidR="000D454D" w:rsidRDefault="000D454D" w:rsidP="00BD542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</w:p>
    <w:p w14:paraId="2AE783B3" w14:textId="77777777" w:rsidR="00704281" w:rsidRPr="00C93AAB" w:rsidRDefault="00704281" w:rsidP="00C93AA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959F647" w14:textId="77777777" w:rsidR="00BD542D" w:rsidRPr="00C93AAB" w:rsidRDefault="00BD542D" w:rsidP="00C93AA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6A8A6E0E" w14:textId="77777777" w:rsidR="00C93AAB" w:rsidRPr="00C93AAB" w:rsidRDefault="00C93AAB" w:rsidP="00C93AAB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C93AAB">
        <w:rPr>
          <w:rFonts w:ascii="Cordia New" w:hAnsi="Cordia New" w:cs="Cordia New"/>
          <w:sz w:val="28"/>
          <w:szCs w:val="28"/>
          <w:cs/>
        </w:rPr>
        <w:t>นางสาวอมรจิต เบ้าหล่อเพชร</w:t>
      </w:r>
    </w:p>
    <w:p w14:paraId="5BAD101C" w14:textId="77777777" w:rsidR="00C93AAB" w:rsidRPr="00C93AAB" w:rsidRDefault="00C93AAB" w:rsidP="00C93AAB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C93AAB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Pr="00C93AAB">
        <w:rPr>
          <w:rFonts w:ascii="Cordia New" w:hAnsi="Cordia New" w:cs="Cordia New"/>
          <w:sz w:val="28"/>
          <w:szCs w:val="28"/>
        </w:rPr>
        <w:t>10853</w:t>
      </w:r>
    </w:p>
    <w:p w14:paraId="70F6135F" w14:textId="77777777" w:rsidR="00B306E8" w:rsidRPr="00C93AAB" w:rsidRDefault="00B306E8" w:rsidP="00C93AA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C93AAB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5A14318" w14:textId="77777777" w:rsidR="00F56687" w:rsidRDefault="00704281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CA96DAC" w14:textId="72B41D60" w:rsidR="00D43847" w:rsidRPr="000C260A" w:rsidRDefault="00E06D2D" w:rsidP="00D15EA5">
      <w:pPr>
        <w:pStyle w:val="BodyText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  <w:lang w:val="en-US" w:bidi="th-TH"/>
        </w:rPr>
        <w:t>10</w:t>
      </w:r>
      <w:r w:rsidR="000C260A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0C260A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พฤศจิกายน </w:t>
      </w:r>
      <w:r w:rsidR="000C260A">
        <w:rPr>
          <w:rFonts w:ascii="Cordia New" w:hAnsi="Cordia New" w:cs="Cordia New"/>
          <w:sz w:val="28"/>
          <w:szCs w:val="28"/>
          <w:lang w:val="en-US" w:bidi="th-TH"/>
        </w:rPr>
        <w:t>2566</w:t>
      </w:r>
    </w:p>
    <w:sectPr w:rsidR="00D43847" w:rsidRPr="000C260A" w:rsidSect="00C21795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476A" w14:textId="77777777" w:rsidR="00C465BD" w:rsidRDefault="00C465BD">
      <w:r>
        <w:separator/>
      </w:r>
    </w:p>
  </w:endnote>
  <w:endnote w:type="continuationSeparator" w:id="0">
    <w:p w14:paraId="03290448" w14:textId="77777777" w:rsidR="00C465BD" w:rsidRDefault="00C4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261E" w14:textId="17C9636E" w:rsidR="00D20415" w:rsidRPr="00A62998" w:rsidRDefault="00D20415" w:rsidP="00A62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8E99" w14:textId="77777777" w:rsidR="00C465BD" w:rsidRDefault="00C465BD">
      <w:bookmarkStart w:id="0" w:name="_Hlk482348182"/>
      <w:bookmarkEnd w:id="0"/>
      <w:r>
        <w:separator/>
      </w:r>
    </w:p>
  </w:footnote>
  <w:footnote w:type="continuationSeparator" w:id="0">
    <w:p w14:paraId="79048FE9" w14:textId="77777777" w:rsidR="00C465BD" w:rsidRDefault="00C46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AD" w14:textId="0540234A" w:rsidR="0079035E" w:rsidRDefault="0079035E" w:rsidP="00D96128">
    <w:pPr>
      <w:pStyle w:val="Header"/>
      <w:jc w:val="right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8483" w14:textId="77777777" w:rsidR="00A74FF4" w:rsidRPr="00A62998" w:rsidRDefault="00A74FF4" w:rsidP="00A629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260A"/>
    <w:rsid w:val="000C6440"/>
    <w:rsid w:val="000D454D"/>
    <w:rsid w:val="000E3169"/>
    <w:rsid w:val="000E52CE"/>
    <w:rsid w:val="000F3AAB"/>
    <w:rsid w:val="000F6315"/>
    <w:rsid w:val="000F6E25"/>
    <w:rsid w:val="001011DF"/>
    <w:rsid w:val="00101C2D"/>
    <w:rsid w:val="00104C94"/>
    <w:rsid w:val="00112B69"/>
    <w:rsid w:val="00115BE7"/>
    <w:rsid w:val="00121284"/>
    <w:rsid w:val="001218E7"/>
    <w:rsid w:val="00122E24"/>
    <w:rsid w:val="00123ED7"/>
    <w:rsid w:val="001316D3"/>
    <w:rsid w:val="00150CA2"/>
    <w:rsid w:val="001521CA"/>
    <w:rsid w:val="001554CD"/>
    <w:rsid w:val="00155A91"/>
    <w:rsid w:val="001613E2"/>
    <w:rsid w:val="0016459D"/>
    <w:rsid w:val="00167017"/>
    <w:rsid w:val="00175110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4CCC"/>
    <w:rsid w:val="00247969"/>
    <w:rsid w:val="002601E8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3D9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27892"/>
    <w:rsid w:val="00330137"/>
    <w:rsid w:val="00330AA1"/>
    <w:rsid w:val="00335E5B"/>
    <w:rsid w:val="003410B2"/>
    <w:rsid w:val="003426B9"/>
    <w:rsid w:val="003440BD"/>
    <w:rsid w:val="00352FF0"/>
    <w:rsid w:val="00354F5D"/>
    <w:rsid w:val="00365ECE"/>
    <w:rsid w:val="003731BF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36947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04B7E"/>
    <w:rsid w:val="00607EB1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B430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07B78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390E"/>
    <w:rsid w:val="009B4573"/>
    <w:rsid w:val="009C002A"/>
    <w:rsid w:val="009C1DAA"/>
    <w:rsid w:val="009C4E0D"/>
    <w:rsid w:val="009D4DAA"/>
    <w:rsid w:val="009E278C"/>
    <w:rsid w:val="009E3F3A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2BAF"/>
    <w:rsid w:val="00A253C3"/>
    <w:rsid w:val="00A303EA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2998"/>
    <w:rsid w:val="00A6337E"/>
    <w:rsid w:val="00A66F91"/>
    <w:rsid w:val="00A66FB8"/>
    <w:rsid w:val="00A70229"/>
    <w:rsid w:val="00A727A9"/>
    <w:rsid w:val="00A73750"/>
    <w:rsid w:val="00A74FF4"/>
    <w:rsid w:val="00A86026"/>
    <w:rsid w:val="00A918D1"/>
    <w:rsid w:val="00A93A9A"/>
    <w:rsid w:val="00A94181"/>
    <w:rsid w:val="00A97597"/>
    <w:rsid w:val="00AA5C16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3709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33EE"/>
    <w:rsid w:val="00C06939"/>
    <w:rsid w:val="00C21795"/>
    <w:rsid w:val="00C21E3B"/>
    <w:rsid w:val="00C322FD"/>
    <w:rsid w:val="00C35B1A"/>
    <w:rsid w:val="00C41C7D"/>
    <w:rsid w:val="00C43946"/>
    <w:rsid w:val="00C465BD"/>
    <w:rsid w:val="00C63023"/>
    <w:rsid w:val="00C63743"/>
    <w:rsid w:val="00C7450C"/>
    <w:rsid w:val="00C76C6C"/>
    <w:rsid w:val="00C76E31"/>
    <w:rsid w:val="00C80EC5"/>
    <w:rsid w:val="00C828AF"/>
    <w:rsid w:val="00C855D9"/>
    <w:rsid w:val="00C86BB9"/>
    <w:rsid w:val="00C8772C"/>
    <w:rsid w:val="00C93AAB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3847"/>
    <w:rsid w:val="00D460E7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364C"/>
    <w:rsid w:val="00E04361"/>
    <w:rsid w:val="00E0491A"/>
    <w:rsid w:val="00E064FD"/>
    <w:rsid w:val="00E06D2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755BC"/>
    <w:rsid w:val="00E86B53"/>
    <w:rsid w:val="00E9110B"/>
    <w:rsid w:val="00EA1B10"/>
    <w:rsid w:val="00EA2B6F"/>
    <w:rsid w:val="00EA7E23"/>
    <w:rsid w:val="00EB0781"/>
    <w:rsid w:val="00EB3478"/>
    <w:rsid w:val="00EB4B39"/>
    <w:rsid w:val="00EB6FE3"/>
    <w:rsid w:val="00EC44C4"/>
    <w:rsid w:val="00EE0F65"/>
    <w:rsid w:val="00EE6455"/>
    <w:rsid w:val="00F16525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293F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1499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4" ma:contentTypeDescription="Create a new document." ma:contentTypeScope="" ma:versionID="8c7c7b8899cef7a2fb417fd126c19373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a1d8ce58a2619413e6c79da5de1a5707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62A7A-004E-4CC8-9A8F-A42823C85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151</TotalTime>
  <Pages>2</Pages>
  <Words>592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131</cp:revision>
  <cp:lastPrinted>2023-10-31T06:47:00Z</cp:lastPrinted>
  <dcterms:created xsi:type="dcterms:W3CDTF">2021-05-10T15:44:00Z</dcterms:created>
  <dcterms:modified xsi:type="dcterms:W3CDTF">2023-11-10T06:46:00Z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