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BA3B87" w14:paraId="47C3C02F" w14:textId="77777777" w:rsidTr="00AD05C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b w:val="0"/>
                <w:bCs w:val="0"/>
              </w:rPr>
              <w:br w:type="page"/>
            </w: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52EEB" w:rsidRPr="00BA3B87" w14:paraId="452EE97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C45EE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C78E67B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52EEB" w:rsidRPr="00BA3B87" w14:paraId="2496347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77777777" w:rsidR="00952EEB" w:rsidRPr="00BC65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D5F85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81115" w:rsidRPr="00BA3B87" w14:paraId="3F91CB37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572DC416" w:rsidR="00B81115" w:rsidRDefault="00B81115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F2C3E" w14:textId="77777777" w:rsidR="00B81115" w:rsidRPr="00BA3B87" w:rsidRDefault="00B81115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12D41" w14:textId="0041DC7D" w:rsidR="00B81115" w:rsidRPr="00BA3B87" w:rsidRDefault="008050F2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50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การได้มาซึ่งอำนาจควบคุมในบริษัทย่อย</w:t>
            </w:r>
          </w:p>
        </w:tc>
      </w:tr>
      <w:tr w:rsidR="00B81115" w:rsidRPr="00BA3B87" w14:paraId="57E5D98C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7FCAE0F0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2C268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905F1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B81115" w:rsidRPr="00BA3B87" w14:paraId="62EDCBD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7CE35863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9705B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E803FC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B81115" w:rsidRPr="00BA3B87" w14:paraId="287FBB05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231BC893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8BD61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62900" w14:textId="41A8C970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E32AD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B81115" w:rsidRPr="00BA3B87" w14:paraId="32BCB568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6F2A067F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680643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4F376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81115" w:rsidRPr="00BA3B87" w14:paraId="36A469F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7BDE6171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C135D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AFBAF6" w14:textId="77777777" w:rsidR="00B81115" w:rsidRPr="00C241F2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81115" w:rsidRPr="00BA3B87" w14:paraId="5F980A4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16F69" w14:textId="319C8E55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9BEAB4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87FA3F" w14:textId="77777777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B81115" w:rsidRPr="00BA3B87" w14:paraId="63A56DD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03E9D960" w:rsidR="00B81115" w:rsidRDefault="00E32AD6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0ED8C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5E454" w14:textId="7F60521C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81115" w:rsidRPr="00BA3B87" w14:paraId="204088C0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1844EA86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2A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7A7055C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55CA9" w14:textId="7590351B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A649DB" w:rsidRPr="00BA3B87" w14:paraId="5355BB8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7E58B1B1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AEF6EA1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400F6" w14:textId="6E54A8D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649DB" w:rsidRPr="00BA3B87" w14:paraId="15001C9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1575F92E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1576EA0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3BA39B" w14:textId="766C32A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49DB" w:rsidRPr="00BA3B87" w14:paraId="11A429C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145A0F0D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ACEF9C1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539A" w14:textId="2FE01872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A649DB" w:rsidRPr="00BA3B87" w14:paraId="2131B51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459FA204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EFC151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C1644E" w14:textId="431696EB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A649DB" w:rsidRPr="00BA3B87" w14:paraId="2E41C63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27258D76" w:rsidR="00A649DB" w:rsidRDefault="001A1744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CDB8B1F" w14:textId="77777777" w:rsidR="00A649DB" w:rsidRPr="00B677C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D750B5E" w14:textId="50129C87" w:rsidR="00A649DB" w:rsidRPr="00B677CE" w:rsidRDefault="00B677CE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77CE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649DB" w:rsidRPr="00BA3B87" w14:paraId="6BA68D8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F5FF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89203D" w14:textId="2D4C6BA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7743EB3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99B1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4F24D0" w14:textId="77777777" w:rsidR="00A649DB" w:rsidRPr="001A0D1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2F4EAC7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7CB7B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C61CE1" w14:textId="77777777" w:rsidR="00A649DB" w:rsidRPr="006A3DF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6326B04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35B02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D72157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A649DB" w:rsidRPr="00BA3B87" w14:paraId="08A27782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0F8B0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913B73" w14:textId="77777777" w:rsidR="00A649DB" w:rsidRPr="0045264A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2259EB61" w14:textId="77777777" w:rsidR="00952EEB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C087AC" w14:textId="77777777" w:rsidR="00276700" w:rsidRPr="009433A9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98297D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441409" w14:textId="71B71F3E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7661E2">
        <w:rPr>
          <w:rFonts w:ascii="Angsana New" w:hAnsi="Angsana New"/>
          <w:bCs/>
          <w:sz w:val="30"/>
          <w:szCs w:val="30"/>
        </w:rPr>
        <w:t>1</w:t>
      </w:r>
      <w:r w:rsidR="00BE3C93">
        <w:rPr>
          <w:rFonts w:ascii="Angsana New" w:hAnsi="Angsana New"/>
          <w:bCs/>
          <w:sz w:val="30"/>
          <w:szCs w:val="30"/>
        </w:rPr>
        <w:t>4</w:t>
      </w:r>
      <w:r w:rsidR="00833121" w:rsidRPr="00280581">
        <w:rPr>
          <w:rFonts w:ascii="Angsana New" w:hAnsi="Angsana New"/>
          <w:sz w:val="30"/>
          <w:szCs w:val="30"/>
          <w:cs/>
        </w:rPr>
        <w:t xml:space="preserve"> </w:t>
      </w:r>
      <w:r w:rsidR="00833121">
        <w:rPr>
          <w:rFonts w:ascii="Angsana New" w:hAnsi="Angsana New" w:hint="cs"/>
          <w:sz w:val="30"/>
          <w:szCs w:val="30"/>
          <w:cs/>
        </w:rPr>
        <w:t>พฤศจิกายน</w:t>
      </w:r>
      <w:r w:rsidR="00833121" w:rsidRPr="00280581">
        <w:rPr>
          <w:rFonts w:ascii="Angsana New" w:hAnsi="Angsana New" w:hint="cs"/>
          <w:sz w:val="30"/>
          <w:szCs w:val="30"/>
          <w:cs/>
        </w:rPr>
        <w:t xml:space="preserve"> </w:t>
      </w:r>
      <w:r w:rsidR="000C411E" w:rsidRPr="00AC09DC">
        <w:rPr>
          <w:rFonts w:ascii="Angsana New" w:hAnsi="Angsana New" w:hint="cs"/>
          <w:sz w:val="30"/>
          <w:szCs w:val="30"/>
        </w:rPr>
        <w:t>256</w:t>
      </w:r>
      <w:r w:rsidR="009F3990" w:rsidRPr="00AC09DC">
        <w:rPr>
          <w:rFonts w:ascii="Angsana New" w:hAnsi="Angsana New"/>
          <w:sz w:val="30"/>
          <w:szCs w:val="30"/>
        </w:rPr>
        <w:t>6</w:t>
      </w:r>
    </w:p>
    <w:p w14:paraId="19C18B58" w14:textId="77777777" w:rsidR="00661CC0" w:rsidRPr="001321E3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EA620D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A620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98297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6B62281D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</w:t>
      </w:r>
      <w:r w:rsidR="00E9488D">
        <w:rPr>
          <w:rFonts w:ascii="Angsana New" w:hAnsi="Angsana New"/>
          <w:sz w:val="30"/>
          <w:szCs w:val="30"/>
        </w:rPr>
        <w:t>5</w:t>
      </w:r>
    </w:p>
    <w:p w14:paraId="2983236C" w14:textId="26F2B0F1" w:rsidR="001512FC" w:rsidRPr="0098297D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4E2FFFB4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E9488D">
        <w:rPr>
          <w:rFonts w:ascii="Angsana New" w:hAnsi="Angsana New"/>
          <w:sz w:val="30"/>
          <w:szCs w:val="30"/>
        </w:rPr>
        <w:t>5</w:t>
      </w:r>
    </w:p>
    <w:p w14:paraId="6728B332" w14:textId="77777777" w:rsidR="001E2D8D" w:rsidRPr="0098297D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6F8179" w14:textId="59130541" w:rsidR="00C45EB9" w:rsidRPr="00EA620D" w:rsidRDefault="00B81115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A620D">
        <w:rPr>
          <w:rFonts w:ascii="Angsana New" w:hAnsi="Angsana New"/>
          <w:bCs/>
          <w:sz w:val="30"/>
          <w:szCs w:val="30"/>
          <w:cs/>
        </w:rPr>
        <w:t>การได้มาซึ่งอำนาจควบคุมในบริษัทย่อย</w:t>
      </w:r>
    </w:p>
    <w:p w14:paraId="613AED21" w14:textId="2B482EF7" w:rsidR="00B81115" w:rsidRPr="0098297D" w:rsidRDefault="00B81115" w:rsidP="00B811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14:paraId="02984EE4" w14:textId="13ADFC7D" w:rsidR="00B81115" w:rsidRDefault="00B81115" w:rsidP="00B45C3D">
      <w:pPr>
        <w:pStyle w:val="ListParagraph"/>
        <w:spacing w:after="160" w:line="259" w:lineRule="auto"/>
        <w:ind w:left="540"/>
        <w:jc w:val="thaiDistribute"/>
        <w:rPr>
          <w:b/>
          <w:color w:val="000000"/>
          <w:szCs w:val="30"/>
        </w:rPr>
      </w:pPr>
      <w:r w:rsidRPr="002A10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50470">
        <w:rPr>
          <w:rFonts w:ascii="Angsana New" w:hAnsi="Angsana New"/>
          <w:sz w:val="30"/>
          <w:szCs w:val="30"/>
        </w:rPr>
        <w:t>17</w:t>
      </w:r>
      <w:r w:rsidRPr="002A10C9">
        <w:rPr>
          <w:rFonts w:ascii="Angsana New" w:hAnsi="Angsana New"/>
          <w:sz w:val="30"/>
          <w:szCs w:val="30"/>
          <w:cs/>
        </w:rPr>
        <w:t xml:space="preserve"> มกราคม </w:t>
      </w:r>
      <w:r w:rsidRPr="00250470">
        <w:rPr>
          <w:rFonts w:ascii="Angsana New" w:hAnsi="Angsana New"/>
          <w:sz w:val="30"/>
          <w:szCs w:val="30"/>
        </w:rPr>
        <w:t>2566</w:t>
      </w:r>
      <w:r w:rsidRPr="002A10C9">
        <w:rPr>
          <w:rFonts w:ascii="Angsana New" w:hAnsi="Angsana New"/>
          <w:sz w:val="30"/>
          <w:szCs w:val="30"/>
          <w:cs/>
        </w:rPr>
        <w:t xml:space="preserve"> บริษัท คอนโทร์โน จำกัด (“</w:t>
      </w:r>
      <w:r w:rsidRPr="002A10C9">
        <w:rPr>
          <w:rFonts w:ascii="Angsana New" w:hAnsi="Angsana New"/>
          <w:sz w:val="30"/>
          <w:szCs w:val="30"/>
        </w:rPr>
        <w:t xml:space="preserve">CCL”) </w:t>
      </w:r>
      <w:r w:rsidRPr="002A10C9">
        <w:rPr>
          <w:rFonts w:ascii="Angsana New" w:hAnsi="Angsana New"/>
          <w:sz w:val="30"/>
          <w:szCs w:val="30"/>
          <w:cs/>
        </w:rPr>
        <w:t>บริษัทย่อยในกลุ่มบริษัทได้เข้าซื้อหุ้นบริษัท สแกน แอดวานซ์ เพาเวอร์ จำกัด (“</w:t>
      </w:r>
      <w:r w:rsidRPr="002A10C9">
        <w:rPr>
          <w:rFonts w:ascii="Angsana New" w:hAnsi="Angsana New"/>
          <w:sz w:val="30"/>
          <w:szCs w:val="30"/>
        </w:rPr>
        <w:t xml:space="preserve">SAP”) </w:t>
      </w:r>
      <w:r w:rsidRPr="002A10C9">
        <w:rPr>
          <w:rFonts w:ascii="Angsana New" w:hAnsi="Angsana New"/>
          <w:sz w:val="30"/>
          <w:szCs w:val="30"/>
          <w:cs/>
        </w:rPr>
        <w:t xml:space="preserve">การร่วมค้าของกลุ่มบริษัท จากบริษัท ไทย แอดวานซ์ โซลาร์ จำกัด จำนวน </w:t>
      </w:r>
      <w:r>
        <w:rPr>
          <w:rFonts w:ascii="Angsana New" w:hAnsi="Angsana New"/>
          <w:sz w:val="30"/>
          <w:szCs w:val="30"/>
        </w:rPr>
        <w:t>273,612</w:t>
      </w:r>
      <w:r w:rsidRPr="002A10C9">
        <w:rPr>
          <w:rFonts w:ascii="Angsana New" w:hAnsi="Angsana New"/>
          <w:sz w:val="30"/>
          <w:szCs w:val="30"/>
          <w:cs/>
        </w:rPr>
        <w:t xml:space="preserve"> หุ้น รวมเป็นจำนวนเงินทั้งสิ้น</w:t>
      </w:r>
      <w:r>
        <w:rPr>
          <w:rFonts w:ascii="Angsana New" w:hAnsi="Angsana New"/>
          <w:sz w:val="30"/>
          <w:szCs w:val="30"/>
        </w:rPr>
        <w:t xml:space="preserve"> 18.52</w:t>
      </w:r>
      <w:r w:rsidRPr="002A10C9">
        <w:rPr>
          <w:rFonts w:ascii="Angsana New" w:hAnsi="Angsana New"/>
          <w:sz w:val="30"/>
          <w:szCs w:val="30"/>
          <w:cs/>
        </w:rPr>
        <w:t xml:space="preserve"> ล้านบาท การเข้าซื้อหุ้นดังกล่าวส่งผลให้สัดส่วนการถือหุ้นใน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 xml:space="preserve">ของ </w:t>
      </w:r>
      <w:r w:rsidRPr="002A10C9">
        <w:rPr>
          <w:rFonts w:ascii="Angsana New" w:hAnsi="Angsana New"/>
          <w:sz w:val="30"/>
          <w:szCs w:val="30"/>
        </w:rPr>
        <w:t xml:space="preserve">CCL </w:t>
      </w:r>
      <w:r w:rsidRPr="002A10C9">
        <w:rPr>
          <w:rFonts w:ascii="Angsana New" w:hAnsi="Angsana New"/>
          <w:sz w:val="30"/>
          <w:szCs w:val="30"/>
          <w:cs/>
        </w:rPr>
        <w:t>เพิ่มขึ้นจากร้อยละ</w:t>
      </w:r>
      <w:r>
        <w:rPr>
          <w:rFonts w:ascii="Angsana New" w:hAnsi="Angsana New"/>
          <w:sz w:val="30"/>
          <w:szCs w:val="30"/>
        </w:rPr>
        <w:t xml:space="preserve"> 58.69</w:t>
      </w:r>
      <w:r w:rsidRPr="002A10C9">
        <w:rPr>
          <w:rFonts w:ascii="Angsana New" w:hAnsi="Angsana New"/>
          <w:sz w:val="30"/>
          <w:szCs w:val="30"/>
          <w:cs/>
        </w:rPr>
        <w:t xml:space="preserve"> เป็นร้อยละ</w:t>
      </w:r>
      <w:r>
        <w:rPr>
          <w:rFonts w:ascii="Angsana New" w:hAnsi="Angsana New"/>
          <w:sz w:val="30"/>
          <w:szCs w:val="30"/>
        </w:rPr>
        <w:t xml:space="preserve"> 68.92</w:t>
      </w:r>
      <w:r w:rsidRPr="002A10C9">
        <w:rPr>
          <w:rFonts w:ascii="Angsana New" w:hAnsi="Angsana New"/>
          <w:sz w:val="30"/>
          <w:szCs w:val="30"/>
          <w:cs/>
        </w:rPr>
        <w:t xml:space="preserve"> ของจำนวนหุ้นสามัญทั้งหมด</w:t>
      </w:r>
      <w:r>
        <w:rPr>
          <w:rFonts w:ascii="Angsana New" w:hAnsi="Angsana New"/>
          <w:sz w:val="30"/>
          <w:szCs w:val="30"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 xml:space="preserve"> นอกจากนี้ในวันดังกล่าวผู้ถือหุ้นของ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ได้มีการยกเลิกสัญญาข้อตกลงระหว่างผู้ถือหุ้นที่กำหนดให้</w:t>
      </w:r>
      <w:r>
        <w:rPr>
          <w:rFonts w:ascii="Angsana New" w:hAnsi="Angsana New" w:hint="cs"/>
          <w:sz w:val="30"/>
          <w:szCs w:val="30"/>
          <w:cs/>
        </w:rPr>
        <w:t>ผู้ร่วมค้า</w:t>
      </w:r>
      <w:r w:rsidRPr="002A10C9">
        <w:rPr>
          <w:rFonts w:ascii="Angsana New" w:hAnsi="Angsana New"/>
          <w:sz w:val="30"/>
          <w:szCs w:val="30"/>
          <w:cs/>
        </w:rPr>
        <w:t>ทุกฝ่ายต้องตกลงร่วมกันในการดำเนินธุรกิจ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 xml:space="preserve">ทำให้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เปลี่ยนสถานะจากการร่วมค้าเป็นบริษัทย่อยของกลุ่มบริษัท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32AD6" w:rsidRPr="00B45C3D">
        <w:rPr>
          <w:rFonts w:ascii="Angsana New" w:hAnsi="Angsana New" w:hint="cs"/>
          <w:sz w:val="30"/>
          <w:szCs w:val="30"/>
          <w:cs/>
        </w:rPr>
        <w:t xml:space="preserve">กลุ่มบริษัทมีต้นทุนที่เกี่ยวกับการซื้อจำนวน </w:t>
      </w:r>
      <w:r w:rsidR="00E32AD6" w:rsidRPr="00B45C3D">
        <w:rPr>
          <w:rFonts w:ascii="Angsana New" w:hAnsi="Angsana New"/>
          <w:sz w:val="30"/>
          <w:szCs w:val="30"/>
        </w:rPr>
        <w:t xml:space="preserve">0.2 </w:t>
      </w:r>
      <w:r w:rsidR="00E32AD6" w:rsidRPr="00B45C3D">
        <w:rPr>
          <w:rFonts w:ascii="Angsana New" w:hAnsi="Angsana New" w:hint="cs"/>
          <w:sz w:val="30"/>
          <w:szCs w:val="30"/>
          <w:cs/>
        </w:rPr>
        <w:t>ล้านบาท ซึ่งรวม</w:t>
      </w:r>
      <w:r w:rsidR="00E32AD6" w:rsidRPr="00B45C3D">
        <w:rPr>
          <w:rFonts w:hint="cs"/>
          <w:b/>
          <w:color w:val="000000"/>
          <w:szCs w:val="30"/>
          <w:cs/>
        </w:rPr>
        <w:t>อยู่ในค่าใช้จ่ายในการบริหาร</w:t>
      </w:r>
    </w:p>
    <w:p w14:paraId="14BC1497" w14:textId="4B10C7DF" w:rsidR="005F0FBB" w:rsidRPr="00DD63D0" w:rsidRDefault="005F0FBB" w:rsidP="00DD6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14:paraId="5DD0A341" w14:textId="445B53DD" w:rsidR="00615822" w:rsidRDefault="00E2500E" w:rsidP="00B45C3D">
      <w:pPr>
        <w:pStyle w:val="ListParagraph"/>
        <w:spacing w:after="160" w:line="259" w:lineRule="auto"/>
        <w:ind w:left="5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</w:t>
      </w:r>
      <w:r w:rsidR="005F0FBB">
        <w:rPr>
          <w:rFonts w:hint="cs"/>
          <w:sz w:val="30"/>
          <w:szCs w:val="30"/>
          <w:cs/>
        </w:rPr>
        <w:t>ลุ่มบริษัทได้จ้างผู้ประเมินราคาอิสระเพื่อหามูลค่ายุติธรรมของสินทรัพย์และหนี้สินที่ได้มา</w:t>
      </w:r>
      <w:r w:rsidR="005F0FBB">
        <w:rPr>
          <w:sz w:val="30"/>
          <w:szCs w:val="30"/>
          <w:cs/>
        </w:rPr>
        <w:t xml:space="preserve"> </w:t>
      </w:r>
      <w:r w:rsidR="005F0FBB">
        <w:rPr>
          <w:rFonts w:hint="cs"/>
          <w:sz w:val="30"/>
          <w:szCs w:val="30"/>
          <w:cs/>
        </w:rPr>
        <w:t>ณ</w:t>
      </w:r>
      <w:r w:rsidR="005F0FBB">
        <w:rPr>
          <w:sz w:val="30"/>
          <w:szCs w:val="30"/>
          <w:cs/>
        </w:rPr>
        <w:t xml:space="preserve"> </w:t>
      </w:r>
      <w:r w:rsidR="005F0FBB">
        <w:rPr>
          <w:rFonts w:hint="cs"/>
          <w:sz w:val="30"/>
          <w:szCs w:val="30"/>
          <w:cs/>
        </w:rPr>
        <w:t>วันที่</w:t>
      </w:r>
      <w:r w:rsidR="005F0FBB" w:rsidRPr="005F0FBB">
        <w:rPr>
          <w:sz w:val="30"/>
          <w:szCs w:val="30"/>
          <w:cs/>
        </w:rPr>
        <w:t>ได้มาซึ่งอำนาจควบคุมในบริษัทย่อย</w:t>
      </w:r>
      <w:r w:rsidR="0021042A">
        <w:rPr>
          <w:rFonts w:hint="cs"/>
          <w:sz w:val="30"/>
          <w:szCs w:val="30"/>
          <w:cs/>
        </w:rPr>
        <w:t xml:space="preserve"> </w:t>
      </w:r>
      <w:r w:rsidR="005F0FBB">
        <w:rPr>
          <w:rFonts w:hint="cs"/>
          <w:sz w:val="30"/>
          <w:szCs w:val="30"/>
          <w:cs/>
        </w:rPr>
        <w:t>ซึ่ง ณ วันที่รายงาน</w:t>
      </w:r>
      <w:r w:rsidR="000C2D64">
        <w:rPr>
          <w:rFonts w:hint="cs"/>
          <w:sz w:val="30"/>
          <w:szCs w:val="30"/>
          <w:cs/>
        </w:rPr>
        <w:t xml:space="preserve"> </w:t>
      </w:r>
      <w:r w:rsidR="005F0FBB">
        <w:rPr>
          <w:rFonts w:hint="cs"/>
          <w:sz w:val="30"/>
          <w:szCs w:val="30"/>
          <w:cs/>
        </w:rPr>
        <w:t>การประเมิน</w:t>
      </w:r>
      <w:r w:rsidR="000C2D64">
        <w:rPr>
          <w:rFonts w:hint="cs"/>
          <w:sz w:val="30"/>
          <w:szCs w:val="30"/>
          <w:cs/>
        </w:rPr>
        <w:t>มูลค่ายุติธรรม</w:t>
      </w:r>
      <w:r w:rsidR="000D55CE">
        <w:rPr>
          <w:rFonts w:hint="cs"/>
          <w:sz w:val="30"/>
          <w:szCs w:val="30"/>
          <w:cs/>
        </w:rPr>
        <w:t>ดังก</w:t>
      </w:r>
      <w:r w:rsidR="0021042A">
        <w:rPr>
          <w:rFonts w:hint="cs"/>
          <w:sz w:val="30"/>
          <w:szCs w:val="30"/>
          <w:cs/>
        </w:rPr>
        <w:t>ล่าวได้เสร็จสมบูรณ์แล้ว</w:t>
      </w:r>
    </w:p>
    <w:p w14:paraId="0E241F6F" w14:textId="77777777" w:rsidR="00615822" w:rsidRDefault="0061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32B7A6B" w14:textId="1A40A3BF" w:rsidR="00B81115" w:rsidRDefault="00B81115" w:rsidP="00B81115">
      <w:pPr>
        <w:pStyle w:val="ListParagraph"/>
        <w:spacing w:after="160" w:line="259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755A56">
        <w:rPr>
          <w:rFonts w:ascii="Angsana New" w:hAnsi="Angsana New" w:hint="cs"/>
          <w:sz w:val="30"/>
          <w:szCs w:val="30"/>
          <w:cs/>
          <w:lang w:val="th-TH"/>
        </w:rPr>
        <w:lastRenderedPageBreak/>
        <w:t>ข้อมูลของสิ่งตอบแทนทั้งหมดที่โอนให้และมูลค่าที่รับรู้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วันที่ซื้อสำหรับ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สินทรัพย์และหนี้สินที่ได้มา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แต่ละประเภทที่สำคัญ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CD6A13E" w14:textId="77777777" w:rsidR="00B81115" w:rsidRPr="00E97F2E" w:rsidRDefault="00B81115" w:rsidP="00E561CB">
      <w:pPr>
        <w:pStyle w:val="ListParagraph"/>
        <w:spacing w:line="259" w:lineRule="auto"/>
        <w:ind w:left="540"/>
        <w:jc w:val="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1170"/>
        <w:gridCol w:w="270"/>
        <w:gridCol w:w="1508"/>
      </w:tblGrid>
      <w:tr w:rsidR="00B81115" w:rsidRPr="00755A56" w14:paraId="04CA5911" w14:textId="77777777" w:rsidTr="00690CED">
        <w:trPr>
          <w:tblHeader/>
        </w:trPr>
        <w:tc>
          <w:tcPr>
            <w:tcW w:w="5670" w:type="dxa"/>
          </w:tcPr>
          <w:p w14:paraId="61DFEE1F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6BEF998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A305C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E01B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9B52147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81115" w:rsidRPr="00755A56" w14:paraId="11165CDF" w14:textId="77777777" w:rsidTr="00690CED">
        <w:trPr>
          <w:tblHeader/>
        </w:trPr>
        <w:tc>
          <w:tcPr>
            <w:tcW w:w="5670" w:type="dxa"/>
          </w:tcPr>
          <w:p w14:paraId="61C7A476" w14:textId="77777777" w:rsidR="00B81115" w:rsidRPr="00755A56" w:rsidRDefault="00B81115" w:rsidP="00690CE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2FD210D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9D5EE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C0B5A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48055EE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1115" w:rsidRPr="00755A56" w14:paraId="68CE0A6E" w14:textId="77777777" w:rsidTr="00690CED">
        <w:tc>
          <w:tcPr>
            <w:tcW w:w="5670" w:type="dxa"/>
          </w:tcPr>
          <w:p w14:paraId="21F59D26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540" w:type="dxa"/>
          </w:tcPr>
          <w:p w14:paraId="669A6EE1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C90C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B9A89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D1424A1" w14:textId="43DDB589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16,672</w:t>
            </w:r>
          </w:p>
        </w:tc>
      </w:tr>
      <w:tr w:rsidR="00B81115" w:rsidRPr="00755A56" w14:paraId="47568F51" w14:textId="77777777" w:rsidTr="00690CED">
        <w:tc>
          <w:tcPr>
            <w:tcW w:w="5670" w:type="dxa"/>
          </w:tcPr>
          <w:p w14:paraId="565A902F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40" w:type="dxa"/>
          </w:tcPr>
          <w:p w14:paraId="6B5A49F7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48258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915F3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BEBFD06" w14:textId="0FDECE46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80,599</w:t>
            </w:r>
          </w:p>
        </w:tc>
      </w:tr>
      <w:tr w:rsidR="00B81115" w:rsidRPr="00755A56" w14:paraId="1BF8EE80" w14:textId="77777777" w:rsidTr="00690CED">
        <w:tc>
          <w:tcPr>
            <w:tcW w:w="5670" w:type="dxa"/>
          </w:tcPr>
          <w:p w14:paraId="1B425AFB" w14:textId="77777777" w:rsidR="00B81115" w:rsidRPr="00135AC5" w:rsidRDefault="00B81115" w:rsidP="00690CE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ลูกหนี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540" w:type="dxa"/>
          </w:tcPr>
          <w:p w14:paraId="5BA912FE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A82E1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B94B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16D59D1C" w14:textId="15B24FD4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511,520</w:t>
            </w:r>
          </w:p>
        </w:tc>
      </w:tr>
      <w:tr w:rsidR="00B81115" w:rsidRPr="00755A56" w14:paraId="771DB625" w14:textId="77777777" w:rsidTr="00690CED">
        <w:tc>
          <w:tcPr>
            <w:tcW w:w="5670" w:type="dxa"/>
          </w:tcPr>
          <w:p w14:paraId="37E2683C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03C5A76F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4F470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23F7C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C1A46DF" w14:textId="3574D6C6" w:rsidR="00B81115" w:rsidRPr="00CD0401" w:rsidRDefault="00EB2F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8E36ED" w:rsidRPr="00CD0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401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</w:tr>
      <w:tr w:rsidR="00B81115" w:rsidRPr="00755A56" w14:paraId="5F3E2AB7" w14:textId="77777777" w:rsidTr="00690CED">
        <w:tc>
          <w:tcPr>
            <w:tcW w:w="5670" w:type="dxa"/>
          </w:tcPr>
          <w:p w14:paraId="795F3F62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540" w:type="dxa"/>
          </w:tcPr>
          <w:p w14:paraId="560F9A72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4ED6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3F75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5A46833" w14:textId="2ACF5B7E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(29,820)</w:t>
            </w:r>
          </w:p>
        </w:tc>
      </w:tr>
      <w:tr w:rsidR="00B81115" w:rsidRPr="00755A56" w14:paraId="0E4A9832" w14:textId="77777777" w:rsidTr="00690CED">
        <w:tc>
          <w:tcPr>
            <w:tcW w:w="5670" w:type="dxa"/>
          </w:tcPr>
          <w:p w14:paraId="6EF9A58A" w14:textId="77777777" w:rsidR="00B81115" w:rsidRPr="00755A56" w:rsidRDefault="00B81115" w:rsidP="00690CED">
            <w:pPr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14:paraId="7A50910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8709D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245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C309180" w14:textId="276ACD05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(228,750)</w:t>
            </w:r>
          </w:p>
        </w:tc>
      </w:tr>
      <w:tr w:rsidR="00B81115" w:rsidRPr="00755A56" w14:paraId="4943CBD4" w14:textId="77777777" w:rsidTr="00690CED">
        <w:tc>
          <w:tcPr>
            <w:tcW w:w="5670" w:type="dxa"/>
          </w:tcPr>
          <w:p w14:paraId="702AA88A" w14:textId="77777777" w:rsidR="00B81115" w:rsidRPr="007E0A0B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A0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2F90B3A4" w14:textId="77777777" w:rsidR="00B81115" w:rsidRPr="007E0A0B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857A5" w14:textId="77777777" w:rsidR="00B81115" w:rsidRPr="007E0A0B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73034" w14:textId="77777777" w:rsidR="00B81115" w:rsidRPr="007E0A0B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AE11DE0" w14:textId="4C4432A1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6C35" w:rsidRPr="00CD0401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A77817" w:rsidRPr="00CD04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6C35" w:rsidRPr="00CD04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7817" w:rsidRPr="00CD04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04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1884E5F8" w14:textId="77777777" w:rsidTr="00574270">
        <w:tc>
          <w:tcPr>
            <w:tcW w:w="5670" w:type="dxa"/>
            <w:shd w:val="clear" w:color="auto" w:fill="auto"/>
          </w:tcPr>
          <w:p w14:paraId="355F195E" w14:textId="1792E95C" w:rsidR="00B81115" w:rsidRPr="00755A56" w:rsidRDefault="00574270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สินทรัพย์อื่น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1115"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601AA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shd w:val="clear" w:color="auto" w:fill="auto"/>
          </w:tcPr>
          <w:p w14:paraId="1C5CEDFD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2B749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E4416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13E6CE4C" w14:textId="1827FE57" w:rsidR="00B81115" w:rsidRPr="00CD0401" w:rsidRDefault="008E36ED" w:rsidP="00B3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(3,585)</w:t>
            </w:r>
          </w:p>
        </w:tc>
      </w:tr>
      <w:tr w:rsidR="00B81115" w:rsidRPr="00755A56" w14:paraId="0B88C643" w14:textId="77777777" w:rsidTr="00690CED">
        <w:tc>
          <w:tcPr>
            <w:tcW w:w="6210" w:type="dxa"/>
            <w:gridSpan w:val="2"/>
          </w:tcPr>
          <w:p w14:paraId="3D7722F3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Pr="006562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170" w:type="dxa"/>
          </w:tcPr>
          <w:p w14:paraId="1E84A589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F49C4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84DCB9A" w14:textId="12903B4A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9136C"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4C4F"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9136C"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F4C4F"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B81115" w:rsidRPr="00755A56" w14:paraId="0B366348" w14:textId="77777777" w:rsidTr="00037FD4">
        <w:tc>
          <w:tcPr>
            <w:tcW w:w="6210" w:type="dxa"/>
            <w:gridSpan w:val="2"/>
          </w:tcPr>
          <w:p w14:paraId="192AC0B9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2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56289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</w:t>
            </w:r>
            <w:r w:rsidRPr="00656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6562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8303E85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B2878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BAC4741" w14:textId="155AA70D" w:rsidR="00B81115" w:rsidRPr="005F4C4F" w:rsidRDefault="008E36ED" w:rsidP="006E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C4F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F0500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500F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2A3F2A5E" w14:textId="77777777" w:rsidTr="00756289">
        <w:tc>
          <w:tcPr>
            <w:tcW w:w="6210" w:type="dxa"/>
            <w:gridSpan w:val="2"/>
          </w:tcPr>
          <w:p w14:paraId="408B6C64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D3B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สุทธิที่ระบุได้ที่ได้รับ</w:t>
            </w:r>
          </w:p>
        </w:tc>
        <w:tc>
          <w:tcPr>
            <w:tcW w:w="1170" w:type="dxa"/>
          </w:tcPr>
          <w:p w14:paraId="3FCA0AC0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B3A19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5AC09C75" w14:textId="6113D680" w:rsidR="00B81115" w:rsidRPr="005F4C4F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4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937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A1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5F4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A1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</w:tr>
      <w:tr w:rsidR="00B81115" w:rsidRPr="00755A56" w14:paraId="18EE9129" w14:textId="77777777" w:rsidTr="00756289">
        <w:tc>
          <w:tcPr>
            <w:tcW w:w="6210" w:type="dxa"/>
            <w:gridSpan w:val="2"/>
          </w:tcPr>
          <w:p w14:paraId="6BABA89B" w14:textId="13693821" w:rsidR="00B81115" w:rsidRPr="000D3B20" w:rsidRDefault="008B27DE" w:rsidP="00690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D3B20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170" w:type="dxa"/>
          </w:tcPr>
          <w:p w14:paraId="337023DE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CC24E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1A570F31" w14:textId="6E95A245" w:rsidR="00B81115" w:rsidRPr="005F4C4F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C4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D17AF" w:rsidRPr="005F4C4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,58</w:t>
            </w:r>
            <w:r w:rsidR="003D17AF" w:rsidRPr="005F4C4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6289" w:rsidRPr="00755A56" w14:paraId="20A06871" w14:textId="77777777" w:rsidTr="00756289">
        <w:tc>
          <w:tcPr>
            <w:tcW w:w="6210" w:type="dxa"/>
            <w:gridSpan w:val="2"/>
          </w:tcPr>
          <w:p w14:paraId="32A4A9E6" w14:textId="112EB830" w:rsidR="00756289" w:rsidRPr="000D3B20" w:rsidRDefault="00756289" w:rsidP="00690CE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170" w:type="dxa"/>
          </w:tcPr>
          <w:p w14:paraId="7216A096" w14:textId="77777777" w:rsidR="00756289" w:rsidRPr="000D3B20" w:rsidRDefault="007562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B97FF" w14:textId="77777777" w:rsidR="00756289" w:rsidRPr="000D3B20" w:rsidRDefault="007562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2A2F511" w14:textId="40DC055B" w:rsidR="00756289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717A2" w:rsidRPr="004717A2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471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17A2" w:rsidRPr="004717A2">
              <w:rPr>
                <w:rFonts w:asciiTheme="majorBidi" w:hAnsiTheme="majorBidi" w:cstheme="majorBidi"/>
                <w:sz w:val="30"/>
                <w:szCs w:val="30"/>
              </w:rPr>
              <w:t>406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3907341A" w14:textId="77777777" w:rsidTr="00037FD4">
        <w:tc>
          <w:tcPr>
            <w:tcW w:w="5670" w:type="dxa"/>
          </w:tcPr>
          <w:p w14:paraId="13439AE1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3B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</w:t>
            </w: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540" w:type="dxa"/>
          </w:tcPr>
          <w:p w14:paraId="23995A12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11E15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BF8A7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36CEDD29" w14:textId="67BC02A7" w:rsidR="00B81115" w:rsidRPr="00A915CE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18,525</w:t>
            </w:r>
          </w:p>
        </w:tc>
      </w:tr>
      <w:tr w:rsidR="00B81115" w:rsidRPr="00755A56" w14:paraId="45412123" w14:textId="77777777" w:rsidTr="00037FD4">
        <w:trPr>
          <w:trHeight w:val="279"/>
        </w:trPr>
        <w:tc>
          <w:tcPr>
            <w:tcW w:w="5670" w:type="dxa"/>
          </w:tcPr>
          <w:p w14:paraId="6466AADA" w14:textId="77777777" w:rsidR="00B81115" w:rsidRPr="000D3B20" w:rsidRDefault="00B81115" w:rsidP="00690C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B20">
              <w:rPr>
                <w:rFonts w:asciiTheme="majorBidi" w:hAnsiTheme="majorBidi" w:cstheme="majorBidi"/>
                <w:sz w:val="30"/>
                <w:szCs w:val="30"/>
                <w:cs/>
              </w:rPr>
              <w:t>เงินส</w:t>
            </w:r>
            <w:r w:rsidRPr="000D3B2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ดสุทธิได้มาจาก</w:t>
            </w:r>
            <w:r w:rsidRPr="000D3B20">
              <w:rPr>
                <w:rFonts w:asciiTheme="majorBidi" w:hAnsiTheme="majorBidi" w:hint="cs"/>
                <w:sz w:val="30"/>
                <w:szCs w:val="30"/>
                <w:cs/>
              </w:rPr>
              <w:t>การได้มาซึ่งอำนาจควบคุมในบริษัทย่อย</w:t>
            </w:r>
          </w:p>
        </w:tc>
        <w:tc>
          <w:tcPr>
            <w:tcW w:w="540" w:type="dxa"/>
          </w:tcPr>
          <w:p w14:paraId="51B54C21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66D26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61881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nil"/>
            </w:tcBorders>
            <w:shd w:val="clear" w:color="auto" w:fill="auto"/>
            <w:vAlign w:val="bottom"/>
          </w:tcPr>
          <w:p w14:paraId="66E6F490" w14:textId="5B70AF76" w:rsidR="00B81115" w:rsidRPr="00A915CE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(16,672)</w:t>
            </w:r>
          </w:p>
        </w:tc>
      </w:tr>
      <w:tr w:rsidR="00601AA9" w:rsidRPr="00D53868" w14:paraId="7F9B1649" w14:textId="77777777" w:rsidTr="00037FD4">
        <w:tc>
          <w:tcPr>
            <w:tcW w:w="6210" w:type="dxa"/>
            <w:gridSpan w:val="2"/>
          </w:tcPr>
          <w:p w14:paraId="6EA119F9" w14:textId="27D64F36" w:rsidR="00601AA9" w:rsidRPr="000D3B20" w:rsidRDefault="00E561CB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14:paraId="356E52A1" w14:textId="77777777" w:rsidR="00601AA9" w:rsidRPr="000D3B20" w:rsidRDefault="00601AA9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4B6FD" w14:textId="77777777" w:rsidR="00601AA9" w:rsidRPr="000D3B20" w:rsidRDefault="00601AA9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CF336" w14:textId="7AA29117" w:rsidR="00601AA9" w:rsidRPr="000D3B20" w:rsidRDefault="008E36ED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1,853</w:t>
            </w:r>
          </w:p>
        </w:tc>
      </w:tr>
    </w:tbl>
    <w:p w14:paraId="7F9D43B7" w14:textId="77777777" w:rsidR="006C5DD8" w:rsidRPr="00E97F2E" w:rsidRDefault="006C5DD8" w:rsidP="00B45C3D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cs/>
          <w:lang w:val="en-US" w:bidi="th-TH"/>
        </w:rPr>
      </w:pPr>
    </w:p>
    <w:p w14:paraId="0EF2FBFF" w14:textId="230245C7" w:rsidR="00312654" w:rsidRDefault="00312654" w:rsidP="0031265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กำไรจากการวัดมูลค่ายุติธรรมของส่วนได้เสียที่ถืออยู่ก่อนใน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SAP</w:t>
      </w:r>
      <w:r w:rsidR="005742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จากการเปลี่ยน</w:t>
      </w:r>
      <w:r w:rsidR="00E97F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แปลง</w:t>
      </w:r>
      <w:r w:rsidR="005742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สถานะ</w:t>
      </w:r>
      <w:r w:rsidR="00D00CF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</w:t>
      </w:r>
      <w:r w:rsidR="005742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ลงทุน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00CF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    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คำนวณได้ดังนี้</w:t>
      </w:r>
    </w:p>
    <w:p w14:paraId="0556B12D" w14:textId="38C2F690" w:rsidR="00B81115" w:rsidRPr="00E97F2E" w:rsidRDefault="00B81115" w:rsidP="00B811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  <w:highlight w:val="yellow"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70"/>
        <w:gridCol w:w="270"/>
        <w:gridCol w:w="270"/>
        <w:gridCol w:w="1508"/>
      </w:tblGrid>
      <w:tr w:rsidR="00312654" w:rsidRPr="00755A56" w14:paraId="23E5CB5D" w14:textId="77777777" w:rsidTr="00690CED">
        <w:trPr>
          <w:tblHeader/>
        </w:trPr>
        <w:tc>
          <w:tcPr>
            <w:tcW w:w="6840" w:type="dxa"/>
          </w:tcPr>
          <w:p w14:paraId="5CD07548" w14:textId="77777777" w:rsidR="00312654" w:rsidRPr="00755A56" w:rsidRDefault="00312654" w:rsidP="00690CE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30334F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D239C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BBDD35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3022034F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2654" w:rsidRPr="00755A56" w14:paraId="0737EC9A" w14:textId="77777777" w:rsidTr="00690CED">
        <w:tc>
          <w:tcPr>
            <w:tcW w:w="6840" w:type="dxa"/>
          </w:tcPr>
          <w:p w14:paraId="41B76436" w14:textId="77777777" w:rsidR="00312654" w:rsidRPr="00755A56" w:rsidRDefault="00312654" w:rsidP="00690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38C32A6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FEBA3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FA42E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DCA5BFD" w14:textId="6B6DF299" w:rsidR="00312654" w:rsidRPr="00AC0590" w:rsidRDefault="001D2AC1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510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6510A" w:rsidRPr="009651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1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510A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7F41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12654" w:rsidRPr="00755A56" w14:paraId="18399249" w14:textId="77777777" w:rsidTr="00690CED">
        <w:tc>
          <w:tcPr>
            <w:tcW w:w="6840" w:type="dxa"/>
          </w:tcPr>
          <w:p w14:paraId="077C94CF" w14:textId="6D8ACA5E" w:rsidR="00312654" w:rsidRPr="00755A56" w:rsidRDefault="00312654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="00B45C3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บัญชีของส่วนได้เสียที่ถืออยู่ก่อน</w:t>
            </w:r>
          </w:p>
        </w:tc>
        <w:tc>
          <w:tcPr>
            <w:tcW w:w="270" w:type="dxa"/>
          </w:tcPr>
          <w:p w14:paraId="516579E7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26F4E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4DBC1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B1F3B7B" w14:textId="16F46E44" w:rsidR="00312654" w:rsidRPr="00254B5A" w:rsidRDefault="001D2AC1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B5A">
              <w:rPr>
                <w:rFonts w:asciiTheme="majorBidi" w:hAnsiTheme="majorBidi" w:cstheme="majorBidi"/>
                <w:sz w:val="30"/>
                <w:szCs w:val="30"/>
              </w:rPr>
              <w:t>(133,684)</w:t>
            </w:r>
          </w:p>
        </w:tc>
      </w:tr>
      <w:tr w:rsidR="00312654" w:rsidRPr="00755A56" w14:paraId="0A2E3176" w14:textId="77777777" w:rsidTr="00690CED">
        <w:tc>
          <w:tcPr>
            <w:tcW w:w="6840" w:type="dxa"/>
          </w:tcPr>
          <w:p w14:paraId="73ADC1A0" w14:textId="7BD867C5" w:rsidR="00312654" w:rsidRPr="00B45C3D" w:rsidRDefault="00B45C3D" w:rsidP="00690CED">
            <w:pPr>
              <w:ind w:left="256" w:hanging="2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C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กำไรจากการวัดมูลค่ายุติธรรมของส่วนได้เสียที่ถือ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อยู่ก่อน</w:t>
            </w:r>
          </w:p>
        </w:tc>
        <w:tc>
          <w:tcPr>
            <w:tcW w:w="270" w:type="dxa"/>
          </w:tcPr>
          <w:p w14:paraId="6BE9FF6C" w14:textId="77777777" w:rsidR="00312654" w:rsidRPr="00C82603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8CC72" w14:textId="77777777" w:rsidR="00312654" w:rsidRPr="00C82603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7EEC9" w14:textId="77777777" w:rsidR="00312654" w:rsidRPr="00C82603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2203F6D" w14:textId="203BA497" w:rsidR="00312654" w:rsidRPr="00254B5A" w:rsidRDefault="00187A9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1D2AC1" w:rsidRPr="00254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4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7F4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1F0CF58C" w14:textId="77777777" w:rsidR="00312654" w:rsidRDefault="00312654" w:rsidP="00E32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0"/>
          <w:szCs w:val="20"/>
          <w:highlight w:val="yellow"/>
        </w:rPr>
      </w:pPr>
    </w:p>
    <w:p w14:paraId="33D43DDE" w14:textId="77777777" w:rsidR="00B81115" w:rsidRPr="00EA620D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A620D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E97F2E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20"/>
          <w:szCs w:val="20"/>
          <w:cs/>
        </w:rPr>
      </w:pPr>
    </w:p>
    <w:p w14:paraId="5F99C634" w14:textId="1949D74C" w:rsidR="009723E4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7EB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E32AD6">
        <w:rPr>
          <w:rFonts w:ascii="Angsana New" w:hAnsi="Angsana New" w:hint="cs"/>
          <w:sz w:val="30"/>
          <w:szCs w:val="30"/>
          <w:cs/>
        </w:rPr>
        <w:t xml:space="preserve">ไม่ได้มีการเปลี่ยนแปลงอย่างมีสาระสำคัญยกเว้นที่ได้เปิดเผยในหมายเหตุข้อ </w:t>
      </w:r>
      <w:r w:rsidR="00E32AD6">
        <w:rPr>
          <w:rFonts w:ascii="Angsana New" w:hAnsi="Angsana New"/>
          <w:sz w:val="30"/>
          <w:szCs w:val="30"/>
        </w:rPr>
        <w:t>2</w:t>
      </w:r>
    </w:p>
    <w:p w14:paraId="46059D5C" w14:textId="5FEFD2B0" w:rsidR="001321E3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Pr="009433A9">
        <w:rPr>
          <w:rFonts w:ascii="Angsana New" w:hAnsi="Angsana New" w:hint="cs"/>
          <w:b/>
          <w:sz w:val="30"/>
          <w:szCs w:val="30"/>
          <w:cs/>
        </w:rPr>
        <w:t>งวด</w:t>
      </w:r>
      <w:r w:rsidR="00833121">
        <w:rPr>
          <w:rFonts w:ascii="Angsana New" w:hAnsi="Angsana New" w:hint="cs"/>
          <w:sz w:val="30"/>
          <w:szCs w:val="30"/>
          <w:cs/>
        </w:rPr>
        <w:t>เก้า</w:t>
      </w:r>
      <w:r w:rsidR="00833121" w:rsidRPr="00832A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33121" w:rsidRPr="00832AE4">
        <w:rPr>
          <w:rFonts w:ascii="Angsana New" w:hAnsi="Angsana New"/>
          <w:sz w:val="30"/>
          <w:szCs w:val="30"/>
        </w:rPr>
        <w:t xml:space="preserve">30 </w:t>
      </w:r>
      <w:r w:rsidR="00833121">
        <w:rPr>
          <w:rFonts w:ascii="Angsana New" w:hAnsi="Angsana New" w:hint="cs"/>
          <w:sz w:val="30"/>
          <w:szCs w:val="30"/>
          <w:cs/>
        </w:rPr>
        <w:t>กันยา</w:t>
      </w:r>
      <w:r w:rsidR="00833121" w:rsidRPr="00832AE4">
        <w:rPr>
          <w:rFonts w:ascii="Angsana New" w:hAnsi="Angsana New"/>
          <w:sz w:val="30"/>
          <w:szCs w:val="30"/>
          <w:cs/>
        </w:rPr>
        <w:t>ยน</w:t>
      </w:r>
      <w:r w:rsidRPr="009433A9">
        <w:rPr>
          <w:rFonts w:ascii="Angsana New" w:hAnsi="Angsana New"/>
          <w:b/>
          <w:sz w:val="30"/>
          <w:szCs w:val="30"/>
          <w:cs/>
        </w:rPr>
        <w:t xml:space="preserve"> </w:t>
      </w:r>
      <w:r w:rsidR="00662387" w:rsidRPr="00662387">
        <w:rPr>
          <w:rFonts w:ascii="Angsana New" w:hAnsi="Angsana New"/>
          <w:sz w:val="30"/>
          <w:szCs w:val="30"/>
        </w:rPr>
        <w:t>2566</w:t>
      </w:r>
      <w:r w:rsidR="00662387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793ACAE7" w14:textId="77777777" w:rsidR="00F14561" w:rsidRPr="00951973" w:rsidRDefault="00F14561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9433A9" w14:paraId="662F7776" w14:textId="77777777" w:rsidTr="0006056B">
        <w:tc>
          <w:tcPr>
            <w:tcW w:w="2132" w:type="pct"/>
          </w:tcPr>
          <w:p w14:paraId="645F6E4A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1E3" w:rsidRPr="009433A9" w14:paraId="6808CA4F" w14:textId="77777777" w:rsidTr="0006056B">
        <w:tc>
          <w:tcPr>
            <w:tcW w:w="2132" w:type="pct"/>
          </w:tcPr>
          <w:p w14:paraId="4606D218" w14:textId="1E669CFC" w:rsidR="001321E3" w:rsidRPr="009433A9" w:rsidRDefault="00833121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</w:tcPr>
          <w:p w14:paraId="0EB6AF99" w14:textId="000E2AAD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506DE" w:rsidRPr="00A506D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117B41FF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9F9D11" w14:textId="3A1E2AA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A506DE" w:rsidRPr="00A506D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46596F51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03D9B" w14:textId="0BABC8B0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506DE" w:rsidRPr="00A506D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3A18529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24C790" w14:textId="514CE3FF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A506DE" w:rsidRPr="00A506D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321E3" w:rsidRPr="009433A9" w14:paraId="11680FCC" w14:textId="77777777" w:rsidTr="0006056B">
        <w:tc>
          <w:tcPr>
            <w:tcW w:w="2132" w:type="pct"/>
          </w:tcPr>
          <w:p w14:paraId="3446213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9433A9" w14:paraId="58E0B0FF" w14:textId="77777777" w:rsidTr="0006056B">
        <w:tc>
          <w:tcPr>
            <w:tcW w:w="2132" w:type="pct"/>
          </w:tcPr>
          <w:p w14:paraId="6032D00A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A8EC9C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A8A0426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BCDF9B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7F218D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DAF6911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D5E61F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360DE" w:rsidRPr="009433A9" w14:paraId="238E5FB6" w14:textId="77777777" w:rsidTr="0006056B">
        <w:tc>
          <w:tcPr>
            <w:tcW w:w="2132" w:type="pct"/>
          </w:tcPr>
          <w:p w14:paraId="3EF2FB15" w14:textId="77777777" w:rsidR="005360DE" w:rsidRPr="009433A9" w:rsidRDefault="005360DE" w:rsidP="0053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04A0FB87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62FF63" w14:textId="590AEFB8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8D62CB1" w14:textId="3F1F4E18" w:rsidR="005360DE" w:rsidRPr="009433A9" w:rsidRDefault="00EA620D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38,008</w:t>
            </w:r>
          </w:p>
        </w:tc>
        <w:tc>
          <w:tcPr>
            <w:tcW w:w="128" w:type="pct"/>
          </w:tcPr>
          <w:p w14:paraId="1B7D290B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B9C3AF4" w14:textId="5E5ED09A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3,446</w:t>
            </w:r>
          </w:p>
        </w:tc>
      </w:tr>
      <w:tr w:rsidR="005360DE" w:rsidRPr="009433A9" w14:paraId="73706E2D" w14:textId="77777777" w:rsidTr="0006056B">
        <w:tc>
          <w:tcPr>
            <w:tcW w:w="2132" w:type="pct"/>
          </w:tcPr>
          <w:p w14:paraId="27FA7E05" w14:textId="77777777" w:rsidR="005360DE" w:rsidRPr="009433A9" w:rsidRDefault="005360DE" w:rsidP="0053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2EDE19C6" w:rsidR="005360DE" w:rsidRPr="009F2F68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5A5E6B" w14:textId="487EF05F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A7E4F1" w14:textId="6A90AB52" w:rsidR="005360DE" w:rsidRPr="009433A9" w:rsidRDefault="00B06DE6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EA620D"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28" w:type="pct"/>
          </w:tcPr>
          <w:p w14:paraId="1606F607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19236A" w14:textId="76759B3A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5,089</w:t>
            </w:r>
          </w:p>
        </w:tc>
      </w:tr>
      <w:tr w:rsidR="005360DE" w:rsidRPr="009433A9" w14:paraId="39E82640" w14:textId="77777777" w:rsidTr="0006056B">
        <w:tc>
          <w:tcPr>
            <w:tcW w:w="2132" w:type="pct"/>
          </w:tcPr>
          <w:p w14:paraId="3B3F97EE" w14:textId="77777777" w:rsidR="005360DE" w:rsidRPr="009433A9" w:rsidRDefault="005360DE" w:rsidP="0053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198F8F75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17A6CA" w14:textId="2D0F90DC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CCA8A7" w14:textId="637FE66B" w:rsidR="005360DE" w:rsidRPr="009433A9" w:rsidRDefault="00EA620D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</w:t>
            </w:r>
            <w:r w:rsidR="00AE24E3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28" w:type="pct"/>
          </w:tcPr>
          <w:p w14:paraId="006EC1EC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4123781" w14:textId="18D106DE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1,352</w:t>
            </w:r>
          </w:p>
        </w:tc>
      </w:tr>
      <w:tr w:rsidR="005360DE" w:rsidRPr="009433A9" w14:paraId="2B86D29A" w14:textId="77777777" w:rsidTr="0006056B">
        <w:tc>
          <w:tcPr>
            <w:tcW w:w="2132" w:type="pct"/>
          </w:tcPr>
          <w:p w14:paraId="1A103C82" w14:textId="77777777" w:rsidR="005360DE" w:rsidRPr="009433A9" w:rsidRDefault="005360DE" w:rsidP="0053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337F3CC4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17D514" w14:textId="1312CD68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2EF278" w14:textId="2F876D7C" w:rsidR="005360DE" w:rsidRPr="009433A9" w:rsidRDefault="00EA620D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1,527</w:t>
            </w:r>
          </w:p>
        </w:tc>
        <w:tc>
          <w:tcPr>
            <w:tcW w:w="128" w:type="pct"/>
          </w:tcPr>
          <w:p w14:paraId="0518D7B7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82D19" w14:textId="260143CC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1,164</w:t>
            </w:r>
          </w:p>
        </w:tc>
      </w:tr>
      <w:tr w:rsidR="005360DE" w:rsidRPr="009433A9" w14:paraId="6247C68B" w14:textId="77777777" w:rsidTr="0006056B">
        <w:tc>
          <w:tcPr>
            <w:tcW w:w="2132" w:type="pct"/>
          </w:tcPr>
          <w:p w14:paraId="6E4A3276" w14:textId="77777777" w:rsidR="005360DE" w:rsidRPr="009433A9" w:rsidRDefault="005360DE" w:rsidP="0053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24" w:type="pct"/>
          </w:tcPr>
          <w:p w14:paraId="2F7ED4E0" w14:textId="334B0D10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FB96088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5B8FBFF" w14:textId="77F870FF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4A8677D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B96F801" w14:textId="5FC0A58E" w:rsidR="005360DE" w:rsidRPr="009433A9" w:rsidRDefault="002E392D" w:rsidP="002E392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49B53726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117F27" w14:textId="1992B816" w:rsidR="005360DE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6,100</w:t>
            </w:r>
          </w:p>
        </w:tc>
      </w:tr>
      <w:tr w:rsidR="005360DE" w:rsidRPr="009433A9" w14:paraId="238B5EE6" w14:textId="77777777" w:rsidTr="0006056B">
        <w:tc>
          <w:tcPr>
            <w:tcW w:w="2132" w:type="pct"/>
          </w:tcPr>
          <w:p w14:paraId="7698B85B" w14:textId="77777777" w:rsidR="005360DE" w:rsidRPr="009433A9" w:rsidRDefault="005360DE" w:rsidP="0053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5BE5708B" w14:textId="6140DAD4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C1B7D82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AAA51E" w14:textId="40D6D718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E8D2EEA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94D97A2" w14:textId="5094513D" w:rsidR="005360DE" w:rsidRPr="009433A9" w:rsidRDefault="00B06DE6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E24E3">
              <w:rPr>
                <w:rFonts w:ascii="Angsana New" w:hAnsi="Angsana New"/>
                <w:sz w:val="30"/>
                <w:szCs w:val="30"/>
                <w:lang w:val="en-US" w:bidi="th-TH"/>
              </w:rPr>
              <w:t>1,814</w:t>
            </w:r>
          </w:p>
        </w:tc>
        <w:tc>
          <w:tcPr>
            <w:tcW w:w="128" w:type="pct"/>
          </w:tcPr>
          <w:p w14:paraId="50BEE669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69A2BB3" w14:textId="2CACE8B4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7,954</w:t>
            </w:r>
          </w:p>
        </w:tc>
      </w:tr>
      <w:tr w:rsidR="005360DE" w:rsidRPr="009433A9" w14:paraId="00B2370D" w14:textId="77777777" w:rsidTr="0006056B">
        <w:tc>
          <w:tcPr>
            <w:tcW w:w="2132" w:type="pct"/>
          </w:tcPr>
          <w:p w14:paraId="34C47479" w14:textId="77777777" w:rsidR="005360DE" w:rsidRPr="009433A9" w:rsidRDefault="005360DE" w:rsidP="0053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6FB51468" w14:textId="1017E3D1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E940D0" w14:textId="50D308B7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F8B4C17" w14:textId="227ECC75" w:rsidR="005360DE" w:rsidRPr="009433A9" w:rsidRDefault="00B06DE6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28" w:type="pct"/>
          </w:tcPr>
          <w:p w14:paraId="3DF2DB3B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8D14E36" w14:textId="00680A86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5360DE" w:rsidRPr="009433A9" w14:paraId="78BE9C52" w14:textId="77777777" w:rsidTr="0006056B">
        <w:tc>
          <w:tcPr>
            <w:tcW w:w="2132" w:type="pct"/>
          </w:tcPr>
          <w:p w14:paraId="4FF6A17F" w14:textId="77777777" w:rsidR="005360DE" w:rsidRPr="009433A9" w:rsidRDefault="005360DE" w:rsidP="0053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439E72AF" w14:textId="7F8B7282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E0469E" w14:textId="2C6D4056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F9FDF" w14:textId="52A42DE3" w:rsidR="005360DE" w:rsidRPr="009433A9" w:rsidRDefault="00B06DE6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15,724</w:t>
            </w:r>
          </w:p>
        </w:tc>
        <w:tc>
          <w:tcPr>
            <w:tcW w:w="128" w:type="pct"/>
          </w:tcPr>
          <w:p w14:paraId="23D4EE4D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AC6D3F8" w14:textId="326874F2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7,666</w:t>
            </w:r>
          </w:p>
        </w:tc>
      </w:tr>
      <w:tr w:rsidR="005360DE" w:rsidRPr="009433A9" w14:paraId="15DD9FAC" w14:textId="77777777" w:rsidTr="0006056B">
        <w:tc>
          <w:tcPr>
            <w:tcW w:w="2132" w:type="pct"/>
          </w:tcPr>
          <w:p w14:paraId="437FDDB7" w14:textId="77777777" w:rsidR="005360DE" w:rsidRPr="009433A9" w:rsidRDefault="005360DE" w:rsidP="0053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1B698CED" w14:textId="23B4DE2A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B50129A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E661C2" w14:textId="0BB62BE3" w:rsidR="005360DE" w:rsidRPr="009433A9" w:rsidRDefault="005360DE" w:rsidP="005360D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64111B6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5162D5" w14:textId="18722146" w:rsidR="005360DE" w:rsidRPr="009433A9" w:rsidRDefault="00EA620D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128" w:type="pct"/>
          </w:tcPr>
          <w:p w14:paraId="72497EE9" w14:textId="77777777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96A251" w14:textId="6C5B3F94" w:rsidR="005360DE" w:rsidRPr="009433A9" w:rsidRDefault="005360DE" w:rsidP="005360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327</w:t>
            </w:r>
          </w:p>
        </w:tc>
      </w:tr>
      <w:tr w:rsidR="00833121" w:rsidRPr="009433A9" w14:paraId="797B387A" w14:textId="77777777" w:rsidTr="0006056B">
        <w:tc>
          <w:tcPr>
            <w:tcW w:w="2132" w:type="pct"/>
          </w:tcPr>
          <w:p w14:paraId="72433D55" w14:textId="77777777" w:rsidR="00833121" w:rsidRPr="00951973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</w:tcPr>
          <w:p w14:paraId="1894DA65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218B198D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</w:tcPr>
          <w:p w14:paraId="70600D49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2FEAAC45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</w:tcPr>
          <w:p w14:paraId="58DFAB8E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17C55449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083F2500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833121" w:rsidRPr="009433A9" w14:paraId="6B8C2482" w14:textId="77777777" w:rsidTr="0006056B">
        <w:tc>
          <w:tcPr>
            <w:tcW w:w="2132" w:type="pct"/>
            <w:shd w:val="clear" w:color="auto" w:fill="auto"/>
          </w:tcPr>
          <w:p w14:paraId="0732AB77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3DE8B38C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33CC7FF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DD135B6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E066A2D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723F8EC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A112E88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032E51B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3121" w:rsidRPr="009433A9" w14:paraId="7A9524C1" w14:textId="77777777" w:rsidTr="0006056B">
        <w:tc>
          <w:tcPr>
            <w:tcW w:w="2132" w:type="pct"/>
            <w:shd w:val="clear" w:color="auto" w:fill="auto"/>
          </w:tcPr>
          <w:p w14:paraId="7A61780C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08476910" w14:textId="0C842063" w:rsidR="00833121" w:rsidRPr="00D401E3" w:rsidRDefault="00143B5C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35,79</w:t>
            </w:r>
            <w:r w:rsidR="004F224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3696324D" w14:textId="77777777" w:rsidR="00833121" w:rsidRPr="00D401E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B14833F" w14:textId="6C1C8A3D" w:rsidR="00833121" w:rsidRPr="00D401E3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33,815</w:t>
            </w:r>
          </w:p>
        </w:tc>
        <w:tc>
          <w:tcPr>
            <w:tcW w:w="128" w:type="pct"/>
            <w:shd w:val="clear" w:color="auto" w:fill="auto"/>
          </w:tcPr>
          <w:p w14:paraId="1CFBE879" w14:textId="77777777" w:rsidR="00833121" w:rsidRPr="00D401E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712229B" w14:textId="769B101D" w:rsidR="00833121" w:rsidRPr="00D401E3" w:rsidRDefault="00143B5C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35,79</w:t>
            </w:r>
            <w:r w:rsidR="00EA620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5DC65412" w14:textId="77777777" w:rsidR="00833121" w:rsidRPr="00D401E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C94267C" w14:textId="45461D7C" w:rsidR="00833121" w:rsidRPr="00D401E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33,815</w:t>
            </w:r>
          </w:p>
        </w:tc>
      </w:tr>
      <w:tr w:rsidR="00833121" w:rsidRPr="009433A9" w14:paraId="644E7DCD" w14:textId="77777777" w:rsidTr="0006056B">
        <w:tc>
          <w:tcPr>
            <w:tcW w:w="2132" w:type="pct"/>
            <w:shd w:val="clear" w:color="auto" w:fill="auto"/>
          </w:tcPr>
          <w:p w14:paraId="46B00BC8" w14:textId="77777777" w:rsidR="00833121" w:rsidRPr="00951973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6AC0C14F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FC4E2BD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3F3B7435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6E5DF5B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  <w:shd w:val="clear" w:color="auto" w:fill="auto"/>
          </w:tcPr>
          <w:p w14:paraId="1BB6988D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70721AE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77A3DC7C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833121" w:rsidRPr="009433A9" w14:paraId="556666C8" w14:textId="77777777" w:rsidTr="0006056B">
        <w:tc>
          <w:tcPr>
            <w:tcW w:w="2132" w:type="pct"/>
            <w:shd w:val="clear" w:color="auto" w:fill="auto"/>
          </w:tcPr>
          <w:p w14:paraId="323D0BF2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6B002106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EFFC269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4D23141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EB84EDF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FB6AD0E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E19EF98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4095749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3121" w:rsidRPr="009433A9" w14:paraId="71019C23" w14:textId="77777777" w:rsidTr="0006056B">
        <w:tc>
          <w:tcPr>
            <w:tcW w:w="2132" w:type="pct"/>
            <w:shd w:val="clear" w:color="auto" w:fill="auto"/>
          </w:tcPr>
          <w:p w14:paraId="5481E9A3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69E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  <w:shd w:val="clear" w:color="auto" w:fill="auto"/>
          </w:tcPr>
          <w:p w14:paraId="16ECEA09" w14:textId="6CC89B3A" w:rsidR="00833121" w:rsidRPr="009433A9" w:rsidRDefault="003D2B8F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15,934</w:t>
            </w:r>
          </w:p>
        </w:tc>
        <w:tc>
          <w:tcPr>
            <w:tcW w:w="128" w:type="pct"/>
            <w:shd w:val="clear" w:color="auto" w:fill="auto"/>
          </w:tcPr>
          <w:p w14:paraId="19DB0A41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3250ED2" w14:textId="1DF03415" w:rsidR="00833121" w:rsidRPr="002C2BA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38,528</w:t>
            </w:r>
          </w:p>
        </w:tc>
        <w:tc>
          <w:tcPr>
            <w:tcW w:w="128" w:type="pct"/>
            <w:shd w:val="clear" w:color="auto" w:fill="auto"/>
          </w:tcPr>
          <w:p w14:paraId="3FB65266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083F12B" w14:textId="565BBC1A" w:rsidR="00833121" w:rsidRPr="009433A9" w:rsidRDefault="00143B5C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A620D">
              <w:rPr>
                <w:rFonts w:ascii="Angsana New" w:hAnsi="Angsana New"/>
                <w:sz w:val="30"/>
                <w:szCs w:val="30"/>
                <w:lang w:val="en-US" w:bidi="th-TH"/>
              </w:rPr>
              <w:t>5,934</w:t>
            </w:r>
          </w:p>
        </w:tc>
        <w:tc>
          <w:tcPr>
            <w:tcW w:w="128" w:type="pct"/>
            <w:shd w:val="clear" w:color="auto" w:fill="auto"/>
          </w:tcPr>
          <w:p w14:paraId="70C7CE7E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C49A9BD" w14:textId="2DE5FDF5" w:rsidR="00833121" w:rsidRPr="0070469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38,528</w:t>
            </w:r>
          </w:p>
        </w:tc>
      </w:tr>
      <w:tr w:rsidR="00833121" w:rsidRPr="009433A9" w14:paraId="1F7E5180" w14:textId="77777777" w:rsidTr="0006056B">
        <w:tc>
          <w:tcPr>
            <w:tcW w:w="2132" w:type="pct"/>
            <w:shd w:val="clear" w:color="auto" w:fill="auto"/>
          </w:tcPr>
          <w:p w14:paraId="65CFDACE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  <w:shd w:val="clear" w:color="auto" w:fill="auto"/>
          </w:tcPr>
          <w:p w14:paraId="720A06D8" w14:textId="34C82FE8" w:rsidR="00833121" w:rsidRPr="009433A9" w:rsidRDefault="003D2B8F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70B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870B4">
              <w:rPr>
                <w:rFonts w:ascii="Angsana New" w:hAnsi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28" w:type="pct"/>
            <w:shd w:val="clear" w:color="auto" w:fill="auto"/>
          </w:tcPr>
          <w:p w14:paraId="05B58FE6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15E0EBF" w14:textId="230ACF17" w:rsidR="00833121" w:rsidRPr="002C2BA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13,462</w:t>
            </w:r>
          </w:p>
        </w:tc>
        <w:tc>
          <w:tcPr>
            <w:tcW w:w="128" w:type="pct"/>
            <w:shd w:val="clear" w:color="auto" w:fill="auto"/>
          </w:tcPr>
          <w:p w14:paraId="306884F6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4C1A776" w14:textId="3CD8F93D" w:rsidR="00833121" w:rsidRPr="009433A9" w:rsidRDefault="00143B5C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870B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A620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870B4">
              <w:rPr>
                <w:rFonts w:ascii="Angsana New" w:hAnsi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28" w:type="pct"/>
            <w:shd w:val="clear" w:color="auto" w:fill="auto"/>
          </w:tcPr>
          <w:p w14:paraId="04422865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9146BF3" w14:textId="6B4C66A9" w:rsidR="00833121" w:rsidRPr="0070469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13,462</w:t>
            </w:r>
          </w:p>
        </w:tc>
      </w:tr>
      <w:tr w:rsidR="00833121" w:rsidRPr="009433A9" w14:paraId="5F8A8033" w14:textId="77777777" w:rsidTr="0006056B">
        <w:tc>
          <w:tcPr>
            <w:tcW w:w="2132" w:type="pct"/>
            <w:shd w:val="clear" w:color="auto" w:fill="auto"/>
          </w:tcPr>
          <w:p w14:paraId="4C0957AB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1D750F7E" w14:textId="41C0D4B0" w:rsidR="00833121" w:rsidRPr="009433A9" w:rsidRDefault="003D2B8F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1,717</w:t>
            </w:r>
          </w:p>
        </w:tc>
        <w:tc>
          <w:tcPr>
            <w:tcW w:w="128" w:type="pct"/>
            <w:shd w:val="clear" w:color="auto" w:fill="auto"/>
          </w:tcPr>
          <w:p w14:paraId="2EE01C7B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6B16E00" w14:textId="70B76771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  <w:tc>
          <w:tcPr>
            <w:tcW w:w="128" w:type="pct"/>
            <w:shd w:val="clear" w:color="auto" w:fill="auto"/>
          </w:tcPr>
          <w:p w14:paraId="3FD5F59A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E3BFB9A" w14:textId="66C53279" w:rsidR="00833121" w:rsidRPr="009433A9" w:rsidRDefault="00EA620D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1,717</w:t>
            </w:r>
          </w:p>
        </w:tc>
        <w:tc>
          <w:tcPr>
            <w:tcW w:w="128" w:type="pct"/>
            <w:shd w:val="clear" w:color="auto" w:fill="auto"/>
          </w:tcPr>
          <w:p w14:paraId="2E2FF094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02D28FF" w14:textId="6D0B463F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</w:tr>
      <w:tr w:rsidR="00833121" w:rsidRPr="009433A9" w14:paraId="223CBFDB" w14:textId="77777777" w:rsidTr="0006056B">
        <w:tc>
          <w:tcPr>
            <w:tcW w:w="2132" w:type="pct"/>
            <w:shd w:val="clear" w:color="auto" w:fill="auto"/>
          </w:tcPr>
          <w:p w14:paraId="5F64FBE5" w14:textId="77777777" w:rsidR="00833121" w:rsidRPr="00ED3F2A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24" w:type="pct"/>
            <w:shd w:val="clear" w:color="auto" w:fill="auto"/>
          </w:tcPr>
          <w:p w14:paraId="40206079" w14:textId="31E36B08" w:rsidR="00833121" w:rsidRDefault="00143B5C" w:rsidP="0083312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521EB75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152B7C0" w14:textId="47083BD5" w:rsidR="00833121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0D602F33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DFF611D" w14:textId="22CAD427" w:rsidR="00833121" w:rsidRDefault="00143B5C" w:rsidP="0083312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93D681C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3CFB418" w14:textId="6492CB9B" w:rsidR="00833121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</w:tr>
      <w:tr w:rsidR="00833121" w:rsidRPr="009433A9" w14:paraId="56DC3F5B" w14:textId="77777777" w:rsidTr="0006056B">
        <w:tc>
          <w:tcPr>
            <w:tcW w:w="2132" w:type="pct"/>
            <w:shd w:val="clear" w:color="auto" w:fill="auto"/>
          </w:tcPr>
          <w:p w14:paraId="0F9904CF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7C5A4147" w14:textId="0F1E0EAB" w:rsidR="00833121" w:rsidRPr="009433A9" w:rsidRDefault="003D2B8F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3,402</w:t>
            </w:r>
          </w:p>
        </w:tc>
        <w:tc>
          <w:tcPr>
            <w:tcW w:w="128" w:type="pct"/>
            <w:shd w:val="clear" w:color="auto" w:fill="auto"/>
          </w:tcPr>
          <w:p w14:paraId="2D8736F5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75419B7" w14:textId="21EC35DE" w:rsidR="00833121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  <w:tc>
          <w:tcPr>
            <w:tcW w:w="128" w:type="pct"/>
            <w:shd w:val="clear" w:color="auto" w:fill="auto"/>
          </w:tcPr>
          <w:p w14:paraId="306B4A9D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F1A274E" w14:textId="1B04BCA0" w:rsidR="00833121" w:rsidRPr="009433A9" w:rsidRDefault="00EA620D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3,402</w:t>
            </w:r>
          </w:p>
        </w:tc>
        <w:tc>
          <w:tcPr>
            <w:tcW w:w="128" w:type="pct"/>
            <w:shd w:val="clear" w:color="auto" w:fill="auto"/>
          </w:tcPr>
          <w:p w14:paraId="49628CA3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4BA36FC" w14:textId="6E99E8B9" w:rsidR="00833121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</w:tr>
      <w:tr w:rsidR="00833121" w:rsidRPr="009433A9" w14:paraId="6F60A895" w14:textId="77777777" w:rsidTr="0006056B">
        <w:tc>
          <w:tcPr>
            <w:tcW w:w="2132" w:type="pct"/>
            <w:shd w:val="clear" w:color="auto" w:fill="auto"/>
          </w:tcPr>
          <w:p w14:paraId="5A776FC8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  <w:shd w:val="clear" w:color="auto" w:fill="auto"/>
          </w:tcPr>
          <w:p w14:paraId="330830D0" w14:textId="1C25EAD7" w:rsidR="00833121" w:rsidRPr="009433A9" w:rsidRDefault="00143B5C" w:rsidP="0083312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C455747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323614" w14:textId="7DDB572B" w:rsidR="00833121" w:rsidRPr="002C2BA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128" w:type="pct"/>
            <w:shd w:val="clear" w:color="auto" w:fill="auto"/>
          </w:tcPr>
          <w:p w14:paraId="00517DB4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1500D2D" w14:textId="475AE3A9" w:rsidR="00833121" w:rsidRPr="00BC4061" w:rsidRDefault="00BC4061" w:rsidP="00BC406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40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7164654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7C94B13F" w14:textId="2182053C" w:rsidR="00833121" w:rsidRPr="0070469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</w:tr>
      <w:tr w:rsidR="00833121" w:rsidRPr="009433A9" w14:paraId="741B3E62" w14:textId="77777777" w:rsidTr="0006056B">
        <w:tc>
          <w:tcPr>
            <w:tcW w:w="2132" w:type="pct"/>
            <w:shd w:val="clear" w:color="auto" w:fill="auto"/>
          </w:tcPr>
          <w:p w14:paraId="6A304F24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shd w:val="clear" w:color="auto" w:fill="auto"/>
          </w:tcPr>
          <w:p w14:paraId="5A591163" w14:textId="70BEC5C7" w:rsidR="00833121" w:rsidRPr="009433A9" w:rsidRDefault="00E870B4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3,083</w:t>
            </w:r>
          </w:p>
        </w:tc>
        <w:tc>
          <w:tcPr>
            <w:tcW w:w="128" w:type="pct"/>
            <w:shd w:val="clear" w:color="auto" w:fill="auto"/>
          </w:tcPr>
          <w:p w14:paraId="25FCDFBA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11FB776" w14:textId="62ABFE6F" w:rsidR="00833121" w:rsidRPr="002C2BA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2,102</w:t>
            </w:r>
          </w:p>
        </w:tc>
        <w:tc>
          <w:tcPr>
            <w:tcW w:w="128" w:type="pct"/>
            <w:shd w:val="clear" w:color="auto" w:fill="auto"/>
          </w:tcPr>
          <w:p w14:paraId="68CE225A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708B388" w14:textId="23F08663" w:rsidR="00833121" w:rsidRPr="009433A9" w:rsidRDefault="00E870B4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3,083</w:t>
            </w:r>
          </w:p>
        </w:tc>
        <w:tc>
          <w:tcPr>
            <w:tcW w:w="128" w:type="pct"/>
            <w:shd w:val="clear" w:color="auto" w:fill="auto"/>
          </w:tcPr>
          <w:p w14:paraId="33DC4445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33D912" w14:textId="140F8460" w:rsidR="00833121" w:rsidRPr="0070469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2,102</w:t>
            </w:r>
          </w:p>
        </w:tc>
      </w:tr>
      <w:tr w:rsidR="00833121" w:rsidRPr="009433A9" w14:paraId="535323F2" w14:textId="77777777" w:rsidTr="0006056B">
        <w:tc>
          <w:tcPr>
            <w:tcW w:w="2132" w:type="pct"/>
            <w:shd w:val="clear" w:color="auto" w:fill="auto"/>
          </w:tcPr>
          <w:p w14:paraId="5435344E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624" w:type="pct"/>
            <w:shd w:val="clear" w:color="auto" w:fill="auto"/>
          </w:tcPr>
          <w:p w14:paraId="1824742C" w14:textId="14AD4E41" w:rsidR="00833121" w:rsidRPr="009433A9" w:rsidRDefault="00143B5C" w:rsidP="00833121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897BAC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A5A5E76" w14:textId="7B4CE53A" w:rsidR="00833121" w:rsidRPr="002C2BA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1,575</w:t>
            </w:r>
          </w:p>
        </w:tc>
        <w:tc>
          <w:tcPr>
            <w:tcW w:w="128" w:type="pct"/>
            <w:shd w:val="clear" w:color="auto" w:fill="auto"/>
          </w:tcPr>
          <w:p w14:paraId="37E69AB4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4C9A9F5" w14:textId="6D954ADD" w:rsidR="00833121" w:rsidRPr="009433A9" w:rsidRDefault="00143B5C" w:rsidP="0083312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89E92E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C366FF" w14:textId="3256057B" w:rsidR="00833121" w:rsidRPr="00704690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1,575</w:t>
            </w:r>
          </w:p>
        </w:tc>
      </w:tr>
      <w:tr w:rsidR="00833121" w:rsidRPr="009433A9" w14:paraId="498A04E5" w14:textId="77777777" w:rsidTr="0006056B">
        <w:trPr>
          <w:trHeight w:val="272"/>
        </w:trPr>
        <w:tc>
          <w:tcPr>
            <w:tcW w:w="2132" w:type="pct"/>
          </w:tcPr>
          <w:p w14:paraId="3796D68D" w14:textId="77777777" w:rsidR="00833121" w:rsidRPr="00951973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</w:tcPr>
          <w:p w14:paraId="30B1BEAF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2DED02C9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</w:tcPr>
          <w:p w14:paraId="7890B03C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61C5D81E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</w:tcPr>
          <w:p w14:paraId="7E00ED82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04A482AD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3635D06F" w14:textId="77777777" w:rsidR="00833121" w:rsidRPr="00951973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833121" w:rsidRPr="009433A9" w14:paraId="76C4BB11" w14:textId="77777777" w:rsidTr="0006056B">
        <w:tc>
          <w:tcPr>
            <w:tcW w:w="2132" w:type="pct"/>
          </w:tcPr>
          <w:p w14:paraId="4EEAA579" w14:textId="4A687348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1ADAFC75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E13E4C0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C3B8832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52E4B5F6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B25895E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5A139D4F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D86C873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3121" w:rsidRPr="009433A9" w14:paraId="3EF252F7" w14:textId="77777777" w:rsidTr="0006056B">
        <w:tc>
          <w:tcPr>
            <w:tcW w:w="2132" w:type="pct"/>
          </w:tcPr>
          <w:p w14:paraId="74496C77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3FD303A5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D3FB8DF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A3F404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CD50F5A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BAB7A1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A235D59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9C11293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3121" w:rsidRPr="009433A9" w14:paraId="6A71F63F" w14:textId="77777777" w:rsidTr="0006056B">
        <w:tc>
          <w:tcPr>
            <w:tcW w:w="2132" w:type="pct"/>
          </w:tcPr>
          <w:p w14:paraId="7165A518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637B81FA" w14:textId="1E73EB45" w:rsidR="00833121" w:rsidRPr="009433A9" w:rsidRDefault="009F041E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20,693</w:t>
            </w:r>
          </w:p>
        </w:tc>
        <w:tc>
          <w:tcPr>
            <w:tcW w:w="128" w:type="pct"/>
          </w:tcPr>
          <w:p w14:paraId="14364231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0961AA3" w14:textId="5002DA68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20,589</w:t>
            </w:r>
          </w:p>
        </w:tc>
        <w:tc>
          <w:tcPr>
            <w:tcW w:w="128" w:type="pct"/>
          </w:tcPr>
          <w:p w14:paraId="1988819C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E0FF76" w14:textId="7034B9D4" w:rsidR="00833121" w:rsidRPr="009433A9" w:rsidRDefault="008E39CD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C4061">
              <w:rPr>
                <w:rFonts w:ascii="Angsana New" w:hAnsi="Angsana New"/>
                <w:sz w:val="30"/>
                <w:szCs w:val="30"/>
                <w:lang w:val="en-US" w:bidi="th-TH"/>
              </w:rPr>
              <w:t>9,094</w:t>
            </w:r>
          </w:p>
        </w:tc>
        <w:tc>
          <w:tcPr>
            <w:tcW w:w="128" w:type="pct"/>
          </w:tcPr>
          <w:p w14:paraId="66B52346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E172EF9" w14:textId="291D18C6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19,509</w:t>
            </w:r>
          </w:p>
        </w:tc>
      </w:tr>
      <w:tr w:rsidR="00833121" w:rsidRPr="009433A9" w14:paraId="17BB0115" w14:textId="77777777" w:rsidTr="00B266C7">
        <w:tc>
          <w:tcPr>
            <w:tcW w:w="2132" w:type="pct"/>
          </w:tcPr>
          <w:p w14:paraId="3100CF64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720F684" w14:textId="3B4D3C90" w:rsidR="00833121" w:rsidRPr="009433A9" w:rsidRDefault="009F041E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1,211</w:t>
            </w:r>
          </w:p>
        </w:tc>
        <w:tc>
          <w:tcPr>
            <w:tcW w:w="128" w:type="pct"/>
          </w:tcPr>
          <w:p w14:paraId="169DC87F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E217FDC" w14:textId="188196D5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  <w:tc>
          <w:tcPr>
            <w:tcW w:w="128" w:type="pct"/>
          </w:tcPr>
          <w:p w14:paraId="2632FEF4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D6B9CED" w14:textId="12DEDEBB" w:rsidR="00833121" w:rsidRPr="009433A9" w:rsidRDefault="009F041E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1,211</w:t>
            </w:r>
          </w:p>
        </w:tc>
        <w:tc>
          <w:tcPr>
            <w:tcW w:w="128" w:type="pct"/>
          </w:tcPr>
          <w:p w14:paraId="746FF21B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5A7F6FD" w14:textId="5C4C3CA5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</w:tr>
      <w:tr w:rsidR="00833121" w:rsidRPr="009433A9" w14:paraId="4C87302C" w14:textId="77777777" w:rsidTr="000108A9">
        <w:tc>
          <w:tcPr>
            <w:tcW w:w="2132" w:type="pct"/>
          </w:tcPr>
          <w:p w14:paraId="7C254CCE" w14:textId="77777777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E00744C" w14:textId="570C3734" w:rsidR="00833121" w:rsidRPr="009433A9" w:rsidRDefault="009F041E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21,904</w:t>
            </w:r>
          </w:p>
        </w:tc>
        <w:tc>
          <w:tcPr>
            <w:tcW w:w="128" w:type="pct"/>
          </w:tcPr>
          <w:p w14:paraId="327A4C05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8C32F70" w14:textId="3E84350F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22,017</w:t>
            </w:r>
          </w:p>
        </w:tc>
        <w:tc>
          <w:tcPr>
            <w:tcW w:w="128" w:type="pct"/>
          </w:tcPr>
          <w:p w14:paraId="12FFAA71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53A60DA" w14:textId="71C69D3A" w:rsidR="00833121" w:rsidRPr="009433A9" w:rsidRDefault="009F041E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20,305</w:t>
            </w:r>
          </w:p>
        </w:tc>
        <w:tc>
          <w:tcPr>
            <w:tcW w:w="128" w:type="pct"/>
          </w:tcPr>
          <w:p w14:paraId="5BA2870D" w14:textId="77777777" w:rsidR="00833121" w:rsidRPr="009433A9" w:rsidRDefault="00833121" w:rsidP="008331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3E14E" w14:textId="73BF622D" w:rsidR="00833121" w:rsidRPr="009433A9" w:rsidRDefault="00833121" w:rsidP="008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20,937</w:t>
            </w:r>
          </w:p>
        </w:tc>
      </w:tr>
    </w:tbl>
    <w:p w14:paraId="2D2A16C7" w14:textId="42B89261" w:rsidR="001321E3" w:rsidRDefault="001321E3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3FFCA4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81D7C8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60BBAEA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41B855F0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5561769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1D89A3FA" w14:textId="0FC43CAA" w:rsidR="005376A0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C02BB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D3F17">
        <w:rPr>
          <w:rFonts w:ascii="Angsana New" w:hAnsi="Angsana New"/>
          <w:sz w:val="30"/>
          <w:szCs w:val="30"/>
        </w:rPr>
        <w:t xml:space="preserve">30 </w:t>
      </w:r>
      <w:r w:rsidR="00833121">
        <w:rPr>
          <w:rFonts w:ascii="Angsana New" w:hAnsi="Angsana New" w:hint="cs"/>
          <w:sz w:val="30"/>
          <w:szCs w:val="30"/>
          <w:cs/>
        </w:rPr>
        <w:t>กันย</w:t>
      </w:r>
      <w:r w:rsidR="00833121" w:rsidRPr="00832AE4">
        <w:rPr>
          <w:rFonts w:ascii="Angsana New" w:hAnsi="Angsana New"/>
          <w:sz w:val="30"/>
          <w:szCs w:val="30"/>
          <w:cs/>
        </w:rPr>
        <w:t>ายน</w:t>
      </w:r>
      <w:r w:rsidR="00833121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Pr="009433A9">
        <w:rPr>
          <w:rFonts w:ascii="Angsana New" w:hAnsi="Angsana New"/>
          <w:sz w:val="30"/>
          <w:szCs w:val="30"/>
        </w:rPr>
        <w:t>31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43AEF6B2" w14:textId="77777777" w:rsidR="005376A0" w:rsidRPr="0093616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5"/>
        <w:gridCol w:w="274"/>
        <w:gridCol w:w="1099"/>
        <w:gridCol w:w="252"/>
        <w:gridCol w:w="1162"/>
        <w:gridCol w:w="277"/>
        <w:gridCol w:w="1108"/>
      </w:tblGrid>
      <w:tr w:rsidR="0097191A" w:rsidRPr="0097191A" w14:paraId="5E62135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1E3" w:rsidRPr="0097191A" w14:paraId="278B9517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7F00BBAA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3312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33121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4D44239" w14:textId="49B7561D" w:rsidR="001321E3" w:rsidRPr="002202BB" w:rsidRDefault="001321E3" w:rsidP="001321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425262C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3312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33121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39F6DEDA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321E3" w:rsidRPr="0097191A" w14:paraId="0E591E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13A26603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3472DA7" w14:textId="6530CDC9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4192CC20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22712F00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321E3" w:rsidRPr="0097191A" w14:paraId="4837FA90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321E3" w:rsidRPr="0097191A" w14:paraId="002C9E05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47" w:type="dxa"/>
            <w:gridSpan w:val="7"/>
            <w:tcBorders>
              <w:top w:val="nil"/>
              <w:left w:val="nil"/>
              <w:right w:val="nil"/>
            </w:tcBorders>
          </w:tcPr>
          <w:p w14:paraId="2253B3F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21E3" w:rsidRPr="0097191A" w14:paraId="129B9A44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5BA8CE6" w14:textId="0F2488DC" w:rsidR="001321E3" w:rsidRPr="0097191A" w:rsidRDefault="001943AD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8ABD55" w14:textId="0B4DA14A" w:rsidR="001321E3" w:rsidRPr="0097191A" w:rsidRDefault="001321E3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5C86DFB7" w14:textId="70284AC7" w:rsidR="001321E3" w:rsidRPr="0097191A" w:rsidRDefault="001943AD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14FD5">
              <w:rPr>
                <w:rFonts w:ascii="Angsana New" w:hAnsi="Angsana New"/>
                <w:sz w:val="30"/>
                <w:szCs w:val="30"/>
              </w:rPr>
              <w:t>64,455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D4152E9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E168FE9" w14:textId="2A61E91E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-1" w:line="240" w:lineRule="auto"/>
              <w:ind w:right="-75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270,446</w:t>
            </w:r>
          </w:p>
        </w:tc>
      </w:tr>
      <w:tr w:rsidR="001321E3" w:rsidRPr="0097191A" w14:paraId="2EA7CAF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547977E9" w:rsidR="001321E3" w:rsidRPr="0097191A" w:rsidRDefault="001943AD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6,061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2CC2C4E5" w14:textId="4BDE8251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39,691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23CFAD99" w:rsidR="001321E3" w:rsidRPr="0097191A" w:rsidRDefault="001943AD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6,061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514E5F0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67E72A4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-1" w:line="240" w:lineRule="auto"/>
              <w:ind w:right="-7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39,691</w:t>
            </w:r>
          </w:p>
        </w:tc>
      </w:tr>
      <w:tr w:rsidR="001321E3" w:rsidRPr="0097191A" w14:paraId="5F433C30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C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FC4C246" w14:textId="504CD7E0" w:rsidR="001321E3" w:rsidRPr="00B45C3D" w:rsidRDefault="001943AD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6,061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FDAA08" w14:textId="521A24BB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C3D">
              <w:rPr>
                <w:rFonts w:ascii="Angsana New" w:hAnsi="Angsana New"/>
                <w:b/>
                <w:bCs/>
                <w:sz w:val="30"/>
                <w:szCs w:val="30"/>
              </w:rPr>
              <w:t>39,691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8211E7C" w14:textId="700E62E1" w:rsidR="001321E3" w:rsidRPr="00B45C3D" w:rsidRDefault="001943AD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90ACE">
              <w:rPr>
                <w:rFonts w:ascii="Angsana New" w:hAnsi="Angsana New"/>
                <w:b/>
                <w:bCs/>
                <w:sz w:val="30"/>
                <w:szCs w:val="30"/>
              </w:rPr>
              <w:t>70,516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99B45C1" w14:textId="77777777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74CFB442" w14:textId="0D769B01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-1"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C3D">
              <w:rPr>
                <w:rFonts w:ascii="Angsana New" w:hAnsi="Angsana New"/>
                <w:b/>
                <w:bCs/>
                <w:sz w:val="30"/>
                <w:szCs w:val="30"/>
              </w:rPr>
              <w:t>310,137</w:t>
            </w:r>
          </w:p>
        </w:tc>
      </w:tr>
      <w:tr w:rsidR="001321E3" w:rsidRPr="0097191A" w14:paraId="141B2F3F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1321E3" w:rsidRPr="0097191A" w:rsidRDefault="001321E3" w:rsidP="00A34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A34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คาดว่าจ</w:t>
            </w:r>
            <w:r w:rsidR="002631AF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4D7C8314" w:rsidR="001321E3" w:rsidRDefault="001339CC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299D35E4" w:rsidR="001321E3" w:rsidRPr="0097191A" w:rsidRDefault="001321E3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2E67D742" w:rsidR="001321E3" w:rsidRDefault="001339CC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-4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(43,995)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B8E975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3B6E594C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321E3" w:rsidRPr="0097191A" w14:paraId="0036409E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Hlk141176242"/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F3035" w14:textId="10A88D1A" w:rsidR="001321E3" w:rsidRPr="0097191A" w:rsidRDefault="001339CC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6,061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7F13759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39,691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7C7D2BF6" w:rsidR="001321E3" w:rsidRPr="0097191A" w:rsidRDefault="005227C0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226,521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52D8A4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2686AAE0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100" w:afterAutospacing="1"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310,137</w:t>
            </w:r>
          </w:p>
        </w:tc>
      </w:tr>
      <w:bookmarkEnd w:id="0"/>
      <w:tr w:rsidR="001321E3" w:rsidRPr="00D25851" w14:paraId="39DD622D" w14:textId="77777777" w:rsidTr="00A34F0C">
        <w:trPr>
          <w:trHeight w:val="2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1321E3" w:rsidRPr="00D25851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7E1C780" w14:textId="77777777" w:rsidR="001321E3" w:rsidRPr="00D25851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1321E3" w:rsidRPr="00D25851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62E30255" w14:textId="77777777" w:rsidR="001321E3" w:rsidRPr="00D25851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321E3" w:rsidRPr="0097191A" w14:paraId="4D368854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719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88F25DE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24E701A3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21E3" w:rsidRPr="0097191A" w14:paraId="34A1379C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786A653" w14:textId="3C7205B7" w:rsidR="001321E3" w:rsidRPr="0097191A" w:rsidRDefault="001339CC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6A3A9999" w14:textId="430EB495" w:rsidR="001321E3" w:rsidRPr="0097191A" w:rsidRDefault="001321E3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1ABCB477" w14:textId="5889EE83" w:rsidR="001321E3" w:rsidRPr="0097191A" w:rsidRDefault="00D24497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9,791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464070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1C6DA009" w14:textId="7DE8F42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6,749</w:t>
            </w:r>
          </w:p>
        </w:tc>
      </w:tr>
      <w:tr w:rsidR="001321E3" w:rsidRPr="0097191A" w14:paraId="655946BE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9CCABFC" w14:textId="1E885F69" w:rsidR="001321E3" w:rsidRPr="0097191A" w:rsidRDefault="009530B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8,716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1164AC24" w14:textId="7DF3FECE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-1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6DE76D4B" w14:textId="776BA50D" w:rsidR="001321E3" w:rsidRPr="0097191A" w:rsidRDefault="00D24497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58BBE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12E394F" w14:textId="456D9772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</w:tr>
      <w:tr w:rsidR="001321E3" w:rsidRPr="0097191A" w14:paraId="7CC955E7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354A923E" w:rsidR="001321E3" w:rsidRPr="0097191A" w:rsidRDefault="009530B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3,987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00463EFB" w14:textId="048FF536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-1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191A">
              <w:rPr>
                <w:rFonts w:ascii="Angsana New" w:hAnsi="Angsana New"/>
                <w:sz w:val="30"/>
                <w:szCs w:val="30"/>
                <w:lang w:val="en-GB" w:bidi="ar-SA"/>
              </w:rPr>
              <w:t>3,050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04AB3" w14:textId="221030D0" w:rsidR="001321E3" w:rsidRPr="0097191A" w:rsidRDefault="00E2020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C47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8E8367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7D5855D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3,050</w:t>
            </w:r>
          </w:p>
        </w:tc>
      </w:tr>
      <w:tr w:rsidR="001321E3" w:rsidRPr="0097191A" w14:paraId="5702EB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3D156C8C" w:rsidR="001321E3" w:rsidRPr="0097191A" w:rsidRDefault="001339CC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530BB">
              <w:rPr>
                <w:rFonts w:ascii="Angsana New" w:hAnsi="Angsana New"/>
                <w:b/>
                <w:bCs/>
                <w:sz w:val="30"/>
                <w:szCs w:val="30"/>
              </w:rPr>
              <w:t>2,703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2F3E2B2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11,820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77BFB" w14:textId="1610D7DB" w:rsidR="001321E3" w:rsidRPr="00C34AAF" w:rsidRDefault="00E20208" w:rsidP="00A3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C34A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AC1DB6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60AC61EE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18,</w:t>
            </w: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</w:tr>
      <w:tr w:rsidR="000A117A" w:rsidRPr="00D25851" w14:paraId="2E55048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908F7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3189B3BD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0A117A" w:rsidRPr="0097191A" w14:paraId="6E380952" w14:textId="77777777" w:rsidTr="00A34F0C">
        <w:trPr>
          <w:trHeight w:val="3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0A117A" w:rsidRPr="000A117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11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37F4390A" w14:textId="77777777" w:rsidR="000A117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54E8238D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AC57F" w14:textId="77777777" w:rsidR="000A117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D2758D3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9877FA0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A117A" w:rsidRPr="0097191A" w14:paraId="38841F31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0A117A" w:rsidRPr="000A117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A117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77D8F791" w14:textId="4B1A8FC9" w:rsidR="000A117A" w:rsidRPr="00C120E7" w:rsidRDefault="001339CC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0A117A" w:rsidRPr="00C120E7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2F763D7B" w14:textId="76345D24" w:rsidR="000A117A" w:rsidRPr="00C120E7" w:rsidRDefault="000A117A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120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0A117A" w:rsidRPr="00C120E7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56D9B" w14:textId="6728A942" w:rsidR="000A117A" w:rsidRPr="004D09ED" w:rsidRDefault="00F52D92" w:rsidP="00F5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D09ED">
              <w:rPr>
                <w:rFonts w:ascii="Angsana New" w:hAnsi="Angsana New"/>
                <w:sz w:val="30"/>
                <w:szCs w:val="30"/>
                <w:lang w:val="en-GB" w:bidi="ar-SA"/>
              </w:rPr>
              <w:t>2,150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60AA548" w14:textId="77777777" w:rsidR="000A117A" w:rsidRPr="00C120E7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31738A0F" w14:textId="61991061" w:rsidR="000A117A" w:rsidRPr="00C120E7" w:rsidRDefault="000A117A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120E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120E7" w:rsidRPr="0097191A" w14:paraId="26828FB8" w14:textId="77777777" w:rsidTr="0070136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C120E7" w:rsidRPr="000A117A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550ADED2" w:rsidR="00C120E7" w:rsidRPr="00C120E7" w:rsidRDefault="001339CC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81E99" w14:textId="748FED09" w:rsidR="00C120E7" w:rsidRPr="00C120E7" w:rsidRDefault="00C120E7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0E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4C26144E" w:rsidR="00C120E7" w:rsidRPr="004D09ED" w:rsidRDefault="00F52D92" w:rsidP="00F5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D09E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2,150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9796BC2" w14:textId="77777777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27A8C6" w14:textId="5C40A33A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120E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47EA3" w:rsidRPr="00847EA3" w14:paraId="3D728D5F" w14:textId="77777777" w:rsidTr="0070136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BAE4" w14:textId="77777777" w:rsidR="00847EA3" w:rsidRPr="00847EA3" w:rsidRDefault="00847EA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88BCE1" w14:textId="77777777" w:rsidR="00847EA3" w:rsidRPr="00847EA3" w:rsidRDefault="00847EA3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5C2EDE9" w14:textId="77777777" w:rsidR="00847EA3" w:rsidRPr="00847EA3" w:rsidRDefault="00847EA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2DEC3F" w14:textId="77777777" w:rsidR="00847EA3" w:rsidRPr="00847EA3" w:rsidRDefault="00847EA3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6CCF63E" w14:textId="77777777" w:rsidR="00847EA3" w:rsidRPr="00847EA3" w:rsidRDefault="00847EA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0F7BB2" w14:textId="77777777" w:rsidR="00847EA3" w:rsidRPr="00847EA3" w:rsidRDefault="00847EA3" w:rsidP="00F5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D0926F8" w14:textId="77777777" w:rsidR="00847EA3" w:rsidRPr="00847EA3" w:rsidRDefault="00847EA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28C0A0" w14:textId="77777777" w:rsidR="00847EA3" w:rsidRPr="00847EA3" w:rsidRDefault="00847EA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</w:rPr>
            </w:pPr>
          </w:p>
        </w:tc>
      </w:tr>
      <w:tr w:rsidR="00CF51DF" w:rsidRPr="0097191A" w14:paraId="25F46AD9" w14:textId="77777777" w:rsidTr="00847EA3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604478" w14:textId="464F775F" w:rsidR="00CF51DF" w:rsidRPr="0097191A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E5C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</w:t>
            </w:r>
            <w:r w:rsidR="00D579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ช่าการเงิน</w:t>
            </w:r>
          </w:p>
        </w:tc>
        <w:tc>
          <w:tcPr>
            <w:tcW w:w="5247" w:type="dxa"/>
            <w:gridSpan w:val="7"/>
            <w:tcBorders>
              <w:left w:val="nil"/>
              <w:right w:val="nil"/>
            </w:tcBorders>
          </w:tcPr>
          <w:p w14:paraId="722F91AC" w14:textId="77777777" w:rsidR="00CF51DF" w:rsidRPr="0097191A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F51DF" w:rsidRPr="0097191A" w14:paraId="58C7F750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B3C7F2" w14:textId="39B04FB9" w:rsidR="00CF51DF" w:rsidRPr="0097191A" w:rsidRDefault="00D57921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0A62D6" w14:textId="34C95556" w:rsidR="00CF51DF" w:rsidRPr="00CB2759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7E7001" w14:textId="77777777" w:rsidR="00CF51DF" w:rsidRPr="0097191A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3A9B9C0C" w14:textId="2ADB9341" w:rsidR="00CF51DF" w:rsidRPr="002855D9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BE4F59" w14:textId="77777777" w:rsidR="00CF51DF" w:rsidRPr="0097191A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65F7051D" w14:textId="00DF82BB" w:rsidR="00CF51DF" w:rsidRPr="00CB2759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08C0612" w14:textId="77777777" w:rsidR="00CF51DF" w:rsidRPr="0097191A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26D1C6E5" w14:textId="19A6F31D" w:rsidR="00CF51DF" w:rsidRPr="002855D9" w:rsidRDefault="00CF51DF" w:rsidP="0028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F51DF" w:rsidRPr="0097191A" w14:paraId="6FAF9F63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6793C7" w14:textId="6F6D8D1D" w:rsidR="00CF51DF" w:rsidRPr="00435000" w:rsidRDefault="00D57921" w:rsidP="0043500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29CF95B" w14:textId="12986052" w:rsidR="00CF51DF" w:rsidRPr="00D92A6C" w:rsidRDefault="00435000" w:rsidP="0043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B16FD84" w14:textId="77777777" w:rsidR="00CF51DF" w:rsidRPr="0097191A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5C08622E" w14:textId="5949CBEA" w:rsidR="00CF51DF" w:rsidRPr="002855D9" w:rsidRDefault="002855D9" w:rsidP="0028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855D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8AB6583" w14:textId="77777777" w:rsidR="00CF51DF" w:rsidRPr="002855D9" w:rsidRDefault="00CF51DF" w:rsidP="0028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72623485" w14:textId="431E6A44" w:rsidR="00CF51DF" w:rsidRPr="00B26300" w:rsidRDefault="00B26300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B26300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C85BBAB" w14:textId="77777777" w:rsidR="00CF51DF" w:rsidRPr="00B26300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717D5194" w14:textId="3FF8CAA4" w:rsidR="00CF51DF" w:rsidRPr="002855D9" w:rsidRDefault="002855D9" w:rsidP="0028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855D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D57921" w:rsidRPr="0097191A" w14:paraId="730FE885" w14:textId="77777777" w:rsidTr="00D5792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0B8EB2" w14:textId="7054DBA5" w:rsidR="00D57921" w:rsidRPr="00435000" w:rsidRDefault="00D57921" w:rsidP="0043500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500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86E1623" w14:textId="48F6554C" w:rsidR="00D57921" w:rsidRPr="00D92A6C" w:rsidRDefault="00435000" w:rsidP="0043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253FD86" w14:textId="77777777" w:rsidR="00D57921" w:rsidRPr="0097191A" w:rsidRDefault="00D57921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1B320275" w14:textId="0C3237FF" w:rsidR="00D57921" w:rsidRPr="00D92A6C" w:rsidRDefault="00D92A6C" w:rsidP="00D9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894F0E2" w14:textId="77777777" w:rsidR="00D57921" w:rsidRPr="00D92A6C" w:rsidRDefault="00D57921" w:rsidP="00D9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34E9F8A7" w14:textId="290F113C" w:rsidR="00D57921" w:rsidRPr="00CB2759" w:rsidRDefault="00631E18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31E18">
              <w:rPr>
                <w:rFonts w:ascii="Angsana New" w:hAnsi="Angsana New"/>
                <w:sz w:val="30"/>
                <w:szCs w:val="30"/>
              </w:rPr>
              <w:t>1,468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0EF4DD63" w14:textId="77777777" w:rsidR="00D57921" w:rsidRPr="0097191A" w:rsidRDefault="00D57921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62DDD3B6" w14:textId="4682BC9C" w:rsidR="00D57921" w:rsidRPr="002855D9" w:rsidRDefault="002855D9" w:rsidP="0028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855D9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F51DF" w:rsidRPr="0097191A" w14:paraId="587FF031" w14:textId="77777777" w:rsidTr="00620B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D7AB" w14:textId="77E6D9CC" w:rsidR="00CF51DF" w:rsidRPr="0097191A" w:rsidRDefault="00D83E33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87DF5" w14:textId="5136FC68" w:rsidR="00CF51DF" w:rsidRPr="00D92A6C" w:rsidRDefault="00435000" w:rsidP="0043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704FABE" w14:textId="77777777" w:rsidR="00CF51DF" w:rsidRPr="0097191A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142397" w14:textId="448693D4" w:rsidR="00CF51DF" w:rsidRPr="002855D9" w:rsidRDefault="002855D9" w:rsidP="0028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855D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0A62629" w14:textId="77777777" w:rsidR="00CF51DF" w:rsidRPr="002855D9" w:rsidRDefault="00CF51DF" w:rsidP="0028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29F40" w14:textId="396EE21F" w:rsidR="00CF51DF" w:rsidRPr="00CB2759" w:rsidRDefault="00D83E33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83E33">
              <w:rPr>
                <w:rFonts w:ascii="Angsana New" w:hAnsi="Angsana New"/>
                <w:b/>
                <w:bCs/>
                <w:sz w:val="30"/>
                <w:szCs w:val="30"/>
              </w:rPr>
              <w:t>2,856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2744878" w14:textId="77777777" w:rsidR="00CF51DF" w:rsidRPr="0097191A" w:rsidRDefault="00CF51DF" w:rsidP="0062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D04DA" w14:textId="7E769453" w:rsidR="00CF51DF" w:rsidRPr="002855D9" w:rsidRDefault="002855D9" w:rsidP="0028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855D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47FFE9ED" w14:textId="7B66A09D" w:rsidR="00531BF7" w:rsidRDefault="00531BF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p w14:paraId="2B2C9F39" w14:textId="77777777" w:rsidR="00531BF7" w:rsidRDefault="0053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161F1409" w14:textId="4E91BCAC" w:rsidR="001F2AE5" w:rsidRDefault="00C02BB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ยอดคงเหลือของเงินให้กู้ยืมแก่กิจการที่เกี่ยวข้องกัน ณ วันที่ </w:t>
      </w:r>
      <w:r w:rsidR="001321E3">
        <w:rPr>
          <w:rFonts w:ascii="Angsana New" w:hAnsi="Angsana New"/>
          <w:sz w:val="30"/>
          <w:szCs w:val="30"/>
        </w:rPr>
        <w:t>30</w:t>
      </w:r>
      <w:r w:rsidR="002202BB">
        <w:rPr>
          <w:rFonts w:ascii="Angsana New" w:hAnsi="Angsana New"/>
          <w:sz w:val="30"/>
          <w:szCs w:val="30"/>
        </w:rPr>
        <w:t xml:space="preserve"> </w:t>
      </w:r>
      <w:r w:rsidR="00833121">
        <w:rPr>
          <w:rFonts w:ascii="Angsana New" w:hAnsi="Angsana New" w:hint="cs"/>
          <w:sz w:val="30"/>
          <w:szCs w:val="30"/>
          <w:cs/>
        </w:rPr>
        <w:t>กันยา</w:t>
      </w:r>
      <w:r w:rsidR="00833121" w:rsidRPr="00832AE4">
        <w:rPr>
          <w:rFonts w:ascii="Angsana New" w:hAnsi="Angsana New"/>
          <w:sz w:val="30"/>
          <w:szCs w:val="30"/>
          <w:cs/>
        </w:rPr>
        <w:t>ยน</w:t>
      </w:r>
      <w:r w:rsidR="002202BB">
        <w:rPr>
          <w:rFonts w:ascii="Angsana New" w:hAnsi="Angsana New"/>
          <w:sz w:val="30"/>
          <w:szCs w:val="30"/>
        </w:rPr>
        <w:t xml:space="preserve"> </w:t>
      </w:r>
      <w:r w:rsidR="002202BB" w:rsidRPr="009433A9">
        <w:rPr>
          <w:rFonts w:ascii="Angsana New" w:hAnsi="Angsana New"/>
          <w:sz w:val="30"/>
          <w:szCs w:val="30"/>
        </w:rPr>
        <w:t>256</w:t>
      </w:r>
      <w:r w:rsidR="002202BB">
        <w:rPr>
          <w:rFonts w:ascii="Angsana New" w:hAnsi="Angsana New"/>
          <w:sz w:val="30"/>
          <w:szCs w:val="30"/>
        </w:rPr>
        <w:t>6</w:t>
      </w:r>
      <w:r w:rsidR="002202BB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2202BB" w:rsidRPr="009433A9">
        <w:rPr>
          <w:rFonts w:ascii="Angsana New" w:hAnsi="Angsana New"/>
          <w:sz w:val="30"/>
          <w:szCs w:val="30"/>
        </w:rPr>
        <w:t>31</w:t>
      </w:r>
      <w:r w:rsidR="002202BB" w:rsidRPr="009433A9">
        <w:rPr>
          <w:rFonts w:ascii="Angsana New" w:hAnsi="Angsana New"/>
          <w:sz w:val="30"/>
          <w:szCs w:val="30"/>
          <w:cs/>
        </w:rPr>
        <w:t xml:space="preserve"> </w:t>
      </w:r>
      <w:r w:rsidR="002202BB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202BB" w:rsidRPr="009433A9">
        <w:rPr>
          <w:rFonts w:ascii="Angsana New" w:hAnsi="Angsana New" w:hint="cs"/>
          <w:sz w:val="30"/>
          <w:szCs w:val="30"/>
        </w:rPr>
        <w:t>256</w:t>
      </w:r>
      <w:r w:rsidR="002202BB">
        <w:rPr>
          <w:rFonts w:ascii="Angsana New" w:hAnsi="Angsana New"/>
          <w:sz w:val="30"/>
          <w:szCs w:val="30"/>
        </w:rPr>
        <w:t>5</w:t>
      </w:r>
      <w:r w:rsidR="002202BB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15BBE968" w14:textId="77777777" w:rsidR="00C02BB7" w:rsidRPr="00D25851" w:rsidRDefault="00C02BB7" w:rsidP="00220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40"/>
        <w:gridCol w:w="1170"/>
      </w:tblGrid>
      <w:tr w:rsidR="009F324F" w:rsidRPr="003955AD" w14:paraId="7722F95C" w14:textId="77777777" w:rsidTr="00A22759">
        <w:trPr>
          <w:trHeight w:val="351"/>
          <w:tblHeader/>
        </w:trPr>
        <w:tc>
          <w:tcPr>
            <w:tcW w:w="4140" w:type="dxa"/>
            <w:shd w:val="clear" w:color="auto" w:fill="auto"/>
            <w:vAlign w:val="bottom"/>
          </w:tcPr>
          <w:p w14:paraId="336AC299" w14:textId="408D2910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947CC1C" w14:textId="787B4AD8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58AABB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3"/>
          </w:tcPr>
          <w:p w14:paraId="31572493" w14:textId="338B126B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1E3" w:rsidRPr="003955AD" w14:paraId="310D8C52" w14:textId="77777777" w:rsidTr="00A22759">
        <w:trPr>
          <w:trHeight w:val="398"/>
          <w:tblHeader/>
        </w:trPr>
        <w:tc>
          <w:tcPr>
            <w:tcW w:w="4140" w:type="dxa"/>
            <w:shd w:val="clear" w:color="auto" w:fill="auto"/>
            <w:vAlign w:val="bottom"/>
          </w:tcPr>
          <w:p w14:paraId="13C53616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8B6F73" w14:textId="4495945D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3312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33121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68E25D95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BF32" w14:textId="6D273BE0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FF1A6EE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A5106" w14:textId="57F59586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3312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33121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40" w:type="dxa"/>
            <w:shd w:val="clear" w:color="auto" w:fill="auto"/>
          </w:tcPr>
          <w:p w14:paraId="613F7F05" w14:textId="44D41DDC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9D77E7" w14:textId="3C2113C1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321E3" w:rsidRPr="003955AD" w14:paraId="1F1A44F7" w14:textId="77777777" w:rsidTr="00A22759">
        <w:trPr>
          <w:trHeight w:val="360"/>
        </w:trPr>
        <w:tc>
          <w:tcPr>
            <w:tcW w:w="4140" w:type="dxa"/>
            <w:shd w:val="clear" w:color="auto" w:fill="auto"/>
            <w:vAlign w:val="bottom"/>
          </w:tcPr>
          <w:p w14:paraId="6FCCF07D" w14:textId="04C32360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68479092"/>
            <w:r w:rsidRPr="003955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1"/>
          </w:p>
        </w:tc>
        <w:tc>
          <w:tcPr>
            <w:tcW w:w="1080" w:type="dxa"/>
            <w:shd w:val="clear" w:color="auto" w:fill="auto"/>
          </w:tcPr>
          <w:p w14:paraId="0340D79B" w14:textId="0F58547C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35F54D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D2CA8" w14:textId="0A328F58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9773D1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330131" w14:textId="08ED7E0F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699C0DF4" w14:textId="0D530D54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F5E9E2" w14:textId="38695B2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21E3" w:rsidRPr="003955AD" w14:paraId="05D1F061" w14:textId="77777777" w:rsidTr="00A22759">
        <w:trPr>
          <w:trHeight w:val="362"/>
        </w:trPr>
        <w:tc>
          <w:tcPr>
            <w:tcW w:w="4140" w:type="dxa"/>
            <w:shd w:val="clear" w:color="auto" w:fill="auto"/>
          </w:tcPr>
          <w:p w14:paraId="4DD4849B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0" w:type="dxa"/>
            <w:gridSpan w:val="7"/>
          </w:tcPr>
          <w:p w14:paraId="518C136C" w14:textId="2A42D95E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3955AD" w14:paraId="6724ECEE" w14:textId="77777777" w:rsidTr="00A22759">
        <w:trPr>
          <w:trHeight w:val="341"/>
        </w:trPr>
        <w:tc>
          <w:tcPr>
            <w:tcW w:w="4140" w:type="dxa"/>
            <w:shd w:val="clear" w:color="auto" w:fill="auto"/>
          </w:tcPr>
          <w:p w14:paraId="41FA0A11" w14:textId="45516003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92EF010" w14:textId="3F1EA471" w:rsidR="001321E3" w:rsidRPr="003955AD" w:rsidRDefault="00D27B45" w:rsidP="00531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06C37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91CA02" w14:textId="16F55FB9" w:rsidR="001321E3" w:rsidRPr="003955AD" w:rsidRDefault="001321E3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5C20CD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D9C137" w14:textId="27387232" w:rsidR="001321E3" w:rsidRPr="003955AD" w:rsidRDefault="00D27B45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316,657</w:t>
            </w:r>
          </w:p>
        </w:tc>
        <w:tc>
          <w:tcPr>
            <w:tcW w:w="240" w:type="dxa"/>
            <w:shd w:val="clear" w:color="auto" w:fill="auto"/>
          </w:tcPr>
          <w:p w14:paraId="255F4377" w14:textId="1FB535B2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A71D89" w14:textId="7DF1D721" w:rsidR="001321E3" w:rsidRPr="003955AD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248,</w:t>
            </w:r>
            <w:r w:rsidRPr="00642C77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1321E3" w:rsidRPr="003955AD" w14:paraId="0DE4A68E" w14:textId="77777777" w:rsidTr="00A22759">
        <w:trPr>
          <w:trHeight w:val="396"/>
        </w:trPr>
        <w:tc>
          <w:tcPr>
            <w:tcW w:w="4140" w:type="dxa"/>
            <w:shd w:val="clear" w:color="auto" w:fill="auto"/>
          </w:tcPr>
          <w:p w14:paraId="7879C957" w14:textId="16D4C7AE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6729C75" w14:textId="1C4B0331" w:rsidR="001321E3" w:rsidRPr="003955AD" w:rsidRDefault="00D27B45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1C1B7411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5E4E3" w14:textId="0724A433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108AED5B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0AF57" w14:textId="64236B48" w:rsidR="001321E3" w:rsidRPr="003955AD" w:rsidRDefault="00D27B45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398,120</w:t>
            </w:r>
          </w:p>
        </w:tc>
        <w:tc>
          <w:tcPr>
            <w:tcW w:w="240" w:type="dxa"/>
            <w:shd w:val="clear" w:color="auto" w:fill="auto"/>
          </w:tcPr>
          <w:p w14:paraId="65E8FADC" w14:textId="0DD5FC6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AE8DF" w14:textId="72138344" w:rsidR="001321E3" w:rsidRPr="003955AD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</w:tr>
      <w:tr w:rsidR="001321E3" w:rsidRPr="003955AD" w14:paraId="11FD5E6E" w14:textId="77777777" w:rsidTr="00A22759">
        <w:trPr>
          <w:trHeight w:val="412"/>
        </w:trPr>
        <w:tc>
          <w:tcPr>
            <w:tcW w:w="4140" w:type="dxa"/>
            <w:shd w:val="clear" w:color="auto" w:fill="auto"/>
          </w:tcPr>
          <w:p w14:paraId="455E90F2" w14:textId="02AB6CF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BF1838" w14:textId="04C628B9" w:rsidR="001321E3" w:rsidRPr="003955AD" w:rsidRDefault="00D27B45" w:rsidP="00E45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32994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C908B7" w14:textId="7AF238B0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55,464</w:t>
            </w:r>
          </w:p>
        </w:tc>
        <w:tc>
          <w:tcPr>
            <w:tcW w:w="270" w:type="dxa"/>
          </w:tcPr>
          <w:p w14:paraId="40974902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3E6B05" w14:textId="2A2D9193" w:rsidR="001321E3" w:rsidRPr="003955AD" w:rsidRDefault="00D27B45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E1EA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11229E" w14:textId="7D939815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AD5E0A" w14:textId="1921087A" w:rsidR="001321E3" w:rsidRPr="003955AD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55,464</w:t>
            </w:r>
          </w:p>
        </w:tc>
      </w:tr>
      <w:tr w:rsidR="001321E3" w:rsidRPr="003955AD" w14:paraId="436F321E" w14:textId="77777777" w:rsidTr="00A22759">
        <w:trPr>
          <w:trHeight w:val="351"/>
        </w:trPr>
        <w:tc>
          <w:tcPr>
            <w:tcW w:w="4140" w:type="dxa"/>
            <w:shd w:val="clear" w:color="auto" w:fill="auto"/>
          </w:tcPr>
          <w:p w14:paraId="702B9A9E" w14:textId="568FCC8D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1C88FDB2" w:rsidR="001321E3" w:rsidRPr="003955AD" w:rsidRDefault="00D27B45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398,120</w:t>
            </w:r>
          </w:p>
        </w:tc>
        <w:tc>
          <w:tcPr>
            <w:tcW w:w="270" w:type="dxa"/>
          </w:tcPr>
          <w:p w14:paraId="52FA2112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73515864" w:rsidR="001321E3" w:rsidRPr="003955AD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453,584</w:t>
            </w:r>
          </w:p>
        </w:tc>
        <w:tc>
          <w:tcPr>
            <w:tcW w:w="270" w:type="dxa"/>
          </w:tcPr>
          <w:p w14:paraId="3EAB48D6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1B66502E" w:rsidR="001321E3" w:rsidRPr="003955AD" w:rsidRDefault="00D27B45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714,777</w:t>
            </w:r>
          </w:p>
        </w:tc>
        <w:tc>
          <w:tcPr>
            <w:tcW w:w="240" w:type="dxa"/>
            <w:shd w:val="clear" w:color="auto" w:fill="auto"/>
          </w:tcPr>
          <w:p w14:paraId="11F24B25" w14:textId="4F9C6F5D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27433B3A" w:rsidR="001321E3" w:rsidRPr="003955AD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702,080</w:t>
            </w:r>
          </w:p>
        </w:tc>
      </w:tr>
      <w:tr w:rsidR="00E408F1" w:rsidRPr="009433A9" w14:paraId="16CBE99C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3E0F957F" w14:textId="77777777" w:rsidR="00E408F1" w:rsidRPr="009433A9" w:rsidRDefault="00E408F1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0" w:type="dxa"/>
            <w:gridSpan w:val="7"/>
          </w:tcPr>
          <w:p w14:paraId="76E6FEDA" w14:textId="77777777" w:rsidR="00E408F1" w:rsidRPr="00806DA4" w:rsidRDefault="00E408F1" w:rsidP="007C0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EC2" w:rsidRPr="009433A9" w14:paraId="20248E50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02DE4DB" w14:textId="3BC1748F" w:rsidR="00EE4EC2" w:rsidRPr="009433A9" w:rsidRDefault="007C004A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80" w:type="dxa"/>
            <w:gridSpan w:val="7"/>
          </w:tcPr>
          <w:p w14:paraId="54CEE498" w14:textId="05169AC8" w:rsidR="00EE4EC2" w:rsidRPr="00806DA4" w:rsidRDefault="00EE4EC2" w:rsidP="007C0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1E3" w:rsidRPr="009433A9" w14:paraId="3A3EDA4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AA971DD" w14:textId="5EE7A8E9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81FA2F" w14:textId="25F8AEB1" w:rsidR="001321E3" w:rsidRPr="00696C17" w:rsidRDefault="00851506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7C12E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ACEF6" w14:textId="0B634A3A" w:rsidR="001321E3" w:rsidRPr="00696C17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297A0" w14:textId="77777777" w:rsidR="001321E3" w:rsidRPr="00696C17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F89F3" w14:textId="4BE903C4" w:rsidR="001321E3" w:rsidRPr="00696C17" w:rsidRDefault="00851506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8,216</w:t>
            </w:r>
          </w:p>
        </w:tc>
        <w:tc>
          <w:tcPr>
            <w:tcW w:w="240" w:type="dxa"/>
          </w:tcPr>
          <w:p w14:paraId="4FEC0B4A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9F1D2" w14:textId="1CB30A6D" w:rsidR="001321E3" w:rsidRPr="00696C17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326</w:t>
            </w:r>
          </w:p>
        </w:tc>
      </w:tr>
      <w:tr w:rsidR="001321E3" w:rsidRPr="009433A9" w14:paraId="78E5B7FD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C4C4E3F" w14:textId="4F8F1185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29DE1" w14:textId="264CD11F" w:rsidR="001321E3" w:rsidRPr="00696C17" w:rsidRDefault="00851506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304F9628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05911" w14:textId="1225883E" w:rsidR="001321E3" w:rsidRPr="00696C17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57A5C787" w14:textId="77777777" w:rsidR="001321E3" w:rsidRPr="00696C17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E464AE" w14:textId="55B69BB5" w:rsidR="001321E3" w:rsidRPr="00696C17" w:rsidRDefault="00851506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40" w:type="dxa"/>
          </w:tcPr>
          <w:p w14:paraId="0DF72A80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262852" w14:textId="70FDC889" w:rsidR="001321E3" w:rsidRPr="00696C17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1321E3" w:rsidRPr="009433A9" w14:paraId="7482EB5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646A548" w14:textId="2A6D5DC4" w:rsidR="001321E3" w:rsidRPr="00696C1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C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FA0FD" w14:textId="6B62504F" w:rsidR="001321E3" w:rsidRDefault="00851506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170FB7B2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24C5C6D8" w:rsidR="001321E3" w:rsidRPr="00376CCD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0EF7E6EB" w14:textId="77777777" w:rsidR="001321E3" w:rsidRPr="008F575E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62771F" w14:textId="3DF2C83D" w:rsidR="001321E3" w:rsidRDefault="00851506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8,403</w:t>
            </w:r>
          </w:p>
        </w:tc>
        <w:tc>
          <w:tcPr>
            <w:tcW w:w="240" w:type="dxa"/>
          </w:tcPr>
          <w:p w14:paraId="7780D17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F120C5" w14:textId="6556A320" w:rsidR="001321E3" w:rsidRPr="00625002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  <w:tr w:rsidR="001321E3" w:rsidRPr="009433A9" w14:paraId="7B24C5FE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45EBAF57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B2759E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731F9" w14:textId="77777777" w:rsidR="001321E3" w:rsidRPr="00936160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24F5CD" w14:textId="77777777" w:rsidR="001321E3" w:rsidRPr="00936160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672DD" w14:textId="77777777" w:rsidR="001321E3" w:rsidRPr="00936160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A18DBB" w14:textId="77777777" w:rsidR="001321E3" w:rsidRPr="00936160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7C72C1B" w14:textId="77777777" w:rsidR="001321E3" w:rsidRPr="00936160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F3D44F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21E3" w:rsidRPr="009433A9" w14:paraId="089F1874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977836E" w14:textId="620BCB87" w:rsidR="001321E3" w:rsidRPr="00F521D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8FA12C9" w14:textId="77777777" w:rsidR="001321E3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FA4BA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F4936" w14:textId="77777777" w:rsidR="001321E3" w:rsidRPr="007A2D1C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88E10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EAF70" w14:textId="77777777" w:rsidR="001321E3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A0D3B4B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8A3C2" w14:textId="77777777" w:rsidR="001321E3" w:rsidRPr="0062500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21E3" w:rsidRPr="009433A9" w14:paraId="43D74D8C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2FC34023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21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803AA8" w14:textId="690C7DD7" w:rsidR="001321E3" w:rsidRPr="00C120E7" w:rsidRDefault="005227C0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73340" w14:textId="77777777" w:rsidR="001321E3" w:rsidRPr="000F71ED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C73C" w14:textId="0F6DE8CE" w:rsidR="001321E3" w:rsidRPr="000F71ED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9305B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0B839" w14:textId="57BF2D3F" w:rsidR="001321E3" w:rsidRPr="00A649DB" w:rsidRDefault="006F0904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40" w:type="dxa"/>
          </w:tcPr>
          <w:p w14:paraId="2BB84025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19253" w14:textId="12ADC0D0" w:rsidR="001321E3" w:rsidRPr="00625002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1321E3" w:rsidRPr="00C120E7" w14:paraId="327794D4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540C2C9" w14:textId="73368762" w:rsidR="001321E3" w:rsidRPr="00F521D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D5A21" w14:textId="4F9426FD" w:rsidR="001321E3" w:rsidRPr="00BA224D" w:rsidRDefault="00265871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F79E46" w14:textId="77777777" w:rsidR="001321E3" w:rsidRPr="00E4656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7FA7B1" w14:textId="0688DD3D" w:rsidR="001321E3" w:rsidRPr="00BA224D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BA22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550F6FC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1FF88A" w14:textId="4EBEB33A" w:rsidR="001321E3" w:rsidRPr="00BA224D" w:rsidRDefault="00265871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3B8E9B8D" w14:textId="77777777" w:rsidR="001321E3" w:rsidRPr="000F71ED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24CC2" w14:textId="2ECA9C7E" w:rsidR="001321E3" w:rsidRPr="000F71ED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321E3" w:rsidRPr="00934366" w14:paraId="24E97FC2" w14:textId="77777777" w:rsidTr="00A22759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142FDF0C" w14:textId="0DF49EDC" w:rsidR="001321E3" w:rsidRPr="00934366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01A893DA" w:rsidR="001321E3" w:rsidRPr="00934366" w:rsidRDefault="00265871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86FD49" w14:textId="77777777" w:rsidR="001321E3" w:rsidRPr="00934366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4B9C1BB1" w:rsidR="001321E3" w:rsidRPr="00934366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36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D149FC" w14:textId="77777777" w:rsidR="001321E3" w:rsidRPr="00934366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010C6" w14:textId="6F6100CB" w:rsidR="001321E3" w:rsidRPr="00934366" w:rsidRDefault="006F0904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40" w:type="dxa"/>
          </w:tcPr>
          <w:p w14:paraId="4A608007" w14:textId="77777777" w:rsidR="001321E3" w:rsidRPr="00934366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C6F5F" w14:textId="2DE258B4" w:rsidR="001321E3" w:rsidRPr="00934366" w:rsidRDefault="001321E3" w:rsidP="002F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</w:tr>
    </w:tbl>
    <w:p w14:paraId="63D7927B" w14:textId="77777777" w:rsidR="006C5DD8" w:rsidRPr="00936160" w:rsidRDefault="006C5DD8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A269B5" w14:textId="6E68A797" w:rsidR="0084324E" w:rsidRPr="002C2BA0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C2BA0">
        <w:rPr>
          <w:rFonts w:ascii="Angsana New" w:hAnsi="Angsana New" w:hint="cs"/>
          <w:spacing w:val="-2"/>
          <w:sz w:val="30"/>
          <w:szCs w:val="30"/>
          <w:cs/>
        </w:rPr>
        <w:t>ยอดคงเหลือ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ของเงินกู้ยืมจาก</w:t>
      </w:r>
      <w:r w:rsidR="00482EF4" w:rsidRPr="002C2BA0">
        <w:rPr>
          <w:rFonts w:ascii="Angsana New" w:hAnsi="Angsana New" w:hint="cs"/>
          <w:spacing w:val="-2"/>
          <w:sz w:val="30"/>
          <w:szCs w:val="30"/>
          <w:cs/>
        </w:rPr>
        <w:t>บุคคลและ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</w:t>
      </w:r>
      <w:r w:rsidR="00B81115">
        <w:rPr>
          <w:rFonts w:ascii="Angsana New" w:hAnsi="Angsana New"/>
          <w:spacing w:val="-2"/>
          <w:sz w:val="30"/>
          <w:szCs w:val="30"/>
        </w:rPr>
        <w:t xml:space="preserve"> 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1321E3">
        <w:rPr>
          <w:rFonts w:ascii="Angsana New" w:hAnsi="Angsana New"/>
          <w:sz w:val="30"/>
          <w:szCs w:val="30"/>
        </w:rPr>
        <w:t>30</w:t>
      </w:r>
      <w:r w:rsidR="003955AD">
        <w:rPr>
          <w:rFonts w:ascii="Angsana New" w:hAnsi="Angsana New"/>
          <w:sz w:val="30"/>
          <w:szCs w:val="30"/>
        </w:rPr>
        <w:t xml:space="preserve"> </w:t>
      </w:r>
      <w:r w:rsidR="00833121">
        <w:rPr>
          <w:rFonts w:ascii="Angsana New" w:hAnsi="Angsana New" w:hint="cs"/>
          <w:sz w:val="30"/>
          <w:szCs w:val="30"/>
          <w:cs/>
        </w:rPr>
        <w:t>กันยา</w:t>
      </w:r>
      <w:r w:rsidR="00833121" w:rsidRPr="00832AE4">
        <w:rPr>
          <w:rFonts w:ascii="Angsana New" w:hAnsi="Angsana New"/>
          <w:sz w:val="30"/>
          <w:szCs w:val="30"/>
          <w:cs/>
        </w:rPr>
        <w:t>ยน</w:t>
      </w:r>
      <w:r w:rsidR="003955AD">
        <w:rPr>
          <w:rFonts w:ascii="Angsana New" w:hAnsi="Angsana New"/>
          <w:sz w:val="30"/>
          <w:szCs w:val="30"/>
        </w:rPr>
        <w:t xml:space="preserve"> </w:t>
      </w:r>
      <w:r w:rsidR="003955AD" w:rsidRPr="009433A9">
        <w:rPr>
          <w:rFonts w:ascii="Angsana New" w:hAnsi="Angsana New"/>
          <w:sz w:val="30"/>
          <w:szCs w:val="30"/>
        </w:rPr>
        <w:t>256</w:t>
      </w:r>
      <w:r w:rsidR="003955AD">
        <w:rPr>
          <w:rFonts w:ascii="Angsana New" w:hAnsi="Angsana New"/>
          <w:sz w:val="30"/>
          <w:szCs w:val="30"/>
        </w:rPr>
        <w:t>6</w:t>
      </w:r>
      <w:r w:rsidR="003955AD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3955AD" w:rsidRPr="009433A9">
        <w:rPr>
          <w:rFonts w:ascii="Angsana New" w:hAnsi="Angsana New"/>
          <w:sz w:val="30"/>
          <w:szCs w:val="30"/>
        </w:rPr>
        <w:t>31</w:t>
      </w:r>
      <w:r w:rsidR="003955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3955AD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55AD" w:rsidRPr="009433A9">
        <w:rPr>
          <w:rFonts w:ascii="Angsana New" w:hAnsi="Angsana New" w:hint="cs"/>
          <w:sz w:val="30"/>
          <w:szCs w:val="30"/>
        </w:rPr>
        <w:t>256</w:t>
      </w:r>
      <w:r w:rsidR="003955AD">
        <w:rPr>
          <w:rFonts w:ascii="Angsana New" w:hAnsi="Angsana New"/>
          <w:sz w:val="30"/>
          <w:szCs w:val="30"/>
        </w:rPr>
        <w:t>5</w:t>
      </w:r>
      <w:r w:rsidR="003955AD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2C2BA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6E202D3" w14:textId="77777777" w:rsidR="00B51157" w:rsidRPr="00936160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170"/>
      </w:tblGrid>
      <w:tr w:rsidR="005E5C3C" w:rsidRPr="009433A9" w14:paraId="662517BE" w14:textId="77777777" w:rsidTr="00733CD4">
        <w:trPr>
          <w:trHeight w:val="391"/>
        </w:trPr>
        <w:tc>
          <w:tcPr>
            <w:tcW w:w="4140" w:type="dxa"/>
            <w:vAlign w:val="bottom"/>
          </w:tcPr>
          <w:p w14:paraId="0202F689" w14:textId="77777777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430" w:type="dxa"/>
            <w:gridSpan w:val="3"/>
          </w:tcPr>
          <w:p w14:paraId="0715E647" w14:textId="73E195A2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2882E3B" w14:textId="77777777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130EA2" w14:textId="6706E974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1321E3" w:rsidRPr="009433A9" w14:paraId="236ABF3E" w14:textId="77777777" w:rsidTr="00733CD4">
        <w:trPr>
          <w:trHeight w:val="371"/>
        </w:trPr>
        <w:tc>
          <w:tcPr>
            <w:tcW w:w="4140" w:type="dxa"/>
            <w:shd w:val="clear" w:color="auto" w:fill="auto"/>
            <w:vAlign w:val="bottom"/>
          </w:tcPr>
          <w:p w14:paraId="380CCB63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12B55A" w14:textId="198371AC" w:rsidR="001321E3" w:rsidRPr="009433A9" w:rsidRDefault="001321E3" w:rsidP="0073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3312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33121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0B938D29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FC5CE6" w14:textId="1167091F" w:rsidR="001321E3" w:rsidRPr="009433A9" w:rsidRDefault="001321E3" w:rsidP="0073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1187183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DA67A5" w14:textId="517308D2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3312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33121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21C6EF7F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34A6B" w14:textId="5AAE3398" w:rsidR="001321E3" w:rsidRPr="009433A9" w:rsidRDefault="001321E3" w:rsidP="0073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20" w:hanging="1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321E3" w:rsidRPr="009433A9" w14:paraId="3AD24A6A" w14:textId="77777777" w:rsidTr="00733CD4">
        <w:trPr>
          <w:trHeight w:val="403"/>
        </w:trPr>
        <w:tc>
          <w:tcPr>
            <w:tcW w:w="4140" w:type="dxa"/>
            <w:vAlign w:val="bottom"/>
          </w:tcPr>
          <w:p w14:paraId="5137753B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4900DAE9" w14:textId="77FCB73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E21C16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65B08" w14:textId="68558AF6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B853B45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34A553" w14:textId="141A6D72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B752BF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5EFED" w14:textId="0BB400DB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21E3" w:rsidRPr="009433A9" w14:paraId="1E892C4D" w14:textId="77777777" w:rsidTr="00733CD4">
        <w:trPr>
          <w:trHeight w:val="379"/>
        </w:trPr>
        <w:tc>
          <w:tcPr>
            <w:tcW w:w="4140" w:type="dxa"/>
          </w:tcPr>
          <w:p w14:paraId="307D8CF7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7F49F1F" w14:textId="613F830E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321E3" w:rsidRPr="009433A9" w14:paraId="384380D5" w14:textId="77777777" w:rsidTr="00733CD4">
        <w:trPr>
          <w:trHeight w:val="403"/>
        </w:trPr>
        <w:tc>
          <w:tcPr>
            <w:tcW w:w="4140" w:type="dxa"/>
            <w:shd w:val="clear" w:color="auto" w:fill="auto"/>
          </w:tcPr>
          <w:p w14:paraId="12450323" w14:textId="7A957C24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A41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B04F1AD" w14:textId="26EF629D" w:rsidR="001321E3" w:rsidRPr="00B87066" w:rsidRDefault="00FC4F8E" w:rsidP="0026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2AD43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295DD" w14:textId="74128DA3" w:rsidR="001321E3" w:rsidRPr="00B87066" w:rsidRDefault="001321E3" w:rsidP="0026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BFD11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5076B" w14:textId="14015DAB" w:rsidR="001321E3" w:rsidRPr="00625002" w:rsidRDefault="00FC4F8E" w:rsidP="00E93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270" w:type="dxa"/>
          </w:tcPr>
          <w:p w14:paraId="3FBA7641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0963B9" w14:textId="0B26A044" w:rsidR="001321E3" w:rsidRPr="000F71ED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0F71ED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1321E3" w:rsidRPr="009433A9" w14:paraId="40A931FC" w14:textId="77777777" w:rsidTr="00733CD4">
        <w:trPr>
          <w:trHeight w:val="403"/>
        </w:trPr>
        <w:tc>
          <w:tcPr>
            <w:tcW w:w="4140" w:type="dxa"/>
            <w:shd w:val="clear" w:color="auto" w:fill="auto"/>
          </w:tcPr>
          <w:p w14:paraId="709D0A53" w14:textId="4C487F64" w:rsidR="001321E3" w:rsidRPr="00712F4F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CF8A44" w14:textId="53458363" w:rsidR="001321E3" w:rsidRPr="00B87066" w:rsidRDefault="00FC4F8E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71F84484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6978C8" w14:textId="06D08F91" w:rsidR="001321E3" w:rsidRPr="00B87066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554B822C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CDB2F1" w14:textId="30C850E8" w:rsidR="001321E3" w:rsidRPr="00625002" w:rsidRDefault="00FC4F8E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0A56A30B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98828" w14:textId="63DEFF28" w:rsidR="001321E3" w:rsidRPr="00625002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</w:tr>
      <w:tr w:rsidR="001321E3" w:rsidRPr="009433A9" w14:paraId="1197DFD6" w14:textId="77777777" w:rsidTr="00733CD4">
        <w:trPr>
          <w:trHeight w:val="403"/>
        </w:trPr>
        <w:tc>
          <w:tcPr>
            <w:tcW w:w="4140" w:type="dxa"/>
            <w:shd w:val="clear" w:color="auto" w:fill="auto"/>
          </w:tcPr>
          <w:p w14:paraId="37603472" w14:textId="6BC9EF45" w:rsidR="001321E3" w:rsidRPr="00712F4F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F68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C518F" w14:textId="6B24A448" w:rsidR="001321E3" w:rsidRPr="000F71ED" w:rsidRDefault="00FC4F8E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3BC1A311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9A9A5" w14:textId="0A207024" w:rsidR="001321E3" w:rsidRPr="000F71ED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1ED"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380DCE4C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0BA9" w14:textId="30D999D6" w:rsidR="001321E3" w:rsidRPr="001D2F56" w:rsidRDefault="00FC4F8E" w:rsidP="00E934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233,120</w:t>
            </w:r>
          </w:p>
        </w:tc>
        <w:tc>
          <w:tcPr>
            <w:tcW w:w="270" w:type="dxa"/>
          </w:tcPr>
          <w:p w14:paraId="70BC01E5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1B489" w14:textId="7CEF930B" w:rsidR="001321E3" w:rsidRPr="00625002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b/>
                <w:bCs/>
                <w:sz w:val="30"/>
                <w:szCs w:val="30"/>
              </w:rPr>
              <w:t>222,120</w:t>
            </w:r>
          </w:p>
        </w:tc>
      </w:tr>
    </w:tbl>
    <w:p w14:paraId="577FE724" w14:textId="77777777" w:rsidR="006B3D30" w:rsidRDefault="006B3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8"/>
          <w:szCs w:val="28"/>
          <w:cs/>
        </w:rPr>
      </w:pPr>
      <w:r>
        <w:rPr>
          <w:rFonts w:ascii="Angsana New" w:hAnsi="Angsana New"/>
          <w:bCs/>
          <w:i/>
          <w:iCs/>
          <w:sz w:val="28"/>
          <w:szCs w:val="28"/>
          <w:cs/>
        </w:rPr>
        <w:br w:type="page"/>
      </w:r>
    </w:p>
    <w:p w14:paraId="2856EF4D" w14:textId="66196DB9" w:rsidR="0079593A" w:rsidRPr="009433A9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14:paraId="0D6DDD5C" w14:textId="77777777" w:rsidR="0084324E" w:rsidRPr="008A7DB7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21190BD" w14:textId="4032D7E5" w:rsidR="00C13248" w:rsidRDefault="00E2608C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DD4A38">
        <w:rPr>
          <w:rFonts w:ascii="Angsana New" w:hAnsi="Angsana New" w:hint="cs"/>
          <w:sz w:val="30"/>
          <w:szCs w:val="30"/>
          <w:cs/>
        </w:rPr>
        <w:t>ปี</w:t>
      </w:r>
      <w:r w:rsidR="00C13248" w:rsidRPr="00C13248">
        <w:rPr>
          <w:rFonts w:ascii="Angsana New" w:hAnsi="Angsana New"/>
          <w:sz w:val="30"/>
          <w:szCs w:val="30"/>
        </w:rPr>
        <w:t xml:space="preserve"> </w:t>
      </w:r>
      <w:r w:rsidR="00D76A4D">
        <w:rPr>
          <w:rFonts w:ascii="Angsana New" w:hAnsi="Angsana New"/>
          <w:sz w:val="30"/>
          <w:szCs w:val="30"/>
        </w:rPr>
        <w:t xml:space="preserve">2566 </w:t>
      </w:r>
      <w:r w:rsidR="00C13248" w:rsidRPr="00C13248">
        <w:rPr>
          <w:rFonts w:ascii="Angsana New" w:hAnsi="Angsana New"/>
          <w:sz w:val="30"/>
          <w:szCs w:val="30"/>
          <w:cs/>
        </w:rPr>
        <w:t>การเปลี่ยนแปลงที่มีสาระสำคัญของสัญญาที่ทำกับกิจการที่เกี่ยวข้องกัน มีดังนี้</w:t>
      </w:r>
      <w:r w:rsidR="00C13248" w:rsidRPr="00C13248">
        <w:rPr>
          <w:rFonts w:ascii="Angsana New" w:hAnsi="Angsana New"/>
          <w:sz w:val="30"/>
          <w:szCs w:val="30"/>
        </w:rPr>
        <w:t> </w:t>
      </w:r>
    </w:p>
    <w:p w14:paraId="0EF8D22E" w14:textId="77777777" w:rsidR="00C13248" w:rsidRPr="008A7DB7" w:rsidRDefault="00C13248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6DEABBB" w14:textId="77777777" w:rsidR="00D93C8B" w:rsidRDefault="00287311" w:rsidP="00936160">
      <w:pPr>
        <w:spacing w:line="240" w:lineRule="auto"/>
        <w:ind w:left="531" w:right="-25"/>
        <w:jc w:val="thaiDistribute"/>
        <w:rPr>
          <w:rFonts w:ascii="Angsana New" w:hAnsi="Angsana New"/>
          <w:sz w:val="30"/>
          <w:szCs w:val="30"/>
        </w:rPr>
      </w:pPr>
      <w:r w:rsidRPr="00287311">
        <w:rPr>
          <w:rFonts w:ascii="Angsana New" w:hAnsi="Angsana New"/>
          <w:sz w:val="30"/>
          <w:szCs w:val="30"/>
          <w:cs/>
        </w:rPr>
        <w:t>บริษัทได้ทำสัญญาให้เช่าช่วงอาคารแก่กิจการที่เกี่ยวข้องกันแห่งหนึ่ง เพื่อใช้เป็นอาคารสำนักงานในการประกอบธุรกิจ โดยมีอัตราค่าเช่าเท่ากับที่ระบุไว้ในสัญญา โดยสัญญาจะสิ้นสุดเมื่อครบกำหนดระยะเวลาหรือเมื่อบอกเลิกสัญญาเป็นลายลักษณ์อักษรแก่คู่สัญญา</w:t>
      </w:r>
    </w:p>
    <w:p w14:paraId="48823363" w14:textId="77777777" w:rsidR="006B3D30" w:rsidRDefault="006B3D30" w:rsidP="00936160">
      <w:pPr>
        <w:spacing w:line="240" w:lineRule="auto"/>
        <w:ind w:left="531" w:right="-25"/>
        <w:jc w:val="thaiDistribute"/>
        <w:rPr>
          <w:rFonts w:ascii="Angsana New" w:hAnsi="Angsana New"/>
          <w:sz w:val="30"/>
          <w:szCs w:val="30"/>
        </w:rPr>
      </w:pPr>
    </w:p>
    <w:p w14:paraId="0CC0578E" w14:textId="2CC43868" w:rsidR="00F30622" w:rsidRPr="00CC055B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C055B">
        <w:rPr>
          <w:rFonts w:ascii="Angsana New" w:hAnsi="Angsana New" w:hint="cs"/>
          <w:bCs/>
          <w:sz w:val="30"/>
          <w:szCs w:val="30"/>
          <w:cs/>
        </w:rPr>
        <w:t>ลูกหนี้การค้า</w:t>
      </w:r>
      <w:r w:rsidR="00322D32" w:rsidRPr="00CC055B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2721DBF" w14:textId="15C19305" w:rsidR="00F30622" w:rsidRPr="00D677A0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441"/>
        <w:gridCol w:w="1175"/>
        <w:gridCol w:w="185"/>
        <w:gridCol w:w="1166"/>
        <w:gridCol w:w="6"/>
        <w:gridCol w:w="175"/>
        <w:gridCol w:w="6"/>
        <w:gridCol w:w="1161"/>
        <w:gridCol w:w="188"/>
        <w:gridCol w:w="1163"/>
        <w:gridCol w:w="6"/>
      </w:tblGrid>
      <w:tr w:rsidR="003955AD" w:rsidRPr="00E52547" w14:paraId="20D7F101" w14:textId="77777777" w:rsidTr="000F3756">
        <w:trPr>
          <w:gridAfter w:val="1"/>
          <w:wAfter w:w="6" w:type="dxa"/>
          <w:cantSplit/>
        </w:trPr>
        <w:tc>
          <w:tcPr>
            <w:tcW w:w="3014" w:type="dxa"/>
            <w:vAlign w:val="bottom"/>
            <w:hideMark/>
          </w:tcPr>
          <w:p w14:paraId="1404A27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10D9BCC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C2BAFF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2"/>
          </w:tcPr>
          <w:p w14:paraId="030ADE9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530924D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1321E3" w:rsidRPr="00E52547" w14:paraId="7C036794" w14:textId="77777777" w:rsidTr="000F3756">
        <w:trPr>
          <w:cantSplit/>
        </w:trPr>
        <w:tc>
          <w:tcPr>
            <w:tcW w:w="3014" w:type="dxa"/>
            <w:vAlign w:val="bottom"/>
          </w:tcPr>
          <w:p w14:paraId="17457F1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602A6DE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5" w:type="dxa"/>
          </w:tcPr>
          <w:p w14:paraId="56C60B42" w14:textId="7E2D1624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2CD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EE2CD7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85" w:type="dxa"/>
            <w:vAlign w:val="bottom"/>
          </w:tcPr>
          <w:p w14:paraId="06AAB78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E4E58C7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E52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  <w:gridSpan w:val="2"/>
          </w:tcPr>
          <w:p w14:paraId="7EB0BBB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5D1EF549" w14:textId="7038CCB8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2CD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EE2CD7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88" w:type="dxa"/>
            <w:vAlign w:val="bottom"/>
          </w:tcPr>
          <w:p w14:paraId="07B4D13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ECA9002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E52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321E3" w:rsidRPr="00E52547" w14:paraId="214ED1AE" w14:textId="77777777" w:rsidTr="000F3756">
        <w:trPr>
          <w:cantSplit/>
        </w:trPr>
        <w:tc>
          <w:tcPr>
            <w:tcW w:w="3014" w:type="dxa"/>
            <w:vAlign w:val="bottom"/>
          </w:tcPr>
          <w:p w14:paraId="29A98437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6741F7B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</w:tcPr>
          <w:p w14:paraId="68C9EB9E" w14:textId="436C3740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5" w:type="dxa"/>
            <w:vAlign w:val="bottom"/>
          </w:tcPr>
          <w:p w14:paraId="2561041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5E5905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 w:rsidRPr="00E5254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1" w:type="dxa"/>
            <w:gridSpan w:val="2"/>
          </w:tcPr>
          <w:p w14:paraId="22DFFC4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5DD137F" w14:textId="4066E8BF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bidi="ar-SA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8" w:type="dxa"/>
            <w:vAlign w:val="bottom"/>
          </w:tcPr>
          <w:p w14:paraId="0D41A65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A97EC3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 w:rsidRPr="00E5254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21E3" w:rsidRPr="00E52547" w14:paraId="6CFA014D" w14:textId="77777777" w:rsidTr="000F3756">
        <w:trPr>
          <w:cantSplit/>
          <w:trHeight w:val="335"/>
        </w:trPr>
        <w:tc>
          <w:tcPr>
            <w:tcW w:w="3014" w:type="dxa"/>
            <w:vAlign w:val="bottom"/>
            <w:hideMark/>
          </w:tcPr>
          <w:p w14:paraId="67CEBAC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</w:tcPr>
          <w:p w14:paraId="00E14C54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231" w:type="dxa"/>
            <w:gridSpan w:val="10"/>
            <w:vAlign w:val="bottom"/>
            <w:hideMark/>
          </w:tcPr>
          <w:p w14:paraId="5E39DDAC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5254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321E3" w:rsidRPr="00E52547" w14:paraId="72029DD5" w14:textId="77777777" w:rsidTr="000F3756">
        <w:trPr>
          <w:cantSplit/>
        </w:trPr>
        <w:tc>
          <w:tcPr>
            <w:tcW w:w="3014" w:type="dxa"/>
            <w:hideMark/>
          </w:tcPr>
          <w:p w14:paraId="4E10C8E7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</w:tcPr>
          <w:p w14:paraId="74F82F57" w14:textId="4113ED93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5" w:type="dxa"/>
          </w:tcPr>
          <w:p w14:paraId="703D0C3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AC2546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gridSpan w:val="2"/>
          </w:tcPr>
          <w:p w14:paraId="3C2BFA8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7E381A4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8" w:type="dxa"/>
          </w:tcPr>
          <w:p w14:paraId="49564B26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E8DD3CA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321E3" w:rsidRPr="00E52547" w14:paraId="420732B4" w14:textId="77777777" w:rsidTr="000F3756">
        <w:trPr>
          <w:cantSplit/>
        </w:trPr>
        <w:tc>
          <w:tcPr>
            <w:tcW w:w="3014" w:type="dxa"/>
          </w:tcPr>
          <w:p w14:paraId="696DF01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39A051A3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68A54B" w14:textId="1EE94674" w:rsidR="001321E3" w:rsidRPr="00E52547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6,061</w:t>
            </w:r>
          </w:p>
        </w:tc>
        <w:tc>
          <w:tcPr>
            <w:tcW w:w="185" w:type="dxa"/>
          </w:tcPr>
          <w:p w14:paraId="079A083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B3AC568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39,691</w:t>
            </w:r>
          </w:p>
        </w:tc>
        <w:tc>
          <w:tcPr>
            <w:tcW w:w="181" w:type="dxa"/>
            <w:gridSpan w:val="2"/>
          </w:tcPr>
          <w:p w14:paraId="58B3F7E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B3B3470" w14:textId="74045564" w:rsidR="001321E3" w:rsidRPr="00E52547" w:rsidRDefault="00FC4F8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12413">
              <w:rPr>
                <w:rFonts w:ascii="Angsana New" w:hAnsi="Angsana New"/>
                <w:sz w:val="30"/>
                <w:szCs w:val="30"/>
              </w:rPr>
              <w:t>70,516</w:t>
            </w:r>
          </w:p>
        </w:tc>
        <w:tc>
          <w:tcPr>
            <w:tcW w:w="188" w:type="dxa"/>
          </w:tcPr>
          <w:p w14:paraId="7957716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A61F3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310,137</w:t>
            </w:r>
          </w:p>
        </w:tc>
      </w:tr>
      <w:tr w:rsidR="001321E3" w:rsidRPr="00E52547" w14:paraId="0AAE1BAF" w14:textId="77777777" w:rsidTr="000F3756">
        <w:trPr>
          <w:cantSplit/>
        </w:trPr>
        <w:tc>
          <w:tcPr>
            <w:tcW w:w="3014" w:type="dxa"/>
          </w:tcPr>
          <w:p w14:paraId="2930FB0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52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571C35D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04AF05E" w14:textId="113D3C56" w:rsidR="001321E3" w:rsidRPr="00E52547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1573C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</w:t>
            </w:r>
            <w:r w:rsidR="0031241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703</w:t>
            </w:r>
          </w:p>
        </w:tc>
        <w:tc>
          <w:tcPr>
            <w:tcW w:w="185" w:type="dxa"/>
          </w:tcPr>
          <w:p w14:paraId="05F42FE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3DD633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11,820</w:t>
            </w:r>
          </w:p>
        </w:tc>
        <w:tc>
          <w:tcPr>
            <w:tcW w:w="181" w:type="dxa"/>
            <w:gridSpan w:val="2"/>
          </w:tcPr>
          <w:p w14:paraId="5F35043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EF586C" w14:textId="231B7292" w:rsidR="001321E3" w:rsidRPr="00E52547" w:rsidRDefault="00FC4F8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12413">
              <w:rPr>
                <w:rFonts w:ascii="Angsana New" w:hAnsi="Angsana New"/>
                <w:sz w:val="30"/>
                <w:szCs w:val="30"/>
              </w:rPr>
              <w:t>2,494</w:t>
            </w:r>
          </w:p>
        </w:tc>
        <w:tc>
          <w:tcPr>
            <w:tcW w:w="188" w:type="dxa"/>
          </w:tcPr>
          <w:p w14:paraId="6C1FE1A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1E219DC4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18,569</w:t>
            </w:r>
          </w:p>
        </w:tc>
      </w:tr>
      <w:tr w:rsidR="001321E3" w:rsidRPr="006C0E48" w14:paraId="4826FD74" w14:textId="77777777" w:rsidTr="000F3756">
        <w:trPr>
          <w:cantSplit/>
        </w:trPr>
        <w:tc>
          <w:tcPr>
            <w:tcW w:w="3014" w:type="dxa"/>
          </w:tcPr>
          <w:p w14:paraId="5468B3E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4FC9BE7E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99DB601" w14:textId="6D1F908D" w:rsidR="001321E3" w:rsidRPr="006C0E48" w:rsidRDefault="00312413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18,764</w:t>
            </w:r>
          </w:p>
        </w:tc>
        <w:tc>
          <w:tcPr>
            <w:tcW w:w="185" w:type="dxa"/>
          </w:tcPr>
          <w:p w14:paraId="025BE9C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35D18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51,511</w:t>
            </w:r>
          </w:p>
        </w:tc>
        <w:tc>
          <w:tcPr>
            <w:tcW w:w="181" w:type="dxa"/>
            <w:gridSpan w:val="2"/>
          </w:tcPr>
          <w:p w14:paraId="36B71C3E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9C33BAF" w14:textId="658F3145" w:rsidR="001321E3" w:rsidRPr="006C0E48" w:rsidRDefault="00FC4F8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12413">
              <w:rPr>
                <w:rFonts w:ascii="Angsana New" w:hAnsi="Angsana New"/>
                <w:b/>
                <w:bCs/>
                <w:sz w:val="30"/>
                <w:szCs w:val="30"/>
              </w:rPr>
              <w:t>93,010</w:t>
            </w:r>
          </w:p>
        </w:tc>
        <w:tc>
          <w:tcPr>
            <w:tcW w:w="188" w:type="dxa"/>
          </w:tcPr>
          <w:p w14:paraId="41D57527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C251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328,706</w:t>
            </w:r>
          </w:p>
        </w:tc>
      </w:tr>
      <w:tr w:rsidR="001321E3" w:rsidRPr="00E52547" w14:paraId="6D884408" w14:textId="77777777" w:rsidTr="000F3756">
        <w:trPr>
          <w:cantSplit/>
        </w:trPr>
        <w:tc>
          <w:tcPr>
            <w:tcW w:w="3014" w:type="dxa"/>
          </w:tcPr>
          <w:p w14:paraId="1AD623C9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242784ED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B2346B3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335C0942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CDC06B6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4FFA56DF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1E3926F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</w:tcPr>
          <w:p w14:paraId="22759BF8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14ED454C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1E3" w:rsidRPr="00E52547" w14:paraId="44C632F3" w14:textId="77777777" w:rsidTr="000F3756">
        <w:trPr>
          <w:cantSplit/>
        </w:trPr>
        <w:tc>
          <w:tcPr>
            <w:tcW w:w="3014" w:type="dxa"/>
            <w:hideMark/>
          </w:tcPr>
          <w:p w14:paraId="1FA6D56E" w14:textId="120C9136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E525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5E568D7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397CEF88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71905A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35FBA36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11B7787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</w:tcPr>
          <w:p w14:paraId="46941D0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B2991A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1E3" w:rsidRPr="00E52547" w14:paraId="3A03984B" w14:textId="77777777" w:rsidTr="000F3756">
        <w:trPr>
          <w:cantSplit/>
        </w:trPr>
        <w:tc>
          <w:tcPr>
            <w:tcW w:w="3014" w:type="dxa"/>
          </w:tcPr>
          <w:p w14:paraId="029D685A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6BB8F087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30F04EDA" w14:textId="43082CDF" w:rsidR="001321E3" w:rsidRPr="00E52547" w:rsidRDefault="00B155EC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397,580</w:t>
            </w:r>
          </w:p>
        </w:tc>
        <w:tc>
          <w:tcPr>
            <w:tcW w:w="185" w:type="dxa"/>
          </w:tcPr>
          <w:p w14:paraId="0E0DC9A8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41FDD7F2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285,648</w:t>
            </w:r>
          </w:p>
        </w:tc>
        <w:tc>
          <w:tcPr>
            <w:tcW w:w="181" w:type="dxa"/>
            <w:gridSpan w:val="2"/>
          </w:tcPr>
          <w:p w14:paraId="4252354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66D3DBBB" w14:textId="626B5200" w:rsidR="001321E3" w:rsidRPr="00E52547" w:rsidRDefault="00FC4F8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155EC">
              <w:rPr>
                <w:rFonts w:ascii="Angsana New" w:hAnsi="Angsana New"/>
                <w:sz w:val="30"/>
                <w:szCs w:val="30"/>
              </w:rPr>
              <w:t>49,588</w:t>
            </w:r>
          </w:p>
        </w:tc>
        <w:tc>
          <w:tcPr>
            <w:tcW w:w="188" w:type="dxa"/>
          </w:tcPr>
          <w:p w14:paraId="68A1927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97BB60C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246,312</w:t>
            </w:r>
          </w:p>
        </w:tc>
      </w:tr>
      <w:tr w:rsidR="001321E3" w:rsidRPr="00E52547" w14:paraId="3B8FB210" w14:textId="77777777" w:rsidTr="000F3756">
        <w:trPr>
          <w:cantSplit/>
        </w:trPr>
        <w:tc>
          <w:tcPr>
            <w:tcW w:w="3014" w:type="dxa"/>
          </w:tcPr>
          <w:p w14:paraId="36F635FC" w14:textId="649A3496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</w:tcPr>
          <w:p w14:paraId="1E81DBF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6E151C6" w14:textId="60E9B245" w:rsidR="001321E3" w:rsidRPr="006C0E48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14,915</w:t>
            </w:r>
          </w:p>
        </w:tc>
        <w:tc>
          <w:tcPr>
            <w:tcW w:w="185" w:type="dxa"/>
          </w:tcPr>
          <w:p w14:paraId="3D0B031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A82E51E" w14:textId="0C32D259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8,599</w:t>
            </w:r>
          </w:p>
        </w:tc>
        <w:tc>
          <w:tcPr>
            <w:tcW w:w="181" w:type="dxa"/>
            <w:gridSpan w:val="2"/>
          </w:tcPr>
          <w:p w14:paraId="3A9CA696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26AF978B" w14:textId="32BD7C37" w:rsidR="001321E3" w:rsidRPr="00E52547" w:rsidRDefault="00FC4F8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5,292</w:t>
            </w:r>
          </w:p>
        </w:tc>
        <w:tc>
          <w:tcPr>
            <w:tcW w:w="188" w:type="dxa"/>
          </w:tcPr>
          <w:p w14:paraId="39557B2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F63325C" w14:textId="11F3DC6C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</w:tr>
      <w:tr w:rsidR="001321E3" w:rsidRPr="00E52547" w14:paraId="00067F7F" w14:textId="77777777" w:rsidTr="000F3756">
        <w:trPr>
          <w:cantSplit/>
        </w:trPr>
        <w:tc>
          <w:tcPr>
            <w:tcW w:w="3014" w:type="dxa"/>
          </w:tcPr>
          <w:p w14:paraId="12AEE3F6" w14:textId="598A07C5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41" w:type="dxa"/>
          </w:tcPr>
          <w:p w14:paraId="5A6C072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D5BDC4D" w14:textId="3D563E93" w:rsidR="001321E3" w:rsidRPr="00E52547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</w:t>
            </w:r>
            <w:r w:rsidR="00EA620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724</w:t>
            </w:r>
          </w:p>
        </w:tc>
        <w:tc>
          <w:tcPr>
            <w:tcW w:w="185" w:type="dxa"/>
          </w:tcPr>
          <w:p w14:paraId="481F7474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9C350FE" w14:textId="463B322F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9,594</w:t>
            </w:r>
          </w:p>
        </w:tc>
        <w:tc>
          <w:tcPr>
            <w:tcW w:w="181" w:type="dxa"/>
            <w:gridSpan w:val="2"/>
          </w:tcPr>
          <w:p w14:paraId="55070BB8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A597DF8" w14:textId="043B7B08" w:rsidR="001321E3" w:rsidRPr="00E52547" w:rsidRDefault="00FC4F8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EA620D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88" w:type="dxa"/>
          </w:tcPr>
          <w:p w14:paraId="26424AB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58383999" w14:textId="605758BB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6,162</w:t>
            </w:r>
          </w:p>
        </w:tc>
      </w:tr>
      <w:tr w:rsidR="001321E3" w:rsidRPr="00E52547" w14:paraId="13E3C396" w14:textId="77777777" w:rsidTr="000F3756">
        <w:trPr>
          <w:cantSplit/>
        </w:trPr>
        <w:tc>
          <w:tcPr>
            <w:tcW w:w="3014" w:type="dxa"/>
          </w:tcPr>
          <w:p w14:paraId="1455E79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3EA2EF3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0BBEEFAF" w14:textId="0DEE6054" w:rsidR="001321E3" w:rsidRPr="00E52547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4,196</w:t>
            </w:r>
          </w:p>
        </w:tc>
        <w:tc>
          <w:tcPr>
            <w:tcW w:w="185" w:type="dxa"/>
          </w:tcPr>
          <w:p w14:paraId="36FDB569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E2556C2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5,721</w:t>
            </w:r>
          </w:p>
        </w:tc>
        <w:tc>
          <w:tcPr>
            <w:tcW w:w="181" w:type="dxa"/>
            <w:gridSpan w:val="2"/>
          </w:tcPr>
          <w:p w14:paraId="397E339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398EA710" w14:textId="70663A7F" w:rsidR="001321E3" w:rsidRPr="00E52547" w:rsidRDefault="00FC4F8E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8" w:type="dxa"/>
          </w:tcPr>
          <w:p w14:paraId="30ABDDEA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4C6D3053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21E3" w:rsidRPr="00E52547" w14:paraId="117971B6" w14:textId="77777777" w:rsidTr="000F3756">
        <w:trPr>
          <w:cantSplit/>
        </w:trPr>
        <w:tc>
          <w:tcPr>
            <w:tcW w:w="3014" w:type="dxa"/>
          </w:tcPr>
          <w:p w14:paraId="23D3066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441" w:type="dxa"/>
          </w:tcPr>
          <w:p w14:paraId="71A90D4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D706783" w14:textId="740636BE" w:rsidR="001321E3" w:rsidRPr="00E52547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1,249</w:t>
            </w:r>
          </w:p>
        </w:tc>
        <w:tc>
          <w:tcPr>
            <w:tcW w:w="185" w:type="dxa"/>
          </w:tcPr>
          <w:p w14:paraId="5C40084C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</w:tcPr>
          <w:p w14:paraId="1F8B214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8,116</w:t>
            </w:r>
          </w:p>
        </w:tc>
        <w:tc>
          <w:tcPr>
            <w:tcW w:w="181" w:type="dxa"/>
            <w:gridSpan w:val="2"/>
          </w:tcPr>
          <w:p w14:paraId="378785B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6520B14A" w14:textId="64A374F2" w:rsidR="001321E3" w:rsidRPr="00E52547" w:rsidRDefault="00FC4F8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88" w:type="dxa"/>
          </w:tcPr>
          <w:p w14:paraId="323E437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9B009EC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7,665</w:t>
            </w:r>
          </w:p>
        </w:tc>
      </w:tr>
      <w:tr w:rsidR="001321E3" w:rsidRPr="00E52547" w14:paraId="30E9823D" w14:textId="77777777" w:rsidTr="000F3756">
        <w:trPr>
          <w:cantSplit/>
        </w:trPr>
        <w:tc>
          <w:tcPr>
            <w:tcW w:w="3014" w:type="dxa"/>
          </w:tcPr>
          <w:p w14:paraId="7B0C17D3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52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19FAE926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9CF1512" w14:textId="061F5DA9" w:rsidR="001321E3" w:rsidRPr="00E52547" w:rsidRDefault="00B155EC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5,777</w:t>
            </w:r>
          </w:p>
        </w:tc>
        <w:tc>
          <w:tcPr>
            <w:tcW w:w="185" w:type="dxa"/>
          </w:tcPr>
          <w:p w14:paraId="28682B3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3F4E57A9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17,831</w:t>
            </w:r>
          </w:p>
        </w:tc>
        <w:tc>
          <w:tcPr>
            <w:tcW w:w="181" w:type="dxa"/>
            <w:gridSpan w:val="2"/>
          </w:tcPr>
          <w:p w14:paraId="3B85CC3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F7D09E" w14:textId="14764CFD" w:rsidR="001321E3" w:rsidRPr="00E52547" w:rsidRDefault="00B155EC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4,533</w:t>
            </w:r>
          </w:p>
        </w:tc>
        <w:tc>
          <w:tcPr>
            <w:tcW w:w="188" w:type="dxa"/>
          </w:tcPr>
          <w:p w14:paraId="3C0AFC30" w14:textId="77777777" w:rsidR="001321E3" w:rsidRPr="00E52547" w:rsidRDefault="001321E3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C799F86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5,101</w:t>
            </w:r>
          </w:p>
        </w:tc>
      </w:tr>
      <w:tr w:rsidR="001321E3" w:rsidRPr="006C0E48" w14:paraId="5F86D311" w14:textId="77777777" w:rsidTr="000F3756">
        <w:trPr>
          <w:cantSplit/>
        </w:trPr>
        <w:tc>
          <w:tcPr>
            <w:tcW w:w="3014" w:type="dxa"/>
          </w:tcPr>
          <w:p w14:paraId="09363E99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010C1E4C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8F2EB41" w14:textId="6732B280" w:rsidR="001321E3" w:rsidRPr="006C0E48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44</w:t>
            </w:r>
            <w:r w:rsidR="00364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0,</w:t>
            </w:r>
            <w:r w:rsidR="00EA6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441</w:t>
            </w:r>
          </w:p>
        </w:tc>
        <w:tc>
          <w:tcPr>
            <w:tcW w:w="185" w:type="dxa"/>
          </w:tcPr>
          <w:p w14:paraId="2A37E57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A1AA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335,509</w:t>
            </w:r>
          </w:p>
        </w:tc>
        <w:tc>
          <w:tcPr>
            <w:tcW w:w="181" w:type="dxa"/>
            <w:gridSpan w:val="2"/>
          </w:tcPr>
          <w:p w14:paraId="2A8C98FC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D5D71B" w14:textId="67963D80" w:rsidR="001321E3" w:rsidRPr="006C0E48" w:rsidRDefault="00FC4F8E" w:rsidP="00D0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E49B0">
              <w:rPr>
                <w:rFonts w:ascii="Angsana New" w:hAnsi="Angsana New"/>
                <w:b/>
                <w:bCs/>
                <w:sz w:val="30"/>
                <w:szCs w:val="30"/>
              </w:rPr>
              <w:t>0,902</w:t>
            </w:r>
          </w:p>
        </w:tc>
        <w:tc>
          <w:tcPr>
            <w:tcW w:w="188" w:type="dxa"/>
          </w:tcPr>
          <w:p w14:paraId="1CAA25AA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3B22A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269,326</w:t>
            </w:r>
          </w:p>
        </w:tc>
      </w:tr>
      <w:tr w:rsidR="001321E3" w:rsidRPr="00DE187A" w14:paraId="6D985370" w14:textId="77777777" w:rsidTr="000F3756">
        <w:trPr>
          <w:cantSplit/>
        </w:trPr>
        <w:tc>
          <w:tcPr>
            <w:tcW w:w="3014" w:type="dxa"/>
          </w:tcPr>
          <w:p w14:paraId="525C1CE6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1" w:type="dxa"/>
          </w:tcPr>
          <w:p w14:paraId="32CD88B6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0269D7" w14:textId="745E19E9" w:rsidR="001321E3" w:rsidRPr="006C0E48" w:rsidRDefault="001321E3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669E530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1" w:type="dxa"/>
            <w:gridSpan w:val="2"/>
          </w:tcPr>
          <w:p w14:paraId="078A59E1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1A6B9D8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" w:type="dxa"/>
          </w:tcPr>
          <w:p w14:paraId="54347AA5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7C51EA59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21E3" w:rsidRPr="006C0E48" w14:paraId="75C360AD" w14:textId="77777777" w:rsidTr="000F3756">
        <w:trPr>
          <w:cantSplit/>
        </w:trPr>
        <w:tc>
          <w:tcPr>
            <w:tcW w:w="3014" w:type="dxa"/>
            <w:hideMark/>
          </w:tcPr>
          <w:p w14:paraId="07C5DA50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</w:tcPr>
          <w:p w14:paraId="4C54F4D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240FA3F" w14:textId="226BF091" w:rsidR="001321E3" w:rsidRPr="006C0E48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364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59,</w:t>
            </w:r>
            <w:r w:rsidR="00C903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205</w:t>
            </w:r>
          </w:p>
        </w:tc>
        <w:tc>
          <w:tcPr>
            <w:tcW w:w="185" w:type="dxa"/>
          </w:tcPr>
          <w:p w14:paraId="41CD3A8C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94BE9D8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387,020</w:t>
            </w:r>
          </w:p>
        </w:tc>
        <w:tc>
          <w:tcPr>
            <w:tcW w:w="181" w:type="dxa"/>
            <w:gridSpan w:val="2"/>
          </w:tcPr>
          <w:p w14:paraId="7056ED44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51D935D3" w14:textId="40FB2211" w:rsidR="001321E3" w:rsidRPr="006C0E48" w:rsidRDefault="00FC4F8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450F7B">
              <w:rPr>
                <w:rFonts w:ascii="Angsana New" w:hAnsi="Angsana New"/>
                <w:b/>
                <w:bCs/>
                <w:sz w:val="30"/>
                <w:szCs w:val="30"/>
              </w:rPr>
              <w:t>3,912</w:t>
            </w:r>
          </w:p>
        </w:tc>
        <w:tc>
          <w:tcPr>
            <w:tcW w:w="188" w:type="dxa"/>
          </w:tcPr>
          <w:p w14:paraId="14F2BDB1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F63E134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598,032</w:t>
            </w:r>
          </w:p>
        </w:tc>
      </w:tr>
      <w:tr w:rsidR="000F3756" w:rsidRPr="00E52547" w14:paraId="0B50D73C" w14:textId="77777777" w:rsidTr="000F3756">
        <w:trPr>
          <w:cantSplit/>
        </w:trPr>
        <w:tc>
          <w:tcPr>
            <w:tcW w:w="4455" w:type="dxa"/>
            <w:gridSpan w:val="2"/>
          </w:tcPr>
          <w:p w14:paraId="150E8D3B" w14:textId="77806008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5" w:type="dxa"/>
          </w:tcPr>
          <w:p w14:paraId="6A4CD969" w14:textId="22B77149" w:rsidR="000F3756" w:rsidRPr="00E52547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(58,</w:t>
            </w:r>
            <w:r w:rsidR="00AE28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5" w:type="dxa"/>
          </w:tcPr>
          <w:p w14:paraId="213D8E34" w14:textId="77777777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51851A6F" w14:textId="240F201C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(49,150)</w:t>
            </w:r>
          </w:p>
        </w:tc>
        <w:tc>
          <w:tcPr>
            <w:tcW w:w="181" w:type="dxa"/>
            <w:gridSpan w:val="2"/>
          </w:tcPr>
          <w:p w14:paraId="7A540157" w14:textId="77777777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3C471D4" w14:textId="6CBEDBCA" w:rsidR="000F3756" w:rsidRPr="008F74CA" w:rsidRDefault="00FC4F8E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8F74CA">
              <w:rPr>
                <w:rFonts w:ascii="Angsana New" w:hAnsi="Angsana New"/>
                <w:sz w:val="30"/>
                <w:szCs w:val="30"/>
              </w:rPr>
              <w:t>(</w:t>
            </w:r>
            <w:r w:rsidR="00BF61DD" w:rsidRPr="008F74CA">
              <w:rPr>
                <w:rFonts w:ascii="Angsana New" w:hAnsi="Angsana New"/>
                <w:sz w:val="30"/>
                <w:szCs w:val="30"/>
              </w:rPr>
              <w:t>100</w:t>
            </w:r>
            <w:r w:rsidR="004F57D5" w:rsidRPr="008F74CA">
              <w:rPr>
                <w:rFonts w:ascii="Angsana New" w:hAnsi="Angsana New"/>
                <w:sz w:val="30"/>
                <w:szCs w:val="30"/>
              </w:rPr>
              <w:t>,4</w:t>
            </w:r>
            <w:r w:rsidR="00BF61DD" w:rsidRPr="008F74CA">
              <w:rPr>
                <w:rFonts w:ascii="Angsana New" w:hAnsi="Angsana New"/>
                <w:sz w:val="30"/>
                <w:szCs w:val="30"/>
              </w:rPr>
              <w:t>35</w:t>
            </w:r>
            <w:r w:rsidRPr="008F74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8" w:type="dxa"/>
          </w:tcPr>
          <w:p w14:paraId="224F7203" w14:textId="77777777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5CD5A612" w14:textId="4CC702FA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(47,132)</w:t>
            </w:r>
          </w:p>
        </w:tc>
      </w:tr>
      <w:tr w:rsidR="000F3756" w:rsidRPr="006C0E48" w14:paraId="4358A4B9" w14:textId="77777777" w:rsidTr="000F3756">
        <w:trPr>
          <w:cantSplit/>
        </w:trPr>
        <w:tc>
          <w:tcPr>
            <w:tcW w:w="3014" w:type="dxa"/>
            <w:hideMark/>
          </w:tcPr>
          <w:p w14:paraId="55D1AF0B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1" w:type="dxa"/>
          </w:tcPr>
          <w:p w14:paraId="6835262A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A060C0C" w14:textId="72F41243" w:rsidR="000F3756" w:rsidRPr="006C0E48" w:rsidRDefault="00FC4F8E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</w:t>
            </w:r>
            <w:r w:rsidR="00AE28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0,</w:t>
            </w:r>
            <w:r w:rsidR="00EC3C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433</w:t>
            </w:r>
          </w:p>
        </w:tc>
        <w:tc>
          <w:tcPr>
            <w:tcW w:w="185" w:type="dxa"/>
          </w:tcPr>
          <w:p w14:paraId="35090CB0" w14:textId="04DF7116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389E18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337,870</w:t>
            </w:r>
          </w:p>
        </w:tc>
        <w:tc>
          <w:tcPr>
            <w:tcW w:w="181" w:type="dxa"/>
            <w:gridSpan w:val="2"/>
          </w:tcPr>
          <w:p w14:paraId="1215D69D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AD6FAFB" w14:textId="7C1A2E94" w:rsidR="000F3756" w:rsidRPr="008F74CA" w:rsidRDefault="00BF61DD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4CA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  <w:r w:rsidR="00911C3B" w:rsidRPr="008F74CA">
              <w:rPr>
                <w:rFonts w:ascii="Angsana New" w:hAnsi="Angsana New"/>
                <w:b/>
                <w:bCs/>
                <w:sz w:val="30"/>
                <w:szCs w:val="30"/>
              </w:rPr>
              <w:t>,47</w:t>
            </w:r>
            <w:r w:rsidRPr="008F74C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8" w:type="dxa"/>
          </w:tcPr>
          <w:p w14:paraId="546766FE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70933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550,900</w:t>
            </w:r>
          </w:p>
        </w:tc>
      </w:tr>
    </w:tbl>
    <w:p w14:paraId="262E336A" w14:textId="3E02FA83" w:rsidR="00D677A0" w:rsidRDefault="006B3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4"/>
        <w:gridCol w:w="1176"/>
        <w:gridCol w:w="263"/>
        <w:gridCol w:w="8"/>
        <w:gridCol w:w="1169"/>
        <w:gridCol w:w="278"/>
        <w:gridCol w:w="1162"/>
        <w:gridCol w:w="270"/>
        <w:gridCol w:w="1179"/>
      </w:tblGrid>
      <w:tr w:rsidR="005644D0" w:rsidRPr="001803A2" w14:paraId="3618F042" w14:textId="77777777" w:rsidTr="001D1960">
        <w:trPr>
          <w:cantSplit/>
          <w:tblHeader/>
        </w:trPr>
        <w:tc>
          <w:tcPr>
            <w:tcW w:w="4134" w:type="dxa"/>
            <w:vAlign w:val="bottom"/>
            <w:hideMark/>
          </w:tcPr>
          <w:p w14:paraId="2A89DED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803A2"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  <w:lastRenderedPageBreak/>
              <w:br w:type="page"/>
            </w:r>
            <w:r w:rsidRPr="001803A2">
              <w:rPr>
                <w:rFonts w:ascii="Times New Roman" w:hAnsi="Times New Roman"/>
                <w:sz w:val="30"/>
                <w:szCs w:val="30"/>
                <w:lang w:val="en-GB" w:bidi="ar-SA"/>
              </w:rPr>
              <w:br w:type="column"/>
            </w:r>
          </w:p>
        </w:tc>
        <w:tc>
          <w:tcPr>
            <w:tcW w:w="2616" w:type="dxa"/>
            <w:gridSpan w:val="4"/>
            <w:vAlign w:val="bottom"/>
          </w:tcPr>
          <w:p w14:paraId="0636BD5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7D0A92C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1" w:type="dxa"/>
            <w:gridSpan w:val="3"/>
            <w:vAlign w:val="bottom"/>
          </w:tcPr>
          <w:p w14:paraId="19ADA829" w14:textId="77777777" w:rsidR="005644D0" w:rsidRPr="001803A2" w:rsidRDefault="005644D0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1321E3" w:rsidRPr="001803A2" w14:paraId="2037B036" w14:textId="77777777" w:rsidTr="001D1960">
        <w:trPr>
          <w:cantSplit/>
          <w:tblHeader/>
        </w:trPr>
        <w:tc>
          <w:tcPr>
            <w:tcW w:w="4134" w:type="dxa"/>
            <w:vAlign w:val="bottom"/>
          </w:tcPr>
          <w:p w14:paraId="75C5D2C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41338B49" w14:textId="7475FE71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2CD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EE2CD7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1" w:type="dxa"/>
            <w:gridSpan w:val="2"/>
            <w:vAlign w:val="bottom"/>
          </w:tcPr>
          <w:p w14:paraId="7173408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6D7EEF5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03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8" w:type="dxa"/>
          </w:tcPr>
          <w:p w14:paraId="39B1430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6064928B" w14:textId="2776FB5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2CD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EE2CD7" w:rsidRPr="00832AE4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0D56D12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6A2021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03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321E3" w:rsidRPr="001803A2" w14:paraId="73763DAA" w14:textId="77777777" w:rsidTr="001D1960">
        <w:trPr>
          <w:cantSplit/>
          <w:tblHeader/>
        </w:trPr>
        <w:tc>
          <w:tcPr>
            <w:tcW w:w="4134" w:type="dxa"/>
            <w:vAlign w:val="bottom"/>
          </w:tcPr>
          <w:p w14:paraId="136FB86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  <w:vAlign w:val="bottom"/>
          </w:tcPr>
          <w:p w14:paraId="4001DE0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1" w:type="dxa"/>
            <w:gridSpan w:val="2"/>
            <w:vAlign w:val="bottom"/>
          </w:tcPr>
          <w:p w14:paraId="22B046A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5F935BC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278" w:type="dxa"/>
          </w:tcPr>
          <w:p w14:paraId="33346C0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vAlign w:val="bottom"/>
          </w:tcPr>
          <w:p w14:paraId="7D20619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0" w:type="dxa"/>
            <w:vAlign w:val="bottom"/>
          </w:tcPr>
          <w:p w14:paraId="5E4CC80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2A29D3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2565</w:t>
            </w:r>
          </w:p>
        </w:tc>
      </w:tr>
      <w:tr w:rsidR="001321E3" w:rsidRPr="001803A2" w14:paraId="3BFD6DA3" w14:textId="77777777" w:rsidTr="001D1960">
        <w:trPr>
          <w:cantSplit/>
          <w:tblHeader/>
        </w:trPr>
        <w:tc>
          <w:tcPr>
            <w:tcW w:w="4134" w:type="dxa"/>
            <w:vAlign w:val="bottom"/>
            <w:hideMark/>
          </w:tcPr>
          <w:p w14:paraId="1A28982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05" w:type="dxa"/>
            <w:gridSpan w:val="8"/>
            <w:vAlign w:val="bottom"/>
            <w:hideMark/>
          </w:tcPr>
          <w:p w14:paraId="22629BB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1803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321E3" w:rsidRPr="001803A2" w14:paraId="72F6AF96" w14:textId="77777777" w:rsidTr="001D1960">
        <w:trPr>
          <w:cantSplit/>
        </w:trPr>
        <w:tc>
          <w:tcPr>
            <w:tcW w:w="4134" w:type="dxa"/>
            <w:vAlign w:val="bottom"/>
          </w:tcPr>
          <w:p w14:paraId="0463E71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803A2"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505" w:type="dxa"/>
            <w:gridSpan w:val="8"/>
            <w:vAlign w:val="bottom"/>
          </w:tcPr>
          <w:p w14:paraId="07A57E9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1321E3" w:rsidRPr="001803A2" w14:paraId="55D5D532" w14:textId="77777777" w:rsidTr="001D1960">
        <w:trPr>
          <w:cantSplit/>
        </w:trPr>
        <w:tc>
          <w:tcPr>
            <w:tcW w:w="4134" w:type="dxa"/>
            <w:hideMark/>
          </w:tcPr>
          <w:p w14:paraId="7CBAFEE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2CD2F0F7" w14:textId="21B9ED97" w:rsidR="001321E3" w:rsidRPr="00956A99" w:rsidRDefault="002C04A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3,503</w:t>
            </w:r>
          </w:p>
        </w:tc>
        <w:tc>
          <w:tcPr>
            <w:tcW w:w="271" w:type="dxa"/>
            <w:gridSpan w:val="2"/>
          </w:tcPr>
          <w:p w14:paraId="3372FAF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5D138BC8" w14:textId="408D83BF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18,297</w:t>
            </w:r>
          </w:p>
        </w:tc>
        <w:tc>
          <w:tcPr>
            <w:tcW w:w="278" w:type="dxa"/>
          </w:tcPr>
          <w:p w14:paraId="51E6699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F6EDD2B" w14:textId="6B246E9A" w:rsidR="001321E3" w:rsidRPr="001803A2" w:rsidRDefault="002C04AF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11,030</w:t>
            </w:r>
          </w:p>
        </w:tc>
        <w:tc>
          <w:tcPr>
            <w:tcW w:w="270" w:type="dxa"/>
          </w:tcPr>
          <w:p w14:paraId="2B277D62" w14:textId="77777777" w:rsidR="001321E3" w:rsidRPr="001803A2" w:rsidRDefault="001321E3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2501EC6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86,510</w:t>
            </w:r>
          </w:p>
        </w:tc>
      </w:tr>
      <w:tr w:rsidR="001321E3" w:rsidRPr="001803A2" w14:paraId="24B03E94" w14:textId="77777777" w:rsidTr="001D1960">
        <w:trPr>
          <w:cantSplit/>
        </w:trPr>
        <w:tc>
          <w:tcPr>
            <w:tcW w:w="4134" w:type="dxa"/>
            <w:hideMark/>
          </w:tcPr>
          <w:p w14:paraId="0760D37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289CDF6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25328F1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1FA7383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6D23B8C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E7438E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B7DFF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7816FB3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1321E3" w:rsidRPr="001803A2" w14:paraId="69F06875" w14:textId="77777777" w:rsidTr="001D1960">
        <w:trPr>
          <w:cantSplit/>
        </w:trPr>
        <w:tc>
          <w:tcPr>
            <w:tcW w:w="4134" w:type="dxa"/>
            <w:hideMark/>
          </w:tcPr>
          <w:p w14:paraId="185D864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803A2">
              <w:rPr>
                <w:rFonts w:ascii="Angsana New" w:hAnsi="Angsana New"/>
                <w:sz w:val="30"/>
                <w:szCs w:val="30"/>
              </w:rPr>
              <w:t>3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6F491A7" w14:textId="5D6BF508" w:rsidR="001321E3" w:rsidRPr="001803A2" w:rsidRDefault="00D73A7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7F84A14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1E2C63C2" w14:textId="45D53298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810</w:t>
            </w:r>
          </w:p>
        </w:tc>
        <w:tc>
          <w:tcPr>
            <w:tcW w:w="278" w:type="dxa"/>
          </w:tcPr>
          <w:p w14:paraId="27FBD53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330046A" w14:textId="6DDC7799" w:rsidR="001321E3" w:rsidRPr="001803A2" w:rsidRDefault="00D73A73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1,498</w:t>
            </w:r>
          </w:p>
        </w:tc>
        <w:tc>
          <w:tcPr>
            <w:tcW w:w="270" w:type="dxa"/>
          </w:tcPr>
          <w:p w14:paraId="6426110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23680E1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1,741</w:t>
            </w:r>
          </w:p>
        </w:tc>
      </w:tr>
      <w:tr w:rsidR="001321E3" w:rsidRPr="001803A2" w14:paraId="5FE2AD1A" w14:textId="77777777" w:rsidTr="001D1960">
        <w:trPr>
          <w:cantSplit/>
        </w:trPr>
        <w:tc>
          <w:tcPr>
            <w:tcW w:w="4134" w:type="dxa"/>
            <w:hideMark/>
          </w:tcPr>
          <w:p w14:paraId="46E438E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3C66EA8D" w14:textId="683D06D2" w:rsidR="001321E3" w:rsidRPr="007A0CAA" w:rsidRDefault="002C04AF" w:rsidP="007A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2,558</w:t>
            </w:r>
          </w:p>
        </w:tc>
        <w:tc>
          <w:tcPr>
            <w:tcW w:w="271" w:type="dxa"/>
            <w:gridSpan w:val="2"/>
          </w:tcPr>
          <w:p w14:paraId="534102C1" w14:textId="77777777" w:rsidR="001321E3" w:rsidRPr="007A0CAA" w:rsidRDefault="001321E3" w:rsidP="007A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1396A9" w14:textId="3A1D9E52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20,584</w:t>
            </w:r>
          </w:p>
        </w:tc>
        <w:tc>
          <w:tcPr>
            <w:tcW w:w="278" w:type="dxa"/>
          </w:tcPr>
          <w:p w14:paraId="0A877E2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AFE7C54" w14:textId="2FE1B3FF" w:rsidR="001321E3" w:rsidRPr="001803A2" w:rsidRDefault="00D73A7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74,610</w:t>
            </w:r>
          </w:p>
        </w:tc>
        <w:tc>
          <w:tcPr>
            <w:tcW w:w="270" w:type="dxa"/>
          </w:tcPr>
          <w:p w14:paraId="5FF4567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3BA5BA2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20,827</w:t>
            </w:r>
          </w:p>
        </w:tc>
      </w:tr>
      <w:tr w:rsidR="001321E3" w:rsidRPr="001803A2" w14:paraId="3B7BEB8C" w14:textId="77777777" w:rsidTr="001D1960">
        <w:trPr>
          <w:cantSplit/>
        </w:trPr>
        <w:tc>
          <w:tcPr>
            <w:tcW w:w="4134" w:type="dxa"/>
            <w:hideMark/>
          </w:tcPr>
          <w:p w14:paraId="161796D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/>
                <w:sz w:val="30"/>
                <w:szCs w:val="30"/>
              </w:rPr>
              <w:t>6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-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12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2035CA7" w14:textId="61DD79F3" w:rsidR="001321E3" w:rsidRPr="001803A2" w:rsidRDefault="00D73A7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7606274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651D492C" w14:textId="2171D36E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</w:tcPr>
          <w:p w14:paraId="2F8D055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5013753C" w14:textId="370CF526" w:rsidR="001321E3" w:rsidRPr="001803A2" w:rsidRDefault="00D73A7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408</w:t>
            </w:r>
          </w:p>
        </w:tc>
        <w:tc>
          <w:tcPr>
            <w:tcW w:w="270" w:type="dxa"/>
          </w:tcPr>
          <w:p w14:paraId="15855E5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3880AD0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460</w:t>
            </w:r>
          </w:p>
        </w:tc>
      </w:tr>
      <w:tr w:rsidR="001321E3" w:rsidRPr="001803A2" w14:paraId="4FFA9FB9" w14:textId="77777777" w:rsidTr="001D1960">
        <w:trPr>
          <w:cantSplit/>
        </w:trPr>
        <w:tc>
          <w:tcPr>
            <w:tcW w:w="4134" w:type="dxa"/>
            <w:hideMark/>
          </w:tcPr>
          <w:p w14:paraId="1C081E3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089C3A2B" w:rsidR="001321E3" w:rsidRPr="001803A2" w:rsidRDefault="00D73A7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570C94C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26C8D610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</w:tcPr>
          <w:p w14:paraId="7967D5A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07F5603E" w:rsidR="001321E3" w:rsidRPr="001803A2" w:rsidRDefault="00D73A7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182,970</w:t>
            </w:r>
          </w:p>
        </w:tc>
        <w:tc>
          <w:tcPr>
            <w:tcW w:w="270" w:type="dxa"/>
          </w:tcPr>
          <w:p w14:paraId="1CF5B8E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200,599</w:t>
            </w:r>
          </w:p>
        </w:tc>
      </w:tr>
      <w:tr w:rsidR="001321E3" w:rsidRPr="001803A2" w14:paraId="126C2223" w14:textId="77777777" w:rsidTr="001D1960">
        <w:trPr>
          <w:cantSplit/>
        </w:trPr>
        <w:tc>
          <w:tcPr>
            <w:tcW w:w="4134" w:type="dxa"/>
            <w:hideMark/>
          </w:tcPr>
          <w:p w14:paraId="5CCE6F2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4F36817D" w:rsidR="001321E3" w:rsidRPr="001803A2" w:rsidRDefault="002C04A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6,061</w:t>
            </w:r>
          </w:p>
        </w:tc>
        <w:tc>
          <w:tcPr>
            <w:tcW w:w="271" w:type="dxa"/>
            <w:gridSpan w:val="2"/>
          </w:tcPr>
          <w:p w14:paraId="467589A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02DF241B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39,691</w:t>
            </w:r>
          </w:p>
        </w:tc>
        <w:tc>
          <w:tcPr>
            <w:tcW w:w="278" w:type="dxa"/>
          </w:tcPr>
          <w:p w14:paraId="7D61371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41F2E469" w:rsidR="001321E3" w:rsidRPr="001803A2" w:rsidRDefault="00D73A7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65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70,516</w:t>
            </w:r>
          </w:p>
        </w:tc>
        <w:tc>
          <w:tcPr>
            <w:tcW w:w="270" w:type="dxa"/>
          </w:tcPr>
          <w:p w14:paraId="3646A33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4EF1198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310,137</w:t>
            </w:r>
          </w:p>
        </w:tc>
      </w:tr>
      <w:tr w:rsidR="001321E3" w:rsidRPr="001803A2" w14:paraId="668AD879" w14:textId="77777777" w:rsidTr="001D1960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59665C0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44A2F" w14:textId="42DD6B29" w:rsidR="001321E3" w:rsidRPr="001803A2" w:rsidRDefault="00D73A7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EFED34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C1B57" w14:textId="77777777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  <w:vAlign w:val="bottom"/>
          </w:tcPr>
          <w:p w14:paraId="72B1BC8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B9FA1" w14:textId="780281DC" w:rsidR="001321E3" w:rsidRPr="00D73A73" w:rsidRDefault="00D73A73" w:rsidP="00D7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(43,995)</w:t>
            </w:r>
          </w:p>
        </w:tc>
        <w:tc>
          <w:tcPr>
            <w:tcW w:w="270" w:type="dxa"/>
            <w:vAlign w:val="bottom"/>
          </w:tcPr>
          <w:p w14:paraId="1847A9B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77777777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321E3" w:rsidRPr="001803A2" w14:paraId="65CB3385" w14:textId="77777777" w:rsidTr="001D1960">
        <w:trPr>
          <w:cantSplit/>
        </w:trPr>
        <w:tc>
          <w:tcPr>
            <w:tcW w:w="4134" w:type="dxa"/>
            <w:hideMark/>
          </w:tcPr>
          <w:p w14:paraId="779F791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6419A" w14:textId="1E13ECE9" w:rsidR="001321E3" w:rsidRPr="001803A2" w:rsidRDefault="00065D4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6,061</w:t>
            </w:r>
          </w:p>
        </w:tc>
        <w:tc>
          <w:tcPr>
            <w:tcW w:w="271" w:type="dxa"/>
            <w:gridSpan w:val="2"/>
          </w:tcPr>
          <w:p w14:paraId="713F725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2FCDA" w14:textId="53C5E254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39,691</w:t>
            </w:r>
          </w:p>
        </w:tc>
        <w:tc>
          <w:tcPr>
            <w:tcW w:w="278" w:type="dxa"/>
          </w:tcPr>
          <w:p w14:paraId="357B115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4D76C" w14:textId="0FB860BE" w:rsidR="001321E3" w:rsidRPr="001803A2" w:rsidRDefault="00D73A7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22</w:t>
            </w:r>
            <w:r w:rsidR="00065D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6,521</w:t>
            </w:r>
          </w:p>
        </w:tc>
        <w:tc>
          <w:tcPr>
            <w:tcW w:w="270" w:type="dxa"/>
          </w:tcPr>
          <w:p w14:paraId="4AD9398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2" w:space="0" w:color="auto"/>
              <w:bottom w:val="double" w:sz="4" w:space="0" w:color="auto"/>
            </w:tcBorders>
          </w:tcPr>
          <w:p w14:paraId="0A7FD99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310,137</w:t>
            </w:r>
          </w:p>
        </w:tc>
      </w:tr>
      <w:tr w:rsidR="001321E3" w:rsidRPr="001803A2" w14:paraId="58F61E73" w14:textId="77777777" w:rsidTr="001D1960">
        <w:trPr>
          <w:cantSplit/>
        </w:trPr>
        <w:tc>
          <w:tcPr>
            <w:tcW w:w="4134" w:type="dxa"/>
          </w:tcPr>
          <w:p w14:paraId="193E86D1" w14:textId="77777777" w:rsidR="001321E3" w:rsidRPr="00037FD4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176" w:type="dxa"/>
          </w:tcPr>
          <w:p w14:paraId="0EC6B60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7841E38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12C3EDE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018B2BB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5318A8B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40CD51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2B578E2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21E3" w:rsidRPr="001803A2" w14:paraId="2A96666F" w14:textId="77777777" w:rsidTr="001D1960">
        <w:trPr>
          <w:cantSplit/>
        </w:trPr>
        <w:tc>
          <w:tcPr>
            <w:tcW w:w="4134" w:type="dxa"/>
            <w:hideMark/>
          </w:tcPr>
          <w:p w14:paraId="74FB144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5F456385" w14:textId="233FB1C2" w:rsidR="001321E3" w:rsidRPr="00F06938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065D4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58,923</w:t>
            </w:r>
          </w:p>
        </w:tc>
        <w:tc>
          <w:tcPr>
            <w:tcW w:w="263" w:type="dxa"/>
          </w:tcPr>
          <w:p w14:paraId="0407D80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3BF78844" w14:textId="77777777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189,480</w:t>
            </w:r>
          </w:p>
        </w:tc>
        <w:tc>
          <w:tcPr>
            <w:tcW w:w="278" w:type="dxa"/>
          </w:tcPr>
          <w:p w14:paraId="22337EF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2C9B3AB4" w14:textId="58CEF72B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="001B36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26,661</w:t>
            </w:r>
          </w:p>
        </w:tc>
        <w:tc>
          <w:tcPr>
            <w:tcW w:w="270" w:type="dxa"/>
          </w:tcPr>
          <w:p w14:paraId="5A27C4D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42B811F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161,185</w:t>
            </w:r>
          </w:p>
        </w:tc>
      </w:tr>
      <w:tr w:rsidR="001321E3" w:rsidRPr="001803A2" w14:paraId="1C55D6B6" w14:textId="77777777" w:rsidTr="001D1960">
        <w:trPr>
          <w:cantSplit/>
        </w:trPr>
        <w:tc>
          <w:tcPr>
            <w:tcW w:w="4134" w:type="dxa"/>
            <w:hideMark/>
          </w:tcPr>
          <w:p w14:paraId="66E4762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595C17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3D2B990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4C9B184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74FF617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44AEDD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9943D2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56FBFE4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21E3" w:rsidRPr="001803A2" w14:paraId="53443345" w14:textId="77777777" w:rsidTr="001D1960">
        <w:trPr>
          <w:cantSplit/>
        </w:trPr>
        <w:tc>
          <w:tcPr>
            <w:tcW w:w="4134" w:type="dxa"/>
            <w:hideMark/>
          </w:tcPr>
          <w:p w14:paraId="241AC87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803A2">
              <w:rPr>
                <w:rFonts w:ascii="Angsana New" w:hAnsi="Angsana New"/>
                <w:sz w:val="30"/>
                <w:szCs w:val="30"/>
              </w:rPr>
              <w:t>3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3288D6CB" w14:textId="7DF30756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72,590</w:t>
            </w:r>
          </w:p>
        </w:tc>
        <w:tc>
          <w:tcPr>
            <w:tcW w:w="263" w:type="dxa"/>
          </w:tcPr>
          <w:p w14:paraId="46A4FC9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427C0F3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30,960</w:t>
            </w:r>
          </w:p>
        </w:tc>
        <w:tc>
          <w:tcPr>
            <w:tcW w:w="278" w:type="dxa"/>
          </w:tcPr>
          <w:p w14:paraId="2C5FA3D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6C1C5AAC" w14:textId="6BF3F39E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60,252</w:t>
            </w:r>
          </w:p>
        </w:tc>
        <w:tc>
          <w:tcPr>
            <w:tcW w:w="270" w:type="dxa"/>
          </w:tcPr>
          <w:p w14:paraId="16CF58D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2B9020B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21,946</w:t>
            </w:r>
          </w:p>
        </w:tc>
      </w:tr>
      <w:tr w:rsidR="001321E3" w:rsidRPr="001803A2" w14:paraId="741375B2" w14:textId="77777777" w:rsidTr="001D1960">
        <w:trPr>
          <w:cantSplit/>
        </w:trPr>
        <w:tc>
          <w:tcPr>
            <w:tcW w:w="4134" w:type="dxa"/>
            <w:hideMark/>
          </w:tcPr>
          <w:p w14:paraId="7A6FC4A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CD7BAF8" w14:textId="6CDCB46F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18,269</w:t>
            </w:r>
          </w:p>
        </w:tc>
        <w:tc>
          <w:tcPr>
            <w:tcW w:w="263" w:type="dxa"/>
          </w:tcPr>
          <w:p w14:paraId="6B2C8B7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26EE559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6,664</w:t>
            </w:r>
          </w:p>
        </w:tc>
        <w:tc>
          <w:tcPr>
            <w:tcW w:w="278" w:type="dxa"/>
          </w:tcPr>
          <w:p w14:paraId="2056CFF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3D75C49F" w14:textId="5AD4EC92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17,257</w:t>
            </w:r>
          </w:p>
        </w:tc>
        <w:tc>
          <w:tcPr>
            <w:tcW w:w="270" w:type="dxa"/>
          </w:tcPr>
          <w:p w14:paraId="6A04EBF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59DC50C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6,656</w:t>
            </w:r>
          </w:p>
        </w:tc>
      </w:tr>
      <w:tr w:rsidR="001321E3" w:rsidRPr="001803A2" w14:paraId="42ED447B" w14:textId="77777777" w:rsidTr="001D1960">
        <w:trPr>
          <w:cantSplit/>
        </w:trPr>
        <w:tc>
          <w:tcPr>
            <w:tcW w:w="4134" w:type="dxa"/>
            <w:hideMark/>
          </w:tcPr>
          <w:p w14:paraId="29972F9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/>
                <w:sz w:val="30"/>
                <w:szCs w:val="30"/>
              </w:rPr>
              <w:t>6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-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12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8098C7F" w14:textId="050E172E" w:rsidR="001321E3" w:rsidRPr="001803A2" w:rsidRDefault="006A79DF" w:rsidP="00B8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251</w:t>
            </w:r>
          </w:p>
        </w:tc>
        <w:tc>
          <w:tcPr>
            <w:tcW w:w="263" w:type="dxa"/>
          </w:tcPr>
          <w:p w14:paraId="115FB96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2058996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2,898</w:t>
            </w:r>
          </w:p>
        </w:tc>
        <w:tc>
          <w:tcPr>
            <w:tcW w:w="278" w:type="dxa"/>
          </w:tcPr>
          <w:p w14:paraId="02010CD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7D56251C" w14:textId="35848CFC" w:rsidR="001321E3" w:rsidRPr="001803A2" w:rsidRDefault="006A79DF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DAAC4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1C10933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2,898</w:t>
            </w:r>
          </w:p>
        </w:tc>
      </w:tr>
      <w:tr w:rsidR="001321E3" w:rsidRPr="001803A2" w14:paraId="1C5FFF5A" w14:textId="77777777" w:rsidTr="001D1960">
        <w:trPr>
          <w:cantSplit/>
        </w:trPr>
        <w:tc>
          <w:tcPr>
            <w:tcW w:w="4134" w:type="dxa"/>
            <w:hideMark/>
          </w:tcPr>
          <w:p w14:paraId="2368FAC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17C56A00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47,547</w:t>
            </w:r>
          </w:p>
        </w:tc>
        <w:tc>
          <w:tcPr>
            <w:tcW w:w="263" w:type="dxa"/>
          </w:tcPr>
          <w:p w14:paraId="43583C9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55,646</w:t>
            </w:r>
          </w:p>
        </w:tc>
        <w:tc>
          <w:tcPr>
            <w:tcW w:w="278" w:type="dxa"/>
          </w:tcPr>
          <w:p w14:paraId="11F1089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6A27E1C8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45,418</w:t>
            </w:r>
          </w:p>
        </w:tc>
        <w:tc>
          <w:tcPr>
            <w:tcW w:w="270" w:type="dxa"/>
          </w:tcPr>
          <w:p w14:paraId="59014DC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53,627</w:t>
            </w:r>
          </w:p>
        </w:tc>
      </w:tr>
      <w:tr w:rsidR="001321E3" w:rsidRPr="001803A2" w14:paraId="34BBB319" w14:textId="77777777" w:rsidTr="001D1960">
        <w:trPr>
          <w:cantSplit/>
        </w:trPr>
        <w:tc>
          <w:tcPr>
            <w:tcW w:w="4134" w:type="dxa"/>
            <w:hideMark/>
          </w:tcPr>
          <w:p w14:paraId="29D3D32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03C9BDBD" w:rsidR="001321E3" w:rsidRPr="001803A2" w:rsidRDefault="00A6509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397,580</w:t>
            </w:r>
          </w:p>
        </w:tc>
        <w:tc>
          <w:tcPr>
            <w:tcW w:w="263" w:type="dxa"/>
          </w:tcPr>
          <w:p w14:paraId="79E0D66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285,648</w:t>
            </w:r>
          </w:p>
        </w:tc>
        <w:tc>
          <w:tcPr>
            <w:tcW w:w="278" w:type="dxa"/>
          </w:tcPr>
          <w:p w14:paraId="1BBA699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33F10159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="001B3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49,588</w:t>
            </w:r>
          </w:p>
        </w:tc>
        <w:tc>
          <w:tcPr>
            <w:tcW w:w="270" w:type="dxa"/>
          </w:tcPr>
          <w:p w14:paraId="22F2678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487B140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246,312</w:t>
            </w:r>
          </w:p>
        </w:tc>
      </w:tr>
      <w:tr w:rsidR="001321E3" w:rsidRPr="001803A2" w14:paraId="15FFA1AD" w14:textId="77777777" w:rsidTr="001D1960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1FD2912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6328EC85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(58,7</w:t>
            </w:r>
            <w:r w:rsidR="00A650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3" w:type="dxa"/>
            <w:vAlign w:val="bottom"/>
          </w:tcPr>
          <w:p w14:paraId="6329DCB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(49,150)</w:t>
            </w:r>
          </w:p>
        </w:tc>
        <w:tc>
          <w:tcPr>
            <w:tcW w:w="278" w:type="dxa"/>
            <w:vAlign w:val="bottom"/>
          </w:tcPr>
          <w:p w14:paraId="535B16A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3942FE24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E9349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56</w:t>
            </w:r>
            <w:r w:rsidR="00FB0A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,440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7F887D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(47,132)</w:t>
            </w:r>
          </w:p>
        </w:tc>
      </w:tr>
      <w:tr w:rsidR="001321E3" w:rsidRPr="001803A2" w14:paraId="176D1FA6" w14:textId="77777777" w:rsidTr="001D1960">
        <w:trPr>
          <w:cantSplit/>
        </w:trPr>
        <w:tc>
          <w:tcPr>
            <w:tcW w:w="4134" w:type="dxa"/>
            <w:hideMark/>
          </w:tcPr>
          <w:p w14:paraId="0AEA316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4663AE78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65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38,808</w:t>
            </w:r>
          </w:p>
        </w:tc>
        <w:tc>
          <w:tcPr>
            <w:tcW w:w="263" w:type="dxa"/>
          </w:tcPr>
          <w:p w14:paraId="30EFB4B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236,498</w:t>
            </w:r>
          </w:p>
        </w:tc>
        <w:tc>
          <w:tcPr>
            <w:tcW w:w="278" w:type="dxa"/>
          </w:tcPr>
          <w:p w14:paraId="47841B5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0CBD3378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B0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93,148</w:t>
            </w:r>
          </w:p>
        </w:tc>
        <w:tc>
          <w:tcPr>
            <w:tcW w:w="270" w:type="dxa"/>
          </w:tcPr>
          <w:p w14:paraId="2E5E5E9E" w14:textId="2910CB0C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2" w:space="0" w:color="auto"/>
              <w:bottom w:val="double" w:sz="4" w:space="0" w:color="auto"/>
            </w:tcBorders>
          </w:tcPr>
          <w:p w14:paraId="7560A37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199,180</w:t>
            </w:r>
          </w:p>
        </w:tc>
      </w:tr>
      <w:tr w:rsidR="001321E3" w:rsidRPr="001803A2" w14:paraId="582C5D42" w14:textId="77777777" w:rsidTr="001D1960">
        <w:trPr>
          <w:cantSplit/>
        </w:trPr>
        <w:tc>
          <w:tcPr>
            <w:tcW w:w="4134" w:type="dxa"/>
          </w:tcPr>
          <w:p w14:paraId="5063D4F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20EE8B6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63" w:type="dxa"/>
          </w:tcPr>
          <w:p w14:paraId="7A67EA8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8" w:type="dxa"/>
          </w:tcPr>
          <w:p w14:paraId="4B2CEF1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00E5DF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236B78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321E3" w:rsidRPr="001803A2" w14:paraId="736C1920" w14:textId="77777777" w:rsidTr="001D1960">
        <w:trPr>
          <w:cantSplit/>
        </w:trPr>
        <w:tc>
          <w:tcPr>
            <w:tcW w:w="4134" w:type="dxa"/>
          </w:tcPr>
          <w:p w14:paraId="3902A04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34CC25A1" w14:textId="1E6A63D4" w:rsidR="001321E3" w:rsidRPr="001803A2" w:rsidRDefault="006A79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="00A65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44,869</w:t>
            </w:r>
          </w:p>
        </w:tc>
        <w:tc>
          <w:tcPr>
            <w:tcW w:w="263" w:type="dxa"/>
          </w:tcPr>
          <w:p w14:paraId="16CC56C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82AAAA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276,189</w:t>
            </w:r>
          </w:p>
        </w:tc>
        <w:tc>
          <w:tcPr>
            <w:tcW w:w="278" w:type="dxa"/>
          </w:tcPr>
          <w:p w14:paraId="57E07FC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</w:tcPr>
          <w:p w14:paraId="5A931CAE" w14:textId="46976D0E" w:rsidR="001321E3" w:rsidRPr="001803A2" w:rsidRDefault="004E42C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519,669</w:t>
            </w:r>
          </w:p>
        </w:tc>
        <w:tc>
          <w:tcPr>
            <w:tcW w:w="270" w:type="dxa"/>
          </w:tcPr>
          <w:p w14:paraId="58C0372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6111656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509,317</w:t>
            </w:r>
          </w:p>
        </w:tc>
      </w:tr>
    </w:tbl>
    <w:p w14:paraId="506411A2" w14:textId="77777777" w:rsidR="001321E3" w:rsidRPr="004810C8" w:rsidRDefault="001321E3" w:rsidP="001321E3">
      <w:pPr>
        <w:rPr>
          <w:rFonts w:asciiTheme="majorBidi" w:hAnsiTheme="majorBidi" w:cstheme="majorBidi"/>
          <w:sz w:val="29"/>
          <w:szCs w:val="29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260"/>
        <w:gridCol w:w="1186"/>
        <w:gridCol w:w="290"/>
        <w:gridCol w:w="1152"/>
        <w:gridCol w:w="279"/>
        <w:gridCol w:w="1161"/>
      </w:tblGrid>
      <w:tr w:rsidR="001321E3" w:rsidRPr="009433A9" w14:paraId="0A537CF5" w14:textId="77777777" w:rsidTr="00A506DE">
        <w:trPr>
          <w:cantSplit/>
        </w:trPr>
        <w:tc>
          <w:tcPr>
            <w:tcW w:w="4044" w:type="dxa"/>
            <w:vAlign w:val="bottom"/>
            <w:hideMark/>
          </w:tcPr>
          <w:p w14:paraId="2A05430D" w14:textId="77777777" w:rsidR="001321E3" w:rsidRPr="009433A9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26EA2357" w14:textId="77777777" w:rsidR="001321E3" w:rsidRPr="009433A9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F5A7D5E" w14:textId="77777777" w:rsidR="001321E3" w:rsidRPr="009433A9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4D888B44" w14:textId="77777777" w:rsidR="001321E3" w:rsidRPr="009433A9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1321E3" w:rsidRPr="009433A9" w14:paraId="4E8DE124" w14:textId="77777777" w:rsidTr="00A506DE">
        <w:trPr>
          <w:cantSplit/>
        </w:trPr>
        <w:tc>
          <w:tcPr>
            <w:tcW w:w="4044" w:type="dxa"/>
            <w:vAlign w:val="bottom"/>
          </w:tcPr>
          <w:p w14:paraId="3FED80E5" w14:textId="4C05EED6" w:rsidR="001321E3" w:rsidRPr="009433A9" w:rsidRDefault="00EE2CD7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เก้า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เดือนสิ้นสุดวันที่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กันยายน</w:t>
            </w:r>
          </w:p>
        </w:tc>
        <w:tc>
          <w:tcPr>
            <w:tcW w:w="1258" w:type="dxa"/>
            <w:vAlign w:val="bottom"/>
          </w:tcPr>
          <w:p w14:paraId="1576AC62" w14:textId="02821CF1" w:rsidR="001321E3" w:rsidRPr="00693A8C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 w:rsidR="00A506DE" w:rsidRPr="00693A8C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60" w:type="dxa"/>
            <w:vAlign w:val="bottom"/>
          </w:tcPr>
          <w:p w14:paraId="04BFE141" w14:textId="77777777" w:rsidR="001321E3" w:rsidRPr="009433A9" w:rsidRDefault="001321E3" w:rsidP="001321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86" w:type="dxa"/>
            <w:vAlign w:val="bottom"/>
          </w:tcPr>
          <w:p w14:paraId="50313030" w14:textId="78F5245E" w:rsidR="001321E3" w:rsidRPr="00693A8C" w:rsidRDefault="001321E3" w:rsidP="001321E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 w:rsidR="00A506DE" w:rsidRPr="00693A8C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90" w:type="dxa"/>
          </w:tcPr>
          <w:p w14:paraId="0A127669" w14:textId="77777777" w:rsidR="001321E3" w:rsidRPr="00693A8C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01554CE0" w14:textId="25EBA3FC" w:rsidR="001321E3" w:rsidRPr="00693A8C" w:rsidRDefault="001321E3" w:rsidP="00A506DE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693A8C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 w:rsidR="00A506DE" w:rsidRPr="00693A8C">
              <w:rPr>
                <w:rFonts w:asciiTheme="majorBidi" w:hAnsiTheme="majorBidi" w:cstheme="majorBidi" w:hint="cs"/>
                <w:bCs/>
                <w:sz w:val="29"/>
                <w:szCs w:val="29"/>
              </w:rPr>
              <w:t>6</w:t>
            </w:r>
          </w:p>
        </w:tc>
        <w:tc>
          <w:tcPr>
            <w:tcW w:w="279" w:type="dxa"/>
            <w:vAlign w:val="bottom"/>
          </w:tcPr>
          <w:p w14:paraId="4072DFBA" w14:textId="77777777" w:rsidR="001321E3" w:rsidRPr="00693A8C" w:rsidRDefault="001321E3" w:rsidP="001321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1FDBED0" w14:textId="4A0EA756" w:rsidR="001321E3" w:rsidRPr="00693A8C" w:rsidRDefault="001321E3" w:rsidP="001321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 w:rsidR="00A506DE" w:rsidRPr="00693A8C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lang w:val="en-US" w:bidi="th-TH"/>
              </w:rPr>
              <w:t>5</w:t>
            </w:r>
          </w:p>
        </w:tc>
      </w:tr>
      <w:tr w:rsidR="001321E3" w:rsidRPr="009433A9" w14:paraId="4DA03A40" w14:textId="77777777" w:rsidTr="00A506DE">
        <w:trPr>
          <w:cantSplit/>
        </w:trPr>
        <w:tc>
          <w:tcPr>
            <w:tcW w:w="4044" w:type="dxa"/>
            <w:vAlign w:val="bottom"/>
            <w:hideMark/>
          </w:tcPr>
          <w:p w14:paraId="34030908" w14:textId="77777777" w:rsidR="001321E3" w:rsidRPr="009433A9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  <w:hideMark/>
          </w:tcPr>
          <w:p w14:paraId="737E4168" w14:textId="77777777" w:rsidR="001321E3" w:rsidRPr="009433A9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EE2CD7" w:rsidRPr="00A506DE" w14:paraId="454C0E15" w14:textId="77777777" w:rsidTr="00A506DE">
        <w:trPr>
          <w:cantSplit/>
        </w:trPr>
        <w:tc>
          <w:tcPr>
            <w:tcW w:w="4044" w:type="dxa"/>
          </w:tcPr>
          <w:p w14:paraId="16E792AD" w14:textId="5F2AD523" w:rsidR="00EE2CD7" w:rsidRPr="009433A9" w:rsidRDefault="00EE2CD7" w:rsidP="00EE2CD7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58" w:type="dxa"/>
          </w:tcPr>
          <w:p w14:paraId="4CF2C021" w14:textId="39B52AF9" w:rsidR="00EE2CD7" w:rsidRPr="002D4792" w:rsidRDefault="006A79DF" w:rsidP="00030F4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</w:t>
            </w:r>
            <w:r w:rsidR="002D4792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622</w:t>
            </w:r>
          </w:p>
        </w:tc>
        <w:tc>
          <w:tcPr>
            <w:tcW w:w="260" w:type="dxa"/>
          </w:tcPr>
          <w:p w14:paraId="17C17E31" w14:textId="77777777" w:rsidR="00EE2CD7" w:rsidRPr="009433A9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6" w:type="dxa"/>
          </w:tcPr>
          <w:p w14:paraId="7512ED39" w14:textId="749488A3" w:rsidR="00EE2CD7" w:rsidRPr="00E73769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(1,219)</w:t>
            </w:r>
          </w:p>
        </w:tc>
        <w:tc>
          <w:tcPr>
            <w:tcW w:w="290" w:type="dxa"/>
          </w:tcPr>
          <w:p w14:paraId="72239239" w14:textId="77777777" w:rsidR="00EE2CD7" w:rsidRPr="009433A9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</w:tcPr>
          <w:p w14:paraId="59AD91E9" w14:textId="0CF166C9" w:rsidR="00EE2CD7" w:rsidRPr="009433A9" w:rsidRDefault="006A79D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53,30</w:t>
            </w:r>
            <w:r w:rsidR="00D842F0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79" w:type="dxa"/>
          </w:tcPr>
          <w:p w14:paraId="72C38590" w14:textId="77777777" w:rsidR="00EE2CD7" w:rsidRPr="009433A9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1" w:type="dxa"/>
          </w:tcPr>
          <w:p w14:paraId="51E7D10F" w14:textId="2F976046" w:rsidR="00EE2CD7" w:rsidRPr="009433A9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(978)</w:t>
            </w:r>
          </w:p>
        </w:tc>
      </w:tr>
    </w:tbl>
    <w:p w14:paraId="7836C48B" w14:textId="1D623C3C" w:rsidR="00BF3DAB" w:rsidRPr="006B3D30" w:rsidRDefault="006B3D30" w:rsidP="006B3D30">
      <w:pPr>
        <w:rPr>
          <w:cs/>
        </w:rPr>
      </w:pPr>
      <w:r>
        <w:br w:type="page"/>
      </w:r>
    </w:p>
    <w:p w14:paraId="21B95D64" w14:textId="77777777" w:rsidR="00680119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16"/>
          <w:szCs w:val="16"/>
          <w:cs/>
        </w:rPr>
        <w:sectPr w:rsidR="00680119" w:rsidSect="00963EB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10" w:gutter="0"/>
          <w:pgNumType w:start="14" w:chapStyle="1"/>
          <w:cols w:space="720"/>
          <w:titlePg/>
          <w:docGrid w:linePitch="245"/>
        </w:sectPr>
      </w:pPr>
    </w:p>
    <w:p w14:paraId="434EAD08" w14:textId="0A738E07" w:rsidR="00680119" w:rsidRPr="00CB75B9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B75B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</w:t>
      </w:r>
      <w:r w:rsidRPr="00CB75B9">
        <w:rPr>
          <w:rFonts w:ascii="Angsana New" w:hAnsi="Angsana New" w:hint="cs"/>
          <w:bCs/>
          <w:sz w:val="30"/>
          <w:szCs w:val="30"/>
          <w:cs/>
        </w:rPr>
        <w:t>บริษัทร่วมและ</w:t>
      </w:r>
      <w:r w:rsidRPr="00CB75B9">
        <w:rPr>
          <w:rFonts w:ascii="Angsana New" w:hAnsi="Angsana New"/>
          <w:bCs/>
          <w:sz w:val="30"/>
          <w:szCs w:val="30"/>
          <w:cs/>
        </w:rPr>
        <w:t>การร่วมค้า</w:t>
      </w:r>
    </w:p>
    <w:p w14:paraId="3C50F03C" w14:textId="77777777" w:rsidR="00680119" w:rsidRPr="00860223" w:rsidRDefault="00680119" w:rsidP="00CA229D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5DF9DB88" w14:textId="4F1452F6" w:rsidR="00680119" w:rsidRPr="003748DE" w:rsidRDefault="0096319B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6BA7">
        <w:rPr>
          <w:rFonts w:ascii="Angsana New" w:hAnsi="Angsana New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7A6BA7">
        <w:rPr>
          <w:rFonts w:ascii="Angsana New" w:hAnsi="Angsana New"/>
          <w:sz w:val="30"/>
          <w:szCs w:val="30"/>
          <w:cs/>
        </w:rPr>
        <w:t>การร่วมค้า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ณ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D55AD8" w:rsidRPr="00D55AD8">
        <w:rPr>
          <w:rFonts w:ascii="Angsana New" w:hAnsi="Angsana New"/>
          <w:sz w:val="30"/>
          <w:szCs w:val="30"/>
        </w:rPr>
        <w:t>3</w:t>
      </w:r>
      <w:r w:rsidR="001321E3">
        <w:rPr>
          <w:rFonts w:ascii="Angsana New" w:hAnsi="Angsana New"/>
          <w:sz w:val="30"/>
          <w:szCs w:val="30"/>
        </w:rPr>
        <w:t>0</w:t>
      </w:r>
      <w:r w:rsidR="00D55AD8" w:rsidRPr="00832AE4">
        <w:rPr>
          <w:rFonts w:ascii="Angsana New" w:hAnsi="Angsana New"/>
          <w:sz w:val="30"/>
          <w:szCs w:val="30"/>
        </w:rPr>
        <w:t xml:space="preserve"> </w:t>
      </w:r>
      <w:r w:rsidR="00EE2CD7">
        <w:rPr>
          <w:rFonts w:ascii="Angsana New" w:hAnsi="Angsana New" w:hint="cs"/>
          <w:sz w:val="30"/>
          <w:szCs w:val="30"/>
          <w:cs/>
        </w:rPr>
        <w:t>กันยายน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 </w:t>
      </w:r>
      <w:r w:rsidR="00AB7224" w:rsidRPr="003748DE">
        <w:rPr>
          <w:rFonts w:ascii="Angsana New" w:hAnsi="Angsana New"/>
          <w:sz w:val="30"/>
          <w:szCs w:val="30"/>
        </w:rPr>
        <w:t>256</w:t>
      </w:r>
      <w:r w:rsidR="004D7E9A">
        <w:rPr>
          <w:rFonts w:ascii="Angsana New" w:hAnsi="Angsana New"/>
          <w:sz w:val="30"/>
          <w:szCs w:val="30"/>
        </w:rPr>
        <w:t>6</w:t>
      </w:r>
      <w:r w:rsidR="00AB7224" w:rsidRPr="003748DE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AB7224" w:rsidRPr="003748DE">
        <w:rPr>
          <w:rFonts w:ascii="Angsana New" w:hAnsi="Angsana New"/>
          <w:sz w:val="30"/>
          <w:szCs w:val="30"/>
        </w:rPr>
        <w:t xml:space="preserve">31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7224" w:rsidRPr="003748DE">
        <w:rPr>
          <w:rFonts w:ascii="Angsana New" w:hAnsi="Angsana New"/>
          <w:sz w:val="30"/>
          <w:szCs w:val="30"/>
        </w:rPr>
        <w:t>256</w:t>
      </w:r>
      <w:r w:rsidR="004D7E9A">
        <w:rPr>
          <w:rFonts w:ascii="Angsana New" w:hAnsi="Angsana New"/>
          <w:sz w:val="30"/>
          <w:szCs w:val="30"/>
        </w:rPr>
        <w:t>5</w:t>
      </w:r>
      <w:r w:rsidR="00AB7224" w:rsidRPr="003748DE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 w:hint="cs"/>
          <w:sz w:val="30"/>
          <w:szCs w:val="30"/>
          <w:cs/>
        </w:rPr>
        <w:t>และ</w:t>
      </w:r>
      <w:r w:rsidR="00680119" w:rsidRPr="003748DE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74B23" w:rsidRPr="003748DE">
        <w:rPr>
          <w:rFonts w:ascii="Angsana New" w:hAnsi="Angsana New" w:hint="cs"/>
          <w:sz w:val="30"/>
          <w:szCs w:val="30"/>
          <w:cs/>
        </w:rPr>
        <w:t>งวด</w:t>
      </w:r>
      <w:r w:rsidR="009F65A7">
        <w:rPr>
          <w:rFonts w:ascii="Angsana New" w:hAnsi="Angsana New" w:hint="cs"/>
          <w:sz w:val="30"/>
          <w:szCs w:val="30"/>
          <w:cs/>
        </w:rPr>
        <w:t>เก้า</w:t>
      </w:r>
      <w:r w:rsidR="00753D54" w:rsidRPr="009433A9">
        <w:rPr>
          <w:rFonts w:ascii="Angsana New" w:hAnsi="Angsana New" w:hint="cs"/>
          <w:sz w:val="30"/>
          <w:szCs w:val="30"/>
          <w:cs/>
        </w:rPr>
        <w:t>เดือน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321E3">
        <w:rPr>
          <w:rFonts w:ascii="Angsana New" w:hAnsi="Angsana New"/>
          <w:sz w:val="30"/>
          <w:szCs w:val="30"/>
        </w:rPr>
        <w:t xml:space="preserve">30 </w:t>
      </w:r>
      <w:r w:rsidR="009F65A7">
        <w:rPr>
          <w:rFonts w:ascii="Angsana New" w:hAnsi="Angsana New" w:hint="cs"/>
          <w:sz w:val="30"/>
          <w:szCs w:val="30"/>
          <w:cs/>
        </w:rPr>
        <w:t>กันยา</w:t>
      </w:r>
      <w:r w:rsidR="001321E3">
        <w:rPr>
          <w:rFonts w:ascii="Angsana New" w:hAnsi="Angsana New" w:hint="cs"/>
          <w:sz w:val="30"/>
          <w:szCs w:val="30"/>
          <w:cs/>
        </w:rPr>
        <w:t>ยน</w:t>
      </w:r>
      <w:r w:rsidR="00680119" w:rsidRPr="003748DE">
        <w:rPr>
          <w:rFonts w:ascii="Angsana New" w:hAnsi="Angsana New"/>
          <w:sz w:val="30"/>
          <w:szCs w:val="30"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มีดังนี้</w:t>
      </w:r>
      <w:r w:rsidR="00680119" w:rsidRPr="003748DE">
        <w:rPr>
          <w:rFonts w:ascii="Angsana New" w:hAnsi="Angsana New"/>
          <w:sz w:val="30"/>
          <w:szCs w:val="30"/>
        </w:rPr>
        <w:t xml:space="preserve"> </w:t>
      </w:r>
    </w:p>
    <w:p w14:paraId="289FEB26" w14:textId="77777777" w:rsidR="005644D0" w:rsidRPr="006B07E9" w:rsidRDefault="005644D0" w:rsidP="005644D0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5644D0" w:rsidRPr="00BA54C7" w14:paraId="0E379606" w14:textId="77777777" w:rsidTr="00096608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1A0CD032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789BDB43" w14:textId="77777777" w:rsidR="005644D0" w:rsidRPr="00BC6339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C6339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644D0" w:rsidRPr="00BA54C7" w14:paraId="3F31A8B4" w14:textId="77777777" w:rsidTr="00096608">
        <w:trPr>
          <w:cantSplit/>
          <w:tblHeader/>
        </w:trPr>
        <w:tc>
          <w:tcPr>
            <w:tcW w:w="2430" w:type="dxa"/>
          </w:tcPr>
          <w:p w14:paraId="05832140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29F4927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C619CA" w14:textId="77777777" w:rsidR="005644D0" w:rsidRPr="00BA54C7" w:rsidRDefault="005644D0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1D80BD5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2C69AF90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414D4B34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C48F787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4CDF3F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6E1D2842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6F9E6AE7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3B13FB37" w14:textId="77777777" w:rsidR="00E2608C" w:rsidRDefault="005644D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30EEF" w:rsidRPr="00B81115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38C02AAB" w14:textId="28DB1151" w:rsidR="005644D0" w:rsidRPr="00B81115" w:rsidRDefault="009F65A7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เก้า</w:t>
            </w:r>
            <w:r w:rsidR="00330EEF" w:rsidRPr="00B81115">
              <w:rPr>
                <w:rFonts w:ascii="Angsana New" w:hAnsi="Angsana New" w:hint="cs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1321E3" w:rsidRPr="00BA54C7" w14:paraId="3BA9E2E0" w14:textId="77777777" w:rsidTr="00E57FD3">
        <w:trPr>
          <w:cantSplit/>
          <w:tblHeader/>
        </w:trPr>
        <w:tc>
          <w:tcPr>
            <w:tcW w:w="2430" w:type="dxa"/>
          </w:tcPr>
          <w:p w14:paraId="6F21DF46" w14:textId="77777777" w:rsidR="001321E3" w:rsidRPr="00BA54C7" w:rsidRDefault="001321E3" w:rsidP="001321E3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017F7120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123934C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FA804A" w14:textId="2D81DFE2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 w:rsidR="00EE2CD7"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11897B8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705F28" w14:textId="57579ED6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41EED066" w14:textId="584BA4BF" w:rsidR="001321E3" w:rsidRPr="00BA54C7" w:rsidRDefault="00EE2CD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1BDA0C4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23FA22" w14:textId="7B73DEEB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1321E3" w:rsidRPr="00BA54C7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C95BF4" w14:textId="641FCF5C" w:rsidR="001321E3" w:rsidRPr="00BA54C7" w:rsidRDefault="00EE2CD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ED9835E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58572A" w14:textId="1E885BD2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14CD81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9D4E001" w14:textId="7429BE55" w:rsidR="001321E3" w:rsidRPr="00BA54C7" w:rsidRDefault="00EE2CD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6A27841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6F409B" w14:textId="25AD910F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vAlign w:val="bottom"/>
          </w:tcPr>
          <w:p w14:paraId="400E4DB4" w14:textId="77777777" w:rsidR="001321E3" w:rsidRPr="00BA54C7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  <w:vAlign w:val="bottom"/>
          </w:tcPr>
          <w:p w14:paraId="242BB420" w14:textId="0D83CE61" w:rsidR="001321E3" w:rsidRPr="00B81115" w:rsidRDefault="00EE2CD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</w:tr>
      <w:tr w:rsidR="001321E3" w:rsidRPr="00BA54C7" w14:paraId="33A8DFBB" w14:textId="77777777" w:rsidTr="00096608">
        <w:trPr>
          <w:cantSplit/>
          <w:tblHeader/>
        </w:trPr>
        <w:tc>
          <w:tcPr>
            <w:tcW w:w="2430" w:type="dxa"/>
          </w:tcPr>
          <w:p w14:paraId="7F718E80" w14:textId="77777777" w:rsidR="001321E3" w:rsidRPr="00BA54C7" w:rsidRDefault="001321E3" w:rsidP="001321E3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4274D09E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6740AA7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C9668E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5705723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1CBB5CD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720" w:type="dxa"/>
            <w:vAlign w:val="bottom"/>
          </w:tcPr>
          <w:p w14:paraId="0F0A5C62" w14:textId="301D85FB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1B86C617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C6A1376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2C7944B3" w14:textId="77777777" w:rsidR="001321E3" w:rsidRPr="00BA54C7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34D4EA9" w14:textId="0114988E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7CF75C0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E4FDBF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37E76EAA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8D4746" w14:textId="4EB1C97E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AF42842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B97865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3" w:type="dxa"/>
            <w:vAlign w:val="bottom"/>
          </w:tcPr>
          <w:p w14:paraId="7D4C7D73" w14:textId="77777777" w:rsidR="001321E3" w:rsidRPr="00BA54C7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A759EE8" w14:textId="77777777" w:rsidR="001321E3" w:rsidRPr="00B81115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81115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81115">
              <w:rPr>
                <w:rFonts w:ascii="Angsana New" w:hAnsi="Angsana New"/>
                <w:sz w:val="20"/>
                <w:lang w:val="en-US"/>
              </w:rPr>
              <w:t>566</w:t>
            </w:r>
          </w:p>
        </w:tc>
        <w:tc>
          <w:tcPr>
            <w:tcW w:w="180" w:type="dxa"/>
            <w:vAlign w:val="bottom"/>
          </w:tcPr>
          <w:p w14:paraId="0D5E2D7C" w14:textId="77777777" w:rsidR="001321E3" w:rsidRPr="00B81115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103A39E" w14:textId="77777777" w:rsidR="001321E3" w:rsidRPr="00B81115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lang w:val="en-US"/>
              </w:rPr>
              <w:t>2565</w:t>
            </w:r>
          </w:p>
        </w:tc>
      </w:tr>
      <w:tr w:rsidR="001321E3" w:rsidRPr="00BA54C7" w14:paraId="44369734" w14:textId="77777777" w:rsidTr="00096608">
        <w:trPr>
          <w:cantSplit/>
          <w:trHeight w:val="270"/>
        </w:trPr>
        <w:tc>
          <w:tcPr>
            <w:tcW w:w="2430" w:type="dxa"/>
          </w:tcPr>
          <w:p w14:paraId="709BE22C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274098A3" w14:textId="77777777" w:rsidR="001321E3" w:rsidRPr="00BA54C7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2C795B" w14:textId="77777777" w:rsidR="001321E3" w:rsidRPr="00BA54C7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9389796" w14:textId="77777777" w:rsidR="001321E3" w:rsidRPr="00BA54C7" w:rsidRDefault="001321E3" w:rsidP="001321E3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3B1C3553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BA54C7" w14:paraId="6928CD5A" w14:textId="77777777" w:rsidTr="00096608">
        <w:trPr>
          <w:cantSplit/>
          <w:trHeight w:val="270"/>
        </w:trPr>
        <w:tc>
          <w:tcPr>
            <w:tcW w:w="2430" w:type="dxa"/>
          </w:tcPr>
          <w:p w14:paraId="7D538EDD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099CA07C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C5739C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F11B37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241543B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F4910B5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112CF36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79A43430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8B04AB8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CA48AC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F6DAB3E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5D4F6262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7113881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3AB15241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3FAD5397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1E922F2E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1321E3" w:rsidRPr="00BA54C7" w14:paraId="46FAFFC2" w14:textId="77777777" w:rsidTr="00096608">
        <w:trPr>
          <w:cantSplit/>
          <w:trHeight w:val="270"/>
        </w:trPr>
        <w:tc>
          <w:tcPr>
            <w:tcW w:w="2430" w:type="dxa"/>
          </w:tcPr>
          <w:p w14:paraId="5D5AE723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A54C7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A54C7">
              <w:rPr>
                <w:rFonts w:ascii="Angsana New" w:hAnsi="Angsana New"/>
                <w:sz w:val="20"/>
                <w:szCs w:val="20"/>
              </w:rPr>
              <w:t>)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36203B5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234EFF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3E80126" w14:textId="66B82E24" w:rsidR="001321E3" w:rsidRPr="00BA54C7" w:rsidRDefault="0033042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C9065D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60D48" w14:textId="598C9456" w:rsidR="001321E3" w:rsidRPr="00BA54C7" w:rsidRDefault="00330427" w:rsidP="001321E3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1A38416D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B32A3E6" w14:textId="77777777" w:rsidR="001321E3" w:rsidRPr="00EA4691" w:rsidRDefault="001321E3" w:rsidP="001321E3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60C6B353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DA7242" w14:textId="06CCD442" w:rsidR="001321E3" w:rsidRPr="0067620D" w:rsidRDefault="00330427" w:rsidP="001321E3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745E3886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AB51C2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106C5AAB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DF07C6" w14:textId="17358A84" w:rsidR="001321E3" w:rsidRPr="00BA54C7" w:rsidRDefault="00330427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</w:t>
            </w:r>
            <w:r w:rsidR="00CB75B9">
              <w:rPr>
                <w:rFonts w:ascii="Angsana New" w:hAnsi="Angsana New"/>
                <w:sz w:val="20"/>
                <w:lang w:val="en-US" w:bidi="th-TH"/>
              </w:rPr>
              <w:t>305,751</w:t>
            </w:r>
          </w:p>
        </w:tc>
        <w:tc>
          <w:tcPr>
            <w:tcW w:w="180" w:type="dxa"/>
            <w:vAlign w:val="bottom"/>
          </w:tcPr>
          <w:p w14:paraId="3239EC81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32E5D4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1,210,636</w:t>
            </w:r>
          </w:p>
        </w:tc>
        <w:tc>
          <w:tcPr>
            <w:tcW w:w="183" w:type="dxa"/>
            <w:vAlign w:val="bottom"/>
          </w:tcPr>
          <w:p w14:paraId="02A7F579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080D563" w14:textId="051C8ED3" w:rsidR="001321E3" w:rsidRPr="00BA54C7" w:rsidRDefault="003D0596" w:rsidP="001321E3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4,066</w:t>
            </w:r>
          </w:p>
        </w:tc>
        <w:tc>
          <w:tcPr>
            <w:tcW w:w="180" w:type="dxa"/>
            <w:vAlign w:val="bottom"/>
          </w:tcPr>
          <w:p w14:paraId="6986F3C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944298D" w14:textId="049EBA6B" w:rsidR="001321E3" w:rsidRPr="00BA54C7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A54C7" w14:paraId="21ADDF8C" w14:textId="77777777" w:rsidTr="00096608">
        <w:trPr>
          <w:cantSplit/>
          <w:trHeight w:val="270"/>
        </w:trPr>
        <w:tc>
          <w:tcPr>
            <w:tcW w:w="2430" w:type="dxa"/>
          </w:tcPr>
          <w:p w14:paraId="7B1EA056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60FA0444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29CC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C6B7EC" w14:textId="77777777" w:rsidR="001321E3" w:rsidRPr="00F0072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9B9DFA" w14:textId="77777777" w:rsidR="001321E3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8400A" w14:textId="77777777" w:rsidR="001321E3" w:rsidRDefault="001321E3" w:rsidP="001321E3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8D664C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D9A40F6" w14:textId="77777777" w:rsidR="001321E3" w:rsidRDefault="001321E3" w:rsidP="001321E3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8F8C879" w14:textId="77777777" w:rsidR="001321E3" w:rsidRDefault="001321E3" w:rsidP="001321E3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9164ED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9AB91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97C0DB" w14:textId="77777777" w:rsidR="001321E3" w:rsidRPr="006361E9" w:rsidRDefault="001321E3" w:rsidP="001321E3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EA940E" w14:textId="77777777" w:rsidR="001321E3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23EA145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7BDB926" w14:textId="77777777" w:rsidR="001321E3" w:rsidRDefault="001321E3" w:rsidP="001321E3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8806BA1" w14:textId="77777777" w:rsidR="001321E3" w:rsidRDefault="001321E3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321E3" w:rsidRPr="00BA54C7" w14:paraId="702A5A4F" w14:textId="77777777" w:rsidTr="00096608">
        <w:trPr>
          <w:cantSplit/>
        </w:trPr>
        <w:tc>
          <w:tcPr>
            <w:tcW w:w="2430" w:type="dxa"/>
          </w:tcPr>
          <w:p w14:paraId="263280EE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7A8900E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F57576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A82954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F3AB7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4C7399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B6475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849DF54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75B1E6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1321E3" w:rsidRPr="0067620D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2463CA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50908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087125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1321E3" w:rsidRPr="0067620D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77CCEC5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A152513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83C04A6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00C3A6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321E3" w:rsidRPr="00BA54C7" w14:paraId="7DC55BFB" w14:textId="77777777" w:rsidTr="00096608">
        <w:trPr>
          <w:cantSplit/>
        </w:trPr>
        <w:tc>
          <w:tcPr>
            <w:tcW w:w="2430" w:type="dxa"/>
          </w:tcPr>
          <w:p w14:paraId="23D78C6D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2340" w:type="dxa"/>
            <w:vAlign w:val="bottom"/>
          </w:tcPr>
          <w:p w14:paraId="1F32FF4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00" w:type="dxa"/>
            <w:vAlign w:val="bottom"/>
          </w:tcPr>
          <w:p w14:paraId="0278EE50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45B3585" w14:textId="42CF1B35" w:rsidR="001321E3" w:rsidRPr="00BA54C7" w:rsidRDefault="0033042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2133F1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6D28270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58.69</w:t>
            </w:r>
          </w:p>
        </w:tc>
        <w:tc>
          <w:tcPr>
            <w:tcW w:w="720" w:type="dxa"/>
            <w:vAlign w:val="bottom"/>
          </w:tcPr>
          <w:p w14:paraId="24E2CD05" w14:textId="012399A9" w:rsidR="001321E3" w:rsidRPr="00BA54C7" w:rsidRDefault="00330427" w:rsidP="001321E3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DFF37D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98CBE81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165,500</w:t>
            </w:r>
          </w:p>
        </w:tc>
        <w:tc>
          <w:tcPr>
            <w:tcW w:w="180" w:type="dxa"/>
            <w:vAlign w:val="bottom"/>
          </w:tcPr>
          <w:p w14:paraId="37752844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4968488" w14:textId="0AD6A300" w:rsidR="001321E3" w:rsidRPr="00BA54C7" w:rsidRDefault="00330427" w:rsidP="001321E3">
            <w:pPr>
              <w:pStyle w:val="acctfourfigures"/>
              <w:tabs>
                <w:tab w:val="clear" w:pos="765"/>
                <w:tab w:val="decimal" w:pos="523"/>
                <w:tab w:val="left" w:pos="642"/>
              </w:tabs>
              <w:spacing w:line="240" w:lineRule="auto"/>
              <w:ind w:right="-233" w:hanging="8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67285A" w14:textId="77777777" w:rsidR="001321E3" w:rsidRPr="0067620D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983E175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101,365</w:t>
            </w:r>
          </w:p>
        </w:tc>
        <w:tc>
          <w:tcPr>
            <w:tcW w:w="180" w:type="dxa"/>
            <w:vAlign w:val="bottom"/>
          </w:tcPr>
          <w:p w14:paraId="136D1A67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9A8D2D" w14:textId="363CADF1" w:rsidR="001321E3" w:rsidRPr="0067620D" w:rsidRDefault="00330427" w:rsidP="001321E3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68" w:hanging="2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26D42F" w14:textId="77777777" w:rsidR="001321E3" w:rsidRPr="0067620D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A6EAF0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13</w:t>
            </w:r>
            <w:r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67620D">
              <w:rPr>
                <w:rFonts w:ascii="Angsana New" w:hAnsi="Angsana New"/>
                <w:sz w:val="20"/>
                <w:lang w:val="en-US" w:bidi="th-TH"/>
              </w:rPr>
              <w:t>,</w:t>
            </w:r>
            <w:r>
              <w:rPr>
                <w:rFonts w:ascii="Angsana New" w:hAnsi="Angsana New"/>
                <w:sz w:val="20"/>
                <w:lang w:val="en-US" w:bidi="th-TH"/>
              </w:rPr>
              <w:t>958</w:t>
            </w:r>
          </w:p>
        </w:tc>
        <w:tc>
          <w:tcPr>
            <w:tcW w:w="183" w:type="dxa"/>
            <w:vAlign w:val="bottom"/>
          </w:tcPr>
          <w:p w14:paraId="058FC731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7D959A5" w14:textId="1EF91B7F" w:rsidR="001321E3" w:rsidRPr="00BA54C7" w:rsidRDefault="0071414A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510DA5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88552C7" w14:textId="58623CBD" w:rsidR="001321E3" w:rsidRPr="00BA54C7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A54C7" w14:paraId="4E35E734" w14:textId="77777777" w:rsidTr="00096608">
        <w:trPr>
          <w:cantSplit/>
        </w:trPr>
        <w:tc>
          <w:tcPr>
            <w:tcW w:w="2430" w:type="dxa"/>
          </w:tcPr>
          <w:p w14:paraId="17669529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5750BC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A54C7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0652A360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523C92" w14:textId="0606B685" w:rsidR="001321E3" w:rsidRPr="00BA54C7" w:rsidRDefault="0033042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CEA6457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81308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19EE0F1" w14:textId="73B1D590" w:rsidR="001321E3" w:rsidRPr="00BA54C7" w:rsidRDefault="00330427" w:rsidP="001321E3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17283886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D0D1E47" w14:textId="51BE7A90" w:rsidR="001321E3" w:rsidRPr="00BA54C7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7B4F936F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6D7FD17" w14:textId="2F863AA5" w:rsidR="001321E3" w:rsidRPr="006D57CE" w:rsidRDefault="00330427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17152743" w14:textId="77777777" w:rsidR="001321E3" w:rsidRPr="006D57CE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8FE8E5" w14:textId="77777777" w:rsidR="001321E3" w:rsidRPr="006D57CE" w:rsidRDefault="001321E3" w:rsidP="001321E3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D57CE"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28E64B78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EA0FDD" w14:textId="555C0A02" w:rsidR="001321E3" w:rsidRPr="00F67E95" w:rsidRDefault="00596941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F67E95">
              <w:rPr>
                <w:rFonts w:ascii="Angsana New" w:hAnsi="Angsana New"/>
                <w:sz w:val="20"/>
                <w:lang w:val="en-US" w:bidi="th-TH"/>
              </w:rPr>
              <w:t>379,</w:t>
            </w:r>
            <w:r w:rsidR="002831FA" w:rsidRPr="00F67E95">
              <w:rPr>
                <w:rFonts w:ascii="Angsana New" w:hAnsi="Angsana New"/>
                <w:sz w:val="20"/>
                <w:lang w:val="en-US" w:bidi="th-TH"/>
              </w:rPr>
              <w:t>184</w:t>
            </w:r>
          </w:p>
        </w:tc>
        <w:tc>
          <w:tcPr>
            <w:tcW w:w="180" w:type="dxa"/>
            <w:vAlign w:val="bottom"/>
          </w:tcPr>
          <w:p w14:paraId="1F6F5FE3" w14:textId="77777777" w:rsidR="001321E3" w:rsidRPr="00C9032C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BE4FB3" w14:textId="42CE5D05" w:rsidR="001321E3" w:rsidRPr="00C9032C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365CE0">
              <w:rPr>
                <w:rFonts w:ascii="Angsana New" w:hAnsi="Angsana New"/>
                <w:sz w:val="20"/>
                <w:lang w:val="en-US" w:bidi="th-TH"/>
              </w:rPr>
              <w:t>3</w:t>
            </w:r>
            <w:r>
              <w:rPr>
                <w:rFonts w:ascii="Angsana New" w:hAnsi="Angsana New"/>
                <w:sz w:val="20"/>
                <w:lang w:val="en-US" w:bidi="th-TH"/>
              </w:rPr>
              <w:t>70</w:t>
            </w:r>
            <w:r w:rsidRPr="00365CE0">
              <w:rPr>
                <w:rFonts w:ascii="Angsana New" w:hAnsi="Angsana New"/>
                <w:sz w:val="20"/>
                <w:lang w:val="en-US" w:bidi="th-TH"/>
              </w:rPr>
              <w:t>,</w:t>
            </w:r>
            <w:r>
              <w:rPr>
                <w:rFonts w:ascii="Angsana New" w:hAnsi="Angsana New"/>
                <w:sz w:val="20"/>
                <w:lang w:val="en-US" w:bidi="th-TH"/>
              </w:rPr>
              <w:t>936</w:t>
            </w:r>
          </w:p>
        </w:tc>
        <w:tc>
          <w:tcPr>
            <w:tcW w:w="183" w:type="dxa"/>
            <w:vAlign w:val="bottom"/>
          </w:tcPr>
          <w:p w14:paraId="36043D66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B454CF" w14:textId="55A0A5F6" w:rsidR="001321E3" w:rsidRPr="00BA54C7" w:rsidRDefault="0071414A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6727A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E026DAA" w14:textId="4BC0FC65" w:rsidR="001321E3" w:rsidRPr="00BA54C7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A54C7" w14:paraId="31800CC1" w14:textId="77777777" w:rsidTr="009A2AEE">
        <w:trPr>
          <w:cantSplit/>
        </w:trPr>
        <w:tc>
          <w:tcPr>
            <w:tcW w:w="2430" w:type="dxa"/>
          </w:tcPr>
          <w:p w14:paraId="1CEF9D7D" w14:textId="4D5C39C2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2F798DC4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65406B5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640D2D" w14:textId="1F48F564" w:rsidR="001321E3" w:rsidRPr="00BA54C7" w:rsidRDefault="0033042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</w:tcPr>
          <w:p w14:paraId="605A663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112BC6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720" w:type="dxa"/>
            <w:vAlign w:val="bottom"/>
          </w:tcPr>
          <w:p w14:paraId="38C8F6D7" w14:textId="388488A6" w:rsidR="001321E3" w:rsidRPr="00BA54C7" w:rsidRDefault="00330427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10B25A85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474D93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3B77CF27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2E155" w14:textId="6C22A9C8" w:rsidR="001321E3" w:rsidRPr="00BA54C7" w:rsidRDefault="00330427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C9B75BC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0090E1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1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7C2CA93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E24425" w14:textId="604EE441" w:rsidR="001321E3" w:rsidRPr="00F67E95" w:rsidRDefault="00596941" w:rsidP="001321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F67E95">
              <w:rPr>
                <w:rFonts w:ascii="Angsana New" w:hAnsi="Angsana New"/>
                <w:sz w:val="20"/>
                <w:lang w:val="en-US" w:bidi="th-TH"/>
              </w:rPr>
              <w:t>18,634</w:t>
            </w:r>
          </w:p>
        </w:tc>
        <w:tc>
          <w:tcPr>
            <w:tcW w:w="180" w:type="dxa"/>
            <w:vAlign w:val="bottom"/>
          </w:tcPr>
          <w:p w14:paraId="015D08A7" w14:textId="77777777" w:rsidR="001321E3" w:rsidRPr="007E3B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218D89" w14:textId="77777777" w:rsidR="001321E3" w:rsidRPr="00B6098C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lang w:val="en-US" w:bidi="th-TH"/>
              </w:rPr>
            </w:pPr>
            <w:r w:rsidRPr="00B6098C">
              <w:rPr>
                <w:rFonts w:ascii="Angsana New" w:hAnsi="Angsana New"/>
                <w:sz w:val="20"/>
                <w:lang w:val="en-US" w:bidi="th-TH"/>
              </w:rPr>
              <w:t>21,123</w:t>
            </w:r>
          </w:p>
        </w:tc>
        <w:tc>
          <w:tcPr>
            <w:tcW w:w="183" w:type="dxa"/>
            <w:vAlign w:val="bottom"/>
          </w:tcPr>
          <w:p w14:paraId="473FBAAE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2E97874" w14:textId="0F0BAB82" w:rsidR="001321E3" w:rsidRPr="00BA54C7" w:rsidRDefault="0071414A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57480DB" w14:textId="459F9172" w:rsidR="001321E3" w:rsidRPr="00BA54C7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A54C7" w14:paraId="3403C9EB" w14:textId="77777777" w:rsidTr="009A2AEE">
        <w:trPr>
          <w:cantSplit/>
        </w:trPr>
        <w:tc>
          <w:tcPr>
            <w:tcW w:w="2430" w:type="dxa"/>
          </w:tcPr>
          <w:p w14:paraId="2FBB7013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44C75E66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D4333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7D4B0" w14:textId="77777777" w:rsidR="001321E3" w:rsidRPr="00F0072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A9C0BC" w14:textId="77777777" w:rsidR="001321E3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53E47B" w14:textId="77777777" w:rsidR="001321E3" w:rsidRPr="00F00727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12A02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E657B12" w14:textId="77777777" w:rsidR="001321E3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361F5B44" w:rsidR="001321E3" w:rsidRPr="009A2AEE" w:rsidRDefault="00330427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403,602</w:t>
            </w:r>
          </w:p>
        </w:tc>
        <w:tc>
          <w:tcPr>
            <w:tcW w:w="180" w:type="dxa"/>
            <w:vAlign w:val="bottom"/>
          </w:tcPr>
          <w:p w14:paraId="3E8DA42B" w14:textId="77777777" w:rsidR="001321E3" w:rsidRPr="009A2AEE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7D93FC7C" w:rsidR="001321E3" w:rsidRPr="009A2AEE" w:rsidRDefault="001321E3" w:rsidP="001321E3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124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504,967</w:t>
            </w:r>
          </w:p>
        </w:tc>
        <w:tc>
          <w:tcPr>
            <w:tcW w:w="180" w:type="dxa"/>
            <w:vAlign w:val="bottom"/>
          </w:tcPr>
          <w:p w14:paraId="58CECC13" w14:textId="77777777" w:rsidR="001321E3" w:rsidRPr="009A2AEE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7AA8E732" w:rsidR="001321E3" w:rsidRPr="00F67E95" w:rsidRDefault="0071414A" w:rsidP="001321E3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67E95">
              <w:rPr>
                <w:rFonts w:ascii="Angsana New" w:hAnsi="Angsana New"/>
                <w:b/>
                <w:bCs/>
                <w:sz w:val="20"/>
                <w:lang w:val="en-US" w:bidi="th-TH"/>
              </w:rPr>
              <w:t>397,8</w:t>
            </w:r>
            <w:r w:rsidR="002B3BF5" w:rsidRPr="00F67E95">
              <w:rPr>
                <w:rFonts w:ascii="Angsana New" w:hAnsi="Angsana New"/>
                <w:b/>
                <w:bCs/>
                <w:sz w:val="20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5FB61B85" w14:textId="77777777" w:rsidR="001321E3" w:rsidRPr="009A2AEE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281C2939" w:rsidR="001321E3" w:rsidRPr="009A2AEE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525,017</w:t>
            </w:r>
          </w:p>
        </w:tc>
        <w:tc>
          <w:tcPr>
            <w:tcW w:w="183" w:type="dxa"/>
            <w:vAlign w:val="bottom"/>
          </w:tcPr>
          <w:p w14:paraId="148F3D6D" w14:textId="77777777" w:rsidR="001321E3" w:rsidRPr="009A2AEE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4DBF453C" w:rsidR="001321E3" w:rsidRPr="009A2AEE" w:rsidRDefault="0071414A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8572A" w14:textId="77777777" w:rsidR="001321E3" w:rsidRPr="009A2AEE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159BABB1" w:rsidR="001321E3" w:rsidRPr="009A2AEE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1321E3" w:rsidRPr="0006270A" w14:paraId="35E25CCD" w14:textId="77777777" w:rsidTr="009A2AEE">
        <w:trPr>
          <w:cantSplit/>
        </w:trPr>
        <w:tc>
          <w:tcPr>
            <w:tcW w:w="2430" w:type="dxa"/>
          </w:tcPr>
          <w:p w14:paraId="187625A0" w14:textId="77777777" w:rsidR="001321E3" w:rsidRPr="0006270A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78E38FB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2C9E17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B9DF4E" w14:textId="77777777" w:rsidR="001321E3" w:rsidRPr="0006270A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716422F" w14:textId="77777777" w:rsidR="001321E3" w:rsidRPr="0006270A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F5CA89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7ABDB" w14:textId="77777777" w:rsidR="001321E3" w:rsidRPr="0006270A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38D258" w14:textId="77777777" w:rsidR="001321E3" w:rsidRPr="0006270A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1321E3" w:rsidRPr="0006270A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1A9D5F" w14:textId="3DEF5879" w:rsidR="001321E3" w:rsidRPr="0006270A" w:rsidRDefault="00330427" w:rsidP="001321E3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1,326,281</w:t>
            </w:r>
          </w:p>
        </w:tc>
        <w:tc>
          <w:tcPr>
            <w:tcW w:w="180" w:type="dxa"/>
            <w:vAlign w:val="bottom"/>
          </w:tcPr>
          <w:p w14:paraId="50141516" w14:textId="77777777" w:rsidR="001321E3" w:rsidRPr="0006270A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D79C316" w14:textId="77777777" w:rsidR="001321E3" w:rsidRPr="004171A9" w:rsidRDefault="001321E3" w:rsidP="001321E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171A9">
              <w:rPr>
                <w:rFonts w:ascii="Angsana New" w:hAnsi="Angsana New"/>
                <w:b/>
                <w:bCs/>
                <w:sz w:val="20"/>
                <w:lang w:val="en-US" w:bidi="th-TH"/>
              </w:rPr>
              <w:t>1,463,646</w:t>
            </w:r>
          </w:p>
        </w:tc>
        <w:tc>
          <w:tcPr>
            <w:tcW w:w="180" w:type="dxa"/>
            <w:vAlign w:val="bottom"/>
          </w:tcPr>
          <w:p w14:paraId="333DF185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A673C94" w14:textId="058121B1" w:rsidR="001321E3" w:rsidRPr="00F67E95" w:rsidRDefault="0071414A" w:rsidP="001321E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F67E95">
              <w:rPr>
                <w:rFonts w:ascii="Angsana New" w:hAnsi="Angsana New"/>
                <w:b/>
                <w:bCs/>
                <w:sz w:val="20"/>
                <w:lang w:val="en-US" w:bidi="th-TH"/>
              </w:rPr>
              <w:t>1,</w:t>
            </w:r>
            <w:r w:rsidR="00CB75B9" w:rsidRPr="00F67E95">
              <w:rPr>
                <w:rFonts w:ascii="Angsana New" w:hAnsi="Angsana New"/>
                <w:b/>
                <w:bCs/>
                <w:sz w:val="20"/>
                <w:lang w:val="en-US" w:bidi="th-TH"/>
              </w:rPr>
              <w:t>703,</w:t>
            </w:r>
            <w:r w:rsidR="00711123" w:rsidRPr="00F67E95">
              <w:rPr>
                <w:rFonts w:ascii="Angsana New" w:hAnsi="Angsana New"/>
                <w:b/>
                <w:bCs/>
                <w:sz w:val="20"/>
                <w:lang w:val="en-US" w:bidi="th-TH"/>
              </w:rPr>
              <w:t>569</w:t>
            </w:r>
          </w:p>
        </w:tc>
        <w:tc>
          <w:tcPr>
            <w:tcW w:w="180" w:type="dxa"/>
            <w:vAlign w:val="bottom"/>
          </w:tcPr>
          <w:p w14:paraId="158BDBA0" w14:textId="77777777" w:rsidR="001321E3" w:rsidRPr="0006270A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754525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1,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735,653</w:t>
            </w:r>
          </w:p>
        </w:tc>
        <w:tc>
          <w:tcPr>
            <w:tcW w:w="183" w:type="dxa"/>
            <w:vAlign w:val="bottom"/>
          </w:tcPr>
          <w:p w14:paraId="7AEA62DF" w14:textId="77777777" w:rsidR="001321E3" w:rsidRPr="0006270A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0CDFFB54" w14:textId="54888ECA" w:rsidR="001321E3" w:rsidRPr="0006270A" w:rsidRDefault="003D0596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4,066</w:t>
            </w:r>
          </w:p>
        </w:tc>
        <w:tc>
          <w:tcPr>
            <w:tcW w:w="180" w:type="dxa"/>
            <w:vAlign w:val="bottom"/>
          </w:tcPr>
          <w:p w14:paraId="07B971CD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704F865C" w14:textId="101660A6" w:rsidR="001321E3" w:rsidRPr="0006270A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4D86119A" w14:textId="3A347645" w:rsidR="00D2259E" w:rsidRDefault="00D2259E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9AA1B1F" w14:textId="77777777" w:rsidR="00D2259E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7"/>
          <w:szCs w:val="17"/>
        </w:rPr>
      </w:pPr>
      <w:r>
        <w:rPr>
          <w:rFonts w:ascii="Angsana New" w:hAnsi="Angsana New"/>
          <w:sz w:val="17"/>
          <w:szCs w:val="17"/>
        </w:rPr>
        <w:br w:type="page"/>
      </w: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5644D0" w:rsidRPr="00B44C7B" w14:paraId="6595350C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3C46FE51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A97333C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644D0" w:rsidRPr="00B44C7B" w14:paraId="388FA33F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28210CAA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16EFA08A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EE8C41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5A3B38D5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C5BD1C0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8A9B93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C17046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1A1204F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E08FD53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7DFC2CBF" w14:textId="1B71F71C" w:rsidR="00E2608C" w:rsidRDefault="00822F3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03E97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60D077C5" w14:textId="00A04FDF" w:rsidR="005644D0" w:rsidRPr="00E2608C" w:rsidRDefault="009F65A7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เก้า</w:t>
            </w:r>
            <w:r w:rsidR="00822F31">
              <w:rPr>
                <w:rFonts w:ascii="Angsana New" w:hAnsi="Angsana New" w:hint="cs"/>
                <w:sz w:val="20"/>
                <w:cs/>
                <w:lang w:bidi="th-TH"/>
              </w:rPr>
              <w:t xml:space="preserve">เดือนสิ้นสุดวันที่ </w:t>
            </w:r>
          </w:p>
        </w:tc>
      </w:tr>
      <w:tr w:rsidR="001321E3" w:rsidRPr="00B44C7B" w14:paraId="190A8FE6" w14:textId="77777777" w:rsidTr="003E551D">
        <w:trPr>
          <w:cantSplit/>
          <w:tblHeader/>
        </w:trPr>
        <w:tc>
          <w:tcPr>
            <w:tcW w:w="2716" w:type="dxa"/>
          </w:tcPr>
          <w:p w14:paraId="79768A31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53A05FA1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A8177A2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7CB8823" w14:textId="1EAEBADE" w:rsidR="001321E3" w:rsidRPr="00B44C7B" w:rsidRDefault="00EE2CD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36327ED5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02CEE1" w14:textId="56B815F8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6E149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AC779B6" w14:textId="77777777" w:rsidR="001321E3" w:rsidRPr="00B44C7B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DDC1D7E" w14:textId="2B055490" w:rsidR="001321E3" w:rsidRPr="00B44C7B" w:rsidRDefault="00EE2CD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0641C73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EB9FBF" w14:textId="05068969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F5C4DFC" w14:textId="77777777" w:rsidR="001321E3" w:rsidRPr="00B44C7B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2CB080" w14:textId="7585EF0D" w:rsidR="001321E3" w:rsidRPr="00B44C7B" w:rsidRDefault="00EE2CD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B7BF8CB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123F86" w14:textId="28B046EB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411BEE84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F396CAA" w14:textId="203A0604" w:rsidR="001321E3" w:rsidRPr="00B44C7B" w:rsidRDefault="00EE2CD7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</w:tr>
      <w:tr w:rsidR="001321E3" w:rsidRPr="00B44C7B" w14:paraId="7193E9B2" w14:textId="77777777" w:rsidTr="001803A2">
        <w:trPr>
          <w:cantSplit/>
          <w:tblHeader/>
        </w:trPr>
        <w:tc>
          <w:tcPr>
            <w:tcW w:w="2716" w:type="dxa"/>
          </w:tcPr>
          <w:p w14:paraId="453F31BD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2463E891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7DDD267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3DD7717" w14:textId="292A72A2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78" w:type="dxa"/>
            <w:vAlign w:val="bottom"/>
          </w:tcPr>
          <w:p w14:paraId="622E4D46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575ECF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23DCDFA7" w14:textId="77777777" w:rsidR="001321E3" w:rsidRPr="00B44C7B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B7CC2D6" w14:textId="3F2F6413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C4B7C49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EBCFC3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7F8E6479" w14:textId="77777777" w:rsidR="001321E3" w:rsidRPr="00B44C7B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B160BC" w14:textId="4558F5A4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3D8B9A0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2B34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78" w:type="dxa"/>
            <w:gridSpan w:val="2"/>
            <w:vAlign w:val="bottom"/>
          </w:tcPr>
          <w:p w14:paraId="70C4624C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FBF9D7" w14:textId="4C9285D0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5AC8D3D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B338B9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</w:tr>
      <w:tr w:rsidR="001321E3" w:rsidRPr="00B44C7B" w14:paraId="7B8100C5" w14:textId="77777777" w:rsidTr="001803A2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52793F5C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10808344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388F30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6DD9E2DA" w14:textId="77777777" w:rsidR="001321E3" w:rsidRPr="00B44C7B" w:rsidRDefault="001321E3" w:rsidP="001321E3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E0AACC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780539A2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B44C7B" w14:paraId="68A4FD9D" w14:textId="77777777" w:rsidTr="001803A2">
        <w:trPr>
          <w:cantSplit/>
          <w:trHeight w:val="270"/>
        </w:trPr>
        <w:tc>
          <w:tcPr>
            <w:tcW w:w="2716" w:type="dxa"/>
          </w:tcPr>
          <w:p w14:paraId="1F078EC3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7FFC98CA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E884D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C2D2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E21CBC1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192804E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C511E55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56F3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19FCDD0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gridSpan w:val="2"/>
          </w:tcPr>
          <w:p w14:paraId="14B806C6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72E89A5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4CFEEAB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gridSpan w:val="2"/>
          </w:tcPr>
          <w:p w14:paraId="6A7E5194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B0C8D56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B96C54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</w:tcPr>
          <w:p w14:paraId="621C097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1321E3" w:rsidRPr="00B44C7B" w14:paraId="0BAB78E6" w14:textId="77777777" w:rsidTr="001803A2">
        <w:trPr>
          <w:cantSplit/>
          <w:trHeight w:val="270"/>
        </w:trPr>
        <w:tc>
          <w:tcPr>
            <w:tcW w:w="2716" w:type="dxa"/>
          </w:tcPr>
          <w:p w14:paraId="1CA25DE2" w14:textId="77777777" w:rsidR="001321E3" w:rsidRPr="00B44C7B" w:rsidRDefault="001321E3" w:rsidP="001321E3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B44C7B">
              <w:rPr>
                <w:rFonts w:ascii="Angsana New" w:hAnsi="Angsana New"/>
                <w:sz w:val="20"/>
                <w:szCs w:val="20"/>
              </w:rPr>
              <w:t>(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44C7B">
              <w:rPr>
                <w:rFonts w:ascii="Angsana New" w:hAnsi="Angsana New"/>
                <w:sz w:val="20"/>
                <w:szCs w:val="20"/>
              </w:rPr>
              <w:t>)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1BF86585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235B5E8F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47531E" w14:textId="201D0314" w:rsidR="001321E3" w:rsidRPr="00B44C7B" w:rsidRDefault="00DF6F64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624C5E18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2A167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3B6BF5E" w14:textId="77777777" w:rsidR="001321E3" w:rsidRPr="00B44C7B" w:rsidRDefault="001321E3" w:rsidP="001321E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82F8B" w14:textId="575BFA4D" w:rsidR="001321E3" w:rsidRPr="00B44C7B" w:rsidRDefault="00DF6F64" w:rsidP="001321E3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54A4E2C1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BD83C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gridSpan w:val="2"/>
            <w:vAlign w:val="bottom"/>
          </w:tcPr>
          <w:p w14:paraId="79C352A1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5ECB6" w14:textId="573009CD" w:rsidR="001321E3" w:rsidRPr="00B44C7B" w:rsidRDefault="00DF6F64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6F6A1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8069A3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161627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374F" w14:textId="3425430D" w:rsidR="001321E3" w:rsidRPr="00B44C7B" w:rsidRDefault="00DF6F64" w:rsidP="000A5553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15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4,066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5C7D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AE12DE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44C7B" w14:paraId="22ACE6AC" w14:textId="77777777" w:rsidTr="001803A2">
        <w:trPr>
          <w:cantSplit/>
          <w:trHeight w:val="270"/>
        </w:trPr>
        <w:tc>
          <w:tcPr>
            <w:tcW w:w="2716" w:type="dxa"/>
          </w:tcPr>
          <w:p w14:paraId="6896C2B0" w14:textId="77777777" w:rsidR="001321E3" w:rsidRPr="00B44C7B" w:rsidRDefault="001321E3" w:rsidP="001321E3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7AB7DA49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3E287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A43AEC" w14:textId="77777777" w:rsidR="001321E3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753EC8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F670B3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4E4809" w14:textId="77777777" w:rsidR="001321E3" w:rsidRPr="00B44C7B" w:rsidRDefault="001321E3" w:rsidP="001321E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E6647" w14:textId="7F3FED9A" w:rsidR="001321E3" w:rsidRDefault="001321E3" w:rsidP="00DF6F64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right="-2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5D6391" w14:textId="77777777" w:rsidR="001321E3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C1915D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24E8A" w14:textId="77777777" w:rsidR="001321E3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BCEFD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0084F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8FAF03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F70E9" w14:textId="77777777" w:rsidR="001321E3" w:rsidRDefault="001321E3" w:rsidP="001321E3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B743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CA50B3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321E3" w:rsidRPr="00B44C7B" w14:paraId="18E2BC68" w14:textId="77777777" w:rsidTr="001803A2">
        <w:trPr>
          <w:cantSplit/>
        </w:trPr>
        <w:tc>
          <w:tcPr>
            <w:tcW w:w="2716" w:type="dxa"/>
          </w:tcPr>
          <w:p w14:paraId="4C49D1F1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4707E1D8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FE666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E6A31C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20C2AA8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CD65CC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6F2C3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10C3" w14:textId="46B82317" w:rsidR="001321E3" w:rsidRPr="00B44C7B" w:rsidRDefault="001321E3" w:rsidP="00D539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26221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F57B3C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8561D8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1818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F3613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E5BC9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0FAD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E24126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1321E3" w:rsidRPr="00B44C7B" w14:paraId="1061B6B5" w14:textId="77777777" w:rsidTr="001803A2">
        <w:trPr>
          <w:cantSplit/>
        </w:trPr>
        <w:tc>
          <w:tcPr>
            <w:tcW w:w="2716" w:type="dxa"/>
          </w:tcPr>
          <w:p w14:paraId="4D62A418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5C3DFD0A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1215E0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21BE0A" w14:textId="2407E708" w:rsidR="001321E3" w:rsidRPr="00B44C7B" w:rsidRDefault="00DF6F64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11844AA5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305A96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290FDA46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58898" w14:textId="1C15D1FE" w:rsidR="001321E3" w:rsidRPr="00AB57E3" w:rsidRDefault="00DF6F64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00C60EE8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68C0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gridSpan w:val="2"/>
            <w:vAlign w:val="bottom"/>
          </w:tcPr>
          <w:p w14:paraId="4CA70020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DBC9C2C" w14:textId="33A9C16A" w:rsidR="001321E3" w:rsidRPr="00AB57E3" w:rsidRDefault="00DF6F64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07C027F1" w14:textId="77777777" w:rsidR="001321E3" w:rsidRPr="00AB57E3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907DD" w14:textId="77777777" w:rsidR="001321E3" w:rsidRPr="00AB57E3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AB57E3">
              <w:rPr>
                <w:rFonts w:ascii="Angsana New" w:hAnsi="Angsana New"/>
                <w:sz w:val="20"/>
                <w:lang w:val="en-US" w:bidi="th-TH"/>
              </w:rPr>
              <w:t>210,120</w:t>
            </w:r>
          </w:p>
        </w:tc>
        <w:tc>
          <w:tcPr>
            <w:tcW w:w="178" w:type="dxa"/>
            <w:gridSpan w:val="2"/>
            <w:vAlign w:val="bottom"/>
          </w:tcPr>
          <w:p w14:paraId="483F95C8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61F418" w14:textId="148A08D1" w:rsidR="001321E3" w:rsidRPr="00B44C7B" w:rsidRDefault="00DF6F64" w:rsidP="000A5553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E1FC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CDB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44C7B" w14:paraId="0B7E43AB" w14:textId="77777777" w:rsidTr="001803A2">
        <w:trPr>
          <w:cantSplit/>
        </w:trPr>
        <w:tc>
          <w:tcPr>
            <w:tcW w:w="2716" w:type="dxa"/>
          </w:tcPr>
          <w:p w14:paraId="60888D72" w14:textId="20231780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71A74373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8D3885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224B4C" w14:textId="230E25E4" w:rsidR="001321E3" w:rsidRPr="00B44C7B" w:rsidRDefault="00DF6F64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78" w:type="dxa"/>
          </w:tcPr>
          <w:p w14:paraId="0CAF665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F61F9A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  <w:gridSpan w:val="2"/>
            <w:vAlign w:val="bottom"/>
          </w:tcPr>
          <w:p w14:paraId="6027246B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D1607" w14:textId="31C7AED4" w:rsidR="001321E3" w:rsidRPr="00AB57E3" w:rsidRDefault="00DF6F64" w:rsidP="00A649D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0332FFBC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898612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gridSpan w:val="2"/>
            <w:vAlign w:val="bottom"/>
          </w:tcPr>
          <w:p w14:paraId="74E931E9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2CB287" w14:textId="612AEF57" w:rsidR="001321E3" w:rsidRPr="00AB57E3" w:rsidRDefault="00DF6F64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1AC9BAB0" w14:textId="77777777" w:rsidR="001321E3" w:rsidRPr="00AB57E3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0BBD04" w14:textId="77777777" w:rsidR="001321E3" w:rsidRPr="00AB57E3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AB57E3">
              <w:rPr>
                <w:rFonts w:ascii="Angsana New" w:hAnsi="Angsana New"/>
                <w:sz w:val="20"/>
                <w:lang w:val="en-US" w:bidi="th-TH"/>
              </w:rPr>
              <w:t>2,550</w:t>
            </w:r>
          </w:p>
        </w:tc>
        <w:tc>
          <w:tcPr>
            <w:tcW w:w="178" w:type="dxa"/>
            <w:gridSpan w:val="2"/>
            <w:vAlign w:val="bottom"/>
          </w:tcPr>
          <w:p w14:paraId="055F1C72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D2FAA9" w14:textId="0E80F6A9" w:rsidR="001321E3" w:rsidRPr="00B44C7B" w:rsidRDefault="00DF6F64" w:rsidP="001321E3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6F68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8D017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44C7B" w14:paraId="51ABF14F" w14:textId="77777777" w:rsidTr="001803A2">
        <w:trPr>
          <w:cantSplit/>
        </w:trPr>
        <w:tc>
          <w:tcPr>
            <w:tcW w:w="2716" w:type="dxa"/>
          </w:tcPr>
          <w:p w14:paraId="258FCBDA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188C2A90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498AE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FA1E" w14:textId="77777777" w:rsidR="001321E3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42212D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396F97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7AB125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EAC89D" w14:textId="77777777" w:rsidR="001321E3" w:rsidRPr="00AB57E3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6BD2B2" w14:textId="77777777" w:rsidR="001321E3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EBD53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31D7A4" w14:textId="5532064F" w:rsidR="001321E3" w:rsidRPr="00A649DB" w:rsidRDefault="00DF6F64" w:rsidP="00A649D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452A9B26" w14:textId="77777777" w:rsidR="001321E3" w:rsidRPr="00506418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8EE237" w14:textId="30A287AD" w:rsidR="001321E3" w:rsidRPr="00506418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06418">
              <w:rPr>
                <w:rFonts w:ascii="Angsana New" w:hAnsi="Angsana New"/>
                <w:b/>
                <w:bCs/>
                <w:sz w:val="20"/>
                <w:lang w:val="en-US" w:bidi="th-TH"/>
              </w:rPr>
              <w:t>212,670</w:t>
            </w:r>
          </w:p>
        </w:tc>
        <w:tc>
          <w:tcPr>
            <w:tcW w:w="178" w:type="dxa"/>
            <w:gridSpan w:val="2"/>
            <w:vAlign w:val="bottom"/>
          </w:tcPr>
          <w:p w14:paraId="1A89108E" w14:textId="77777777" w:rsidR="001321E3" w:rsidRPr="00506418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CD062" w14:textId="2F6007A8" w:rsidR="001321E3" w:rsidRPr="00506418" w:rsidRDefault="00DF6F64" w:rsidP="001321E3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30D4D" w14:textId="77777777" w:rsidR="001321E3" w:rsidRPr="00506418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9822AAD" w14:textId="36637818" w:rsidR="001321E3" w:rsidRPr="00506418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06418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1321E3" w:rsidRPr="00B44C7B" w14:paraId="5143C83B" w14:textId="77777777" w:rsidTr="001803A2">
        <w:trPr>
          <w:cantSplit/>
        </w:trPr>
        <w:tc>
          <w:tcPr>
            <w:tcW w:w="2716" w:type="dxa"/>
          </w:tcPr>
          <w:p w14:paraId="05F6C041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663A3BE0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7FE67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87A331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08C4640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FC89D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6FEDD4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399B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F4EC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8E0730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40A5F072" w:rsidR="001321E3" w:rsidRPr="00AB57E3" w:rsidRDefault="00DF6F64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76D7AF1F" w14:textId="77777777" w:rsidR="001321E3" w:rsidRPr="00AB57E3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77777777" w:rsidR="001321E3" w:rsidRPr="00AB57E3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B57E3">
              <w:rPr>
                <w:rFonts w:ascii="Angsana New" w:hAnsi="Angsana New"/>
                <w:b/>
                <w:bCs/>
                <w:sz w:val="20"/>
                <w:lang w:val="en-US" w:bidi="th-TH"/>
              </w:rPr>
              <w:t>1,171,349</w:t>
            </w:r>
          </w:p>
        </w:tc>
        <w:tc>
          <w:tcPr>
            <w:tcW w:w="178" w:type="dxa"/>
            <w:gridSpan w:val="2"/>
            <w:vAlign w:val="bottom"/>
          </w:tcPr>
          <w:p w14:paraId="2A6EAC1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14BE6AA0" w:rsidR="001321E3" w:rsidRPr="00B44C7B" w:rsidRDefault="00DF6F64" w:rsidP="000A555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4,066</w:t>
            </w:r>
          </w:p>
        </w:tc>
        <w:tc>
          <w:tcPr>
            <w:tcW w:w="180" w:type="dxa"/>
            <w:vAlign w:val="bottom"/>
          </w:tcPr>
          <w:p w14:paraId="58CF7D3A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-</w:t>
            </w:r>
          </w:p>
        </w:tc>
      </w:tr>
    </w:tbl>
    <w:p w14:paraId="53CC077A" w14:textId="5547ABBC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39943206" w14:textId="054FEB26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65FCB18C" w14:textId="2A343029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2687DAE" w14:textId="33171DCD" w:rsidR="00C815D9" w:rsidRPr="00C815D9" w:rsidRDefault="00C815D9" w:rsidP="00C815D9">
      <w:pPr>
        <w:rPr>
          <w:rFonts w:ascii="Angsana New" w:hAnsi="Angsana New"/>
          <w:sz w:val="16"/>
          <w:szCs w:val="16"/>
        </w:rPr>
        <w:sectPr w:rsidR="00C815D9" w:rsidRPr="00C815D9" w:rsidSect="00B92B91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E635F9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_Hlk109651150"/>
      <w:r w:rsidRPr="00E635F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BBEA5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p w14:paraId="496D955C" w14:textId="73C1FB85" w:rsidR="005644D0" w:rsidRPr="006B07E9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EE2CD7" w:rsidRPr="00D55AD8">
        <w:rPr>
          <w:rFonts w:ascii="Angsana New" w:hAnsi="Angsana New"/>
          <w:sz w:val="30"/>
          <w:szCs w:val="30"/>
        </w:rPr>
        <w:t>30</w:t>
      </w:r>
      <w:r w:rsidR="00EE2CD7" w:rsidRPr="00832AE4">
        <w:rPr>
          <w:rFonts w:ascii="Angsana New" w:hAnsi="Angsana New"/>
          <w:sz w:val="30"/>
          <w:szCs w:val="30"/>
        </w:rPr>
        <w:t xml:space="preserve"> </w:t>
      </w:r>
      <w:r w:rsidR="00EE2CD7">
        <w:rPr>
          <w:rFonts w:ascii="Angsana New" w:hAnsi="Angsana New" w:hint="cs"/>
          <w:sz w:val="30"/>
          <w:szCs w:val="30"/>
          <w:cs/>
        </w:rPr>
        <w:t>กันยายน</w:t>
      </w:r>
      <w:r w:rsidR="00EE2CD7" w:rsidRPr="003748DE">
        <w:rPr>
          <w:rFonts w:ascii="Angsana New" w:hAnsi="Angsana New"/>
          <w:sz w:val="30"/>
          <w:szCs w:val="30"/>
          <w:cs/>
        </w:rPr>
        <w:t xml:space="preserve"> </w:t>
      </w:r>
      <w:r w:rsidRPr="003748D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Pr="003748DE">
        <w:rPr>
          <w:rFonts w:ascii="Angsana New" w:hAnsi="Angsana New"/>
          <w:sz w:val="30"/>
          <w:szCs w:val="30"/>
        </w:rPr>
        <w:t xml:space="preserve">31 </w:t>
      </w:r>
      <w:r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748D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และเงินปันผลรับ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9F65A7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75F2F">
        <w:rPr>
          <w:rFonts w:ascii="Angsana New" w:hAnsi="Angsana New"/>
          <w:sz w:val="30"/>
          <w:szCs w:val="30"/>
        </w:rPr>
        <w:t xml:space="preserve">30 </w:t>
      </w:r>
      <w:r w:rsidR="009F65A7">
        <w:rPr>
          <w:rFonts w:ascii="Angsana New" w:hAnsi="Angsana New" w:hint="cs"/>
          <w:sz w:val="30"/>
          <w:szCs w:val="30"/>
          <w:cs/>
        </w:rPr>
        <w:t>กันยา</w:t>
      </w:r>
      <w:r w:rsidR="00C75F2F">
        <w:rPr>
          <w:rFonts w:ascii="Angsana New" w:hAnsi="Angsana New" w:hint="cs"/>
          <w:sz w:val="30"/>
          <w:szCs w:val="30"/>
          <w:cs/>
        </w:rPr>
        <w:t>ยน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C07C6F6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5644D0" w:rsidRPr="00951152" w14:paraId="019CB036" w14:textId="77777777" w:rsidTr="008A4122">
        <w:trPr>
          <w:cantSplit/>
          <w:tblHeader/>
        </w:trPr>
        <w:tc>
          <w:tcPr>
            <w:tcW w:w="4320" w:type="dxa"/>
          </w:tcPr>
          <w:p w14:paraId="21688B5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14" w:type="dxa"/>
            <w:gridSpan w:val="15"/>
          </w:tcPr>
          <w:p w14:paraId="42B7008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951152" w14:paraId="6E471456" w14:textId="77777777" w:rsidTr="008A4122">
        <w:trPr>
          <w:cantSplit/>
          <w:tblHeader/>
        </w:trPr>
        <w:tc>
          <w:tcPr>
            <w:tcW w:w="4320" w:type="dxa"/>
          </w:tcPr>
          <w:p w14:paraId="7320C7A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1929A90D" w14:textId="23964876" w:rsidR="005644D0" w:rsidRPr="001E13E3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EE2CD7" w:rsidRPr="00951152" w14:paraId="378E0333" w14:textId="77777777" w:rsidTr="008A4122">
        <w:trPr>
          <w:cantSplit/>
          <w:tblHeader/>
        </w:trPr>
        <w:tc>
          <w:tcPr>
            <w:tcW w:w="4320" w:type="dxa"/>
          </w:tcPr>
          <w:p w14:paraId="37E4256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67C7594" w14:textId="31DE3887" w:rsidR="00EE2CD7" w:rsidRPr="00EE2CD7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2CD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2CD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2FB78456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5C9B5A" w14:textId="77777777" w:rsidR="00EE2CD7" w:rsidRPr="00951152" w:rsidRDefault="00EE2CD7" w:rsidP="00EE2C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1C0A9C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73F2312" w14:textId="66C2E585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CD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2CD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5C313E3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82C5AD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08A5869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128B681" w14:textId="3B1F7D81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2CD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E2CD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21EE4B6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DD0894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42EA20F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EDAB63C" w14:textId="385DEEE7" w:rsidR="00EE2CD7" w:rsidRPr="00951152" w:rsidRDefault="009F65A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EE2CD7" w:rsidRPr="00E167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EE2CD7" w:rsidRPr="00EE2CD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E2CD7" w:rsidRPr="00EE2CD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E2CD7" w:rsidRPr="00951152" w14:paraId="3504DB9C" w14:textId="77777777" w:rsidTr="008A4122">
        <w:trPr>
          <w:cantSplit/>
          <w:tblHeader/>
        </w:trPr>
        <w:tc>
          <w:tcPr>
            <w:tcW w:w="4320" w:type="dxa"/>
          </w:tcPr>
          <w:p w14:paraId="5E1D887A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099F11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228147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6A6B39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14435EFA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79F511E" w14:textId="68700445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5F7E3D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ED416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05F37F31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9631BB2" w14:textId="57B2FAA5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A2A628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12D50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88303F2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53B40AB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3D2CAD3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</w:tcPr>
          <w:p w14:paraId="75FE3A0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E2CD7" w:rsidRPr="00951152" w14:paraId="3B393AE6" w14:textId="77777777" w:rsidTr="008A4122">
        <w:trPr>
          <w:cantSplit/>
        </w:trPr>
        <w:tc>
          <w:tcPr>
            <w:tcW w:w="4320" w:type="dxa"/>
          </w:tcPr>
          <w:p w14:paraId="1669CB03" w14:textId="7FC27D71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689BC74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EE2CD7" w:rsidRPr="00951152" w14:paraId="59B62E41" w14:textId="77777777" w:rsidTr="008A4122">
        <w:trPr>
          <w:cantSplit/>
        </w:trPr>
        <w:tc>
          <w:tcPr>
            <w:tcW w:w="4320" w:type="dxa"/>
          </w:tcPr>
          <w:p w14:paraId="1D955B4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30E2E7F5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</w:tcPr>
          <w:p w14:paraId="76277BFB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100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95115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8D3B4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37F26EE8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22E3BC6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16C78CC8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3FF57257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7990619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319C498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BEA467" w14:textId="5A0CB1BE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2498669" w14:textId="1076AF4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CD7" w:rsidRPr="00951152" w14:paraId="1390BFB3" w14:textId="77777777" w:rsidTr="008A4122">
        <w:trPr>
          <w:cantSplit/>
        </w:trPr>
        <w:tc>
          <w:tcPr>
            <w:tcW w:w="4320" w:type="dxa"/>
          </w:tcPr>
          <w:p w14:paraId="3D1951BA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0D781CB5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B8D0D0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6FA58A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300C27C7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103,250</w:t>
            </w:r>
          </w:p>
        </w:tc>
        <w:tc>
          <w:tcPr>
            <w:tcW w:w="180" w:type="dxa"/>
          </w:tcPr>
          <w:p w14:paraId="19BEDDA8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103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E1DE44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0F5EE6B2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146E32B8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27E0FC34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38165A" w14:textId="340BA662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4A04557" w14:textId="342F016C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CD7" w:rsidRPr="00951152" w14:paraId="3F64743A" w14:textId="77777777" w:rsidTr="008A4122">
        <w:trPr>
          <w:cantSplit/>
        </w:trPr>
        <w:tc>
          <w:tcPr>
            <w:tcW w:w="4320" w:type="dxa"/>
          </w:tcPr>
          <w:p w14:paraId="3316E622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13766ADE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7148314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C55FC68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4FB637BE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4027DEF8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57437B8A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557999A9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0EE0B5D8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495948C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4978A6" w14:textId="3DFAC7B5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F02912" w14:textId="0A5662C8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CD7" w:rsidRPr="00951152" w14:paraId="7D3F19F8" w14:textId="77777777" w:rsidTr="008A4122">
        <w:trPr>
          <w:cantSplit/>
        </w:trPr>
        <w:tc>
          <w:tcPr>
            <w:tcW w:w="4320" w:type="dxa"/>
          </w:tcPr>
          <w:p w14:paraId="0BCBA30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619BFC8F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7FE2234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0B8164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52AA1EDB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180" w:type="dxa"/>
          </w:tcPr>
          <w:p w14:paraId="69FE147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20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90C62D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2CBC2552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22,103</w:t>
            </w:r>
          </w:p>
        </w:tc>
        <w:tc>
          <w:tcPr>
            <w:tcW w:w="180" w:type="dxa"/>
          </w:tcPr>
          <w:p w14:paraId="21418BD6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22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54896B91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6F07E28" w14:textId="58CC36E1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C726FFC" w14:textId="2F183E44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CD7" w:rsidRPr="00951152" w14:paraId="7D4BDA97" w14:textId="77777777" w:rsidTr="008A4122">
        <w:trPr>
          <w:cantSplit/>
        </w:trPr>
        <w:tc>
          <w:tcPr>
            <w:tcW w:w="4320" w:type="dxa"/>
          </w:tcPr>
          <w:p w14:paraId="78D43002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7F42B2BC" w14:textId="089B68AC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CCFD9C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E3388F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3FD8A7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0B49EEA" w14:textId="4F3F4715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13,750</w:t>
            </w:r>
          </w:p>
        </w:tc>
        <w:tc>
          <w:tcPr>
            <w:tcW w:w="180" w:type="dxa"/>
          </w:tcPr>
          <w:p w14:paraId="1C4141A4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7FE0C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13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ADE4472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BF4BEAE" w14:textId="1DE77CB1" w:rsidR="00EE2CD7" w:rsidRPr="007D1CF3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1743D6F4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09A1BE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13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32CDE1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50A6D0" w14:textId="2D62448F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1C7BF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3FCB8220" w14:textId="5019859A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CD7" w:rsidRPr="00951152" w14:paraId="15F6938C" w14:textId="77777777" w:rsidTr="008A4122">
        <w:trPr>
          <w:cantSplit/>
        </w:trPr>
        <w:tc>
          <w:tcPr>
            <w:tcW w:w="4320" w:type="dxa"/>
          </w:tcPr>
          <w:p w14:paraId="620DD24F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029BF9A5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</w:t>
            </w:r>
            <w:r w:rsidR="0071712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BF5139D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4FEC8D88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4157C5AA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25,250</w:t>
            </w:r>
          </w:p>
        </w:tc>
        <w:tc>
          <w:tcPr>
            <w:tcW w:w="180" w:type="dxa"/>
          </w:tcPr>
          <w:p w14:paraId="7D50FFF6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25,250</w:t>
            </w:r>
          </w:p>
        </w:tc>
        <w:tc>
          <w:tcPr>
            <w:tcW w:w="180" w:type="dxa"/>
          </w:tcPr>
          <w:p w14:paraId="5217B32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2E352CD3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276,651</w:t>
            </w:r>
          </w:p>
        </w:tc>
        <w:tc>
          <w:tcPr>
            <w:tcW w:w="180" w:type="dxa"/>
          </w:tcPr>
          <w:p w14:paraId="547D2B8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276,651</w:t>
            </w:r>
          </w:p>
        </w:tc>
        <w:tc>
          <w:tcPr>
            <w:tcW w:w="180" w:type="dxa"/>
          </w:tcPr>
          <w:p w14:paraId="5F517A8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639A0" w14:textId="2DECEE3A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9C585B" w14:textId="7E27490C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CD7" w:rsidRPr="00951152" w14:paraId="2E58ECE7" w14:textId="77777777" w:rsidTr="008A4122">
        <w:trPr>
          <w:cantSplit/>
        </w:trPr>
        <w:tc>
          <w:tcPr>
            <w:tcW w:w="4320" w:type="dxa"/>
          </w:tcPr>
          <w:p w14:paraId="227C99DC" w14:textId="0E291E5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สแกน ไอซีที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21274412" w14:textId="0715C197" w:rsidR="00EE2CD7" w:rsidRDefault="00717129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6B346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DC5AF99" w14:textId="09C7123E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EE87A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0D7E4DF" w14:textId="5F46EDD0" w:rsidR="00EE2CD7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573FD8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DD10413" w14:textId="142E9236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9607F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4BBADD9" w14:textId="49055FBC" w:rsidR="00EE2CD7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F093CFF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075A9F9" w14:textId="339BA30B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069D28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1C7F05B" w14:textId="757BFD76" w:rsidR="00EE2CD7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E5CB164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50E3D78" w14:textId="3CDF6709" w:rsidR="00EE2CD7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EE2CD7" w:rsidRPr="00951152" w14:paraId="4EE1F069" w14:textId="77777777" w:rsidTr="008A4122">
        <w:trPr>
          <w:cantSplit/>
        </w:trPr>
        <w:tc>
          <w:tcPr>
            <w:tcW w:w="4320" w:type="dxa"/>
          </w:tcPr>
          <w:p w14:paraId="712352D1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583CE" w14:textId="27C536EF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427,250</w:t>
            </w:r>
          </w:p>
        </w:tc>
        <w:tc>
          <w:tcPr>
            <w:tcW w:w="180" w:type="dxa"/>
          </w:tcPr>
          <w:p w14:paraId="241E3A5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427,250</w:t>
            </w:r>
          </w:p>
        </w:tc>
        <w:tc>
          <w:tcPr>
            <w:tcW w:w="180" w:type="dxa"/>
          </w:tcPr>
          <w:p w14:paraId="2122F1DE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3B5F820B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681,808</w:t>
            </w:r>
          </w:p>
        </w:tc>
        <w:tc>
          <w:tcPr>
            <w:tcW w:w="180" w:type="dxa"/>
          </w:tcPr>
          <w:p w14:paraId="723231C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</w:rPr>
              <w:t>681,808</w:t>
            </w:r>
          </w:p>
        </w:tc>
        <w:tc>
          <w:tcPr>
            <w:tcW w:w="180" w:type="dxa"/>
          </w:tcPr>
          <w:p w14:paraId="0E4C7433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30B78244" w:rsidR="00EE2CD7" w:rsidRPr="00951152" w:rsidRDefault="00F73AEF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3EABD36A" w:rsidR="00EE2CD7" w:rsidRPr="00951152" w:rsidRDefault="00EE2CD7" w:rsidP="00EE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825</w:t>
            </w:r>
          </w:p>
        </w:tc>
      </w:tr>
    </w:tbl>
    <w:p w14:paraId="6495F085" w14:textId="67391766" w:rsidR="005644D0" w:rsidRDefault="005644D0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21D090E8" w14:textId="0D9FEA62" w:rsidR="0069224B" w:rsidRDefault="0069224B" w:rsidP="00DC1B32">
      <w:pPr>
        <w:ind w:left="540"/>
        <w:rPr>
          <w:rFonts w:ascii="Angsana New" w:hAnsi="Angsana New"/>
          <w:bCs/>
          <w:sz w:val="30"/>
          <w:szCs w:val="30"/>
          <w:cs/>
        </w:rPr>
      </w:pPr>
    </w:p>
    <w:p w14:paraId="4AEF6E98" w14:textId="77777777" w:rsidR="0069224B" w:rsidRDefault="0069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DFA1261" w14:textId="7049E4DA" w:rsidR="00D810FD" w:rsidRDefault="00D810FD" w:rsidP="00DC1B32">
      <w:pPr>
        <w:ind w:left="540"/>
        <w:rPr>
          <w:rFonts w:ascii="Angsana New" w:hAnsi="Angsana New"/>
          <w:bCs/>
          <w:sz w:val="30"/>
          <w:szCs w:val="30"/>
        </w:rPr>
        <w:sectPr w:rsidR="00D810FD" w:rsidSect="00ED3F17">
          <w:pgSz w:w="16834" w:h="11909" w:orient="landscape" w:code="9"/>
          <w:pgMar w:top="691" w:right="1152" w:bottom="576" w:left="1152" w:header="576" w:footer="720" w:gutter="0"/>
          <w:cols w:space="720"/>
          <w:docGrid w:linePitch="245"/>
        </w:sectPr>
      </w:pPr>
    </w:p>
    <w:p w14:paraId="0BE1D6E8" w14:textId="722E61D4" w:rsidR="00297A37" w:rsidRPr="00E635F9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3" w:name="OLE_LINK1"/>
      <w:bookmarkEnd w:id="2"/>
      <w:r w:rsidRPr="00E635F9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0755672" w14:textId="77777777" w:rsidR="005644D0" w:rsidRPr="005644D0" w:rsidRDefault="005644D0" w:rsidP="0074054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3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8"/>
        <w:gridCol w:w="1350"/>
        <w:gridCol w:w="180"/>
        <w:gridCol w:w="1692"/>
        <w:gridCol w:w="73"/>
      </w:tblGrid>
      <w:tr w:rsidR="005644D0" w:rsidRPr="005644D0" w14:paraId="5665955B" w14:textId="77777777" w:rsidTr="004864C0">
        <w:trPr>
          <w:gridAfter w:val="1"/>
          <w:wAfter w:w="73" w:type="dxa"/>
          <w:cantSplit/>
          <w:tblHeader/>
        </w:trPr>
        <w:tc>
          <w:tcPr>
            <w:tcW w:w="6318" w:type="dxa"/>
            <w:vAlign w:val="bottom"/>
          </w:tcPr>
          <w:p w14:paraId="408235DF" w14:textId="3C42AF41" w:rsidR="005644D0" w:rsidRPr="005644D0" w:rsidRDefault="005644D0" w:rsidP="005644D0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E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EE2CD7"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E2CD7"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EE2C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="00EE2CD7"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2993A356" w14:textId="77777777" w:rsidR="005644D0" w:rsidRPr="005644D0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4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5644D0" w:rsidRPr="005644D0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5644D0" w:rsidRPr="005644D0" w:rsidRDefault="005644D0" w:rsidP="000966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839A46B" w14:textId="77777777" w:rsidR="005644D0" w:rsidRPr="005644D0" w:rsidRDefault="005644D0" w:rsidP="004864C0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5644D0" w:rsidRPr="005644D0" w14:paraId="54A58934" w14:textId="77777777" w:rsidTr="004864C0">
        <w:trPr>
          <w:gridAfter w:val="1"/>
          <w:wAfter w:w="73" w:type="dxa"/>
          <w:cantSplit/>
        </w:trPr>
        <w:tc>
          <w:tcPr>
            <w:tcW w:w="6318" w:type="dxa"/>
          </w:tcPr>
          <w:p w14:paraId="121FA0E6" w14:textId="77777777" w:rsidR="005644D0" w:rsidRPr="005644D0" w:rsidRDefault="005644D0" w:rsidP="005644D0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</w:tcPr>
          <w:p w14:paraId="6FD4E015" w14:textId="77777777" w:rsidR="005644D0" w:rsidRPr="005644D0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644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44D0" w:rsidRPr="005644D0" w14:paraId="59A19167" w14:textId="77777777" w:rsidTr="004864C0">
        <w:trPr>
          <w:cantSplit/>
        </w:trPr>
        <w:tc>
          <w:tcPr>
            <w:tcW w:w="6318" w:type="dxa"/>
          </w:tcPr>
          <w:p w14:paraId="6D8D683B" w14:textId="4CC3E007" w:rsidR="005644D0" w:rsidRPr="005644D0" w:rsidRDefault="00F74F1F" w:rsidP="005644D0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5644D0" w:rsidRPr="005644D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D6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="005644D0" w:rsidRPr="005644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9655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CF05A09" w14:textId="6B818AE9" w:rsidR="005644D0" w:rsidRPr="006A2055" w:rsidRDefault="005D3A6A" w:rsidP="00441C8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64,539</w:t>
            </w:r>
          </w:p>
        </w:tc>
        <w:tc>
          <w:tcPr>
            <w:tcW w:w="180" w:type="dxa"/>
          </w:tcPr>
          <w:p w14:paraId="1BBADFF1" w14:textId="77777777" w:rsidR="005644D0" w:rsidRPr="006A2055" w:rsidRDefault="005644D0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6B2DDDC4" w14:textId="7A209E95" w:rsidR="005644D0" w:rsidRPr="006A2055" w:rsidRDefault="00533029" w:rsidP="004864C0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4,545</w:t>
            </w:r>
          </w:p>
        </w:tc>
      </w:tr>
      <w:tr w:rsidR="008B750E" w:rsidRPr="003C62DF" w14:paraId="7DC536D8" w14:textId="77777777" w:rsidTr="004864C0">
        <w:trPr>
          <w:cantSplit/>
        </w:trPr>
        <w:tc>
          <w:tcPr>
            <w:tcW w:w="6318" w:type="dxa"/>
          </w:tcPr>
          <w:p w14:paraId="44AA1A43" w14:textId="03461E62" w:rsidR="008B750E" w:rsidRDefault="00017BEF" w:rsidP="00AF1494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8E65A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3747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และการโอนออก </w:t>
            </w:r>
            <w:r w:rsidR="0037470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7470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CBE54D4" w14:textId="7E758E3F" w:rsidR="008B750E" w:rsidRDefault="00E635F9" w:rsidP="0009660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330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CC936B6" w14:textId="77777777" w:rsidR="008B750E" w:rsidRPr="006A2055" w:rsidRDefault="008B750E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0E44BAF6" w14:textId="447C8112" w:rsidR="008B750E" w:rsidRDefault="00A21239" w:rsidP="009F7B2C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(218)</w:t>
            </w:r>
          </w:p>
        </w:tc>
      </w:tr>
      <w:tr w:rsidR="005E5E78" w:rsidRPr="005644D0" w14:paraId="3FFB3587" w14:textId="77777777" w:rsidTr="004864C0">
        <w:trPr>
          <w:cantSplit/>
        </w:trPr>
        <w:tc>
          <w:tcPr>
            <w:tcW w:w="6318" w:type="dxa"/>
          </w:tcPr>
          <w:p w14:paraId="4C0EC826" w14:textId="40550C0D" w:rsidR="005E5E78" w:rsidRPr="005644D0" w:rsidRDefault="005E5E78" w:rsidP="005644D0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6E213F68" w14:textId="43F67B91" w:rsidR="005E5E78" w:rsidRPr="006A2055" w:rsidRDefault="00E635F9" w:rsidP="0009660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(43,982)</w:t>
            </w:r>
          </w:p>
        </w:tc>
        <w:tc>
          <w:tcPr>
            <w:tcW w:w="180" w:type="dxa"/>
          </w:tcPr>
          <w:p w14:paraId="0C8A5E50" w14:textId="77777777" w:rsidR="005E5E78" w:rsidRPr="006A2055" w:rsidRDefault="005E5E78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3350DB56" w14:textId="76C8560C" w:rsidR="005E5E78" w:rsidRPr="006A2055" w:rsidRDefault="00E635F9" w:rsidP="009F7B2C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(10,129)</w:t>
            </w:r>
          </w:p>
        </w:tc>
      </w:tr>
    </w:tbl>
    <w:p w14:paraId="763BFC02" w14:textId="763FC8E4" w:rsidR="005644D0" w:rsidRPr="005644D0" w:rsidRDefault="005644D0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Cs/>
          <w:sz w:val="30"/>
          <w:szCs w:val="30"/>
        </w:rPr>
      </w:pPr>
    </w:p>
    <w:p w14:paraId="71415920" w14:textId="2E45A6DF" w:rsidR="00A72734" w:rsidRPr="005644D0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                งวด</w:t>
      </w:r>
      <w:r w:rsidR="00EE2CD7">
        <w:rPr>
          <w:rFonts w:ascii="Angsana New" w:hAnsi="Angsana New" w:hint="cs"/>
          <w:sz w:val="30"/>
          <w:szCs w:val="30"/>
          <w:cs/>
        </w:rPr>
        <w:t>เก้า</w:t>
      </w:r>
      <w:r w:rsidR="00EE2CD7"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E2CD7" w:rsidRPr="009433A9">
        <w:rPr>
          <w:rFonts w:ascii="Angsana New" w:hAnsi="Angsana New"/>
          <w:sz w:val="30"/>
          <w:szCs w:val="30"/>
        </w:rPr>
        <w:t xml:space="preserve">30 </w:t>
      </w:r>
      <w:r w:rsidR="00EE2CD7">
        <w:rPr>
          <w:rFonts w:ascii="Angsana New" w:hAnsi="Angsana New" w:hint="cs"/>
          <w:sz w:val="30"/>
          <w:szCs w:val="30"/>
          <w:cs/>
        </w:rPr>
        <w:t>กันยา</w:t>
      </w:r>
      <w:r w:rsidR="00EE2CD7" w:rsidRPr="009433A9">
        <w:rPr>
          <w:rFonts w:ascii="Angsana New" w:hAnsi="Angsana New" w:hint="cs"/>
          <w:sz w:val="30"/>
          <w:szCs w:val="30"/>
          <w:cs/>
        </w:rPr>
        <w:t>ยน</w:t>
      </w:r>
      <w:r w:rsidR="00EE2CD7" w:rsidRPr="009433A9">
        <w:rPr>
          <w:rFonts w:ascii="Angsana New" w:hAnsi="Angsana New"/>
          <w:sz w:val="30"/>
          <w:szCs w:val="30"/>
          <w:cs/>
        </w:rPr>
        <w:t xml:space="preserve"> </w:t>
      </w:r>
      <w:r w:rsidR="00420510">
        <w:rPr>
          <w:rFonts w:asciiTheme="majorBidi" w:hAnsiTheme="majorBidi" w:cstheme="majorBidi"/>
          <w:sz w:val="30"/>
          <w:szCs w:val="30"/>
        </w:rPr>
        <w:t>2566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306DD1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837134">
        <w:rPr>
          <w:rFonts w:asciiTheme="majorBidi" w:hAnsiTheme="majorBidi" w:cstheme="majorBidi"/>
          <w:sz w:val="30"/>
          <w:szCs w:val="30"/>
        </w:rPr>
        <w:t xml:space="preserve">71.59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 และจำนวน</w:t>
      </w:r>
      <w:r w:rsidR="00343A9D">
        <w:rPr>
          <w:rFonts w:asciiTheme="majorBidi" w:hAnsiTheme="majorBidi" w:cstheme="majorBidi"/>
          <w:sz w:val="30"/>
          <w:szCs w:val="30"/>
        </w:rPr>
        <w:t xml:space="preserve"> </w:t>
      </w:r>
      <w:r w:rsidR="00837134">
        <w:rPr>
          <w:rFonts w:asciiTheme="majorBidi" w:hAnsiTheme="majorBidi" w:cstheme="majorBidi"/>
          <w:sz w:val="30"/>
          <w:szCs w:val="30"/>
        </w:rPr>
        <w:t>47.53</w:t>
      </w:r>
      <w:r w:rsidR="00343A9D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38D789E8" w14:textId="77777777" w:rsidR="006C06DD" w:rsidRPr="005644D0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60C0A" w14:textId="361F5731" w:rsidR="002430EB" w:rsidRDefault="002430EB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EE2CD7" w:rsidRPr="009433A9">
        <w:rPr>
          <w:rFonts w:ascii="Angsana New" w:hAnsi="Angsana New"/>
          <w:sz w:val="30"/>
          <w:szCs w:val="30"/>
        </w:rPr>
        <w:t xml:space="preserve">30 </w:t>
      </w:r>
      <w:r w:rsidR="00EE2CD7">
        <w:rPr>
          <w:rFonts w:ascii="Angsana New" w:hAnsi="Angsana New" w:hint="cs"/>
          <w:sz w:val="30"/>
          <w:szCs w:val="30"/>
          <w:cs/>
        </w:rPr>
        <w:t>กันยา</w:t>
      </w:r>
      <w:r w:rsidR="00EE2CD7" w:rsidRPr="009433A9">
        <w:rPr>
          <w:rFonts w:ascii="Angsana New" w:hAnsi="Angsana New" w:hint="cs"/>
          <w:sz w:val="30"/>
          <w:szCs w:val="30"/>
          <w:cs/>
        </w:rPr>
        <w:t>ยน</w:t>
      </w:r>
      <w:r w:rsidR="00EE2CD7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20510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</w:t>
      </w:r>
      <w:r w:rsidR="006A205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37134">
        <w:rPr>
          <w:rFonts w:asciiTheme="majorBidi" w:hAnsiTheme="majorBidi" w:cstheme="majorBidi"/>
          <w:sz w:val="30"/>
          <w:szCs w:val="30"/>
        </w:rPr>
        <w:t>651.50</w:t>
      </w:r>
      <w:r w:rsidR="00EE2CD7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A2055">
        <w:rPr>
          <w:rFonts w:asciiTheme="majorBidi" w:hAnsiTheme="majorBidi" w:cstheme="majorBidi"/>
          <w:i/>
          <w:iCs/>
          <w:sz w:val="30"/>
          <w:szCs w:val="30"/>
        </w:rPr>
        <w:t xml:space="preserve"> 669.43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2759" w:rsidRPr="005644D0">
        <w:rPr>
          <w:rFonts w:asciiTheme="majorBidi" w:hAnsiTheme="majorBidi" w:cstheme="majorBidi"/>
          <w:sz w:val="30"/>
          <w:szCs w:val="30"/>
          <w:cs/>
        </w:rPr>
        <w:t>ใช้ในการ</w:t>
      </w:r>
      <w:r w:rsidRPr="005644D0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และวงเงินกู้ยืมของ</w:t>
      </w:r>
      <w:r w:rsidR="007A223B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กลุ่มบริษัทกับสถาบันการเงินในประเทศหลายแห่ง</w:t>
      </w:r>
    </w:p>
    <w:p w14:paraId="1F2C8DC6" w14:textId="424F29AE" w:rsidR="00EF64FD" w:rsidRDefault="00EF64FD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3"/>
    <w:p w14:paraId="548EFDF1" w14:textId="69861DC3" w:rsidR="009F65A7" w:rsidRPr="005644D0" w:rsidRDefault="009F65A7" w:rsidP="009F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7134">
        <w:rPr>
          <w:rFonts w:asciiTheme="majorBidi" w:hAnsiTheme="majorBidi"/>
          <w:sz w:val="30"/>
          <w:szCs w:val="30"/>
          <w:cs/>
        </w:rPr>
        <w:t>ในระหว่างงวด</w:t>
      </w:r>
      <w:r w:rsidR="00F230D1" w:rsidRPr="00837134">
        <w:rPr>
          <w:rFonts w:asciiTheme="majorBidi" w:hAnsiTheme="majorBidi" w:hint="cs"/>
          <w:sz w:val="30"/>
          <w:szCs w:val="30"/>
          <w:cs/>
        </w:rPr>
        <w:t>เก้า</w:t>
      </w:r>
      <w:r w:rsidRPr="00837134">
        <w:rPr>
          <w:rFonts w:asciiTheme="majorBidi" w:hAnsiTheme="majorBidi" w:hint="cs"/>
          <w:sz w:val="30"/>
          <w:szCs w:val="30"/>
          <w:cs/>
        </w:rPr>
        <w:t>เ</w:t>
      </w:r>
      <w:r w:rsidRPr="00837134">
        <w:rPr>
          <w:rFonts w:asciiTheme="majorBidi" w:hAnsiTheme="majorBidi"/>
          <w:sz w:val="30"/>
          <w:szCs w:val="30"/>
          <w:cs/>
        </w:rPr>
        <w:t xml:space="preserve">ดือนสิ้นสุดวันที่ </w:t>
      </w:r>
      <w:r w:rsidRPr="00837134">
        <w:rPr>
          <w:rFonts w:asciiTheme="majorBidi" w:hAnsiTheme="majorBidi" w:cstheme="majorBidi"/>
          <w:sz w:val="30"/>
          <w:szCs w:val="30"/>
        </w:rPr>
        <w:t xml:space="preserve">30 </w:t>
      </w:r>
      <w:r w:rsidR="00F230D1" w:rsidRPr="00837134">
        <w:rPr>
          <w:rFonts w:asciiTheme="majorBidi" w:hAnsiTheme="majorBidi" w:hint="cs"/>
          <w:sz w:val="30"/>
          <w:szCs w:val="30"/>
          <w:cs/>
        </w:rPr>
        <w:t>กันยายน</w:t>
      </w:r>
      <w:r w:rsidRPr="00837134">
        <w:rPr>
          <w:rFonts w:asciiTheme="majorBidi" w:hAnsiTheme="majorBidi"/>
          <w:sz w:val="30"/>
          <w:szCs w:val="30"/>
          <w:cs/>
        </w:rPr>
        <w:t xml:space="preserve"> </w:t>
      </w:r>
      <w:r w:rsidRPr="00837134">
        <w:rPr>
          <w:rFonts w:asciiTheme="majorBidi" w:hAnsiTheme="majorBidi" w:cstheme="majorBidi"/>
          <w:sz w:val="30"/>
          <w:szCs w:val="30"/>
        </w:rPr>
        <w:t>256</w:t>
      </w:r>
      <w:r w:rsidR="00FC4A6D" w:rsidRPr="00837134">
        <w:rPr>
          <w:rFonts w:asciiTheme="majorBidi" w:hAnsiTheme="majorBidi" w:cstheme="majorBidi"/>
          <w:sz w:val="30"/>
          <w:szCs w:val="30"/>
        </w:rPr>
        <w:t>6</w:t>
      </w:r>
      <w:r w:rsidRPr="00837134">
        <w:rPr>
          <w:rFonts w:asciiTheme="majorBidi" w:hAnsiTheme="majorBidi" w:cstheme="majorBidi"/>
          <w:sz w:val="30"/>
          <w:szCs w:val="30"/>
        </w:rPr>
        <w:t xml:space="preserve"> </w:t>
      </w:r>
      <w:r w:rsidRPr="00837134">
        <w:rPr>
          <w:rFonts w:asciiTheme="majorBidi" w:hAnsiTheme="majorBidi"/>
          <w:sz w:val="30"/>
          <w:szCs w:val="30"/>
          <w:cs/>
        </w:rPr>
        <w:t>กลุ่มบริษัท</w:t>
      </w:r>
      <w:r w:rsidRPr="00837134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837134">
        <w:rPr>
          <w:rFonts w:asciiTheme="majorBidi" w:hAnsiTheme="majorBidi"/>
          <w:sz w:val="30"/>
          <w:szCs w:val="30"/>
          <w:cs/>
        </w:rPr>
        <w:t xml:space="preserve">ได้บันทึกรายการขาดทุนจากการด้อยค่าของสินทรัพย์จำนวน </w:t>
      </w:r>
      <w:r w:rsidRPr="00837134">
        <w:rPr>
          <w:rFonts w:asciiTheme="majorBidi" w:hAnsiTheme="majorBidi" w:cstheme="majorBidi"/>
          <w:sz w:val="30"/>
          <w:szCs w:val="30"/>
        </w:rPr>
        <w:t xml:space="preserve">43.98 </w:t>
      </w:r>
      <w:r w:rsidRPr="00837134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837134">
        <w:rPr>
          <w:rFonts w:asciiTheme="majorBidi" w:hAnsiTheme="majorBidi" w:cstheme="majorBidi"/>
          <w:sz w:val="30"/>
          <w:szCs w:val="30"/>
        </w:rPr>
        <w:t xml:space="preserve">10.13 </w:t>
      </w:r>
      <w:r w:rsidRPr="00837134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837134">
        <w:rPr>
          <w:rFonts w:asciiTheme="majorBidi" w:hAnsiTheme="majorBidi"/>
          <w:sz w:val="30"/>
          <w:szCs w:val="30"/>
        </w:rPr>
        <w:t xml:space="preserve"> </w:t>
      </w:r>
      <w:r w:rsidRPr="00837134">
        <w:rPr>
          <w:rFonts w:asciiTheme="majorBidi" w:hAnsiTheme="majorBidi" w:hint="cs"/>
          <w:sz w:val="30"/>
          <w:szCs w:val="30"/>
          <w:cs/>
        </w:rPr>
        <w:t>จากสินทรัพย์ที่กลุ่มบริษัทคาดว่าจะไม่ก่อให้เกิดประโยชน์ในอนาคต</w:t>
      </w:r>
      <w:r w:rsidRPr="00EF64FD">
        <w:rPr>
          <w:rFonts w:asciiTheme="majorBidi" w:hAnsiTheme="majorBidi"/>
          <w:sz w:val="30"/>
          <w:szCs w:val="30"/>
          <w:cs/>
        </w:rPr>
        <w:t xml:space="preserve"> </w:t>
      </w:r>
    </w:p>
    <w:p w14:paraId="6BC45B2A" w14:textId="7B8EA453" w:rsidR="00726DBB" w:rsidRPr="005644D0" w:rsidRDefault="00726DBB" w:rsidP="005644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9DBBC" w14:textId="25D82600" w:rsidR="00016D17" w:rsidRPr="00837134" w:rsidRDefault="00016D1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837134">
        <w:rPr>
          <w:rFonts w:asciiTheme="majorBidi" w:hAnsiTheme="majorBidi" w:cstheme="majorBidi"/>
          <w:bCs/>
          <w:sz w:val="30"/>
          <w:szCs w:val="30"/>
          <w:cs/>
        </w:rPr>
        <w:t>เงินกู้ยืมจากสถาบันการเงิน</w:t>
      </w:r>
    </w:p>
    <w:p w14:paraId="387A9EDE" w14:textId="77777777" w:rsidR="00277B7E" w:rsidRPr="005644D0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883FA" w14:textId="50A7205E" w:rsidR="005508C1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36919F93" w14:textId="77777777" w:rsidR="00C75F2F" w:rsidRPr="005644D0" w:rsidRDefault="00C75F2F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0EF74598" w14:textId="4737057C" w:rsidR="00016D17" w:rsidRPr="005644D0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C75F2F">
        <w:rPr>
          <w:rFonts w:asciiTheme="majorBidi" w:hAnsiTheme="majorBidi" w:cstheme="majorBidi"/>
          <w:sz w:val="30"/>
          <w:szCs w:val="30"/>
        </w:rPr>
        <w:t>30</w:t>
      </w:r>
      <w:r w:rsidR="00420510">
        <w:rPr>
          <w:rFonts w:asciiTheme="majorBidi" w:hAnsiTheme="majorBidi" w:cstheme="majorBidi"/>
          <w:sz w:val="30"/>
          <w:szCs w:val="30"/>
        </w:rPr>
        <w:t xml:space="preserve"> </w:t>
      </w:r>
      <w:r w:rsidR="00EE2CD7">
        <w:rPr>
          <w:rFonts w:ascii="Angsana New" w:hAnsi="Angsana New" w:hint="cs"/>
          <w:sz w:val="30"/>
          <w:szCs w:val="30"/>
          <w:cs/>
        </w:rPr>
        <w:t>กันยา</w:t>
      </w:r>
      <w:r w:rsidR="00EE2CD7" w:rsidRPr="009433A9">
        <w:rPr>
          <w:rFonts w:ascii="Angsana New" w:hAnsi="Angsana New" w:hint="cs"/>
          <w:sz w:val="30"/>
          <w:szCs w:val="30"/>
          <w:cs/>
        </w:rPr>
        <w:t>ยน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20510">
        <w:rPr>
          <w:rFonts w:asciiTheme="majorBidi" w:hAnsiTheme="majorBidi" w:cstheme="majorBidi"/>
          <w:spacing w:val="4"/>
          <w:sz w:val="30"/>
          <w:szCs w:val="30"/>
        </w:rPr>
        <w:t>6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26110" w:rsidRPr="005644D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25E4" w:rsidRPr="005644D0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สัญญากู้ยืม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ในประเทศหลายแห่งเป็น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>รวม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753AA4">
        <w:rPr>
          <w:rFonts w:asciiTheme="majorBidi" w:hAnsiTheme="majorBidi" w:cstheme="majorBidi"/>
          <w:sz w:val="30"/>
          <w:szCs w:val="30"/>
        </w:rPr>
        <w:t>1,449.22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>1,269.96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042CB9">
        <w:rPr>
          <w:rFonts w:asciiTheme="majorBidi" w:hAnsiTheme="majorBidi" w:cstheme="majorBidi"/>
          <w:sz w:val="30"/>
          <w:szCs w:val="30"/>
        </w:rPr>
        <w:t>3</w:t>
      </w:r>
      <w:r w:rsidR="006933F7">
        <w:rPr>
          <w:rFonts w:asciiTheme="majorBidi" w:hAnsiTheme="majorBidi" w:cstheme="majorBidi"/>
          <w:sz w:val="30"/>
          <w:szCs w:val="30"/>
        </w:rPr>
        <w:t>.</w:t>
      </w:r>
      <w:r w:rsidR="00042CB9">
        <w:rPr>
          <w:rFonts w:asciiTheme="majorBidi" w:hAnsiTheme="majorBidi" w:cstheme="majorBidi"/>
          <w:sz w:val="30"/>
          <w:szCs w:val="30"/>
        </w:rPr>
        <w:t>90</w:t>
      </w:r>
      <w:r w:rsidR="006933F7">
        <w:rPr>
          <w:rFonts w:asciiTheme="majorBidi" w:hAnsiTheme="majorBidi" w:cstheme="majorBidi"/>
          <w:sz w:val="30"/>
          <w:szCs w:val="30"/>
        </w:rPr>
        <w:t xml:space="preserve"> </w:t>
      </w:r>
      <w:r w:rsidR="007A65D8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>อปี</w:t>
      </w:r>
      <w:r w:rsidR="00942D5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42D5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ถึงร้อยละ </w:t>
      </w:r>
      <w:r w:rsidR="00AA3F88">
        <w:rPr>
          <w:rFonts w:asciiTheme="majorBidi" w:hAnsiTheme="majorBidi" w:cstheme="majorBidi"/>
          <w:sz w:val="30"/>
          <w:szCs w:val="30"/>
        </w:rPr>
        <w:t>4.75</w:t>
      </w:r>
      <w:r w:rsidR="00D5496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A65D8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281CAD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ร้อยละ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2.05 </w:t>
      </w:r>
      <w:r w:rsidR="000B017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ต่อปี ถึงร้อยละ 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>3.80</w:t>
      </w:r>
      <w:r w:rsidR="0021092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02A12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75D74C57" w14:textId="77777777" w:rsidR="00277B7E" w:rsidRPr="005644D0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0E30C" w14:textId="77777777" w:rsidR="00C75F2F" w:rsidRDefault="00C75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22F565" w14:textId="254C93DA" w:rsidR="007C76B0" w:rsidRPr="005644D0" w:rsidRDefault="007C76B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16497192" w14:textId="77777777" w:rsidR="00C75F2F" w:rsidRPr="00C75F2F" w:rsidRDefault="00C75F2F" w:rsidP="0074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98A954" w14:textId="20088957" w:rsidR="00A90F58" w:rsidRDefault="00C26110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75F2F">
        <w:rPr>
          <w:rFonts w:asciiTheme="majorBidi" w:hAnsiTheme="majorBidi" w:cstheme="majorBidi"/>
          <w:sz w:val="30"/>
          <w:szCs w:val="30"/>
        </w:rPr>
        <w:t>30</w:t>
      </w:r>
      <w:r w:rsidR="00420510">
        <w:rPr>
          <w:rFonts w:asciiTheme="majorBidi" w:hAnsiTheme="majorBidi" w:cstheme="majorBidi"/>
          <w:sz w:val="30"/>
          <w:szCs w:val="30"/>
        </w:rPr>
        <w:t xml:space="preserve"> </w:t>
      </w:r>
      <w:r w:rsidR="00EE2CD7">
        <w:rPr>
          <w:rFonts w:ascii="Angsana New" w:hAnsi="Angsana New" w:hint="cs"/>
          <w:sz w:val="30"/>
          <w:szCs w:val="30"/>
          <w:cs/>
        </w:rPr>
        <w:t>กันยา</w:t>
      </w:r>
      <w:r w:rsidR="00EE2CD7" w:rsidRPr="009433A9">
        <w:rPr>
          <w:rFonts w:ascii="Angsana New" w:hAnsi="Angsana New" w:hint="cs"/>
          <w:sz w:val="30"/>
          <w:szCs w:val="30"/>
          <w:cs/>
        </w:rPr>
        <w:t>ยน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0510">
        <w:rPr>
          <w:rFonts w:asciiTheme="majorBidi" w:hAnsiTheme="majorBidi" w:cstheme="majorBidi"/>
          <w:sz w:val="30"/>
          <w:szCs w:val="30"/>
        </w:rPr>
        <w:t>2566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6FE6"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5644D0">
        <w:rPr>
          <w:rFonts w:asciiTheme="majorBidi" w:hAnsiTheme="majorBidi" w:cstheme="majorBidi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>ย</w:t>
      </w:r>
      <w:r w:rsidRPr="005644D0">
        <w:rPr>
          <w:rFonts w:asciiTheme="majorBidi" w:hAnsiTheme="majorBidi" w:cstheme="majorBidi"/>
          <w:sz w:val="30"/>
          <w:szCs w:val="30"/>
          <w:cs/>
        </w:rPr>
        <w:t>แห่ง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5644D0">
        <w:rPr>
          <w:rFonts w:asciiTheme="majorBidi" w:hAnsiTheme="majorBidi" w:cstheme="majorBidi"/>
          <w:sz w:val="30"/>
          <w:szCs w:val="30"/>
          <w:cs/>
        </w:rPr>
        <w:t>เป็น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>จำนวน</w:t>
      </w:r>
      <w:r w:rsidR="00922D84">
        <w:rPr>
          <w:rFonts w:asciiTheme="majorBidi" w:hAnsiTheme="majorBidi" w:cstheme="majorBidi"/>
          <w:sz w:val="30"/>
          <w:szCs w:val="30"/>
        </w:rPr>
        <w:t xml:space="preserve"> 705</w:t>
      </w:r>
      <w:r w:rsidR="00654C28">
        <w:rPr>
          <w:rFonts w:asciiTheme="majorBidi" w:hAnsiTheme="majorBidi" w:cstheme="majorBidi"/>
          <w:sz w:val="30"/>
          <w:szCs w:val="30"/>
        </w:rPr>
        <w:t>.10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61295D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1C4215">
        <w:rPr>
          <w:rFonts w:asciiTheme="majorBidi" w:hAnsiTheme="majorBidi" w:cstheme="majorBidi"/>
          <w:sz w:val="30"/>
          <w:szCs w:val="30"/>
        </w:rPr>
        <w:t>407.08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 w:rsidRPr="005C2BA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A278B" w:rsidRPr="00CA278B">
        <w:rPr>
          <w:rFonts w:asciiTheme="majorBidi" w:hAnsiTheme="majorBidi" w:cstheme="majorBidi"/>
          <w:i/>
          <w:iCs/>
          <w:sz w:val="30"/>
          <w:szCs w:val="30"/>
        </w:rPr>
        <w:t>614.86</w:t>
      </w:r>
      <w:r w:rsidR="000C08E9" w:rsidRPr="005C2BA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8E9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A278B" w:rsidRPr="00CA278B">
        <w:rPr>
          <w:rFonts w:asciiTheme="majorBidi" w:hAnsiTheme="majorBidi" w:cstheme="majorBidi"/>
          <w:i/>
          <w:iCs/>
          <w:sz w:val="30"/>
          <w:szCs w:val="30"/>
        </w:rPr>
        <w:t>509.95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</w:t>
      </w:r>
      <w:r w:rsidR="000876EA" w:rsidRPr="005644D0">
        <w:rPr>
          <w:rFonts w:asciiTheme="majorBidi" w:hAnsiTheme="majorBidi" w:cstheme="majorBidi"/>
          <w:sz w:val="30"/>
          <w:szCs w:val="30"/>
          <w:cs/>
        </w:rPr>
        <w:t>ยเท่ากับที่ระบุในสัญญา</w:t>
      </w:r>
      <w:r w:rsidR="00754E7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เงินกู้ยืมระยะยาวของกลุ่มบริษัท</w:t>
      </w:r>
      <w:r w:rsidR="00DE64A2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 xml:space="preserve">ค้ำประกันโดยอสังหาริมทรัพย์เพื่อการลงทุน </w:t>
      </w:r>
      <w:r w:rsidR="00881C5A">
        <w:rPr>
          <w:rFonts w:asciiTheme="majorBidi" w:hAnsiTheme="majorBidi" w:cstheme="majorBidi"/>
          <w:sz w:val="30"/>
          <w:szCs w:val="30"/>
        </w:rPr>
        <w:t xml:space="preserve">  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และที่ดิน อาคารและอุปกรณ์ของกลุ่มบริษัท</w:t>
      </w:r>
    </w:p>
    <w:p w14:paraId="14415B24" w14:textId="77777777" w:rsidR="0074054B" w:rsidRPr="00C75F2F" w:rsidRDefault="0074054B" w:rsidP="0074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D855E2" w14:textId="319DAD90" w:rsidR="005508C1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วงเงินสินเชื่อ</w:t>
      </w:r>
    </w:p>
    <w:p w14:paraId="09183313" w14:textId="77777777" w:rsidR="00C75F2F" w:rsidRPr="00C75F2F" w:rsidRDefault="00C75F2F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664FFAF" w14:textId="5767186D" w:rsidR="000F5205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75F2F">
        <w:rPr>
          <w:rFonts w:asciiTheme="majorBidi" w:hAnsiTheme="majorBidi" w:cstheme="majorBidi"/>
          <w:sz w:val="30"/>
          <w:szCs w:val="30"/>
        </w:rPr>
        <w:t>30</w:t>
      </w:r>
      <w:r w:rsidR="00420510">
        <w:rPr>
          <w:rFonts w:asciiTheme="majorBidi" w:hAnsiTheme="majorBidi" w:cstheme="majorBidi"/>
          <w:sz w:val="30"/>
          <w:szCs w:val="30"/>
        </w:rPr>
        <w:t xml:space="preserve"> </w:t>
      </w:r>
      <w:r w:rsidR="00EE2CD7">
        <w:rPr>
          <w:rFonts w:ascii="Angsana New" w:hAnsi="Angsana New" w:hint="cs"/>
          <w:sz w:val="30"/>
          <w:szCs w:val="30"/>
          <w:cs/>
        </w:rPr>
        <w:t>กันยายน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0510">
        <w:rPr>
          <w:rFonts w:asciiTheme="majorBidi" w:hAnsiTheme="majorBidi" w:cstheme="majorBidi"/>
          <w:sz w:val="30"/>
          <w:szCs w:val="30"/>
        </w:rPr>
        <w:t>2566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กลุ่มบริษัทและบริษัทมีวงเงินสินเชื่อที่ยังไม่ได้เบิกใช้เป็นจำนวนเงิน </w:t>
      </w:r>
      <w:r w:rsidR="00317E19">
        <w:rPr>
          <w:rFonts w:asciiTheme="majorBidi" w:hAnsiTheme="majorBidi" w:cstheme="majorBidi"/>
          <w:sz w:val="30"/>
          <w:szCs w:val="30"/>
        </w:rPr>
        <w:t>1,234.87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317E19">
        <w:rPr>
          <w:rFonts w:asciiTheme="majorBidi" w:hAnsiTheme="majorBidi" w:cstheme="majorBidi"/>
          <w:sz w:val="30"/>
          <w:szCs w:val="30"/>
        </w:rPr>
        <w:t>1,101.38</w:t>
      </w:r>
      <w:r w:rsidR="00EE2CD7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z w:val="30"/>
          <w:szCs w:val="30"/>
        </w:rPr>
        <w:t>5</w:t>
      </w:r>
      <w:bookmarkStart w:id="4" w:name="_Hlk141177982"/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D0A6B">
        <w:rPr>
          <w:rFonts w:asciiTheme="majorBidi" w:hAnsiTheme="majorBidi" w:cstheme="majorBidi"/>
          <w:i/>
          <w:iCs/>
          <w:sz w:val="30"/>
          <w:szCs w:val="30"/>
        </w:rPr>
        <w:t>1,1</w:t>
      </w:r>
      <w:r w:rsidR="00462C8C">
        <w:rPr>
          <w:rFonts w:asciiTheme="majorBidi" w:hAnsiTheme="majorBidi" w:cstheme="majorBidi"/>
          <w:i/>
          <w:iCs/>
          <w:sz w:val="30"/>
          <w:szCs w:val="30"/>
        </w:rPr>
        <w:t>92</w:t>
      </w:r>
      <w:r w:rsidR="007D0A6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62C8C">
        <w:rPr>
          <w:rFonts w:asciiTheme="majorBidi" w:hAnsiTheme="majorBidi" w:cstheme="majorBidi"/>
          <w:i/>
          <w:iCs/>
          <w:sz w:val="30"/>
          <w:szCs w:val="30"/>
        </w:rPr>
        <w:t>09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4"/>
      <w:r w:rsidR="000B017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462C8C"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62C8C">
        <w:rPr>
          <w:rFonts w:asciiTheme="majorBidi" w:hAnsiTheme="majorBidi" w:cstheme="majorBidi"/>
          <w:i/>
          <w:iCs/>
          <w:sz w:val="30"/>
          <w:szCs w:val="30"/>
        </w:rPr>
        <w:t xml:space="preserve"> 1,168.28 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1C465ED" w14:textId="77777777" w:rsidR="00A41064" w:rsidRPr="00C75F2F" w:rsidRDefault="00A41064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A541CEC" w14:textId="6DE1D5BD" w:rsidR="00626AEE" w:rsidRPr="00A97FE1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97FE1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A97FE1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C75F2F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20"/>
          <w:szCs w:val="20"/>
        </w:rPr>
      </w:pPr>
    </w:p>
    <w:p w14:paraId="1F3C2641" w14:textId="0F17D894" w:rsidR="00064DED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4DBE855A" w:rsidR="001465B4" w:rsidRDefault="0014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395B89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9433A9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6E35F5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4623B8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  <w:r w:rsidRPr="003C3D5B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3C3D5B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C3D5B" w:rsidRPr="003C3D5B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9433A9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5272E5FF" w14:textId="72366493" w:rsidR="00AE1CE7" w:rsidRPr="009433A9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B92B91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111CD0BA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4922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ข้อมูลทางการเงินจำแนกตามกลุ่มธุรกิจสำหรับงวด</w:t>
      </w:r>
      <w:r w:rsidR="00ED3F17">
        <w:rPr>
          <w:rFonts w:ascii="Angsana New" w:hAnsi="Angsana New" w:hint="cs"/>
          <w:sz w:val="30"/>
          <w:szCs w:val="30"/>
          <w:cs/>
        </w:rPr>
        <w:t>เก้า</w:t>
      </w:r>
      <w:r w:rsidRPr="000A492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D58A4">
        <w:rPr>
          <w:rFonts w:ascii="Angsana New" w:hAnsi="Angsana New"/>
          <w:sz w:val="30"/>
          <w:szCs w:val="30"/>
        </w:rPr>
        <w:t>30</w:t>
      </w:r>
      <w:r w:rsidR="00AA6007">
        <w:rPr>
          <w:rFonts w:ascii="Angsana New" w:hAnsi="Angsana New"/>
          <w:sz w:val="30"/>
          <w:szCs w:val="30"/>
        </w:rPr>
        <w:t xml:space="preserve"> </w:t>
      </w:r>
      <w:r w:rsidR="00ED3F17">
        <w:rPr>
          <w:rFonts w:ascii="Angsana New" w:hAnsi="Angsana New" w:hint="cs"/>
          <w:sz w:val="30"/>
          <w:szCs w:val="30"/>
          <w:cs/>
        </w:rPr>
        <w:t>กันยายน</w:t>
      </w:r>
      <w:r w:rsidRPr="000A4922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5248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419"/>
        <w:gridCol w:w="539"/>
        <w:gridCol w:w="248"/>
        <w:gridCol w:w="558"/>
        <w:gridCol w:w="238"/>
        <w:gridCol w:w="573"/>
        <w:gridCol w:w="236"/>
        <w:gridCol w:w="583"/>
        <w:gridCol w:w="268"/>
        <w:gridCol w:w="544"/>
        <w:gridCol w:w="242"/>
        <w:gridCol w:w="570"/>
        <w:gridCol w:w="236"/>
        <w:gridCol w:w="575"/>
        <w:gridCol w:w="236"/>
        <w:gridCol w:w="579"/>
        <w:gridCol w:w="236"/>
        <w:gridCol w:w="565"/>
        <w:gridCol w:w="237"/>
        <w:gridCol w:w="575"/>
        <w:gridCol w:w="236"/>
        <w:gridCol w:w="664"/>
        <w:gridCol w:w="240"/>
        <w:gridCol w:w="627"/>
        <w:gridCol w:w="236"/>
        <w:gridCol w:w="518"/>
        <w:gridCol w:w="236"/>
        <w:gridCol w:w="486"/>
        <w:gridCol w:w="240"/>
        <w:gridCol w:w="630"/>
        <w:gridCol w:w="240"/>
        <w:gridCol w:w="618"/>
        <w:gridCol w:w="12"/>
        <w:gridCol w:w="8"/>
      </w:tblGrid>
      <w:tr w:rsidR="00F86099" w:rsidRPr="0044787F" w14:paraId="64C93306" w14:textId="77777777" w:rsidTr="00D57009">
        <w:trPr>
          <w:gridAfter w:val="2"/>
          <w:wAfter w:w="20" w:type="dxa"/>
          <w:trHeight w:val="225"/>
          <w:tblHeader/>
        </w:trPr>
        <w:tc>
          <w:tcPr>
            <w:tcW w:w="2419" w:type="dxa"/>
            <w:noWrap/>
          </w:tcPr>
          <w:p w14:paraId="310C792F" w14:textId="77777777" w:rsidR="00F86099" w:rsidRPr="0044787F" w:rsidRDefault="00F86099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2809" w:type="dxa"/>
            <w:gridSpan w:val="31"/>
          </w:tcPr>
          <w:p w14:paraId="4691DC9C" w14:textId="77777777" w:rsidR="00F86099" w:rsidRPr="00047600" w:rsidRDefault="00F86099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04760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04760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F85CB0" w:rsidRPr="0044787F" w14:paraId="037C284E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blHeader/>
        </w:trPr>
        <w:tc>
          <w:tcPr>
            <w:tcW w:w="2419" w:type="dxa"/>
            <w:vAlign w:val="bottom"/>
          </w:tcPr>
          <w:p w14:paraId="15B74BAB" w14:textId="77777777" w:rsidR="00F86099" w:rsidRPr="0044787F" w:rsidRDefault="00F86099" w:rsidP="006F63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45" w:type="dxa"/>
            <w:gridSpan w:val="3"/>
          </w:tcPr>
          <w:p w14:paraId="33DE947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3D7F346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0E9C75D0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6" w:type="dxa"/>
            <w:gridSpan w:val="3"/>
          </w:tcPr>
          <w:p w14:paraId="2360549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0" w:type="dxa"/>
            <w:gridSpan w:val="3"/>
          </w:tcPr>
          <w:p w14:paraId="34C80D7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7" w:type="dxa"/>
            <w:gridSpan w:val="3"/>
          </w:tcPr>
          <w:p w14:paraId="48C6056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6FCA39B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1" w:type="dxa"/>
            <w:gridSpan w:val="3"/>
          </w:tcPr>
          <w:p w14:paraId="3C15715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1DA99EED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240" w:type="dxa"/>
            <w:gridSpan w:val="3"/>
          </w:tcPr>
          <w:p w14:paraId="0F42A3C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40" w:type="dxa"/>
          </w:tcPr>
          <w:p w14:paraId="0A92775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00" w:type="dxa"/>
            <w:gridSpan w:val="4"/>
          </w:tcPr>
          <w:p w14:paraId="2FF9213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F85CB0" w:rsidRPr="0044787F" w14:paraId="44BBBF43" w14:textId="77777777" w:rsidTr="00D5700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19" w:type="dxa"/>
            <w:vAlign w:val="bottom"/>
            <w:hideMark/>
          </w:tcPr>
          <w:p w14:paraId="4D22EC56" w14:textId="1C43205D" w:rsidR="00F86099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="00EE2C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เก้า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  <w:p w14:paraId="4FD17B54" w14:textId="6EF9D32C" w:rsidR="00F86099" w:rsidRPr="0044787F" w:rsidRDefault="00EE2CD7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Pr="00A727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539" w:type="dxa"/>
          </w:tcPr>
          <w:p w14:paraId="3275286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39C881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8" w:type="dxa"/>
          </w:tcPr>
          <w:p w14:paraId="371D6718" w14:textId="77777777" w:rsidR="00F86099" w:rsidRPr="0044787F" w:rsidRDefault="00F86099" w:rsidP="006F639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E08D8E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47650A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8" w:type="dxa"/>
          </w:tcPr>
          <w:p w14:paraId="3A006FEE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DD2DAD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D21909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6BB3E23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EF951A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BD99F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68" w:type="dxa"/>
          </w:tcPr>
          <w:p w14:paraId="1DC8FBD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42722FD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1A2F313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2" w:type="dxa"/>
          </w:tcPr>
          <w:p w14:paraId="5353E5CF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4A4221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7BCE223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643C3660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4FEDCA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0642CC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4E1722B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89B9E8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51D3E9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3DF609E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22E5E856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90EFEC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7" w:type="dxa"/>
          </w:tcPr>
          <w:p w14:paraId="7F51532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DF04C8B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6B56C0E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68FF1CC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E006B1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118446B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0" w:type="dxa"/>
          </w:tcPr>
          <w:p w14:paraId="6B057D2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4C9F61E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97B332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266567E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B4F1C5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4FF549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125D82B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286CA07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A54C3F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40" w:type="dxa"/>
          </w:tcPr>
          <w:p w14:paraId="50EF4A5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704343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752F8F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0" w:type="dxa"/>
          </w:tcPr>
          <w:p w14:paraId="552517C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gridSpan w:val="3"/>
          </w:tcPr>
          <w:p w14:paraId="0B0E328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AB4CA2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</w:tr>
      <w:tr w:rsidR="00F86099" w:rsidRPr="0044787F" w14:paraId="20FADA76" w14:textId="77777777" w:rsidTr="00D57009">
        <w:tblPrEx>
          <w:tblLook w:val="01E0" w:firstRow="1" w:lastRow="1" w:firstColumn="1" w:lastColumn="1" w:noHBand="0" w:noVBand="0"/>
        </w:tblPrEx>
        <w:trPr>
          <w:gridAfter w:val="2"/>
          <w:wAfter w:w="20" w:type="dxa"/>
          <w:tblHeader/>
        </w:trPr>
        <w:tc>
          <w:tcPr>
            <w:tcW w:w="2419" w:type="dxa"/>
            <w:vAlign w:val="bottom"/>
          </w:tcPr>
          <w:p w14:paraId="71A554AA" w14:textId="77777777" w:rsidR="00F86099" w:rsidRPr="0044787F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2809" w:type="dxa"/>
            <w:gridSpan w:val="31"/>
          </w:tcPr>
          <w:p w14:paraId="6EADEA1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617F11" w:rsidRPr="0044787F" w14:paraId="40E6D7C3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529BB3D0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539" w:type="dxa"/>
            <w:vAlign w:val="bottom"/>
          </w:tcPr>
          <w:p w14:paraId="3A4E0F53" w14:textId="64FC0757" w:rsidR="00D03DC0" w:rsidRPr="0044787F" w:rsidRDefault="00F72DE9" w:rsidP="0061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753,148</w:t>
            </w:r>
          </w:p>
        </w:tc>
        <w:tc>
          <w:tcPr>
            <w:tcW w:w="248" w:type="dxa"/>
            <w:vAlign w:val="bottom"/>
          </w:tcPr>
          <w:p w14:paraId="5FAEB80B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CD7767B" w14:textId="709EC4DF" w:rsidR="00D03DC0" w:rsidRPr="0044787F" w:rsidRDefault="00D03DC0" w:rsidP="00584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20E72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634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,335</w:t>
            </w:r>
          </w:p>
        </w:tc>
        <w:tc>
          <w:tcPr>
            <w:tcW w:w="238" w:type="dxa"/>
            <w:vAlign w:val="bottom"/>
          </w:tcPr>
          <w:p w14:paraId="00E92986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BEAAF2F" w14:textId="5C48428D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133,823</w:t>
            </w:r>
          </w:p>
        </w:tc>
        <w:tc>
          <w:tcPr>
            <w:tcW w:w="236" w:type="dxa"/>
            <w:vAlign w:val="bottom"/>
          </w:tcPr>
          <w:p w14:paraId="454F45B6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D323FD5" w14:textId="620CB8C3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119,533</w:t>
            </w:r>
          </w:p>
        </w:tc>
        <w:tc>
          <w:tcPr>
            <w:tcW w:w="268" w:type="dxa"/>
            <w:vAlign w:val="bottom"/>
          </w:tcPr>
          <w:p w14:paraId="5BC78EF7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11C4899A" w14:textId="7CA8D97E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194,452</w:t>
            </w:r>
          </w:p>
        </w:tc>
        <w:tc>
          <w:tcPr>
            <w:tcW w:w="242" w:type="dxa"/>
            <w:vAlign w:val="bottom"/>
          </w:tcPr>
          <w:p w14:paraId="3BDF93B1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0B31B05D" w14:textId="1B34EC30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46,468</w:t>
            </w:r>
          </w:p>
        </w:tc>
        <w:tc>
          <w:tcPr>
            <w:tcW w:w="236" w:type="dxa"/>
            <w:vAlign w:val="bottom"/>
          </w:tcPr>
          <w:p w14:paraId="0C47A912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42DBD61" w14:textId="68440178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155,925</w:t>
            </w:r>
          </w:p>
        </w:tc>
        <w:tc>
          <w:tcPr>
            <w:tcW w:w="236" w:type="dxa"/>
            <w:vAlign w:val="bottom"/>
          </w:tcPr>
          <w:p w14:paraId="59C701A9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2979EEA" w14:textId="6C50F968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141,889</w:t>
            </w:r>
          </w:p>
        </w:tc>
        <w:tc>
          <w:tcPr>
            <w:tcW w:w="236" w:type="dxa"/>
          </w:tcPr>
          <w:p w14:paraId="4DB84DC6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28C8BCF" w14:textId="3E9D99D7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145,741</w:t>
            </w:r>
          </w:p>
        </w:tc>
        <w:tc>
          <w:tcPr>
            <w:tcW w:w="237" w:type="dxa"/>
          </w:tcPr>
          <w:p w14:paraId="54DC46BC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1927F87" w14:textId="33A3239E" w:rsidR="00D03DC0" w:rsidRPr="0044787F" w:rsidRDefault="00D03DC0" w:rsidP="00C14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20E72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71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,997</w:t>
            </w:r>
          </w:p>
        </w:tc>
        <w:tc>
          <w:tcPr>
            <w:tcW w:w="236" w:type="dxa"/>
            <w:vAlign w:val="bottom"/>
          </w:tcPr>
          <w:p w14:paraId="0C3320BC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07B72BD" w14:textId="1D312EE4" w:rsidR="00D03DC0" w:rsidRPr="0044787F" w:rsidRDefault="004831E7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1,383,089</w:t>
            </w:r>
          </w:p>
        </w:tc>
        <w:tc>
          <w:tcPr>
            <w:tcW w:w="240" w:type="dxa"/>
            <w:vAlign w:val="bottom"/>
          </w:tcPr>
          <w:p w14:paraId="3AED771B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42FF145C" w14:textId="6DD7BFEF" w:rsidR="00D03DC0" w:rsidRPr="0044787F" w:rsidRDefault="00D03DC0" w:rsidP="00C14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1,014,222</w:t>
            </w:r>
          </w:p>
        </w:tc>
        <w:tc>
          <w:tcPr>
            <w:tcW w:w="236" w:type="dxa"/>
            <w:vAlign w:val="bottom"/>
          </w:tcPr>
          <w:p w14:paraId="4EBCE72F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FFDE724" w14:textId="4FF2A406" w:rsidR="00D03DC0" w:rsidRPr="0044787F" w:rsidRDefault="004831E7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92D98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176C7B5" w14:textId="2995A13A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34D83A07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36FF20" w14:textId="223A7E73" w:rsidR="00D03DC0" w:rsidRPr="00041C33" w:rsidRDefault="004831E7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1,383,089</w:t>
            </w:r>
          </w:p>
        </w:tc>
        <w:tc>
          <w:tcPr>
            <w:tcW w:w="240" w:type="dxa"/>
          </w:tcPr>
          <w:p w14:paraId="66E64DA2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2C3D25FB" w14:textId="0EB6CCA4" w:rsidR="00D03DC0" w:rsidRPr="0044787F" w:rsidRDefault="00D03DC0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1,014,222</w:t>
            </w:r>
          </w:p>
        </w:tc>
      </w:tr>
      <w:tr w:rsidR="00617F11" w:rsidRPr="0044787F" w14:paraId="753E8916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72F03BEA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05376551" w14:textId="55351433" w:rsidR="00D03DC0" w:rsidRPr="0044787F" w:rsidRDefault="00F72DE9" w:rsidP="0061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7,909</w:t>
            </w:r>
          </w:p>
        </w:tc>
        <w:tc>
          <w:tcPr>
            <w:tcW w:w="248" w:type="dxa"/>
            <w:vAlign w:val="bottom"/>
          </w:tcPr>
          <w:p w14:paraId="393677B8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99B9685" w14:textId="15F39613" w:rsidR="00D03DC0" w:rsidRPr="0044787F" w:rsidRDefault="00D03DC0" w:rsidP="00584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7,324</w:t>
            </w:r>
          </w:p>
        </w:tc>
        <w:tc>
          <w:tcPr>
            <w:tcW w:w="238" w:type="dxa"/>
            <w:vAlign w:val="bottom"/>
          </w:tcPr>
          <w:p w14:paraId="60EA73DC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5B2DFCA1" w:rsidR="00D03DC0" w:rsidRPr="0044787F" w:rsidRDefault="004831E7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345B75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EA55FF6" w14:textId="1D190641" w:rsidR="00D03DC0" w:rsidRPr="0044787F" w:rsidRDefault="00D03DC0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5F2CA4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03408C56" w14:textId="56108B5F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52,292</w:t>
            </w:r>
          </w:p>
        </w:tc>
        <w:tc>
          <w:tcPr>
            <w:tcW w:w="242" w:type="dxa"/>
            <w:vAlign w:val="bottom"/>
          </w:tcPr>
          <w:p w14:paraId="5E548347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B3D11EF" w14:textId="5855BC09" w:rsidR="00D03DC0" w:rsidRPr="0044787F" w:rsidRDefault="00D03DC0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0E5F82F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6EEE61" w14:textId="55A7120C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18,879</w:t>
            </w:r>
          </w:p>
        </w:tc>
        <w:tc>
          <w:tcPr>
            <w:tcW w:w="236" w:type="dxa"/>
            <w:vAlign w:val="bottom"/>
          </w:tcPr>
          <w:p w14:paraId="07BBC7C6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9EBA3D0" w14:textId="797D0356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8,977</w:t>
            </w:r>
          </w:p>
        </w:tc>
        <w:tc>
          <w:tcPr>
            <w:tcW w:w="236" w:type="dxa"/>
          </w:tcPr>
          <w:p w14:paraId="6FF834D5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200FBA27" w14:textId="14FC9F08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5,762</w:t>
            </w:r>
          </w:p>
        </w:tc>
        <w:tc>
          <w:tcPr>
            <w:tcW w:w="237" w:type="dxa"/>
          </w:tcPr>
          <w:p w14:paraId="16653DDE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5031D01" w14:textId="149A309A" w:rsidR="00D03DC0" w:rsidRPr="0044787F" w:rsidRDefault="00D03DC0" w:rsidP="00C14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4,985</w:t>
            </w:r>
          </w:p>
        </w:tc>
        <w:tc>
          <w:tcPr>
            <w:tcW w:w="236" w:type="dxa"/>
            <w:vAlign w:val="bottom"/>
          </w:tcPr>
          <w:p w14:paraId="237C8169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A7D6F02" w14:textId="07E50AC4" w:rsidR="00D03DC0" w:rsidRPr="0044787F" w:rsidRDefault="004831E7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84,842</w:t>
            </w:r>
          </w:p>
        </w:tc>
        <w:tc>
          <w:tcPr>
            <w:tcW w:w="240" w:type="dxa"/>
          </w:tcPr>
          <w:p w14:paraId="3918A613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1A7F49B" w14:textId="08EB1FF3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21,286</w:t>
            </w:r>
          </w:p>
        </w:tc>
        <w:tc>
          <w:tcPr>
            <w:tcW w:w="236" w:type="dxa"/>
            <w:vAlign w:val="bottom"/>
          </w:tcPr>
          <w:p w14:paraId="235F9FA6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67C65C5" w14:textId="6E87856D" w:rsidR="00D03DC0" w:rsidRPr="0044787F" w:rsidRDefault="004831E7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(84,842)</w:t>
            </w:r>
          </w:p>
        </w:tc>
        <w:tc>
          <w:tcPr>
            <w:tcW w:w="236" w:type="dxa"/>
            <w:vAlign w:val="bottom"/>
          </w:tcPr>
          <w:p w14:paraId="0D58F9F8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297A4E30" w14:textId="6C56F314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3152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3152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286)</w:t>
            </w:r>
          </w:p>
        </w:tc>
        <w:tc>
          <w:tcPr>
            <w:tcW w:w="240" w:type="dxa"/>
          </w:tcPr>
          <w:p w14:paraId="54165447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3911B94D" w:rsidR="00D03DC0" w:rsidRPr="00041C33" w:rsidRDefault="004831E7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0" w:type="dxa"/>
          </w:tcPr>
          <w:p w14:paraId="1B7894A1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7BEAAEBD" w14:textId="15D57052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617F11" w:rsidRPr="0044787F" w14:paraId="56657515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7B1DF7B7" w14:textId="7E2B4D67" w:rsidR="00D03DC0" w:rsidRPr="0044787F" w:rsidRDefault="004348DA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="00D03DC0"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47B528E2" w14:textId="3BA51CAD" w:rsidR="00D03DC0" w:rsidRPr="0044787F" w:rsidRDefault="00F72DE9" w:rsidP="0061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761,057</w:t>
            </w:r>
          </w:p>
        </w:tc>
        <w:tc>
          <w:tcPr>
            <w:tcW w:w="248" w:type="dxa"/>
          </w:tcPr>
          <w:p w14:paraId="0BEE3441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4C576666" w14:textId="3CD12281" w:rsidR="00D03DC0" w:rsidRPr="0044787F" w:rsidRDefault="00D03DC0" w:rsidP="00584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641,659</w:t>
            </w:r>
          </w:p>
        </w:tc>
        <w:tc>
          <w:tcPr>
            <w:tcW w:w="238" w:type="dxa"/>
          </w:tcPr>
          <w:p w14:paraId="50002727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388470F4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133,823</w:t>
            </w:r>
          </w:p>
        </w:tc>
        <w:tc>
          <w:tcPr>
            <w:tcW w:w="236" w:type="dxa"/>
          </w:tcPr>
          <w:p w14:paraId="3E2D3BE4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685F5DB6" w14:textId="6411B74A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119,533</w:t>
            </w:r>
          </w:p>
        </w:tc>
        <w:tc>
          <w:tcPr>
            <w:tcW w:w="268" w:type="dxa"/>
          </w:tcPr>
          <w:p w14:paraId="2D9AFEB0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14:paraId="2E296B2C" w14:textId="495B1966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246,74</w:t>
            </w:r>
            <w:r w:rsidR="004F63A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2" w:type="dxa"/>
          </w:tcPr>
          <w:p w14:paraId="06014A89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A950B2F" w14:textId="6C1B93DC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46,468</w:t>
            </w:r>
          </w:p>
        </w:tc>
        <w:tc>
          <w:tcPr>
            <w:tcW w:w="236" w:type="dxa"/>
          </w:tcPr>
          <w:p w14:paraId="42DB0ABA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83756C3" w14:textId="71424C1D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174,804</w:t>
            </w:r>
          </w:p>
        </w:tc>
        <w:tc>
          <w:tcPr>
            <w:tcW w:w="236" w:type="dxa"/>
          </w:tcPr>
          <w:p w14:paraId="2E0864D6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3113219" w14:textId="4BF6047C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150,866</w:t>
            </w:r>
          </w:p>
        </w:tc>
        <w:tc>
          <w:tcPr>
            <w:tcW w:w="236" w:type="dxa"/>
          </w:tcPr>
          <w:p w14:paraId="15BBA015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59F9058B" w14:textId="7BBFE8E8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151,503</w:t>
            </w:r>
          </w:p>
        </w:tc>
        <w:tc>
          <w:tcPr>
            <w:tcW w:w="237" w:type="dxa"/>
          </w:tcPr>
          <w:p w14:paraId="41567D03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2E06BBED" w14:textId="7A47535E" w:rsidR="00D03DC0" w:rsidRPr="0044787F" w:rsidRDefault="00D03DC0" w:rsidP="00C14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76,982</w:t>
            </w:r>
          </w:p>
        </w:tc>
        <w:tc>
          <w:tcPr>
            <w:tcW w:w="236" w:type="dxa"/>
          </w:tcPr>
          <w:p w14:paraId="536432C9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5FD31FE" w14:textId="02BACBD8" w:rsidR="00D03DC0" w:rsidRPr="0044787F" w:rsidRDefault="004831E7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1,467,93</w:t>
            </w:r>
            <w:r w:rsidR="004F63A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40" w:type="dxa"/>
          </w:tcPr>
          <w:p w14:paraId="1D73C979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7E04E585" w14:textId="3F3564F3" w:rsidR="00D03DC0" w:rsidRPr="0044787F" w:rsidRDefault="00D03DC0" w:rsidP="00C14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1,035,508</w:t>
            </w:r>
          </w:p>
        </w:tc>
        <w:tc>
          <w:tcPr>
            <w:tcW w:w="236" w:type="dxa"/>
          </w:tcPr>
          <w:p w14:paraId="1CE612DC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</w:tcPr>
          <w:p w14:paraId="416E38FF" w14:textId="6DA00327" w:rsidR="00D03DC0" w:rsidRPr="0044787F" w:rsidRDefault="004831E7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(84,842)</w:t>
            </w:r>
          </w:p>
        </w:tc>
        <w:tc>
          <w:tcPr>
            <w:tcW w:w="236" w:type="dxa"/>
          </w:tcPr>
          <w:p w14:paraId="3C8D5585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14:paraId="1516A2B7" w14:textId="5EB82B44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3152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Pr="0031521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286)</w:t>
            </w:r>
          </w:p>
        </w:tc>
        <w:tc>
          <w:tcPr>
            <w:tcW w:w="240" w:type="dxa"/>
          </w:tcPr>
          <w:p w14:paraId="206D0054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1D6674FC" w:rsidR="00D03DC0" w:rsidRPr="00041C33" w:rsidRDefault="004831E7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1,383,089</w:t>
            </w:r>
          </w:p>
        </w:tc>
        <w:tc>
          <w:tcPr>
            <w:tcW w:w="240" w:type="dxa"/>
          </w:tcPr>
          <w:p w14:paraId="241AD7F2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34DB269F" w14:textId="3842AADE" w:rsidR="00D03DC0" w:rsidRPr="0044787F" w:rsidRDefault="00D03DC0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1,014,222</w:t>
            </w:r>
          </w:p>
        </w:tc>
      </w:tr>
      <w:tr w:rsidR="00617F11" w:rsidRPr="0044787F" w14:paraId="3E209B50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0D497FDF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57BB4E4D" w14:textId="038250EC" w:rsidR="00D03DC0" w:rsidRPr="0044787F" w:rsidRDefault="00F72DE9" w:rsidP="0061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</w:t>
            </w:r>
            <w:r w:rsidR="00AF325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27C1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090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8" w:type="dxa"/>
          </w:tcPr>
          <w:p w14:paraId="47B7B3F8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D7FFC52" w14:textId="3E259345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(570,998)</w:t>
            </w:r>
          </w:p>
        </w:tc>
        <w:tc>
          <w:tcPr>
            <w:tcW w:w="238" w:type="dxa"/>
          </w:tcPr>
          <w:p w14:paraId="61FFBDB6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6F389F75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(111,354)</w:t>
            </w:r>
          </w:p>
        </w:tc>
        <w:tc>
          <w:tcPr>
            <w:tcW w:w="236" w:type="dxa"/>
          </w:tcPr>
          <w:p w14:paraId="3616F29A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65C1C2" w14:textId="16B17D42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(103,724)</w:t>
            </w:r>
          </w:p>
        </w:tc>
        <w:tc>
          <w:tcPr>
            <w:tcW w:w="268" w:type="dxa"/>
          </w:tcPr>
          <w:p w14:paraId="3FC6F1B7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E33C2D6" w14:textId="6D3D99B5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(135,351)</w:t>
            </w:r>
          </w:p>
        </w:tc>
        <w:tc>
          <w:tcPr>
            <w:tcW w:w="242" w:type="dxa"/>
          </w:tcPr>
          <w:p w14:paraId="32C65EEA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F34024F" w14:textId="79046304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(10,907)</w:t>
            </w:r>
          </w:p>
        </w:tc>
        <w:tc>
          <w:tcPr>
            <w:tcW w:w="236" w:type="dxa"/>
          </w:tcPr>
          <w:p w14:paraId="09497F99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63B0BD76" w14:textId="54473081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(154,258)</w:t>
            </w:r>
          </w:p>
        </w:tc>
        <w:tc>
          <w:tcPr>
            <w:tcW w:w="236" w:type="dxa"/>
          </w:tcPr>
          <w:p w14:paraId="0E615081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65A2946" w14:textId="3816E7D5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(135,330)</w:t>
            </w:r>
          </w:p>
        </w:tc>
        <w:tc>
          <w:tcPr>
            <w:tcW w:w="236" w:type="dxa"/>
          </w:tcPr>
          <w:p w14:paraId="0BEE360E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9C5F79" w14:textId="11675C46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(166,42</w:t>
            </w:r>
            <w:r w:rsidR="004F63A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80B501F" w14:textId="1D562BAC" w:rsidR="00D03DC0" w:rsidRPr="0044787F" w:rsidRDefault="00D03DC0" w:rsidP="00C14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(113,350)</w:t>
            </w:r>
          </w:p>
        </w:tc>
        <w:tc>
          <w:tcPr>
            <w:tcW w:w="236" w:type="dxa"/>
          </w:tcPr>
          <w:p w14:paraId="350D7267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FEABBA6" w14:textId="0556B4EA" w:rsidR="00D03DC0" w:rsidRPr="0044787F" w:rsidRDefault="004831E7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(1,21</w:t>
            </w:r>
            <w:r w:rsidR="0070776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9,478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327F5973" w14:textId="7E6E968A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(934,309)</w:t>
            </w:r>
          </w:p>
        </w:tc>
        <w:tc>
          <w:tcPr>
            <w:tcW w:w="236" w:type="dxa"/>
          </w:tcPr>
          <w:p w14:paraId="5A976299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7CAE6EE8" w14:textId="02CC6B6B" w:rsidR="00D03DC0" w:rsidRPr="0044787F" w:rsidRDefault="0070776B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71,186</w:t>
            </w:r>
          </w:p>
        </w:tc>
        <w:tc>
          <w:tcPr>
            <w:tcW w:w="236" w:type="dxa"/>
          </w:tcPr>
          <w:p w14:paraId="4AE1A6A1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14:paraId="4DC23B24" w14:textId="5A60CA36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20,806</w:t>
            </w:r>
          </w:p>
        </w:tc>
        <w:tc>
          <w:tcPr>
            <w:tcW w:w="240" w:type="dxa"/>
          </w:tcPr>
          <w:p w14:paraId="2F63A6F3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7EE918DC" w:rsidR="00D03DC0" w:rsidRPr="009355D7" w:rsidRDefault="004831E7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(1,148,29</w:t>
            </w:r>
            <w:r w:rsidR="0050256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6C3F218D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4CF71655" w14:textId="70A1DF83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(913,503)</w:t>
            </w:r>
          </w:p>
        </w:tc>
      </w:tr>
      <w:tr w:rsidR="00617F11" w:rsidRPr="0044787F" w14:paraId="55A973C0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63"/>
        </w:trPr>
        <w:tc>
          <w:tcPr>
            <w:tcW w:w="2419" w:type="dxa"/>
            <w:vAlign w:val="bottom"/>
          </w:tcPr>
          <w:p w14:paraId="03F31D24" w14:textId="5979AC45" w:rsidR="00D03DC0" w:rsidRPr="0044787F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75A17A5F" w:rsidR="00D03DC0" w:rsidRPr="0044787F" w:rsidRDefault="004831E7" w:rsidP="0061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C27C1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C27C1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967</w:t>
            </w:r>
          </w:p>
        </w:tc>
        <w:tc>
          <w:tcPr>
            <w:tcW w:w="248" w:type="dxa"/>
          </w:tcPr>
          <w:p w14:paraId="56E37509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428F80D4" w:rsidR="00D03DC0" w:rsidRPr="0044787F" w:rsidRDefault="00D03DC0" w:rsidP="00584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70,661</w:t>
            </w:r>
          </w:p>
        </w:tc>
        <w:tc>
          <w:tcPr>
            <w:tcW w:w="238" w:type="dxa"/>
          </w:tcPr>
          <w:p w14:paraId="7EF3C31D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706531DF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22,469</w:t>
            </w:r>
          </w:p>
        </w:tc>
        <w:tc>
          <w:tcPr>
            <w:tcW w:w="236" w:type="dxa"/>
          </w:tcPr>
          <w:p w14:paraId="21EA598D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321F0B9E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15,809</w:t>
            </w:r>
          </w:p>
        </w:tc>
        <w:tc>
          <w:tcPr>
            <w:tcW w:w="268" w:type="dxa"/>
          </w:tcPr>
          <w:p w14:paraId="0AA986A8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219D474E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111,39</w:t>
            </w:r>
            <w:r w:rsidR="004F63A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42" w:type="dxa"/>
          </w:tcPr>
          <w:p w14:paraId="1775CB0C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385799A6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35,561</w:t>
            </w:r>
          </w:p>
        </w:tc>
        <w:tc>
          <w:tcPr>
            <w:tcW w:w="236" w:type="dxa"/>
          </w:tcPr>
          <w:p w14:paraId="71FED75D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442847FE" w:rsidR="00D03DC0" w:rsidRPr="0044787F" w:rsidRDefault="004831E7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20,546</w:t>
            </w:r>
          </w:p>
        </w:tc>
        <w:tc>
          <w:tcPr>
            <w:tcW w:w="236" w:type="dxa"/>
          </w:tcPr>
          <w:p w14:paraId="7EEBE43F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61C8A799" w:rsidR="00D03DC0" w:rsidRPr="0044787F" w:rsidRDefault="00D03DC0" w:rsidP="00AF4C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15,536</w:t>
            </w:r>
          </w:p>
        </w:tc>
        <w:tc>
          <w:tcPr>
            <w:tcW w:w="236" w:type="dxa"/>
          </w:tcPr>
          <w:p w14:paraId="32256E11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1CF834F5" w:rsidR="00D03DC0" w:rsidRPr="0044787F" w:rsidRDefault="004831E7" w:rsidP="00C14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(14,92</w:t>
            </w:r>
            <w:r w:rsidR="00C065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492F9BFC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0DD615F7" w:rsidR="00D03DC0" w:rsidRPr="0044787F" w:rsidRDefault="00D03DC0" w:rsidP="00C14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(36,368)</w:t>
            </w:r>
          </w:p>
        </w:tc>
        <w:tc>
          <w:tcPr>
            <w:tcW w:w="236" w:type="dxa"/>
          </w:tcPr>
          <w:p w14:paraId="3E54DDE4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09535923" w:rsidR="00D03DC0" w:rsidRPr="0044787F" w:rsidRDefault="004831E7" w:rsidP="004F6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70776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48,543</w:t>
            </w:r>
          </w:p>
        </w:tc>
        <w:tc>
          <w:tcPr>
            <w:tcW w:w="240" w:type="dxa"/>
          </w:tcPr>
          <w:p w14:paraId="6F6F985F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73922B49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101,199</w:t>
            </w:r>
          </w:p>
        </w:tc>
        <w:tc>
          <w:tcPr>
            <w:tcW w:w="236" w:type="dxa"/>
          </w:tcPr>
          <w:p w14:paraId="449572A6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157DD483" w:rsidR="00D03DC0" w:rsidRPr="0044787F" w:rsidRDefault="004831E7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</w:t>
            </w:r>
            <w:r w:rsidR="0070776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3,656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4F72FF23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4E3A52C8" w:rsidR="00D03DC0" w:rsidRPr="0044787F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(480)</w:t>
            </w:r>
          </w:p>
        </w:tc>
        <w:tc>
          <w:tcPr>
            <w:tcW w:w="240" w:type="dxa"/>
          </w:tcPr>
          <w:p w14:paraId="29256482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6E9EAC68" w:rsidR="00D03DC0" w:rsidRPr="00C35238" w:rsidRDefault="004831E7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234,79</w:t>
            </w:r>
            <w:r w:rsidR="0050256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40" w:type="dxa"/>
          </w:tcPr>
          <w:p w14:paraId="46E0EB41" w14:textId="77777777" w:rsidR="00D03DC0" w:rsidRPr="00C35238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3DADF554" w14:textId="0D088EC4" w:rsidR="00D03DC0" w:rsidRPr="00C35238" w:rsidRDefault="00D03DC0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100,719</w:t>
            </w:r>
          </w:p>
        </w:tc>
      </w:tr>
      <w:tr w:rsidR="00617F11" w:rsidRPr="0044787F" w14:paraId="3D9FA1EA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43"/>
        </w:trPr>
        <w:tc>
          <w:tcPr>
            <w:tcW w:w="2419" w:type="dxa"/>
            <w:vAlign w:val="bottom"/>
          </w:tcPr>
          <w:p w14:paraId="60CA7D97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539" w:type="dxa"/>
            <w:tcBorders>
              <w:top w:val="double" w:sz="4" w:space="0" w:color="auto"/>
            </w:tcBorders>
          </w:tcPr>
          <w:p w14:paraId="5340F8D3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7E9690DD" w14:textId="77777777" w:rsidR="00D03DC0" w:rsidRPr="0044787F" w:rsidRDefault="00D03DC0" w:rsidP="00D03DC0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714062CC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90762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30124A4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48B87B4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</w:tcPr>
          <w:p w14:paraId="685E4BCD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78034495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3C9E676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2B2B4452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</w:tcPr>
          <w:p w14:paraId="4034F234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14201D7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4D50C0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D1F9FB5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4AB1349D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3C3691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double" w:sz="4" w:space="0" w:color="auto"/>
            </w:tcBorders>
          </w:tcPr>
          <w:p w14:paraId="20060FC0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96FFA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  <w:tcBorders>
              <w:top w:val="double" w:sz="4" w:space="0" w:color="auto"/>
            </w:tcBorders>
          </w:tcPr>
          <w:p w14:paraId="72D9BD3E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63DFA19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B04D40" w14:textId="25FE75D0" w:rsidR="00D03DC0" w:rsidRPr="00C35238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9D53A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2,83</w:t>
            </w:r>
            <w:r w:rsidR="0000230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40" w:type="dxa"/>
          </w:tcPr>
          <w:p w14:paraId="3090649F" w14:textId="77777777" w:rsidR="00D03DC0" w:rsidRPr="00C35238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2E70EF78" w14:textId="57D5AE49" w:rsidR="00D03DC0" w:rsidRPr="00C35238" w:rsidRDefault="00E06B85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69,873</w:t>
            </w:r>
          </w:p>
        </w:tc>
      </w:tr>
      <w:tr w:rsidR="00617F11" w:rsidRPr="0044787F" w14:paraId="0FA3D634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  <w:trHeight w:val="143"/>
        </w:trPr>
        <w:tc>
          <w:tcPr>
            <w:tcW w:w="2419" w:type="dxa"/>
          </w:tcPr>
          <w:p w14:paraId="30136740" w14:textId="77777777" w:rsidR="00D03DC0" w:rsidRPr="005A5995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A0EF4">
              <w:rPr>
                <w:sz w:val="19"/>
                <w:szCs w:val="19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539" w:type="dxa"/>
          </w:tcPr>
          <w:p w14:paraId="736CC289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2E6FFC21" w14:textId="77777777" w:rsidR="00D03DC0" w:rsidRPr="0044787F" w:rsidRDefault="00D03DC0" w:rsidP="00D03DC0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928494B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9908AC7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7928C789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7BCB6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2437195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70D40029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101711C5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0116331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16174A96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69512AB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FF9EA1B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9712A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7BB392D1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314495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2C4DB01F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3B6A6D3A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CED2D59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1F1A30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E07E20B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F7770B3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142B5F6B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EF83DE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746C6D75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EB022D4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46350CA3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C329929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C2AB2D4" w14:textId="529D1B9F" w:rsidR="00D03DC0" w:rsidRPr="00F66E65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16,582</w:t>
            </w:r>
          </w:p>
        </w:tc>
        <w:tc>
          <w:tcPr>
            <w:tcW w:w="240" w:type="dxa"/>
          </w:tcPr>
          <w:p w14:paraId="4D1B4F73" w14:textId="77777777" w:rsidR="00D03DC0" w:rsidRPr="00F66E65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2BC3BFDA" w14:textId="3B8C0767" w:rsidR="00D03DC0" w:rsidRPr="00F66E65" w:rsidRDefault="00E06B85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617F11" w:rsidRPr="0044787F" w14:paraId="72803683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1B5D51B9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539" w:type="dxa"/>
          </w:tcPr>
          <w:p w14:paraId="6614EEF6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</w:tcPr>
          <w:p w14:paraId="4C203B84" w14:textId="77777777" w:rsidR="00D03DC0" w:rsidRPr="0044787F" w:rsidRDefault="00D03DC0" w:rsidP="00D03DC0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B98233A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8C2D9A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2ABE5C5E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3EA397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2BAAA634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4CB6DFE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1EB9421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4285E24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BB06E5B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A868CC0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D2669C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B745BD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1FB400C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ED4E4C7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85966A8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8C415FE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58C9EBE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EB2C753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B958F00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39BB04A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16C6F70E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A00845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0E1D68C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F083A3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FF6E8B2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E49BE64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E19F856" w14:textId="52710C3F" w:rsidR="00D03DC0" w:rsidRPr="00F66E65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240" w:type="dxa"/>
          </w:tcPr>
          <w:p w14:paraId="7558FEBD" w14:textId="77777777" w:rsidR="00D03DC0" w:rsidRPr="00F66E65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</w:tcPr>
          <w:p w14:paraId="72319078" w14:textId="09812629" w:rsidR="00D03DC0" w:rsidRPr="00F66E65" w:rsidRDefault="00E06B85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120,440</w:t>
            </w:r>
          </w:p>
        </w:tc>
      </w:tr>
      <w:tr w:rsidR="00617F11" w:rsidRPr="0044787F" w14:paraId="4D076F0A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3BB84796" w14:textId="74EA89F9" w:rsidR="00D03DC0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กำไรจากการเปลี่ยนแปลงสถานะเงินลงทุน</w:t>
            </w:r>
          </w:p>
        </w:tc>
        <w:tc>
          <w:tcPr>
            <w:tcW w:w="539" w:type="dxa"/>
          </w:tcPr>
          <w:p w14:paraId="279F130B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</w:tcPr>
          <w:p w14:paraId="1CAA66C3" w14:textId="77777777" w:rsidR="00D03DC0" w:rsidRPr="0044787F" w:rsidRDefault="00D03DC0" w:rsidP="00D03DC0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5035118B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EEEDF0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CEE1D94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5F1860A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DB00E36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61E32FD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F96FA0A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E031B3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837CEB1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01419B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0B3EA0F7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B1EC6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0C75953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ABAB5A0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7D660E4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364FD349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F6963CC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9265F80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02A9BE6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DAB9DB3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0BCD990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974291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859FE46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F7C9AE0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0A4E35E1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575BC8C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0CF2F76" w14:textId="140339F0" w:rsidR="00D03DC0" w:rsidRPr="00F66E65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67,72</w:t>
            </w:r>
            <w:r w:rsidR="003E42C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40" w:type="dxa"/>
          </w:tcPr>
          <w:p w14:paraId="675C8B38" w14:textId="77777777" w:rsidR="00D03DC0" w:rsidRPr="00F66E65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455DCE0" w14:textId="2EA44CE4" w:rsidR="00D03DC0" w:rsidRPr="00F66E65" w:rsidRDefault="00E06B85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200,903</w:t>
            </w:r>
          </w:p>
        </w:tc>
      </w:tr>
      <w:tr w:rsidR="00617F11" w14:paraId="38CD58F6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313BC187" w14:textId="77777777" w:rsidR="00D03DC0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539" w:type="dxa"/>
          </w:tcPr>
          <w:p w14:paraId="5C7C2B49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</w:tcPr>
          <w:p w14:paraId="22958828" w14:textId="77777777" w:rsidR="00D03DC0" w:rsidRPr="0044787F" w:rsidRDefault="00D03DC0" w:rsidP="00D03DC0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5D952AF0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E9D332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2FC0EDBC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76D1B7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FC379B9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192191B7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37DFD559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108963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176ADFD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FDBB19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40FF6F0C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53E55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7922D79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E73FE5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B8AEBDC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B87558E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1E9DB2A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89A509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28D2EC1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D47458D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32442F35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D3CDE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48F2C53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3A44D7B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13D6604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1B7F645F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3A5DD8" w14:textId="4340D9B0" w:rsidR="00D03DC0" w:rsidRPr="007D363A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</w:t>
            </w:r>
            <w:r w:rsidR="00CA364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9D53A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</w:t>
            </w:r>
            <w:r w:rsidR="00321A9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40" w:type="dxa"/>
          </w:tcPr>
          <w:p w14:paraId="372EC5F7" w14:textId="77777777" w:rsidR="00D03DC0" w:rsidRPr="007D363A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186D6BCD" w14:textId="10811ACD" w:rsidR="00D03DC0" w:rsidRPr="007D363A" w:rsidRDefault="00EC2824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,935</w:t>
            </w:r>
          </w:p>
        </w:tc>
      </w:tr>
      <w:tr w:rsidR="00617F11" w:rsidRPr="0044787F" w14:paraId="2C933B8D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38DAA5C4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539" w:type="dxa"/>
          </w:tcPr>
          <w:p w14:paraId="37162639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</w:tcPr>
          <w:p w14:paraId="67C52043" w14:textId="77777777" w:rsidR="00D03DC0" w:rsidRPr="0044787F" w:rsidRDefault="00D03DC0" w:rsidP="00D03DC0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0739617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D51AB79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12C26DD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5DBA0F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25BACB7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0A1B9DB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607EF1CD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10F260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D325633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F21A7D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930A2B8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9DF4EDA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6E0CB26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DE555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447D7B1F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CE91FCB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7565D2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CFF02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43D9B61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A7EB87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4A76CFF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144B4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498F739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B513F64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6F9B891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452A7954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1D49223" w14:textId="77777777" w:rsidR="00D03DC0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9C5EFD2" w14:textId="59AE8058" w:rsidR="00C06546" w:rsidRPr="007D363A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(193,59</w:t>
            </w:r>
            <w:r w:rsidR="007061E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298E0CDA" w14:textId="77777777" w:rsidR="00D03DC0" w:rsidRPr="007D363A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1A98E039" w14:textId="77777777" w:rsidR="00D03DC0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F5A0C36" w14:textId="278521AD" w:rsidR="00EC2824" w:rsidRPr="007D363A" w:rsidRDefault="00FF6BF3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(148,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643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617F11" w:rsidRPr="0044787F" w14:paraId="17196823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27605216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539" w:type="dxa"/>
          </w:tcPr>
          <w:p w14:paraId="3539E2DF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</w:tcPr>
          <w:p w14:paraId="08C1466E" w14:textId="77777777" w:rsidR="00D03DC0" w:rsidRPr="0044787F" w:rsidRDefault="00D03DC0" w:rsidP="00D03DC0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9B78D06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ACD1240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842133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9E8096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05BCDDBB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6E7724A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3EF3A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43D20CB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6481040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060C2771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B51C96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BA86CD4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4C377C16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7A025B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5D2DF01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C1EBD4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1B80DBEA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98166D1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34522C5B" w14:textId="5A093806" w:rsidR="00D03DC0" w:rsidRPr="007D363A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(83,572)</w:t>
            </w:r>
          </w:p>
        </w:tc>
        <w:tc>
          <w:tcPr>
            <w:tcW w:w="240" w:type="dxa"/>
          </w:tcPr>
          <w:p w14:paraId="4F7C5D06" w14:textId="77777777" w:rsidR="00D03DC0" w:rsidRPr="007D363A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71099155" w14:textId="6A1BEC2B" w:rsidR="00D03DC0" w:rsidRPr="007D363A" w:rsidRDefault="00FF6BF3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(54</w:t>
            </w:r>
            <w:r w:rsidR="005D4E7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646)</w:t>
            </w:r>
          </w:p>
        </w:tc>
      </w:tr>
      <w:tr w:rsidR="00617F11" w:rsidRPr="00032622" w14:paraId="607DBD82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44BCBCBD" w14:textId="77777777" w:rsidR="00D03DC0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กลับรายการ (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)</w:t>
            </w:r>
          </w:p>
          <w:p w14:paraId="17A17714" w14:textId="77777777" w:rsidR="00D03DC0" w:rsidRPr="00F4145D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จากการด้อยค่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า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539" w:type="dxa"/>
          </w:tcPr>
          <w:p w14:paraId="2861FAA1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</w:tcPr>
          <w:p w14:paraId="51D8CD73" w14:textId="77777777" w:rsidR="00D03DC0" w:rsidRPr="0044787F" w:rsidRDefault="00D03DC0" w:rsidP="00D03DC0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54EA240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4B33330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9BF8C48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47589D0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C34BA5E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1DDE7EC5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7BB1FE24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66F9C3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2C8F4F9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6ACC3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288EE7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FF0D9B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FB9DD68" w14:textId="77777777" w:rsidR="00D03DC0" w:rsidRPr="0044787F" w:rsidRDefault="00D03DC0" w:rsidP="00D03DC0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6FC06A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02357010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718C93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CEC0DAF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6D5E717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70F2237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AA06F0C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67D0FBBE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756A6CD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249ED33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91D987D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F6FE0E1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2130009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4AAC0C0" w14:textId="77777777" w:rsidR="00D03DC0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79052FA" w14:textId="53620BCD" w:rsidR="00C06546" w:rsidRPr="007D363A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(15,</w:t>
            </w:r>
            <w:r w:rsidR="009D53A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16CC0AA1" w14:textId="77777777" w:rsidR="00D03DC0" w:rsidRPr="007D363A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0B6D6183" w14:textId="77777777" w:rsidR="00D03DC0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FEBBF6" w14:textId="0255938A" w:rsidR="00FF6BF3" w:rsidRPr="007D363A" w:rsidRDefault="006760E2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415</w:t>
            </w:r>
          </w:p>
        </w:tc>
      </w:tr>
      <w:tr w:rsidR="00617F11" w:rsidRPr="0044787F" w14:paraId="2E38FD61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52DC08DB" w14:textId="77777777" w:rsidR="00D03DC0" w:rsidRPr="0044787F" w:rsidRDefault="00D03DC0" w:rsidP="00D03DC0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ส่วนแบ่งกำไรจากเงินลงทุนในบริษัทร่วมและการร่วมค้าที่ใช้วิธีส่วนได้เสีย</w:t>
            </w:r>
          </w:p>
        </w:tc>
        <w:tc>
          <w:tcPr>
            <w:tcW w:w="539" w:type="dxa"/>
          </w:tcPr>
          <w:p w14:paraId="5E4C9139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</w:tcPr>
          <w:p w14:paraId="3A6C257A" w14:textId="77777777" w:rsidR="00D03DC0" w:rsidRPr="0044787F" w:rsidRDefault="00D03DC0" w:rsidP="00D03DC0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1E69721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3DBE26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3B488BB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3FEE2801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E817F70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47C7F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EDEFEFB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7ABC340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C0C46C7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0475D686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B394B1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F5C251C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204AE1CC" w14:textId="77777777" w:rsidR="00D03DC0" w:rsidRPr="0044787F" w:rsidRDefault="00D03DC0" w:rsidP="00D03DC0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C502CF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809A5C6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5299065" w14:textId="77777777" w:rsidR="00D03DC0" w:rsidRPr="0044787F" w:rsidRDefault="00D03DC0" w:rsidP="00D03DC0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36954902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181EB529" w14:textId="77777777" w:rsidR="00D03DC0" w:rsidRPr="0044787F" w:rsidRDefault="00D03DC0" w:rsidP="00D03DC0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B552A03" w14:textId="77777777" w:rsidR="00D03DC0" w:rsidRPr="00166DED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1C2DFB83" w:rsidR="00C06546" w:rsidRPr="00166DED" w:rsidRDefault="001B6B8A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66D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34,0</w:t>
            </w:r>
            <w:r w:rsidR="00465AE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01</w:t>
            </w:r>
          </w:p>
        </w:tc>
        <w:tc>
          <w:tcPr>
            <w:tcW w:w="240" w:type="dxa"/>
          </w:tcPr>
          <w:p w14:paraId="1F7AF777" w14:textId="77777777" w:rsidR="00D03DC0" w:rsidRPr="007D363A" w:rsidRDefault="00D03DC0" w:rsidP="00D03D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</w:tcPr>
          <w:p w14:paraId="19288872" w14:textId="77777777" w:rsidR="00D03DC0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B52428" w14:textId="18EC386C" w:rsidR="006760E2" w:rsidRPr="007D363A" w:rsidRDefault="006760E2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49,567</w:t>
            </w:r>
          </w:p>
        </w:tc>
      </w:tr>
      <w:tr w:rsidR="00617F11" w:rsidRPr="0044787F" w14:paraId="09DC2242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5B5D4CD3" w14:textId="77777777" w:rsidR="00D03DC0" w:rsidRPr="0044787F" w:rsidRDefault="00D03DC0" w:rsidP="00D03DC0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539" w:type="dxa"/>
            <w:vAlign w:val="bottom"/>
          </w:tcPr>
          <w:p w14:paraId="25592BA5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68EC2F7B" w14:textId="77777777" w:rsidR="00D03DC0" w:rsidRPr="0044787F" w:rsidRDefault="00D03DC0" w:rsidP="00D03DC0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7E67A05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F337BF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vAlign w:val="bottom"/>
          </w:tcPr>
          <w:p w14:paraId="4FAE5847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E7D76FA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vAlign w:val="bottom"/>
          </w:tcPr>
          <w:p w14:paraId="5E4A5732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vAlign w:val="bottom"/>
          </w:tcPr>
          <w:p w14:paraId="4A6ABB6A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vAlign w:val="bottom"/>
          </w:tcPr>
          <w:p w14:paraId="7731884B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2BA1FA63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C69BF39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4D6D6A1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F4D087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AF0B66A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  <w:vAlign w:val="bottom"/>
          </w:tcPr>
          <w:p w14:paraId="217BA6BD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B85377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vAlign w:val="bottom"/>
          </w:tcPr>
          <w:p w14:paraId="7D66B58C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4FBA56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5AC6675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1E381F3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61728948" w:rsidR="00D03DC0" w:rsidRPr="00166DED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166D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="001B6B8A" w:rsidRPr="00166D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1B6B8A" w:rsidRPr="00166DE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6D2329" w:rsidRPr="00166D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E01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321A9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0" w:type="dxa"/>
          </w:tcPr>
          <w:p w14:paraId="4FA3EE46" w14:textId="77777777" w:rsidR="00D03DC0" w:rsidRPr="00032659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5EF8CCF8" w14:textId="6471B07B" w:rsidR="00D03DC0" w:rsidRPr="00032659" w:rsidRDefault="005D4E77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,628</w:t>
            </w:r>
          </w:p>
        </w:tc>
      </w:tr>
      <w:tr w:rsidR="00617F11" w:rsidRPr="0044787F" w14:paraId="085E0D7A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5D1B017C" w14:textId="77777777" w:rsidR="00D03DC0" w:rsidRPr="0044787F" w:rsidRDefault="00D03DC0" w:rsidP="00D03DC0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</w:t>
            </w:r>
            <w:r w:rsidRPr="0044787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)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539" w:type="dxa"/>
            <w:vAlign w:val="bottom"/>
          </w:tcPr>
          <w:p w14:paraId="7014E522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6CA7498D" w14:textId="77777777" w:rsidR="00D03DC0" w:rsidRPr="0044787F" w:rsidRDefault="00D03DC0" w:rsidP="00D03DC0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8BD9E55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D237B8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4B07D09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1B9B163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BD70B1E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48021BB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0445B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74BA75DC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87B0570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3AE5764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25B82EE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BBA91A5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2A77607E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BD7E94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0ADC9D2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245B8C" w14:textId="77777777" w:rsidR="00D03DC0" w:rsidRPr="0044787F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1BD8F708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D89BA55" w14:textId="77777777" w:rsidR="00D03DC0" w:rsidRPr="0044787F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301C52F2" w:rsidR="00D03DC0" w:rsidRPr="00166DED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166DE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D23B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166DE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8D23B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504</w:t>
            </w:r>
          </w:p>
        </w:tc>
        <w:tc>
          <w:tcPr>
            <w:tcW w:w="240" w:type="dxa"/>
          </w:tcPr>
          <w:p w14:paraId="36BF5A7C" w14:textId="77777777" w:rsidR="00D03DC0" w:rsidRPr="00032659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65FF25E7" w14:textId="520BEA4C" w:rsidR="00D03DC0" w:rsidRPr="00032659" w:rsidRDefault="00BD115E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617F11" w:rsidRPr="00212ED2" w14:paraId="5939A528" w14:textId="77777777" w:rsidTr="00D57009">
        <w:tblPrEx>
          <w:tblLook w:val="01E0" w:firstRow="1" w:lastRow="1" w:firstColumn="1" w:lastColumn="1" w:noHBand="0" w:noVBand="0"/>
        </w:tblPrEx>
        <w:trPr>
          <w:gridAfter w:val="1"/>
          <w:wAfter w:w="8" w:type="dxa"/>
        </w:trPr>
        <w:tc>
          <w:tcPr>
            <w:tcW w:w="2419" w:type="dxa"/>
            <w:vAlign w:val="bottom"/>
          </w:tcPr>
          <w:p w14:paraId="1B37ACC8" w14:textId="77777777" w:rsidR="00D03DC0" w:rsidRPr="00212ED2" w:rsidRDefault="00D03DC0" w:rsidP="00D03DC0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12ED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539" w:type="dxa"/>
            <w:vAlign w:val="bottom"/>
          </w:tcPr>
          <w:p w14:paraId="41EC359F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1DD1DABF" w14:textId="77777777" w:rsidR="00D03DC0" w:rsidRPr="00212ED2" w:rsidRDefault="00D03DC0" w:rsidP="00D03DC0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6C19DE4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791FA5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8BFAF5D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CB78C5A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5890456A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42E57BC2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9A300BC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8F7B174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A810690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A7F7A0D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77A211D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551E97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7" w:type="dxa"/>
          </w:tcPr>
          <w:p w14:paraId="42B3F7BE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33FB0F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E33296C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C8C5D7" w14:textId="77777777" w:rsidR="00D03DC0" w:rsidRPr="00212ED2" w:rsidRDefault="00D03DC0" w:rsidP="00D03DC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6" w:type="dxa"/>
          </w:tcPr>
          <w:p w14:paraId="505A8606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BD46182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132D0C27" w:rsidR="00D03DC0" w:rsidRPr="00166DED" w:rsidRDefault="00C06546" w:rsidP="009E3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166DE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  <w:r w:rsidR="008D23B2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49</w:t>
            </w:r>
            <w:r w:rsidR="001B6B8A" w:rsidRPr="00166DE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8D23B2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760</w:t>
            </w:r>
          </w:p>
        </w:tc>
        <w:tc>
          <w:tcPr>
            <w:tcW w:w="240" w:type="dxa"/>
          </w:tcPr>
          <w:p w14:paraId="63A48C0F" w14:textId="77777777" w:rsidR="00D03DC0" w:rsidRPr="00212ED2" w:rsidRDefault="00D03DC0" w:rsidP="00D03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9DF7D6" w14:textId="55E257E3" w:rsidR="00D03DC0" w:rsidRPr="00212ED2" w:rsidRDefault="00BD115E" w:rsidP="00212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12ED2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324</w:t>
            </w:r>
            <w:r w:rsidRPr="00212ED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,435</w:t>
            </w:r>
          </w:p>
        </w:tc>
      </w:tr>
    </w:tbl>
    <w:p w14:paraId="67759840" w14:textId="6EA12BE5" w:rsidR="002B2CA6" w:rsidRDefault="002B2CA6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</w:p>
    <w:p w14:paraId="59F59493" w14:textId="4CFADE26" w:rsidR="00A72734" w:rsidRPr="009433A9" w:rsidRDefault="00A72734" w:rsidP="008F5515">
      <w:pPr>
        <w:rPr>
          <w:rFonts w:ascii="Angsana New" w:hAnsi="Angsana New"/>
          <w:sz w:val="30"/>
          <w:szCs w:val="30"/>
        </w:rPr>
        <w:sectPr w:rsidR="00A72734" w:rsidRPr="009433A9" w:rsidSect="00465D73">
          <w:headerReference w:type="default" r:id="rId18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4C6B8A45" w:rsidR="00541200" w:rsidRPr="003D1159" w:rsidRDefault="00541200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5" w:name="_Hlk101883478"/>
      <w:bookmarkStart w:id="6" w:name="OLE_LINK4"/>
      <w:r w:rsidRPr="003D1159"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</w:t>
      </w:r>
    </w:p>
    <w:p w14:paraId="6694C5A1" w14:textId="2F62B8F8" w:rsidR="00C434E2" w:rsidRPr="00326836" w:rsidRDefault="00C434E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795EC47A" w14:textId="0019A770" w:rsidR="00D66162" w:rsidRPr="00D66162" w:rsidRDefault="00D66162" w:rsidP="00D6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i/>
          <w:iCs/>
          <w:sz w:val="30"/>
          <w:szCs w:val="30"/>
          <w:cs/>
        </w:rPr>
      </w:pPr>
      <w:r w:rsidRPr="00D66162">
        <w:rPr>
          <w:rFonts w:ascii="Angsana New" w:hAnsi="Angsana New" w:hint="cs"/>
          <w:b/>
          <w:i/>
          <w:iCs/>
          <w:sz w:val="30"/>
          <w:szCs w:val="30"/>
          <w:cs/>
        </w:rPr>
        <w:t>กำไรต่อหุ้นขั้นพื้นฐาน</w:t>
      </w:r>
    </w:p>
    <w:p w14:paraId="410759C1" w14:textId="77777777" w:rsidR="006D58A4" w:rsidRPr="00445034" w:rsidRDefault="006D58A4" w:rsidP="006D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63"/>
        <w:gridCol w:w="997"/>
        <w:gridCol w:w="263"/>
        <w:gridCol w:w="997"/>
        <w:gridCol w:w="263"/>
        <w:gridCol w:w="997"/>
      </w:tblGrid>
      <w:tr w:rsidR="00D03DC0" w:rsidRPr="00511F39" w14:paraId="59E0C171" w14:textId="77777777" w:rsidTr="00703157">
        <w:trPr>
          <w:tblHeader/>
        </w:trPr>
        <w:tc>
          <w:tcPr>
            <w:tcW w:w="4680" w:type="dxa"/>
          </w:tcPr>
          <w:p w14:paraId="520B23CB" w14:textId="090DF6EE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สาม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250" w:type="dxa"/>
            <w:gridSpan w:val="3"/>
          </w:tcPr>
          <w:p w14:paraId="1069050E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63" w:type="dxa"/>
          </w:tcPr>
          <w:p w14:paraId="27F3A98D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49BC5A4B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D03DC0" w:rsidRPr="00511F39" w14:paraId="19241BEE" w14:textId="77777777" w:rsidTr="00703157">
        <w:trPr>
          <w:tblHeader/>
        </w:trPr>
        <w:tc>
          <w:tcPr>
            <w:tcW w:w="4680" w:type="dxa"/>
          </w:tcPr>
          <w:p w14:paraId="1E69EFDC" w14:textId="32E09B73" w:rsidR="00D03DC0" w:rsidRPr="009B75D6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center"/>
          </w:tcPr>
          <w:p w14:paraId="61237C4C" w14:textId="44C60F65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Pr="00A506DE">
              <w:rPr>
                <w:rFonts w:ascii="Angsana New" w:hAnsi="Angsana New" w:hint="cs"/>
                <w:sz w:val="29"/>
                <w:szCs w:val="29"/>
              </w:rPr>
              <w:t>6</w:t>
            </w:r>
          </w:p>
        </w:tc>
        <w:tc>
          <w:tcPr>
            <w:tcW w:w="263" w:type="dxa"/>
            <w:vAlign w:val="center"/>
          </w:tcPr>
          <w:p w14:paraId="29646459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0B6A8406" w14:textId="47786DB9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Pr="00A506DE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  <w:tc>
          <w:tcPr>
            <w:tcW w:w="263" w:type="dxa"/>
          </w:tcPr>
          <w:p w14:paraId="10579DEB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0C51FBA5" w14:textId="0690375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Pr="00A506DE">
              <w:rPr>
                <w:rFonts w:ascii="Angsana New" w:hAnsi="Angsana New" w:hint="cs"/>
                <w:sz w:val="29"/>
                <w:szCs w:val="29"/>
              </w:rPr>
              <w:t>6</w:t>
            </w:r>
          </w:p>
        </w:tc>
        <w:tc>
          <w:tcPr>
            <w:tcW w:w="263" w:type="dxa"/>
            <w:vAlign w:val="center"/>
          </w:tcPr>
          <w:p w14:paraId="402F900E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7BB63BE1" w14:textId="5A78F971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Pr="00A506DE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</w:tr>
      <w:tr w:rsidR="00D03DC0" w:rsidRPr="00511F39" w14:paraId="121F3881" w14:textId="77777777" w:rsidTr="00703157">
        <w:trPr>
          <w:tblHeader/>
        </w:trPr>
        <w:tc>
          <w:tcPr>
            <w:tcW w:w="4680" w:type="dxa"/>
          </w:tcPr>
          <w:p w14:paraId="1950303C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34573F2C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D03DC0" w:rsidRPr="00511F39" w14:paraId="5BD385E3" w14:textId="77777777" w:rsidTr="00703157">
        <w:tc>
          <w:tcPr>
            <w:tcW w:w="4680" w:type="dxa"/>
          </w:tcPr>
          <w:p w14:paraId="52C76535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468292DF" w14:textId="77777777" w:rsidR="00D03DC0" w:rsidRPr="00511F39" w:rsidRDefault="00D03DC0" w:rsidP="00D03D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1A494F14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96B727C" w14:textId="77777777" w:rsidR="00D03DC0" w:rsidRPr="00511F39" w:rsidRDefault="00D03DC0" w:rsidP="00D03D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7A13A5B5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EC90677" w14:textId="77777777" w:rsidR="00D03DC0" w:rsidRPr="00511F39" w:rsidRDefault="00D03DC0" w:rsidP="00D03D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6109EADB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483B56A" w14:textId="77777777" w:rsidR="00D03DC0" w:rsidRPr="00511F39" w:rsidRDefault="00D03DC0" w:rsidP="00D03DC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03DC0" w:rsidRPr="00511F39" w14:paraId="560FF524" w14:textId="77777777" w:rsidTr="00703157">
        <w:tc>
          <w:tcPr>
            <w:tcW w:w="4680" w:type="dxa"/>
          </w:tcPr>
          <w:p w14:paraId="5CC44242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กำไรสำหรับ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511F39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702ED449" w14:textId="4E22F065" w:rsidR="00D03DC0" w:rsidRPr="00B474CF" w:rsidRDefault="007E2168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7E2168">
              <w:rPr>
                <w:rFonts w:ascii="Angsana New" w:hAnsi="Angsana New"/>
                <w:sz w:val="29"/>
                <w:szCs w:val="29"/>
                <w:lang w:bidi="th-TH"/>
              </w:rPr>
              <w:t>24,574</w:t>
            </w:r>
          </w:p>
        </w:tc>
        <w:tc>
          <w:tcPr>
            <w:tcW w:w="263" w:type="dxa"/>
          </w:tcPr>
          <w:p w14:paraId="4F92ED74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2AC5B93" w14:textId="376F2E8F" w:rsidR="00D03DC0" w:rsidRPr="00511F39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D2088">
              <w:rPr>
                <w:rFonts w:ascii="Angsana New" w:hAnsi="Angsana New"/>
                <w:sz w:val="29"/>
                <w:szCs w:val="29"/>
                <w:lang w:bidi="th-TH"/>
              </w:rPr>
              <w:t>21,343</w:t>
            </w:r>
          </w:p>
        </w:tc>
        <w:tc>
          <w:tcPr>
            <w:tcW w:w="263" w:type="dxa"/>
          </w:tcPr>
          <w:p w14:paraId="3941E77A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059FB54" w14:textId="0A1FF5A8" w:rsidR="00D03DC0" w:rsidRPr="00511F39" w:rsidRDefault="007E2168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7E2168">
              <w:rPr>
                <w:rFonts w:ascii="Angsana New" w:hAnsi="Angsana New"/>
                <w:sz w:val="29"/>
                <w:szCs w:val="29"/>
                <w:lang w:bidi="th-TH"/>
              </w:rPr>
              <w:t>11,133</w:t>
            </w:r>
          </w:p>
        </w:tc>
        <w:tc>
          <w:tcPr>
            <w:tcW w:w="263" w:type="dxa"/>
          </w:tcPr>
          <w:p w14:paraId="070B8E5A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160B516" w14:textId="19322E81" w:rsidR="00D03DC0" w:rsidRPr="00511F39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D66DD6">
              <w:rPr>
                <w:rFonts w:ascii="Angsana New" w:hAnsi="Angsana New"/>
                <w:sz w:val="29"/>
                <w:szCs w:val="29"/>
                <w:lang w:bidi="th-TH"/>
              </w:rPr>
              <w:t>10,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334</w:t>
            </w:r>
          </w:p>
        </w:tc>
      </w:tr>
      <w:tr w:rsidR="00D03DC0" w:rsidRPr="00F8337A" w14:paraId="612161AF" w14:textId="77777777" w:rsidTr="00703157">
        <w:tc>
          <w:tcPr>
            <w:tcW w:w="4680" w:type="dxa"/>
          </w:tcPr>
          <w:p w14:paraId="3D3C525A" w14:textId="77777777" w:rsidR="00D03DC0" w:rsidRPr="00F8337A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300C3A" w14:textId="77777777" w:rsidR="00D03DC0" w:rsidRPr="00F30865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2451FC7E" w14:textId="77777777" w:rsidR="00D03DC0" w:rsidRPr="00F8337A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8502511" w14:textId="77777777" w:rsidR="00D03DC0" w:rsidRPr="00F8337A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5AAFF54" w14:textId="77777777" w:rsidR="00D03DC0" w:rsidRPr="00F8337A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C12009F" w14:textId="77777777" w:rsidR="00D03DC0" w:rsidRPr="00F8337A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59AEBC10" w14:textId="77777777" w:rsidR="00D03DC0" w:rsidRPr="00F8337A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F7185A9" w14:textId="77777777" w:rsidR="00D03DC0" w:rsidRPr="00F8337A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03DC0" w:rsidRPr="00511F39" w14:paraId="15E146D8" w14:textId="77777777" w:rsidTr="00703157">
        <w:tc>
          <w:tcPr>
            <w:tcW w:w="4680" w:type="dxa"/>
          </w:tcPr>
          <w:p w14:paraId="58AD66BE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F4B5DA5" w14:textId="77777777" w:rsidR="00D03DC0" w:rsidRPr="00F30865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59543584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E95FA19" w14:textId="77777777" w:rsidR="00D03DC0" w:rsidRPr="00511F39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AA84F33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5F32142" w14:textId="77777777" w:rsidR="00D03DC0" w:rsidRPr="00511F39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B4FB0A0" w14:textId="77777777" w:rsidR="00D03DC0" w:rsidRPr="00511F39" w:rsidRDefault="00D03DC0" w:rsidP="00D03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B37C730" w14:textId="77777777" w:rsidR="00D03DC0" w:rsidRPr="00511F39" w:rsidRDefault="00D03DC0" w:rsidP="00D03DC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D43B6" w:rsidRPr="00511F39" w14:paraId="01E2D391" w14:textId="77777777" w:rsidTr="00703157">
        <w:tc>
          <w:tcPr>
            <w:tcW w:w="4680" w:type="dxa"/>
            <w:vAlign w:val="bottom"/>
          </w:tcPr>
          <w:p w14:paraId="7E678E1A" w14:textId="450DDCAF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511F39">
              <w:rPr>
                <w:rFonts w:ascii="Angsana New" w:hAnsi="Angsana New"/>
                <w:sz w:val="29"/>
                <w:szCs w:val="29"/>
              </w:rPr>
              <w:t xml:space="preserve">1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กรกฎาคม</w:t>
            </w:r>
          </w:p>
        </w:tc>
        <w:tc>
          <w:tcPr>
            <w:tcW w:w="990" w:type="dxa"/>
            <w:vAlign w:val="bottom"/>
          </w:tcPr>
          <w:p w14:paraId="65C38024" w14:textId="755B7765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1817D94B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5F7E185" w14:textId="3F5A014F" w:rsidR="006D43B6" w:rsidRPr="00511F39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71938BE5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46AD590" w14:textId="7C6D7447" w:rsidR="006D43B6" w:rsidRPr="00511F39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518FDB70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6E247A2" w14:textId="352ED6B1" w:rsidR="006D43B6" w:rsidRPr="00511F39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6D43B6" w:rsidRPr="00511F39" w14:paraId="30D22501" w14:textId="77777777" w:rsidTr="00703157">
        <w:tc>
          <w:tcPr>
            <w:tcW w:w="4680" w:type="dxa"/>
            <w:shd w:val="clear" w:color="auto" w:fill="auto"/>
          </w:tcPr>
          <w:p w14:paraId="75DB209D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727F170D" w14:textId="1871D454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511F3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8E4DF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E4DF4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b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A453C6" w14:textId="50BBD4C5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0B2E84C3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2A7D84D" w14:textId="7AF119F9" w:rsidR="006D43B6" w:rsidRPr="00511F39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4C21C2EF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640372C" w14:textId="664246C1" w:rsidR="006D43B6" w:rsidRPr="00511F39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28915F7D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C090358" w14:textId="60EF173F" w:rsidR="006D43B6" w:rsidRPr="00511F39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6D43B6" w:rsidRPr="00511F39" w14:paraId="1C302514" w14:textId="77777777" w:rsidTr="00703157">
        <w:tc>
          <w:tcPr>
            <w:tcW w:w="4680" w:type="dxa"/>
          </w:tcPr>
          <w:p w14:paraId="08E26FB5" w14:textId="77777777" w:rsidR="006D43B6" w:rsidRPr="00F8337A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E42C25" w14:textId="77777777" w:rsidR="006D43B6" w:rsidRPr="00F30865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597E8CE3" w14:textId="77777777" w:rsidR="006D43B6" w:rsidRPr="00F8337A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6EFCDA2" w14:textId="77777777" w:rsidR="006D43B6" w:rsidRPr="00F8337A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18B0B2A5" w14:textId="77777777" w:rsidR="006D43B6" w:rsidRPr="00F8337A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DC221E8" w14:textId="77777777" w:rsidR="006D43B6" w:rsidRPr="00F8337A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2B9BA370" w14:textId="77777777" w:rsidR="006D43B6" w:rsidRPr="00F8337A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CD9D795" w14:textId="77777777" w:rsidR="006D43B6" w:rsidRPr="00F8337A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6D43B6" w:rsidRPr="00511F39" w14:paraId="0F95FE3B" w14:textId="77777777" w:rsidTr="00703157">
        <w:tc>
          <w:tcPr>
            <w:tcW w:w="4680" w:type="dxa"/>
          </w:tcPr>
          <w:p w14:paraId="7E0B41B6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 (ขั้นพื้นฐาน)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0E4CDF8" w14:textId="3CC5E155" w:rsidR="006D43B6" w:rsidRPr="00F30865" w:rsidRDefault="00385B49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0.02</w:t>
            </w:r>
          </w:p>
        </w:tc>
        <w:tc>
          <w:tcPr>
            <w:tcW w:w="263" w:type="dxa"/>
          </w:tcPr>
          <w:p w14:paraId="34BE5778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052E6F2A" w14:textId="64B498C4" w:rsidR="006D43B6" w:rsidRPr="00511F39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</w:t>
            </w:r>
            <w:r w:rsidR="00EC481A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</w:t>
            </w:r>
          </w:p>
        </w:tc>
        <w:tc>
          <w:tcPr>
            <w:tcW w:w="263" w:type="dxa"/>
          </w:tcPr>
          <w:p w14:paraId="616B4631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6B70BEE2" w14:textId="2C95FFCA" w:rsidR="006D43B6" w:rsidRPr="00511F39" w:rsidRDefault="00385B49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0.01</w:t>
            </w:r>
          </w:p>
        </w:tc>
        <w:tc>
          <w:tcPr>
            <w:tcW w:w="263" w:type="dxa"/>
          </w:tcPr>
          <w:p w14:paraId="5F57D252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472C751F" w14:textId="43563DC1" w:rsidR="006D43B6" w:rsidRPr="0008455A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</w:t>
            </w:r>
            <w:r w:rsidR="00E9265B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</w:t>
            </w:r>
          </w:p>
        </w:tc>
      </w:tr>
      <w:tr w:rsidR="006D43B6" w:rsidRPr="00511F39" w14:paraId="0CFC9C6B" w14:textId="77777777" w:rsidTr="00703157">
        <w:trPr>
          <w:tblHeader/>
        </w:trPr>
        <w:tc>
          <w:tcPr>
            <w:tcW w:w="4680" w:type="dxa"/>
          </w:tcPr>
          <w:p w14:paraId="0846DA5B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21337C06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63" w:type="dxa"/>
          </w:tcPr>
          <w:p w14:paraId="4F29B70A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0E5FD1B4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6D43B6" w:rsidRPr="00511F39" w14:paraId="2352D822" w14:textId="77777777" w:rsidTr="00703157">
        <w:trPr>
          <w:tblHeader/>
        </w:trPr>
        <w:tc>
          <w:tcPr>
            <w:tcW w:w="4680" w:type="dxa"/>
          </w:tcPr>
          <w:p w14:paraId="520966EC" w14:textId="1E07E6C3" w:rsidR="006D43B6" w:rsidRPr="009B75D6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เก้า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990" w:type="dxa"/>
            <w:vAlign w:val="center"/>
          </w:tcPr>
          <w:p w14:paraId="4DBE5276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  <w:vAlign w:val="center"/>
          </w:tcPr>
          <w:p w14:paraId="196E53D5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3892D97D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</w:tcPr>
          <w:p w14:paraId="74AE5258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5E99F42D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  <w:vAlign w:val="center"/>
          </w:tcPr>
          <w:p w14:paraId="53394614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57423E0A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6D43B6" w:rsidRPr="00511F39" w14:paraId="5EE66D17" w14:textId="77777777" w:rsidTr="00703157">
        <w:trPr>
          <w:tblHeader/>
        </w:trPr>
        <w:tc>
          <w:tcPr>
            <w:tcW w:w="4680" w:type="dxa"/>
          </w:tcPr>
          <w:p w14:paraId="3C3A434E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2234CE98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</w:tr>
      <w:tr w:rsidR="006D43B6" w:rsidRPr="00511F39" w14:paraId="7A0B23C4" w14:textId="77777777" w:rsidTr="00703157">
        <w:tc>
          <w:tcPr>
            <w:tcW w:w="4680" w:type="dxa"/>
          </w:tcPr>
          <w:p w14:paraId="48F3FD52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534A1731" w14:textId="77777777" w:rsidR="006D43B6" w:rsidRPr="00511F39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5C689BEC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432A6DE" w14:textId="77777777" w:rsidR="006D43B6" w:rsidRPr="00511F39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16386F56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E14042C" w14:textId="77777777" w:rsidR="006D43B6" w:rsidRPr="00511F39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30F0BBDD" w14:textId="77777777" w:rsidR="006D43B6" w:rsidRPr="00511F3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E63E9C0" w14:textId="77777777" w:rsidR="006D43B6" w:rsidRPr="00511F39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D43B6" w:rsidRPr="00F30865" w14:paraId="39C50F4E" w14:textId="77777777" w:rsidTr="003B2AF3">
        <w:tc>
          <w:tcPr>
            <w:tcW w:w="4680" w:type="dxa"/>
          </w:tcPr>
          <w:p w14:paraId="18681F2D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sz w:val="29"/>
                <w:szCs w:val="29"/>
                <w:cs/>
              </w:rPr>
              <w:t>กำไรสำหรับ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F30865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6D80B652" w14:textId="41FE0A56" w:rsidR="006D43B6" w:rsidRPr="0018033A" w:rsidRDefault="005F18EF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5F18EF">
              <w:rPr>
                <w:rFonts w:ascii="Angsana New" w:hAnsi="Angsana New"/>
                <w:sz w:val="29"/>
                <w:szCs w:val="29"/>
                <w:lang w:bidi="th-TH"/>
              </w:rPr>
              <w:t>140,284</w:t>
            </w:r>
          </w:p>
        </w:tc>
        <w:tc>
          <w:tcPr>
            <w:tcW w:w="263" w:type="dxa"/>
          </w:tcPr>
          <w:p w14:paraId="7DDF51BC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B4F9380" w14:textId="27B7F9D2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D2088">
              <w:rPr>
                <w:rFonts w:ascii="Angsana New" w:hAnsi="Angsana New"/>
                <w:sz w:val="29"/>
                <w:szCs w:val="29"/>
                <w:lang w:bidi="th-TH"/>
              </w:rPr>
              <w:t>324,920</w:t>
            </w:r>
          </w:p>
        </w:tc>
        <w:tc>
          <w:tcPr>
            <w:tcW w:w="263" w:type="dxa"/>
          </w:tcPr>
          <w:p w14:paraId="36DA9F98" w14:textId="77777777" w:rsidR="006D43B6" w:rsidRPr="00385B49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C295B10" w14:textId="30520426" w:rsidR="006D43B6" w:rsidRPr="00385B49" w:rsidRDefault="005F18EF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5F18EF">
              <w:rPr>
                <w:rFonts w:ascii="Angsana New" w:hAnsi="Angsana New"/>
                <w:sz w:val="29"/>
                <w:szCs w:val="29"/>
              </w:rPr>
              <w:t>14,932</w:t>
            </w:r>
          </w:p>
        </w:tc>
        <w:tc>
          <w:tcPr>
            <w:tcW w:w="263" w:type="dxa"/>
          </w:tcPr>
          <w:p w14:paraId="599774A4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2628CEC" w14:textId="7158E9E7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80,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088</w:t>
            </w:r>
          </w:p>
        </w:tc>
      </w:tr>
      <w:tr w:rsidR="006D43B6" w:rsidRPr="00F30865" w14:paraId="2B98A45B" w14:textId="77777777" w:rsidTr="00703157">
        <w:tc>
          <w:tcPr>
            <w:tcW w:w="4680" w:type="dxa"/>
          </w:tcPr>
          <w:p w14:paraId="57E8E772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D03DE87" w14:textId="77777777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87C99EA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F297AAE" w14:textId="77777777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1554226E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57B998CC" w14:textId="77777777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0627A4DA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9EBF166" w14:textId="77777777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D43B6" w:rsidRPr="00F30865" w14:paraId="078DF65C" w14:textId="77777777" w:rsidTr="00703157">
        <w:tc>
          <w:tcPr>
            <w:tcW w:w="4680" w:type="dxa"/>
          </w:tcPr>
          <w:p w14:paraId="19E609C8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F3086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29120584" w14:textId="77777777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336A53D9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11F7CD5" w14:textId="77777777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0004B86C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023ADD2" w14:textId="77777777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03D0400A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7356C70" w14:textId="77777777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D43B6" w:rsidRPr="00F30865" w14:paraId="24ADE3EE" w14:textId="77777777" w:rsidTr="00703157">
        <w:tc>
          <w:tcPr>
            <w:tcW w:w="4680" w:type="dxa"/>
            <w:vAlign w:val="bottom"/>
          </w:tcPr>
          <w:p w14:paraId="6C30C996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F30865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26B2791A" w14:textId="04ADDBE0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27DCACCB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7DDB31F" w14:textId="57F7C075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6F2DA21F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4B174C0" w14:textId="7BF64D08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66D8BC65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3C055F2" w14:textId="7B1228D1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6D43B6" w:rsidRPr="00F30865" w14:paraId="370C7F3C" w14:textId="77777777" w:rsidTr="00703157">
        <w:tc>
          <w:tcPr>
            <w:tcW w:w="4680" w:type="dxa"/>
            <w:shd w:val="clear" w:color="auto" w:fill="auto"/>
          </w:tcPr>
          <w:p w14:paraId="3E0DF216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380CFA8D" w14:textId="17329B4B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F3086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F3086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30865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b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F4D4C7" w14:textId="0E6C13F7" w:rsidR="006D43B6" w:rsidRPr="00F30865" w:rsidRDefault="00385B49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1F93C32B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2B2F92E" w14:textId="569F3A2B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270E01CD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5F67CFC5" w14:textId="64D8B085" w:rsidR="006D43B6" w:rsidRPr="00F30865" w:rsidRDefault="00385B49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2C9A8F2F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073D704" w14:textId="02B4DB55" w:rsidR="006D43B6" w:rsidRPr="00F30865" w:rsidRDefault="006D43B6" w:rsidP="006D43B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6D43B6" w:rsidRPr="00F30865" w14:paraId="4E704E42" w14:textId="77777777" w:rsidTr="00703157">
        <w:tc>
          <w:tcPr>
            <w:tcW w:w="4680" w:type="dxa"/>
          </w:tcPr>
          <w:p w14:paraId="7579DEE9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F6980BC" w14:textId="77777777" w:rsidR="006D43B6" w:rsidRPr="00F30865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6D7CA24E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16B8DC2" w14:textId="77777777" w:rsidR="006D43B6" w:rsidRPr="00F30865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762A3C64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D5BBE44" w14:textId="51216A20" w:rsidR="006D43B6" w:rsidRPr="00F30865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539F0CF2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7C07C61" w14:textId="77777777" w:rsidR="006D43B6" w:rsidRPr="00F30865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6D43B6" w:rsidRPr="00511F39" w14:paraId="6BC49936" w14:textId="77777777" w:rsidTr="00703157">
        <w:tc>
          <w:tcPr>
            <w:tcW w:w="4680" w:type="dxa"/>
          </w:tcPr>
          <w:p w14:paraId="45771C95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 (ขั้นพื้นฐาน) </w:t>
            </w:r>
            <w:r w:rsidRPr="00F3086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905B78" w14:textId="4539D158" w:rsidR="006D43B6" w:rsidRPr="00F30865" w:rsidRDefault="00385B49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0.12</w:t>
            </w:r>
          </w:p>
        </w:tc>
        <w:tc>
          <w:tcPr>
            <w:tcW w:w="263" w:type="dxa"/>
          </w:tcPr>
          <w:p w14:paraId="0E11CE2F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5C1F8E68" w14:textId="045F013A" w:rsidR="006D43B6" w:rsidRPr="00F30865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0.27</w:t>
            </w:r>
          </w:p>
        </w:tc>
        <w:tc>
          <w:tcPr>
            <w:tcW w:w="263" w:type="dxa"/>
          </w:tcPr>
          <w:p w14:paraId="41A70180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3EF15D8C" w14:textId="41D5269D" w:rsidR="006D43B6" w:rsidRPr="00F30865" w:rsidRDefault="00385B49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0.01</w:t>
            </w:r>
          </w:p>
        </w:tc>
        <w:tc>
          <w:tcPr>
            <w:tcW w:w="263" w:type="dxa"/>
          </w:tcPr>
          <w:p w14:paraId="4C9E99BA" w14:textId="77777777" w:rsidR="006D43B6" w:rsidRPr="00F30865" w:rsidRDefault="006D43B6" w:rsidP="006D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7B7C548D" w14:textId="142035A0" w:rsidR="006D43B6" w:rsidRPr="00511F39" w:rsidRDefault="006D43B6" w:rsidP="006D43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B3747F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</w:tr>
    </w:tbl>
    <w:p w14:paraId="4AFD863E" w14:textId="77777777" w:rsidR="006D58A4" w:rsidRDefault="006D58A4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18803C7C" w14:textId="77777777" w:rsidR="006D58A4" w:rsidRDefault="006D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FD74A46" w14:textId="636610E3" w:rsidR="00AA6007" w:rsidRPr="00957A03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957A0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44A4D27F" w14:textId="77777777" w:rsidR="006D58A4" w:rsidRDefault="006D58A4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31495930" w14:textId="772CC8E9" w:rsidR="00AA6007" w:rsidRPr="00760E96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01CE0">
        <w:rPr>
          <w:rFonts w:ascii="Angsana New" w:hAnsi="Angsana New"/>
          <w:sz w:val="30"/>
          <w:szCs w:val="30"/>
          <w:cs/>
        </w:rPr>
        <w:t>บริษัทไม่ได้คำนวณกำไรต่อหุ้นปรับลดจากใบสำคัญแสดงสิทธิที่จะซื้อหุ้นสามัญสำหรั</w:t>
      </w:r>
      <w:r w:rsidR="008E3BAD">
        <w:rPr>
          <w:rFonts w:ascii="Angsana New" w:hAnsi="Angsana New" w:hint="cs"/>
          <w:sz w:val="30"/>
          <w:szCs w:val="30"/>
          <w:cs/>
        </w:rPr>
        <w:t>บ</w:t>
      </w:r>
      <w:r w:rsidRPr="00F01CE0">
        <w:rPr>
          <w:rFonts w:ascii="Angsana New" w:hAnsi="Angsana New" w:hint="cs"/>
          <w:sz w:val="30"/>
          <w:szCs w:val="30"/>
          <w:cs/>
        </w:rPr>
        <w:t>งวด</w:t>
      </w:r>
      <w:r w:rsidR="00A731A9">
        <w:rPr>
          <w:rFonts w:ascii="Angsana New" w:hAnsi="Angsana New" w:hint="cs"/>
          <w:sz w:val="30"/>
          <w:szCs w:val="30"/>
          <w:cs/>
        </w:rPr>
        <w:t xml:space="preserve">          สามเดือน</w:t>
      </w:r>
      <w:r w:rsidR="00696015">
        <w:rPr>
          <w:rFonts w:ascii="Angsana New" w:hAnsi="Angsana New" w:hint="cs"/>
          <w:sz w:val="30"/>
          <w:szCs w:val="30"/>
          <w:cs/>
        </w:rPr>
        <w:t>และ</w:t>
      </w:r>
      <w:r w:rsidR="00D03DC0">
        <w:rPr>
          <w:rFonts w:ascii="Angsana New" w:hAnsi="Angsana New" w:hint="cs"/>
          <w:sz w:val="30"/>
          <w:szCs w:val="30"/>
          <w:cs/>
        </w:rPr>
        <w:t>เก้า</w:t>
      </w:r>
      <w:r w:rsidR="00D03DC0" w:rsidRPr="00F01CE0">
        <w:rPr>
          <w:rFonts w:ascii="Angsana New" w:hAnsi="Angsana New" w:hint="cs"/>
          <w:sz w:val="30"/>
          <w:szCs w:val="30"/>
          <w:cs/>
        </w:rPr>
        <w:t>เดือน</w:t>
      </w:r>
      <w:r w:rsidR="00D03DC0" w:rsidRPr="00F01CE0">
        <w:rPr>
          <w:rFonts w:ascii="Angsana New" w:hAnsi="Angsana New"/>
          <w:sz w:val="30"/>
          <w:szCs w:val="30"/>
          <w:cs/>
        </w:rPr>
        <w:t>สิ้นสุดวันที่</w:t>
      </w:r>
      <w:r w:rsidR="00D03DC0" w:rsidRPr="00F01CE0">
        <w:rPr>
          <w:rFonts w:ascii="Angsana New" w:hAnsi="Angsana New"/>
          <w:sz w:val="30"/>
          <w:szCs w:val="30"/>
        </w:rPr>
        <w:t xml:space="preserve"> </w:t>
      </w:r>
      <w:r w:rsidR="00D03DC0" w:rsidRPr="008E4DF4">
        <w:rPr>
          <w:rFonts w:ascii="Angsana New" w:hAnsi="Angsana New"/>
          <w:sz w:val="30"/>
          <w:szCs w:val="30"/>
        </w:rPr>
        <w:t xml:space="preserve">30 </w:t>
      </w:r>
      <w:r w:rsidR="00D03DC0">
        <w:rPr>
          <w:rFonts w:ascii="Angsana New" w:hAnsi="Angsana New" w:hint="cs"/>
          <w:sz w:val="30"/>
          <w:szCs w:val="30"/>
          <w:cs/>
        </w:rPr>
        <w:t>กันยายน</w:t>
      </w:r>
      <w:r w:rsidRPr="00F01CE0">
        <w:rPr>
          <w:rFonts w:ascii="Angsana New" w:hAnsi="Angsana New"/>
          <w:sz w:val="30"/>
          <w:szCs w:val="30"/>
          <w:cs/>
        </w:rPr>
        <w:t xml:space="preserve"> </w:t>
      </w:r>
      <w:r w:rsidRPr="00F01CE0">
        <w:rPr>
          <w:rFonts w:ascii="Angsana New" w:hAnsi="Angsana New"/>
          <w:sz w:val="30"/>
          <w:szCs w:val="30"/>
        </w:rPr>
        <w:t>256</w:t>
      </w:r>
      <w:r w:rsidR="0094390C">
        <w:rPr>
          <w:rFonts w:ascii="Angsana New" w:hAnsi="Angsana New"/>
          <w:sz w:val="30"/>
          <w:szCs w:val="30"/>
        </w:rPr>
        <w:t>6</w:t>
      </w:r>
      <w:r w:rsidRPr="00F01CE0">
        <w:rPr>
          <w:rFonts w:ascii="Angsana New" w:hAnsi="Angsana New"/>
          <w:sz w:val="30"/>
          <w:szCs w:val="30"/>
        </w:rPr>
        <w:t xml:space="preserve"> </w:t>
      </w:r>
      <w:r w:rsidRPr="00F01CE0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 w:rsidRPr="00F01CE0">
        <w:rPr>
          <w:rFonts w:ascii="Angsana New" w:hAnsi="Angsana New" w:hint="cs"/>
          <w:sz w:val="30"/>
          <w:szCs w:val="30"/>
          <w:cs/>
        </w:rPr>
        <w:t>งวด</w:t>
      </w:r>
      <w:r w:rsidRPr="00F01CE0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5197D383" w14:textId="7E63F35C" w:rsidR="00AA6007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bookmarkEnd w:id="5"/>
    <w:p w14:paraId="5BB2F12A" w14:textId="77777777" w:rsidR="00E167F0" w:rsidRPr="00433F0B" w:rsidRDefault="00E167F0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33F0B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7934AA2F" w14:textId="77777777" w:rsidR="00E167F0" w:rsidRPr="00A32E01" w:rsidRDefault="00E167F0" w:rsidP="00A32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0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980"/>
        <w:gridCol w:w="270"/>
        <w:gridCol w:w="1800"/>
        <w:gridCol w:w="270"/>
        <w:gridCol w:w="1066"/>
        <w:gridCol w:w="238"/>
        <w:gridCol w:w="1152"/>
      </w:tblGrid>
      <w:tr w:rsidR="00E167F0" w:rsidRPr="008A7575" w14:paraId="7A540193" w14:textId="77777777" w:rsidTr="00462C8C">
        <w:trPr>
          <w:tblHeader/>
        </w:trPr>
        <w:tc>
          <w:tcPr>
            <w:tcW w:w="2250" w:type="dxa"/>
            <w:vAlign w:val="bottom"/>
          </w:tcPr>
          <w:p w14:paraId="7471D43E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DE84270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62499C86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D06B8B7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45E91DDF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1B2BC23D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78C769E9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53701FD" w14:textId="77777777" w:rsidR="00E167F0" w:rsidRPr="008A7575" w:rsidDel="00D43E7A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167F0" w:rsidRPr="008A7575" w14:paraId="76A3EC50" w14:textId="77777777" w:rsidTr="00462C8C">
        <w:trPr>
          <w:tblHeader/>
        </w:trPr>
        <w:tc>
          <w:tcPr>
            <w:tcW w:w="2250" w:type="dxa"/>
          </w:tcPr>
          <w:p w14:paraId="03CD6D3A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AE3F141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B4ABE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75F25E0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3CEDD2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47C7D42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16DE435E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7CB2053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2E01" w:rsidRPr="008A7575" w14:paraId="6FBDC97C" w14:textId="77777777" w:rsidTr="00462C8C">
        <w:trPr>
          <w:tblHeader/>
        </w:trPr>
        <w:tc>
          <w:tcPr>
            <w:tcW w:w="2250" w:type="dxa"/>
          </w:tcPr>
          <w:p w14:paraId="7EA09D65" w14:textId="6CCD5C77" w:rsidR="00A32E01" w:rsidRPr="00A32E01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2E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72C31D94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2BA91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ACC13A1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1A0838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BBA0238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9F3E8D3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D37C643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2E01" w:rsidRPr="008A7575" w14:paraId="2366C74D" w14:textId="77777777" w:rsidTr="00462C8C">
        <w:trPr>
          <w:tblHeader/>
        </w:trPr>
        <w:tc>
          <w:tcPr>
            <w:tcW w:w="2250" w:type="dxa"/>
          </w:tcPr>
          <w:p w14:paraId="5654BA9C" w14:textId="4475BF43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0B87E517" w14:textId="74373B1D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6C64D7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46582DF" w14:textId="05E3B635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</w:tcPr>
          <w:p w14:paraId="155A54BE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571CB8C" w14:textId="0BD1CDAC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0E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38" w:type="dxa"/>
          </w:tcPr>
          <w:p w14:paraId="399AA17C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C31F3E6" w14:textId="0ACBFEBA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A32E01" w:rsidRPr="008A7575" w14:paraId="58D5CA42" w14:textId="77777777" w:rsidTr="00462C8C">
        <w:trPr>
          <w:tblHeader/>
        </w:trPr>
        <w:tc>
          <w:tcPr>
            <w:tcW w:w="2250" w:type="dxa"/>
          </w:tcPr>
          <w:p w14:paraId="74A3E5DC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EB61F75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E1B321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A1DAD8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572D9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123DBA2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7AD7F70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5FEBE42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2E01" w:rsidRPr="008A7575" w14:paraId="758F1A73" w14:textId="77777777" w:rsidTr="00462C8C">
        <w:trPr>
          <w:tblHeader/>
        </w:trPr>
        <w:tc>
          <w:tcPr>
            <w:tcW w:w="2250" w:type="dxa"/>
          </w:tcPr>
          <w:p w14:paraId="5C6C947B" w14:textId="2A5FBA6D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E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4C891BCF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CA7F8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1C4B1C7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E51395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C2D115E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80045FA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D8940FD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2E01" w:rsidRPr="008A7575" w14:paraId="73741FC0" w14:textId="77777777" w:rsidTr="00462C8C">
        <w:trPr>
          <w:tblHeader/>
        </w:trPr>
        <w:tc>
          <w:tcPr>
            <w:tcW w:w="2250" w:type="dxa"/>
          </w:tcPr>
          <w:p w14:paraId="25BF84DA" w14:textId="50DFEEE2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3F586FBE" w14:textId="4EC72921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EC3AFFA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442EF7F" w14:textId="0DEB37E4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70" w:type="dxa"/>
          </w:tcPr>
          <w:p w14:paraId="46EAC7A2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7F96C4A" w14:textId="73000E39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0E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38" w:type="dxa"/>
          </w:tcPr>
          <w:p w14:paraId="76BC35EF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6E16F9" w14:textId="642E8A5B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E167F0" w:rsidRPr="008A7575" w14:paraId="2C2DD55D" w14:textId="77777777" w:rsidTr="00462C8C">
        <w:trPr>
          <w:trHeight w:val="524"/>
        </w:trPr>
        <w:tc>
          <w:tcPr>
            <w:tcW w:w="2250" w:type="dxa"/>
          </w:tcPr>
          <w:p w14:paraId="09ADA2F1" w14:textId="201FC27E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5509DFD" w14:textId="7DB83D97" w:rsidR="00E167F0" w:rsidRPr="008A7575" w:rsidRDefault="00E167F0" w:rsidP="0046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C9D3B7" w14:textId="77777777" w:rsidR="00E167F0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9CC0765" w14:textId="3C149C2D" w:rsidR="00E167F0" w:rsidRPr="008A7575" w:rsidRDefault="00E167F0" w:rsidP="0023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48774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70D5E35" w14:textId="6137FDE8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6E3F4C4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31D10D" w14:textId="2D423D5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4AB6F3D" w14:textId="0F7D20CC" w:rsidR="00ED097D" w:rsidRPr="00133D33" w:rsidRDefault="00ED097D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133D33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A31816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</w:pPr>
    </w:p>
    <w:p w14:paraId="50168660" w14:textId="529C636C" w:rsidR="00ED097D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61B4C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49EFD86" w14:textId="77777777" w:rsidR="006D58A4" w:rsidRPr="00561B4C" w:rsidRDefault="006D58A4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7B05667C" w14:textId="7C62B1FB" w:rsidR="002A36A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="00A915CE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9433A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="00561B4C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3B66BB1" w14:textId="77777777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360A99" w14:textId="77777777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1059EF" w14:textId="77777777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F9D771" w14:textId="6341957A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007" w:rsidSect="002A36AC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762" w:type="dxa"/>
        <w:tblInd w:w="860" w:type="dxa"/>
        <w:tblLayout w:type="fixed"/>
        <w:tblLook w:val="04A0" w:firstRow="1" w:lastRow="0" w:firstColumn="1" w:lastColumn="0" w:noHBand="0" w:noVBand="1"/>
      </w:tblPr>
      <w:tblGrid>
        <w:gridCol w:w="6429"/>
        <w:gridCol w:w="1619"/>
        <w:gridCol w:w="236"/>
        <w:gridCol w:w="1385"/>
        <w:gridCol w:w="236"/>
        <w:gridCol w:w="1114"/>
        <w:gridCol w:w="236"/>
        <w:gridCol w:w="1114"/>
        <w:gridCol w:w="236"/>
        <w:gridCol w:w="1114"/>
        <w:gridCol w:w="34"/>
        <w:gridCol w:w="9"/>
      </w:tblGrid>
      <w:tr w:rsidR="006C310C" w:rsidRPr="006C0D3A" w14:paraId="47BF7584" w14:textId="77777777" w:rsidTr="004957EC">
        <w:trPr>
          <w:gridAfter w:val="1"/>
          <w:wAfter w:w="8" w:type="dxa"/>
          <w:trHeight w:val="144"/>
        </w:trPr>
        <w:tc>
          <w:tcPr>
            <w:tcW w:w="6430" w:type="dxa"/>
            <w:shd w:val="clear" w:color="auto" w:fill="auto"/>
            <w:vAlign w:val="bottom"/>
          </w:tcPr>
          <w:p w14:paraId="2751F6F6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24" w:type="dxa"/>
            <w:gridSpan w:val="10"/>
            <w:vAlign w:val="bottom"/>
          </w:tcPr>
          <w:p w14:paraId="0E7C0B05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6C0D3A" w14:paraId="44AF156A" w14:textId="77777777" w:rsidTr="004957EC">
        <w:trPr>
          <w:gridAfter w:val="1"/>
          <w:wAfter w:w="8" w:type="dxa"/>
          <w:trHeight w:val="180"/>
        </w:trPr>
        <w:tc>
          <w:tcPr>
            <w:tcW w:w="6430" w:type="dxa"/>
            <w:shd w:val="clear" w:color="auto" w:fill="auto"/>
            <w:vAlign w:val="bottom"/>
          </w:tcPr>
          <w:p w14:paraId="170C135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54F720F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D787C9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48" w:type="dxa"/>
            <w:gridSpan w:val="6"/>
            <w:vAlign w:val="bottom"/>
          </w:tcPr>
          <w:p w14:paraId="4E80F7CB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6C0D3A" w14:paraId="1BF5A0EA" w14:textId="77777777" w:rsidTr="004957EC">
        <w:trPr>
          <w:gridAfter w:val="2"/>
          <w:wAfter w:w="43" w:type="dxa"/>
          <w:trHeight w:val="657"/>
        </w:trPr>
        <w:tc>
          <w:tcPr>
            <w:tcW w:w="6430" w:type="dxa"/>
            <w:shd w:val="clear" w:color="auto" w:fill="auto"/>
            <w:vAlign w:val="bottom"/>
          </w:tcPr>
          <w:p w14:paraId="0BD56837" w14:textId="53AFCE3C" w:rsidR="00312654" w:rsidRPr="006C0D3A" w:rsidRDefault="00312654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6D58A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03D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2566</w:t>
            </w:r>
          </w:p>
        </w:tc>
        <w:tc>
          <w:tcPr>
            <w:tcW w:w="1619" w:type="dxa"/>
            <w:vAlign w:val="bottom"/>
          </w:tcPr>
          <w:p w14:paraId="150BBE4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7E8E86E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CDA03BD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2CE4FF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DD81B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FC5B639" w14:textId="731C0CFA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EEC8EC3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42D9173" w14:textId="7C9AD595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331D4FA" w14:textId="7777777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9C43962" w14:textId="75233CA2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6C0D3A" w14:paraId="4BA26378" w14:textId="77777777" w:rsidTr="004957EC">
        <w:trPr>
          <w:trHeight w:val="64"/>
        </w:trPr>
        <w:tc>
          <w:tcPr>
            <w:tcW w:w="6430" w:type="dxa"/>
            <w:shd w:val="clear" w:color="auto" w:fill="auto"/>
          </w:tcPr>
          <w:p w14:paraId="392AE502" w14:textId="77777777" w:rsidR="006C310C" w:rsidRPr="006C0D3A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332" w:type="dxa"/>
            <w:gridSpan w:val="11"/>
          </w:tcPr>
          <w:p w14:paraId="3DA059D0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6C0D3A" w14:paraId="182631F3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2FCEC371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19" w:type="dxa"/>
            <w:shd w:val="clear" w:color="auto" w:fill="auto"/>
          </w:tcPr>
          <w:p w14:paraId="2A2C9F8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F06026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CA5596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64EA0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735F1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512FC7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6D6E8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50097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645D6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7A59F677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0C56E690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14:paraId="7CD7C706" w14:textId="027E7CEB" w:rsidR="00312654" w:rsidRPr="006C0D3A" w:rsidRDefault="00AA4EF1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7CFB3187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BA80E17" w14:textId="4A8A1C2A" w:rsidR="00312654" w:rsidRPr="006C0D3A" w:rsidRDefault="00AA4EF1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0931608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51ACAE" w14:textId="3860158C" w:rsidR="00312654" w:rsidRPr="006C0D3A" w:rsidRDefault="00AA4EF1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5A768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82521E" w14:textId="391F4A8D" w:rsidR="00312654" w:rsidRPr="006C0D3A" w:rsidRDefault="00AA4EF1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7D951566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62D55A" w14:textId="60A2103D" w:rsidR="00312654" w:rsidRPr="006C0D3A" w:rsidRDefault="00AA4EF1" w:rsidP="000966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312654" w:rsidRPr="006C0D3A" w14:paraId="4EA9059F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68512472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0BF014F1" w14:textId="3841C388" w:rsidR="00312654" w:rsidRPr="006C0D3A" w:rsidRDefault="00AA4EF1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8,780</w:t>
            </w:r>
          </w:p>
        </w:tc>
        <w:tc>
          <w:tcPr>
            <w:tcW w:w="236" w:type="dxa"/>
            <w:shd w:val="clear" w:color="auto" w:fill="auto"/>
          </w:tcPr>
          <w:p w14:paraId="146007C4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316B61B" w14:textId="2184FA91" w:rsidR="00312654" w:rsidRPr="006C0D3A" w:rsidRDefault="00AA4EF1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8,780</w:t>
            </w:r>
          </w:p>
        </w:tc>
        <w:tc>
          <w:tcPr>
            <w:tcW w:w="236" w:type="dxa"/>
          </w:tcPr>
          <w:p w14:paraId="595503B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7CA8D9" w14:textId="19467A70" w:rsidR="00312654" w:rsidRPr="006C0D3A" w:rsidRDefault="00AA4EF1" w:rsidP="00D53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8,780</w:t>
            </w:r>
          </w:p>
        </w:tc>
        <w:tc>
          <w:tcPr>
            <w:tcW w:w="236" w:type="dxa"/>
          </w:tcPr>
          <w:p w14:paraId="2266621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E4E0B" w14:textId="3FD3E40B" w:rsidR="00312654" w:rsidRDefault="00AA4EF1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94EA98" w14:textId="77777777" w:rsidR="00312654" w:rsidRPr="00312654" w:rsidRDefault="00312654" w:rsidP="00312654">
            <w:pPr>
              <w:tabs>
                <w:tab w:val="decimal" w:pos="524"/>
                <w:tab w:val="decimal" w:pos="595"/>
              </w:tabs>
              <w:ind w:left="-43" w:right="-86"/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</w:tcPr>
          <w:p w14:paraId="68F88097" w14:textId="5F08FA91" w:rsidR="00312654" w:rsidRPr="006C0D3A" w:rsidRDefault="00AA4EF1" w:rsidP="00045CC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8,780</w:t>
            </w:r>
          </w:p>
        </w:tc>
      </w:tr>
      <w:tr w:rsidR="00312654" w:rsidRPr="006C0D3A" w14:paraId="7DC1CADA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45497935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BB4EE" w14:textId="4448CFFE" w:rsidR="00312654" w:rsidRPr="006C0D3A" w:rsidRDefault="00AA4EF1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120,780</w:t>
            </w:r>
          </w:p>
        </w:tc>
        <w:tc>
          <w:tcPr>
            <w:tcW w:w="236" w:type="dxa"/>
            <w:shd w:val="clear" w:color="auto" w:fill="auto"/>
          </w:tcPr>
          <w:p w14:paraId="7218DDA8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7602" w14:textId="4FF914C4" w:rsidR="00312654" w:rsidRPr="006C0D3A" w:rsidRDefault="00AA4EF1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120,780</w:t>
            </w:r>
          </w:p>
        </w:tc>
        <w:tc>
          <w:tcPr>
            <w:tcW w:w="236" w:type="dxa"/>
          </w:tcPr>
          <w:p w14:paraId="76480DD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48705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7097A5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A6335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B859D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11B40C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2654" w:rsidRPr="006C0D3A" w14:paraId="24B9B57A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0E900C47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shd w:val="clear" w:color="auto" w:fill="auto"/>
          </w:tcPr>
          <w:p w14:paraId="4733B5A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CD2B9A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4B0E7B8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5A6AA7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65E558D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A8DF4E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22F89EE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6F5CA9B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</w:tcPr>
          <w:p w14:paraId="0E6A745A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12654" w:rsidRPr="006C0D3A" w14:paraId="3F009805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0373DCDF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19" w:type="dxa"/>
            <w:shd w:val="clear" w:color="auto" w:fill="auto"/>
          </w:tcPr>
          <w:p w14:paraId="0EECF86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036E40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A9625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F972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C769D3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7833914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59318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CDCEB4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7F8DF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24AC0C3E" w14:textId="77777777" w:rsidTr="004957EC">
        <w:trPr>
          <w:gridAfter w:val="2"/>
          <w:wAfter w:w="43" w:type="dxa"/>
          <w:trHeight w:val="261"/>
        </w:trPr>
        <w:tc>
          <w:tcPr>
            <w:tcW w:w="6430" w:type="dxa"/>
            <w:shd w:val="clear" w:color="auto" w:fill="auto"/>
          </w:tcPr>
          <w:p w14:paraId="14D4DA80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44CF1C71" w14:textId="3F6A4654" w:rsidR="00312654" w:rsidRPr="006C0D3A" w:rsidRDefault="00AA4EF1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588300E1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4C58BCF" w14:textId="164BDC6A" w:rsidR="00312654" w:rsidRPr="006C0D3A" w:rsidRDefault="00AA4EF1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1991566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AC447E" w14:textId="3CB63DDB" w:rsidR="00312654" w:rsidRPr="006C0D3A" w:rsidRDefault="00AA4EF1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(999)</w:t>
            </w:r>
          </w:p>
        </w:tc>
        <w:tc>
          <w:tcPr>
            <w:tcW w:w="236" w:type="dxa"/>
          </w:tcPr>
          <w:p w14:paraId="26CC93E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51ED31" w14:textId="366FDE10" w:rsidR="00312654" w:rsidRPr="006C0D3A" w:rsidRDefault="00AA4EF1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052B19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531DB2" w14:textId="7E470A25" w:rsidR="00312654" w:rsidRPr="006C0D3A" w:rsidRDefault="00AA4EF1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</w:tr>
      <w:tr w:rsidR="00312654" w:rsidRPr="006C0D3A" w14:paraId="7BA4E775" w14:textId="77777777" w:rsidTr="004957EC">
        <w:trPr>
          <w:gridAfter w:val="2"/>
          <w:wAfter w:w="43" w:type="dxa"/>
          <w:trHeight w:val="261"/>
        </w:trPr>
        <w:tc>
          <w:tcPr>
            <w:tcW w:w="6430" w:type="dxa"/>
            <w:shd w:val="clear" w:color="auto" w:fill="auto"/>
          </w:tcPr>
          <w:p w14:paraId="775E7738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0913B" w14:textId="2CADA97C" w:rsidR="00312654" w:rsidRPr="006C0D3A" w:rsidRDefault="00AA4EF1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5CA0883B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72CC2" w14:textId="313D6C6D" w:rsidR="00312654" w:rsidRPr="006C0D3A" w:rsidRDefault="00AA4EF1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639CC27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DD9E6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4412DEB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F5D6C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DB67C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8E883D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36633BC" w14:textId="3FBA4F63" w:rsidR="006C310C" w:rsidRDefault="006C310C"/>
    <w:p w14:paraId="69847143" w14:textId="18FA118D" w:rsidR="006C310C" w:rsidRDefault="006C310C"/>
    <w:p w14:paraId="4C800B83" w14:textId="674690C1" w:rsidR="006C310C" w:rsidRDefault="006C310C"/>
    <w:p w14:paraId="192C3919" w14:textId="509726A8" w:rsidR="006C310C" w:rsidRDefault="006C310C"/>
    <w:p w14:paraId="51B2EC2C" w14:textId="292E1AEB" w:rsidR="006C310C" w:rsidRDefault="006C310C"/>
    <w:p w14:paraId="68CB7978" w14:textId="60FFD11A" w:rsidR="006C310C" w:rsidRDefault="006C310C"/>
    <w:p w14:paraId="5105AA7C" w14:textId="616A414B" w:rsidR="006C310C" w:rsidRDefault="006C310C"/>
    <w:p w14:paraId="4457C9D0" w14:textId="77777777" w:rsidR="006C310C" w:rsidRDefault="006C310C"/>
    <w:p w14:paraId="32539975" w14:textId="77777777" w:rsidR="006C310C" w:rsidRDefault="006C310C" w:rsidP="006C310C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3435" w:type="dxa"/>
        <w:tblInd w:w="877" w:type="dxa"/>
        <w:tblLayout w:type="fixed"/>
        <w:tblLook w:val="04A0" w:firstRow="1" w:lastRow="0" w:firstColumn="1" w:lastColumn="0" w:noHBand="0" w:noVBand="1"/>
      </w:tblPr>
      <w:tblGrid>
        <w:gridCol w:w="6142"/>
        <w:gridCol w:w="1619"/>
        <w:gridCol w:w="236"/>
        <w:gridCol w:w="1385"/>
        <w:gridCol w:w="236"/>
        <w:gridCol w:w="1114"/>
        <w:gridCol w:w="236"/>
        <w:gridCol w:w="1114"/>
        <w:gridCol w:w="236"/>
        <w:gridCol w:w="1108"/>
        <w:gridCol w:w="9"/>
      </w:tblGrid>
      <w:tr w:rsidR="006C310C" w:rsidRPr="006C0D3A" w14:paraId="1759DBEE" w14:textId="77777777" w:rsidTr="004957EC">
        <w:trPr>
          <w:gridAfter w:val="1"/>
          <w:wAfter w:w="8" w:type="dxa"/>
          <w:trHeight w:val="144"/>
        </w:trPr>
        <w:tc>
          <w:tcPr>
            <w:tcW w:w="6143" w:type="dxa"/>
            <w:shd w:val="clear" w:color="auto" w:fill="auto"/>
            <w:vAlign w:val="bottom"/>
          </w:tcPr>
          <w:p w14:paraId="4C32E79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84" w:type="dxa"/>
            <w:gridSpan w:val="9"/>
            <w:vAlign w:val="bottom"/>
          </w:tcPr>
          <w:p w14:paraId="57EC17CC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6C0D3A" w14:paraId="73DD2FA9" w14:textId="77777777" w:rsidTr="004957EC">
        <w:trPr>
          <w:gridAfter w:val="1"/>
          <w:wAfter w:w="8" w:type="dxa"/>
          <w:trHeight w:val="180"/>
        </w:trPr>
        <w:tc>
          <w:tcPr>
            <w:tcW w:w="6143" w:type="dxa"/>
            <w:shd w:val="clear" w:color="auto" w:fill="auto"/>
            <w:vAlign w:val="bottom"/>
          </w:tcPr>
          <w:p w14:paraId="6D5705B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E83FA0E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81CAF32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08" w:type="dxa"/>
            <w:gridSpan w:val="5"/>
            <w:vAlign w:val="bottom"/>
          </w:tcPr>
          <w:p w14:paraId="2F79EF46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6C0D3A" w14:paraId="2E57CFFD" w14:textId="77777777" w:rsidTr="004957EC">
        <w:trPr>
          <w:trHeight w:val="657"/>
        </w:trPr>
        <w:tc>
          <w:tcPr>
            <w:tcW w:w="6143" w:type="dxa"/>
            <w:shd w:val="clear" w:color="auto" w:fill="auto"/>
            <w:vAlign w:val="bottom"/>
          </w:tcPr>
          <w:p w14:paraId="077A616E" w14:textId="77777777" w:rsidR="00312654" w:rsidRPr="006C0D3A" w:rsidRDefault="00312654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19" w:type="dxa"/>
            <w:vAlign w:val="bottom"/>
          </w:tcPr>
          <w:p w14:paraId="62E04549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50CEFA87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F6DF44C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41C6A0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E6DB8BF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255624F" w14:textId="6C1B19BE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0A9525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AC8545A" w14:textId="61F23F9F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258F9DB" w14:textId="7777777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A761575" w14:textId="4E0269D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6C0D3A" w14:paraId="23AFB101" w14:textId="77777777" w:rsidTr="004957EC">
        <w:trPr>
          <w:trHeight w:val="64"/>
        </w:trPr>
        <w:tc>
          <w:tcPr>
            <w:tcW w:w="6143" w:type="dxa"/>
            <w:shd w:val="clear" w:color="auto" w:fill="auto"/>
          </w:tcPr>
          <w:p w14:paraId="79D2F818" w14:textId="77777777" w:rsidR="006C310C" w:rsidRPr="006C0D3A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92" w:type="dxa"/>
            <w:gridSpan w:val="10"/>
          </w:tcPr>
          <w:p w14:paraId="56D77BA8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6C0D3A" w14:paraId="55F63344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26262617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19" w:type="dxa"/>
            <w:shd w:val="clear" w:color="auto" w:fill="auto"/>
          </w:tcPr>
          <w:p w14:paraId="531EA3C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7DD3C5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B321B8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730F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F01B3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CF0F4D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EC9FA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B5F6E7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71CDD3F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5D665F71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6119915F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14:paraId="48F2BBB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23189155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08C3DA7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1F25E5F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F50F3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354F94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EBB72C" w14:textId="0597FBD9" w:rsidR="00312654" w:rsidRPr="006C0D3A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56DF191B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47D3000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312654" w:rsidRPr="006C0D3A" w14:paraId="0FEAE43C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3B684CCA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39286D9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  <w:shd w:val="clear" w:color="auto" w:fill="auto"/>
          </w:tcPr>
          <w:p w14:paraId="5F00997C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50D184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</w:tcPr>
          <w:p w14:paraId="5268C9F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18B35E" w14:textId="53E4F888" w:rsidR="00312654" w:rsidRPr="00312654" w:rsidRDefault="00312654" w:rsidP="003126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Pr="00312654">
              <w:rPr>
                <w:rFonts w:ascii="Angsana New" w:hAnsi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</w:tcPr>
          <w:p w14:paraId="63A5DE2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49A463" w14:textId="551D2F38" w:rsidR="00312654" w:rsidRDefault="00312654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D3458B6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1C3C0394" w14:textId="091A4E2F" w:rsidR="00312654" w:rsidRPr="006C0D3A" w:rsidRDefault="00312654" w:rsidP="004B4D9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</w:tr>
      <w:tr w:rsidR="00312654" w:rsidRPr="006C0D3A" w14:paraId="79445669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41429C5A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5452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  <w:shd w:val="clear" w:color="auto" w:fill="auto"/>
          </w:tcPr>
          <w:p w14:paraId="2D1B046C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5648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</w:tcPr>
          <w:p w14:paraId="186D3DF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F01BA8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361CDF7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275B5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E7788A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5080380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59930B85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4DB3E7C4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shd w:val="clear" w:color="auto" w:fill="auto"/>
          </w:tcPr>
          <w:p w14:paraId="692B1CB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5FA5EF2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1192D0C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DE21BF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0657E78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755A68E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28785D7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CA63A08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7" w:type="dxa"/>
            <w:gridSpan w:val="2"/>
          </w:tcPr>
          <w:p w14:paraId="000D074C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12654" w:rsidRPr="006C0D3A" w14:paraId="18DDDEA4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792DCF8B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19" w:type="dxa"/>
            <w:shd w:val="clear" w:color="auto" w:fill="auto"/>
          </w:tcPr>
          <w:p w14:paraId="6474C72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0A35E8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5C2EB5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B050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8BCB3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1FF93E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DA1B9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1A123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726F8C69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71518525" w14:textId="77777777" w:rsidTr="004957EC">
        <w:trPr>
          <w:trHeight w:val="261"/>
        </w:trPr>
        <w:tc>
          <w:tcPr>
            <w:tcW w:w="6143" w:type="dxa"/>
            <w:shd w:val="clear" w:color="auto" w:fill="auto"/>
          </w:tcPr>
          <w:p w14:paraId="12B2E69D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351E704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6BC5DB82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082FF4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5C87A30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871146" w14:textId="1D114202" w:rsidR="00312654" w:rsidRPr="006C0D3A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0AAE855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D5AED" w14:textId="0D791D43" w:rsidR="00312654" w:rsidRPr="006C0D3A" w:rsidRDefault="00312654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26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D6228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1F71BC9" w14:textId="03BBC71D" w:rsidR="00312654" w:rsidRPr="006C0D3A" w:rsidRDefault="00312654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</w:tr>
      <w:tr w:rsidR="00312654" w:rsidRPr="006C0D3A" w14:paraId="35F15F14" w14:textId="77777777" w:rsidTr="004957EC">
        <w:trPr>
          <w:trHeight w:val="261"/>
        </w:trPr>
        <w:tc>
          <w:tcPr>
            <w:tcW w:w="6143" w:type="dxa"/>
            <w:shd w:val="clear" w:color="auto" w:fill="auto"/>
          </w:tcPr>
          <w:p w14:paraId="5F6DC6FD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FD0C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4318BC01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1532C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13108C8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CEC3D88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E017B7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EAAE8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36DF50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3321F194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7D94E19" w14:textId="77777777" w:rsidR="006C310C" w:rsidRPr="00987D53" w:rsidRDefault="006C310C" w:rsidP="006C310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"/>
          <w:szCs w:val="2"/>
        </w:rPr>
      </w:pPr>
    </w:p>
    <w:p w14:paraId="356D1254" w14:textId="3464EA06" w:rsidR="006C310C" w:rsidRDefault="006C310C">
      <w:pPr>
        <w:rPr>
          <w:cs/>
        </w:rPr>
      </w:pPr>
    </w:p>
    <w:p w14:paraId="4246D7A1" w14:textId="0909E3F1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0C411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0A97DD" w14:textId="159648A6" w:rsidR="00BD602B" w:rsidRPr="00F87E20" w:rsidRDefault="00BF37A4" w:rsidP="00BD602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87E20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F87E20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6"/>
      <w:r w:rsidR="0051442E" w:rsidRPr="00F87E20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3B2301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E65182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09A75FB1" w:rsidR="00664D13" w:rsidRPr="00E65182" w:rsidRDefault="00C64BD1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03DC0" w:rsidRPr="008E4D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03DC0" w:rsidRPr="008E4D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03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D03DC0" w:rsidRPr="008E4D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76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E65182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E65182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E651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E65182" w14:paraId="00118C9E" w14:textId="77777777" w:rsidTr="006D108A">
        <w:tc>
          <w:tcPr>
            <w:tcW w:w="3106" w:type="pct"/>
          </w:tcPr>
          <w:p w14:paraId="5EBA995D" w14:textId="17443FC0" w:rsidR="00536876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379A5BA1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E65182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4B99CEB9" w14:textId="77777777" w:rsidTr="006D108A">
        <w:tc>
          <w:tcPr>
            <w:tcW w:w="3106" w:type="pct"/>
          </w:tcPr>
          <w:p w14:paraId="4A95BD4C" w14:textId="63C25C5A" w:rsidR="003A3A77" w:rsidRPr="003B2301" w:rsidRDefault="003B2301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301">
              <w:rPr>
                <w:rFonts w:asciiTheme="majorBidi" w:hAnsi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74" w:type="pct"/>
          </w:tcPr>
          <w:p w14:paraId="6D8BE4A6" w14:textId="6ECA3B31" w:rsidR="003A3A77" w:rsidRPr="003B2301" w:rsidRDefault="004A0E38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56,473</w:t>
            </w:r>
          </w:p>
        </w:tc>
        <w:tc>
          <w:tcPr>
            <w:tcW w:w="130" w:type="pct"/>
          </w:tcPr>
          <w:p w14:paraId="2ACF9E8E" w14:textId="77777777" w:rsidR="003A3A77" w:rsidRPr="00E65182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A0276F0" w14:textId="2BD86E83" w:rsidR="003A3A77" w:rsidRPr="00E65182" w:rsidRDefault="004A0E38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48,253</w:t>
            </w:r>
          </w:p>
        </w:tc>
      </w:tr>
      <w:tr w:rsidR="003A3A77" w:rsidRPr="003B2301" w14:paraId="0284EF19" w14:textId="77777777" w:rsidTr="006D108A">
        <w:tc>
          <w:tcPr>
            <w:tcW w:w="3106" w:type="pct"/>
          </w:tcPr>
          <w:p w14:paraId="098E8E16" w14:textId="77777777" w:rsidR="003A3A77" w:rsidRPr="003B2301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3CEDA44E" w14:textId="77777777" w:rsidR="003A3A77" w:rsidRPr="003B2301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03C514AA" w14:textId="77777777" w:rsidR="003A3A77" w:rsidRPr="003B2301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AB66672" w14:textId="77777777" w:rsidR="003A3A77" w:rsidRPr="003B2301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65083312" w14:textId="77777777" w:rsidTr="006D108A">
        <w:tc>
          <w:tcPr>
            <w:tcW w:w="3106" w:type="pct"/>
          </w:tcPr>
          <w:p w14:paraId="7EFE59D1" w14:textId="174EDBDD" w:rsidR="003A3A77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E65182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E65182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1AAFCAEA" w14:textId="77777777" w:rsidR="003A3A77" w:rsidRPr="00E65182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4E8" w:rsidRPr="00E65182" w14:paraId="1E74776F" w14:textId="77777777" w:rsidTr="006D108A">
        <w:tc>
          <w:tcPr>
            <w:tcW w:w="3106" w:type="pct"/>
          </w:tcPr>
          <w:p w14:paraId="4E92345F" w14:textId="2B4496F9" w:rsidR="006D14E8" w:rsidRPr="00E65182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753268A5" w:rsidR="006D14E8" w:rsidRPr="00E802C9" w:rsidRDefault="00B8053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280,819</w:t>
            </w:r>
          </w:p>
        </w:tc>
        <w:tc>
          <w:tcPr>
            <w:tcW w:w="130" w:type="pct"/>
          </w:tcPr>
          <w:p w14:paraId="6510EFA0" w14:textId="77777777" w:rsidR="006D14E8" w:rsidRPr="00E65182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31344AC7" w:rsidR="006D14E8" w:rsidRPr="00E802C9" w:rsidRDefault="00B8053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251,542</w:t>
            </w:r>
          </w:p>
        </w:tc>
      </w:tr>
      <w:tr w:rsidR="00EF452B" w:rsidRPr="00E65182" w14:paraId="30EB47D3" w14:textId="77777777" w:rsidTr="006D108A">
        <w:tc>
          <w:tcPr>
            <w:tcW w:w="3106" w:type="pct"/>
          </w:tcPr>
          <w:p w14:paraId="3B3A18F9" w14:textId="4A6868B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53E42E20" w:rsidR="00EF452B" w:rsidRPr="00E65182" w:rsidRDefault="004A0E3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475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43,726</w:t>
            </w:r>
          </w:p>
        </w:tc>
        <w:tc>
          <w:tcPr>
            <w:tcW w:w="130" w:type="pct"/>
          </w:tcPr>
          <w:p w14:paraId="376177A2" w14:textId="77777777" w:rsidR="00EF452B" w:rsidRPr="00E65182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3261C0C9" w:rsidR="00EF452B" w:rsidRPr="00E65182" w:rsidRDefault="004A0E38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475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35,947</w:t>
            </w:r>
          </w:p>
        </w:tc>
      </w:tr>
      <w:tr w:rsidR="00EF452B" w:rsidRPr="00E65182" w14:paraId="50D50827" w14:textId="77777777" w:rsidTr="006D108A">
        <w:tc>
          <w:tcPr>
            <w:tcW w:w="3106" w:type="pct"/>
          </w:tcPr>
          <w:p w14:paraId="30CFC79B" w14:textId="5F2E252E" w:rsidR="00EF452B" w:rsidRPr="00E65182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EF452B" w:rsidRPr="00E6518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3AEF0705" w:rsidR="00EF452B" w:rsidRPr="00E802C9" w:rsidRDefault="007310C9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22,241</w:t>
            </w:r>
          </w:p>
        </w:tc>
        <w:tc>
          <w:tcPr>
            <w:tcW w:w="130" w:type="pct"/>
          </w:tcPr>
          <w:p w14:paraId="043F85F7" w14:textId="77777777" w:rsidR="00EF452B" w:rsidRPr="00E65182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322C997C" w:rsidR="00EF452B" w:rsidRPr="00E802C9" w:rsidRDefault="007310C9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7,184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20D92771" w:rsidR="00EF452B" w:rsidRPr="009433A9" w:rsidRDefault="00D4750C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603,259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09706B04" w:rsidR="00EF452B" w:rsidRPr="00EA1D20" w:rsidRDefault="000D72EE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542,926</w:t>
            </w:r>
          </w:p>
        </w:tc>
      </w:tr>
    </w:tbl>
    <w:p w14:paraId="6C2CF954" w14:textId="1CB5DFA3" w:rsidR="003B2301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37BC9EFC" w14:textId="7B75E727" w:rsidR="00F06B11" w:rsidRPr="004D633C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4D633C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F9501B" w14:textId="3052E1BD" w:rsidR="002A7495" w:rsidRPr="00A7416B" w:rsidRDefault="002A7495" w:rsidP="004957EC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  <w:cs/>
        </w:rPr>
      </w:pPr>
      <w:r w:rsidRPr="00A7416B">
        <w:rPr>
          <w:rFonts w:ascii="Angsana New" w:hAnsi="Angsana New"/>
          <w:sz w:val="30"/>
          <w:szCs w:val="30"/>
          <w:cs/>
        </w:rPr>
        <w:t xml:space="preserve">ในปี </w:t>
      </w:r>
      <w:r w:rsidRPr="00FF3F22">
        <w:rPr>
          <w:rFonts w:ascii="Angsana New" w:hAnsi="Angsana New"/>
          <w:sz w:val="30"/>
          <w:szCs w:val="30"/>
        </w:rPr>
        <w:t>2562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บริษัทได้ยื่นคำร้องต่อคณะอณุญาโตตุลาการให้ตัดสินข้อพิพาทระหว่างบริษัทและบริษัท อีโค่ โอเรียนท์ </w:t>
      </w:r>
      <w:r w:rsidR="004957EC">
        <w:rPr>
          <w:rFonts w:ascii="Angsana New" w:hAnsi="Angsana New"/>
          <w:sz w:val="30"/>
          <w:szCs w:val="30"/>
        </w:rPr>
        <w:t xml:space="preserve">        </w:t>
      </w:r>
      <w:r w:rsidRPr="00A7416B">
        <w:rPr>
          <w:rFonts w:ascii="Angsana New" w:hAnsi="Angsana New"/>
          <w:sz w:val="30"/>
          <w:szCs w:val="30"/>
          <w:cs/>
        </w:rPr>
        <w:t>รีซอสเซส (ประเทศไทย) จำกัด (“</w:t>
      </w:r>
      <w:r w:rsidRPr="00A7416B">
        <w:rPr>
          <w:rFonts w:ascii="Angsana New" w:hAnsi="Angsana New"/>
          <w:sz w:val="30"/>
          <w:szCs w:val="30"/>
        </w:rPr>
        <w:t xml:space="preserve">ECOR”) </w:t>
      </w:r>
      <w:r w:rsidRPr="00A7416B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A7416B">
        <w:rPr>
          <w:rFonts w:ascii="Angsana New" w:hAnsi="Angsana New"/>
          <w:sz w:val="30"/>
          <w:szCs w:val="30"/>
        </w:rPr>
        <w:t xml:space="preserve">ECOR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Pr="00FF3F22">
        <w:rPr>
          <w:rFonts w:ascii="Angsana New" w:hAnsi="Angsana New"/>
          <w:sz w:val="30"/>
          <w:szCs w:val="30"/>
        </w:rPr>
        <w:t>22</w:t>
      </w:r>
      <w:r w:rsidRPr="00A741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บริษัทได้รับ     </w:t>
      </w:r>
      <w:r w:rsidR="004957EC">
        <w:rPr>
          <w:rFonts w:ascii="Angsana New" w:hAnsi="Angsana New"/>
          <w:sz w:val="30"/>
          <w:szCs w:val="30"/>
        </w:rPr>
        <w:t xml:space="preserve">              </w:t>
      </w:r>
      <w:r w:rsidRPr="00A7416B">
        <w:rPr>
          <w:rFonts w:ascii="Angsana New" w:hAnsi="Angsana New"/>
          <w:sz w:val="30"/>
          <w:szCs w:val="30"/>
          <w:cs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Pr="00FF3F22">
        <w:rPr>
          <w:rFonts w:ascii="Angsana New" w:hAnsi="Angsana New"/>
          <w:sz w:val="30"/>
          <w:szCs w:val="30"/>
        </w:rPr>
        <w:t>40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71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ให้แก่บริษัทพร้อมทั้งดอกเบี้ยร้อยละ </w:t>
      </w:r>
      <w:r w:rsidRPr="00FF3F22">
        <w:rPr>
          <w:rFonts w:ascii="Angsana New" w:hAnsi="Angsana New"/>
          <w:sz w:val="30"/>
          <w:szCs w:val="30"/>
        </w:rPr>
        <w:t>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5</w:t>
      </w:r>
      <w:r w:rsidRPr="00A7416B">
        <w:rPr>
          <w:rFonts w:ascii="Angsana New" w:hAnsi="Angsana New"/>
          <w:sz w:val="30"/>
          <w:szCs w:val="30"/>
          <w:cs/>
        </w:rPr>
        <w:t xml:space="preserve"> ต่อปีนับจากวันถัดจากวันเสนอข้อพิพาทจนถึงวันที่ </w:t>
      </w:r>
      <w:r w:rsidRPr="00A7416B">
        <w:rPr>
          <w:rFonts w:ascii="Angsana New" w:hAnsi="Angsana New"/>
          <w:sz w:val="30"/>
          <w:szCs w:val="30"/>
        </w:rPr>
        <w:t xml:space="preserve">ECOR      </w:t>
      </w:r>
      <w:r w:rsidRPr="00A7416B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Pr="00FF3F22">
        <w:rPr>
          <w:rFonts w:ascii="Angsana New" w:hAnsi="Angsana New"/>
          <w:sz w:val="30"/>
          <w:szCs w:val="30"/>
        </w:rPr>
        <w:t>24</w:t>
      </w:r>
      <w:r w:rsidRPr="00A741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</w:rPr>
        <w:t xml:space="preserve"> ECOR          </w:t>
      </w:r>
      <w:r w:rsidRPr="00A7416B">
        <w:rPr>
          <w:rFonts w:ascii="Angsana New" w:hAnsi="Angsana New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นอกจากนี้บริษัทได้ยื่นคำร้องต่อศาลทรัพย์สินทางปัญญาและการค้าระหว่างประเทศกลาง เพื่อยื่นขอบังคับคดีตามคำวินิจฉัยของคณะอนุญาโตตุลาการ และเมื่อวันที่ </w:t>
      </w:r>
      <w:r w:rsidRPr="00FF3F22">
        <w:rPr>
          <w:rFonts w:ascii="Angsana New" w:hAnsi="Angsana New"/>
          <w:sz w:val="30"/>
          <w:szCs w:val="30"/>
        </w:rPr>
        <w:t>12</w:t>
      </w:r>
      <w:r w:rsidRPr="00A741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ทรัพย์สินทางปัญญาและการค้าระหว่างประเทศกลางมีคำสั่งให้โอนคดีดังกล่าวไปดำเนินพิจารณาคดีภายใต้ศาลแพ่ง ต่อมาวันที่ </w:t>
      </w:r>
      <w:r w:rsidRPr="00FF3F22">
        <w:rPr>
          <w:rFonts w:ascii="Angsana New" w:hAnsi="Angsana New"/>
          <w:sz w:val="30"/>
          <w:szCs w:val="30"/>
        </w:rPr>
        <w:t>26</w:t>
      </w:r>
      <w:r w:rsidRPr="00A7416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ศาลแพ่งมีคำพิพากษาให้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ปฏิบัติตาม  </w:t>
      </w:r>
      <w:r w:rsidR="00D01A3B">
        <w:rPr>
          <w:rFonts w:ascii="Angsana New" w:hAnsi="Angsana New" w:hint="cs"/>
          <w:sz w:val="30"/>
          <w:szCs w:val="30"/>
          <w:cs/>
        </w:rPr>
        <w:t xml:space="preserve">   </w:t>
      </w:r>
      <w:r w:rsidRPr="00A7416B">
        <w:rPr>
          <w:rFonts w:ascii="Angsana New" w:hAnsi="Angsana New"/>
          <w:sz w:val="30"/>
          <w:szCs w:val="30"/>
          <w:cs/>
        </w:rPr>
        <w:t xml:space="preserve">คำชี้ขาดของคณะอนุญาโตตุลาการและให้ยกคำร้องที่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>ขอให้เพิกถอนคำชี้ขาดของอนุญาโตตุลาการ ต่อมา</w:t>
      </w:r>
      <w:r w:rsidR="004957EC">
        <w:rPr>
          <w:rFonts w:ascii="Angsana New" w:hAnsi="Angsana New"/>
          <w:sz w:val="30"/>
          <w:szCs w:val="30"/>
        </w:rPr>
        <w:t xml:space="preserve">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F3F22">
        <w:rPr>
          <w:rFonts w:ascii="Angsana New" w:hAnsi="Angsana New"/>
          <w:sz w:val="30"/>
          <w:szCs w:val="30"/>
        </w:rPr>
        <w:t>6</w:t>
      </w:r>
      <w:r w:rsidRPr="00A7416B">
        <w:rPr>
          <w:rFonts w:ascii="Angsana New" w:hAnsi="Angsana New"/>
          <w:sz w:val="30"/>
          <w:szCs w:val="30"/>
          <w:cs/>
        </w:rPr>
        <w:t xml:space="preserve"> ตุลาคม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</w:rPr>
        <w:t xml:space="preserve"> ECOR </w:t>
      </w:r>
      <w:r w:rsidRPr="00A7416B">
        <w:rPr>
          <w:rFonts w:ascii="Angsana New" w:hAnsi="Angsana New"/>
          <w:sz w:val="30"/>
          <w:szCs w:val="30"/>
          <w:cs/>
        </w:rPr>
        <w:t xml:space="preserve">ใช้สิทธิอุทธรณ์และขอทุเลาการบังคับคดี </w:t>
      </w:r>
      <w:r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 xml:space="preserve">2566 </w:t>
      </w:r>
      <w:r w:rsidRPr="00A7416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A7416B">
        <w:rPr>
          <w:rFonts w:ascii="Angsana New" w:hAnsi="Angsana New"/>
          <w:sz w:val="30"/>
          <w:szCs w:val="30"/>
          <w:cs/>
        </w:rPr>
        <w:t>ยื่น</w:t>
      </w:r>
      <w:r>
        <w:rPr>
          <w:rFonts w:ascii="Angsana New" w:hAnsi="Angsana New" w:hint="cs"/>
          <w:sz w:val="30"/>
          <w:szCs w:val="30"/>
          <w:cs/>
        </w:rPr>
        <w:t>คำแก้อุทธรณ์และคำคั</w:t>
      </w:r>
      <w:r w:rsidRPr="00A7416B">
        <w:rPr>
          <w:rFonts w:ascii="Angsana New" w:hAnsi="Angsana New"/>
          <w:sz w:val="30"/>
          <w:szCs w:val="30"/>
          <w:cs/>
        </w:rPr>
        <w:t>ดค้าน</w:t>
      </w:r>
      <w:r>
        <w:rPr>
          <w:rFonts w:ascii="Angsana New" w:hAnsi="Angsana New" w:hint="cs"/>
          <w:sz w:val="30"/>
          <w:szCs w:val="30"/>
          <w:cs/>
        </w:rPr>
        <w:t>คำร้องขอ</w:t>
      </w:r>
      <w:r w:rsidRPr="00A7416B">
        <w:rPr>
          <w:rFonts w:ascii="Angsana New" w:hAnsi="Angsana New"/>
          <w:sz w:val="30"/>
          <w:szCs w:val="30"/>
          <w:cs/>
        </w:rPr>
        <w:t xml:space="preserve">ทุเลาการบังคับคดีของ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>
        <w:rPr>
          <w:rFonts w:ascii="Angsana New" w:hAnsi="Angsana New" w:hint="cs"/>
          <w:sz w:val="30"/>
          <w:szCs w:val="30"/>
          <w:cs/>
        </w:rPr>
        <w:t>โดยสำนวนคดีอยู่ในระหว่างการรวบรวมส่งให้ศาลฎีกาพิจาณาวินิจฉัยและทำคำพิพากษา</w:t>
      </w:r>
    </w:p>
    <w:p w14:paraId="6BFE7E53" w14:textId="77777777" w:rsidR="00A92B49" w:rsidRDefault="00A92B49" w:rsidP="00A92B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B55DAA" w14:textId="5FCD9428" w:rsidR="00731749" w:rsidRDefault="00731749" w:rsidP="0051230B">
      <w:pPr>
        <w:tabs>
          <w:tab w:val="clear" w:pos="454"/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  <w:r w:rsidRPr="00A7416B">
        <w:rPr>
          <w:rFonts w:ascii="Angsana New" w:hAnsi="Angsana New"/>
          <w:sz w:val="30"/>
          <w:szCs w:val="30"/>
          <w:cs/>
        </w:rPr>
        <w:lastRenderedPageBreak/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FF3F22">
        <w:rPr>
          <w:rFonts w:ascii="Angsana New" w:hAnsi="Angsana New"/>
          <w:sz w:val="30"/>
          <w:szCs w:val="30"/>
        </w:rPr>
        <w:t>17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59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</w:t>
      </w:r>
      <w:r>
        <w:rPr>
          <w:rFonts w:ascii="Angsana New" w:hAnsi="Angsana New" w:hint="cs"/>
          <w:sz w:val="30"/>
          <w:szCs w:val="30"/>
          <w:cs/>
        </w:rPr>
        <w:t xml:space="preserve">สำหรับคดีมูลทรัพย์ที่ฟ้อง </w:t>
      </w:r>
      <w:r>
        <w:rPr>
          <w:rFonts w:ascii="Angsana New" w:hAnsi="Angsana New"/>
          <w:sz w:val="30"/>
          <w:szCs w:val="30"/>
        </w:rPr>
        <w:t xml:space="preserve">4.82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</w:t>
      </w:r>
      <w:r w:rsidRPr="00FF3F22">
        <w:rPr>
          <w:rFonts w:ascii="Angsana New" w:hAnsi="Angsana New"/>
          <w:sz w:val="30"/>
          <w:szCs w:val="30"/>
        </w:rPr>
        <w:t>8</w:t>
      </w:r>
      <w:r w:rsidRPr="00A7416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กรกฎาคม</w:t>
      </w:r>
      <w:r w:rsidRPr="00A7416B">
        <w:rPr>
          <w:rFonts w:ascii="Angsana New" w:hAnsi="Angsana New"/>
          <w:sz w:val="30"/>
          <w:szCs w:val="30"/>
          <w:cs/>
        </w:rPr>
        <w:t xml:space="preserve"> </w:t>
      </w:r>
      <w:r w:rsidRPr="00FF3F22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7416B">
        <w:rPr>
          <w:rFonts w:ascii="Angsana New" w:hAnsi="Angsana New"/>
          <w:sz w:val="30"/>
          <w:szCs w:val="30"/>
          <w:cs/>
        </w:rPr>
        <w:t xml:space="preserve">ให้ชำระเงินแก่โจทย์เป็นจำนวนเงิน </w:t>
      </w:r>
      <w:r>
        <w:rPr>
          <w:rFonts w:ascii="Angsana New" w:hAnsi="Angsana New"/>
          <w:sz w:val="30"/>
          <w:szCs w:val="30"/>
        </w:rPr>
        <w:t>0.63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Pr="00FF3F22">
        <w:rPr>
          <w:rFonts w:ascii="Angsana New" w:hAnsi="Angsana New"/>
          <w:sz w:val="30"/>
          <w:szCs w:val="30"/>
        </w:rPr>
        <w:t>0</w:t>
      </w:r>
      <w:r w:rsidRPr="00A7416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09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7416B">
        <w:rPr>
          <w:rFonts w:ascii="Angsana New" w:hAnsi="Angsana New"/>
          <w:sz w:val="30"/>
          <w:szCs w:val="30"/>
          <w:cs/>
        </w:rPr>
        <w:t>อย่างไรก็ตาม บริษัทได้รับความคุ้มครองตามประกันวินาศภัยตามวงเงินกรมธรรม์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ทั้งจำนวน</w:t>
      </w:r>
      <w:r w:rsidR="001941FB">
        <w:rPr>
          <w:rFonts w:ascii="Angsana New" w:hAnsi="Angsana New"/>
          <w:sz w:val="30"/>
          <w:szCs w:val="30"/>
        </w:rPr>
        <w:t xml:space="preserve">                       </w:t>
      </w:r>
      <w:r w:rsidRPr="00BC2705">
        <w:rPr>
          <w:rFonts w:ascii="Angsana New" w:hAnsi="Angsana New"/>
          <w:sz w:val="30"/>
          <w:szCs w:val="30"/>
          <w:cs/>
        </w:rPr>
        <w:t>โดยคดีความข้างต้น</w:t>
      </w:r>
      <w:r w:rsidRPr="00BC2705">
        <w:rPr>
          <w:rFonts w:ascii="Angsana New" w:hAnsi="Angsana New" w:hint="cs"/>
          <w:sz w:val="30"/>
          <w:szCs w:val="30"/>
          <w:cs/>
        </w:rPr>
        <w:t xml:space="preserve">ส่วนมูลทรัพย์ที่ฟ้อง </w:t>
      </w:r>
      <w:r w:rsidRPr="00BC2705">
        <w:rPr>
          <w:rFonts w:ascii="Angsana New" w:hAnsi="Angsana New"/>
          <w:sz w:val="30"/>
          <w:szCs w:val="30"/>
        </w:rPr>
        <w:t xml:space="preserve">12.77 </w:t>
      </w:r>
      <w:r w:rsidRPr="00BC2705">
        <w:rPr>
          <w:rFonts w:ascii="Angsana New" w:hAnsi="Angsana New" w:hint="cs"/>
          <w:sz w:val="30"/>
          <w:szCs w:val="30"/>
          <w:cs/>
        </w:rPr>
        <w:t>ล้านบาท</w:t>
      </w:r>
      <w:r w:rsidRPr="00BC2705">
        <w:rPr>
          <w:rFonts w:ascii="Angsana New" w:hAnsi="Angsana New"/>
          <w:sz w:val="30"/>
          <w:szCs w:val="30"/>
          <w:cs/>
        </w:rPr>
        <w:t>ยังไม่ถึงที่สิ้นสุดและยังมีความไม่แน่นอน บริษัทจึงไม่มีการตั้งประมาณการสำหรับหนี้สินที่อาจเกิดขึ้นจากการถูกฟ้องร้องดังกล่าว</w:t>
      </w:r>
    </w:p>
    <w:p w14:paraId="76A8C10B" w14:textId="1BB3A34F" w:rsidR="00531109" w:rsidRPr="00EC6494" w:rsidRDefault="00531109" w:rsidP="00531109">
      <w:pPr>
        <w:tabs>
          <w:tab w:val="left" w:pos="540"/>
        </w:tabs>
        <w:ind w:right="-115"/>
        <w:jc w:val="thaiDistribute"/>
        <w:rPr>
          <w:rFonts w:ascii="Angsana New" w:hAnsi="Angsana New"/>
          <w:sz w:val="24"/>
          <w:szCs w:val="24"/>
        </w:rPr>
      </w:pPr>
    </w:p>
    <w:p w14:paraId="074B3F17" w14:textId="602ED6F3" w:rsidR="00531109" w:rsidRDefault="009130C6" w:rsidP="00D1720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17208"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</w:t>
      </w:r>
      <w:r w:rsidR="00273F86" w:rsidRPr="00D17208">
        <w:rPr>
          <w:rFonts w:ascii="Angsana New" w:hAnsi="Angsana New" w:hint="cs"/>
          <w:bCs/>
          <w:sz w:val="30"/>
          <w:szCs w:val="30"/>
          <w:cs/>
        </w:rPr>
        <w:t>รายงาน</w:t>
      </w:r>
    </w:p>
    <w:p w14:paraId="7FF91D29" w14:textId="15566C4E" w:rsidR="009B25DA" w:rsidRPr="00EC6494" w:rsidRDefault="009B25DA" w:rsidP="009B2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3014CD7A" w14:textId="239D407A" w:rsidR="009B25DA" w:rsidRPr="009B25DA" w:rsidRDefault="009B25DA" w:rsidP="00C27A13">
      <w:pPr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9B25D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B25DA">
        <w:rPr>
          <w:rFonts w:ascii="Angsana New" w:hAnsi="Angsana New"/>
          <w:sz w:val="30"/>
          <w:szCs w:val="30"/>
        </w:rPr>
        <w:t xml:space="preserve">14 </w:t>
      </w:r>
      <w:r w:rsidRPr="009B25D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9B25DA">
        <w:rPr>
          <w:rFonts w:ascii="Angsana New" w:hAnsi="Angsana New"/>
          <w:sz w:val="30"/>
          <w:szCs w:val="30"/>
        </w:rPr>
        <w:t xml:space="preserve">2566 </w:t>
      </w:r>
      <w:r w:rsidRPr="009B25DA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ที่ประชุมคณะกรรมการบริษัทมีมติเห็น</w:t>
      </w:r>
      <w:r w:rsidR="00CE6086">
        <w:rPr>
          <w:rFonts w:ascii="Angsana New" w:hAnsi="Angsana New" w:hint="cs"/>
          <w:sz w:val="30"/>
          <w:szCs w:val="30"/>
          <w:cs/>
        </w:rPr>
        <w:t>ชอบ</w:t>
      </w:r>
      <w:r w:rsidR="0005725E">
        <w:rPr>
          <w:rFonts w:ascii="Angsana New" w:hAnsi="Angsana New" w:hint="cs"/>
          <w:sz w:val="30"/>
          <w:szCs w:val="30"/>
          <w:cs/>
        </w:rPr>
        <w:t>ให้เสนอที่ประชุมวิสามัญผู้ถือหุ้น</w:t>
      </w:r>
      <w:r w:rsidR="00CF02E7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="0005725E">
        <w:rPr>
          <w:rFonts w:ascii="Angsana New" w:hAnsi="Angsana New" w:hint="cs"/>
          <w:sz w:val="30"/>
          <w:szCs w:val="30"/>
          <w:cs/>
        </w:rPr>
        <w:t>ในวันที่</w:t>
      </w:r>
      <w:r w:rsidR="00D451BC">
        <w:rPr>
          <w:rFonts w:ascii="Angsana New" w:hAnsi="Angsana New" w:hint="cs"/>
          <w:sz w:val="30"/>
          <w:szCs w:val="30"/>
          <w:cs/>
        </w:rPr>
        <w:t xml:space="preserve"> </w:t>
      </w:r>
      <w:r w:rsidR="0005725E">
        <w:rPr>
          <w:rFonts w:ascii="Angsana New" w:hAnsi="Angsana New"/>
          <w:sz w:val="30"/>
          <w:szCs w:val="30"/>
        </w:rPr>
        <w:t xml:space="preserve">19 </w:t>
      </w:r>
      <w:r w:rsidR="0005725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5725E">
        <w:rPr>
          <w:rFonts w:ascii="Angsana New" w:hAnsi="Angsana New"/>
          <w:sz w:val="30"/>
          <w:szCs w:val="30"/>
        </w:rPr>
        <w:t xml:space="preserve">2566 </w:t>
      </w:r>
      <w:r w:rsidR="006C3A73" w:rsidRPr="006C3A73">
        <w:rPr>
          <w:rFonts w:ascii="Angsana New" w:hAnsi="Angsana New"/>
          <w:sz w:val="30"/>
          <w:szCs w:val="30"/>
          <w:cs/>
        </w:rPr>
        <w:t>เพื่อพิจารณาอนุมัติในเรื่องดังต่อไปนี้</w:t>
      </w:r>
    </w:p>
    <w:p w14:paraId="2355C2FB" w14:textId="77777777" w:rsidR="009B25DA" w:rsidRPr="00EC6494" w:rsidRDefault="009B25DA" w:rsidP="00C27A13">
      <w:pPr>
        <w:ind w:left="540" w:right="-115"/>
        <w:jc w:val="thaiDistribute"/>
        <w:rPr>
          <w:rStyle w:val="ui-provider"/>
          <w:sz w:val="24"/>
          <w:szCs w:val="24"/>
        </w:rPr>
      </w:pPr>
    </w:p>
    <w:p w14:paraId="6A7C1AAA" w14:textId="572A6A7F" w:rsidR="00E407F1" w:rsidRPr="00BD6E10" w:rsidRDefault="006C3A73" w:rsidP="00D53EC2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bookmarkStart w:id="7" w:name="_Hlk150878659"/>
      <w:r w:rsidRPr="00BD6E10">
        <w:rPr>
          <w:rFonts w:ascii="Angsana New" w:hAnsi="Angsana New"/>
          <w:sz w:val="30"/>
          <w:szCs w:val="30"/>
        </w:rPr>
        <w:t xml:space="preserve">   </w:t>
      </w:r>
      <w:r w:rsidR="00682A47">
        <w:rPr>
          <w:rFonts w:ascii="Angsana New" w:hAnsi="Angsana New" w:hint="cs"/>
          <w:sz w:val="30"/>
          <w:szCs w:val="30"/>
          <w:cs/>
        </w:rPr>
        <w:t xml:space="preserve"> </w:t>
      </w:r>
      <w:r w:rsidRPr="00BD6E10">
        <w:rPr>
          <w:rFonts w:ascii="Angsana New" w:hAnsi="Angsana New"/>
          <w:sz w:val="30"/>
          <w:szCs w:val="30"/>
        </w:rPr>
        <w:t xml:space="preserve"> </w:t>
      </w:r>
      <w:bookmarkEnd w:id="7"/>
      <w:r w:rsidR="00BD6E10" w:rsidRPr="00BD6E10">
        <w:rPr>
          <w:rFonts w:ascii="Angsana New" w:hAnsi="Angsana New"/>
          <w:sz w:val="30"/>
          <w:szCs w:val="30"/>
          <w:cs/>
        </w:rPr>
        <w:t xml:space="preserve">การออกและเสนอขายหุ้นสามัญเพิ่มทุนให้แก่กรรมการ ผู้บริหาร และพนักงานของกลุ่มบริษัท </w:t>
      </w:r>
      <w:r w:rsidR="00BD6E10">
        <w:rPr>
          <w:rFonts w:ascii="Angsana New" w:hAnsi="Angsana New"/>
          <w:sz w:val="30"/>
          <w:szCs w:val="30"/>
        </w:rPr>
        <w:t xml:space="preserve">                                  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(“โครงการ </w:t>
      </w:r>
      <w:r w:rsidR="00BD6E10" w:rsidRPr="00BD6E10">
        <w:rPr>
          <w:rFonts w:ascii="Angsana New" w:hAnsi="Angsana New"/>
          <w:sz w:val="30"/>
          <w:szCs w:val="30"/>
        </w:rPr>
        <w:t xml:space="preserve">SCN-ESOP </w:t>
      </w:r>
      <w:r w:rsidR="00BD6E10">
        <w:rPr>
          <w:rFonts w:ascii="Angsana New" w:hAnsi="Angsana New"/>
          <w:sz w:val="30"/>
          <w:szCs w:val="30"/>
        </w:rPr>
        <w:t>2023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”) โดยมีวัตถุประสงค์เพื่อเป็นการตอบแทนและรักษาบุคลากรที่มีประสบการณ์เป็นจำนวนไม่เกิน </w:t>
      </w:r>
      <w:r w:rsidR="00BD6E10">
        <w:rPr>
          <w:rFonts w:ascii="Angsana New" w:hAnsi="Angsana New"/>
          <w:sz w:val="30"/>
          <w:szCs w:val="30"/>
        </w:rPr>
        <w:t>9,170</w:t>
      </w:r>
      <w:r w:rsidR="00BD6E10" w:rsidRPr="00BD6E10">
        <w:rPr>
          <w:rFonts w:ascii="Angsana New" w:hAnsi="Angsana New"/>
          <w:sz w:val="30"/>
          <w:szCs w:val="30"/>
          <w:cs/>
        </w:rPr>
        <w:t>,</w:t>
      </w:r>
      <w:r w:rsidR="00BD6E10">
        <w:rPr>
          <w:rFonts w:ascii="Angsana New" w:hAnsi="Angsana New"/>
          <w:sz w:val="30"/>
          <w:szCs w:val="30"/>
        </w:rPr>
        <w:t>179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BD6E10">
        <w:rPr>
          <w:rFonts w:ascii="Angsana New" w:hAnsi="Angsana New"/>
          <w:sz w:val="30"/>
          <w:szCs w:val="30"/>
        </w:rPr>
        <w:t>0</w:t>
      </w:r>
      <w:r w:rsidR="00BD6E10" w:rsidRPr="00BD6E10">
        <w:rPr>
          <w:rFonts w:ascii="Angsana New" w:hAnsi="Angsana New"/>
          <w:sz w:val="30"/>
          <w:szCs w:val="30"/>
          <w:cs/>
        </w:rPr>
        <w:t>.</w:t>
      </w:r>
      <w:r w:rsidR="00BD6E10">
        <w:rPr>
          <w:rFonts w:ascii="Angsana New" w:hAnsi="Angsana New"/>
          <w:sz w:val="30"/>
          <w:szCs w:val="30"/>
        </w:rPr>
        <w:t>50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บาท หรือคิดเป็นร้อยละ </w:t>
      </w:r>
      <w:r w:rsidR="00BD6E10">
        <w:rPr>
          <w:rFonts w:ascii="Angsana New" w:hAnsi="Angsana New"/>
          <w:sz w:val="30"/>
          <w:szCs w:val="30"/>
        </w:rPr>
        <w:t>0</w:t>
      </w:r>
      <w:r w:rsidR="00BD6E10" w:rsidRPr="00BD6E10">
        <w:rPr>
          <w:rFonts w:ascii="Angsana New" w:hAnsi="Angsana New"/>
          <w:sz w:val="30"/>
          <w:szCs w:val="30"/>
          <w:cs/>
        </w:rPr>
        <w:t>.</w:t>
      </w:r>
      <w:r w:rsidR="00BD6E10">
        <w:rPr>
          <w:rFonts w:ascii="Angsana New" w:hAnsi="Angsana New"/>
          <w:sz w:val="30"/>
          <w:szCs w:val="30"/>
        </w:rPr>
        <w:t>76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ของทุนที่ออกและจำหน่ายแล้วทั้งหมด </w:t>
      </w:r>
    </w:p>
    <w:p w14:paraId="3A618727" w14:textId="4A8ABC7B" w:rsidR="00FE3EC1" w:rsidRPr="00EC6494" w:rsidRDefault="00FE3EC1" w:rsidP="0024595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966F78" w14:textId="68D53A4C" w:rsidR="00BD6E10" w:rsidRDefault="006C3A73" w:rsidP="00BD6E10">
      <w:pPr>
        <w:pStyle w:val="ListParagraph"/>
        <w:numPr>
          <w:ilvl w:val="0"/>
          <w:numId w:val="34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</w:t>
      </w:r>
      <w:r w:rsidR="00EC6494" w:rsidRPr="00EC6494">
        <w:rPr>
          <w:rFonts w:ascii="Angsana New" w:hAnsi="Angsana New" w:hint="cs"/>
          <w:sz w:val="30"/>
          <w:szCs w:val="30"/>
          <w:cs/>
        </w:rPr>
        <w:t>การ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ออกและจัดสรรใบสำคัญแสดงสิทธิที่จะซื้อหุ้นสามัญของบริษัท ครั้งที่ </w:t>
      </w:r>
      <w:r w:rsidR="00BD6E10" w:rsidRPr="00BD6E10">
        <w:rPr>
          <w:rFonts w:ascii="Angsana New" w:hAnsi="Angsana New" w:hint="cs"/>
          <w:sz w:val="30"/>
          <w:szCs w:val="30"/>
        </w:rPr>
        <w:t xml:space="preserve">3 (“SCN-W3”) </w:t>
      </w:r>
      <w:r w:rsidR="00BD6E10" w:rsidRPr="00BD6E10">
        <w:rPr>
          <w:rFonts w:ascii="Angsana New" w:hAnsi="Angsana New" w:hint="cs"/>
          <w:sz w:val="30"/>
          <w:szCs w:val="30"/>
          <w:cs/>
        </w:rPr>
        <w:t>จำนวน</w:t>
      </w:r>
      <w:r w:rsidR="00BD6E10">
        <w:rPr>
          <w:rFonts w:ascii="Angsana New" w:hAnsi="Angsana New"/>
          <w:sz w:val="30"/>
          <w:szCs w:val="30"/>
        </w:rPr>
        <w:t xml:space="preserve">                              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ไม่เกิน </w:t>
      </w:r>
      <w:r w:rsidR="00BD6E10" w:rsidRPr="00BD6E10">
        <w:rPr>
          <w:rFonts w:ascii="Angsana New" w:hAnsi="Angsana New" w:hint="cs"/>
          <w:sz w:val="30"/>
          <w:szCs w:val="30"/>
        </w:rPr>
        <w:t>403,056,836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 หน่วย เพื่อจัดสรรให้แก่ผู้ถือหุ้นเดิมของบริษัทตามสัดส่วนการถือหุ้น ในอัตราส่วนการจัดสรรที่ </w:t>
      </w:r>
      <w:r w:rsidR="00BD6E10">
        <w:rPr>
          <w:rFonts w:ascii="Angsana New" w:hAnsi="Angsana New"/>
          <w:sz w:val="30"/>
          <w:szCs w:val="30"/>
        </w:rPr>
        <w:t>3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 หุ้นเดิม ต่อ </w:t>
      </w:r>
      <w:r w:rsidR="00BD6E10">
        <w:rPr>
          <w:rFonts w:ascii="Angsana New" w:hAnsi="Angsana New"/>
          <w:sz w:val="30"/>
          <w:szCs w:val="30"/>
        </w:rPr>
        <w:t>1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 หน่วยใบสำคัญแสดง ทั้งนี้ </w:t>
      </w:r>
      <w:r w:rsidR="00BD6E10" w:rsidRPr="00BD6E10">
        <w:rPr>
          <w:rFonts w:ascii="Angsana New" w:hAnsi="Angsana New" w:hint="cs"/>
          <w:sz w:val="30"/>
          <w:szCs w:val="30"/>
        </w:rPr>
        <w:t>SCN-W</w:t>
      </w:r>
      <w:r w:rsidR="00BD6E10">
        <w:rPr>
          <w:rFonts w:ascii="Angsana New" w:hAnsi="Angsana New"/>
          <w:sz w:val="30"/>
          <w:szCs w:val="30"/>
        </w:rPr>
        <w:t>3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 มีอายุ </w:t>
      </w:r>
      <w:r w:rsidR="00BD6E10">
        <w:rPr>
          <w:rFonts w:ascii="Angsana New" w:hAnsi="Angsana New"/>
          <w:sz w:val="30"/>
          <w:szCs w:val="30"/>
        </w:rPr>
        <w:t>9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 เดือน นับจากวันที่ออกใบสำคัญ</w:t>
      </w:r>
      <w:r w:rsidR="00682A4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BD6E10" w:rsidRPr="00BD6E10">
        <w:rPr>
          <w:rFonts w:ascii="Angsana New" w:hAnsi="Angsana New" w:hint="cs"/>
          <w:sz w:val="30"/>
          <w:szCs w:val="30"/>
          <w:cs/>
        </w:rPr>
        <w:t>แสดงสิทธิ</w:t>
      </w:r>
      <w:r w:rsidR="00682A47">
        <w:rPr>
          <w:rFonts w:ascii="Angsana New" w:hAnsi="Angsana New" w:hint="cs"/>
          <w:sz w:val="30"/>
          <w:szCs w:val="30"/>
          <w:cs/>
        </w:rPr>
        <w:t xml:space="preserve"> 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และมีอัตราการใช้สิทธิอยู่ที่ </w:t>
      </w:r>
      <w:r w:rsidR="00BD6E10">
        <w:rPr>
          <w:rFonts w:ascii="Angsana New" w:hAnsi="Angsana New"/>
          <w:sz w:val="30"/>
          <w:szCs w:val="30"/>
        </w:rPr>
        <w:t>1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 หน่วยใบสำคัญแสดงสิทธิมีสิทธิซื้อหุ้นสามัญของบริษัทได้ </w:t>
      </w:r>
      <w:r w:rsidR="00BD6E10">
        <w:rPr>
          <w:rFonts w:ascii="Angsana New" w:hAnsi="Angsana New"/>
          <w:sz w:val="30"/>
          <w:szCs w:val="30"/>
        </w:rPr>
        <w:t>1</w:t>
      </w:r>
      <w:r w:rsidR="00BD6E10" w:rsidRPr="00BD6E10">
        <w:rPr>
          <w:rFonts w:ascii="Angsana New" w:hAnsi="Angsana New" w:hint="cs"/>
          <w:sz w:val="30"/>
          <w:szCs w:val="30"/>
          <w:cs/>
        </w:rPr>
        <w:t xml:space="preserve"> หุ้น </w:t>
      </w:r>
    </w:p>
    <w:p w14:paraId="1EB75914" w14:textId="7AE12988" w:rsidR="00472548" w:rsidRPr="00BD6E10" w:rsidRDefault="00472548" w:rsidP="00BD6E10">
      <w:pPr>
        <w:ind w:right="-115"/>
        <w:jc w:val="thaiDistribute"/>
        <w:rPr>
          <w:rFonts w:ascii="Angsana New" w:hAnsi="Angsana New"/>
          <w:sz w:val="24"/>
          <w:szCs w:val="24"/>
        </w:rPr>
      </w:pPr>
    </w:p>
    <w:p w14:paraId="0246A5DE" w14:textId="53E34721" w:rsidR="0098451F" w:rsidRPr="00FE3EC1" w:rsidRDefault="006C3A73" w:rsidP="006C3A73">
      <w:pPr>
        <w:pStyle w:val="ListParagraph"/>
        <w:numPr>
          <w:ilvl w:val="0"/>
          <w:numId w:val="34"/>
        </w:numPr>
        <w:ind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</w:t>
      </w:r>
      <w:r w:rsidR="00472548" w:rsidRPr="00FE3EC1">
        <w:rPr>
          <w:rFonts w:ascii="Angsana New" w:hAnsi="Angsana New" w:hint="cs"/>
          <w:sz w:val="30"/>
          <w:szCs w:val="30"/>
          <w:cs/>
        </w:rPr>
        <w:t>การ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ลดทุนจดทะเบียนของบริษัทจากทุนจดทะเบียนเดิม </w:t>
      </w:r>
      <w:r w:rsidR="00BD6E10">
        <w:rPr>
          <w:rFonts w:ascii="Angsana New" w:hAnsi="Angsana New"/>
          <w:sz w:val="30"/>
          <w:szCs w:val="30"/>
        </w:rPr>
        <w:t>720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>
        <w:rPr>
          <w:rFonts w:ascii="Angsana New" w:hAnsi="Angsana New"/>
          <w:sz w:val="30"/>
          <w:szCs w:val="30"/>
        </w:rPr>
        <w:t>000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>
        <w:rPr>
          <w:rFonts w:ascii="Angsana New" w:hAnsi="Angsana New"/>
          <w:sz w:val="30"/>
          <w:szCs w:val="30"/>
        </w:rPr>
        <w:t>000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BD6E10">
        <w:rPr>
          <w:rFonts w:ascii="Angsana New" w:hAnsi="Angsana New"/>
          <w:sz w:val="30"/>
          <w:szCs w:val="30"/>
        </w:rPr>
        <w:t>660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 w:rsidRPr="00BD6E10">
        <w:rPr>
          <w:rFonts w:ascii="Angsana New" w:hAnsi="Angsana New"/>
          <w:sz w:val="30"/>
          <w:szCs w:val="30"/>
          <w:cs/>
        </w:rPr>
        <w:t>000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>
        <w:rPr>
          <w:rFonts w:ascii="Angsana New" w:hAnsi="Angsana New"/>
          <w:sz w:val="30"/>
          <w:szCs w:val="30"/>
        </w:rPr>
        <w:t>165</w:t>
      </w:r>
      <w:r w:rsidR="00BD6E10" w:rsidRPr="00BD6E10">
        <w:rPr>
          <w:rFonts w:ascii="Angsana New" w:hAnsi="Angsana New"/>
          <w:sz w:val="30"/>
          <w:szCs w:val="30"/>
          <w:cs/>
        </w:rPr>
        <w:t>.</w:t>
      </w:r>
      <w:r w:rsidR="00BD6E10">
        <w:rPr>
          <w:rFonts w:ascii="Angsana New" w:hAnsi="Angsana New"/>
          <w:sz w:val="30"/>
          <w:szCs w:val="30"/>
        </w:rPr>
        <w:t>50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บาทโดยลดหุ้นสามัญจำนวน </w:t>
      </w:r>
      <w:r w:rsidR="00BD6E10">
        <w:rPr>
          <w:rFonts w:ascii="Angsana New" w:hAnsi="Angsana New"/>
          <w:sz w:val="30"/>
          <w:szCs w:val="30"/>
        </w:rPr>
        <w:t>119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>
        <w:rPr>
          <w:rFonts w:ascii="Angsana New" w:hAnsi="Angsana New"/>
          <w:sz w:val="30"/>
          <w:szCs w:val="30"/>
        </w:rPr>
        <w:t>999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>
        <w:rPr>
          <w:rFonts w:ascii="Angsana New" w:hAnsi="Angsana New"/>
          <w:sz w:val="30"/>
          <w:szCs w:val="30"/>
        </w:rPr>
        <w:t>669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มูลค่าหุ้นละ </w:t>
      </w:r>
      <w:r w:rsidR="00BD6E10">
        <w:rPr>
          <w:rFonts w:ascii="Angsana New" w:hAnsi="Angsana New"/>
          <w:sz w:val="30"/>
          <w:szCs w:val="30"/>
        </w:rPr>
        <w:t>0</w:t>
      </w:r>
      <w:r w:rsidR="00BD6E10" w:rsidRPr="00BD6E10">
        <w:rPr>
          <w:rFonts w:ascii="Angsana New" w:hAnsi="Angsana New"/>
          <w:sz w:val="30"/>
          <w:szCs w:val="30"/>
          <w:cs/>
        </w:rPr>
        <w:t>.</w:t>
      </w:r>
      <w:r w:rsidR="00BD6E10">
        <w:rPr>
          <w:rFonts w:ascii="Angsana New" w:hAnsi="Angsana New"/>
          <w:sz w:val="30"/>
          <w:szCs w:val="30"/>
        </w:rPr>
        <w:t>50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บาท</w:t>
      </w:r>
    </w:p>
    <w:p w14:paraId="3EFFB843" w14:textId="734CC8EA" w:rsidR="00472548" w:rsidRPr="00EC6494" w:rsidRDefault="00472548" w:rsidP="009B25DA">
      <w:pPr>
        <w:pStyle w:val="ListParagraph"/>
        <w:ind w:left="900" w:right="-115"/>
        <w:jc w:val="thaiDistribute"/>
        <w:rPr>
          <w:rFonts w:ascii="Angsana New" w:hAnsi="Angsana New"/>
          <w:sz w:val="24"/>
          <w:szCs w:val="24"/>
        </w:rPr>
      </w:pPr>
    </w:p>
    <w:p w14:paraId="0B169468" w14:textId="39E6E8E4" w:rsidR="00472548" w:rsidRDefault="006C3A73" w:rsidP="006C3A73">
      <w:pPr>
        <w:pStyle w:val="ListParagraph"/>
        <w:numPr>
          <w:ilvl w:val="0"/>
          <w:numId w:val="34"/>
        </w:numPr>
        <w:ind w:right="-11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    </w:t>
      </w:r>
      <w:r w:rsidR="00472548" w:rsidRPr="00FE3EC1">
        <w:rPr>
          <w:rFonts w:ascii="Angsana New" w:hAnsi="Angsana New" w:hint="cs"/>
          <w:sz w:val="30"/>
          <w:szCs w:val="30"/>
          <w:cs/>
        </w:rPr>
        <w:t>การ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เพิ่มทุนจดทะเบียนของบริษัทจากทุนจดทะเบียน </w:t>
      </w:r>
      <w:r w:rsidR="00BD6E10">
        <w:rPr>
          <w:rFonts w:ascii="Angsana New" w:hAnsi="Angsana New"/>
          <w:sz w:val="30"/>
          <w:szCs w:val="30"/>
        </w:rPr>
        <w:t>660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 w:rsidRPr="00BD6E10">
        <w:rPr>
          <w:rFonts w:ascii="Angsana New" w:hAnsi="Angsana New"/>
          <w:sz w:val="30"/>
          <w:szCs w:val="30"/>
          <w:cs/>
        </w:rPr>
        <w:t>000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>
        <w:rPr>
          <w:rFonts w:ascii="Angsana New" w:hAnsi="Angsana New"/>
          <w:sz w:val="30"/>
          <w:szCs w:val="30"/>
        </w:rPr>
        <w:t>165</w:t>
      </w:r>
      <w:r w:rsidR="00BD6E10" w:rsidRPr="00BD6E10">
        <w:rPr>
          <w:rFonts w:ascii="Angsana New" w:hAnsi="Angsana New"/>
          <w:sz w:val="30"/>
          <w:szCs w:val="30"/>
          <w:cs/>
        </w:rPr>
        <w:t>.</w:t>
      </w:r>
      <w:r w:rsidR="00BD6E10">
        <w:rPr>
          <w:rFonts w:ascii="Angsana New" w:hAnsi="Angsana New"/>
          <w:sz w:val="30"/>
          <w:szCs w:val="30"/>
        </w:rPr>
        <w:t>50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บาท เป็น </w:t>
      </w:r>
      <w:r w:rsidR="00BD6E10">
        <w:rPr>
          <w:rFonts w:ascii="Angsana New" w:hAnsi="Angsana New"/>
          <w:sz w:val="30"/>
          <w:szCs w:val="30"/>
        </w:rPr>
        <w:t>866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 w:rsidRPr="00BD6E10">
        <w:rPr>
          <w:rFonts w:ascii="Angsana New" w:hAnsi="Angsana New"/>
          <w:sz w:val="30"/>
          <w:szCs w:val="30"/>
          <w:cs/>
        </w:rPr>
        <w:t>113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>
        <w:rPr>
          <w:rFonts w:ascii="Angsana New" w:hAnsi="Angsana New"/>
          <w:sz w:val="30"/>
          <w:szCs w:val="30"/>
        </w:rPr>
        <w:t>673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บาทโดยออกหุ้นสามัญเพิ่มทุนใหม่จำนวน </w:t>
      </w:r>
      <w:r w:rsidR="00BD6E10">
        <w:rPr>
          <w:rFonts w:ascii="Angsana New" w:hAnsi="Angsana New"/>
          <w:sz w:val="30"/>
          <w:szCs w:val="30"/>
        </w:rPr>
        <w:t>412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 w:rsidRPr="00BD6E10">
        <w:rPr>
          <w:rFonts w:ascii="Angsana New" w:hAnsi="Angsana New"/>
          <w:sz w:val="30"/>
          <w:szCs w:val="30"/>
          <w:cs/>
        </w:rPr>
        <w:t>227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>
        <w:rPr>
          <w:rFonts w:ascii="Angsana New" w:hAnsi="Angsana New"/>
          <w:sz w:val="30"/>
          <w:szCs w:val="30"/>
        </w:rPr>
        <w:t>015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มูลค่าหุ้นละ </w:t>
      </w:r>
      <w:r w:rsidR="00BD6E10">
        <w:rPr>
          <w:rFonts w:ascii="Angsana New" w:hAnsi="Angsana New"/>
          <w:sz w:val="30"/>
          <w:szCs w:val="30"/>
        </w:rPr>
        <w:t>0</w:t>
      </w:r>
      <w:r w:rsidR="00BD6E10" w:rsidRPr="00BD6E10">
        <w:rPr>
          <w:rFonts w:ascii="Angsana New" w:hAnsi="Angsana New"/>
          <w:sz w:val="30"/>
          <w:szCs w:val="30"/>
          <w:cs/>
        </w:rPr>
        <w:t>.</w:t>
      </w:r>
      <w:r w:rsidR="00BD6E10">
        <w:rPr>
          <w:rFonts w:ascii="Angsana New" w:hAnsi="Angsana New"/>
          <w:sz w:val="30"/>
          <w:szCs w:val="30"/>
        </w:rPr>
        <w:t>50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บาท รวมเป็นจำนวน </w:t>
      </w:r>
      <w:r w:rsidR="00BD6E10">
        <w:rPr>
          <w:rFonts w:ascii="Angsana New" w:hAnsi="Angsana New"/>
          <w:sz w:val="30"/>
          <w:szCs w:val="30"/>
        </w:rPr>
        <w:t>206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 w:rsidRPr="00BD6E10">
        <w:rPr>
          <w:rFonts w:ascii="Angsana New" w:hAnsi="Angsana New"/>
          <w:sz w:val="30"/>
          <w:szCs w:val="30"/>
          <w:cs/>
        </w:rPr>
        <w:t>113</w:t>
      </w:r>
      <w:r w:rsidR="00BD6E10" w:rsidRPr="00BD6E10">
        <w:rPr>
          <w:rFonts w:ascii="Angsana New" w:hAnsi="Angsana New"/>
          <w:sz w:val="30"/>
          <w:szCs w:val="30"/>
        </w:rPr>
        <w:t>,</w:t>
      </w:r>
      <w:r w:rsidR="00BD6E10">
        <w:rPr>
          <w:rFonts w:ascii="Angsana New" w:hAnsi="Angsana New"/>
          <w:sz w:val="30"/>
          <w:szCs w:val="30"/>
        </w:rPr>
        <w:t>507</w:t>
      </w:r>
      <w:r w:rsidR="00BD6E10" w:rsidRPr="00BD6E10">
        <w:rPr>
          <w:rFonts w:ascii="Angsana New" w:hAnsi="Angsana New"/>
          <w:sz w:val="30"/>
          <w:szCs w:val="30"/>
          <w:cs/>
        </w:rPr>
        <w:t>.</w:t>
      </w:r>
      <w:r w:rsidR="00BD6E10">
        <w:rPr>
          <w:rFonts w:ascii="Angsana New" w:hAnsi="Angsana New"/>
          <w:sz w:val="30"/>
          <w:szCs w:val="30"/>
        </w:rPr>
        <w:t>50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บาท เพื่อรองรับโครงการ </w:t>
      </w:r>
      <w:r w:rsidR="00BD6E10" w:rsidRPr="00BD6E10">
        <w:rPr>
          <w:rFonts w:ascii="Angsana New" w:hAnsi="Angsana New"/>
          <w:sz w:val="30"/>
          <w:szCs w:val="30"/>
        </w:rPr>
        <w:t xml:space="preserve">SCN-ESOP </w:t>
      </w:r>
      <w:r w:rsidR="00BD6E10">
        <w:rPr>
          <w:rFonts w:ascii="Angsana New" w:hAnsi="Angsana New"/>
          <w:sz w:val="30"/>
          <w:szCs w:val="30"/>
        </w:rPr>
        <w:t>2023</w:t>
      </w:r>
      <w:r w:rsidR="00BD6E10" w:rsidRPr="00BD6E10">
        <w:rPr>
          <w:rFonts w:ascii="Angsana New" w:hAnsi="Angsana New"/>
          <w:sz w:val="30"/>
          <w:szCs w:val="30"/>
          <w:cs/>
        </w:rPr>
        <w:t xml:space="preserve"> และ </w:t>
      </w:r>
      <w:r w:rsidR="00BD6E10" w:rsidRPr="00BD6E10">
        <w:rPr>
          <w:rFonts w:ascii="Angsana New" w:hAnsi="Angsana New"/>
          <w:sz w:val="30"/>
          <w:szCs w:val="30"/>
        </w:rPr>
        <w:t>SCN-W</w:t>
      </w:r>
      <w:r w:rsidR="00BD6E10" w:rsidRPr="00BD6E10">
        <w:rPr>
          <w:rFonts w:ascii="Angsana New" w:hAnsi="Angsana New"/>
          <w:sz w:val="30"/>
          <w:szCs w:val="30"/>
          <w:cs/>
        </w:rPr>
        <w:t>3</w:t>
      </w:r>
    </w:p>
    <w:sectPr w:rsidR="00472548" w:rsidSect="000C411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A3CEC" w14:textId="77777777" w:rsidR="00C0328B" w:rsidRDefault="00C0328B">
      <w:r>
        <w:separator/>
      </w:r>
    </w:p>
  </w:endnote>
  <w:endnote w:type="continuationSeparator" w:id="0">
    <w:p w14:paraId="341C00AF" w14:textId="77777777" w:rsidR="00C0328B" w:rsidRDefault="00C0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99E3A" w14:textId="77777777" w:rsidR="00076173" w:rsidRDefault="000761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EA22" w14:textId="6646EE0F" w:rsidR="00195D12" w:rsidRDefault="00076173" w:rsidP="00BA4A5D">
    <w:pPr>
      <w:pStyle w:val="Footer"/>
      <w:tabs>
        <w:tab w:val="clear" w:pos="5613"/>
        <w:tab w:val="center" w:pos="4802"/>
        <w:tab w:val="left" w:pos="5611"/>
      </w:tabs>
      <w:jc w:val="center"/>
    </w:pPr>
    <w:sdt>
      <w:sdtPr>
        <w:id w:val="-21488494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95D12" w:rsidRPr="00195D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95D12" w:rsidRPr="00195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549C2" w14:textId="77777777" w:rsidR="00076173" w:rsidRDefault="00076173" w:rsidP="00076173">
    <w:pPr>
      <w:pStyle w:val="Footer"/>
      <w:tabs>
        <w:tab w:val="clear" w:pos="5613"/>
        <w:tab w:val="center" w:pos="4802"/>
        <w:tab w:val="left" w:pos="5611"/>
      </w:tabs>
      <w:jc w:val="center"/>
    </w:pPr>
    <w:sdt>
      <w:sdtPr>
        <w:id w:val="-7044023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95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5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5D1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>
          <w:rPr>
            <w:rFonts w:asciiTheme="majorBidi" w:hAnsiTheme="majorBidi" w:cstheme="majorBidi"/>
            <w:sz w:val="30"/>
            <w:szCs w:val="30"/>
          </w:rPr>
          <w:t>5</w:t>
        </w:r>
        <w:r w:rsidRPr="00195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79A1E" w14:textId="77777777" w:rsidR="00C0328B" w:rsidRDefault="00C0328B">
      <w:r>
        <w:separator/>
      </w:r>
    </w:p>
  </w:footnote>
  <w:footnote w:type="continuationSeparator" w:id="0">
    <w:p w14:paraId="7410AE38" w14:textId="77777777" w:rsidR="00C0328B" w:rsidRDefault="00C03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A3347" w14:textId="77777777" w:rsidR="00076173" w:rsidRDefault="000761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FEB2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46DAB4F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88E5C1" w14:textId="61BB89D0" w:rsidR="001321E3" w:rsidRDefault="001321E3" w:rsidP="001321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833121">
      <w:rPr>
        <w:rFonts w:ascii="Angsana New" w:hAnsi="Angsana New" w:hint="cs"/>
        <w:b/>
        <w:bCs/>
        <w:sz w:val="32"/>
        <w:szCs w:val="32"/>
        <w:cs/>
      </w:rPr>
      <w:t>เก้า</w:t>
    </w:r>
    <w:r w:rsidR="00833121" w:rsidRPr="00381988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833121" w:rsidRPr="00381988">
      <w:rPr>
        <w:rFonts w:ascii="Angsana New" w:hAnsi="Angsana New" w:hint="cs"/>
        <w:b/>
        <w:bCs/>
        <w:sz w:val="32"/>
        <w:szCs w:val="32"/>
      </w:rPr>
      <w:t>3</w:t>
    </w:r>
    <w:r w:rsidR="00833121" w:rsidRPr="00381988">
      <w:rPr>
        <w:rFonts w:ascii="Angsana New" w:hAnsi="Angsana New"/>
        <w:b/>
        <w:bCs/>
        <w:sz w:val="32"/>
        <w:szCs w:val="32"/>
      </w:rPr>
      <w:t>0</w:t>
    </w:r>
    <w:r w:rsidR="00833121"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33121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56B1DAC" w14:textId="77777777" w:rsidR="001321E3" w:rsidRPr="00CC055B" w:rsidRDefault="001321E3" w:rsidP="00710AB0">
    <w:pPr>
      <w:pStyle w:val="Head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6BBA" w14:textId="77777777" w:rsidR="00B604DF" w:rsidRPr="00B2797B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35348B99" w14:textId="77777777" w:rsidR="00B604DF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8F6EE32" w14:textId="2B1BE55A" w:rsidR="001321E3" w:rsidRDefault="001321E3" w:rsidP="001321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833121">
      <w:rPr>
        <w:rFonts w:ascii="Angsana New" w:hAnsi="Angsana New" w:hint="cs"/>
        <w:b/>
        <w:bCs/>
        <w:sz w:val="32"/>
        <w:szCs w:val="32"/>
        <w:cs/>
      </w:rPr>
      <w:t>เก้า</w:t>
    </w:r>
    <w:r w:rsidR="00833121" w:rsidRPr="00381988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833121" w:rsidRPr="00381988">
      <w:rPr>
        <w:rFonts w:ascii="Angsana New" w:hAnsi="Angsana New" w:hint="cs"/>
        <w:b/>
        <w:bCs/>
        <w:sz w:val="32"/>
        <w:szCs w:val="32"/>
      </w:rPr>
      <w:t>3</w:t>
    </w:r>
    <w:r w:rsidR="00833121" w:rsidRPr="00381988">
      <w:rPr>
        <w:rFonts w:ascii="Angsana New" w:hAnsi="Angsana New"/>
        <w:b/>
        <w:bCs/>
        <w:sz w:val="32"/>
        <w:szCs w:val="32"/>
      </w:rPr>
      <w:t>0</w:t>
    </w:r>
    <w:r w:rsidR="00833121"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33121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AF40104" w14:textId="77777777" w:rsidR="00B604DF" w:rsidRPr="00F575DC" w:rsidRDefault="00B604DF" w:rsidP="00F575D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72D8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321E3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0D3EBE8F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21319E" w14:textId="15427516" w:rsidR="00C75F2F" w:rsidRDefault="00C75F2F" w:rsidP="001321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ED3F17">
      <w:rPr>
        <w:rFonts w:ascii="Angsana New" w:hAnsi="Angsana New" w:hint="cs"/>
        <w:b/>
        <w:bCs/>
        <w:sz w:val="32"/>
        <w:szCs w:val="32"/>
        <w:cs/>
      </w:rPr>
      <w:t>เก้า</w:t>
    </w:r>
    <w:r w:rsidR="00ED3F17" w:rsidRPr="00381988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ED3F17" w:rsidRPr="00381988">
      <w:rPr>
        <w:rFonts w:ascii="Angsana New" w:hAnsi="Angsana New" w:hint="cs"/>
        <w:b/>
        <w:bCs/>
        <w:sz w:val="32"/>
        <w:szCs w:val="32"/>
      </w:rPr>
      <w:t>3</w:t>
    </w:r>
    <w:r w:rsidR="00ED3F17" w:rsidRPr="00381988">
      <w:rPr>
        <w:rFonts w:ascii="Angsana New" w:hAnsi="Angsana New"/>
        <w:b/>
        <w:bCs/>
        <w:sz w:val="32"/>
        <w:szCs w:val="32"/>
      </w:rPr>
      <w:t>0</w:t>
    </w:r>
    <w:r w:rsidR="00ED3F17"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D3F17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ED3F17">
      <w:rPr>
        <w:rFonts w:ascii="Angsana New" w:hAnsi="Angsana New"/>
        <w:b/>
        <w:bCs/>
        <w:sz w:val="32"/>
        <w:szCs w:val="32"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7940AF" w14:textId="77777777" w:rsidR="00C75F2F" w:rsidRPr="001321E3" w:rsidRDefault="00C75F2F" w:rsidP="00710AB0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D40F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6EF13483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01C44E" w14:textId="563415E3" w:rsidR="00C75F2F" w:rsidRDefault="00C75F2F" w:rsidP="00C75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ED3F17">
      <w:rPr>
        <w:rFonts w:ascii="Angsana New" w:hAnsi="Angsana New" w:hint="cs"/>
        <w:b/>
        <w:bCs/>
        <w:sz w:val="32"/>
        <w:szCs w:val="32"/>
        <w:cs/>
      </w:rPr>
      <w:t>เก้า</w:t>
    </w:r>
    <w:r w:rsidR="00ED3F17" w:rsidRPr="00381988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ED3F17" w:rsidRPr="00381988">
      <w:rPr>
        <w:rFonts w:ascii="Angsana New" w:hAnsi="Angsana New" w:hint="cs"/>
        <w:b/>
        <w:bCs/>
        <w:sz w:val="32"/>
        <w:szCs w:val="32"/>
      </w:rPr>
      <w:t>3</w:t>
    </w:r>
    <w:r w:rsidR="00ED3F17" w:rsidRPr="00381988">
      <w:rPr>
        <w:rFonts w:ascii="Angsana New" w:hAnsi="Angsana New"/>
        <w:b/>
        <w:bCs/>
        <w:sz w:val="32"/>
        <w:szCs w:val="32"/>
      </w:rPr>
      <w:t>0</w:t>
    </w:r>
    <w:r w:rsidR="00ED3F17"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D3F17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ED3F17">
      <w:rPr>
        <w:rFonts w:ascii="Angsana New" w:hAnsi="Angsana New"/>
        <w:b/>
        <w:bCs/>
        <w:sz w:val="32"/>
        <w:szCs w:val="32"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93E6815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BCE6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7AFACA7F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93659A9" w14:textId="77777777" w:rsidR="00C27C4F" w:rsidRDefault="00C27C4F" w:rsidP="00C27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3C0944D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155C1DC3"/>
    <w:multiLevelType w:val="hybridMultilevel"/>
    <w:tmpl w:val="48F6705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10C2E18"/>
    <w:multiLevelType w:val="singleLevel"/>
    <w:tmpl w:val="A0729D4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4"/>
  </w:num>
  <w:num w:numId="12" w16cid:durableId="2139253517">
    <w:abstractNumId w:val="12"/>
  </w:num>
  <w:num w:numId="13" w16cid:durableId="1437015661">
    <w:abstractNumId w:val="21"/>
  </w:num>
  <w:num w:numId="14" w16cid:durableId="1868524526">
    <w:abstractNumId w:val="13"/>
  </w:num>
  <w:num w:numId="15" w16cid:durableId="121074807">
    <w:abstractNumId w:val="15"/>
  </w:num>
  <w:num w:numId="16" w16cid:durableId="723989179">
    <w:abstractNumId w:val="23"/>
  </w:num>
  <w:num w:numId="17" w16cid:durableId="795441836">
    <w:abstractNumId w:val="24"/>
  </w:num>
  <w:num w:numId="18" w16cid:durableId="880673726">
    <w:abstractNumId w:val="18"/>
  </w:num>
  <w:num w:numId="19" w16cid:durableId="2110004164">
    <w:abstractNumId w:val="25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6"/>
  </w:num>
  <w:num w:numId="26" w16cid:durableId="2037805653">
    <w:abstractNumId w:val="20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2"/>
  </w:num>
  <w:num w:numId="31" w16cid:durableId="1101141377">
    <w:abstractNumId w:val="19"/>
  </w:num>
  <w:num w:numId="32" w16cid:durableId="1787499287">
    <w:abstractNumId w:val="17"/>
  </w:num>
  <w:num w:numId="33" w16cid:durableId="1337617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857151">
    <w:abstractNumId w:val="11"/>
  </w:num>
  <w:num w:numId="35" w16cid:durableId="133452864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07F4F"/>
    <w:rsid w:val="00010063"/>
    <w:rsid w:val="0001023B"/>
    <w:rsid w:val="00010410"/>
    <w:rsid w:val="00010826"/>
    <w:rsid w:val="000108A9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A73"/>
    <w:rsid w:val="00030CCE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1F"/>
    <w:rsid w:val="0003363B"/>
    <w:rsid w:val="000337A2"/>
    <w:rsid w:val="00034DDD"/>
    <w:rsid w:val="0003539B"/>
    <w:rsid w:val="00035427"/>
    <w:rsid w:val="00035686"/>
    <w:rsid w:val="00035930"/>
    <w:rsid w:val="00035D4B"/>
    <w:rsid w:val="000366A2"/>
    <w:rsid w:val="00036CE0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725E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D4B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173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19B"/>
    <w:rsid w:val="000A435D"/>
    <w:rsid w:val="000A43C2"/>
    <w:rsid w:val="000A45E8"/>
    <w:rsid w:val="000A4922"/>
    <w:rsid w:val="000A4C33"/>
    <w:rsid w:val="000A4D0B"/>
    <w:rsid w:val="000A5192"/>
    <w:rsid w:val="000A5261"/>
    <w:rsid w:val="000A5553"/>
    <w:rsid w:val="000A5FA5"/>
    <w:rsid w:val="000A64D4"/>
    <w:rsid w:val="000A6974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2EE"/>
    <w:rsid w:val="000D76D5"/>
    <w:rsid w:val="000D76F6"/>
    <w:rsid w:val="000D77CE"/>
    <w:rsid w:val="000D7807"/>
    <w:rsid w:val="000D7924"/>
    <w:rsid w:val="000D79B6"/>
    <w:rsid w:val="000D7C6A"/>
    <w:rsid w:val="000E012E"/>
    <w:rsid w:val="000E0434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136"/>
    <w:rsid w:val="000F31BE"/>
    <w:rsid w:val="000F339D"/>
    <w:rsid w:val="000F3756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4AD"/>
    <w:rsid w:val="00133523"/>
    <w:rsid w:val="0013359B"/>
    <w:rsid w:val="001339CC"/>
    <w:rsid w:val="00133AC7"/>
    <w:rsid w:val="00133D33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2B4"/>
    <w:rsid w:val="0015487B"/>
    <w:rsid w:val="00154B5C"/>
    <w:rsid w:val="00154C47"/>
    <w:rsid w:val="00154E63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DED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111F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485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B8A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4E77"/>
    <w:rsid w:val="001D51C7"/>
    <w:rsid w:val="001D54D5"/>
    <w:rsid w:val="001D5630"/>
    <w:rsid w:val="001D572C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95A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1FA"/>
    <w:rsid w:val="00283345"/>
    <w:rsid w:val="002835BA"/>
    <w:rsid w:val="00283B03"/>
    <w:rsid w:val="00284087"/>
    <w:rsid w:val="00284580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B7D94"/>
    <w:rsid w:val="002C04AF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FC6"/>
    <w:rsid w:val="002D3072"/>
    <w:rsid w:val="002D3265"/>
    <w:rsid w:val="002D3B10"/>
    <w:rsid w:val="002D44CE"/>
    <w:rsid w:val="002D453F"/>
    <w:rsid w:val="002D4792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344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9DB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13"/>
    <w:rsid w:val="00312482"/>
    <w:rsid w:val="00312654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6D6"/>
    <w:rsid w:val="00356708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1CE"/>
    <w:rsid w:val="003636E4"/>
    <w:rsid w:val="0036378F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311E"/>
    <w:rsid w:val="00373ABD"/>
    <w:rsid w:val="00373DD4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C1"/>
    <w:rsid w:val="00383068"/>
    <w:rsid w:val="003831CE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5250"/>
    <w:rsid w:val="003953A8"/>
    <w:rsid w:val="0039542C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0B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A77"/>
    <w:rsid w:val="003A3EA2"/>
    <w:rsid w:val="003A3FD2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42F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775"/>
    <w:rsid w:val="003B68C6"/>
    <w:rsid w:val="003B6D6D"/>
    <w:rsid w:val="003B6EC2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074"/>
    <w:rsid w:val="003F43FE"/>
    <w:rsid w:val="003F5611"/>
    <w:rsid w:val="003F5A9D"/>
    <w:rsid w:val="003F5BA4"/>
    <w:rsid w:val="003F5D31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52"/>
    <w:rsid w:val="00404B6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13A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700E"/>
    <w:rsid w:val="00417099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3F0B"/>
    <w:rsid w:val="004341C8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317"/>
    <w:rsid w:val="004C69A1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09ED"/>
    <w:rsid w:val="004D0DAB"/>
    <w:rsid w:val="004D108A"/>
    <w:rsid w:val="004D110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71A4"/>
    <w:rsid w:val="004D75A1"/>
    <w:rsid w:val="004D79F8"/>
    <w:rsid w:val="004D7E9A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A93"/>
    <w:rsid w:val="00505BC9"/>
    <w:rsid w:val="00505C2B"/>
    <w:rsid w:val="00505D12"/>
    <w:rsid w:val="0050628F"/>
    <w:rsid w:val="00506418"/>
    <w:rsid w:val="005064B6"/>
    <w:rsid w:val="00506966"/>
    <w:rsid w:val="005077E6"/>
    <w:rsid w:val="00507956"/>
    <w:rsid w:val="00507A41"/>
    <w:rsid w:val="00507A49"/>
    <w:rsid w:val="00507A78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1109"/>
    <w:rsid w:val="0053133F"/>
    <w:rsid w:val="00531BF7"/>
    <w:rsid w:val="00531E3C"/>
    <w:rsid w:val="00532777"/>
    <w:rsid w:val="00532FCA"/>
    <w:rsid w:val="00533029"/>
    <w:rsid w:val="0053323A"/>
    <w:rsid w:val="0053332C"/>
    <w:rsid w:val="00533491"/>
    <w:rsid w:val="005334DA"/>
    <w:rsid w:val="00533763"/>
    <w:rsid w:val="0053390F"/>
    <w:rsid w:val="00533B61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EE1"/>
    <w:rsid w:val="00541FB5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1A8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5BB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736E"/>
    <w:rsid w:val="005A74D3"/>
    <w:rsid w:val="005A75BA"/>
    <w:rsid w:val="005A76D6"/>
    <w:rsid w:val="005A7942"/>
    <w:rsid w:val="005A7A05"/>
    <w:rsid w:val="005A7B46"/>
    <w:rsid w:val="005A7CD8"/>
    <w:rsid w:val="005A7EA2"/>
    <w:rsid w:val="005B005F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D0166"/>
    <w:rsid w:val="005D0834"/>
    <w:rsid w:val="005D0D09"/>
    <w:rsid w:val="005D0F73"/>
    <w:rsid w:val="005D112F"/>
    <w:rsid w:val="005D115D"/>
    <w:rsid w:val="005D1344"/>
    <w:rsid w:val="005D1966"/>
    <w:rsid w:val="005D1D4A"/>
    <w:rsid w:val="005D1D4D"/>
    <w:rsid w:val="005D2007"/>
    <w:rsid w:val="005D2369"/>
    <w:rsid w:val="005D2560"/>
    <w:rsid w:val="005D2855"/>
    <w:rsid w:val="005D2ECF"/>
    <w:rsid w:val="005D37BA"/>
    <w:rsid w:val="005D3A6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83D"/>
    <w:rsid w:val="005E5C3C"/>
    <w:rsid w:val="005E5E78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BB"/>
    <w:rsid w:val="005F1083"/>
    <w:rsid w:val="005F174F"/>
    <w:rsid w:val="005F18E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452"/>
    <w:rsid w:val="00617563"/>
    <w:rsid w:val="006175AF"/>
    <w:rsid w:val="006177D2"/>
    <w:rsid w:val="0061798A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8F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22C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F52"/>
    <w:rsid w:val="00656289"/>
    <w:rsid w:val="0065631D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925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9B7"/>
    <w:rsid w:val="00676B89"/>
    <w:rsid w:val="00676DD5"/>
    <w:rsid w:val="006770AD"/>
    <w:rsid w:val="006770C5"/>
    <w:rsid w:val="006770E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4A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A47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224B"/>
    <w:rsid w:val="006922E6"/>
    <w:rsid w:val="00692582"/>
    <w:rsid w:val="00692781"/>
    <w:rsid w:val="00692A4D"/>
    <w:rsid w:val="00692D6E"/>
    <w:rsid w:val="006933F7"/>
    <w:rsid w:val="00693537"/>
    <w:rsid w:val="00693A8C"/>
    <w:rsid w:val="00693E53"/>
    <w:rsid w:val="00694245"/>
    <w:rsid w:val="00694346"/>
    <w:rsid w:val="006949F1"/>
    <w:rsid w:val="00694E62"/>
    <w:rsid w:val="0069504E"/>
    <w:rsid w:val="00695726"/>
    <w:rsid w:val="00695F90"/>
    <w:rsid w:val="00696015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A9D"/>
    <w:rsid w:val="006B2FBC"/>
    <w:rsid w:val="006B33D9"/>
    <w:rsid w:val="006B3674"/>
    <w:rsid w:val="006B379E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82C"/>
    <w:rsid w:val="006C3A73"/>
    <w:rsid w:val="006C3E8F"/>
    <w:rsid w:val="006C3F7A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186"/>
    <w:rsid w:val="0070136F"/>
    <w:rsid w:val="007014D8"/>
    <w:rsid w:val="00701752"/>
    <w:rsid w:val="00701B52"/>
    <w:rsid w:val="00701DF8"/>
    <w:rsid w:val="0070208A"/>
    <w:rsid w:val="00702120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A56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1EB"/>
    <w:rsid w:val="0070622E"/>
    <w:rsid w:val="00706AB7"/>
    <w:rsid w:val="007070A9"/>
    <w:rsid w:val="007070D3"/>
    <w:rsid w:val="0070776B"/>
    <w:rsid w:val="007078FC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6A1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F31"/>
    <w:rsid w:val="007840FA"/>
    <w:rsid w:val="00784582"/>
    <w:rsid w:val="00784859"/>
    <w:rsid w:val="007849DC"/>
    <w:rsid w:val="00784E6C"/>
    <w:rsid w:val="00785552"/>
    <w:rsid w:val="007856AE"/>
    <w:rsid w:val="0078621C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C20"/>
    <w:rsid w:val="00793E91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B63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BF1"/>
    <w:rsid w:val="007B4C19"/>
    <w:rsid w:val="007B4C59"/>
    <w:rsid w:val="007B4C5C"/>
    <w:rsid w:val="007B4CDF"/>
    <w:rsid w:val="007B505D"/>
    <w:rsid w:val="007B5375"/>
    <w:rsid w:val="007B54BB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D20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5EB0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323C"/>
    <w:rsid w:val="007F329F"/>
    <w:rsid w:val="007F337B"/>
    <w:rsid w:val="007F41AF"/>
    <w:rsid w:val="007F41D2"/>
    <w:rsid w:val="007F4271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324"/>
    <w:rsid w:val="007F6628"/>
    <w:rsid w:val="007F69A8"/>
    <w:rsid w:val="007F6EF7"/>
    <w:rsid w:val="007F6FCE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80E"/>
    <w:rsid w:val="00807ED1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45"/>
    <w:rsid w:val="00820795"/>
    <w:rsid w:val="00820835"/>
    <w:rsid w:val="008208A5"/>
    <w:rsid w:val="00820AE6"/>
    <w:rsid w:val="00820C9C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506"/>
    <w:rsid w:val="00851842"/>
    <w:rsid w:val="00851B31"/>
    <w:rsid w:val="00851FA8"/>
    <w:rsid w:val="008522CF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31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4122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3B2"/>
    <w:rsid w:val="008D254B"/>
    <w:rsid w:val="008D25CB"/>
    <w:rsid w:val="008D29C4"/>
    <w:rsid w:val="008D2AA2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65AE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4CA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68C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D8D"/>
    <w:rsid w:val="00913DD5"/>
    <w:rsid w:val="00913EC1"/>
    <w:rsid w:val="00913FD3"/>
    <w:rsid w:val="0091422C"/>
    <w:rsid w:val="0091478A"/>
    <w:rsid w:val="00914B92"/>
    <w:rsid w:val="00914C9E"/>
    <w:rsid w:val="009150CB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1BE"/>
    <w:rsid w:val="0092380F"/>
    <w:rsid w:val="00923A14"/>
    <w:rsid w:val="00923AE6"/>
    <w:rsid w:val="00923D24"/>
    <w:rsid w:val="009242F8"/>
    <w:rsid w:val="00924599"/>
    <w:rsid w:val="00924864"/>
    <w:rsid w:val="00924C24"/>
    <w:rsid w:val="00924CBC"/>
    <w:rsid w:val="00924F1E"/>
    <w:rsid w:val="00925209"/>
    <w:rsid w:val="0092537A"/>
    <w:rsid w:val="009254BC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635"/>
    <w:rsid w:val="00927803"/>
    <w:rsid w:val="009278AC"/>
    <w:rsid w:val="0092791E"/>
    <w:rsid w:val="00927981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A16"/>
    <w:rsid w:val="00943FF9"/>
    <w:rsid w:val="009441B9"/>
    <w:rsid w:val="009442EA"/>
    <w:rsid w:val="009445E7"/>
    <w:rsid w:val="00944622"/>
    <w:rsid w:val="00944820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62D"/>
    <w:rsid w:val="0095285F"/>
    <w:rsid w:val="00952E1E"/>
    <w:rsid w:val="00952EC3"/>
    <w:rsid w:val="00952EEB"/>
    <w:rsid w:val="009530BB"/>
    <w:rsid w:val="00953352"/>
    <w:rsid w:val="00953357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E6"/>
    <w:rsid w:val="00964C7C"/>
    <w:rsid w:val="0096510A"/>
    <w:rsid w:val="009651A9"/>
    <w:rsid w:val="009655E5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562"/>
    <w:rsid w:val="00974A10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C06"/>
    <w:rsid w:val="0098200A"/>
    <w:rsid w:val="0098217B"/>
    <w:rsid w:val="0098249B"/>
    <w:rsid w:val="0098297D"/>
    <w:rsid w:val="00982FA2"/>
    <w:rsid w:val="00983433"/>
    <w:rsid w:val="00983A52"/>
    <w:rsid w:val="00983E2B"/>
    <w:rsid w:val="00983E59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772"/>
    <w:rsid w:val="00997B73"/>
    <w:rsid w:val="009A02D7"/>
    <w:rsid w:val="009A073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2B"/>
    <w:rsid w:val="009D44F8"/>
    <w:rsid w:val="009D4663"/>
    <w:rsid w:val="009D4CB0"/>
    <w:rsid w:val="009D5076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B2C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A1E"/>
    <w:rsid w:val="00A06C37"/>
    <w:rsid w:val="00A06FAA"/>
    <w:rsid w:val="00A06FD7"/>
    <w:rsid w:val="00A071FC"/>
    <w:rsid w:val="00A074F5"/>
    <w:rsid w:val="00A0764E"/>
    <w:rsid w:val="00A07676"/>
    <w:rsid w:val="00A077E8"/>
    <w:rsid w:val="00A07AE1"/>
    <w:rsid w:val="00A07B3D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A93"/>
    <w:rsid w:val="00A15C68"/>
    <w:rsid w:val="00A1663A"/>
    <w:rsid w:val="00A167D7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1064"/>
    <w:rsid w:val="00A410D7"/>
    <w:rsid w:val="00A413F4"/>
    <w:rsid w:val="00A4144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4D"/>
    <w:rsid w:val="00A47441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57CB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300"/>
    <w:rsid w:val="00A94540"/>
    <w:rsid w:val="00A94610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97FE1"/>
    <w:rsid w:val="00AA0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33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3A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4E3"/>
    <w:rsid w:val="00AE2765"/>
    <w:rsid w:val="00AE28E1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A30"/>
    <w:rsid w:val="00AF1BD8"/>
    <w:rsid w:val="00AF1C9A"/>
    <w:rsid w:val="00AF2087"/>
    <w:rsid w:val="00AF2214"/>
    <w:rsid w:val="00AF2312"/>
    <w:rsid w:val="00AF2444"/>
    <w:rsid w:val="00AF2627"/>
    <w:rsid w:val="00AF279B"/>
    <w:rsid w:val="00AF289A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340"/>
    <w:rsid w:val="00AF5500"/>
    <w:rsid w:val="00AF5551"/>
    <w:rsid w:val="00AF580B"/>
    <w:rsid w:val="00AF5861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1F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55EC"/>
    <w:rsid w:val="00B15888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1DE"/>
    <w:rsid w:val="00B305EA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E57"/>
    <w:rsid w:val="00B32F50"/>
    <w:rsid w:val="00B32FCC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780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66C8"/>
    <w:rsid w:val="00B468A9"/>
    <w:rsid w:val="00B4694E"/>
    <w:rsid w:val="00B46B9B"/>
    <w:rsid w:val="00B47405"/>
    <w:rsid w:val="00B474CF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CE"/>
    <w:rsid w:val="00B67AAC"/>
    <w:rsid w:val="00B70417"/>
    <w:rsid w:val="00B708E4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7707"/>
    <w:rsid w:val="00B77764"/>
    <w:rsid w:val="00B77838"/>
    <w:rsid w:val="00B77BFA"/>
    <w:rsid w:val="00B77E25"/>
    <w:rsid w:val="00B77E2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21F"/>
    <w:rsid w:val="00B932E0"/>
    <w:rsid w:val="00B937F3"/>
    <w:rsid w:val="00B93954"/>
    <w:rsid w:val="00B9397D"/>
    <w:rsid w:val="00B93C36"/>
    <w:rsid w:val="00B93C4C"/>
    <w:rsid w:val="00B93C87"/>
    <w:rsid w:val="00B9414D"/>
    <w:rsid w:val="00B941A5"/>
    <w:rsid w:val="00B94911"/>
    <w:rsid w:val="00B94B9C"/>
    <w:rsid w:val="00B94D41"/>
    <w:rsid w:val="00B95194"/>
    <w:rsid w:val="00B95604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699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9F3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773"/>
    <w:rsid w:val="00BA7BBA"/>
    <w:rsid w:val="00BA7CCF"/>
    <w:rsid w:val="00BA7D89"/>
    <w:rsid w:val="00BB0049"/>
    <w:rsid w:val="00BB0C4F"/>
    <w:rsid w:val="00BB1037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90E"/>
    <w:rsid w:val="00BB7A72"/>
    <w:rsid w:val="00BB7D86"/>
    <w:rsid w:val="00BC04B1"/>
    <w:rsid w:val="00BC04C5"/>
    <w:rsid w:val="00BC056A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CAF"/>
    <w:rsid w:val="00BD0098"/>
    <w:rsid w:val="00BD031D"/>
    <w:rsid w:val="00BD03A8"/>
    <w:rsid w:val="00BD060C"/>
    <w:rsid w:val="00BD066C"/>
    <w:rsid w:val="00BD08B9"/>
    <w:rsid w:val="00BD115E"/>
    <w:rsid w:val="00BD1494"/>
    <w:rsid w:val="00BD1941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E10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1DD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28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FF5"/>
    <w:rsid w:val="00C14069"/>
    <w:rsid w:val="00C1406E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A13"/>
    <w:rsid w:val="00C27B6E"/>
    <w:rsid w:val="00C27C13"/>
    <w:rsid w:val="00C27C4F"/>
    <w:rsid w:val="00C30023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F57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EB4"/>
    <w:rsid w:val="00C530AC"/>
    <w:rsid w:val="00C53181"/>
    <w:rsid w:val="00C53E57"/>
    <w:rsid w:val="00C54191"/>
    <w:rsid w:val="00C54D51"/>
    <w:rsid w:val="00C550F5"/>
    <w:rsid w:val="00C55579"/>
    <w:rsid w:val="00C55617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4D6"/>
    <w:rsid w:val="00C746A3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61C"/>
    <w:rsid w:val="00C779CF"/>
    <w:rsid w:val="00C779E3"/>
    <w:rsid w:val="00C77D82"/>
    <w:rsid w:val="00C802CF"/>
    <w:rsid w:val="00C803AE"/>
    <w:rsid w:val="00C80B2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1E2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583"/>
    <w:rsid w:val="00CA3648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8"/>
    <w:rsid w:val="00CD0AA5"/>
    <w:rsid w:val="00CD0BD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E92"/>
    <w:rsid w:val="00CD2F06"/>
    <w:rsid w:val="00CD2FA0"/>
    <w:rsid w:val="00CD31F8"/>
    <w:rsid w:val="00CD35E0"/>
    <w:rsid w:val="00CD3C96"/>
    <w:rsid w:val="00CD404D"/>
    <w:rsid w:val="00CD40F0"/>
    <w:rsid w:val="00CD431C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08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2E7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1DF"/>
    <w:rsid w:val="00CF55C1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DC0"/>
    <w:rsid w:val="00D03E85"/>
    <w:rsid w:val="00D03F06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93A"/>
    <w:rsid w:val="00D16C92"/>
    <w:rsid w:val="00D16ED8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BAA"/>
    <w:rsid w:val="00D24E70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1BC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3EC2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575"/>
    <w:rsid w:val="00D63720"/>
    <w:rsid w:val="00D63D66"/>
    <w:rsid w:val="00D63FD6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39D"/>
    <w:rsid w:val="00D835D5"/>
    <w:rsid w:val="00D83E33"/>
    <w:rsid w:val="00D842F0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F00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73"/>
    <w:rsid w:val="00DA6FB5"/>
    <w:rsid w:val="00DA7242"/>
    <w:rsid w:val="00DA7288"/>
    <w:rsid w:val="00DA7630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3CC0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E61"/>
    <w:rsid w:val="00DD3FE1"/>
    <w:rsid w:val="00DD424A"/>
    <w:rsid w:val="00DD4A38"/>
    <w:rsid w:val="00DD4C18"/>
    <w:rsid w:val="00DD4CF1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E04A1"/>
    <w:rsid w:val="00DE06C9"/>
    <w:rsid w:val="00DE1311"/>
    <w:rsid w:val="00DE1562"/>
    <w:rsid w:val="00DE187A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88F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63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AD6"/>
    <w:rsid w:val="00E32BB3"/>
    <w:rsid w:val="00E32D9D"/>
    <w:rsid w:val="00E334A1"/>
    <w:rsid w:val="00E334DC"/>
    <w:rsid w:val="00E3392B"/>
    <w:rsid w:val="00E3423B"/>
    <w:rsid w:val="00E346BE"/>
    <w:rsid w:val="00E352B7"/>
    <w:rsid w:val="00E356AD"/>
    <w:rsid w:val="00E35745"/>
    <w:rsid w:val="00E35756"/>
    <w:rsid w:val="00E35843"/>
    <w:rsid w:val="00E358F9"/>
    <w:rsid w:val="00E3613D"/>
    <w:rsid w:val="00E366DE"/>
    <w:rsid w:val="00E367C3"/>
    <w:rsid w:val="00E3691F"/>
    <w:rsid w:val="00E36AFA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5EC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B1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D9D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547"/>
    <w:rsid w:val="00E527CA"/>
    <w:rsid w:val="00E52C3A"/>
    <w:rsid w:val="00E52E83"/>
    <w:rsid w:val="00E53025"/>
    <w:rsid w:val="00E53211"/>
    <w:rsid w:val="00E53EF8"/>
    <w:rsid w:val="00E542FC"/>
    <w:rsid w:val="00E54915"/>
    <w:rsid w:val="00E54945"/>
    <w:rsid w:val="00E54C98"/>
    <w:rsid w:val="00E5501D"/>
    <w:rsid w:val="00E55078"/>
    <w:rsid w:val="00E558AD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0DB2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FE8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6214"/>
    <w:rsid w:val="00E765B2"/>
    <w:rsid w:val="00E7699B"/>
    <w:rsid w:val="00E76D12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8AC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031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24"/>
    <w:rsid w:val="00EC28FC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494"/>
    <w:rsid w:val="00EC6557"/>
    <w:rsid w:val="00EC6B4A"/>
    <w:rsid w:val="00EC6F92"/>
    <w:rsid w:val="00EC75C1"/>
    <w:rsid w:val="00EC78D9"/>
    <w:rsid w:val="00EC796C"/>
    <w:rsid w:val="00EC7971"/>
    <w:rsid w:val="00EC7AC6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C46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4FD"/>
    <w:rsid w:val="00EF6636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561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7B4"/>
    <w:rsid w:val="00F23D35"/>
    <w:rsid w:val="00F23EC3"/>
    <w:rsid w:val="00F23F2C"/>
    <w:rsid w:val="00F241C0"/>
    <w:rsid w:val="00F24A84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4A6D"/>
    <w:rsid w:val="00FC4F8E"/>
    <w:rsid w:val="00FC5216"/>
    <w:rsid w:val="00FC5458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BFC"/>
    <w:rsid w:val="00FF5EBB"/>
    <w:rsid w:val="00FF6053"/>
    <w:rsid w:val="00FF61D2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7" ma:contentTypeDescription="สร้างเอกสารใหม่" ma:contentTypeScope="" ma:versionID="8c0363e3a1c6ac1adfee1969d6b5d15e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2422ffaf9065b2c4403b5da7a6842a54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Props1.xml><?xml version="1.0" encoding="utf-8"?>
<ds:datastoreItem xmlns:ds="http://schemas.openxmlformats.org/officeDocument/2006/customXml" ds:itemID="{E5921EA6-2029-430A-93C9-F9AE9E2169FA}"/>
</file>

<file path=customXml/itemProps2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88</TotalTime>
  <Pages>20</Pages>
  <Words>4536</Words>
  <Characters>20724</Characters>
  <Application>Microsoft Office Word</Application>
  <DocSecurity>0</DocSecurity>
  <Lines>172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24</cp:revision>
  <cp:lastPrinted>2023-11-03T02:57:00Z</cp:lastPrinted>
  <dcterms:created xsi:type="dcterms:W3CDTF">2023-11-14T07:59:00Z</dcterms:created>
  <dcterms:modified xsi:type="dcterms:W3CDTF">2023-11-14T11:53:00Z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